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docMetadata/LabelInfo.xml" ContentType="application/vnd.ms-office.classificationlabel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724AD1BA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="006578E4">
        <w:rPr>
          <w:rFonts w:ascii="Angsana New" w:hAnsi="Angsana New" w:hint="cs"/>
          <w:sz w:val="30"/>
          <w:szCs w:val="30"/>
          <w:cs/>
        </w:rPr>
        <w:t>จ</w:t>
      </w:r>
      <w:r w:rsidRPr="003B4F83">
        <w:rPr>
          <w:rFonts w:ascii="Angsana New" w:hAnsi="Angsana New"/>
          <w:sz w:val="30"/>
          <w:szCs w:val="30"/>
          <w:cs/>
        </w:rPr>
        <w:t>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1E56EDF8" w14:textId="783213AC" w:rsidR="00A31275" w:rsidRDefault="005D37F7" w:rsidP="00325C1B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20E98F1" w14:textId="3F28EF8D" w:rsidR="00B600F3" w:rsidRPr="00B600F3" w:rsidRDefault="00B600F3" w:rsidP="00B600F3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6D63EED8" w:rsidR="003776E4" w:rsidRPr="00FF0E55" w:rsidRDefault="000E3CA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FF0E55">
        <w:rPr>
          <w:rFonts w:asciiTheme="majorBidi" w:hAnsiTheme="majorBidi" w:cstheme="majorBidi" w:hint="cs"/>
          <w:sz w:val="30"/>
          <w:szCs w:val="30"/>
          <w:cs/>
        </w:rPr>
        <w:t>คดีฟ้องร้อง</w:t>
      </w:r>
    </w:p>
    <w:p w14:paraId="0F8019B0" w14:textId="6829B8B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0DD64699" w14:textId="77777777" w:rsidR="00284A08" w:rsidRDefault="00B05D43" w:rsidP="00284A0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612437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45BD663E" w14:textId="084D7595" w:rsidR="00284A08" w:rsidRPr="00284A08" w:rsidRDefault="00284A08" w:rsidP="00284A0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ม</w:t>
      </w:r>
      <w:r w:rsidRPr="00284A08">
        <w:rPr>
          <w:rFonts w:asciiTheme="majorBidi" w:hAnsiTheme="majorBidi"/>
          <w:sz w:val="30"/>
          <w:szCs w:val="30"/>
          <w:cs/>
        </w:rPr>
        <w:t>าตรฐานการรายงานทางการเงินที่ประกาศแล้วแต่ยังไม่มีผลบังคับใช้</w:t>
      </w:r>
    </w:p>
    <w:p w14:paraId="0F7A774C" w14:textId="77777777" w:rsidR="00B05D43" w:rsidRDefault="00B05D43" w:rsidP="00B05D43">
      <w:pPr>
        <w:spacing w:line="240" w:lineRule="auto"/>
        <w:ind w:left="1555"/>
        <w:rPr>
          <w:rFonts w:asciiTheme="majorBidi" w:hAnsiTheme="majorBidi" w:cstheme="majorBidi"/>
          <w:sz w:val="30"/>
          <w:szCs w:val="30"/>
        </w:rPr>
      </w:pP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5601072B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CB0870">
        <w:rPr>
          <w:rFonts w:asciiTheme="majorBidi" w:hAnsiTheme="majorBidi" w:cstheme="majorBidi"/>
        </w:rPr>
        <w:t>13</w:t>
      </w:r>
      <w:r w:rsidR="0016183E">
        <w:rPr>
          <w:rFonts w:asciiTheme="majorBidi" w:hAnsiTheme="majorBidi" w:cstheme="majorBidi"/>
          <w:lang w:val="en-US"/>
        </w:rPr>
        <w:t xml:space="preserve"> </w:t>
      </w:r>
      <w:r w:rsidR="00B600F3">
        <w:rPr>
          <w:rFonts w:asciiTheme="majorBidi" w:hAnsiTheme="majorBidi" w:cstheme="majorBidi" w:hint="cs"/>
          <w:cs/>
          <w:lang w:val="en-US"/>
        </w:rPr>
        <w:t>สิงหา</w:t>
      </w:r>
      <w:r w:rsidR="0016183E">
        <w:rPr>
          <w:rFonts w:asciiTheme="majorBidi" w:hAnsiTheme="majorBidi" w:cstheme="majorBidi" w:hint="cs"/>
          <w:cs/>
          <w:lang w:val="en-US"/>
        </w:rPr>
        <w:t>คม</w:t>
      </w:r>
      <w:r w:rsidR="002434FD" w:rsidRPr="00A36E86">
        <w:rPr>
          <w:rFonts w:asciiTheme="majorBidi" w:hAnsiTheme="majorBidi" w:cstheme="majorBidi" w:hint="cs"/>
          <w:cs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256</w:t>
      </w:r>
      <w:r w:rsidR="0016183E">
        <w:rPr>
          <w:rFonts w:asciiTheme="majorBidi" w:hAnsiTheme="majorBidi" w:cstheme="majorBidi"/>
          <w:lang w:val="en-US"/>
        </w:rPr>
        <w:t>9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748A619A" w:rsidR="007B2482" w:rsidRPr="00ED11C5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C3F7F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C3F7F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7C3F7F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16183E">
        <w:rPr>
          <w:rFonts w:asciiTheme="majorBidi" w:hAnsiTheme="majorBidi" w:cstheme="majorBidi"/>
          <w:spacing w:val="-6"/>
          <w:sz w:val="30"/>
          <w:szCs w:val="30"/>
          <w:lang w:val="en-US"/>
        </w:rPr>
        <w:t>8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5B71903D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FF0855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C3F7F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7C3F7F">
        <w:rPr>
          <w:rFonts w:asciiTheme="majorBidi" w:hAnsiTheme="majorBidi" w:cstheme="majorBidi"/>
          <w:lang w:val="en-US"/>
        </w:rPr>
        <w:t>256</w:t>
      </w:r>
      <w:r w:rsidR="0016183E">
        <w:rPr>
          <w:rFonts w:asciiTheme="majorBidi" w:hAnsiTheme="majorBidi" w:cstheme="majorBidi"/>
          <w:lang w:val="en-US"/>
        </w:rPr>
        <w:t>8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2DCECDB4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="000E3CA7">
        <w:rPr>
          <w:rFonts w:asciiTheme="majorBidi" w:hAnsiTheme="majorBidi" w:cstheme="majorBidi"/>
          <w:b/>
          <w:sz w:val="30"/>
          <w:szCs w:val="30"/>
          <w:cs/>
        </w:rPr>
        <w:br/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หมายเหตุข้อ </w:t>
      </w:r>
      <w:r w:rsidR="007C3F7F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</w:t>
      </w:r>
      <w:r w:rsidR="00FF0855">
        <w:rPr>
          <w:rFonts w:asciiTheme="majorBidi" w:hAnsiTheme="majorBidi"/>
          <w:b/>
          <w:sz w:val="30"/>
          <w:szCs w:val="30"/>
        </w:rPr>
        <w:br/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73"/>
        <w:gridCol w:w="1080"/>
        <w:gridCol w:w="270"/>
        <w:gridCol w:w="1080"/>
        <w:gridCol w:w="270"/>
        <w:gridCol w:w="1080"/>
      </w:tblGrid>
      <w:tr w:rsidR="00B21B82" w:rsidRPr="007A168E" w14:paraId="581F514B" w14:textId="77777777" w:rsidTr="003037EF">
        <w:trPr>
          <w:tblHeader/>
        </w:trPr>
        <w:tc>
          <w:tcPr>
            <w:tcW w:w="4137" w:type="dxa"/>
          </w:tcPr>
          <w:p w14:paraId="25BFACDE" w14:textId="77777777" w:rsidR="00B21B82" w:rsidRPr="007A168E" w:rsidRDefault="00B21B82" w:rsidP="002321E2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3" w:type="dxa"/>
            <w:gridSpan w:val="3"/>
          </w:tcPr>
          <w:p w14:paraId="45578642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C6620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AA738A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0698" w:rsidRPr="007A168E" w14:paraId="345C7EFF" w14:textId="77777777" w:rsidTr="003037EF">
        <w:trPr>
          <w:tblHeader/>
        </w:trPr>
        <w:tc>
          <w:tcPr>
            <w:tcW w:w="4137" w:type="dxa"/>
          </w:tcPr>
          <w:p w14:paraId="447E941F" w14:textId="7F9FB151" w:rsidR="00DD0698" w:rsidRPr="00FA644B" w:rsidRDefault="00B600F3" w:rsidP="00DD069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470535FD" w14:textId="18BBE53A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3" w:type="dxa"/>
          </w:tcPr>
          <w:p w14:paraId="2DF504C0" w14:textId="77777777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40B6C" w14:textId="21DA798B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AF707A0" w14:textId="77777777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EC535A" w14:textId="7D5D707F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2466F73" w14:textId="77777777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E5AC1" w14:textId="2E4212A7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D0698" w:rsidRPr="007A168E" w14:paraId="1DD3A66E" w14:textId="77777777" w:rsidTr="003037EF">
        <w:trPr>
          <w:tblHeader/>
        </w:trPr>
        <w:tc>
          <w:tcPr>
            <w:tcW w:w="4137" w:type="dxa"/>
          </w:tcPr>
          <w:p w14:paraId="5B80D128" w14:textId="77777777" w:rsidR="00DD0698" w:rsidRPr="007A168E" w:rsidRDefault="00DD0698" w:rsidP="00DD069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77E4C12C" w14:textId="77777777" w:rsidR="00DD0698" w:rsidRPr="007A168E" w:rsidRDefault="00DD0698" w:rsidP="00DD0698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D0698" w:rsidRPr="007A168E" w14:paraId="67B7BF0D" w14:textId="77777777" w:rsidTr="003037EF">
        <w:tc>
          <w:tcPr>
            <w:tcW w:w="4137" w:type="dxa"/>
          </w:tcPr>
          <w:p w14:paraId="5BA47DBC" w14:textId="22EA8220" w:rsidR="00DD0698" w:rsidRPr="007A168E" w:rsidRDefault="00DD0698" w:rsidP="00DD069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07882D7" w14:textId="77777777" w:rsidR="00DD0698" w:rsidRPr="007A168E" w:rsidRDefault="00DD0698" w:rsidP="00DD0698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A406160" w14:textId="77777777" w:rsidR="00DD0698" w:rsidRPr="007A168E" w:rsidRDefault="00DD0698" w:rsidP="00DD069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46F99" w14:textId="77777777" w:rsidR="00DD0698" w:rsidRPr="007A168E" w:rsidRDefault="00DD0698" w:rsidP="00DD0698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A249D" w14:textId="77777777" w:rsidR="00DD0698" w:rsidRPr="007A168E" w:rsidRDefault="00DD0698" w:rsidP="00DD069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B6151" w14:textId="77777777" w:rsidR="00DD0698" w:rsidRPr="007A168E" w:rsidRDefault="00DD0698" w:rsidP="00DD069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48CE" w14:textId="77777777" w:rsidR="00DD0698" w:rsidRPr="007A168E" w:rsidRDefault="00DD0698" w:rsidP="00DD069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2BB48" w14:textId="77777777" w:rsidR="00DD0698" w:rsidRPr="007A168E" w:rsidRDefault="00DD0698" w:rsidP="00DD069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0F3" w:rsidRPr="007A168E" w14:paraId="1E742788" w14:textId="77777777" w:rsidTr="003037EF">
        <w:tc>
          <w:tcPr>
            <w:tcW w:w="4137" w:type="dxa"/>
          </w:tcPr>
          <w:p w14:paraId="0F294658" w14:textId="152BD76E" w:rsidR="00B600F3" w:rsidRPr="007A168E" w:rsidRDefault="00B600F3" w:rsidP="00B600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D7C51AB" w14:textId="31226EC0" w:rsidR="00B600F3" w:rsidRPr="00496284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6555F3B2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2E70E" w14:textId="2B7C19B0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6D370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A30E1" w14:textId="426871C1" w:rsidR="00B600F3" w:rsidRPr="003037EF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5,347,779</w:t>
            </w:r>
          </w:p>
        </w:tc>
        <w:tc>
          <w:tcPr>
            <w:tcW w:w="270" w:type="dxa"/>
          </w:tcPr>
          <w:p w14:paraId="3BF1DC43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BDCD8" w14:textId="6C7F7570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5,411,523</w:t>
            </w:r>
          </w:p>
        </w:tc>
      </w:tr>
      <w:tr w:rsidR="00B600F3" w:rsidRPr="007A168E" w14:paraId="6D3FAE47" w14:textId="77777777" w:rsidTr="003037EF">
        <w:tc>
          <w:tcPr>
            <w:tcW w:w="4137" w:type="dxa"/>
          </w:tcPr>
          <w:p w14:paraId="691D56CF" w14:textId="2EB3498D" w:rsidR="00B600F3" w:rsidRPr="007A168E" w:rsidRDefault="00B600F3" w:rsidP="00B600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</w:tcPr>
          <w:p w14:paraId="25982B34" w14:textId="10FF9571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9BE21DC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5E90F" w14:textId="33DF0450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AD31E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20AAE" w14:textId="4C30D164" w:rsidR="00B600F3" w:rsidRPr="00C93B03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109,886</w:t>
            </w:r>
          </w:p>
        </w:tc>
        <w:tc>
          <w:tcPr>
            <w:tcW w:w="270" w:type="dxa"/>
          </w:tcPr>
          <w:p w14:paraId="1AD07474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0454E" w14:textId="70C9495D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89,301</w:t>
            </w:r>
          </w:p>
        </w:tc>
      </w:tr>
      <w:tr w:rsidR="00B600F3" w:rsidRPr="007A168E" w14:paraId="65A0032B" w14:textId="77777777" w:rsidTr="003037EF">
        <w:tc>
          <w:tcPr>
            <w:tcW w:w="4137" w:type="dxa"/>
          </w:tcPr>
          <w:p w14:paraId="3F0DDE0B" w14:textId="00023B1C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</w:tcPr>
          <w:p w14:paraId="120C1667" w14:textId="3814D3C9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4C42F0D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E0A6C" w14:textId="7CA02D43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F29F16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DDE45" w14:textId="094EE996" w:rsidR="00B600F3" w:rsidRPr="002E1BA9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259,084</w:t>
            </w:r>
          </w:p>
        </w:tc>
        <w:tc>
          <w:tcPr>
            <w:tcW w:w="270" w:type="dxa"/>
          </w:tcPr>
          <w:p w14:paraId="37D4B749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84A87" w14:textId="75106267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183,334</w:t>
            </w:r>
          </w:p>
        </w:tc>
      </w:tr>
      <w:tr w:rsidR="00B600F3" w:rsidRPr="007A168E" w14:paraId="389DF771" w14:textId="77777777" w:rsidTr="003037EF">
        <w:tc>
          <w:tcPr>
            <w:tcW w:w="4137" w:type="dxa"/>
          </w:tcPr>
          <w:p w14:paraId="46A678A4" w14:textId="1E90763D" w:rsidR="00B600F3" w:rsidRPr="007A168E" w:rsidRDefault="00B600F3" w:rsidP="00B600F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</w:tcPr>
          <w:p w14:paraId="7B6EF441" w14:textId="120DA7A7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9D6928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81400" w14:textId="0BD61ECC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41022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B8A71" w14:textId="3CB5BC0D" w:rsidR="00B600F3" w:rsidRPr="002748AF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1,455,661</w:t>
            </w:r>
          </w:p>
        </w:tc>
        <w:tc>
          <w:tcPr>
            <w:tcW w:w="270" w:type="dxa"/>
          </w:tcPr>
          <w:p w14:paraId="44AB03B1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973D7" w14:textId="109BFFBC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1,474,247</w:t>
            </w:r>
          </w:p>
        </w:tc>
      </w:tr>
      <w:tr w:rsidR="00B600F3" w:rsidRPr="007A168E" w14:paraId="2912D3EE" w14:textId="77777777" w:rsidTr="003037EF">
        <w:tc>
          <w:tcPr>
            <w:tcW w:w="4137" w:type="dxa"/>
          </w:tcPr>
          <w:p w14:paraId="1F2A791A" w14:textId="63CA9A61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</w:tcPr>
          <w:p w14:paraId="3B74A620" w14:textId="30E57F25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515DEA3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AD1DB" w14:textId="2A006CC6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192B4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5DC8E" w14:textId="31290D00" w:rsidR="00B600F3" w:rsidRPr="002748AF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18,301</w:t>
            </w:r>
          </w:p>
        </w:tc>
        <w:tc>
          <w:tcPr>
            <w:tcW w:w="270" w:type="dxa"/>
          </w:tcPr>
          <w:p w14:paraId="3BEB1345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F162F" w14:textId="4BAE7B94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20,284</w:t>
            </w:r>
          </w:p>
        </w:tc>
      </w:tr>
      <w:tr w:rsidR="00B600F3" w:rsidRPr="007A168E" w14:paraId="78E851D9" w14:textId="77777777" w:rsidTr="003037EF">
        <w:tc>
          <w:tcPr>
            <w:tcW w:w="4137" w:type="dxa"/>
          </w:tcPr>
          <w:p w14:paraId="5259168B" w14:textId="5D47FA96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</w:tcPr>
          <w:p w14:paraId="3EC2BE78" w14:textId="6F4B813C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011D19E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373F0" w14:textId="25F2E52F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39A59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653235" w14:textId="15F7177C" w:rsidR="00B600F3" w:rsidRPr="002748AF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2,145</w:t>
            </w:r>
          </w:p>
        </w:tc>
        <w:tc>
          <w:tcPr>
            <w:tcW w:w="270" w:type="dxa"/>
          </w:tcPr>
          <w:p w14:paraId="5743E7FB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76205" w14:textId="7FC7C403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2,837</w:t>
            </w:r>
          </w:p>
        </w:tc>
      </w:tr>
      <w:tr w:rsidR="00B600F3" w:rsidRPr="007A168E" w14:paraId="71F44787" w14:textId="77777777" w:rsidTr="003037EF">
        <w:tc>
          <w:tcPr>
            <w:tcW w:w="4137" w:type="dxa"/>
          </w:tcPr>
          <w:p w14:paraId="1186263C" w14:textId="22FC295C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2757CF3" w14:textId="3EA9CFFC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047561C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BF5639" w14:textId="49CE934E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BB1AE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C4C69" w14:textId="10886FDC" w:rsidR="00B600F3" w:rsidRPr="002748AF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1,256,74</w:t>
            </w:r>
            <w:r w:rsidR="00846A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0CC16B5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90114B" w14:textId="2DB7B2D5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928,624</w:t>
            </w:r>
          </w:p>
        </w:tc>
      </w:tr>
      <w:tr w:rsidR="00B600F3" w:rsidRPr="007A168E" w14:paraId="01F091DF" w14:textId="77777777" w:rsidTr="003037EF">
        <w:tc>
          <w:tcPr>
            <w:tcW w:w="4137" w:type="dxa"/>
          </w:tcPr>
          <w:p w14:paraId="6EDAF603" w14:textId="6D8AE4E1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</w:tcPr>
          <w:p w14:paraId="611CD1F7" w14:textId="139CD3B0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9AFDAC1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7F8C6" w14:textId="33A4D796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FBBE3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7EC41" w14:textId="427053E5" w:rsidR="00B600F3" w:rsidRPr="002748AF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9,588</w:t>
            </w:r>
          </w:p>
        </w:tc>
        <w:tc>
          <w:tcPr>
            <w:tcW w:w="270" w:type="dxa"/>
          </w:tcPr>
          <w:p w14:paraId="464F2599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229F5" w14:textId="7B546613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24,720</w:t>
            </w:r>
          </w:p>
        </w:tc>
      </w:tr>
      <w:tr w:rsidR="00B600F3" w:rsidRPr="007A168E" w14:paraId="4AC1E478" w14:textId="77777777" w:rsidTr="003037EF">
        <w:tc>
          <w:tcPr>
            <w:tcW w:w="4137" w:type="dxa"/>
          </w:tcPr>
          <w:p w14:paraId="0518C0C7" w14:textId="121EF50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21A83E95" w14:textId="0271B1F3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E758BA6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B2C5F" w14:textId="5A9243F3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1F834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BA581" w14:textId="5AD52103" w:rsidR="00B600F3" w:rsidRPr="003037EF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6,567</w:t>
            </w:r>
          </w:p>
        </w:tc>
        <w:tc>
          <w:tcPr>
            <w:tcW w:w="270" w:type="dxa"/>
          </w:tcPr>
          <w:p w14:paraId="7D890BB1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29099" w14:textId="6FDCD8CA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18,686</w:t>
            </w:r>
          </w:p>
        </w:tc>
      </w:tr>
      <w:tr w:rsidR="00B600F3" w:rsidRPr="007A168E" w14:paraId="4B98C122" w14:textId="77777777" w:rsidTr="003037EF">
        <w:tc>
          <w:tcPr>
            <w:tcW w:w="4137" w:type="dxa"/>
          </w:tcPr>
          <w:p w14:paraId="0B66B3DA" w14:textId="58545EA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E0E6704" w14:textId="5EC474CB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99306D5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9CEF3" w14:textId="64987A53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053B9D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CA8C2" w14:textId="739A4FF8" w:rsidR="00B600F3" w:rsidRPr="002748AF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108,079</w:t>
            </w:r>
          </w:p>
        </w:tc>
        <w:tc>
          <w:tcPr>
            <w:tcW w:w="270" w:type="dxa"/>
          </w:tcPr>
          <w:p w14:paraId="0173198F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838D3" w14:textId="0675C12F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105,659</w:t>
            </w:r>
          </w:p>
        </w:tc>
      </w:tr>
      <w:tr w:rsidR="00B600F3" w:rsidRPr="007A168E" w14:paraId="0DF38BD0" w14:textId="77777777" w:rsidTr="003037EF">
        <w:tc>
          <w:tcPr>
            <w:tcW w:w="4137" w:type="dxa"/>
          </w:tcPr>
          <w:p w14:paraId="3E36096C" w14:textId="5F2ABF5A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A14466E" w14:textId="31C16E76" w:rsidR="00B600F3" w:rsidRPr="007A168E" w:rsidRDefault="0049628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6DECDC4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8AFF2" w14:textId="484CED95" w:rsidR="00B600F3" w:rsidRPr="004E4BEA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2A54A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BE193" w14:textId="2A58A804" w:rsidR="00B600F3" w:rsidRPr="002748AF" w:rsidRDefault="0049628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5,923</w:t>
            </w:r>
          </w:p>
        </w:tc>
        <w:tc>
          <w:tcPr>
            <w:tcW w:w="270" w:type="dxa"/>
          </w:tcPr>
          <w:p w14:paraId="16A98824" w14:textId="77777777" w:rsidR="00B600F3" w:rsidRPr="002748AF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8885A" w14:textId="6E80EF07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13,157</w:t>
            </w:r>
          </w:p>
        </w:tc>
      </w:tr>
      <w:tr w:rsidR="003E1B64" w:rsidRPr="007A168E" w14:paraId="0FCB4D27" w14:textId="77777777" w:rsidTr="003037EF">
        <w:tc>
          <w:tcPr>
            <w:tcW w:w="4137" w:type="dxa"/>
          </w:tcPr>
          <w:p w14:paraId="534756FF" w14:textId="25A7A755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2E14EF6" w14:textId="7830D8E3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89F1F1D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97D2B" w14:textId="6F1AF4DE" w:rsidR="003E1B64" w:rsidRPr="002748AF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3A819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499E1" w14:textId="04FD8091" w:rsidR="003E1B64" w:rsidRPr="002748AF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01B90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E4072" w14:textId="77777777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0F3" w:rsidRPr="007A168E" w14:paraId="0E3B7CB4" w14:textId="77777777" w:rsidTr="003037EF">
        <w:tc>
          <w:tcPr>
            <w:tcW w:w="4137" w:type="dxa"/>
          </w:tcPr>
          <w:p w14:paraId="055B8ED6" w14:textId="2A5B1E6E" w:rsidR="00B600F3" w:rsidRPr="007A168E" w:rsidRDefault="00B600F3" w:rsidP="00B600F3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4836E07" w14:textId="7F9CFA99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68,879</w:t>
            </w:r>
          </w:p>
        </w:tc>
        <w:tc>
          <w:tcPr>
            <w:tcW w:w="273" w:type="dxa"/>
          </w:tcPr>
          <w:p w14:paraId="6120C48E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15666" w14:textId="074666E5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17,538</w:t>
            </w:r>
          </w:p>
        </w:tc>
        <w:tc>
          <w:tcPr>
            <w:tcW w:w="270" w:type="dxa"/>
          </w:tcPr>
          <w:p w14:paraId="36FC6697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8790A" w14:textId="1D9F0773" w:rsidR="00B600F3" w:rsidRPr="002748A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68,800</w:t>
            </w:r>
          </w:p>
        </w:tc>
        <w:tc>
          <w:tcPr>
            <w:tcW w:w="270" w:type="dxa"/>
          </w:tcPr>
          <w:p w14:paraId="5648215D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4D77C" w14:textId="2B1E348E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17,498</w:t>
            </w:r>
          </w:p>
        </w:tc>
      </w:tr>
      <w:tr w:rsidR="00B600F3" w:rsidRPr="007A168E" w14:paraId="35F3DCD8" w14:textId="77777777" w:rsidTr="003037EF">
        <w:tc>
          <w:tcPr>
            <w:tcW w:w="4137" w:type="dxa"/>
          </w:tcPr>
          <w:p w14:paraId="1B2BB1E7" w14:textId="35BDB4B1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76549A58" w14:textId="6E3F7C32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237,537</w:t>
            </w:r>
          </w:p>
        </w:tc>
        <w:tc>
          <w:tcPr>
            <w:tcW w:w="273" w:type="dxa"/>
          </w:tcPr>
          <w:p w14:paraId="26B22159" w14:textId="77777777" w:rsidR="00B600F3" w:rsidRPr="007A168E" w:rsidRDefault="00B600F3" w:rsidP="00B600F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62515" w14:textId="32E60D59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228,609</w:t>
            </w:r>
          </w:p>
        </w:tc>
        <w:tc>
          <w:tcPr>
            <w:tcW w:w="270" w:type="dxa"/>
          </w:tcPr>
          <w:p w14:paraId="58B9509F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6D43A" w14:textId="5C7D67CB" w:rsidR="00B600F3" w:rsidRPr="002748A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223,939</w:t>
            </w:r>
          </w:p>
        </w:tc>
        <w:tc>
          <w:tcPr>
            <w:tcW w:w="270" w:type="dxa"/>
          </w:tcPr>
          <w:p w14:paraId="1618A790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107C5" w14:textId="40D2F5C4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214,806</w:t>
            </w:r>
          </w:p>
        </w:tc>
      </w:tr>
      <w:tr w:rsidR="00B600F3" w:rsidRPr="007A168E" w14:paraId="0775F769" w14:textId="77777777" w:rsidTr="003037EF">
        <w:tc>
          <w:tcPr>
            <w:tcW w:w="4137" w:type="dxa"/>
          </w:tcPr>
          <w:p w14:paraId="676C20DC" w14:textId="5BB5D36A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A358252" w14:textId="07EC2ABF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29,387</w:t>
            </w:r>
          </w:p>
        </w:tc>
        <w:tc>
          <w:tcPr>
            <w:tcW w:w="273" w:type="dxa"/>
          </w:tcPr>
          <w:p w14:paraId="31D55AEF" w14:textId="77777777" w:rsidR="00B600F3" w:rsidRPr="007A168E" w:rsidRDefault="00B600F3" w:rsidP="00B600F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E3FD0" w14:textId="3E9AE4FA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28,553</w:t>
            </w:r>
          </w:p>
        </w:tc>
        <w:tc>
          <w:tcPr>
            <w:tcW w:w="270" w:type="dxa"/>
          </w:tcPr>
          <w:p w14:paraId="7AB30938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59072" w14:textId="090ADEA8" w:rsidR="00B600F3" w:rsidRPr="002748A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13,559</w:t>
            </w:r>
          </w:p>
        </w:tc>
        <w:tc>
          <w:tcPr>
            <w:tcW w:w="270" w:type="dxa"/>
          </w:tcPr>
          <w:p w14:paraId="56333CDB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2766D" w14:textId="782B334C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13,270</w:t>
            </w:r>
          </w:p>
        </w:tc>
      </w:tr>
      <w:tr w:rsidR="003D1A44" w:rsidRPr="007A168E" w14:paraId="76E7E0B6" w14:textId="77777777" w:rsidTr="003037EF">
        <w:tc>
          <w:tcPr>
            <w:tcW w:w="4137" w:type="dxa"/>
          </w:tcPr>
          <w:p w14:paraId="7131B9DE" w14:textId="1E08B931" w:rsidR="003D1A44" w:rsidRPr="007A168E" w:rsidRDefault="003D1A44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GoBack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BB46DCA" w14:textId="7AA2F09B" w:rsidR="003D1A44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3" w:type="dxa"/>
          </w:tcPr>
          <w:p w14:paraId="73E4A6D6" w14:textId="77777777" w:rsidR="003D1A44" w:rsidRPr="007A168E" w:rsidRDefault="003D1A44" w:rsidP="00B600F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15262" w14:textId="57F55275" w:rsidR="003D1A44" w:rsidRDefault="003D1A44" w:rsidP="003D1A4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225025" w14:textId="77777777" w:rsidR="003D1A44" w:rsidRPr="002748AF" w:rsidRDefault="003D1A44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96D6A" w14:textId="559FDD91" w:rsidR="003D1A44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A974A69" w14:textId="77777777" w:rsidR="003D1A44" w:rsidRPr="002748AF" w:rsidRDefault="003D1A44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0E5BE3" w14:textId="7103EB00" w:rsidR="003D1A44" w:rsidRDefault="003D1A44" w:rsidP="003D1A4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0"/>
      <w:tr w:rsidR="00B600F3" w:rsidRPr="007A168E" w14:paraId="363BED24" w14:textId="77777777" w:rsidTr="003037EF">
        <w:tc>
          <w:tcPr>
            <w:tcW w:w="4137" w:type="dxa"/>
          </w:tcPr>
          <w:p w14:paraId="69EC61CE" w14:textId="5AE5779A" w:rsidR="00B600F3" w:rsidRPr="00CE0F9E" w:rsidRDefault="00B600F3" w:rsidP="00B600F3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2C7102CA" w14:textId="7D33B147" w:rsidR="00B600F3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13,485</w:t>
            </w:r>
          </w:p>
        </w:tc>
        <w:tc>
          <w:tcPr>
            <w:tcW w:w="273" w:type="dxa"/>
          </w:tcPr>
          <w:p w14:paraId="0684C8E4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B8D93" w14:textId="574F15E6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11,365</w:t>
            </w:r>
          </w:p>
        </w:tc>
        <w:tc>
          <w:tcPr>
            <w:tcW w:w="270" w:type="dxa"/>
          </w:tcPr>
          <w:p w14:paraId="4F130376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8B583" w14:textId="4C00B11E" w:rsidR="00B600F3" w:rsidRPr="002748A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10,468</w:t>
            </w:r>
          </w:p>
        </w:tc>
        <w:tc>
          <w:tcPr>
            <w:tcW w:w="270" w:type="dxa"/>
          </w:tcPr>
          <w:p w14:paraId="5CD82ECA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7F12B" w14:textId="2C5BD54F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8,145</w:t>
            </w:r>
          </w:p>
        </w:tc>
      </w:tr>
      <w:tr w:rsidR="00B600F3" w:rsidRPr="007A168E" w14:paraId="34B3EE46" w14:textId="77777777" w:rsidTr="003037EF">
        <w:tc>
          <w:tcPr>
            <w:tcW w:w="4137" w:type="dxa"/>
          </w:tcPr>
          <w:p w14:paraId="7BCF084F" w14:textId="5BEA1E82" w:rsidR="00B600F3" w:rsidRPr="00CE0F9E" w:rsidRDefault="00B600F3" w:rsidP="00B600F3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07EA8B9" w14:textId="49D8308E" w:rsidR="00B600F3" w:rsidRDefault="00B600F3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261B9BF2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A6B7C" w14:textId="5B8BCC42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BFC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06545" w14:textId="2971A98E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9CFED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A71FE" w14:textId="15B73152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0F3" w:rsidRPr="007A168E" w14:paraId="2663BBF5" w14:textId="77777777" w:rsidTr="003037EF">
        <w:tc>
          <w:tcPr>
            <w:tcW w:w="4137" w:type="dxa"/>
          </w:tcPr>
          <w:p w14:paraId="0A3AA832" w14:textId="2C1DF66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7533838" w14:textId="642291C1" w:rsidR="00B600F3" w:rsidRPr="007A168E" w:rsidRDefault="003D1A44" w:rsidP="00B600F3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13,452</w:t>
            </w:r>
          </w:p>
        </w:tc>
        <w:tc>
          <w:tcPr>
            <w:tcW w:w="273" w:type="dxa"/>
          </w:tcPr>
          <w:p w14:paraId="1EA07CB6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D06B8" w14:textId="1007F28C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735787F3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75D95" w14:textId="7C618518" w:rsidR="00B600F3" w:rsidRPr="002748AF" w:rsidRDefault="003D1A44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  <w:tc>
          <w:tcPr>
            <w:tcW w:w="270" w:type="dxa"/>
          </w:tcPr>
          <w:p w14:paraId="359DCA9D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2A655" w14:textId="5A130459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B600F3" w:rsidRPr="007A168E" w14:paraId="5EF84FAB" w14:textId="77777777" w:rsidTr="003037EF">
        <w:tc>
          <w:tcPr>
            <w:tcW w:w="4137" w:type="dxa"/>
          </w:tcPr>
          <w:p w14:paraId="5B2E7EDE" w14:textId="71FB904B" w:rsidR="00B600F3" w:rsidRPr="007A168E" w:rsidRDefault="00B600F3" w:rsidP="00B600F3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1C60053" w14:textId="05CB8943" w:rsidR="00B600F3" w:rsidRPr="007A168E" w:rsidRDefault="00B600F3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44074113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85655" w14:textId="1D27D95E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4F251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0D56F" w14:textId="08827964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8CC28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CE349" w14:textId="06730515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00F3" w:rsidRPr="007A168E" w14:paraId="0862BD9C" w14:textId="77777777" w:rsidTr="003037EF">
        <w:tc>
          <w:tcPr>
            <w:tcW w:w="4137" w:type="dxa"/>
          </w:tcPr>
          <w:p w14:paraId="77153F64" w14:textId="33BA275B" w:rsidR="00B600F3" w:rsidRPr="007A168E" w:rsidRDefault="00B600F3" w:rsidP="00B600F3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52DCB3B" w14:textId="551440F1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1,307</w:t>
            </w:r>
          </w:p>
        </w:tc>
        <w:tc>
          <w:tcPr>
            <w:tcW w:w="273" w:type="dxa"/>
          </w:tcPr>
          <w:p w14:paraId="48DA3920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E5E48" w14:textId="1BF09E1B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6603F24E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387CE" w14:textId="1B57002F" w:rsidR="00B600F3" w:rsidRPr="002748A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2B2DD223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35C90" w14:textId="269AC391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B600F3" w:rsidRPr="007A168E" w14:paraId="52F95F53" w14:textId="77777777" w:rsidTr="003037EF">
        <w:tc>
          <w:tcPr>
            <w:tcW w:w="4137" w:type="dxa"/>
          </w:tcPr>
          <w:p w14:paraId="4F10AD1D" w14:textId="05ABA56E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</w:tcPr>
          <w:p w14:paraId="4DCE0827" w14:textId="4236F7AC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3" w:type="dxa"/>
          </w:tcPr>
          <w:p w14:paraId="741B991B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D91F3" w14:textId="78EE42F4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2664FBE8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0CAF3" w14:textId="1649056D" w:rsidR="00B600F3" w:rsidRPr="002748A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41693B0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C7E62" w14:textId="1A4D6779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B600F3" w:rsidRPr="007A168E" w14:paraId="3F6401D0" w14:textId="77777777" w:rsidTr="003037EF">
        <w:tc>
          <w:tcPr>
            <w:tcW w:w="4137" w:type="dxa"/>
          </w:tcPr>
          <w:p w14:paraId="7B4E3CA6" w14:textId="12DC8821" w:rsidR="00B600F3" w:rsidRPr="000F7EF6" w:rsidRDefault="00B600F3" w:rsidP="00B600F3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379B281" w14:textId="093D1862" w:rsidR="00B600F3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37,622</w:t>
            </w:r>
          </w:p>
        </w:tc>
        <w:tc>
          <w:tcPr>
            <w:tcW w:w="273" w:type="dxa"/>
          </w:tcPr>
          <w:p w14:paraId="6EC1BEA0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AF012" w14:textId="678B7FFA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34,661</w:t>
            </w:r>
          </w:p>
        </w:tc>
        <w:tc>
          <w:tcPr>
            <w:tcW w:w="270" w:type="dxa"/>
          </w:tcPr>
          <w:p w14:paraId="3398A467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7D04C" w14:textId="51F2295E" w:rsidR="00B600F3" w:rsidRPr="00C93B03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26,150</w:t>
            </w:r>
          </w:p>
        </w:tc>
        <w:tc>
          <w:tcPr>
            <w:tcW w:w="270" w:type="dxa"/>
          </w:tcPr>
          <w:p w14:paraId="352EB506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3709C" w14:textId="26873F9C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23,897</w:t>
            </w:r>
          </w:p>
        </w:tc>
      </w:tr>
      <w:tr w:rsidR="00B600F3" w:rsidRPr="007A168E" w14:paraId="1C952B88" w14:textId="77777777" w:rsidTr="003037EF">
        <w:tc>
          <w:tcPr>
            <w:tcW w:w="4137" w:type="dxa"/>
          </w:tcPr>
          <w:p w14:paraId="43CAD861" w14:textId="25AB8A61" w:rsidR="00B600F3" w:rsidRPr="007A168E" w:rsidRDefault="00B600F3" w:rsidP="00B600F3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7DBEA49" w14:textId="499B11F8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73" w:type="dxa"/>
          </w:tcPr>
          <w:p w14:paraId="2AB7E5B0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34B61" w14:textId="6DB9850A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70" w:type="dxa"/>
          </w:tcPr>
          <w:p w14:paraId="6F9FBC26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1FE01" w14:textId="2A1BFCBD" w:rsidR="00B600F3" w:rsidRPr="002748A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D7A647A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D5651" w14:textId="2DA0156C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</w:tr>
      <w:tr w:rsidR="00B600F3" w:rsidRPr="007A168E" w14:paraId="76CAE90A" w14:textId="77777777" w:rsidTr="003037EF">
        <w:tc>
          <w:tcPr>
            <w:tcW w:w="4137" w:type="dxa"/>
          </w:tcPr>
          <w:p w14:paraId="21B3CC89" w14:textId="317D1680" w:rsidR="00B600F3" w:rsidRPr="007A168E" w:rsidRDefault="00B600F3" w:rsidP="00B600F3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09BA6C3B" w14:textId="6090EEB4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126,031</w:t>
            </w:r>
          </w:p>
        </w:tc>
        <w:tc>
          <w:tcPr>
            <w:tcW w:w="273" w:type="dxa"/>
          </w:tcPr>
          <w:p w14:paraId="4FD6B959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161B9" w14:textId="0131CE11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134,226</w:t>
            </w:r>
          </w:p>
        </w:tc>
        <w:tc>
          <w:tcPr>
            <w:tcW w:w="270" w:type="dxa"/>
          </w:tcPr>
          <w:p w14:paraId="135EE09C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B7173" w14:textId="76F19577" w:rsidR="00B600F3" w:rsidRPr="003037E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52,281</w:t>
            </w:r>
          </w:p>
        </w:tc>
        <w:tc>
          <w:tcPr>
            <w:tcW w:w="270" w:type="dxa"/>
          </w:tcPr>
          <w:p w14:paraId="329C2C22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5E8A6" w14:textId="71628A3A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59,847</w:t>
            </w:r>
          </w:p>
        </w:tc>
      </w:tr>
      <w:tr w:rsidR="00B600F3" w:rsidRPr="007A168E" w14:paraId="62AAEE71" w14:textId="77777777" w:rsidTr="003037EF">
        <w:tc>
          <w:tcPr>
            <w:tcW w:w="4137" w:type="dxa"/>
          </w:tcPr>
          <w:p w14:paraId="7AD695D3" w14:textId="26D508F7" w:rsidR="00B600F3" w:rsidRPr="007A168E" w:rsidRDefault="00B600F3" w:rsidP="00B600F3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53EBD29" w14:textId="7270DB03" w:rsidR="00B600F3" w:rsidRPr="000654AF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33,914</w:t>
            </w:r>
          </w:p>
        </w:tc>
        <w:tc>
          <w:tcPr>
            <w:tcW w:w="273" w:type="dxa"/>
          </w:tcPr>
          <w:p w14:paraId="22EB8AF7" w14:textId="77777777" w:rsidR="00B600F3" w:rsidRPr="007A168E" w:rsidRDefault="00B600F3" w:rsidP="00B600F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EDAA1" w14:textId="6EBB1859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36,628</w:t>
            </w:r>
          </w:p>
        </w:tc>
        <w:tc>
          <w:tcPr>
            <w:tcW w:w="270" w:type="dxa"/>
          </w:tcPr>
          <w:p w14:paraId="23563578" w14:textId="77777777" w:rsidR="00B600F3" w:rsidRPr="007A168E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E1469" w14:textId="7D3CB82C" w:rsidR="00B600F3" w:rsidRPr="003037E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31,603</w:t>
            </w:r>
          </w:p>
        </w:tc>
        <w:tc>
          <w:tcPr>
            <w:tcW w:w="270" w:type="dxa"/>
          </w:tcPr>
          <w:p w14:paraId="7771D57C" w14:textId="77777777" w:rsidR="00B600F3" w:rsidRPr="007A168E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7F1FA" w14:textId="6C5DC389" w:rsidR="00B600F3" w:rsidRPr="003037E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34,280</w:t>
            </w:r>
          </w:p>
        </w:tc>
      </w:tr>
      <w:tr w:rsidR="003E1B64" w:rsidRPr="007A168E" w14:paraId="5A83851F" w14:textId="77777777" w:rsidTr="003037EF">
        <w:tc>
          <w:tcPr>
            <w:tcW w:w="4137" w:type="dxa"/>
          </w:tcPr>
          <w:p w14:paraId="0F90F60D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3BFDE8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63887510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C11B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FD790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D9657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D5813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8D440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56E2AA85" w14:textId="77777777" w:rsidTr="003037EF">
        <w:tc>
          <w:tcPr>
            <w:tcW w:w="4137" w:type="dxa"/>
          </w:tcPr>
          <w:p w14:paraId="2A8CCE6F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D842CD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6187A171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94657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C4CBA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83C3C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B9A45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A260E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4CBA7507" w14:textId="77777777" w:rsidTr="003037EF">
        <w:tc>
          <w:tcPr>
            <w:tcW w:w="4137" w:type="dxa"/>
          </w:tcPr>
          <w:p w14:paraId="0D894AD8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08F61E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5DD6B8D5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DBEB7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2536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23AF8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D1855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B3F5D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58C445A8" w14:textId="77777777" w:rsidTr="003037EF">
        <w:tc>
          <w:tcPr>
            <w:tcW w:w="4137" w:type="dxa"/>
          </w:tcPr>
          <w:p w14:paraId="63B93AA4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0B96B8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5BA1F552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D3AE1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8BFC1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105E4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BA6D6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C4F20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36C97ACB" w14:textId="77777777" w:rsidTr="003037EF">
        <w:tc>
          <w:tcPr>
            <w:tcW w:w="4137" w:type="dxa"/>
          </w:tcPr>
          <w:p w14:paraId="5DE89A1B" w14:textId="77777777" w:rsidR="003E1B64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D558E" w14:textId="77777777" w:rsidR="00213A4A" w:rsidRPr="007A168E" w:rsidRDefault="00213A4A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783155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75095062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DBCE3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3F88E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319E1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4BE36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0206BE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6BDA99B4" w14:textId="77777777" w:rsidTr="003037EF">
        <w:tc>
          <w:tcPr>
            <w:tcW w:w="4137" w:type="dxa"/>
          </w:tcPr>
          <w:p w14:paraId="6331E86F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0CAEE67C" w14:textId="77777777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2CCCD5B3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F05C6" w14:textId="77777777" w:rsidR="003E1B64" w:rsidRPr="007A168E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D5D4A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0A9FD" w14:textId="77777777" w:rsidR="003E1B64" w:rsidRPr="007A168E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61B09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381716" w14:textId="77777777" w:rsidR="003E1B64" w:rsidRPr="007A168E" w:rsidRDefault="003E1B64" w:rsidP="003E1B64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0EAE753E" w14:textId="77777777" w:rsidTr="003037EF">
        <w:tc>
          <w:tcPr>
            <w:tcW w:w="4137" w:type="dxa"/>
          </w:tcPr>
          <w:p w14:paraId="3C479231" w14:textId="77777777" w:rsidR="003E1B64" w:rsidRPr="007A168E" w:rsidRDefault="003E1B64" w:rsidP="003E1B64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0C028C3" w14:textId="77777777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06E874D8" w14:textId="77777777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73832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392B5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FFA9A" w14:textId="77777777" w:rsidR="003E1B64" w:rsidRPr="007A168E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DBF69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4F457" w14:textId="77777777" w:rsidR="003E1B64" w:rsidRPr="007A168E" w:rsidRDefault="003E1B64" w:rsidP="003E1B64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0F3" w:rsidRPr="007A168E" w14:paraId="39850FD1" w14:textId="77777777" w:rsidTr="003037EF">
        <w:tc>
          <w:tcPr>
            <w:tcW w:w="4137" w:type="dxa"/>
          </w:tcPr>
          <w:p w14:paraId="55D47183" w14:textId="77777777" w:rsidR="00B600F3" w:rsidRPr="007A168E" w:rsidRDefault="00B600F3" w:rsidP="00B600F3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2138BF3" w14:textId="41CE9F37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218,746</w:t>
            </w:r>
          </w:p>
        </w:tc>
        <w:tc>
          <w:tcPr>
            <w:tcW w:w="273" w:type="dxa"/>
          </w:tcPr>
          <w:p w14:paraId="52ECCF8E" w14:textId="77777777" w:rsidR="00B600F3" w:rsidRPr="007A168E" w:rsidRDefault="00B600F3" w:rsidP="00B600F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3521A" w14:textId="65B82F09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219,223</w:t>
            </w:r>
          </w:p>
        </w:tc>
        <w:tc>
          <w:tcPr>
            <w:tcW w:w="270" w:type="dxa"/>
          </w:tcPr>
          <w:p w14:paraId="68D18F47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27CD8" w14:textId="40502ED6" w:rsidR="00B600F3" w:rsidRPr="002748A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161,271</w:t>
            </w:r>
          </w:p>
        </w:tc>
        <w:tc>
          <w:tcPr>
            <w:tcW w:w="270" w:type="dxa"/>
          </w:tcPr>
          <w:p w14:paraId="252C5372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A0240" w14:textId="4CDCB82B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161,823</w:t>
            </w:r>
          </w:p>
        </w:tc>
      </w:tr>
      <w:tr w:rsidR="00B600F3" w:rsidRPr="007A168E" w14:paraId="237049DC" w14:textId="77777777" w:rsidTr="003037EF">
        <w:tc>
          <w:tcPr>
            <w:tcW w:w="4137" w:type="dxa"/>
          </w:tcPr>
          <w:p w14:paraId="40BC921A" w14:textId="77777777" w:rsidR="00B600F3" w:rsidRPr="007A168E" w:rsidRDefault="00B600F3" w:rsidP="00B600F3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DCCBC" w14:textId="04EEA2C2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3,168</w:t>
            </w:r>
          </w:p>
        </w:tc>
        <w:tc>
          <w:tcPr>
            <w:tcW w:w="273" w:type="dxa"/>
          </w:tcPr>
          <w:p w14:paraId="66E4013E" w14:textId="77777777" w:rsidR="00B600F3" w:rsidRPr="007A168E" w:rsidRDefault="00B600F3" w:rsidP="00B600F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108329" w14:textId="65F14715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3,011</w:t>
            </w:r>
          </w:p>
        </w:tc>
        <w:tc>
          <w:tcPr>
            <w:tcW w:w="270" w:type="dxa"/>
          </w:tcPr>
          <w:p w14:paraId="18849B5B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8B545" w14:textId="5F21A4BA" w:rsidR="00B600F3" w:rsidRPr="002748AF" w:rsidRDefault="003D1A44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EEF49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0E877B" w14:textId="4A922555" w:rsidR="00B600F3" w:rsidRPr="002748AF" w:rsidRDefault="00B600F3" w:rsidP="00B600F3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0F3" w:rsidRPr="007A168E" w14:paraId="63BE3072" w14:textId="77777777" w:rsidTr="003037EF">
        <w:tc>
          <w:tcPr>
            <w:tcW w:w="4137" w:type="dxa"/>
          </w:tcPr>
          <w:p w14:paraId="25CE3E09" w14:textId="77777777" w:rsidR="00B600F3" w:rsidRPr="007A168E" w:rsidRDefault="00B600F3" w:rsidP="00B600F3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2EB330" w14:textId="7384925A" w:rsidR="00B600F3" w:rsidRPr="007A168E" w:rsidRDefault="003D1A44" w:rsidP="00B600F3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221,914</w:t>
            </w:r>
          </w:p>
        </w:tc>
        <w:tc>
          <w:tcPr>
            <w:tcW w:w="273" w:type="dxa"/>
          </w:tcPr>
          <w:p w14:paraId="3E9D2310" w14:textId="77777777" w:rsidR="00B600F3" w:rsidRPr="007A168E" w:rsidRDefault="00B600F3" w:rsidP="00B600F3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6E292" w14:textId="7440D029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222,234</w:t>
            </w:r>
          </w:p>
        </w:tc>
        <w:tc>
          <w:tcPr>
            <w:tcW w:w="270" w:type="dxa"/>
          </w:tcPr>
          <w:p w14:paraId="793ED8FF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7A64B" w14:textId="00A1C867" w:rsidR="00B600F3" w:rsidRPr="002748AF" w:rsidRDefault="003D1A44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161,271</w:t>
            </w:r>
          </w:p>
        </w:tc>
        <w:tc>
          <w:tcPr>
            <w:tcW w:w="270" w:type="dxa"/>
          </w:tcPr>
          <w:p w14:paraId="55538E98" w14:textId="77777777" w:rsidR="00B600F3" w:rsidRPr="002748AF" w:rsidRDefault="00B600F3" w:rsidP="00B600F3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24719" w14:textId="63AF144E" w:rsidR="00B600F3" w:rsidRPr="002748AF" w:rsidRDefault="00B600F3" w:rsidP="00B600F3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161,823</w:t>
            </w:r>
          </w:p>
        </w:tc>
      </w:tr>
    </w:tbl>
    <w:p w14:paraId="6E17CE20" w14:textId="4B6DE55C" w:rsidR="00E66C86" w:rsidRDefault="00E66C86" w:rsidP="00E66C86">
      <w:pPr>
        <w:spacing w:line="360" w:lineRule="exact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94537C" w:rsidRPr="007A168E" w14:paraId="7DAB02E6" w14:textId="77777777" w:rsidTr="00BB73E1">
        <w:trPr>
          <w:tblHeader/>
        </w:trPr>
        <w:tc>
          <w:tcPr>
            <w:tcW w:w="4140" w:type="dxa"/>
          </w:tcPr>
          <w:p w14:paraId="0BD8FE11" w14:textId="59F604C6" w:rsidR="0094537C" w:rsidRPr="007A168E" w:rsidRDefault="00DE26E7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E9786C7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1A4767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31FC5B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0F3" w:rsidRPr="007A168E" w14:paraId="58755E2D" w14:textId="77777777" w:rsidTr="00267C86">
        <w:trPr>
          <w:trHeight w:val="308"/>
          <w:tblHeader/>
        </w:trPr>
        <w:tc>
          <w:tcPr>
            <w:tcW w:w="4140" w:type="dxa"/>
          </w:tcPr>
          <w:p w14:paraId="249B3B93" w14:textId="77777777" w:rsidR="00B600F3" w:rsidRPr="007A168E" w:rsidRDefault="00B600F3" w:rsidP="00B600F3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49405B" w14:textId="5323472C" w:rsidR="00B600F3" w:rsidRPr="002748AF" w:rsidRDefault="00B600F3" w:rsidP="00B600F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7F36C79C" w14:textId="77777777" w:rsidR="00B600F3" w:rsidRPr="002748AF" w:rsidRDefault="00B600F3" w:rsidP="00B600F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4A2E1" w14:textId="44CD8868" w:rsidR="00B600F3" w:rsidRPr="002748AF" w:rsidRDefault="00B600F3" w:rsidP="00B600F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83991A5" w14:textId="77777777" w:rsidR="00B600F3" w:rsidRPr="002748AF" w:rsidRDefault="00B600F3" w:rsidP="00B600F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951CD1" w14:textId="13B654A0" w:rsidR="00B600F3" w:rsidRPr="002748AF" w:rsidRDefault="00B600F3" w:rsidP="00B600F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4A7F4867" w14:textId="77777777" w:rsidR="00B600F3" w:rsidRPr="002748AF" w:rsidRDefault="00B600F3" w:rsidP="00B600F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98664" w14:textId="6FC56267" w:rsidR="00B600F3" w:rsidRPr="002748AF" w:rsidRDefault="00B600F3" w:rsidP="00B600F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66E5" w:rsidRPr="007A168E" w14:paraId="5F54244A" w14:textId="77777777" w:rsidTr="00BB73E1">
        <w:trPr>
          <w:tblHeader/>
        </w:trPr>
        <w:tc>
          <w:tcPr>
            <w:tcW w:w="4140" w:type="dxa"/>
          </w:tcPr>
          <w:p w14:paraId="29AAD8DD" w14:textId="77777777" w:rsidR="00BC66E5" w:rsidRPr="007A168E" w:rsidRDefault="00BC66E5" w:rsidP="00BC66E5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A4E5B12" w14:textId="3DE5392D" w:rsidR="00BC66E5" w:rsidRPr="002748AF" w:rsidRDefault="00BC66E5" w:rsidP="00BC66E5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B0891A3" w14:textId="77777777" w:rsidR="00BC66E5" w:rsidRPr="002748AF" w:rsidRDefault="00BC66E5" w:rsidP="00BC66E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7FAB9" w14:textId="341EC421" w:rsidR="00BC66E5" w:rsidRPr="002748AF" w:rsidRDefault="00BC66E5" w:rsidP="00BC66E5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CEA633F" w14:textId="77777777" w:rsidR="00BC66E5" w:rsidRPr="002748AF" w:rsidRDefault="00BC66E5" w:rsidP="00BC66E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EE5222" w14:textId="16681853" w:rsidR="00BC66E5" w:rsidRPr="002748AF" w:rsidRDefault="00BC66E5" w:rsidP="00BC66E5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FD1D212" w14:textId="77777777" w:rsidR="00BC66E5" w:rsidRPr="002748AF" w:rsidRDefault="00BC66E5" w:rsidP="00BC66E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4CFC9" w14:textId="0883DA4F" w:rsidR="00BC66E5" w:rsidRPr="002748AF" w:rsidRDefault="00BC66E5" w:rsidP="00BC66E5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BC66E5" w:rsidRPr="007A168E" w14:paraId="1E4E526C" w14:textId="77777777" w:rsidTr="00BB73E1">
        <w:trPr>
          <w:tblHeader/>
        </w:trPr>
        <w:tc>
          <w:tcPr>
            <w:tcW w:w="4140" w:type="dxa"/>
          </w:tcPr>
          <w:p w14:paraId="3A0115A8" w14:textId="77777777" w:rsidR="00BC66E5" w:rsidRPr="007A168E" w:rsidRDefault="00BC66E5" w:rsidP="00BC66E5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6A8A1A6" w14:textId="77777777" w:rsidR="00BC66E5" w:rsidRPr="007A168E" w:rsidRDefault="00BC66E5" w:rsidP="00BC66E5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66E5" w:rsidRPr="007A168E" w14:paraId="5EEAF6CA" w14:textId="77777777" w:rsidTr="00BB73E1">
        <w:tc>
          <w:tcPr>
            <w:tcW w:w="4140" w:type="dxa"/>
          </w:tcPr>
          <w:p w14:paraId="3DBCA90A" w14:textId="77777777" w:rsidR="00BC66E5" w:rsidRPr="007A168E" w:rsidRDefault="00BC66E5" w:rsidP="00BC66E5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9ADBA21" w14:textId="77777777" w:rsidR="00BC66E5" w:rsidRPr="00BB73E1" w:rsidRDefault="00BC66E5" w:rsidP="00BC66E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CA4121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17138" w14:textId="77777777" w:rsidR="00BC66E5" w:rsidRPr="007A168E" w:rsidRDefault="00BC66E5" w:rsidP="00BC66E5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15034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EB315" w14:textId="77777777" w:rsidR="00BC66E5" w:rsidRPr="007A168E" w:rsidRDefault="00BC66E5" w:rsidP="00BC66E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8FE74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6691A" w14:textId="77777777" w:rsidR="00BC66E5" w:rsidRPr="007A168E" w:rsidRDefault="00BC66E5" w:rsidP="00BC66E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66E5" w:rsidRPr="007A168E" w14:paraId="2D578806" w14:textId="77777777" w:rsidTr="00BB73E1">
        <w:tc>
          <w:tcPr>
            <w:tcW w:w="4140" w:type="dxa"/>
          </w:tcPr>
          <w:p w14:paraId="770A963F" w14:textId="77777777" w:rsidR="00BC66E5" w:rsidRPr="007A168E" w:rsidRDefault="00BC66E5" w:rsidP="00BC66E5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2DA2F" w14:textId="77777777" w:rsidR="00BC66E5" w:rsidRPr="00BB73E1" w:rsidRDefault="00BC66E5" w:rsidP="00BC66E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E91B1B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1D984" w14:textId="77777777" w:rsidR="00BC66E5" w:rsidRPr="007A168E" w:rsidRDefault="00BC66E5" w:rsidP="00BC66E5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2566C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A5349" w14:textId="77777777" w:rsidR="00BC66E5" w:rsidRPr="007A168E" w:rsidRDefault="00BC66E5" w:rsidP="00BC66E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A007E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1CDF9" w14:textId="77777777" w:rsidR="00BC66E5" w:rsidRPr="007A168E" w:rsidRDefault="00BC66E5" w:rsidP="00BC66E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78" w:rsidRPr="007A168E" w14:paraId="479B73BC" w14:textId="77777777" w:rsidTr="00BB73E1">
        <w:tc>
          <w:tcPr>
            <w:tcW w:w="4140" w:type="dxa"/>
          </w:tcPr>
          <w:p w14:paraId="120A1B5C" w14:textId="56C941B5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28C84F59" w14:textId="5991CEA4" w:rsidR="00A65378" w:rsidRPr="002748AF" w:rsidRDefault="003D1A44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8C248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61F96F" w14:textId="36E85078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AD06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A8272" w14:textId="27FFD3ED" w:rsidR="00A65378" w:rsidRPr="0098740C" w:rsidRDefault="0098740C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455,154</w:t>
            </w:r>
          </w:p>
        </w:tc>
        <w:tc>
          <w:tcPr>
            <w:tcW w:w="270" w:type="dxa"/>
          </w:tcPr>
          <w:p w14:paraId="353B26A2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5D8D0" w14:textId="32EB9B8D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3D1A44" w:rsidRPr="007A168E" w14:paraId="456AAEA4" w14:textId="77777777" w:rsidTr="00BB73E1">
        <w:tc>
          <w:tcPr>
            <w:tcW w:w="4140" w:type="dxa"/>
            <w:vAlign w:val="bottom"/>
          </w:tcPr>
          <w:p w14:paraId="31B3DAC6" w14:textId="1EE53F4D" w:rsidR="003D1A44" w:rsidRPr="007A168E" w:rsidRDefault="003D1A44" w:rsidP="003D1A4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5BDCB1D9" w14:textId="54E65A3D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FBC75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D9A30" w14:textId="0BDB8826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0FA6E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2361" w14:textId="39745C8A" w:rsidR="003D1A44" w:rsidRPr="002748AF" w:rsidRDefault="0098740C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2,922</w:t>
            </w:r>
          </w:p>
        </w:tc>
        <w:tc>
          <w:tcPr>
            <w:tcW w:w="270" w:type="dxa"/>
          </w:tcPr>
          <w:p w14:paraId="14FE1CC7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2BE47" w14:textId="0EF908D2" w:rsidR="003D1A44" w:rsidRPr="002748AF" w:rsidRDefault="003D1A44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3D1A44" w:rsidRPr="007A168E" w14:paraId="473C79BD" w14:textId="77777777" w:rsidTr="00BB73E1">
        <w:tc>
          <w:tcPr>
            <w:tcW w:w="4140" w:type="dxa"/>
            <w:vAlign w:val="bottom"/>
          </w:tcPr>
          <w:p w14:paraId="28BAA55E" w14:textId="0E50A665" w:rsidR="003D1A44" w:rsidRPr="007A168E" w:rsidRDefault="003D1A44" w:rsidP="003D1A4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1B66CE2F" w14:textId="2420AAC2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09C0B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F29F5" w14:textId="0246C9FD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9A5A6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49EB5" w14:textId="1695B70B" w:rsidR="003D1A44" w:rsidRPr="002748AF" w:rsidRDefault="0098740C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1,029,468</w:t>
            </w:r>
          </w:p>
        </w:tc>
        <w:tc>
          <w:tcPr>
            <w:tcW w:w="270" w:type="dxa"/>
          </w:tcPr>
          <w:p w14:paraId="75895194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B9413" w14:textId="1EC783B4" w:rsidR="003D1A44" w:rsidRPr="002748AF" w:rsidRDefault="003D1A44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3D1A44" w:rsidRPr="007A168E" w14:paraId="31A2159A" w14:textId="77777777" w:rsidTr="00BB73E1">
        <w:tc>
          <w:tcPr>
            <w:tcW w:w="4140" w:type="dxa"/>
            <w:vAlign w:val="bottom"/>
          </w:tcPr>
          <w:p w14:paraId="76172385" w14:textId="39EAFF3D" w:rsidR="003D1A44" w:rsidRPr="007A168E" w:rsidRDefault="003D1A44" w:rsidP="003D1A4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</w:tcPr>
          <w:p w14:paraId="70BA99AD" w14:textId="14438ABA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A6857F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C3886" w14:textId="58CDC19A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128EB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BC113" w14:textId="2F68FCCC" w:rsidR="003D1A44" w:rsidRPr="002748AF" w:rsidRDefault="0098740C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568,</w:t>
            </w:r>
            <w:r w:rsidR="00134153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6BEAB97C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DAC41B" w14:textId="10CFB511" w:rsidR="003D1A44" w:rsidRPr="002748AF" w:rsidRDefault="003D1A44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3D1A44" w:rsidRPr="007A168E" w14:paraId="18F1236A" w14:textId="77777777" w:rsidTr="00BB73E1">
        <w:tc>
          <w:tcPr>
            <w:tcW w:w="4140" w:type="dxa"/>
            <w:vAlign w:val="bottom"/>
          </w:tcPr>
          <w:p w14:paraId="06EE08C8" w14:textId="074EA14D" w:rsidR="003D1A44" w:rsidRPr="0035030C" w:rsidRDefault="003D1A44" w:rsidP="003D1A4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74D3982D" w14:textId="7E2DC886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1E709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94BAA" w14:textId="4A7DDB51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9B4A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A3A40" w14:textId="7834561B" w:rsidR="003D1A44" w:rsidRPr="002748AF" w:rsidRDefault="00134153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6AF99751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EF81D" w14:textId="4A2FF34C" w:rsidR="003D1A44" w:rsidRPr="002748AF" w:rsidRDefault="003D1A44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3D1A44" w:rsidRPr="007A168E" w14:paraId="6B1FB325" w14:textId="77777777" w:rsidTr="00BB73E1">
        <w:tc>
          <w:tcPr>
            <w:tcW w:w="4140" w:type="dxa"/>
            <w:vAlign w:val="bottom"/>
          </w:tcPr>
          <w:p w14:paraId="36339B97" w14:textId="708FE723" w:rsidR="003D1A44" w:rsidRPr="007A168E" w:rsidRDefault="003D1A44" w:rsidP="003D1A4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</w:tcPr>
          <w:p w14:paraId="74E4D335" w14:textId="3D72BD68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8792EA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BDBD2" w14:textId="3CFCD4BB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CE5B4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4D8C6" w14:textId="07F90AC5" w:rsidR="003D1A44" w:rsidRPr="002748AF" w:rsidRDefault="00134153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2,263</w:t>
            </w:r>
          </w:p>
        </w:tc>
        <w:tc>
          <w:tcPr>
            <w:tcW w:w="270" w:type="dxa"/>
          </w:tcPr>
          <w:p w14:paraId="504CE81D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1859D" w14:textId="2C957CBB" w:rsidR="003D1A44" w:rsidRPr="00BB73E1" w:rsidRDefault="003D1A44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3D1A44" w:rsidRPr="007A168E" w14:paraId="26874393" w14:textId="77777777" w:rsidTr="002B6135">
        <w:tc>
          <w:tcPr>
            <w:tcW w:w="4140" w:type="dxa"/>
          </w:tcPr>
          <w:p w14:paraId="6DDD28EA" w14:textId="1D1EB309" w:rsidR="003D1A44" w:rsidRPr="0035030C" w:rsidRDefault="003D1A44" w:rsidP="003D1A4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587790BE" w14:textId="75D91B04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8AD0D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3B85E" w14:textId="401695B2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4D6AD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FC6D3B" w14:textId="5150577B" w:rsidR="003D1A44" w:rsidRPr="002748AF" w:rsidRDefault="00134153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65F76E16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73348" w14:textId="6C7AD76D" w:rsidR="003D1A44" w:rsidRPr="00691C6C" w:rsidRDefault="003D1A44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3D1A44" w:rsidRPr="007A168E" w14:paraId="67832FDF" w14:textId="77777777" w:rsidTr="00BB73E1">
        <w:tc>
          <w:tcPr>
            <w:tcW w:w="4140" w:type="dxa"/>
          </w:tcPr>
          <w:p w14:paraId="3A288DD9" w14:textId="6C4B010F" w:rsidR="003D1A44" w:rsidRPr="007A168E" w:rsidRDefault="003D1A44" w:rsidP="003D1A4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61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40D69DF7" w14:textId="24EE594C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76E84C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A5DBC" w14:textId="6EF6FA59" w:rsidR="003D1A44" w:rsidRPr="002748AF" w:rsidRDefault="003D1A44" w:rsidP="003D1A44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AAE2FD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3011D" w14:textId="08FCC83E" w:rsidR="003D1A44" w:rsidRPr="002748AF" w:rsidRDefault="00134153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4,387</w:t>
            </w:r>
          </w:p>
        </w:tc>
        <w:tc>
          <w:tcPr>
            <w:tcW w:w="270" w:type="dxa"/>
          </w:tcPr>
          <w:p w14:paraId="7FDEA360" w14:textId="77777777" w:rsidR="003D1A44" w:rsidRPr="002748AF" w:rsidRDefault="003D1A44" w:rsidP="003D1A44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EA52B" w14:textId="13DECE66" w:rsidR="003D1A44" w:rsidRPr="00691C6C" w:rsidRDefault="003D1A44" w:rsidP="003D1A4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</w:tr>
      <w:tr w:rsidR="00A65378" w:rsidRPr="007A168E" w14:paraId="41B5A875" w14:textId="77777777" w:rsidTr="00BB73E1">
        <w:tc>
          <w:tcPr>
            <w:tcW w:w="4140" w:type="dxa"/>
          </w:tcPr>
          <w:p w14:paraId="777A5EF0" w14:textId="77777777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C991AEB" w14:textId="4E97E744" w:rsidR="00A65378" w:rsidRPr="00BB73E1" w:rsidRDefault="00A65378" w:rsidP="00A65378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8AA7B6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D8DBE" w14:textId="77777777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436BA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56692" w14:textId="77777777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CA969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BE7BB" w14:textId="77777777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78" w:rsidRPr="007A168E" w14:paraId="43C7D611" w14:textId="77777777" w:rsidTr="00BB73E1">
        <w:tc>
          <w:tcPr>
            <w:tcW w:w="4140" w:type="dxa"/>
          </w:tcPr>
          <w:p w14:paraId="4B14F44E" w14:textId="3F1C6C53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</w:tcPr>
          <w:p w14:paraId="7DED37C3" w14:textId="36664BB8" w:rsidR="00A65378" w:rsidRPr="00BB73E1" w:rsidRDefault="00134153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</w:tcPr>
          <w:p w14:paraId="10813578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CF95C" w14:textId="6AD66C00" w:rsidR="00A65378" w:rsidRPr="002748AF" w:rsidRDefault="00A65378" w:rsidP="00A65378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6927242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39F74" w14:textId="649ABA4E" w:rsidR="00A65378" w:rsidRPr="002748AF" w:rsidRDefault="00134153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28D519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3DD27" w14:textId="3A8E74AE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65378" w:rsidRPr="007A168E" w14:paraId="0A008ED8" w14:textId="77777777" w:rsidTr="00BB73E1">
        <w:tc>
          <w:tcPr>
            <w:tcW w:w="4140" w:type="dxa"/>
          </w:tcPr>
          <w:p w14:paraId="5AFC9321" w14:textId="516A9143" w:rsidR="00A65378" w:rsidRPr="00704F9B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07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26A53E85" w14:textId="160A5966" w:rsidR="00A65378" w:rsidRPr="006661C0" w:rsidRDefault="00134153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64,814</w:t>
            </w:r>
          </w:p>
        </w:tc>
        <w:tc>
          <w:tcPr>
            <w:tcW w:w="270" w:type="dxa"/>
          </w:tcPr>
          <w:p w14:paraId="2C5C2C8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248045" w14:textId="2093EC43" w:rsidR="00A65378" w:rsidRPr="002748AF" w:rsidRDefault="00A65378" w:rsidP="00A65378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7E59B95E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95757" w14:textId="2ECA67D9" w:rsidR="00A65378" w:rsidRPr="002748AF" w:rsidRDefault="00134153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64,814</w:t>
            </w:r>
          </w:p>
        </w:tc>
        <w:tc>
          <w:tcPr>
            <w:tcW w:w="270" w:type="dxa"/>
          </w:tcPr>
          <w:p w14:paraId="740878BF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D36EB" w14:textId="6DB355DD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</w:tr>
      <w:tr w:rsidR="00A65378" w:rsidRPr="007A168E" w14:paraId="5CF9EC12" w14:textId="77777777" w:rsidTr="00BB73E1">
        <w:tc>
          <w:tcPr>
            <w:tcW w:w="4140" w:type="dxa"/>
          </w:tcPr>
          <w:p w14:paraId="1D4AAA30" w14:textId="0053A7E3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4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546FC4BC" w14:textId="091F2CE3" w:rsidR="00A65378" w:rsidRPr="00BB73E1" w:rsidRDefault="00134153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8,796</w:t>
            </w:r>
          </w:p>
        </w:tc>
        <w:tc>
          <w:tcPr>
            <w:tcW w:w="270" w:type="dxa"/>
          </w:tcPr>
          <w:p w14:paraId="5EDB3D3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7FD16" w14:textId="30E2ACD5" w:rsidR="00A65378" w:rsidRPr="002748AF" w:rsidRDefault="00A65378" w:rsidP="00A65378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6244FEDF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28E9A" w14:textId="0A7D26A5" w:rsidR="00A65378" w:rsidRPr="002748AF" w:rsidRDefault="00134153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8,795</w:t>
            </w:r>
          </w:p>
        </w:tc>
        <w:tc>
          <w:tcPr>
            <w:tcW w:w="270" w:type="dxa"/>
          </w:tcPr>
          <w:p w14:paraId="73555866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2D3293" w14:textId="41C15FC0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A65378" w:rsidRPr="007A168E" w14:paraId="721A4E46" w14:textId="77777777" w:rsidTr="00BB73E1">
        <w:tc>
          <w:tcPr>
            <w:tcW w:w="4140" w:type="dxa"/>
          </w:tcPr>
          <w:p w14:paraId="646C2D27" w14:textId="77777777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50D2F59" w14:textId="0BAD8B2B" w:rsidR="00A65378" w:rsidRPr="00DD0D41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5DE3EAE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17486B" w14:textId="77777777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41F4F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01F4B" w14:textId="189537BB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D5F7A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4C65A" w14:textId="77777777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78" w:rsidRPr="007A168E" w14:paraId="07FB9967" w14:textId="77777777" w:rsidTr="00BB73E1">
        <w:trPr>
          <w:trHeight w:val="353"/>
        </w:trPr>
        <w:tc>
          <w:tcPr>
            <w:tcW w:w="4140" w:type="dxa"/>
          </w:tcPr>
          <w:p w14:paraId="7639BCA0" w14:textId="5021DB3A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2006473B" w14:textId="695A8C77" w:rsidR="00A65378" w:rsidRPr="00DD0D41" w:rsidRDefault="00134153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2BE754B6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A99F62" w14:textId="58D84243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A546790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5EDE7" w14:textId="7E402E9A" w:rsidR="00A65378" w:rsidRPr="002748AF" w:rsidRDefault="00134153" w:rsidP="00134153">
            <w:pPr>
              <w:spacing w:line="360" w:lineRule="exac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4BB0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76B48" w14:textId="6B94D909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378" w:rsidRPr="007A168E" w14:paraId="235B50EF" w14:textId="77777777" w:rsidTr="00BB73E1">
        <w:tc>
          <w:tcPr>
            <w:tcW w:w="4140" w:type="dxa"/>
          </w:tcPr>
          <w:p w14:paraId="5A38BBCA" w14:textId="71BD3D15" w:rsidR="00A65378" w:rsidRPr="007A168E" w:rsidRDefault="00A65378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4D891723" w14:textId="0B4F246F" w:rsidR="00A65378" w:rsidRPr="00DD0D41" w:rsidRDefault="00134153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</w:tcPr>
          <w:p w14:paraId="1F4982FE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3059D" w14:textId="024C2AAB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5A6B52D7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5F724" w14:textId="7F48BFA7" w:rsidR="00A65378" w:rsidRPr="002748AF" w:rsidRDefault="00134153" w:rsidP="00134153">
            <w:pPr>
              <w:spacing w:line="360" w:lineRule="exac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715A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60E32" w14:textId="65CE49B8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378" w:rsidRPr="007A168E" w14:paraId="3F0F48C7" w14:textId="77777777" w:rsidTr="00213A4A">
        <w:tc>
          <w:tcPr>
            <w:tcW w:w="4140" w:type="dxa"/>
          </w:tcPr>
          <w:p w14:paraId="013CA038" w14:textId="5ACA42D9" w:rsidR="00A65378" w:rsidRPr="007A168E" w:rsidRDefault="00A65378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</w:tcPr>
          <w:p w14:paraId="0DDB2B16" w14:textId="7C959335" w:rsidR="00A65378" w:rsidRPr="00DD0D41" w:rsidRDefault="00134153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2C109AF3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524D9" w14:textId="08C34E27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A335C62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BD8A1" w14:textId="24ED77A9" w:rsidR="00A65378" w:rsidRPr="002748AF" w:rsidRDefault="00134153" w:rsidP="00134153">
            <w:pPr>
              <w:spacing w:line="360" w:lineRule="exac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2837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9A4AD" w14:textId="239A14D2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378" w:rsidRPr="007A168E" w14:paraId="35D236FE" w14:textId="77777777" w:rsidTr="00213A4A">
        <w:tc>
          <w:tcPr>
            <w:tcW w:w="4140" w:type="dxa"/>
          </w:tcPr>
          <w:p w14:paraId="4867E285" w14:textId="15A27708" w:rsidR="00A65378" w:rsidRPr="007A168E" w:rsidRDefault="00A65378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69D531" w14:textId="7B8E1AAE" w:rsidR="00A65378" w:rsidRPr="00DD0D41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24A093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11732" w14:textId="6CC2784D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3B34E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27E85" w14:textId="7183EA5A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C7D39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CC36F" w14:textId="7555A410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5378" w:rsidRPr="007A168E" w14:paraId="2815D113" w14:textId="77777777" w:rsidTr="00BB73E1">
        <w:tc>
          <w:tcPr>
            <w:tcW w:w="4140" w:type="dxa"/>
          </w:tcPr>
          <w:p w14:paraId="515F6C8D" w14:textId="10C5F979" w:rsidR="00A65378" w:rsidRPr="007A168E" w:rsidRDefault="00A65378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D43B55" w14:textId="0A9BA999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F50B1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2C35" w14:textId="1DFCE9A2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84AA9F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26689" w14:textId="363803F7" w:rsidR="00A65378" w:rsidRPr="002748AF" w:rsidRDefault="00A65378" w:rsidP="00A65378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4684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0D205" w14:textId="14BD1E17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5378" w:rsidRPr="007A168E" w14:paraId="31265E93" w14:textId="77777777" w:rsidTr="00213A4A">
        <w:tc>
          <w:tcPr>
            <w:tcW w:w="4140" w:type="dxa"/>
          </w:tcPr>
          <w:p w14:paraId="408FA733" w14:textId="77777777" w:rsidR="00467685" w:rsidRPr="007A168E" w:rsidRDefault="00467685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0E1C41" w14:textId="5641F3F4" w:rsidR="00A65378" w:rsidRPr="002748AF" w:rsidRDefault="00A65378" w:rsidP="00A65378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EC37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D0AD1" w14:textId="670F6FD4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14A6F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5ACDF" w14:textId="25C3E406" w:rsidR="00A65378" w:rsidRPr="002748AF" w:rsidRDefault="00A65378" w:rsidP="00A65378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58C68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81766" w14:textId="160054DA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7685" w:rsidRPr="007A168E" w14:paraId="73F1A82F" w14:textId="77777777" w:rsidTr="00213A4A">
        <w:tc>
          <w:tcPr>
            <w:tcW w:w="4140" w:type="dxa"/>
          </w:tcPr>
          <w:p w14:paraId="7C414DE0" w14:textId="77777777" w:rsidR="00467685" w:rsidRPr="007A168E" w:rsidRDefault="00467685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558508" w14:textId="77777777" w:rsidR="00467685" w:rsidRPr="002748AF" w:rsidRDefault="00467685" w:rsidP="00A65378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D6B16" w14:textId="77777777" w:rsidR="00467685" w:rsidRPr="002748AF" w:rsidRDefault="00467685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1E31E" w14:textId="77777777" w:rsidR="00467685" w:rsidRPr="002748AF" w:rsidRDefault="00467685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52AB3E" w14:textId="77777777" w:rsidR="00467685" w:rsidRPr="002748AF" w:rsidRDefault="00467685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07650" w14:textId="77777777" w:rsidR="00467685" w:rsidRPr="002748AF" w:rsidRDefault="00467685" w:rsidP="00A65378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7C098" w14:textId="77777777" w:rsidR="00467685" w:rsidRPr="002748AF" w:rsidRDefault="00467685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43F6A" w14:textId="77777777" w:rsidR="00467685" w:rsidRPr="002748AF" w:rsidRDefault="00467685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3A4A" w:rsidRPr="007A168E" w14:paraId="605D6C8E" w14:textId="77777777" w:rsidTr="001360FB">
        <w:tc>
          <w:tcPr>
            <w:tcW w:w="4140" w:type="dxa"/>
          </w:tcPr>
          <w:p w14:paraId="63A7F5A1" w14:textId="3F52286F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3D870AD7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B79C6C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F88532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A9E37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347B28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5A784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841B5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A4A" w:rsidRPr="007A168E" w14:paraId="733F35EB" w14:textId="77777777" w:rsidTr="001360FB">
        <w:tc>
          <w:tcPr>
            <w:tcW w:w="4140" w:type="dxa"/>
          </w:tcPr>
          <w:p w14:paraId="39A86D87" w14:textId="4DE607FC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D7EB3F4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CA5E4C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06E76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A9171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A572C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EF286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BAD9B8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A4A" w:rsidRPr="007A168E" w14:paraId="16F44C21" w14:textId="77777777" w:rsidTr="00213A4A">
        <w:tc>
          <w:tcPr>
            <w:tcW w:w="4140" w:type="dxa"/>
          </w:tcPr>
          <w:p w14:paraId="2DDC715C" w14:textId="636F505F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</w:tcPr>
          <w:p w14:paraId="7CF5A1DF" w14:textId="33DBD54E" w:rsidR="00213A4A" w:rsidRPr="00213A4A" w:rsidRDefault="00134153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764FE4D7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AFD9E" w14:textId="6E1A8948" w:rsidR="00213A4A" w:rsidRPr="00213A4A" w:rsidRDefault="00213A4A" w:rsidP="00213A4A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3A4A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2AB09DCC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25747" w14:textId="51990409" w:rsidR="00213A4A" w:rsidRDefault="00134153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B1329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AF9F7" w14:textId="39290B74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3A4A" w:rsidRPr="007A168E" w14:paraId="6FE633B4" w14:textId="77777777" w:rsidTr="00213A4A">
        <w:tc>
          <w:tcPr>
            <w:tcW w:w="4140" w:type="dxa"/>
          </w:tcPr>
          <w:p w14:paraId="15FF0995" w14:textId="76A922ED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เลียวไพรัตนวิสาหกิจ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1F591D" w14:textId="3C7C13C5" w:rsidR="00213A4A" w:rsidRPr="00213A4A" w:rsidRDefault="00134153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71AAB261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8A3564" w14:textId="13396420" w:rsidR="00213A4A" w:rsidRPr="00213A4A" w:rsidRDefault="00213A4A" w:rsidP="00213A4A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3A4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D2F0470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C9FEA0" w14:textId="1E4F2B87" w:rsidR="00213A4A" w:rsidRPr="00213A4A" w:rsidRDefault="00134153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733A13F8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1CF4C0" w14:textId="1AB0CF10" w:rsidR="00213A4A" w:rsidRPr="00213A4A" w:rsidRDefault="00213A4A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3A4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213A4A" w:rsidRPr="007A168E" w14:paraId="1FA4B3E9" w14:textId="77777777" w:rsidTr="00213A4A">
        <w:tc>
          <w:tcPr>
            <w:tcW w:w="4140" w:type="dxa"/>
          </w:tcPr>
          <w:p w14:paraId="599F21ED" w14:textId="77777777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E55577" w14:textId="4E438B32" w:rsidR="00213A4A" w:rsidRPr="00213A4A" w:rsidRDefault="00134153" w:rsidP="00213A4A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74,476</w:t>
            </w:r>
          </w:p>
        </w:tc>
        <w:tc>
          <w:tcPr>
            <w:tcW w:w="270" w:type="dxa"/>
          </w:tcPr>
          <w:p w14:paraId="210CA44D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07F14A" w14:textId="1C48A08C" w:rsidR="00213A4A" w:rsidRDefault="00213A4A" w:rsidP="00213A4A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34C0A37D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CB2C6" w14:textId="15BE2187" w:rsidR="00213A4A" w:rsidRPr="003D7DFC" w:rsidRDefault="00134153" w:rsidP="00213A4A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2,136,895</w:t>
            </w:r>
          </w:p>
        </w:tc>
        <w:tc>
          <w:tcPr>
            <w:tcW w:w="270" w:type="dxa"/>
          </w:tcPr>
          <w:p w14:paraId="627330E4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27884C" w14:textId="2D183F55" w:rsidR="00213A4A" w:rsidRPr="00213A4A" w:rsidRDefault="00213A4A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</w:tr>
      <w:tr w:rsidR="00213A4A" w:rsidRPr="007A168E" w14:paraId="53FDBE24" w14:textId="77777777" w:rsidTr="00BB73E1">
        <w:tc>
          <w:tcPr>
            <w:tcW w:w="4140" w:type="dxa"/>
            <w:vAlign w:val="bottom"/>
          </w:tcPr>
          <w:p w14:paraId="280701EC" w14:textId="77777777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2FE19061" w14:textId="103FCACB" w:rsidR="00213A4A" w:rsidRPr="00DD0D41" w:rsidRDefault="00134153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6CA450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E8916B" w14:textId="5247CFBB" w:rsidR="00213A4A" w:rsidRPr="002748AF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F6F32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F982EB" w14:textId="3A18EA78" w:rsidR="00213A4A" w:rsidRPr="002748AF" w:rsidRDefault="00134153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03C3A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B34228" w14:textId="17C94365" w:rsidR="00213A4A" w:rsidRPr="002748AF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3A4A" w:rsidRPr="007A168E" w14:paraId="0C79CCB5" w14:textId="77777777" w:rsidTr="00BB73E1">
        <w:trPr>
          <w:trHeight w:val="67"/>
        </w:trPr>
        <w:tc>
          <w:tcPr>
            <w:tcW w:w="4140" w:type="dxa"/>
            <w:vAlign w:val="bottom"/>
          </w:tcPr>
          <w:p w14:paraId="48743B1A" w14:textId="77777777" w:rsidR="00213A4A" w:rsidRPr="007A168E" w:rsidRDefault="00213A4A" w:rsidP="00213A4A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0C2DFC" w14:textId="36ED8877" w:rsidR="00213A4A" w:rsidRPr="002748AF" w:rsidRDefault="00134153" w:rsidP="00213A4A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74,476</w:t>
            </w:r>
          </w:p>
        </w:tc>
        <w:tc>
          <w:tcPr>
            <w:tcW w:w="270" w:type="dxa"/>
          </w:tcPr>
          <w:p w14:paraId="244CF8B6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EE21A1" w14:textId="1C2C26C1" w:rsidR="00213A4A" w:rsidRPr="002748AF" w:rsidRDefault="00213A4A" w:rsidP="00213A4A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458CEA37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0219D2" w14:textId="41921DF6" w:rsidR="00213A4A" w:rsidRPr="002748AF" w:rsidRDefault="00134153" w:rsidP="00213A4A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2,136,895</w:t>
            </w:r>
          </w:p>
        </w:tc>
        <w:tc>
          <w:tcPr>
            <w:tcW w:w="270" w:type="dxa"/>
          </w:tcPr>
          <w:p w14:paraId="4DA55EF6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591CBD83" w:rsidR="00213A4A" w:rsidRPr="002748AF" w:rsidRDefault="00213A4A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</w:tr>
    </w:tbl>
    <w:p w14:paraId="608A34CD" w14:textId="3F1F7BB6" w:rsidR="000A5749" w:rsidRDefault="000A5749"/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720"/>
        <w:gridCol w:w="720"/>
        <w:gridCol w:w="990"/>
        <w:gridCol w:w="270"/>
        <w:gridCol w:w="990"/>
        <w:gridCol w:w="270"/>
        <w:gridCol w:w="1170"/>
        <w:gridCol w:w="270"/>
        <w:gridCol w:w="990"/>
      </w:tblGrid>
      <w:tr w:rsidR="00515EF1" w:rsidRPr="00DD0D41" w14:paraId="6523B578" w14:textId="77777777" w:rsidTr="00DA4895">
        <w:trPr>
          <w:trHeight w:val="24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128E89B0" w14:textId="151076E9" w:rsidR="00515EF1" w:rsidRPr="00DA4895" w:rsidRDefault="000A5749" w:rsidP="00515EF1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4895">
              <w:rPr>
                <w:sz w:val="30"/>
                <w:szCs w:val="30"/>
              </w:rPr>
              <w:br w:type="page"/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0144D0A0" w14:textId="77777777" w:rsidR="00515EF1" w:rsidRPr="00DA4895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950" w:type="dxa"/>
            <w:gridSpan w:val="7"/>
            <w:tcBorders>
              <w:top w:val="nil"/>
              <w:bottom w:val="nil"/>
            </w:tcBorders>
          </w:tcPr>
          <w:p w14:paraId="480439A1" w14:textId="77777777" w:rsidR="00515EF1" w:rsidRPr="00DA4895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C24" w:rsidRPr="00DD0D41" w14:paraId="15C4C452" w14:textId="77777777" w:rsidTr="00DA4895">
        <w:trPr>
          <w:trHeight w:val="240"/>
          <w:tblHeader/>
        </w:trPr>
        <w:tc>
          <w:tcPr>
            <w:tcW w:w="2880" w:type="dxa"/>
            <w:tcBorders>
              <w:top w:val="nil"/>
            </w:tcBorders>
          </w:tcPr>
          <w:p w14:paraId="25F5BC0C" w14:textId="77777777" w:rsidR="00F84C24" w:rsidRPr="00DA4895" w:rsidRDefault="00F84C24" w:rsidP="00F84C24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199C4224" w14:textId="5BA4B082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3C4A1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A2298F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2AF0CD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4B69F" w14:textId="77777777" w:rsidR="00F84C24" w:rsidRPr="00DA4895" w:rsidRDefault="00F84C24" w:rsidP="00F84C2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FBEDCE8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62A79B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F84C24" w:rsidRPr="00DD0D41" w14:paraId="074C10BD" w14:textId="77777777" w:rsidTr="00DA4895">
        <w:trPr>
          <w:trHeight w:val="240"/>
          <w:tblHeader/>
        </w:trPr>
        <w:tc>
          <w:tcPr>
            <w:tcW w:w="2880" w:type="dxa"/>
            <w:tcBorders>
              <w:top w:val="nil"/>
            </w:tcBorders>
          </w:tcPr>
          <w:p w14:paraId="38AC3D8E" w14:textId="77777777" w:rsidR="00F84C24" w:rsidRPr="00DA4895" w:rsidRDefault="00F84C24" w:rsidP="00F84C24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303E4556" w14:textId="0482F786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F6B32E" w14:textId="0AF2D80F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AE5D9D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4A3138" w14:textId="77777777" w:rsidR="00F84C24" w:rsidRPr="00DA4895" w:rsidRDefault="00F84C24" w:rsidP="00F84C2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F4EFB60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2DC0D9" w14:textId="573422F9" w:rsidR="00F84C24" w:rsidRPr="00DA4895" w:rsidRDefault="00B600F3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F84C24" w:rsidRPr="00DD0D41" w14:paraId="5B148891" w14:textId="77777777" w:rsidTr="00DA4895">
        <w:trPr>
          <w:trHeight w:val="240"/>
          <w:tblHeader/>
        </w:trPr>
        <w:tc>
          <w:tcPr>
            <w:tcW w:w="2880" w:type="dxa"/>
            <w:tcBorders>
              <w:top w:val="nil"/>
            </w:tcBorders>
          </w:tcPr>
          <w:p w14:paraId="0C2AD637" w14:textId="77777777" w:rsidR="00F84C24" w:rsidRPr="00DA4895" w:rsidRDefault="00F84C24" w:rsidP="00F84C24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64F1EF3E" w14:textId="3E458AE9" w:rsidR="00F84C24" w:rsidRPr="00DA4895" w:rsidRDefault="003C4A13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F84C24" w:rsidRPr="00DA48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F84C24"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74127D" w14:textId="0B7985B6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0F9A"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762A50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4221E5" w14:textId="77777777" w:rsidR="00F84C24" w:rsidRPr="00DA4895" w:rsidRDefault="00F84C24" w:rsidP="00F84C2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1B1813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16C871" w14:textId="27257F85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00CC3"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515EF1" w:rsidRPr="00DD0D41" w14:paraId="527A0D71" w14:textId="77777777" w:rsidTr="00DA4895">
        <w:trPr>
          <w:trHeight w:val="240"/>
          <w:tblHeader/>
        </w:trPr>
        <w:tc>
          <w:tcPr>
            <w:tcW w:w="2880" w:type="dxa"/>
          </w:tcPr>
          <w:p w14:paraId="3DC803A2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3D403957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950" w:type="dxa"/>
            <w:gridSpan w:val="7"/>
            <w:tcBorders>
              <w:top w:val="nil"/>
              <w:bottom w:val="nil"/>
            </w:tcBorders>
          </w:tcPr>
          <w:p w14:paraId="63E49020" w14:textId="77777777" w:rsidR="00515EF1" w:rsidRPr="00DA4895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15EF1" w:rsidRPr="00DD0D41" w14:paraId="6315CBED" w14:textId="77777777" w:rsidTr="00DA4895">
        <w:trPr>
          <w:trHeight w:val="240"/>
          <w:tblHeader/>
        </w:trPr>
        <w:tc>
          <w:tcPr>
            <w:tcW w:w="2880" w:type="dxa"/>
          </w:tcPr>
          <w:p w14:paraId="2F627E85" w14:textId="4CDE6600" w:rsidR="00515EF1" w:rsidRPr="00DA4895" w:rsidRDefault="00515EF1" w:rsidP="00032B46">
            <w:pPr>
              <w:tabs>
                <w:tab w:val="left" w:pos="720"/>
              </w:tabs>
              <w:spacing w:line="240" w:lineRule="auto"/>
              <w:ind w:left="256" w:hanging="270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</w:t>
            </w:r>
            <w:r w:rsidRPr="00DA489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ง</w:t>
            </w:r>
            <w:r w:rsidRPr="00DA489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</w:t>
            </w:r>
          </w:p>
        </w:tc>
        <w:tc>
          <w:tcPr>
            <w:tcW w:w="1440" w:type="dxa"/>
            <w:gridSpan w:val="2"/>
          </w:tcPr>
          <w:p w14:paraId="709C7F51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bottom w:val="nil"/>
            </w:tcBorders>
          </w:tcPr>
          <w:p w14:paraId="3ECD3FCF" w14:textId="77777777" w:rsidR="00515EF1" w:rsidRPr="00DA4895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515EF1" w:rsidRPr="00DD0D41" w14:paraId="5C18EAAD" w14:textId="77777777" w:rsidTr="00134153">
        <w:trPr>
          <w:trHeight w:val="247"/>
        </w:trPr>
        <w:tc>
          <w:tcPr>
            <w:tcW w:w="2880" w:type="dxa"/>
            <w:tcBorders>
              <w:top w:val="nil"/>
            </w:tcBorders>
          </w:tcPr>
          <w:p w14:paraId="563D3A3C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nil"/>
            </w:tcBorders>
          </w:tcPr>
          <w:p w14:paraId="05EFE24C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5EC9308F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758CB91" w14:textId="77777777" w:rsidR="00515EF1" w:rsidRPr="00DA4895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515EF1" w:rsidRPr="00DA4895" w:rsidRDefault="00515EF1" w:rsidP="00515EF1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4802F9C" w14:textId="01E8F85F" w:rsidR="00515EF1" w:rsidRPr="00DA4895" w:rsidRDefault="00515EF1" w:rsidP="00515EF1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4AF5814" w14:textId="77777777" w:rsidR="00515EF1" w:rsidRPr="00DA4895" w:rsidRDefault="00515EF1" w:rsidP="00515EF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5D2BA07" w14:textId="77777777" w:rsidR="00515EF1" w:rsidRPr="00DA4895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515EF1" w:rsidRPr="00DA4895" w:rsidRDefault="00515EF1" w:rsidP="00515EF1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A2943C0" w14:textId="77777777" w:rsidR="00515EF1" w:rsidRPr="00DA4895" w:rsidRDefault="00515EF1" w:rsidP="00515EF1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117" w:rsidRPr="00DD0D41" w14:paraId="0A2F6390" w14:textId="77777777" w:rsidTr="00134153">
        <w:tc>
          <w:tcPr>
            <w:tcW w:w="2880" w:type="dxa"/>
          </w:tcPr>
          <w:p w14:paraId="42EFC517" w14:textId="0F1858FC" w:rsidR="00C61117" w:rsidRPr="00DA4895" w:rsidRDefault="00C61117" w:rsidP="00C61117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695F344F" w14:textId="68451CBD" w:rsidR="00C61117" w:rsidRPr="00DA4895" w:rsidRDefault="00134153" w:rsidP="00C61117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1.00 - </w:t>
            </w:r>
            <w:r w:rsidR="00CF5F66"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1.20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4669D4F" w14:textId="68605774" w:rsidR="00C61117" w:rsidRPr="00DA4895" w:rsidRDefault="00687C4C" w:rsidP="00687C4C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C61117" w:rsidRPr="00DA4895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12D746E" w14:textId="5FB54795" w:rsidR="00C61117" w:rsidRPr="00DA4895" w:rsidRDefault="00134153" w:rsidP="0091728C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D89A2A" w14:textId="77777777" w:rsidR="00C61117" w:rsidRPr="00DA4895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B9F475A" w14:textId="08A54BB7" w:rsidR="00C61117" w:rsidRPr="00DA4895" w:rsidRDefault="00134153" w:rsidP="002E1BA9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1188B" w14:textId="77777777" w:rsidR="00C61117" w:rsidRPr="00DA4895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B9765F6" w14:textId="7D33228B" w:rsidR="00C61117" w:rsidRPr="00DA4895" w:rsidRDefault="00134153" w:rsidP="0091728C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</w:tr>
      <w:tr w:rsidR="005F5ECF" w:rsidRPr="00DD0D41" w14:paraId="41BA191A" w14:textId="77777777" w:rsidTr="00134153">
        <w:tc>
          <w:tcPr>
            <w:tcW w:w="2880" w:type="dxa"/>
          </w:tcPr>
          <w:p w14:paraId="41BF332B" w14:textId="5458E39B" w:rsidR="005F5ECF" w:rsidRPr="00DA4895" w:rsidRDefault="005F5ECF" w:rsidP="005F5EC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</w:t>
            </w: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ออลซีซั่น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14:paraId="23CC41BF" w14:textId="5F356508" w:rsidR="005F5ECF" w:rsidRPr="00DA4895" w:rsidRDefault="00134153" w:rsidP="005F5ECF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1.00 - </w:t>
            </w:r>
            <w:r w:rsidR="00CF5F66" w:rsidRPr="00DA4895">
              <w:rPr>
                <w:rFonts w:asciiTheme="majorBidi" w:hAnsiTheme="majorBidi" w:cstheme="majorBidi"/>
                <w:sz w:val="30"/>
                <w:szCs w:val="30"/>
              </w:rPr>
              <w:t>1.20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030A16" w14:textId="295022EE" w:rsidR="005F5ECF" w:rsidRPr="00DA4895" w:rsidRDefault="005F5ECF" w:rsidP="005F5ECF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1,238,083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5F5ECF" w:rsidRPr="00DA4895" w:rsidRDefault="005F5ECF" w:rsidP="005F5EC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C60D020" w14:textId="74AE050F" w:rsidR="005F5ECF" w:rsidRPr="00DA4895" w:rsidRDefault="00134153" w:rsidP="0091728C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18,841,470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D39E2" w14:textId="77777777" w:rsidR="005F5ECF" w:rsidRPr="00DA4895" w:rsidRDefault="005F5ECF" w:rsidP="005F5EC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142806C" w14:textId="1C79FC38" w:rsidR="005F5ECF" w:rsidRPr="00DA4895" w:rsidRDefault="00134153" w:rsidP="00134153">
            <w:pPr>
              <w:tabs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(18,799,655)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458998" w14:textId="77777777" w:rsidR="005F5ECF" w:rsidRPr="00DA4895" w:rsidRDefault="005F5ECF" w:rsidP="005F5EC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9BC8EAC" w14:textId="29837ECE" w:rsidR="005F5ECF" w:rsidRPr="00DA4895" w:rsidRDefault="00134153" w:rsidP="005F5E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1,279,898</w:t>
            </w:r>
          </w:p>
        </w:tc>
      </w:tr>
      <w:tr w:rsidR="005F5ECF" w:rsidRPr="00DD0D41" w14:paraId="4886C23A" w14:textId="77777777" w:rsidTr="00134153">
        <w:tc>
          <w:tcPr>
            <w:tcW w:w="2880" w:type="dxa"/>
          </w:tcPr>
          <w:p w14:paraId="5F2A2880" w14:textId="09802D7B" w:rsidR="005F5ECF" w:rsidRPr="00DA4895" w:rsidRDefault="005F5ECF" w:rsidP="005F5EC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ซิลิกอน โพลีน จำกัด</w:t>
            </w:r>
          </w:p>
        </w:tc>
        <w:tc>
          <w:tcPr>
            <w:tcW w:w="1440" w:type="dxa"/>
            <w:gridSpan w:val="2"/>
          </w:tcPr>
          <w:p w14:paraId="6F60AE88" w14:textId="1E71C132" w:rsidR="005F5ECF" w:rsidRPr="00DA4895" w:rsidRDefault="00CF5F66" w:rsidP="005F5ECF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3.35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149728" w14:textId="2401FC6B" w:rsidR="005F5ECF" w:rsidRPr="00DA4895" w:rsidRDefault="005F5ECF" w:rsidP="005F5ECF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142,183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F7CE33" w14:textId="77777777" w:rsidR="005F5ECF" w:rsidRPr="00DA4895" w:rsidRDefault="005F5ECF" w:rsidP="005F5EC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0AE26F6" w14:textId="3F166223" w:rsidR="005F5ECF" w:rsidRPr="00DA4895" w:rsidRDefault="00134153" w:rsidP="0013415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82,761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97A32" w14:textId="77777777" w:rsidR="005F5ECF" w:rsidRPr="00DA4895" w:rsidRDefault="005F5ECF" w:rsidP="005F5EC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07186F1" w14:textId="296B3692" w:rsidR="005F5ECF" w:rsidRPr="00DA4895" w:rsidRDefault="00134153" w:rsidP="00134153">
            <w:pPr>
              <w:tabs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(166,787)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27690" w14:textId="77777777" w:rsidR="005F5ECF" w:rsidRPr="00DA4895" w:rsidRDefault="005F5ECF" w:rsidP="005F5EC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C9B2FD4" w14:textId="546D9626" w:rsidR="005F5ECF" w:rsidRPr="00DA4895" w:rsidRDefault="00134153" w:rsidP="0013415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58,157</w:t>
            </w:r>
          </w:p>
        </w:tc>
      </w:tr>
      <w:tr w:rsidR="00134153" w:rsidRPr="00DD0D41" w14:paraId="07F485DA" w14:textId="77777777" w:rsidTr="00134153">
        <w:tc>
          <w:tcPr>
            <w:tcW w:w="2880" w:type="dxa"/>
          </w:tcPr>
          <w:p w14:paraId="49C48756" w14:textId="5208628A" w:rsidR="00134153" w:rsidRPr="00DA4895" w:rsidRDefault="00134153" w:rsidP="005F5EC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440" w:type="dxa"/>
            <w:gridSpan w:val="2"/>
          </w:tcPr>
          <w:p w14:paraId="1388CA55" w14:textId="0D0D541D" w:rsidR="00134153" w:rsidRPr="00DA4895" w:rsidRDefault="00134153" w:rsidP="005F5ECF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1C6DB6D" w14:textId="0B8DC77E" w:rsidR="00134153" w:rsidRPr="00DA4895" w:rsidRDefault="00134153" w:rsidP="001341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DC8F15" w14:textId="77777777" w:rsidR="00134153" w:rsidRPr="00DA4895" w:rsidRDefault="00134153" w:rsidP="005F5EC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C69F218" w14:textId="6D7347E9" w:rsidR="00134153" w:rsidRDefault="00134153" w:rsidP="0013415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796EEA" w14:textId="77777777" w:rsidR="00134153" w:rsidRPr="00DA4895" w:rsidRDefault="00134153" w:rsidP="005F5EC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8A0EBF0" w14:textId="146F039A" w:rsidR="00134153" w:rsidRPr="00DA4895" w:rsidRDefault="00134153" w:rsidP="001341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8235E" w14:textId="77777777" w:rsidR="00134153" w:rsidRPr="00DA4895" w:rsidRDefault="00134153" w:rsidP="005F5EC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1C18412" w14:textId="3CBD5938" w:rsidR="00134153" w:rsidRPr="00DA4895" w:rsidRDefault="00134153" w:rsidP="0013415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1,850</w:t>
            </w:r>
          </w:p>
        </w:tc>
      </w:tr>
      <w:tr w:rsidR="00C61117" w:rsidRPr="00DD0D41" w14:paraId="755E0877" w14:textId="77777777" w:rsidTr="00134153">
        <w:tc>
          <w:tcPr>
            <w:tcW w:w="2880" w:type="dxa"/>
          </w:tcPr>
          <w:p w14:paraId="2DF3C21D" w14:textId="77777777" w:rsidR="00C61117" w:rsidRPr="00DA4895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B6A967E" w14:textId="77777777" w:rsidR="00C61117" w:rsidRPr="00DA4895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31C564F" w14:textId="77777777" w:rsidR="00C61117" w:rsidRPr="00DA4895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127FC54" w14:textId="138FF32E" w:rsidR="00C61117" w:rsidRPr="00DA4895" w:rsidRDefault="00022B11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6607DE02" w14:textId="77777777" w:rsidR="00C61117" w:rsidRPr="00DA4895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6DCD51B" w14:textId="285617A7" w:rsidR="00C61117" w:rsidRPr="00E774CE" w:rsidRDefault="00134153" w:rsidP="0013415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19,076,081</w:t>
            </w:r>
          </w:p>
        </w:tc>
        <w:tc>
          <w:tcPr>
            <w:tcW w:w="270" w:type="dxa"/>
          </w:tcPr>
          <w:p w14:paraId="70E8599A" w14:textId="77777777" w:rsidR="00C61117" w:rsidRPr="00DA4895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CC25F42" w14:textId="2CD1241D" w:rsidR="00C61117" w:rsidRPr="00DA4895" w:rsidRDefault="00134153" w:rsidP="00134153">
            <w:pPr>
              <w:tabs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(18,966,442)</w:t>
            </w:r>
          </w:p>
        </w:tc>
        <w:tc>
          <w:tcPr>
            <w:tcW w:w="270" w:type="dxa"/>
          </w:tcPr>
          <w:p w14:paraId="67CD399F" w14:textId="77777777" w:rsidR="00C61117" w:rsidRPr="00DA4895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7287003" w14:textId="034BAAAD" w:rsidR="00C61117" w:rsidRPr="00DA4895" w:rsidRDefault="00134153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1,489,905</w:t>
            </w:r>
          </w:p>
        </w:tc>
      </w:tr>
      <w:tr w:rsidR="00267C86" w:rsidRPr="00DD0D41" w14:paraId="25704DDA" w14:textId="77777777" w:rsidTr="00134153">
        <w:trPr>
          <w:trHeight w:val="80"/>
        </w:trPr>
        <w:tc>
          <w:tcPr>
            <w:tcW w:w="2880" w:type="dxa"/>
          </w:tcPr>
          <w:p w14:paraId="3377B438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720" w:type="dxa"/>
          </w:tcPr>
          <w:p w14:paraId="12498CE8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AAF5B7A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4551DD4" w14:textId="113528C3" w:rsidR="00267C86" w:rsidRPr="00DA4895" w:rsidRDefault="00267C86" w:rsidP="00267C86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267C86" w:rsidRPr="00DA4895" w:rsidRDefault="00267C86" w:rsidP="00267C8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9A3B347" w14:textId="380F8B61" w:rsidR="00267C86" w:rsidRPr="00DA4895" w:rsidRDefault="00134153" w:rsidP="00E774C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9,554</w:t>
            </w:r>
          </w:p>
        </w:tc>
        <w:tc>
          <w:tcPr>
            <w:tcW w:w="270" w:type="dxa"/>
            <w:tcBorders>
              <w:bottom w:val="nil"/>
            </w:tcBorders>
          </w:tcPr>
          <w:p w14:paraId="3821652A" w14:textId="77777777" w:rsidR="00267C86" w:rsidRPr="00DA4895" w:rsidRDefault="00267C86" w:rsidP="00267C8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432C2D6" w14:textId="3C48DF93" w:rsidR="00267C86" w:rsidRPr="00134153" w:rsidRDefault="00134153" w:rsidP="00134153">
            <w:pPr>
              <w:tabs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341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(33,299)</w:t>
            </w:r>
          </w:p>
        </w:tc>
        <w:tc>
          <w:tcPr>
            <w:tcW w:w="270" w:type="dxa"/>
            <w:tcBorders>
              <w:bottom w:val="nil"/>
            </w:tcBorders>
          </w:tcPr>
          <w:p w14:paraId="5A698FFD" w14:textId="77777777" w:rsidR="00267C86" w:rsidRPr="00DA4895" w:rsidRDefault="00267C86" w:rsidP="00267C8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EC5CDAE" w14:textId="16804590" w:rsidR="00267C86" w:rsidRPr="00DA4895" w:rsidRDefault="00134153" w:rsidP="00267C8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3,032</w:t>
            </w:r>
          </w:p>
        </w:tc>
      </w:tr>
      <w:tr w:rsidR="00267C86" w:rsidRPr="00DD0D41" w14:paraId="5418A19C" w14:textId="77777777" w:rsidTr="00134153">
        <w:tc>
          <w:tcPr>
            <w:tcW w:w="2880" w:type="dxa"/>
          </w:tcPr>
          <w:p w14:paraId="60675C2A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847AB65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087305C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D571E34" w14:textId="4DCAE023" w:rsidR="00267C86" w:rsidRPr="00DA4895" w:rsidRDefault="00267C86" w:rsidP="00267C86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267C86" w:rsidRPr="00DA4895" w:rsidRDefault="00267C86" w:rsidP="00267C8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936763" w14:textId="61A70084" w:rsidR="00267C86" w:rsidRPr="00DA4895" w:rsidRDefault="00134153" w:rsidP="00E774C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19,085,635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21B67" w14:textId="77777777" w:rsidR="00267C86" w:rsidRPr="00DA4895" w:rsidRDefault="00267C86" w:rsidP="00267C8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A12217A" w14:textId="1F9F34FD" w:rsidR="00267C86" w:rsidRPr="00DA4895" w:rsidRDefault="00134153" w:rsidP="00134153">
            <w:pPr>
              <w:tabs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(18,999,741)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9AFDE5" w14:textId="77777777" w:rsidR="00267C86" w:rsidRPr="00DA4895" w:rsidRDefault="00267C86" w:rsidP="00267C8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90AF2FD" w14:textId="5F0AE699" w:rsidR="00267C86" w:rsidRPr="00DA4895" w:rsidRDefault="00134153" w:rsidP="00267C8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1,492,937</w:t>
            </w:r>
          </w:p>
        </w:tc>
      </w:tr>
      <w:tr w:rsidR="00267C86" w:rsidRPr="00DD0D41" w14:paraId="177563D8" w14:textId="77777777" w:rsidTr="00134153">
        <w:tc>
          <w:tcPr>
            <w:tcW w:w="2880" w:type="dxa"/>
            <w:tcBorders>
              <w:top w:val="nil"/>
              <w:bottom w:val="nil"/>
            </w:tcBorders>
          </w:tcPr>
          <w:p w14:paraId="0EAEFBC2" w14:textId="66B94BE4" w:rsidR="00267C86" w:rsidRPr="00DA4895" w:rsidRDefault="00267C86" w:rsidP="00267C86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9FCECDC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7179448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EA05842" w14:textId="1D674052" w:rsidR="00267C86" w:rsidRPr="00DA4895" w:rsidRDefault="00267C86" w:rsidP="00267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866CE77" w14:textId="77777777" w:rsidR="00267C86" w:rsidRPr="00DA4895" w:rsidRDefault="00267C86" w:rsidP="00267C86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B0B9A0D" w14:textId="77777777" w:rsidR="00267C86" w:rsidRPr="00DA4895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21B114" w14:textId="77777777" w:rsidR="00267C86" w:rsidRPr="00DA4895" w:rsidRDefault="00267C86" w:rsidP="00267C86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2930343" w14:textId="77777777" w:rsidR="00267C86" w:rsidRPr="00DA4895" w:rsidRDefault="00267C86" w:rsidP="00267C86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F1079D" w14:textId="77777777" w:rsidR="00267C86" w:rsidRPr="00DA4895" w:rsidRDefault="00267C86" w:rsidP="00267C8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5BE0FE9" w14:textId="403D5C17" w:rsidR="00267C86" w:rsidRPr="00DA4895" w:rsidRDefault="00134153" w:rsidP="00267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7C86" w:rsidRPr="00DD0D41" w14:paraId="26DDB11A" w14:textId="77777777" w:rsidTr="00134153">
        <w:tc>
          <w:tcPr>
            <w:tcW w:w="2880" w:type="dxa"/>
            <w:tcBorders>
              <w:bottom w:val="nil"/>
            </w:tcBorders>
          </w:tcPr>
          <w:p w14:paraId="0D84153C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tcBorders>
              <w:bottom w:val="nil"/>
            </w:tcBorders>
          </w:tcPr>
          <w:p w14:paraId="1F2F6861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8C412F2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17D995" w14:textId="389170CF" w:rsidR="00267C86" w:rsidRPr="00DA4895" w:rsidRDefault="00267C86" w:rsidP="00267C86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70" w:type="dxa"/>
            <w:tcBorders>
              <w:bottom w:val="nil"/>
            </w:tcBorders>
          </w:tcPr>
          <w:p w14:paraId="4F02F2C8" w14:textId="77777777" w:rsidR="00267C86" w:rsidRPr="00DA4895" w:rsidRDefault="00267C86" w:rsidP="00267C8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28D1B3" w14:textId="77777777" w:rsidR="00267C86" w:rsidRPr="00DA4895" w:rsidRDefault="00267C86" w:rsidP="00267C86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1A136" w14:textId="77777777" w:rsidR="00267C86" w:rsidRPr="00DA4895" w:rsidRDefault="00267C86" w:rsidP="00267C8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925EA6" w14:textId="77777777" w:rsidR="00267C86" w:rsidRPr="00DA4895" w:rsidRDefault="00267C86" w:rsidP="00267C8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45CB76" w14:textId="77777777" w:rsidR="00267C86" w:rsidRPr="00DA4895" w:rsidRDefault="00267C86" w:rsidP="00267C8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9B60CF" w14:textId="36D757BA" w:rsidR="00267C86" w:rsidRPr="00DA4895" w:rsidRDefault="00134153" w:rsidP="00267C8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1,492,937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512127F0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CB1904" w:rsidRPr="0035030C" w14:paraId="001BE62D" w14:textId="77777777" w:rsidTr="00921511">
        <w:trPr>
          <w:tblHeader/>
        </w:trPr>
        <w:tc>
          <w:tcPr>
            <w:tcW w:w="414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C86" w:rsidRPr="0035030C" w14:paraId="15E1A56C" w14:textId="77777777" w:rsidTr="00921511">
        <w:trPr>
          <w:tblHeader/>
        </w:trPr>
        <w:tc>
          <w:tcPr>
            <w:tcW w:w="4140" w:type="dxa"/>
          </w:tcPr>
          <w:p w14:paraId="4959FE79" w14:textId="60022055" w:rsidR="00267C86" w:rsidRPr="00254424" w:rsidRDefault="00267C86" w:rsidP="00267C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8455A8" w14:textId="75C88621" w:rsidR="00267C86" w:rsidRPr="0035030C" w:rsidRDefault="00B600F3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BD6CCE6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0B3AB2B2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0231F6" w14:textId="0D295C0F" w:rsidR="00267C86" w:rsidRPr="0035030C" w:rsidRDefault="00B600F3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34377EB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72FB8BBD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67C86" w:rsidRPr="0035030C" w14:paraId="72FC9304" w14:textId="77777777" w:rsidTr="00921511">
        <w:trPr>
          <w:tblHeader/>
        </w:trPr>
        <w:tc>
          <w:tcPr>
            <w:tcW w:w="4140" w:type="dxa"/>
          </w:tcPr>
          <w:p w14:paraId="1BE63160" w14:textId="77777777" w:rsidR="00267C86" w:rsidRPr="00254424" w:rsidRDefault="00267C86" w:rsidP="00267C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00E320" w14:textId="4342AE38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21625C1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73C78CA4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6190BC0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E49B12" w14:textId="4DC3B9B9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21DBE9B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159CD1FD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C61117" w:rsidRPr="0035030C" w14:paraId="77776969" w14:textId="77777777" w:rsidTr="00921511">
        <w:trPr>
          <w:tblHeader/>
        </w:trPr>
        <w:tc>
          <w:tcPr>
            <w:tcW w:w="4140" w:type="dxa"/>
          </w:tcPr>
          <w:p w14:paraId="0C93D76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8FA4AC9" w14:textId="77777777" w:rsidTr="00921511">
        <w:tc>
          <w:tcPr>
            <w:tcW w:w="4140" w:type="dxa"/>
          </w:tcPr>
          <w:p w14:paraId="3B13E817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6534D59" w14:textId="77777777" w:rsidTr="00921511">
        <w:tc>
          <w:tcPr>
            <w:tcW w:w="4140" w:type="dxa"/>
          </w:tcPr>
          <w:p w14:paraId="0513C67B" w14:textId="77777777" w:rsidR="00C61117" w:rsidRPr="0035030C" w:rsidRDefault="00C61117" w:rsidP="00FE7119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2077A2DA" w14:textId="77777777" w:rsidTr="00921511">
        <w:trPr>
          <w:trHeight w:val="60"/>
        </w:trPr>
        <w:tc>
          <w:tcPr>
            <w:tcW w:w="4140" w:type="dxa"/>
          </w:tcPr>
          <w:p w14:paraId="24CB2ABF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133ABF1" w14:textId="77777777" w:rsidR="00C61117" w:rsidRPr="0035030C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C61117" w:rsidRPr="0035030C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8DFC6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D54" w:rsidRPr="0035030C" w14:paraId="0DBFA3C6" w14:textId="77777777" w:rsidTr="00921511">
        <w:tc>
          <w:tcPr>
            <w:tcW w:w="4140" w:type="dxa"/>
          </w:tcPr>
          <w:p w14:paraId="28AF5525" w14:textId="4B32019D" w:rsidR="00C15D54" w:rsidRPr="0035030C" w:rsidRDefault="00C15D54" w:rsidP="00C15D5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69623F03" w14:textId="26929C3D" w:rsidR="00C15D54" w:rsidRPr="00254424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AC403" w14:textId="50B76905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50CAF" w14:textId="3EEC0918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1,820</w:t>
            </w:r>
          </w:p>
        </w:tc>
        <w:tc>
          <w:tcPr>
            <w:tcW w:w="270" w:type="dxa"/>
          </w:tcPr>
          <w:p w14:paraId="37248BBD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1964C" w14:textId="422A9BCB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C15D54" w:rsidRPr="0035030C" w14:paraId="37E9BD99" w14:textId="77777777" w:rsidTr="00921511">
        <w:tc>
          <w:tcPr>
            <w:tcW w:w="4140" w:type="dxa"/>
            <w:vAlign w:val="bottom"/>
          </w:tcPr>
          <w:p w14:paraId="0BFAA552" w14:textId="5874CB96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29A4EBB8" w14:textId="6180A607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DC3FB" w14:textId="3F25F417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B95AA" w14:textId="74D2EE2B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62,790</w:t>
            </w:r>
          </w:p>
        </w:tc>
        <w:tc>
          <w:tcPr>
            <w:tcW w:w="270" w:type="dxa"/>
          </w:tcPr>
          <w:p w14:paraId="22A99724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807A2" w14:textId="71E53CB5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C15D54" w:rsidRPr="0035030C" w14:paraId="41B727BA" w14:textId="77777777" w:rsidTr="00921511">
        <w:tc>
          <w:tcPr>
            <w:tcW w:w="4140" w:type="dxa"/>
            <w:vAlign w:val="bottom"/>
          </w:tcPr>
          <w:p w14:paraId="1D1B7811" w14:textId="13B31462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41D9E3B7" w14:textId="1F6E3A87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C264" w14:textId="01A3FB91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90173" w14:textId="659E1CA8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2,809</w:t>
            </w:r>
          </w:p>
        </w:tc>
        <w:tc>
          <w:tcPr>
            <w:tcW w:w="270" w:type="dxa"/>
          </w:tcPr>
          <w:p w14:paraId="5139528C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0A06D" w14:textId="5842CECE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</w:tr>
      <w:tr w:rsidR="00C15D54" w:rsidRPr="0035030C" w14:paraId="63F2709D" w14:textId="77777777" w:rsidTr="00921511">
        <w:tc>
          <w:tcPr>
            <w:tcW w:w="4140" w:type="dxa"/>
            <w:vAlign w:val="bottom"/>
          </w:tcPr>
          <w:p w14:paraId="2A7BD1E7" w14:textId="5821B3BD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</w:tcPr>
          <w:p w14:paraId="6B3061C2" w14:textId="62C81AAB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457B7" w14:textId="24534707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BCC41" w14:textId="7DBE58C8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7A7A080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4FB89" w14:textId="4B66230B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C15D54" w:rsidRPr="0035030C" w14:paraId="198181DA" w14:textId="77777777" w:rsidTr="00921511">
        <w:tc>
          <w:tcPr>
            <w:tcW w:w="4140" w:type="dxa"/>
            <w:vAlign w:val="bottom"/>
          </w:tcPr>
          <w:p w14:paraId="66D71990" w14:textId="1FF94615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4FCA40B" w14:textId="31B3F2DB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E77F" w14:textId="74E76D86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716587" w14:textId="6599FE2D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43,192</w:t>
            </w:r>
          </w:p>
        </w:tc>
        <w:tc>
          <w:tcPr>
            <w:tcW w:w="270" w:type="dxa"/>
          </w:tcPr>
          <w:p w14:paraId="7E50C009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0ADC" w14:textId="4F1138E1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C15D54" w:rsidRPr="0035030C" w14:paraId="000485DA" w14:textId="77777777" w:rsidTr="00921511">
        <w:tc>
          <w:tcPr>
            <w:tcW w:w="4140" w:type="dxa"/>
            <w:vAlign w:val="bottom"/>
          </w:tcPr>
          <w:p w14:paraId="185F3947" w14:textId="3902671A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</w:tcPr>
          <w:p w14:paraId="18250B4C" w14:textId="5F788224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1BF79" w14:textId="4F7810CA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8263D" w14:textId="6078BC1E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</w:tcPr>
          <w:p w14:paraId="1B5F9741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A48B8" w14:textId="76DB2B29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</w:tr>
      <w:tr w:rsidR="00C15D54" w:rsidRPr="0035030C" w14:paraId="68CCEF95" w14:textId="77777777" w:rsidTr="00921511">
        <w:tc>
          <w:tcPr>
            <w:tcW w:w="4140" w:type="dxa"/>
            <w:vAlign w:val="bottom"/>
          </w:tcPr>
          <w:p w14:paraId="09C25D67" w14:textId="2C3A1143" w:rsidR="00C15D54" w:rsidRPr="00E9278F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080" w:type="dxa"/>
          </w:tcPr>
          <w:p w14:paraId="0085FF87" w14:textId="2D257CF7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A89FFB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E3407" w14:textId="4F4BF216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EDFB4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8AE85" w14:textId="2D90051F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651BEBA6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C2D25" w14:textId="7BE42105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C15D54" w:rsidRPr="0035030C" w14:paraId="3E386911" w14:textId="77777777" w:rsidTr="00921511">
        <w:tc>
          <w:tcPr>
            <w:tcW w:w="4140" w:type="dxa"/>
          </w:tcPr>
          <w:p w14:paraId="750B0362" w14:textId="4AB4EF63" w:rsidR="00C15D54" w:rsidRPr="00E9278F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428DAC0E" w14:textId="1237DA10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0E6CD4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1CF64" w14:textId="375EC558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2E0905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CC88D" w14:textId="64F4FE1E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1D46AADB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56109" w14:textId="48A8B5C7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C15D54" w:rsidRPr="0035030C" w14:paraId="70C8ED58" w14:textId="77777777" w:rsidTr="00921511">
        <w:tc>
          <w:tcPr>
            <w:tcW w:w="4140" w:type="dxa"/>
          </w:tcPr>
          <w:p w14:paraId="052B832D" w14:textId="1CF3734E" w:rsidR="00C15D54" w:rsidRPr="00E9278F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7154096C" w14:textId="03B5527C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390D2" w14:textId="7E55E516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FF6B2" w14:textId="7048F1C9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29,002</w:t>
            </w:r>
          </w:p>
        </w:tc>
        <w:tc>
          <w:tcPr>
            <w:tcW w:w="270" w:type="dxa"/>
          </w:tcPr>
          <w:p w14:paraId="5AD7E301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C7D20" w14:textId="723799C8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  <w:tr w:rsidR="00C15D54" w:rsidRPr="0035030C" w14:paraId="393BC4D6" w14:textId="77777777" w:rsidTr="00921511">
        <w:tc>
          <w:tcPr>
            <w:tcW w:w="4140" w:type="dxa"/>
          </w:tcPr>
          <w:p w14:paraId="0B94EFA3" w14:textId="429B360D" w:rsidR="00C15D54" w:rsidRPr="00E9278F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6BBA024D" w14:textId="5E2A1B23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03899" w14:textId="54401F07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AF00C" w14:textId="4177BB66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7,834</w:t>
            </w:r>
          </w:p>
        </w:tc>
        <w:tc>
          <w:tcPr>
            <w:tcW w:w="270" w:type="dxa"/>
          </w:tcPr>
          <w:p w14:paraId="63F7D2D3" w14:textId="77777777" w:rsidR="00C15D54" w:rsidRPr="00EA2A05" w:rsidRDefault="00C15D54" w:rsidP="00C15D54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5FDA05" w14:textId="3A9AC9A7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C15D54" w:rsidRPr="0035030C" w14:paraId="2FBCF8D6" w14:textId="77777777" w:rsidTr="00921511">
        <w:tc>
          <w:tcPr>
            <w:tcW w:w="4140" w:type="dxa"/>
          </w:tcPr>
          <w:p w14:paraId="375AF690" w14:textId="57756BD6" w:rsidR="00C15D54" w:rsidRPr="00E9278F" w:rsidRDefault="00C15D54" w:rsidP="00C15D54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080" w:type="dxa"/>
          </w:tcPr>
          <w:p w14:paraId="37B1D1EC" w14:textId="1060017B" w:rsidR="00C15D54" w:rsidRPr="0035030C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7C14" w14:textId="745E4B39" w:rsidR="00C15D54" w:rsidRPr="0035030C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072F3" w14:textId="7FD73A94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1,309</w:t>
            </w:r>
          </w:p>
        </w:tc>
        <w:tc>
          <w:tcPr>
            <w:tcW w:w="270" w:type="dxa"/>
          </w:tcPr>
          <w:p w14:paraId="6F26B8E7" w14:textId="77777777" w:rsidR="00C15D54" w:rsidRPr="0035030C" w:rsidRDefault="00C15D54" w:rsidP="00C15D54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9073F3" w14:textId="57E45FD6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C15D54" w:rsidRPr="0035030C" w14:paraId="4695543B" w14:textId="77777777" w:rsidTr="00921511">
        <w:tc>
          <w:tcPr>
            <w:tcW w:w="4140" w:type="dxa"/>
          </w:tcPr>
          <w:p w14:paraId="5BF90C42" w14:textId="70748F5B" w:rsidR="00C15D54" w:rsidRPr="00E9278F" w:rsidRDefault="00C15D54" w:rsidP="00C15D54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080" w:type="dxa"/>
          </w:tcPr>
          <w:p w14:paraId="7C5821D4" w14:textId="2C75DE5F" w:rsidR="00C15D54" w:rsidRPr="00B40717" w:rsidRDefault="00C15D54" w:rsidP="00C15D5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16CAC2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D6158" w14:textId="4E444773" w:rsidR="00C15D54" w:rsidRPr="00B40717" w:rsidRDefault="00C15D54" w:rsidP="00C15D54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3C6A41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4E7B4" w14:textId="7E202B84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10F99EB0" w14:textId="77777777" w:rsidR="00C15D54" w:rsidRPr="0035030C" w:rsidRDefault="00C15D54" w:rsidP="00C15D54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49858D" w14:textId="33325E04" w:rsidR="00C15D54" w:rsidRPr="00117E9B" w:rsidRDefault="00C15D54" w:rsidP="00C15D54">
            <w:pPr>
              <w:spacing w:line="240" w:lineRule="atLeast"/>
              <w:ind w:left="-10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5D54" w:rsidRPr="0035030C" w14:paraId="01D83D34" w14:textId="77777777" w:rsidTr="00921511">
        <w:tc>
          <w:tcPr>
            <w:tcW w:w="4140" w:type="dxa"/>
          </w:tcPr>
          <w:p w14:paraId="29A010A1" w14:textId="1023C4DE" w:rsidR="00C15D54" w:rsidRPr="00E7450F" w:rsidRDefault="00C15D54" w:rsidP="00C15D54">
            <w:pPr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5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CAABBB7" w14:textId="77777777" w:rsidR="00C15D54" w:rsidRPr="0035030C" w:rsidRDefault="00C15D54" w:rsidP="00C15D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F04368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6C438" w14:textId="0985A286" w:rsidR="00C15D54" w:rsidRPr="000C3C41" w:rsidRDefault="00C15D54" w:rsidP="00C15D54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29792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DA636" w14:textId="470E454E" w:rsidR="00C15D54" w:rsidRPr="00921511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8E4E37" w14:textId="77777777" w:rsidR="00C15D54" w:rsidRPr="0035030C" w:rsidRDefault="00C15D54" w:rsidP="00C15D5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5B83B2" w14:textId="4EA2651F" w:rsidR="00C15D54" w:rsidRPr="002810CA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534623CB" w14:textId="77777777" w:rsidTr="00921511">
        <w:tc>
          <w:tcPr>
            <w:tcW w:w="4140" w:type="dxa"/>
            <w:vAlign w:val="bottom"/>
          </w:tcPr>
          <w:p w14:paraId="32A221B7" w14:textId="22A0C3D7" w:rsidR="00C15D54" w:rsidRPr="0035030C" w:rsidRDefault="00C15D54" w:rsidP="00C15D54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10F42BCC" w14:textId="04D82636" w:rsidR="00C15D54" w:rsidRPr="00921511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240DB13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61270FBC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8863C89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D2FC5" w14:textId="3B14233D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3AAE8B95" w14:textId="77777777" w:rsidR="00C15D54" w:rsidRPr="0035030C" w:rsidRDefault="00C15D54" w:rsidP="00C15D5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115AE1BA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C15D54" w:rsidRPr="0035030C" w14:paraId="6F14768E" w14:textId="77777777" w:rsidTr="00921511">
        <w:tc>
          <w:tcPr>
            <w:tcW w:w="4140" w:type="dxa"/>
            <w:vAlign w:val="bottom"/>
          </w:tcPr>
          <w:p w14:paraId="44D7FBC3" w14:textId="0389542A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</w:tcPr>
          <w:p w14:paraId="2CE23997" w14:textId="3B09BA23" w:rsidR="00C15D54" w:rsidRPr="00921511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10,282</w:t>
            </w:r>
          </w:p>
        </w:tc>
        <w:tc>
          <w:tcPr>
            <w:tcW w:w="270" w:type="dxa"/>
          </w:tcPr>
          <w:p w14:paraId="7DC80FD9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60ABED97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60209E2C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0F3D8" w14:textId="47475C7D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8,790</w:t>
            </w:r>
          </w:p>
        </w:tc>
        <w:tc>
          <w:tcPr>
            <w:tcW w:w="270" w:type="dxa"/>
          </w:tcPr>
          <w:p w14:paraId="48779AF5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1735211A" w:rsidR="00C15D54" w:rsidRPr="0009157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</w:tr>
      <w:tr w:rsidR="00C15D54" w:rsidRPr="0035030C" w14:paraId="66FFFC2A" w14:textId="77777777" w:rsidTr="00921511">
        <w:tc>
          <w:tcPr>
            <w:tcW w:w="4140" w:type="dxa"/>
            <w:vAlign w:val="bottom"/>
          </w:tcPr>
          <w:p w14:paraId="02D43D73" w14:textId="1A71A2C3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080" w:type="dxa"/>
          </w:tcPr>
          <w:p w14:paraId="23461436" w14:textId="6BAAA440" w:rsidR="00C15D54" w:rsidRPr="00921511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2820E45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A55D0" w14:textId="64649697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46B0A38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3D146" w14:textId="6F840736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2B30367C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6F488" w14:textId="7945801C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C15D54" w:rsidRPr="0035030C" w14:paraId="65F95450" w14:textId="77777777" w:rsidTr="00921511">
        <w:tc>
          <w:tcPr>
            <w:tcW w:w="4140" w:type="dxa"/>
            <w:vAlign w:val="bottom"/>
          </w:tcPr>
          <w:p w14:paraId="342C79BA" w14:textId="04F48675" w:rsidR="00C15D54" w:rsidRPr="0066692A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294695D6" w14:textId="77777777" w:rsidR="00C15D54" w:rsidRDefault="00C15D54" w:rsidP="00C15D5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EEEE3D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6562D" w14:textId="77777777" w:rsidR="00C15D54" w:rsidRPr="0035030C" w:rsidRDefault="00C15D54" w:rsidP="00C15D5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94E925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10064" w14:textId="77777777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8CEE6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62DD7" w14:textId="77777777" w:rsidR="00C15D54" w:rsidRPr="0035030C" w:rsidRDefault="00C15D54" w:rsidP="00C15D5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D54" w:rsidRPr="0035030C" w14:paraId="6A48114F" w14:textId="77777777" w:rsidTr="00921511">
        <w:tc>
          <w:tcPr>
            <w:tcW w:w="4140" w:type="dxa"/>
            <w:vAlign w:val="bottom"/>
          </w:tcPr>
          <w:p w14:paraId="791C58D4" w14:textId="77777777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</w:tcPr>
          <w:p w14:paraId="4F88C2E9" w14:textId="25244CE1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1,562</w:t>
            </w:r>
          </w:p>
        </w:tc>
        <w:tc>
          <w:tcPr>
            <w:tcW w:w="270" w:type="dxa"/>
          </w:tcPr>
          <w:p w14:paraId="4CAA5543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5C567" w14:textId="3DBA6E27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35C2E6FF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491AB" w14:textId="2999407F" w:rsidR="00C15D54" w:rsidRPr="00EA2A05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1,149</w:t>
            </w:r>
          </w:p>
        </w:tc>
        <w:tc>
          <w:tcPr>
            <w:tcW w:w="270" w:type="dxa"/>
          </w:tcPr>
          <w:p w14:paraId="42F4F61B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515C" w14:textId="0E1FA1CF" w:rsidR="00C15D54" w:rsidRPr="0035030C" w:rsidRDefault="00C15D54" w:rsidP="00C15D54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5D54" w:rsidRPr="0035030C" w14:paraId="3A89993B" w14:textId="77777777" w:rsidTr="003C5CA8">
        <w:tc>
          <w:tcPr>
            <w:tcW w:w="4140" w:type="dxa"/>
          </w:tcPr>
          <w:p w14:paraId="69CCEA33" w14:textId="4C5DA1BF" w:rsidR="00C15D54" w:rsidRPr="0035030C" w:rsidRDefault="00C15D54" w:rsidP="00C15D5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192F2" w14:textId="77777777" w:rsidR="00C15D54" w:rsidRPr="0035030C" w:rsidRDefault="00C15D54" w:rsidP="00C15D5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AF47BF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51B7" w14:textId="77777777" w:rsidR="00C15D54" w:rsidRPr="0035030C" w:rsidRDefault="00C15D54" w:rsidP="00C15D5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9F8A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4449B" w14:textId="77777777" w:rsidR="00C15D54" w:rsidRPr="00E7450F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8AF1F" w14:textId="77777777" w:rsidR="00C15D54" w:rsidRPr="0035030C" w:rsidRDefault="00C15D54" w:rsidP="00C15D5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0316AC" w14:textId="36813106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725C89E5" w14:textId="77777777" w:rsidTr="00921511">
        <w:tc>
          <w:tcPr>
            <w:tcW w:w="4140" w:type="dxa"/>
            <w:vAlign w:val="bottom"/>
          </w:tcPr>
          <w:p w14:paraId="4BC8309E" w14:textId="1E70BDFF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FE027A" w14:textId="52659778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B1DD70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8C05E" w14:textId="46A566CD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48B636" w14:textId="77777777" w:rsidR="00C15D54" w:rsidRPr="00091575" w:rsidRDefault="00C15D54" w:rsidP="00C15D54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82EF4F" w14:textId="546BCD07" w:rsidR="00C15D54" w:rsidRPr="00AB2BB8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23A4A9" w14:textId="77777777" w:rsidR="00C15D54" w:rsidRPr="0035030C" w:rsidRDefault="00C15D54" w:rsidP="00C15D5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09DA4" w14:textId="3F12EF1C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56AC7670" w14:textId="77777777" w:rsidTr="00921511">
        <w:tc>
          <w:tcPr>
            <w:tcW w:w="4140" w:type="dxa"/>
            <w:vAlign w:val="bottom"/>
          </w:tcPr>
          <w:p w14:paraId="6FF36549" w14:textId="18001DD6" w:rsidR="00C15D54" w:rsidRPr="003503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818F70" w14:textId="2E69481C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68A782" w14:textId="68A6877F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F0EAC" w14:textId="6CA91A77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12E4C7" w14:textId="77777777" w:rsidR="00C15D54" w:rsidRPr="00091575" w:rsidRDefault="00C15D54" w:rsidP="00C15D54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DF8FB7" w14:textId="342AE53D" w:rsidR="00C15D54" w:rsidRPr="00EC544E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94F20" w14:textId="77777777" w:rsidR="00C15D54" w:rsidRPr="0035030C" w:rsidRDefault="00C15D54" w:rsidP="00C15D5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7D4AD3" w14:textId="6635AC96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23B361FE" w14:textId="77777777" w:rsidTr="00921511">
        <w:tc>
          <w:tcPr>
            <w:tcW w:w="4140" w:type="dxa"/>
            <w:vAlign w:val="bottom"/>
          </w:tcPr>
          <w:p w14:paraId="7FE4B84A" w14:textId="228AF37A" w:rsidR="00C15D54" w:rsidRPr="0035030C" w:rsidRDefault="00C15D54" w:rsidP="00C15D5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7EEB58" w14:textId="6D52F4EC" w:rsidR="00C15D54" w:rsidRPr="00AB2BB8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173735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DB47C" w14:textId="290CDBA4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1D6C7" w14:textId="77777777" w:rsidR="00C15D54" w:rsidRPr="00091575" w:rsidRDefault="00C15D54" w:rsidP="00C15D54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C9996A" w14:textId="30362A98" w:rsidR="00C15D54" w:rsidRPr="00AB2BB8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F3A92" w14:textId="77777777" w:rsidR="00C15D54" w:rsidRPr="0035030C" w:rsidRDefault="00C15D54" w:rsidP="00C15D5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46BC52" w14:textId="57854F0B" w:rsidR="00C15D54" w:rsidRPr="00AF13F6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D54" w:rsidRPr="0035030C" w14:paraId="3E935935" w14:textId="77777777" w:rsidTr="003C5CA8">
        <w:tc>
          <w:tcPr>
            <w:tcW w:w="4140" w:type="dxa"/>
            <w:vAlign w:val="bottom"/>
          </w:tcPr>
          <w:p w14:paraId="73CA1EC2" w14:textId="26C23DFD" w:rsidR="00C15D54" w:rsidRPr="0035030C" w:rsidRDefault="00C15D54" w:rsidP="00C15D5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0AE13A" w14:textId="7EEEB5D2" w:rsidR="00C15D54" w:rsidRPr="00DE40EB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6F4583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A8B75" w14:textId="553C21EF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54CB51" w14:textId="77777777" w:rsidR="00C15D54" w:rsidRPr="0035030C" w:rsidRDefault="00C15D54" w:rsidP="00C15D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8A4AA" w14:textId="14672D28" w:rsidR="00C15D54" w:rsidRPr="00AB2BB8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A1D71C" w14:textId="77777777" w:rsidR="00C15D54" w:rsidRPr="0035030C" w:rsidRDefault="00C15D54" w:rsidP="00C15D5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C646B4" w14:textId="47AB5EF8" w:rsidR="00C15D54" w:rsidRPr="0035030C" w:rsidRDefault="00C15D54" w:rsidP="00C15D5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692A158D" w14:textId="77777777" w:rsidTr="008D470C">
        <w:tc>
          <w:tcPr>
            <w:tcW w:w="4140" w:type="dxa"/>
            <w:vAlign w:val="bottom"/>
          </w:tcPr>
          <w:p w14:paraId="43F54CEF" w14:textId="77777777" w:rsidR="00C15D54" w:rsidRPr="0035030C" w:rsidRDefault="00C15D54" w:rsidP="00C15D5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955400" w14:textId="77777777" w:rsidR="00C15D54" w:rsidRDefault="00C15D54" w:rsidP="00C15D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46268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002AE4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7A3102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B7252B" w14:textId="77777777" w:rsidR="00C15D54" w:rsidRDefault="00C15D54" w:rsidP="00C15D54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19BDCF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938A36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2787EF05" w14:textId="77777777" w:rsidTr="008D470C">
        <w:tc>
          <w:tcPr>
            <w:tcW w:w="4140" w:type="dxa"/>
            <w:vAlign w:val="bottom"/>
          </w:tcPr>
          <w:p w14:paraId="19DDCF03" w14:textId="77777777" w:rsidR="00C15D54" w:rsidRPr="0035030C" w:rsidRDefault="00C15D54" w:rsidP="00C15D5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D5B53CB" w14:textId="77777777" w:rsidR="00C15D54" w:rsidRDefault="00C15D54" w:rsidP="00C15D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AA8B4E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AF1338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8103B0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77678E" w14:textId="77777777" w:rsidR="00C15D54" w:rsidRDefault="00C15D54" w:rsidP="00C15D54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CC8CBA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3F82C1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2795FE04" w14:textId="77777777" w:rsidTr="008D470C">
        <w:tc>
          <w:tcPr>
            <w:tcW w:w="4140" w:type="dxa"/>
            <w:vAlign w:val="bottom"/>
          </w:tcPr>
          <w:p w14:paraId="5DF0AB5F" w14:textId="77777777" w:rsidR="00C15D54" w:rsidRPr="0035030C" w:rsidRDefault="00C15D54" w:rsidP="00C15D5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EB4E86" w14:textId="77777777" w:rsidR="00C15D54" w:rsidRDefault="00C15D54" w:rsidP="00C15D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3063EB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75DDF4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5D09A3B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B9A9F2" w14:textId="77777777" w:rsidR="00C15D54" w:rsidRDefault="00C15D54" w:rsidP="00C15D54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B95A98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D53D1A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69B8AB8F" w14:textId="77777777" w:rsidTr="00662394">
        <w:tc>
          <w:tcPr>
            <w:tcW w:w="4140" w:type="dxa"/>
          </w:tcPr>
          <w:p w14:paraId="29AE91C5" w14:textId="1E8B4544" w:rsidR="00C15D54" w:rsidRPr="008D470C" w:rsidRDefault="00C15D54" w:rsidP="00C15D5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080" w:type="dxa"/>
            <w:vAlign w:val="bottom"/>
          </w:tcPr>
          <w:p w14:paraId="291AEDFC" w14:textId="77777777" w:rsidR="00C15D54" w:rsidRDefault="00C15D54" w:rsidP="00C15D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28B7F7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A2622EB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16874F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51B7F2" w14:textId="77777777" w:rsidR="00C15D54" w:rsidRDefault="00C15D54" w:rsidP="00C15D54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0A7503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37D37A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6E6B93DE" w14:textId="77777777" w:rsidTr="00662394">
        <w:tc>
          <w:tcPr>
            <w:tcW w:w="4140" w:type="dxa"/>
          </w:tcPr>
          <w:p w14:paraId="14F0FD88" w14:textId="5FECF780" w:rsidR="00C15D54" w:rsidRPr="008D470C" w:rsidRDefault="00C15D54" w:rsidP="00C15D54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7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Pr="008D47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8D47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 w:rsidRPr="008D47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8D47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8D47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7C3B1794" w14:textId="77777777" w:rsidR="00C15D54" w:rsidRDefault="00C15D54" w:rsidP="00C15D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048C6B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8B9DE5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351670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AA92A7" w14:textId="77777777" w:rsidR="00C15D54" w:rsidRDefault="00C15D54" w:rsidP="00C15D54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908AB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5E4AE2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48298042" w14:textId="77777777" w:rsidTr="005D6E5B">
        <w:tc>
          <w:tcPr>
            <w:tcW w:w="4140" w:type="dxa"/>
          </w:tcPr>
          <w:p w14:paraId="274A4E16" w14:textId="6E6EDD73" w:rsidR="00C15D54" w:rsidRPr="0035030C" w:rsidRDefault="00C15D54" w:rsidP="00C15D54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8A26606" w14:textId="77777777" w:rsidR="00C15D54" w:rsidRDefault="00C15D54" w:rsidP="00C15D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30F1AF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5B4A9EE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E7E3C2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194A37" w14:textId="77777777" w:rsidR="00C15D54" w:rsidRDefault="00C15D54" w:rsidP="00C15D54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0F76D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60C31A" w14:textId="77777777" w:rsidR="00C15D54" w:rsidRDefault="00C15D54" w:rsidP="00C15D5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D54" w:rsidRPr="0035030C" w14:paraId="0BB7400E" w14:textId="77777777" w:rsidTr="005D6E5B">
        <w:tc>
          <w:tcPr>
            <w:tcW w:w="4140" w:type="dxa"/>
            <w:vAlign w:val="bottom"/>
          </w:tcPr>
          <w:p w14:paraId="1A1E8BE5" w14:textId="2E328295" w:rsidR="00C15D54" w:rsidRPr="0035030C" w:rsidRDefault="00C15D54" w:rsidP="00C15D54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20E987F1" w14:textId="4530AFFE" w:rsidR="00C15D54" w:rsidRDefault="00F26C1B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17,984</w:t>
            </w:r>
          </w:p>
        </w:tc>
        <w:tc>
          <w:tcPr>
            <w:tcW w:w="270" w:type="dxa"/>
          </w:tcPr>
          <w:p w14:paraId="3A10E16C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A4C0E8" w14:textId="3D26E851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2F894180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FA28E56" w14:textId="4BD63C3B" w:rsidR="00C15D54" w:rsidRPr="003C5CA8" w:rsidRDefault="00F26C1B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9,641</w:t>
            </w:r>
          </w:p>
        </w:tc>
        <w:tc>
          <w:tcPr>
            <w:tcW w:w="270" w:type="dxa"/>
          </w:tcPr>
          <w:p w14:paraId="5A3B53FB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119CC0" w14:textId="7F254102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C15D54" w:rsidRPr="0035030C" w14:paraId="37CDC424" w14:textId="77777777" w:rsidTr="003C5CA8">
        <w:tc>
          <w:tcPr>
            <w:tcW w:w="4140" w:type="dxa"/>
            <w:vAlign w:val="bottom"/>
          </w:tcPr>
          <w:p w14:paraId="281C1B4E" w14:textId="533BDFBD" w:rsidR="00C15D54" w:rsidRPr="0035030C" w:rsidRDefault="00C15D54" w:rsidP="00C15D54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59504E29" w14:textId="39F80462" w:rsidR="00C15D54" w:rsidRDefault="00F26C1B" w:rsidP="00F26C1B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8D35807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E4FC47" w14:textId="04C08D7C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5C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14:paraId="11AF13D3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984BF0" w14:textId="74D17F98" w:rsidR="00C15D54" w:rsidRDefault="00F26C1B" w:rsidP="00F26C1B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A5F833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2F9757" w14:textId="31F6F206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5C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C15D54" w:rsidRPr="0035030C" w14:paraId="5ED3942A" w14:textId="77777777" w:rsidTr="003C5CA8">
        <w:tc>
          <w:tcPr>
            <w:tcW w:w="4140" w:type="dxa"/>
            <w:vAlign w:val="bottom"/>
          </w:tcPr>
          <w:p w14:paraId="28FCB067" w14:textId="69AF9A6E" w:rsidR="00C15D54" w:rsidRPr="0035030C" w:rsidRDefault="00C15D54" w:rsidP="00C15D54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เลียวไพรัตนวิสาหกิจ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081E96" w14:textId="7ACCFEB6" w:rsidR="00C15D54" w:rsidRDefault="00F26C1B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F8A18B1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E1FA9E" w14:textId="5ACBB28A" w:rsidR="00C15D54" w:rsidRDefault="00C15D54" w:rsidP="00C15D54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1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586D34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25855" w14:textId="2418D418" w:rsidR="00C15D54" w:rsidRPr="003C5CA8" w:rsidRDefault="00F26C1B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E372D7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B9AAA0" w14:textId="6E972307" w:rsidR="00C15D54" w:rsidRDefault="00C15D54" w:rsidP="00C15D54">
            <w:pPr>
              <w:spacing w:line="240" w:lineRule="atLeast"/>
              <w:ind w:left="-115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5D54" w:rsidRPr="0035030C" w14:paraId="651DD261" w14:textId="77777777" w:rsidTr="003C5CA8">
        <w:tc>
          <w:tcPr>
            <w:tcW w:w="4140" w:type="dxa"/>
            <w:vAlign w:val="bottom"/>
          </w:tcPr>
          <w:p w14:paraId="282893A7" w14:textId="3727AB18" w:rsidR="00C15D54" w:rsidRPr="0035030C" w:rsidRDefault="00C15D54" w:rsidP="00C15D54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B529C3" w14:textId="227A3247" w:rsidR="00C15D54" w:rsidRPr="003D7DFC" w:rsidRDefault="00F26C1B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D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29,862</w:t>
            </w:r>
          </w:p>
        </w:tc>
        <w:tc>
          <w:tcPr>
            <w:tcW w:w="270" w:type="dxa"/>
          </w:tcPr>
          <w:p w14:paraId="3C0FEB3E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755A" w14:textId="0D99EA8E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7762D0A3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EB0057" w14:textId="1D283156" w:rsidR="00C15D54" w:rsidRPr="003D7DFC" w:rsidRDefault="00F26C1B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169,350</w:t>
            </w:r>
          </w:p>
        </w:tc>
        <w:tc>
          <w:tcPr>
            <w:tcW w:w="270" w:type="dxa"/>
          </w:tcPr>
          <w:p w14:paraId="6678DEA6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02665D" w14:textId="68D0CEA3" w:rsidR="00C15D54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</w:tr>
      <w:tr w:rsidR="00C15D54" w:rsidRPr="0035030C" w14:paraId="5A48CE9D" w14:textId="77777777" w:rsidTr="008D470C">
        <w:tc>
          <w:tcPr>
            <w:tcW w:w="4140" w:type="dxa"/>
            <w:vAlign w:val="bottom"/>
          </w:tcPr>
          <w:p w14:paraId="35D21CB9" w14:textId="66B86E4E" w:rsidR="00C15D54" w:rsidRPr="0035030C" w:rsidRDefault="00C15D54" w:rsidP="00C15D54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A4B036" w14:textId="44E79546" w:rsidR="00C15D54" w:rsidRPr="0035030C" w:rsidRDefault="00F26C1B" w:rsidP="00C15D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108DAA3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B882F3" w14:textId="2549A354" w:rsidR="00C15D54" w:rsidRPr="003C5CA8" w:rsidRDefault="00C15D54" w:rsidP="00C15D54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0844EB0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CB886F" w14:textId="3C08DA8C" w:rsidR="00C15D54" w:rsidRPr="00550F3D" w:rsidRDefault="00F26C1B" w:rsidP="00C15D54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3DE3A3" w14:textId="77777777" w:rsidR="00C15D54" w:rsidRPr="00550F3D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D1D6" w14:textId="50AC82C9" w:rsidR="00C15D54" w:rsidRPr="00505248" w:rsidRDefault="00C15D54" w:rsidP="00C15D54">
            <w:pPr>
              <w:spacing w:line="240" w:lineRule="atLeast"/>
              <w:ind w:left="-11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15D54" w:rsidRPr="0035030C" w14:paraId="4E413212" w14:textId="77777777" w:rsidTr="00921511">
        <w:tc>
          <w:tcPr>
            <w:tcW w:w="4140" w:type="dxa"/>
            <w:vAlign w:val="bottom"/>
          </w:tcPr>
          <w:p w14:paraId="362B4F01" w14:textId="77777777" w:rsidR="00C15D54" w:rsidRPr="0035030C" w:rsidRDefault="00C15D54" w:rsidP="00C15D54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829768" w14:textId="02F4213A" w:rsidR="00C15D54" w:rsidRPr="008C6EFE" w:rsidRDefault="00F26C1B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29,862</w:t>
            </w:r>
          </w:p>
        </w:tc>
        <w:tc>
          <w:tcPr>
            <w:tcW w:w="270" w:type="dxa"/>
          </w:tcPr>
          <w:p w14:paraId="4AF7338B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12F45" w14:textId="782F019C" w:rsidR="00C15D54" w:rsidRPr="0035030C" w:rsidRDefault="00C15D54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5EFF2063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8A6A40" w14:textId="6ADC2549" w:rsidR="00C15D54" w:rsidRPr="00306B3A" w:rsidRDefault="00F26C1B" w:rsidP="00C15D5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169,350</w:t>
            </w:r>
          </w:p>
        </w:tc>
        <w:tc>
          <w:tcPr>
            <w:tcW w:w="270" w:type="dxa"/>
          </w:tcPr>
          <w:p w14:paraId="651B15DB" w14:textId="77777777" w:rsidR="00C15D54" w:rsidRPr="0035030C" w:rsidRDefault="00C15D54" w:rsidP="00C15D5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224F18" w14:textId="0D3C65A1" w:rsidR="00C15D54" w:rsidRPr="00DE40EB" w:rsidRDefault="00C15D54" w:rsidP="00C15D5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091575" w:rsidRPr="0035030C" w14:paraId="60FEFD59" w14:textId="77777777" w:rsidTr="00921511">
        <w:tc>
          <w:tcPr>
            <w:tcW w:w="4140" w:type="dxa"/>
          </w:tcPr>
          <w:p w14:paraId="2DE3EBB1" w14:textId="227AD751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4F6" w:rsidRPr="0035030C" w14:paraId="6980BBDC" w14:textId="77777777" w:rsidTr="00921511">
        <w:tc>
          <w:tcPr>
            <w:tcW w:w="4140" w:type="dxa"/>
          </w:tcPr>
          <w:p w14:paraId="314A2F20" w14:textId="625643FB" w:rsidR="00FB64F6" w:rsidRPr="004B4843" w:rsidRDefault="00FB64F6" w:rsidP="00FB64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EB8C5" w14:textId="29A50BE0" w:rsidR="00FB64F6" w:rsidRPr="004B4843" w:rsidRDefault="00B600F3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802FE63" w14:textId="77777777" w:rsidR="00FB64F6" w:rsidRPr="004B4843" w:rsidRDefault="00FB64F6" w:rsidP="00FB64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5E4DF" w14:textId="3675FA16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FB64F6" w:rsidRPr="004B4843" w:rsidRDefault="00FB64F6" w:rsidP="00FB64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2654" w14:textId="1C13397D" w:rsidR="00FB64F6" w:rsidRPr="004B4843" w:rsidRDefault="00B600F3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31F2ACD" w14:textId="77777777" w:rsidR="00FB64F6" w:rsidRPr="004B4843" w:rsidRDefault="00FB64F6" w:rsidP="00FB64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78AED015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B64F6" w:rsidRPr="0035030C" w14:paraId="1E1F0D9A" w14:textId="77777777" w:rsidTr="00921511">
        <w:tc>
          <w:tcPr>
            <w:tcW w:w="4140" w:type="dxa"/>
          </w:tcPr>
          <w:p w14:paraId="4F9A8227" w14:textId="77777777" w:rsidR="00FB64F6" w:rsidRPr="004B4843" w:rsidRDefault="00FB64F6" w:rsidP="00FB64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7FF392" w14:textId="33A806FF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8B02D56" w14:textId="77777777" w:rsidR="00FB64F6" w:rsidRPr="004B4843" w:rsidRDefault="00FB64F6" w:rsidP="00FB64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81B7A" w14:textId="264CC128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CD2EBFC" w14:textId="77777777" w:rsidR="00FB64F6" w:rsidRPr="004B4843" w:rsidRDefault="00FB64F6" w:rsidP="00FB64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42C7D" w14:textId="56D238B1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51BA0B0" w14:textId="77777777" w:rsidR="00FB64F6" w:rsidRPr="004B4843" w:rsidRDefault="00FB64F6" w:rsidP="00FB64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7ACEC32A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C61117" w:rsidRPr="0035030C" w14:paraId="4FAB4CAB" w14:textId="77777777" w:rsidTr="00921511">
        <w:tc>
          <w:tcPr>
            <w:tcW w:w="4140" w:type="dxa"/>
          </w:tcPr>
          <w:p w14:paraId="0AB3C67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4D3A7A7F" w14:textId="77777777" w:rsidTr="00921511">
        <w:tc>
          <w:tcPr>
            <w:tcW w:w="4140" w:type="dxa"/>
          </w:tcPr>
          <w:p w14:paraId="79A926D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BD166D8" w14:textId="77777777" w:rsidTr="00921511">
        <w:tc>
          <w:tcPr>
            <w:tcW w:w="4140" w:type="dxa"/>
          </w:tcPr>
          <w:p w14:paraId="577A36E6" w14:textId="77777777" w:rsidR="00C61117" w:rsidRPr="004B4843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698EA74" w14:textId="77777777" w:rsidR="00C61117" w:rsidRPr="004B4843" w:rsidRDefault="00C61117" w:rsidP="00C6111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670FE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C765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9DCCC" w14:textId="77777777" w:rsidR="00C61117" w:rsidRPr="004B4843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C61117" w:rsidRPr="004B4843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49CC07D1" w14:textId="77777777" w:rsidTr="00921511">
        <w:tc>
          <w:tcPr>
            <w:tcW w:w="4140" w:type="dxa"/>
            <w:vAlign w:val="bottom"/>
          </w:tcPr>
          <w:p w14:paraId="4B632C28" w14:textId="77777777" w:rsidR="00C61117" w:rsidRPr="004B4843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A1E382" w14:textId="1912F52A" w:rsidR="00C61117" w:rsidRPr="004B4843" w:rsidRDefault="00DF4F0A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7BA1B80E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1EFC62" w14:textId="6F48143F" w:rsidR="00C61117" w:rsidRPr="004B4843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DC4E27D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07541491" w:rsidR="00C61117" w:rsidRPr="004B4843" w:rsidRDefault="00DF4F0A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AC8A18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33A46DF9" w:rsidR="00C61117" w:rsidRPr="00921511" w:rsidRDefault="007C3F7F" w:rsidP="0092151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C61117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0F0470" w:rsidRPr="0035030C" w14:paraId="045E9117" w14:textId="77777777" w:rsidTr="00C85A97">
        <w:tc>
          <w:tcPr>
            <w:tcW w:w="414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204" w:rsidRPr="0035030C" w14:paraId="0CDBDBC0" w14:textId="77777777" w:rsidTr="00C85A97">
        <w:tc>
          <w:tcPr>
            <w:tcW w:w="4140" w:type="dxa"/>
          </w:tcPr>
          <w:p w14:paraId="3AF0CD23" w14:textId="1A68596A" w:rsidR="00456204" w:rsidRPr="0035030C" w:rsidRDefault="00456204" w:rsidP="004562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3A792EBD" w:rsidR="00456204" w:rsidRPr="0035030C" w:rsidRDefault="00B600F3" w:rsidP="004562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4562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194E76D" w14:textId="77777777" w:rsidR="00456204" w:rsidRPr="0035030C" w:rsidRDefault="00456204" w:rsidP="004562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EF259" w14:textId="1771FAE2" w:rsidR="00456204" w:rsidRPr="0035030C" w:rsidRDefault="00456204" w:rsidP="004562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924318C" w14:textId="77777777" w:rsidR="00456204" w:rsidRPr="0035030C" w:rsidRDefault="00456204" w:rsidP="004562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48929058" w:rsidR="00456204" w:rsidRPr="0035030C" w:rsidRDefault="00B600F3" w:rsidP="004562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4562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5324A34F" w14:textId="77777777" w:rsidR="00456204" w:rsidRPr="0035030C" w:rsidRDefault="00456204" w:rsidP="004562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516D0490" w:rsidR="00456204" w:rsidRPr="0035030C" w:rsidRDefault="00456204" w:rsidP="004562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C61117" w:rsidRPr="0035030C" w14:paraId="3B14A706" w14:textId="77777777" w:rsidTr="00C85A97">
        <w:tc>
          <w:tcPr>
            <w:tcW w:w="4140" w:type="dxa"/>
          </w:tcPr>
          <w:p w14:paraId="698A0A8C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FC386B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5FE44CE" w14:textId="77777777" w:rsidTr="00C85A97">
        <w:tc>
          <w:tcPr>
            <w:tcW w:w="4140" w:type="dxa"/>
          </w:tcPr>
          <w:p w14:paraId="22586B05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350E707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A34B4A3" w14:textId="77777777" w:rsidTr="00C85A97">
        <w:tc>
          <w:tcPr>
            <w:tcW w:w="4140" w:type="dxa"/>
          </w:tcPr>
          <w:p w14:paraId="06A23AB4" w14:textId="77777777" w:rsidR="00C61117" w:rsidRPr="00FE7119" w:rsidRDefault="00C61117" w:rsidP="00FE7119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130" w:type="dxa"/>
            <w:gridSpan w:val="7"/>
          </w:tcPr>
          <w:p w14:paraId="18B2B0C8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40F59B7" w14:textId="77777777" w:rsidTr="00C85A97">
        <w:tc>
          <w:tcPr>
            <w:tcW w:w="4140" w:type="dxa"/>
          </w:tcPr>
          <w:p w14:paraId="73028BBB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C61117" w:rsidRPr="0035030C" w:rsidRDefault="00C61117" w:rsidP="00C61117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C8E1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C61117" w:rsidRPr="0035030C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8C7" w:rsidRPr="0035030C" w14:paraId="00E33524" w14:textId="77777777" w:rsidTr="00C85A97">
        <w:tc>
          <w:tcPr>
            <w:tcW w:w="4140" w:type="dxa"/>
            <w:vAlign w:val="bottom"/>
          </w:tcPr>
          <w:p w14:paraId="3BF1B8EB" w14:textId="77777777" w:rsidR="00E278C7" w:rsidRPr="0035030C" w:rsidRDefault="00E278C7" w:rsidP="00E278C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</w:tcPr>
          <w:p w14:paraId="434FD761" w14:textId="4E4BF5DB" w:rsidR="00E278C7" w:rsidRPr="0035030C" w:rsidRDefault="00DF4F0A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3144C" w14:textId="69878B83" w:rsidR="00E278C7" w:rsidRPr="0035030C" w:rsidRDefault="00E278C7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E33F6" w14:textId="5CC4F474" w:rsidR="00E278C7" w:rsidRPr="0035030C" w:rsidRDefault="00DF4F0A" w:rsidP="00E278C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473C5044" w14:textId="77777777" w:rsidR="00E278C7" w:rsidRPr="0035030C" w:rsidRDefault="00E278C7" w:rsidP="00E278C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088F8B95" w:rsidR="00E278C7" w:rsidRPr="0035030C" w:rsidRDefault="00E278C7" w:rsidP="00E278C7">
            <w:pPr>
              <w:tabs>
                <w:tab w:val="decimal" w:pos="875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E278C7" w:rsidRPr="0035030C" w14:paraId="45B4D518" w14:textId="77777777" w:rsidTr="00C85A97">
        <w:tc>
          <w:tcPr>
            <w:tcW w:w="4140" w:type="dxa"/>
            <w:vAlign w:val="bottom"/>
          </w:tcPr>
          <w:p w14:paraId="277A5BA7" w14:textId="77777777" w:rsidR="00E278C7" w:rsidRPr="0035030C" w:rsidRDefault="00E278C7" w:rsidP="00E278C7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1AEAA4" w14:textId="53239F36" w:rsidR="00E278C7" w:rsidRPr="0035030C" w:rsidRDefault="00DF4F0A" w:rsidP="00870FC2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A3ED34" w14:textId="6F3ABDF7" w:rsidR="00E278C7" w:rsidRPr="0035030C" w:rsidRDefault="00E278C7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591E09" w14:textId="1FA474A5" w:rsidR="00E278C7" w:rsidRPr="0035030C" w:rsidRDefault="00DF4F0A" w:rsidP="00DF4F0A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(950)</w:t>
            </w:r>
          </w:p>
        </w:tc>
        <w:tc>
          <w:tcPr>
            <w:tcW w:w="270" w:type="dxa"/>
          </w:tcPr>
          <w:p w14:paraId="56E219A2" w14:textId="77777777" w:rsidR="00E278C7" w:rsidRPr="0035030C" w:rsidRDefault="00E278C7" w:rsidP="00E278C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1400BA0A" w:rsidR="00E278C7" w:rsidRPr="0035030C" w:rsidRDefault="00E278C7" w:rsidP="00E278C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278C7" w:rsidRPr="0035030C" w14:paraId="5BFAC19E" w14:textId="77777777" w:rsidTr="00C85A97">
        <w:tc>
          <w:tcPr>
            <w:tcW w:w="4140" w:type="dxa"/>
            <w:vAlign w:val="bottom"/>
          </w:tcPr>
          <w:p w14:paraId="455FCA91" w14:textId="77777777" w:rsidR="00E278C7" w:rsidRPr="0035030C" w:rsidRDefault="00E278C7" w:rsidP="00E278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EAF625" w14:textId="189FAD7E" w:rsidR="00E278C7" w:rsidRPr="00C31564" w:rsidRDefault="00DF4F0A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6B6A29D1" w:rsidR="00E278C7" w:rsidRPr="001C5659" w:rsidRDefault="00E278C7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2779F" w14:textId="21640330" w:rsidR="00E278C7" w:rsidRPr="007B6180" w:rsidRDefault="00DF4F0A" w:rsidP="007C7C3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B61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="007B6180" w:rsidRPr="007B61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B61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270" w:type="dxa"/>
          </w:tcPr>
          <w:p w14:paraId="79A3CEAC" w14:textId="77777777" w:rsidR="00E278C7" w:rsidRPr="0035030C" w:rsidRDefault="00E278C7" w:rsidP="00E278C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114D56B7" w:rsidR="00E278C7" w:rsidRPr="0035030C" w:rsidRDefault="00E278C7" w:rsidP="00E278C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529D0809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7C3F7F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7C3F7F">
        <w:rPr>
          <w:rFonts w:asciiTheme="majorBidi" w:hAnsiTheme="majorBidi" w:cstheme="majorBidi"/>
          <w:spacing w:val="2"/>
          <w:lang w:val="en-US"/>
        </w:rPr>
        <w:t>47</w:t>
      </w:r>
      <w:r w:rsidR="007C3F7F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7C3F7F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7C3F7F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7C3F7F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7C3F7F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1A27FD">
        <w:rPr>
          <w:rFonts w:asciiTheme="majorBidi" w:hAnsiTheme="majorBidi" w:cstheme="majorBidi"/>
          <w:cs/>
        </w:rPr>
        <w:t>งบฐานะการเงิน</w:t>
      </w:r>
      <w:r w:rsidRPr="007A168E">
        <w:rPr>
          <w:rFonts w:asciiTheme="majorBidi" w:hAnsiTheme="majorBidi" w:cstheme="majorBidi"/>
          <w:cs/>
        </w:rPr>
        <w:t>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0C429874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</w:t>
      </w:r>
      <w:r w:rsidR="00DA6BA2">
        <w:rPr>
          <w:rFonts w:asciiTheme="majorBidi" w:hAnsiTheme="majorBidi" w:cstheme="majorBidi"/>
        </w:rPr>
        <w:br/>
      </w:r>
      <w:r w:rsidRPr="007A168E">
        <w:rPr>
          <w:rFonts w:asciiTheme="majorBidi" w:hAnsiTheme="majorBidi" w:cstheme="majorBidi"/>
          <w:cs/>
        </w:rPr>
        <w:t xml:space="preserve">มาให้บริษัทกู้ ในปี </w:t>
      </w:r>
      <w:r w:rsidR="007C3F7F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7C3F7F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="00DA6BA2">
        <w:rPr>
          <w:rFonts w:asciiTheme="majorBidi" w:hAnsiTheme="majorBidi" w:cstheme="majorBidi"/>
          <w:lang w:val="en-US"/>
        </w:rPr>
        <w:br/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>และบริษัทย่อยดังกล่าวได้ขายที่ดินบางส่วนที่ซื้อมาจากบริษัท</w:t>
      </w:r>
      <w:r w:rsidR="00DA6BA2">
        <w:rPr>
          <w:rFonts w:asciiTheme="majorBidi" w:hAnsiTheme="majorBidi" w:cstheme="majorBidi"/>
          <w:lang w:val="en-US"/>
        </w:rPr>
        <w:br/>
      </w:r>
      <w:r w:rsidRPr="007A168E">
        <w:rPr>
          <w:rFonts w:asciiTheme="majorBidi" w:hAnsiTheme="majorBidi" w:cstheme="majorBidi"/>
          <w:cs/>
          <w:lang w:val="en-US"/>
        </w:rPr>
        <w:t xml:space="preserve">เพื่อนำไปชำระหนี้คืนที่เกิดจากการซื้อที่ดินเป็นจำนวนเงิน </w:t>
      </w:r>
      <w:r w:rsidR="007C3F7F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68BE1B5D" w:rsidR="005C345C" w:rsidRPr="007A168E" w:rsidRDefault="00F36521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2748AF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B600F3">
        <w:rPr>
          <w:rFonts w:asciiTheme="majorBidi" w:hAnsiTheme="majorBidi" w:cstheme="majorBidi"/>
          <w:lang w:val="en-US"/>
        </w:rPr>
        <w:t xml:space="preserve">30 </w:t>
      </w:r>
      <w:r w:rsidR="00B600F3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7C3F7F">
        <w:rPr>
          <w:rFonts w:asciiTheme="majorBidi" w:hAnsiTheme="majorBidi" w:cstheme="majorBidi"/>
          <w:lang w:val="en-US"/>
        </w:rPr>
        <w:t>256</w:t>
      </w:r>
      <w:r w:rsidR="002B3546">
        <w:rPr>
          <w:rFonts w:asciiTheme="majorBidi" w:hAnsiTheme="majorBidi" w:cstheme="majorBidi"/>
          <w:lang w:val="en-US"/>
        </w:rPr>
        <w:t>9</w:t>
      </w:r>
      <w:r w:rsidR="009E462A" w:rsidRPr="002748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2748AF">
        <w:rPr>
          <w:rFonts w:asciiTheme="majorBidi" w:hAnsiTheme="majorBidi" w:cstheme="majorBidi"/>
          <w:spacing w:val="6"/>
          <w:cs/>
          <w:lang w:val="en-US"/>
        </w:rPr>
        <w:t>บริษัทมีลูกหนี้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</w:r>
      <w:r w:rsidR="000C0885">
        <w:rPr>
          <w:rFonts w:asciiTheme="majorBidi" w:hAnsiTheme="majorBidi" w:cstheme="majorBidi"/>
          <w:spacing w:val="6"/>
          <w:lang w:val="en-US"/>
        </w:rPr>
        <w:t>421</w:t>
      </w:r>
      <w:r w:rsidR="00160F81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(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256</w:t>
      </w:r>
      <w:r w:rsidR="002B3546">
        <w:rPr>
          <w:rFonts w:asciiTheme="majorBidi" w:hAnsiTheme="majorBidi" w:cstheme="majorBidi"/>
          <w:i/>
          <w:iCs/>
          <w:spacing w:val="6"/>
          <w:lang w:val="en-US"/>
        </w:rPr>
        <w:t>8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421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0C0885">
        <w:rPr>
          <w:rFonts w:asciiTheme="majorBidi" w:hAnsiTheme="majorBidi" w:cstheme="majorBidi"/>
          <w:spacing w:val="6"/>
          <w:lang w:val="en-US"/>
        </w:rPr>
        <w:t>35</w:t>
      </w:r>
      <w:r w:rsidR="009806BF">
        <w:rPr>
          <w:rFonts w:asciiTheme="majorBidi" w:hAnsiTheme="majorBidi" w:cstheme="majorBidi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</w:t>
      </w:r>
      <w:r w:rsidR="00EA1FAF">
        <w:rPr>
          <w:rFonts w:asciiTheme="majorBidi" w:hAnsiTheme="majorBidi" w:cstheme="majorBidi" w:hint="cs"/>
          <w:cs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(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256</w:t>
      </w:r>
      <w:r w:rsidR="002B3546">
        <w:rPr>
          <w:rFonts w:asciiTheme="majorBidi" w:hAnsiTheme="majorBidi" w:cstheme="majorBidi"/>
          <w:i/>
          <w:iCs/>
          <w:spacing w:val="6"/>
          <w:lang w:val="en-US"/>
        </w:rPr>
        <w:t>8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35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0C0885">
        <w:rPr>
          <w:rFonts w:asciiTheme="majorBidi" w:hAnsiTheme="majorBidi" w:cstheme="majorBidi"/>
          <w:spacing w:val="6"/>
          <w:lang w:val="en-US"/>
        </w:rPr>
        <w:t>134</w:t>
      </w:r>
      <w:r w:rsidR="009E3F2D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</w:t>
      </w:r>
      <w:r w:rsidR="00EA1FAF">
        <w:rPr>
          <w:rFonts w:asciiTheme="majorBidi" w:hAnsiTheme="majorBidi" w:cstheme="majorBidi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(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256</w:t>
      </w:r>
      <w:r w:rsidR="002B3546">
        <w:rPr>
          <w:rFonts w:asciiTheme="majorBidi" w:hAnsiTheme="majorBidi" w:cstheme="majorBidi"/>
          <w:i/>
          <w:iCs/>
          <w:spacing w:val="6"/>
          <w:lang w:val="en-US"/>
        </w:rPr>
        <w:t>8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134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ได้แสดงใน</w:t>
      </w:r>
      <w:r w:rsidR="001A27FD">
        <w:rPr>
          <w:rFonts w:asciiTheme="majorBidi" w:hAnsiTheme="majorBidi" w:cstheme="majorBidi"/>
          <w:cs/>
          <w:lang w:val="en-US"/>
        </w:rPr>
        <w:t>งบฐานะการเงิน</w:t>
      </w:r>
      <w:r w:rsidR="00D273AE" w:rsidRPr="007A168E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27BD8604" w14:textId="3B767363" w:rsidR="00705C89" w:rsidRDefault="00705C8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3243E" w:rsidRPr="007A168E" w14:paraId="0D694737" w14:textId="77777777" w:rsidTr="00C85A97">
        <w:trPr>
          <w:tblHeader/>
        </w:trPr>
        <w:tc>
          <w:tcPr>
            <w:tcW w:w="414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6159" w:rsidRPr="007A168E" w14:paraId="0506C28D" w14:textId="77777777" w:rsidTr="00C85A97">
        <w:trPr>
          <w:tblHeader/>
        </w:trPr>
        <w:tc>
          <w:tcPr>
            <w:tcW w:w="4140" w:type="dxa"/>
          </w:tcPr>
          <w:p w14:paraId="7917EC9C" w14:textId="77777777" w:rsidR="00D86159" w:rsidRPr="007A168E" w:rsidRDefault="00D86159" w:rsidP="00D8615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63A54E06" w:rsidR="00D86159" w:rsidRPr="007A168E" w:rsidRDefault="00B600F3" w:rsidP="00D86159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CA70633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58E53" w14:textId="42281A3C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051B7AE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006A85" w14:textId="0D807E62" w:rsidR="00D86159" w:rsidRPr="007A168E" w:rsidRDefault="00B600F3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D036821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E7E78" w14:textId="575D61F3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86159" w:rsidRPr="007A168E" w14:paraId="797B0FF2" w14:textId="77777777" w:rsidTr="00C85A97">
        <w:trPr>
          <w:tblHeader/>
        </w:trPr>
        <w:tc>
          <w:tcPr>
            <w:tcW w:w="4140" w:type="dxa"/>
          </w:tcPr>
          <w:p w14:paraId="1ADDCA19" w14:textId="6F623F8F" w:rsidR="00D86159" w:rsidRPr="007A168E" w:rsidRDefault="00D86159" w:rsidP="00D8615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21149641" w:rsidR="00D86159" w:rsidRPr="007A168E" w:rsidRDefault="00D86159" w:rsidP="00D86159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C6A2DD6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D56CA" w14:textId="5E4986FD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DA75A86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48AA09" w14:textId="339E51D7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6AFEF90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64E6A" w14:textId="0081DA80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1C5604" w:rsidRPr="007A168E" w14:paraId="3DC0D898" w14:textId="77777777" w:rsidTr="00C85A97">
        <w:trPr>
          <w:tblHeader/>
        </w:trPr>
        <w:tc>
          <w:tcPr>
            <w:tcW w:w="4140" w:type="dxa"/>
          </w:tcPr>
          <w:p w14:paraId="011FB62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89B6D6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0EBC1602" w14:textId="77777777" w:rsidTr="00C85A97">
        <w:trPr>
          <w:tblHeader/>
        </w:trPr>
        <w:tc>
          <w:tcPr>
            <w:tcW w:w="4140" w:type="dxa"/>
          </w:tcPr>
          <w:p w14:paraId="2A420BCC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42CB5D03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12930650" w14:textId="77777777" w:rsidTr="00C85A97">
        <w:tc>
          <w:tcPr>
            <w:tcW w:w="4140" w:type="dxa"/>
          </w:tcPr>
          <w:p w14:paraId="60A4FD00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1E973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5CF5F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14D3F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D4CA4" w14:textId="77777777" w:rsidR="001C5604" w:rsidRPr="007A168E" w:rsidRDefault="001C5604" w:rsidP="001C5604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3218D9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044F9" w14:textId="77777777" w:rsidR="001C5604" w:rsidRPr="007A168E" w:rsidRDefault="001C5604" w:rsidP="001C5604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846F6" w:rsidRPr="007A168E" w14:paraId="4F008509" w14:textId="77777777" w:rsidTr="00C85A97">
        <w:tc>
          <w:tcPr>
            <w:tcW w:w="4140" w:type="dxa"/>
            <w:vAlign w:val="bottom"/>
          </w:tcPr>
          <w:p w14:paraId="1DFA11C4" w14:textId="77777777" w:rsidR="002846F6" w:rsidRPr="007A168E" w:rsidRDefault="002846F6" w:rsidP="002846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1D8850C4" w14:textId="68F97BD9" w:rsidR="002846F6" w:rsidRPr="007A168E" w:rsidRDefault="002846F6" w:rsidP="002846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8F2A66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A5190" w14:textId="510C2905" w:rsidR="002846F6" w:rsidRPr="001C5604" w:rsidRDefault="002846F6" w:rsidP="002846F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F7D83A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F1DE3" w14:textId="7A8F216E" w:rsidR="002846F6" w:rsidRPr="007A168E" w:rsidRDefault="002846F6" w:rsidP="002846F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97,702</w:t>
            </w:r>
          </w:p>
        </w:tc>
        <w:tc>
          <w:tcPr>
            <w:tcW w:w="270" w:type="dxa"/>
          </w:tcPr>
          <w:p w14:paraId="349A47D6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2A354" w14:textId="41BF9B49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2846F6" w:rsidRPr="007A168E" w14:paraId="75BB4272" w14:textId="77777777" w:rsidTr="00C85A97">
        <w:tc>
          <w:tcPr>
            <w:tcW w:w="4140" w:type="dxa"/>
            <w:vAlign w:val="bottom"/>
          </w:tcPr>
          <w:p w14:paraId="61FC9AF6" w14:textId="77777777" w:rsidR="002846F6" w:rsidRPr="007A168E" w:rsidRDefault="002846F6" w:rsidP="002846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32D1B067" w14:textId="46112C3E" w:rsidR="002846F6" w:rsidRPr="007A168E" w:rsidRDefault="002846F6" w:rsidP="002846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691B83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513DFE" w14:textId="5302A75F" w:rsidR="002846F6" w:rsidRPr="007A168E" w:rsidRDefault="002846F6" w:rsidP="002846F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C4051A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48964" w14:textId="3D5BC26D" w:rsidR="002846F6" w:rsidRPr="007A168E" w:rsidRDefault="002846F6" w:rsidP="002846F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32,158</w:t>
            </w:r>
          </w:p>
        </w:tc>
        <w:tc>
          <w:tcPr>
            <w:tcW w:w="270" w:type="dxa"/>
          </w:tcPr>
          <w:p w14:paraId="7F179E16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8AD40" w14:textId="34CB8DE5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</w:tr>
      <w:tr w:rsidR="002846F6" w:rsidRPr="007A168E" w14:paraId="71625387" w14:textId="77777777" w:rsidTr="00C85A97">
        <w:tc>
          <w:tcPr>
            <w:tcW w:w="4140" w:type="dxa"/>
            <w:vAlign w:val="bottom"/>
          </w:tcPr>
          <w:p w14:paraId="3DFB0CA5" w14:textId="77777777" w:rsidR="002846F6" w:rsidRPr="007A168E" w:rsidRDefault="002846F6" w:rsidP="002846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320E763" w14:textId="1BDB1C65" w:rsidR="002846F6" w:rsidRPr="007A168E" w:rsidRDefault="002846F6" w:rsidP="002846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59ABD1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12528" w14:textId="35B39C77" w:rsidR="002846F6" w:rsidRPr="007A168E" w:rsidRDefault="002846F6" w:rsidP="002846F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9B13CD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35E08" w14:textId="27957196" w:rsidR="002846F6" w:rsidRPr="007A168E" w:rsidRDefault="002846F6" w:rsidP="002846F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1,227</w:t>
            </w:r>
          </w:p>
        </w:tc>
        <w:tc>
          <w:tcPr>
            <w:tcW w:w="270" w:type="dxa"/>
          </w:tcPr>
          <w:p w14:paraId="6A4B16D5" w14:textId="77777777" w:rsidR="002846F6" w:rsidRPr="00F65602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B7DB3B" w14:textId="6A6ECDB6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2846F6" w:rsidRPr="007A168E" w14:paraId="4A47BFD9" w14:textId="77777777" w:rsidTr="00C85A97">
        <w:tc>
          <w:tcPr>
            <w:tcW w:w="4140" w:type="dxa"/>
          </w:tcPr>
          <w:p w14:paraId="642B4DDD" w14:textId="77777777" w:rsidR="002846F6" w:rsidRPr="007A168E" w:rsidRDefault="002846F6" w:rsidP="002846F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6C56FFCF" w14:textId="3FDD0850" w:rsidR="002846F6" w:rsidRPr="007A168E" w:rsidRDefault="002846F6" w:rsidP="002846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A090F3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591B9" w14:textId="7DB07891" w:rsidR="002846F6" w:rsidRPr="007A168E" w:rsidRDefault="002846F6" w:rsidP="002846F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1418B6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4C1EE" w14:textId="0505517C" w:rsidR="002846F6" w:rsidRPr="007A168E" w:rsidRDefault="002846F6" w:rsidP="002846F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3,376</w:t>
            </w:r>
          </w:p>
        </w:tc>
        <w:tc>
          <w:tcPr>
            <w:tcW w:w="270" w:type="dxa"/>
          </w:tcPr>
          <w:p w14:paraId="7B9089B2" w14:textId="77777777" w:rsidR="002846F6" w:rsidRPr="00F65602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FF6161" w14:textId="4442CE6D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2846F6" w:rsidRPr="007A168E" w14:paraId="4390F29D" w14:textId="77777777" w:rsidTr="00C85A97">
        <w:tc>
          <w:tcPr>
            <w:tcW w:w="4140" w:type="dxa"/>
          </w:tcPr>
          <w:p w14:paraId="3D97BA2E" w14:textId="77777777" w:rsidR="002846F6" w:rsidRPr="007A168E" w:rsidRDefault="002846F6" w:rsidP="002846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00CE4218" w14:textId="1D94B2B1" w:rsidR="002846F6" w:rsidRPr="007A168E" w:rsidRDefault="002846F6" w:rsidP="002846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CA3BDC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70FB0" w14:textId="06054263" w:rsidR="002846F6" w:rsidRPr="007A168E" w:rsidRDefault="002846F6" w:rsidP="002846F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D18AB8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C37CC0" w14:textId="6F33FC66" w:rsidR="002846F6" w:rsidRPr="007A168E" w:rsidRDefault="002846F6" w:rsidP="002846F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2F95C892" w14:textId="77777777" w:rsidR="002846F6" w:rsidRPr="00F65602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3C4788" w14:textId="661EACA7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2846F6" w:rsidRPr="007A168E" w14:paraId="1EC406B6" w14:textId="77777777" w:rsidTr="00C85A97">
        <w:tc>
          <w:tcPr>
            <w:tcW w:w="4140" w:type="dxa"/>
          </w:tcPr>
          <w:p w14:paraId="32D10381" w14:textId="3F7DC516" w:rsidR="002846F6" w:rsidRPr="00FE7186" w:rsidRDefault="002846F6" w:rsidP="002846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ฟาร์มมาซูติคอลล์ จำกัด</w:t>
            </w:r>
          </w:p>
        </w:tc>
        <w:tc>
          <w:tcPr>
            <w:tcW w:w="1080" w:type="dxa"/>
          </w:tcPr>
          <w:p w14:paraId="17803F56" w14:textId="6C97EAAB" w:rsidR="002846F6" w:rsidRPr="007A168E" w:rsidRDefault="002846F6" w:rsidP="002846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0A870E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C027E" w14:textId="789C9532" w:rsidR="002846F6" w:rsidRPr="007A168E" w:rsidRDefault="002846F6" w:rsidP="002846F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2896E1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1204A" w14:textId="5B1601E6" w:rsidR="002846F6" w:rsidRPr="007A168E" w:rsidRDefault="002846F6" w:rsidP="002846F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5CB07599" w14:textId="77777777" w:rsidR="002846F6" w:rsidRPr="00F65602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9C49B1" w14:textId="3E8FB4C3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2846F6" w:rsidRPr="007A168E" w14:paraId="20720AB2" w14:textId="77777777" w:rsidTr="00C85A97">
        <w:tc>
          <w:tcPr>
            <w:tcW w:w="4140" w:type="dxa"/>
          </w:tcPr>
          <w:p w14:paraId="2AB85272" w14:textId="77777777" w:rsidR="002846F6" w:rsidRPr="007A168E" w:rsidRDefault="002846F6" w:rsidP="002846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C3F97FB" w14:textId="77777777" w:rsidR="002846F6" w:rsidRPr="007A168E" w:rsidRDefault="002846F6" w:rsidP="002846F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B67DB5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1569B" w14:textId="77777777" w:rsidR="002846F6" w:rsidRPr="007A168E" w:rsidRDefault="002846F6" w:rsidP="002846F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644796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AFFB5" w14:textId="77777777" w:rsidR="002846F6" w:rsidRPr="007A168E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D0C821" w14:textId="77777777" w:rsidR="002846F6" w:rsidRPr="00F65602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9A59C1" w14:textId="77777777" w:rsidR="002846F6" w:rsidRPr="007A168E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846F6" w:rsidRPr="007A168E" w14:paraId="630924ED" w14:textId="77777777" w:rsidTr="00C85A97">
        <w:tc>
          <w:tcPr>
            <w:tcW w:w="4140" w:type="dxa"/>
          </w:tcPr>
          <w:p w14:paraId="52111060" w14:textId="77777777" w:rsidR="002846F6" w:rsidRPr="007A168E" w:rsidRDefault="002846F6" w:rsidP="002846F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73AE182D" w14:textId="54DAA408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1,205</w:t>
            </w:r>
          </w:p>
        </w:tc>
        <w:tc>
          <w:tcPr>
            <w:tcW w:w="270" w:type="dxa"/>
          </w:tcPr>
          <w:p w14:paraId="78E2665D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DECE8" w14:textId="41EB913A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19F64225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545252" w14:textId="7653BB34" w:rsidR="002846F6" w:rsidRPr="007A168E" w:rsidRDefault="002846F6" w:rsidP="002846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E6D534" w14:textId="77777777" w:rsidR="002846F6" w:rsidRPr="00F65602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8DF551" w14:textId="382F6E5D" w:rsidR="002846F6" w:rsidRPr="007A168E" w:rsidRDefault="002846F6" w:rsidP="002846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46F6" w:rsidRPr="007A168E" w14:paraId="6683C158" w14:textId="77777777" w:rsidTr="00C85A97">
        <w:tc>
          <w:tcPr>
            <w:tcW w:w="4140" w:type="dxa"/>
          </w:tcPr>
          <w:p w14:paraId="70DA85A4" w14:textId="77777777" w:rsidR="002846F6" w:rsidRPr="007A168E" w:rsidRDefault="002846F6" w:rsidP="002846F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0A45D3DA" w14:textId="280D6207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141,766</w:t>
            </w:r>
          </w:p>
        </w:tc>
        <w:tc>
          <w:tcPr>
            <w:tcW w:w="270" w:type="dxa"/>
          </w:tcPr>
          <w:p w14:paraId="33DCFBA2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E3A7C" w14:textId="7EC01FFA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1A068F93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EBCCB" w14:textId="2CFD6B73" w:rsidR="002846F6" w:rsidRPr="007A168E" w:rsidRDefault="002846F6" w:rsidP="002846F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141,618</w:t>
            </w:r>
          </w:p>
        </w:tc>
        <w:tc>
          <w:tcPr>
            <w:tcW w:w="270" w:type="dxa"/>
          </w:tcPr>
          <w:p w14:paraId="185D68AD" w14:textId="77777777" w:rsidR="002846F6" w:rsidRPr="00F65602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857FC6" w14:textId="1FB37F9D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2846F6" w:rsidRPr="007A168E" w14:paraId="79B81AB0" w14:textId="77777777" w:rsidTr="00C85A97">
        <w:tc>
          <w:tcPr>
            <w:tcW w:w="4140" w:type="dxa"/>
          </w:tcPr>
          <w:p w14:paraId="679D34D1" w14:textId="732F44E5" w:rsidR="002846F6" w:rsidRPr="007A168E" w:rsidRDefault="002846F6" w:rsidP="002846F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15002CB1" w14:textId="1ECBBB48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192,757</w:t>
            </w:r>
          </w:p>
        </w:tc>
        <w:tc>
          <w:tcPr>
            <w:tcW w:w="270" w:type="dxa"/>
          </w:tcPr>
          <w:p w14:paraId="42BF31F5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C4B90" w14:textId="6E3E4FD1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70" w:type="dxa"/>
          </w:tcPr>
          <w:p w14:paraId="731B98B1" w14:textId="77777777" w:rsidR="002846F6" w:rsidRPr="007A168E" w:rsidRDefault="002846F6" w:rsidP="002846F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DC626" w14:textId="233934D1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186,983</w:t>
            </w:r>
          </w:p>
        </w:tc>
        <w:tc>
          <w:tcPr>
            <w:tcW w:w="270" w:type="dxa"/>
          </w:tcPr>
          <w:p w14:paraId="7F675F6A" w14:textId="77777777" w:rsidR="002846F6" w:rsidRPr="00F65602" w:rsidRDefault="002846F6" w:rsidP="002846F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C46DE1" w14:textId="6794EE9C" w:rsidR="002846F6" w:rsidRPr="007A168E" w:rsidRDefault="002846F6" w:rsidP="002846F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2846F6" w:rsidRPr="007A168E" w14:paraId="11C90401" w14:textId="77777777" w:rsidTr="00C85A97">
        <w:tc>
          <w:tcPr>
            <w:tcW w:w="4140" w:type="dxa"/>
            <w:vAlign w:val="bottom"/>
          </w:tcPr>
          <w:p w14:paraId="26E4DCDB" w14:textId="77777777" w:rsidR="002846F6" w:rsidRPr="007A168E" w:rsidRDefault="002846F6" w:rsidP="002846F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98E68" w14:textId="512142FB" w:rsidR="002846F6" w:rsidRPr="00C85A97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335,728</w:t>
            </w:r>
          </w:p>
        </w:tc>
        <w:tc>
          <w:tcPr>
            <w:tcW w:w="270" w:type="dxa"/>
          </w:tcPr>
          <w:p w14:paraId="64D9053E" w14:textId="77777777" w:rsidR="002846F6" w:rsidRPr="007A168E" w:rsidRDefault="002846F6" w:rsidP="002846F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6344EB30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62A14842" w14:textId="77777777" w:rsidR="002846F6" w:rsidRPr="007A168E" w:rsidRDefault="002846F6" w:rsidP="002846F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5DFEB1" w14:textId="3C9781DC" w:rsidR="002846F6" w:rsidRPr="007A168E" w:rsidRDefault="002846F6" w:rsidP="002846F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463,302</w:t>
            </w:r>
          </w:p>
        </w:tc>
        <w:tc>
          <w:tcPr>
            <w:tcW w:w="270" w:type="dxa"/>
          </w:tcPr>
          <w:p w14:paraId="1100A9AA" w14:textId="77777777" w:rsidR="002846F6" w:rsidRPr="007A168E" w:rsidRDefault="002846F6" w:rsidP="002846F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43C141BE" w:rsidR="002846F6" w:rsidRPr="007A168E" w:rsidRDefault="002846F6" w:rsidP="002846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</w:tr>
    </w:tbl>
    <w:p w14:paraId="4C633205" w14:textId="3D6E31A9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</w:p>
    <w:p w14:paraId="4773E301" w14:textId="77777777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92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57"/>
      </w:tblGrid>
      <w:tr w:rsidR="002B672B" w:rsidRPr="007A168E" w14:paraId="2DEDD71F" w14:textId="77777777" w:rsidTr="00C85A97">
        <w:trPr>
          <w:tblHeader/>
        </w:trPr>
        <w:tc>
          <w:tcPr>
            <w:tcW w:w="414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666" w:rsidRPr="007A168E" w14:paraId="7F977407" w14:textId="77777777" w:rsidTr="00C85A97">
        <w:trPr>
          <w:tblHeader/>
        </w:trPr>
        <w:tc>
          <w:tcPr>
            <w:tcW w:w="4140" w:type="dxa"/>
          </w:tcPr>
          <w:p w14:paraId="1862972E" w14:textId="77777777" w:rsidR="009A7666" w:rsidRPr="007A168E" w:rsidRDefault="009A7666" w:rsidP="009A7666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4E8E2A" w14:textId="38B32AE8" w:rsidR="009A7666" w:rsidRPr="007A168E" w:rsidRDefault="00B600F3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5B09B8D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C5634" w14:textId="40BA0CB6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293C49B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EA6599" w14:textId="2E68AC76" w:rsidR="009A7666" w:rsidRPr="007A168E" w:rsidRDefault="00B600F3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04858A7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7DCFBE" w14:textId="77409C59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A7666" w:rsidRPr="007A168E" w14:paraId="64272A8E" w14:textId="77777777" w:rsidTr="00C85A97">
        <w:trPr>
          <w:tblHeader/>
        </w:trPr>
        <w:tc>
          <w:tcPr>
            <w:tcW w:w="4140" w:type="dxa"/>
          </w:tcPr>
          <w:p w14:paraId="704B1FBC" w14:textId="77777777" w:rsidR="009A7666" w:rsidRPr="007A168E" w:rsidRDefault="009A7666" w:rsidP="009A7666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0D5E6B" w14:textId="10BB1BBF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54EBF0BB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F292C" w14:textId="04F7BB30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B5B64C2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355657" w14:textId="1506D766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53E4F27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26F5545" w14:textId="160F5416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1C5604" w:rsidRPr="007A168E" w14:paraId="3038E7D8" w14:textId="77777777" w:rsidTr="00C85A97">
        <w:trPr>
          <w:tblHeader/>
        </w:trPr>
        <w:tc>
          <w:tcPr>
            <w:tcW w:w="4140" w:type="dxa"/>
          </w:tcPr>
          <w:p w14:paraId="4D987868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7" w:type="dxa"/>
            <w:gridSpan w:val="7"/>
          </w:tcPr>
          <w:p w14:paraId="6D4FFA0E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7BA9A49B" w14:textId="77777777" w:rsidTr="00C85A97">
        <w:tc>
          <w:tcPr>
            <w:tcW w:w="4140" w:type="dxa"/>
          </w:tcPr>
          <w:p w14:paraId="12230D9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107" w:type="dxa"/>
            <w:gridSpan w:val="7"/>
          </w:tcPr>
          <w:p w14:paraId="65CCC4E0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00B19E05" w14:textId="77777777" w:rsidTr="00C85A97">
        <w:tc>
          <w:tcPr>
            <w:tcW w:w="4140" w:type="dxa"/>
          </w:tcPr>
          <w:p w14:paraId="361CC957" w14:textId="77777777" w:rsidR="001C5604" w:rsidRPr="008228BD" w:rsidRDefault="001C5604" w:rsidP="008228BD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28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107" w:type="dxa"/>
            <w:gridSpan w:val="7"/>
          </w:tcPr>
          <w:p w14:paraId="0964F25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4DD43471" w14:textId="77777777" w:rsidTr="00C85A97">
        <w:tc>
          <w:tcPr>
            <w:tcW w:w="4140" w:type="dxa"/>
          </w:tcPr>
          <w:p w14:paraId="3907D1F3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C0E309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B09F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92A68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CB90B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85C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018A2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1CDC39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AA7" w:rsidRPr="007A168E" w14:paraId="0AB3E23F" w14:textId="77777777" w:rsidTr="00C85A97">
        <w:tc>
          <w:tcPr>
            <w:tcW w:w="4140" w:type="dxa"/>
          </w:tcPr>
          <w:p w14:paraId="60ECB7AE" w14:textId="77777777" w:rsidR="00991AA7" w:rsidRPr="007A168E" w:rsidRDefault="00991AA7" w:rsidP="00991AA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744F7CE1" w14:textId="2D982FB1" w:rsidR="00991AA7" w:rsidRPr="007A168E" w:rsidRDefault="00991AA7" w:rsidP="00991AA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76A872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8D5AF" w14:textId="67C1A4C6" w:rsidR="00991AA7" w:rsidRPr="000A7697" w:rsidRDefault="00991AA7" w:rsidP="00991AA7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9A843A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F5D0A" w14:textId="67C41640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1,824</w:t>
            </w:r>
          </w:p>
        </w:tc>
        <w:tc>
          <w:tcPr>
            <w:tcW w:w="270" w:type="dxa"/>
          </w:tcPr>
          <w:p w14:paraId="00313CC7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BF54062" w14:textId="2F89DE35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991AA7" w:rsidRPr="007A168E" w14:paraId="2FFE6344" w14:textId="77777777" w:rsidTr="00C85A97">
        <w:tc>
          <w:tcPr>
            <w:tcW w:w="4140" w:type="dxa"/>
            <w:vAlign w:val="bottom"/>
          </w:tcPr>
          <w:p w14:paraId="31FB494E" w14:textId="77777777" w:rsidR="00991AA7" w:rsidRPr="007A168E" w:rsidRDefault="00991AA7" w:rsidP="00991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1037F494" w14:textId="426A5C83" w:rsidR="00991AA7" w:rsidRPr="007A168E" w:rsidRDefault="00991AA7" w:rsidP="00991AA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AE90EE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AD905" w14:textId="02EEB029" w:rsidR="00991AA7" w:rsidRPr="007A168E" w:rsidRDefault="00991AA7" w:rsidP="00991AA7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64777E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92571" w14:textId="17E27665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766,382</w:t>
            </w:r>
          </w:p>
        </w:tc>
        <w:tc>
          <w:tcPr>
            <w:tcW w:w="270" w:type="dxa"/>
          </w:tcPr>
          <w:p w14:paraId="642E45E0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E3B9CE2" w14:textId="462A7449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991AA7" w:rsidRPr="007A168E" w14:paraId="52595946" w14:textId="77777777" w:rsidTr="00C85A97">
        <w:tc>
          <w:tcPr>
            <w:tcW w:w="4140" w:type="dxa"/>
            <w:vAlign w:val="bottom"/>
          </w:tcPr>
          <w:p w14:paraId="4D330763" w14:textId="77777777" w:rsidR="00991AA7" w:rsidRPr="007A168E" w:rsidRDefault="00991AA7" w:rsidP="00991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39AF3915" w14:textId="056BE4CF" w:rsidR="00991AA7" w:rsidRPr="007A168E" w:rsidRDefault="00991AA7" w:rsidP="00991AA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2DA57C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24B21" w14:textId="12A2F564" w:rsidR="00991AA7" w:rsidRPr="007A168E" w:rsidRDefault="00991AA7" w:rsidP="00991AA7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791CF6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8D977" w14:textId="7CDB1CFC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2,405</w:t>
            </w:r>
          </w:p>
        </w:tc>
        <w:tc>
          <w:tcPr>
            <w:tcW w:w="270" w:type="dxa"/>
          </w:tcPr>
          <w:p w14:paraId="389B8ABD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2264CB3" w14:textId="780FB5EF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991AA7" w:rsidRPr="007A168E" w14:paraId="0CAA3DDD" w14:textId="77777777" w:rsidTr="00C85A97">
        <w:tc>
          <w:tcPr>
            <w:tcW w:w="4140" w:type="dxa"/>
            <w:vAlign w:val="bottom"/>
          </w:tcPr>
          <w:p w14:paraId="2C3DAFB4" w14:textId="77777777" w:rsidR="00991AA7" w:rsidRPr="007A168E" w:rsidRDefault="00991AA7" w:rsidP="00991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558A61BC" w14:textId="17359D29" w:rsidR="00991AA7" w:rsidRPr="007A168E" w:rsidRDefault="00991AA7" w:rsidP="00991AA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D43EDE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C8EC2" w14:textId="70B05E6C" w:rsidR="00991AA7" w:rsidRPr="007A168E" w:rsidRDefault="00991AA7" w:rsidP="00991AA7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7D8696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107BB" w14:textId="2C8080A0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6,351</w:t>
            </w:r>
          </w:p>
        </w:tc>
        <w:tc>
          <w:tcPr>
            <w:tcW w:w="270" w:type="dxa"/>
          </w:tcPr>
          <w:p w14:paraId="30B23F3E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130EABD" w14:textId="1F7E8E0E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991AA7" w:rsidRPr="007A168E" w14:paraId="39F3F12C" w14:textId="77777777" w:rsidTr="00C85A97">
        <w:tc>
          <w:tcPr>
            <w:tcW w:w="4140" w:type="dxa"/>
            <w:vAlign w:val="bottom"/>
          </w:tcPr>
          <w:p w14:paraId="7A13FBA8" w14:textId="77777777" w:rsidR="00991AA7" w:rsidRPr="007A168E" w:rsidRDefault="00991AA7" w:rsidP="00991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6BAA5AF5" w14:textId="7EDAFE10" w:rsidR="00991AA7" w:rsidRPr="007A168E" w:rsidRDefault="00991AA7" w:rsidP="00991AA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705DD2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BFBA8" w14:textId="522619BE" w:rsidR="00991AA7" w:rsidRPr="007A168E" w:rsidRDefault="00991AA7" w:rsidP="00991AA7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8248FB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882B" w14:textId="1A2BEEA9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4,402</w:t>
            </w:r>
          </w:p>
        </w:tc>
        <w:tc>
          <w:tcPr>
            <w:tcW w:w="270" w:type="dxa"/>
          </w:tcPr>
          <w:p w14:paraId="5612C24C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8B4C4F0" w14:textId="40147C6C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991AA7" w:rsidRPr="007A168E" w14:paraId="4A47471C" w14:textId="77777777" w:rsidTr="00C85A97">
        <w:tc>
          <w:tcPr>
            <w:tcW w:w="4140" w:type="dxa"/>
            <w:vAlign w:val="bottom"/>
          </w:tcPr>
          <w:p w14:paraId="5E77F17C" w14:textId="77777777" w:rsidR="00991AA7" w:rsidRPr="007A168E" w:rsidRDefault="00991AA7" w:rsidP="00991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3A780D58" w14:textId="3251B9A7" w:rsidR="00991AA7" w:rsidRPr="007A168E" w:rsidRDefault="00991AA7" w:rsidP="00991AA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A4C701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349A2" w14:textId="5444D4FD" w:rsidR="00991AA7" w:rsidRPr="007A168E" w:rsidRDefault="00991AA7" w:rsidP="00991AA7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DC7E46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4CFF" w14:textId="5BA50747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1,078</w:t>
            </w:r>
          </w:p>
        </w:tc>
        <w:tc>
          <w:tcPr>
            <w:tcW w:w="270" w:type="dxa"/>
          </w:tcPr>
          <w:p w14:paraId="57C7BF5B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504F567" w14:textId="3465D02D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991AA7" w:rsidRPr="007A168E" w14:paraId="794B3AEF" w14:textId="77777777" w:rsidTr="00C85A97">
        <w:tc>
          <w:tcPr>
            <w:tcW w:w="4140" w:type="dxa"/>
            <w:vAlign w:val="bottom"/>
          </w:tcPr>
          <w:p w14:paraId="2B7FDD15" w14:textId="77777777" w:rsidR="00991AA7" w:rsidRPr="007A168E" w:rsidRDefault="00991AA7" w:rsidP="00991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080" w:type="dxa"/>
          </w:tcPr>
          <w:p w14:paraId="63513549" w14:textId="044C0FAB" w:rsidR="00991AA7" w:rsidRPr="007A168E" w:rsidRDefault="00991AA7" w:rsidP="00991AA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761660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2714" w14:textId="1410E2A2" w:rsidR="00991AA7" w:rsidRPr="007A168E" w:rsidRDefault="00991AA7" w:rsidP="00991AA7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F93209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16234" w14:textId="5C515E35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15,409</w:t>
            </w:r>
          </w:p>
        </w:tc>
        <w:tc>
          <w:tcPr>
            <w:tcW w:w="270" w:type="dxa"/>
          </w:tcPr>
          <w:p w14:paraId="5421440C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B3C746D" w14:textId="54C1B375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991AA7" w:rsidRPr="007A168E" w14:paraId="54A75940" w14:textId="77777777" w:rsidTr="00C85A97">
        <w:tc>
          <w:tcPr>
            <w:tcW w:w="4140" w:type="dxa"/>
            <w:vAlign w:val="bottom"/>
          </w:tcPr>
          <w:p w14:paraId="0A9CF7F4" w14:textId="69E8D34C" w:rsidR="00991AA7" w:rsidRPr="0092751B" w:rsidRDefault="00991AA7" w:rsidP="00991AA7">
            <w:pPr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</w:tcPr>
          <w:p w14:paraId="42E104A9" w14:textId="7501B7FC" w:rsidR="00991AA7" w:rsidRDefault="00991AA7" w:rsidP="00991AA7">
            <w:pPr>
              <w:tabs>
                <w:tab w:val="left" w:pos="510"/>
              </w:tabs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7CAA00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29D56" w14:textId="00130810" w:rsidR="00991AA7" w:rsidRDefault="00991AA7" w:rsidP="00991AA7">
            <w:pPr>
              <w:spacing w:line="240" w:lineRule="atLeast"/>
              <w:ind w:left="-9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AAD632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7E97E" w14:textId="389800C1" w:rsidR="00991AA7" w:rsidRDefault="00991AA7" w:rsidP="00991AA7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F582DA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9A9DD9C" w14:textId="6E3FD789" w:rsidR="00991AA7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</w:tr>
      <w:tr w:rsidR="00991AA7" w:rsidRPr="007A168E" w14:paraId="388E0FD4" w14:textId="77777777" w:rsidTr="00C85A97">
        <w:tc>
          <w:tcPr>
            <w:tcW w:w="4140" w:type="dxa"/>
          </w:tcPr>
          <w:p w14:paraId="5620CBA6" w14:textId="77777777" w:rsidR="00991AA7" w:rsidRPr="007A168E" w:rsidRDefault="00991AA7" w:rsidP="00991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3317DA4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ADCA5A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8CD5E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2B4D7E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8930C" w14:textId="77777777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3DF6A6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32BF621" w14:textId="77777777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1AA7" w:rsidRPr="007A168E" w14:paraId="788C7839" w14:textId="77777777" w:rsidTr="00C85A97">
        <w:tc>
          <w:tcPr>
            <w:tcW w:w="4140" w:type="dxa"/>
            <w:vAlign w:val="bottom"/>
          </w:tcPr>
          <w:p w14:paraId="3D020890" w14:textId="77777777" w:rsidR="00991AA7" w:rsidRPr="007A168E" w:rsidRDefault="00991AA7" w:rsidP="00991AA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</w:tcPr>
          <w:p w14:paraId="120F6045" w14:textId="303E8619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4,061</w:t>
            </w:r>
          </w:p>
        </w:tc>
        <w:tc>
          <w:tcPr>
            <w:tcW w:w="270" w:type="dxa"/>
          </w:tcPr>
          <w:p w14:paraId="72ECF661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4D3BD" w14:textId="541C94C4" w:rsidR="00991AA7" w:rsidRPr="00E65524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3F2BADBC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4E85B" w14:textId="68E067AB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4,037</w:t>
            </w:r>
          </w:p>
        </w:tc>
        <w:tc>
          <w:tcPr>
            <w:tcW w:w="270" w:type="dxa"/>
          </w:tcPr>
          <w:p w14:paraId="7C42A37A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38676E8" w14:textId="6F53F0F8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  <w:tr w:rsidR="00991AA7" w:rsidRPr="007A168E" w14:paraId="15782904" w14:textId="77777777" w:rsidTr="00C85A97">
        <w:tc>
          <w:tcPr>
            <w:tcW w:w="4140" w:type="dxa"/>
          </w:tcPr>
          <w:p w14:paraId="3FED09A9" w14:textId="77777777" w:rsidR="00991AA7" w:rsidRPr="007A168E" w:rsidRDefault="00991AA7" w:rsidP="00991AA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vAlign w:val="bottom"/>
          </w:tcPr>
          <w:p w14:paraId="0398620E" w14:textId="685439DB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07F65568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37319A" w14:textId="51AE5134" w:rsidR="00991AA7" w:rsidRPr="00E65524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076AAFA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89FDFA" w14:textId="03F5F3E0" w:rsidR="00991AA7" w:rsidRPr="007A168E" w:rsidRDefault="00991AA7" w:rsidP="00991AA7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E152C2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230CEBE" w14:textId="5EBEF1B3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91AA7" w:rsidRPr="007A168E" w14:paraId="544A836D" w14:textId="77777777" w:rsidTr="00C85A97">
        <w:tc>
          <w:tcPr>
            <w:tcW w:w="4140" w:type="dxa"/>
          </w:tcPr>
          <w:p w14:paraId="3DCA37B3" w14:textId="77777777" w:rsidR="00991AA7" w:rsidRPr="007A168E" w:rsidRDefault="00991AA7" w:rsidP="00991AA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vAlign w:val="bottom"/>
          </w:tcPr>
          <w:p w14:paraId="11C79F2E" w14:textId="4D660B9C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1,698</w:t>
            </w:r>
          </w:p>
        </w:tc>
        <w:tc>
          <w:tcPr>
            <w:tcW w:w="270" w:type="dxa"/>
          </w:tcPr>
          <w:p w14:paraId="32325053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044DC" w14:textId="47E9BF3B" w:rsidR="00991AA7" w:rsidRPr="00E65524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6F9E9B6A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BD1623" w14:textId="78D79720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1,698</w:t>
            </w:r>
          </w:p>
        </w:tc>
        <w:tc>
          <w:tcPr>
            <w:tcW w:w="270" w:type="dxa"/>
          </w:tcPr>
          <w:p w14:paraId="1B071475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9A89AE0" w14:textId="0B5BCFC3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991AA7" w:rsidRPr="007A168E" w14:paraId="74D6329C" w14:textId="77777777" w:rsidTr="00C85A97">
        <w:tc>
          <w:tcPr>
            <w:tcW w:w="4140" w:type="dxa"/>
          </w:tcPr>
          <w:p w14:paraId="0560FE97" w14:textId="03FC7BA4" w:rsidR="00991AA7" w:rsidRPr="0060736E" w:rsidRDefault="00991AA7" w:rsidP="00991AA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3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7513A6C4" w14:textId="77777777" w:rsidR="00991AA7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F1AB16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3D2477" w14:textId="77777777" w:rsidR="00991AA7" w:rsidRPr="00117E9B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CA8EB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92858" w14:textId="77777777" w:rsidR="00991AA7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EDA42B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1BFC430" w14:textId="77777777" w:rsidR="00991AA7" w:rsidRPr="00117E9B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AA7" w:rsidRPr="007A168E" w14:paraId="1DB25DD5" w14:textId="77777777" w:rsidTr="00C85A97">
        <w:tc>
          <w:tcPr>
            <w:tcW w:w="4140" w:type="dxa"/>
          </w:tcPr>
          <w:p w14:paraId="489954B2" w14:textId="49CFFB74" w:rsidR="00991AA7" w:rsidRDefault="00991AA7" w:rsidP="00991AA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  <w:vAlign w:val="bottom"/>
          </w:tcPr>
          <w:p w14:paraId="3D530F4D" w14:textId="730C9604" w:rsidR="00991AA7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10,331</w:t>
            </w:r>
          </w:p>
        </w:tc>
        <w:tc>
          <w:tcPr>
            <w:tcW w:w="270" w:type="dxa"/>
          </w:tcPr>
          <w:p w14:paraId="367EC042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A2822A" w14:textId="32E6DE32" w:rsidR="00991AA7" w:rsidRPr="00117E9B" w:rsidRDefault="00991AA7" w:rsidP="00991AA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84518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2FA0A1" w14:textId="01CDA303" w:rsidR="00991AA7" w:rsidRDefault="00991AA7" w:rsidP="00991AA7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322485" w14:textId="77777777" w:rsidR="00991AA7" w:rsidRPr="007A168E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7AFC8AD" w14:textId="7E10878C" w:rsidR="00991AA7" w:rsidRPr="00117E9B" w:rsidRDefault="00991AA7" w:rsidP="00991AA7">
            <w:pPr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1AA7" w:rsidRPr="007A168E" w14:paraId="2496ECB8" w14:textId="77777777" w:rsidTr="00C85A97">
        <w:tc>
          <w:tcPr>
            <w:tcW w:w="4140" w:type="dxa"/>
          </w:tcPr>
          <w:p w14:paraId="3A3205B8" w14:textId="3F3C0FED" w:rsidR="00991AA7" w:rsidRPr="007A168E" w:rsidRDefault="00991AA7" w:rsidP="00991AA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C12294E" w14:textId="77777777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C7576C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1AC04" w14:textId="77777777" w:rsidR="00991AA7" w:rsidRPr="00E65524" w:rsidRDefault="00991AA7" w:rsidP="00991AA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0F0DD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53F33" w14:textId="77777777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D67D89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59AF433" w14:textId="77777777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1AA7" w:rsidRPr="007A168E" w14:paraId="3108986F" w14:textId="77777777" w:rsidTr="00C85A97">
        <w:tc>
          <w:tcPr>
            <w:tcW w:w="4140" w:type="dxa"/>
          </w:tcPr>
          <w:p w14:paraId="65E76D73" w14:textId="77777777" w:rsidR="00991AA7" w:rsidRPr="007A168E" w:rsidRDefault="00991AA7" w:rsidP="00991AA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A5EC5EA" w14:textId="498D8254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2,064</w:t>
            </w:r>
          </w:p>
        </w:tc>
        <w:tc>
          <w:tcPr>
            <w:tcW w:w="270" w:type="dxa"/>
          </w:tcPr>
          <w:p w14:paraId="20DBACDA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2F100" w14:textId="337536DA" w:rsidR="00991AA7" w:rsidRPr="00E65524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0864639F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E7D57" w14:textId="196CBF7A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1,383</w:t>
            </w:r>
          </w:p>
        </w:tc>
        <w:tc>
          <w:tcPr>
            <w:tcW w:w="270" w:type="dxa"/>
          </w:tcPr>
          <w:p w14:paraId="742B3D62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9DEBD15" w14:textId="54D448A6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991AA7" w:rsidRPr="007A168E" w14:paraId="18CAE989" w14:textId="77777777" w:rsidTr="00C85A97">
        <w:tc>
          <w:tcPr>
            <w:tcW w:w="4140" w:type="dxa"/>
          </w:tcPr>
          <w:p w14:paraId="31CCB0F1" w14:textId="77777777" w:rsidR="00991AA7" w:rsidRPr="007A168E" w:rsidRDefault="00991AA7" w:rsidP="00991AA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14ACE67E" w14:textId="3F6D4D4B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5,310</w:t>
            </w:r>
          </w:p>
        </w:tc>
        <w:tc>
          <w:tcPr>
            <w:tcW w:w="270" w:type="dxa"/>
          </w:tcPr>
          <w:p w14:paraId="48133A8D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BA17B4" w14:textId="76D61AF4" w:rsidR="00991AA7" w:rsidRPr="00E65524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122C1E20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C5AE9" w14:textId="1DC997DF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4,270</w:t>
            </w:r>
          </w:p>
        </w:tc>
        <w:tc>
          <w:tcPr>
            <w:tcW w:w="270" w:type="dxa"/>
          </w:tcPr>
          <w:p w14:paraId="408879B5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EB1DF28" w14:textId="2176063B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991AA7" w:rsidRPr="007A168E" w14:paraId="5E9B9240" w14:textId="77777777" w:rsidTr="00C85A97">
        <w:tc>
          <w:tcPr>
            <w:tcW w:w="4140" w:type="dxa"/>
          </w:tcPr>
          <w:p w14:paraId="3B6DE4BE" w14:textId="77777777" w:rsidR="00991AA7" w:rsidRPr="00E44EE9" w:rsidRDefault="00991AA7" w:rsidP="00991AA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080" w:type="dxa"/>
          </w:tcPr>
          <w:p w14:paraId="01ED1ACE" w14:textId="711970C6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14:paraId="0029F2C8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3A0FF" w14:textId="1DEEDDCD" w:rsidR="00991AA7" w:rsidRPr="00E65524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77544C44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EC363" w14:textId="7601DD25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039AA262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E542EFD" w14:textId="08CAFAF9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991AA7" w:rsidRPr="007A168E" w14:paraId="568A6520" w14:textId="77777777" w:rsidTr="00C85A97">
        <w:tc>
          <w:tcPr>
            <w:tcW w:w="4140" w:type="dxa"/>
          </w:tcPr>
          <w:p w14:paraId="5DBED9AC" w14:textId="6DF177B0" w:rsidR="00991AA7" w:rsidRPr="007A168E" w:rsidRDefault="00991AA7" w:rsidP="00991AA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</w:tcPr>
          <w:p w14:paraId="7DB183EE" w14:textId="78085130" w:rsidR="00991AA7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E1F499C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79ACC" w14:textId="7A73053A" w:rsidR="00991AA7" w:rsidRPr="00E65524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DA55A3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3F34E" w14:textId="408DD0E6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769CDCF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10922D8" w14:textId="0B607A61" w:rsidR="00991AA7" w:rsidRPr="00DB0E35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91AA7" w:rsidRPr="007A168E" w14:paraId="06E70D55" w14:textId="77777777" w:rsidTr="00C85A97">
        <w:tc>
          <w:tcPr>
            <w:tcW w:w="4140" w:type="dxa"/>
            <w:vAlign w:val="bottom"/>
          </w:tcPr>
          <w:p w14:paraId="623102F6" w14:textId="77777777" w:rsidR="00991AA7" w:rsidRPr="007A168E" w:rsidRDefault="00991AA7" w:rsidP="00991AA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4B8DC2" w14:textId="45A77B91" w:rsidR="00991AA7" w:rsidRPr="00C85A97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23,624</w:t>
            </w:r>
          </w:p>
        </w:tc>
        <w:tc>
          <w:tcPr>
            <w:tcW w:w="270" w:type="dxa"/>
          </w:tcPr>
          <w:p w14:paraId="2689FEA8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FB28D5" w14:textId="758BFA2C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C5A36E4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F8958D" w14:textId="7BB963CF" w:rsidR="00991AA7" w:rsidRPr="007A168E" w:rsidRDefault="00991AA7" w:rsidP="00991AA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809,367</w:t>
            </w:r>
          </w:p>
        </w:tc>
        <w:tc>
          <w:tcPr>
            <w:tcW w:w="270" w:type="dxa"/>
          </w:tcPr>
          <w:p w14:paraId="3A8E426D" w14:textId="77777777" w:rsidR="00991AA7" w:rsidRPr="007A168E" w:rsidRDefault="00991AA7" w:rsidP="00991AA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2C5CA473" w:rsidR="00991AA7" w:rsidRPr="007A168E" w:rsidRDefault="00991AA7" w:rsidP="00991AA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</w:pPr>
      <w:r>
        <w:br w:type="page"/>
      </w:r>
    </w:p>
    <w:p w14:paraId="38516415" w14:textId="297691F0" w:rsidR="00730361" w:rsidRDefault="00730361">
      <w:pPr>
        <w:spacing w:line="240" w:lineRule="auto"/>
        <w:rPr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43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C240F8" w:rsidRPr="00435338" w14:paraId="4D186BD1" w14:textId="77777777" w:rsidTr="00C3607D">
        <w:trPr>
          <w:tblHeader/>
        </w:trPr>
        <w:tc>
          <w:tcPr>
            <w:tcW w:w="3070" w:type="dxa"/>
            <w:vAlign w:val="bottom"/>
          </w:tcPr>
          <w:p w14:paraId="5372315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1430" w:type="dxa"/>
          </w:tcPr>
          <w:p w14:paraId="5EDB7493" w14:textId="77777777" w:rsidR="00C240F8" w:rsidRPr="00435338" w:rsidRDefault="00C240F8" w:rsidP="00C3607D">
            <w:pPr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4141E6B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32DFC1BE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0EA" w:rsidRPr="00435338" w14:paraId="425F4802" w14:textId="77777777" w:rsidTr="00715553">
        <w:trPr>
          <w:tblHeader/>
        </w:trPr>
        <w:tc>
          <w:tcPr>
            <w:tcW w:w="3070" w:type="dxa"/>
            <w:vAlign w:val="bottom"/>
          </w:tcPr>
          <w:p w14:paraId="3CED09F1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430" w:type="dxa"/>
            <w:vAlign w:val="bottom"/>
          </w:tcPr>
          <w:p w14:paraId="6CA3344C" w14:textId="43FE0844" w:rsidR="002A40EA" w:rsidRPr="00C3607D" w:rsidRDefault="002A40EA" w:rsidP="002A40EA">
            <w:pPr>
              <w:spacing w:line="360" w:lineRule="exact"/>
              <w:ind w:lef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9D1FF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D1F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D1FF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7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4C1A27F7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7C1F5A" w14:textId="5247B222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0ECB7366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16D045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40B418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49CC12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F268FBA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64AD75" w14:textId="2CC2401A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D1F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D1FF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2A40EA" w:rsidRPr="00435338" w14:paraId="386CB0AA" w14:textId="77777777" w:rsidTr="00C3607D">
        <w:trPr>
          <w:tblHeader/>
        </w:trPr>
        <w:tc>
          <w:tcPr>
            <w:tcW w:w="3070" w:type="dxa"/>
          </w:tcPr>
          <w:p w14:paraId="5C5A3AC8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C8E047E" w14:textId="77777777" w:rsidR="002A40EA" w:rsidRPr="00C3607D" w:rsidRDefault="002A40EA" w:rsidP="002A40EA">
            <w:pPr>
              <w:spacing w:line="360" w:lineRule="exact"/>
              <w:ind w:right="1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F4F1696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582256E7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40EA" w:rsidRPr="00435338" w14:paraId="002CFA5C" w14:textId="77777777" w:rsidTr="00C3607D">
        <w:trPr>
          <w:tblHeader/>
        </w:trPr>
        <w:tc>
          <w:tcPr>
            <w:tcW w:w="3070" w:type="dxa"/>
            <w:vAlign w:val="bottom"/>
          </w:tcPr>
          <w:p w14:paraId="3CC22DF1" w14:textId="77777777" w:rsidR="002A40EA" w:rsidRPr="00BD080F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430" w:type="dxa"/>
          </w:tcPr>
          <w:p w14:paraId="00695BA2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D0A99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4BC8AFD" w14:textId="77777777" w:rsidR="002A40EA" w:rsidRPr="00435338" w:rsidRDefault="002A40EA" w:rsidP="002A40E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A40EA" w:rsidRPr="00435338" w14:paraId="2F811C49" w14:textId="77777777" w:rsidTr="00715553">
        <w:tc>
          <w:tcPr>
            <w:tcW w:w="3070" w:type="dxa"/>
            <w:vAlign w:val="bottom"/>
          </w:tcPr>
          <w:p w14:paraId="588D4502" w14:textId="77777777" w:rsidR="002A40EA" w:rsidRPr="00BD080F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30" w:type="dxa"/>
          </w:tcPr>
          <w:p w14:paraId="3E9D304D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2C248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F40280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0A0C5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F48F37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70F50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836434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7E732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5D4DDE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40EA" w:rsidRPr="00435338" w14:paraId="36EDF0F7" w14:textId="77777777" w:rsidTr="00B13480">
        <w:tc>
          <w:tcPr>
            <w:tcW w:w="3070" w:type="dxa"/>
            <w:vAlign w:val="bottom"/>
          </w:tcPr>
          <w:p w14:paraId="0726DFE2" w14:textId="77777777" w:rsidR="002A40EA" w:rsidRPr="00BD080F" w:rsidRDefault="002A40EA" w:rsidP="002A40EA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0" w:type="dxa"/>
          </w:tcPr>
          <w:p w14:paraId="79679FE3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6DCFE9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DEEA4" w14:textId="77777777" w:rsidR="002A40EA" w:rsidRPr="00435338" w:rsidRDefault="002A40EA" w:rsidP="002A40EA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8F0FA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19A22" w14:textId="77777777" w:rsidR="002A40EA" w:rsidRPr="00435338" w:rsidRDefault="002A40EA" w:rsidP="002A40EA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2F92C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6DD955" w14:textId="77777777" w:rsidR="002A40EA" w:rsidRPr="00435338" w:rsidRDefault="002A40EA" w:rsidP="002A40E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7959A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731B60" w14:textId="77777777" w:rsidR="002A40EA" w:rsidRPr="00435338" w:rsidRDefault="002A40EA" w:rsidP="002A40EA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40EA" w:rsidRPr="007A7237" w14:paraId="6F2DEA39" w14:textId="77777777" w:rsidTr="00B13480">
        <w:tc>
          <w:tcPr>
            <w:tcW w:w="3070" w:type="dxa"/>
          </w:tcPr>
          <w:p w14:paraId="62B6A582" w14:textId="5C616028" w:rsidR="002A40EA" w:rsidRDefault="00C3797A" w:rsidP="002A40EA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430" w:type="dxa"/>
            <w:vAlign w:val="bottom"/>
          </w:tcPr>
          <w:p w14:paraId="13F85894" w14:textId="4A0A5035" w:rsidR="002A40EA" w:rsidRDefault="00E95DDC" w:rsidP="002A40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1.00 - </w:t>
            </w:r>
            <w:r w:rsidR="00C3797A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270" w:type="dxa"/>
          </w:tcPr>
          <w:p w14:paraId="396AE2E8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8FC083" w14:textId="7B9A7962" w:rsidR="002A40EA" w:rsidRDefault="002A40EA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360" w:lineRule="exact"/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D94073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8A53F9" w14:textId="709CB16E" w:rsidR="002A40EA" w:rsidRPr="003833DF" w:rsidRDefault="0017546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70" w:type="dxa"/>
          </w:tcPr>
          <w:p w14:paraId="6BC422EA" w14:textId="20B0F87D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7C5255" w14:textId="7E07BDBF" w:rsidR="002A40EA" w:rsidRPr="00435338" w:rsidRDefault="0017546A" w:rsidP="0017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(800,</w:t>
            </w:r>
            <w:r w:rsidRPr="001754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6F734C" w14:textId="6582FACB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A72471" w14:textId="72EDF95D" w:rsidR="002A40EA" w:rsidRDefault="0017546A" w:rsidP="0017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1281" w14:paraId="0D7A37D5" w14:textId="77777777" w:rsidTr="00E64F60">
        <w:tc>
          <w:tcPr>
            <w:tcW w:w="3070" w:type="dxa"/>
          </w:tcPr>
          <w:p w14:paraId="142F6DA4" w14:textId="77777777" w:rsidR="00C41281" w:rsidRPr="00BD080F" w:rsidRDefault="00C41281" w:rsidP="00C4128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30" w:type="dxa"/>
          </w:tcPr>
          <w:p w14:paraId="7A8DDA48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FBF4B8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E7F45D" w14:textId="39F4DFE4" w:rsidR="00C41281" w:rsidRPr="00F50106" w:rsidRDefault="00C41281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360" w:lineRule="exact"/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1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7964C21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F37E9C" w14:textId="120D6A70" w:rsidR="00C41281" w:rsidRDefault="0017546A" w:rsidP="00C4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2,157</w:t>
            </w:r>
          </w:p>
        </w:tc>
        <w:tc>
          <w:tcPr>
            <w:tcW w:w="270" w:type="dxa"/>
          </w:tcPr>
          <w:p w14:paraId="174CDA60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625516" w14:textId="50948E80" w:rsidR="00C41281" w:rsidRDefault="0017546A" w:rsidP="0017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29672062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521EF3" w14:textId="528FD512" w:rsidR="00C41281" w:rsidRDefault="0017546A" w:rsidP="0017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1281" w:rsidRPr="00C6536F" w14:paraId="195683C2" w14:textId="77777777" w:rsidTr="00D87241">
        <w:tc>
          <w:tcPr>
            <w:tcW w:w="3070" w:type="dxa"/>
          </w:tcPr>
          <w:p w14:paraId="24BC9B0E" w14:textId="77777777" w:rsidR="00C41281" w:rsidRPr="00BD080F" w:rsidRDefault="00C41281" w:rsidP="00C41281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30" w:type="dxa"/>
          </w:tcPr>
          <w:p w14:paraId="72953629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BA712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555833" w14:textId="1FD30724" w:rsidR="00C41281" w:rsidRPr="00F50106" w:rsidRDefault="00C41281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360" w:lineRule="exact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01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B255D45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7D126" w14:textId="30E5BC08" w:rsidR="00C41281" w:rsidRPr="003833DF" w:rsidRDefault="0017546A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802,157</w:t>
            </w:r>
          </w:p>
        </w:tc>
        <w:tc>
          <w:tcPr>
            <w:tcW w:w="270" w:type="dxa"/>
          </w:tcPr>
          <w:p w14:paraId="269F514F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F0782" w14:textId="71EED8C9" w:rsidR="00C41281" w:rsidRPr="0017546A" w:rsidRDefault="0017546A" w:rsidP="0017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4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(802,157)</w:t>
            </w:r>
          </w:p>
        </w:tc>
        <w:tc>
          <w:tcPr>
            <w:tcW w:w="270" w:type="dxa"/>
          </w:tcPr>
          <w:p w14:paraId="7ACFEED3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A0460" w14:textId="72FF98A5" w:rsidR="00C41281" w:rsidRPr="00C6536F" w:rsidRDefault="0017546A" w:rsidP="0017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7F04773" w14:textId="77777777" w:rsidR="00F50106" w:rsidRDefault="00F50106" w:rsidP="00F50106">
      <w:pPr>
        <w:pStyle w:val="Bo-C1Content"/>
        <w:ind w:right="-25"/>
      </w:pPr>
    </w:p>
    <w:tbl>
      <w:tblPr>
        <w:tblW w:w="92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080"/>
        <w:gridCol w:w="241"/>
        <w:gridCol w:w="1101"/>
        <w:gridCol w:w="259"/>
        <w:gridCol w:w="1080"/>
        <w:gridCol w:w="10"/>
        <w:gridCol w:w="260"/>
        <w:gridCol w:w="10"/>
        <w:gridCol w:w="1071"/>
        <w:gridCol w:w="10"/>
      </w:tblGrid>
      <w:tr w:rsidR="00B13986" w:rsidRPr="007A168E" w14:paraId="7DCF7F6D" w14:textId="77777777" w:rsidTr="007454FF">
        <w:trPr>
          <w:gridAfter w:val="1"/>
          <w:wAfter w:w="10" w:type="dxa"/>
          <w:tblHeader/>
        </w:trPr>
        <w:tc>
          <w:tcPr>
            <w:tcW w:w="4139" w:type="dxa"/>
          </w:tcPr>
          <w:p w14:paraId="6E5A59F1" w14:textId="3CE15AE4" w:rsidR="00B13986" w:rsidRPr="007A168E" w:rsidRDefault="00B13986" w:rsidP="00B1398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22" w:type="dxa"/>
            <w:gridSpan w:val="3"/>
          </w:tcPr>
          <w:p w14:paraId="1B3956BC" w14:textId="29161A83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01C1183B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</w:tcPr>
          <w:p w14:paraId="67CB502B" w14:textId="030F04D2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281" w:rsidRPr="007A168E" w14:paraId="035E08D5" w14:textId="77777777" w:rsidTr="007454FF">
        <w:trPr>
          <w:gridAfter w:val="1"/>
          <w:wAfter w:w="10" w:type="dxa"/>
          <w:tblHeader/>
        </w:trPr>
        <w:tc>
          <w:tcPr>
            <w:tcW w:w="4139" w:type="dxa"/>
          </w:tcPr>
          <w:p w14:paraId="19D025DA" w14:textId="77777777" w:rsidR="00C41281" w:rsidRPr="007A168E" w:rsidRDefault="00C41281" w:rsidP="00C4128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48E9D2" w14:textId="4FAB767D" w:rsidR="00C41281" w:rsidRPr="007A168E" w:rsidRDefault="009D1FF1" w:rsidP="00C41281">
            <w:pPr>
              <w:pStyle w:val="Bo-Blankline"/>
              <w:spacing w:line="380" w:lineRule="exact"/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1" w:type="dxa"/>
          </w:tcPr>
          <w:p w14:paraId="453EFE06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CA3F2C4" w14:textId="1E9037B3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59" w:type="dxa"/>
          </w:tcPr>
          <w:p w14:paraId="58A500B9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9A9E6" w14:textId="481B6187" w:rsidR="00C41281" w:rsidRPr="007A168E" w:rsidRDefault="009D1FF1" w:rsidP="00C41281">
            <w:pPr>
              <w:pStyle w:val="Bo-Blankline"/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6C97BD96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5105F3" w14:textId="5AA565D6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41281" w:rsidRPr="007A168E" w14:paraId="2A31D695" w14:textId="77777777" w:rsidTr="007454FF">
        <w:trPr>
          <w:gridAfter w:val="1"/>
          <w:wAfter w:w="10" w:type="dxa"/>
          <w:tblHeader/>
        </w:trPr>
        <w:tc>
          <w:tcPr>
            <w:tcW w:w="4139" w:type="dxa"/>
          </w:tcPr>
          <w:p w14:paraId="498586C8" w14:textId="77777777" w:rsidR="00C41281" w:rsidRPr="007A168E" w:rsidRDefault="00C41281" w:rsidP="00C4128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90715D" w14:textId="59F923B8" w:rsidR="00C41281" w:rsidRPr="007A168E" w:rsidRDefault="00C41281" w:rsidP="00C4128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1" w:type="dxa"/>
          </w:tcPr>
          <w:p w14:paraId="1A59B3EF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58A5AC" w14:textId="2C8D9D00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9" w:type="dxa"/>
          </w:tcPr>
          <w:p w14:paraId="29D8AD20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65EFE" w14:textId="4A58F40E" w:rsidR="00C41281" w:rsidRPr="007A168E" w:rsidRDefault="00C41281" w:rsidP="00C4128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gridSpan w:val="2"/>
          </w:tcPr>
          <w:p w14:paraId="70272337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7EF961" w14:textId="4123C126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EA4615" w:rsidRPr="007A168E" w14:paraId="607BCFEF" w14:textId="77777777" w:rsidTr="007454FF">
        <w:trPr>
          <w:gridAfter w:val="1"/>
          <w:wAfter w:w="9" w:type="dxa"/>
          <w:tblHeader/>
        </w:trPr>
        <w:tc>
          <w:tcPr>
            <w:tcW w:w="4139" w:type="dxa"/>
          </w:tcPr>
          <w:p w14:paraId="5501CB86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2" w:type="dxa"/>
            <w:gridSpan w:val="9"/>
          </w:tcPr>
          <w:p w14:paraId="40E9B2C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5F065F1C" w14:textId="77777777" w:rsidTr="007454FF">
        <w:trPr>
          <w:gridAfter w:val="1"/>
          <w:wAfter w:w="9" w:type="dxa"/>
        </w:trPr>
        <w:tc>
          <w:tcPr>
            <w:tcW w:w="4139" w:type="dxa"/>
          </w:tcPr>
          <w:p w14:paraId="08E4EFA6" w14:textId="77777777" w:rsidR="00EA4615" w:rsidRPr="007A168E" w:rsidRDefault="00EA4615" w:rsidP="00EA4615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112" w:type="dxa"/>
            <w:gridSpan w:val="9"/>
          </w:tcPr>
          <w:p w14:paraId="51CA756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F70BCEE" w14:textId="77777777" w:rsidTr="007454FF">
        <w:trPr>
          <w:gridAfter w:val="1"/>
          <w:wAfter w:w="9" w:type="dxa"/>
        </w:trPr>
        <w:tc>
          <w:tcPr>
            <w:tcW w:w="4139" w:type="dxa"/>
          </w:tcPr>
          <w:p w14:paraId="127B9096" w14:textId="77777777" w:rsidR="00EA4615" w:rsidRPr="007A168E" w:rsidRDefault="00EA4615" w:rsidP="00EA4615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112" w:type="dxa"/>
            <w:gridSpan w:val="9"/>
          </w:tcPr>
          <w:p w14:paraId="2966950C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30E8AFBA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030CF2EC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2CFEFE6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1E330BD2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275949C9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7707D56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51380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949E561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2F15F7A" w14:textId="77777777" w:rsidR="00EA4615" w:rsidRPr="007A168E" w:rsidRDefault="00EA4615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6231" w:rsidRPr="007A168E" w14:paraId="0A59F0BB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69AA3554" w14:textId="05651A40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41CCD1A6" w14:textId="0D16FD83" w:rsidR="00166231" w:rsidRPr="007A168E" w:rsidRDefault="0017546A" w:rsidP="0016623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6993A9FD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60ED4332" w14:textId="57D41561" w:rsidR="00166231" w:rsidRPr="007A168E" w:rsidRDefault="00166231" w:rsidP="00166231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0937D1C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74F07" w14:textId="2E198066" w:rsidR="00166231" w:rsidRPr="007A168E" w:rsidRDefault="0017546A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5,286</w:t>
            </w:r>
          </w:p>
        </w:tc>
        <w:tc>
          <w:tcPr>
            <w:tcW w:w="270" w:type="dxa"/>
            <w:gridSpan w:val="2"/>
          </w:tcPr>
          <w:p w14:paraId="251F9EEE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20CCB4" w14:textId="1EFEDECF" w:rsidR="00166231" w:rsidRPr="00FA4477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166231" w:rsidRPr="007A168E" w14:paraId="7914A366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37C716B1" w14:textId="09D38619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BBE4EC7" w14:textId="46083DFE" w:rsidR="00166231" w:rsidRPr="007A168E" w:rsidRDefault="0017546A" w:rsidP="0016623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7EE11742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1C463FA2" w14:textId="71ECCA32" w:rsidR="00166231" w:rsidRPr="0051720C" w:rsidRDefault="00166231" w:rsidP="00166231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4E03D8AE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C7936" w14:textId="50541D64" w:rsidR="00166231" w:rsidRPr="007A168E" w:rsidRDefault="0017546A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3,302</w:t>
            </w:r>
          </w:p>
        </w:tc>
        <w:tc>
          <w:tcPr>
            <w:tcW w:w="270" w:type="dxa"/>
            <w:gridSpan w:val="2"/>
          </w:tcPr>
          <w:p w14:paraId="01E2B29C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EAC1AB" w14:textId="1E430C02" w:rsidR="00166231" w:rsidRPr="00FA4477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166231" w:rsidRPr="007A168E" w14:paraId="1A9742AE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250417DB" w14:textId="3AA84F87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080" w:type="dxa"/>
          </w:tcPr>
          <w:p w14:paraId="2913FD1C" w14:textId="453F03FA" w:rsidR="00166231" w:rsidRDefault="0017546A" w:rsidP="0016623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7EE1D8C2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39459685" w14:textId="0348E70A" w:rsidR="00166231" w:rsidRPr="00A723A0" w:rsidRDefault="00166231" w:rsidP="00166231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DAC328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B2017" w14:textId="79AC8F09" w:rsidR="00166231" w:rsidRDefault="0017546A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  <w:gridSpan w:val="2"/>
          </w:tcPr>
          <w:p w14:paraId="35AACAED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37C541" w14:textId="13902597" w:rsidR="00166231" w:rsidRPr="00FA4477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166231" w:rsidRPr="007A168E" w14:paraId="61E1737F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346FCAB4" w14:textId="541EDCEA" w:rsidR="00166231" w:rsidRPr="00DC2BF8" w:rsidRDefault="00166231" w:rsidP="00166231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FC0184F" w14:textId="219F21BC" w:rsidR="00166231" w:rsidRDefault="00166231" w:rsidP="0016623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7717307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6656B5B2" w14:textId="70DDED7B" w:rsidR="00166231" w:rsidRDefault="00166231" w:rsidP="00166231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7856BEC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9F2AF" w14:textId="77777777" w:rsidR="00166231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B2FF505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D7ABA9" w14:textId="14BB092F" w:rsidR="00166231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6231" w:rsidRPr="007A168E" w14:paraId="521C5517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11AF8A82" w14:textId="7303E9C3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16614AF0" w14:textId="1A37B6D3" w:rsidR="00166231" w:rsidRPr="007A168E" w:rsidRDefault="0017546A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12,542</w:t>
            </w:r>
          </w:p>
        </w:tc>
        <w:tc>
          <w:tcPr>
            <w:tcW w:w="241" w:type="dxa"/>
          </w:tcPr>
          <w:p w14:paraId="2D848506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4FEFF49F" w14:textId="782BD978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59" w:type="dxa"/>
          </w:tcPr>
          <w:p w14:paraId="43884F81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ED63D" w14:textId="637331CD" w:rsidR="00166231" w:rsidRPr="007A168E" w:rsidRDefault="0017546A" w:rsidP="007B31CB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2,259</w:t>
            </w:r>
          </w:p>
        </w:tc>
        <w:tc>
          <w:tcPr>
            <w:tcW w:w="270" w:type="dxa"/>
            <w:gridSpan w:val="2"/>
          </w:tcPr>
          <w:p w14:paraId="544DBBD9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2C5DEE" w14:textId="4542C5B5" w:rsidR="00166231" w:rsidRPr="007B31CB" w:rsidRDefault="00166231" w:rsidP="007B31CB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31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166231" w:rsidRPr="007A168E" w14:paraId="162FDCB8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23F94732" w14:textId="0EF2C11A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D2D1BF6" w14:textId="3B73E935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6967B31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4600E3F0" w14:textId="11E6BB78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B353F90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434D4" w14:textId="75901D90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BFB87B9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B92B4D4" w14:textId="5BB2A6D6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6231" w:rsidRPr="007A168E" w14:paraId="3FE533A0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45333F0F" w14:textId="63625836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5A06EF79" w14:textId="53780766" w:rsidR="00166231" w:rsidRPr="007A168E" w:rsidRDefault="0017546A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38,701</w:t>
            </w:r>
          </w:p>
        </w:tc>
        <w:tc>
          <w:tcPr>
            <w:tcW w:w="241" w:type="dxa"/>
          </w:tcPr>
          <w:p w14:paraId="571DEAAB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31C089AC" w14:textId="4EDF09D3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59" w:type="dxa"/>
          </w:tcPr>
          <w:p w14:paraId="426E665F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5A3104" w14:textId="4DCAAE61" w:rsidR="00166231" w:rsidRPr="007A168E" w:rsidRDefault="0017546A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32,232</w:t>
            </w:r>
          </w:p>
        </w:tc>
        <w:tc>
          <w:tcPr>
            <w:tcW w:w="270" w:type="dxa"/>
            <w:gridSpan w:val="2"/>
          </w:tcPr>
          <w:p w14:paraId="3F172C83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13710F" w14:textId="5D88C74E" w:rsidR="00166231" w:rsidRPr="007B31CB" w:rsidRDefault="00166231" w:rsidP="007B31CB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7B31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166231" w:rsidRPr="007A168E" w14:paraId="3F2FC353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56FA5F9C" w14:textId="7F218A7A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vAlign w:val="bottom"/>
          </w:tcPr>
          <w:p w14:paraId="5E32BF62" w14:textId="6958626A" w:rsidR="00166231" w:rsidRPr="007A168E" w:rsidRDefault="0017546A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2,655</w:t>
            </w:r>
          </w:p>
        </w:tc>
        <w:tc>
          <w:tcPr>
            <w:tcW w:w="241" w:type="dxa"/>
          </w:tcPr>
          <w:p w14:paraId="5BE4F907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A3266FE" w14:textId="2442E9FB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59" w:type="dxa"/>
          </w:tcPr>
          <w:p w14:paraId="7AA61C3A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C3F2" w14:textId="76974B81" w:rsidR="00166231" w:rsidRPr="007A168E" w:rsidRDefault="0017546A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1,609</w:t>
            </w:r>
          </w:p>
        </w:tc>
        <w:tc>
          <w:tcPr>
            <w:tcW w:w="270" w:type="dxa"/>
            <w:gridSpan w:val="2"/>
          </w:tcPr>
          <w:p w14:paraId="798B03E3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2107A9" w14:textId="2C7EA7AD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166231" w:rsidRPr="007A168E" w14:paraId="1315F7B5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26651455" w14:textId="41E4AF8D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EC9B7CE" w14:textId="514D76AB" w:rsidR="00166231" w:rsidRPr="007A168E" w:rsidRDefault="0017546A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41" w:type="dxa"/>
          </w:tcPr>
          <w:p w14:paraId="6B9D12C7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03E65E4C" w14:textId="24C2E97A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59" w:type="dxa"/>
          </w:tcPr>
          <w:p w14:paraId="37BC42C8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BCD6" w14:textId="074A39DB" w:rsidR="00166231" w:rsidRPr="007A168E" w:rsidRDefault="0017546A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gridSpan w:val="2"/>
          </w:tcPr>
          <w:p w14:paraId="500B30D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5D6C70" w14:textId="2C881812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66231" w:rsidRPr="007A168E" w14:paraId="170E24BD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4CCC8743" w14:textId="1544A41F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vAlign w:val="bottom"/>
          </w:tcPr>
          <w:p w14:paraId="5D6DEB22" w14:textId="530F7F78" w:rsidR="00166231" w:rsidRPr="007A168E" w:rsidRDefault="0017546A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1,292</w:t>
            </w:r>
          </w:p>
        </w:tc>
        <w:tc>
          <w:tcPr>
            <w:tcW w:w="241" w:type="dxa"/>
          </w:tcPr>
          <w:p w14:paraId="5CE2505D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131F7E4" w14:textId="42FFB7FC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59" w:type="dxa"/>
          </w:tcPr>
          <w:p w14:paraId="24FFEC8D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A77B" w14:textId="459A2A13" w:rsidR="00166231" w:rsidRPr="007A168E" w:rsidRDefault="0017546A" w:rsidP="0017546A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17FCD63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F70F2D" w14:textId="6AA6428D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66231" w:rsidRPr="007A168E" w14:paraId="61DBEC22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14A43603" w14:textId="40A176C9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vAlign w:val="bottom"/>
          </w:tcPr>
          <w:p w14:paraId="7AB8D246" w14:textId="63861B55" w:rsidR="00166231" w:rsidRPr="007A168E" w:rsidRDefault="0017546A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3,981</w:t>
            </w:r>
          </w:p>
        </w:tc>
        <w:tc>
          <w:tcPr>
            <w:tcW w:w="241" w:type="dxa"/>
          </w:tcPr>
          <w:p w14:paraId="1F67C8AF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6B8AA1C9" w14:textId="59E4ABEB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59" w:type="dxa"/>
          </w:tcPr>
          <w:p w14:paraId="406D8F69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7E7E" w14:textId="464CF87D" w:rsidR="00166231" w:rsidRPr="007A168E" w:rsidRDefault="0017546A" w:rsidP="0017546A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AB88F53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5F3E0A" w14:textId="19DA594B" w:rsidR="00166231" w:rsidRPr="007A168E" w:rsidRDefault="00166231" w:rsidP="007454FF">
            <w:pPr>
              <w:spacing w:line="380" w:lineRule="exac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6231" w:rsidRPr="007A168E" w14:paraId="5537471A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4CFEC0C6" w14:textId="678E5CA7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363F66" w14:textId="4504A020" w:rsidR="00166231" w:rsidRPr="007A168E" w:rsidRDefault="0017546A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1,292</w:t>
            </w:r>
          </w:p>
        </w:tc>
        <w:tc>
          <w:tcPr>
            <w:tcW w:w="241" w:type="dxa"/>
          </w:tcPr>
          <w:p w14:paraId="102B133C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F8D9CD7" w14:textId="27783F00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59" w:type="dxa"/>
          </w:tcPr>
          <w:p w14:paraId="56C6DF3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E052B" w14:textId="11E5A83B" w:rsidR="00166231" w:rsidRPr="007A168E" w:rsidRDefault="0017546A" w:rsidP="0017546A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5C9015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B451B5A" w14:textId="1748CBD7" w:rsidR="00166231" w:rsidRPr="007A168E" w:rsidRDefault="00166231" w:rsidP="007454FF">
            <w:pPr>
              <w:spacing w:line="380" w:lineRule="exac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6231" w:rsidRPr="007A168E" w14:paraId="25FABB5B" w14:textId="77777777" w:rsidTr="007454FF">
        <w:trPr>
          <w:gridAfter w:val="1"/>
          <w:wAfter w:w="10" w:type="dxa"/>
        </w:trPr>
        <w:tc>
          <w:tcPr>
            <w:tcW w:w="4139" w:type="dxa"/>
            <w:vAlign w:val="bottom"/>
          </w:tcPr>
          <w:p w14:paraId="44AF9094" w14:textId="1FBBEF0C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4A5955" w14:textId="71457A40" w:rsidR="00166231" w:rsidRPr="007B31CB" w:rsidRDefault="0017546A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60,484</w:t>
            </w:r>
          </w:p>
        </w:tc>
        <w:tc>
          <w:tcPr>
            <w:tcW w:w="241" w:type="dxa"/>
          </w:tcPr>
          <w:p w14:paraId="2551C402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CD9480F" w14:textId="11526D29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59" w:type="dxa"/>
          </w:tcPr>
          <w:p w14:paraId="46AE3E4B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988ABB" w14:textId="53D6A925" w:rsidR="00166231" w:rsidRPr="007B31CB" w:rsidRDefault="0017546A" w:rsidP="00092207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45,055</w:t>
            </w:r>
          </w:p>
        </w:tc>
        <w:tc>
          <w:tcPr>
            <w:tcW w:w="270" w:type="dxa"/>
            <w:gridSpan w:val="2"/>
          </w:tcPr>
          <w:p w14:paraId="680EE659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A7C9F0" w14:textId="02E6AA30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</w:tr>
      <w:tr w:rsidR="00166231" w:rsidRPr="007A168E" w14:paraId="1191A4DA" w14:textId="77777777" w:rsidTr="007454FF">
        <w:trPr>
          <w:gridAfter w:val="1"/>
          <w:wAfter w:w="10" w:type="dxa"/>
        </w:trPr>
        <w:tc>
          <w:tcPr>
            <w:tcW w:w="4139" w:type="dxa"/>
            <w:vAlign w:val="bottom"/>
          </w:tcPr>
          <w:p w14:paraId="1EF24A42" w14:textId="76A45A4E" w:rsidR="00166231" w:rsidRPr="007A168E" w:rsidRDefault="00166231" w:rsidP="0016623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17824B" w14:textId="3A6B90D5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0EE598E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2EE5C0D" w14:textId="3C21C58C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4D4E32CB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BFF67F1" w14:textId="446A677B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0436C5C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5A0B6CC" w14:textId="298A5D15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615" w:rsidRPr="007A168E" w14:paraId="6175AF24" w14:textId="77777777" w:rsidTr="007454FF">
        <w:trPr>
          <w:gridAfter w:val="1"/>
          <w:wAfter w:w="9" w:type="dxa"/>
          <w:trHeight w:val="335"/>
        </w:trPr>
        <w:tc>
          <w:tcPr>
            <w:tcW w:w="4139" w:type="dxa"/>
          </w:tcPr>
          <w:p w14:paraId="377AFFBB" w14:textId="77777777" w:rsidR="007454FF" w:rsidRDefault="007454FF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70EF171E" w14:textId="4D044294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112" w:type="dxa"/>
            <w:gridSpan w:val="9"/>
          </w:tcPr>
          <w:p w14:paraId="1F56D6A8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172DBB8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7ACCD62F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1F41CEAC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AA2713B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04DEA89F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6CF79A79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E156E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5B9185E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E8AE48" w14:textId="77777777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07D2" w:rsidRPr="007A168E" w14:paraId="74AD42E2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6E6DC1F1" w14:textId="47AB1FD5" w:rsidR="00F807D2" w:rsidRPr="00B80B76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03B63B35" w14:textId="50E53E47" w:rsidR="00F807D2" w:rsidRPr="007A168E" w:rsidRDefault="0017546A" w:rsidP="00F807D2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010A1AA1" w14:textId="77777777" w:rsidR="00F807D2" w:rsidRPr="007A168E" w:rsidRDefault="00F807D2" w:rsidP="00F807D2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7BAC32B4" w14:textId="618774C2" w:rsidR="00F807D2" w:rsidRPr="007A168E" w:rsidRDefault="00F807D2" w:rsidP="00F807D2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182227A5" w14:textId="77777777" w:rsidR="00F807D2" w:rsidRPr="007A168E" w:rsidRDefault="00F807D2" w:rsidP="00F807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79485" w14:textId="6A9577A0" w:rsidR="00F807D2" w:rsidRPr="007A168E" w:rsidRDefault="0017546A" w:rsidP="00F807D2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2,684</w:t>
            </w:r>
          </w:p>
        </w:tc>
        <w:tc>
          <w:tcPr>
            <w:tcW w:w="270" w:type="dxa"/>
            <w:gridSpan w:val="2"/>
          </w:tcPr>
          <w:p w14:paraId="47E99945" w14:textId="77777777" w:rsidR="00F807D2" w:rsidRPr="007A168E" w:rsidRDefault="00F807D2" w:rsidP="00F807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A9B5B8" w14:textId="59717C93" w:rsidR="00F807D2" w:rsidRPr="007A168E" w:rsidRDefault="00F807D2" w:rsidP="00F807D2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F807D2" w:rsidRPr="007A168E" w14:paraId="56611578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7BA68290" w14:textId="5A2031AC" w:rsidR="00F807D2" w:rsidRPr="007A168E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3DEBDB1A" w14:textId="05930117" w:rsidR="00F807D2" w:rsidRPr="007A168E" w:rsidRDefault="0017546A" w:rsidP="00F807D2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1C4159FA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12258405" w14:textId="551A70EA" w:rsidR="00F807D2" w:rsidRPr="007A168E" w:rsidRDefault="00F807D2" w:rsidP="007454FF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4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44467022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8AAA8" w14:textId="5D13C355" w:rsidR="00F807D2" w:rsidRPr="007A168E" w:rsidRDefault="0017546A" w:rsidP="00F807D2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1,672</w:t>
            </w:r>
          </w:p>
        </w:tc>
        <w:tc>
          <w:tcPr>
            <w:tcW w:w="270" w:type="dxa"/>
            <w:gridSpan w:val="2"/>
          </w:tcPr>
          <w:p w14:paraId="47C7D4DC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3DCFFE" w14:textId="2D383964" w:rsidR="00F807D2" w:rsidRPr="007A168E" w:rsidRDefault="00F807D2" w:rsidP="00F807D2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F807D2" w:rsidRPr="007A168E" w14:paraId="5059F9A6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36E68E77" w14:textId="4C2685DF" w:rsidR="00F807D2" w:rsidRPr="007A168E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080" w:type="dxa"/>
          </w:tcPr>
          <w:p w14:paraId="45F44179" w14:textId="739D73EB" w:rsidR="00F807D2" w:rsidRPr="007A168E" w:rsidRDefault="0017546A" w:rsidP="00F807D2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46809B6B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4ED73741" w14:textId="0051A7AB" w:rsidR="00F807D2" w:rsidRPr="007454FF" w:rsidRDefault="00F807D2" w:rsidP="007454FF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4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16F9B38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28EAF" w14:textId="501D2DED" w:rsidR="00F807D2" w:rsidRPr="007A168E" w:rsidRDefault="0017546A" w:rsidP="00F807D2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14,086</w:t>
            </w:r>
          </w:p>
        </w:tc>
        <w:tc>
          <w:tcPr>
            <w:tcW w:w="270" w:type="dxa"/>
            <w:gridSpan w:val="2"/>
          </w:tcPr>
          <w:p w14:paraId="74489328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F425F97" w14:textId="1F928947" w:rsidR="00F807D2" w:rsidRDefault="00F807D2" w:rsidP="00F807D2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F807D2" w:rsidRPr="007A168E" w14:paraId="3E71DCCF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65818065" w14:textId="77777777" w:rsidR="00F807D2" w:rsidRPr="007A168E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427A0CC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F50807B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7E5DEEBC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749C8C78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5C045" w14:textId="77777777" w:rsidR="00F807D2" w:rsidRPr="007A168E" w:rsidRDefault="00F807D2" w:rsidP="00F807D2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16DE777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559640" w14:textId="77777777" w:rsidR="00F807D2" w:rsidRPr="007A168E" w:rsidRDefault="00F807D2" w:rsidP="00F807D2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07D2" w:rsidRPr="007A168E" w14:paraId="5A73D6E8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3130B696" w14:textId="77777777" w:rsidR="00F807D2" w:rsidRPr="007A168E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34D9539D" w14:textId="703D11C5" w:rsidR="00F807D2" w:rsidRPr="007A168E" w:rsidRDefault="0017546A" w:rsidP="00F807D2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78,815</w:t>
            </w:r>
          </w:p>
        </w:tc>
        <w:tc>
          <w:tcPr>
            <w:tcW w:w="241" w:type="dxa"/>
          </w:tcPr>
          <w:p w14:paraId="10696D94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379D7B71" w14:textId="39AD9771" w:rsidR="00F807D2" w:rsidRPr="007A168E" w:rsidRDefault="00F807D2" w:rsidP="00F807D2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59" w:type="dxa"/>
          </w:tcPr>
          <w:p w14:paraId="2F956C21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1EBCF" w14:textId="0A77CD1E" w:rsidR="00F807D2" w:rsidRPr="007A168E" w:rsidRDefault="0017546A" w:rsidP="0017546A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1A0120E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4E18339" w14:textId="761D9CAF" w:rsidR="00F807D2" w:rsidRPr="007A168E" w:rsidRDefault="00F807D2" w:rsidP="00F807D2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3E1D6C" w:rsidRPr="007A168E" w14:paraId="1D2D5914" w14:textId="77777777" w:rsidTr="007454FF">
        <w:tc>
          <w:tcPr>
            <w:tcW w:w="4139" w:type="dxa"/>
          </w:tcPr>
          <w:p w14:paraId="3768E58D" w14:textId="1B11705E" w:rsidR="003E1D6C" w:rsidRPr="003E1D6C" w:rsidRDefault="003E1D6C" w:rsidP="003E1D6C">
            <w:pPr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E1D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E3B28FD" w14:textId="77777777" w:rsidR="003E1D6C" w:rsidRPr="007A168E" w:rsidRDefault="003E1D6C" w:rsidP="003E1D6C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EA058C9" w14:textId="77777777" w:rsidR="003E1D6C" w:rsidRPr="007A168E" w:rsidRDefault="003E1D6C" w:rsidP="003E1D6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787AFFEB" w14:textId="77777777" w:rsidR="003E1D6C" w:rsidRDefault="003E1D6C" w:rsidP="003E1D6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1B8BF9A" w14:textId="77777777" w:rsidR="003E1D6C" w:rsidRPr="007A168E" w:rsidRDefault="003E1D6C" w:rsidP="003E1D6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479B39B5" w14:textId="77777777" w:rsidR="003E1D6C" w:rsidRPr="007A168E" w:rsidRDefault="003E1D6C" w:rsidP="003E1D6C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01A887" w14:textId="77777777" w:rsidR="003E1D6C" w:rsidRPr="007A168E" w:rsidRDefault="003E1D6C" w:rsidP="003E1D6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AAF95E" w14:textId="77777777" w:rsidR="003E1D6C" w:rsidRDefault="003E1D6C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2B96" w:rsidRPr="007A168E" w14:paraId="6567FED3" w14:textId="77777777" w:rsidTr="007454FF">
        <w:tc>
          <w:tcPr>
            <w:tcW w:w="4139" w:type="dxa"/>
          </w:tcPr>
          <w:p w14:paraId="79F02F5B" w14:textId="6AD9AE10" w:rsidR="005C2B96" w:rsidRPr="003E1D6C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vAlign w:val="bottom"/>
          </w:tcPr>
          <w:p w14:paraId="0E55B0CB" w14:textId="3E7118FC" w:rsidR="005C2B96" w:rsidRPr="00BA4BAF" w:rsidRDefault="0017546A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23,58</w:t>
            </w:r>
            <w:r w:rsidR="004E65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1" w:type="dxa"/>
          </w:tcPr>
          <w:p w14:paraId="086C239B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379EAC34" w14:textId="588EC226" w:rsidR="005C2B96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59" w:type="dxa"/>
          </w:tcPr>
          <w:p w14:paraId="5D4117E3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46DE" w14:textId="10D51368" w:rsidR="005C2B96" w:rsidRPr="00BA4BAF" w:rsidRDefault="0017546A" w:rsidP="005C2B96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20,980</w:t>
            </w:r>
          </w:p>
        </w:tc>
        <w:tc>
          <w:tcPr>
            <w:tcW w:w="270" w:type="dxa"/>
            <w:gridSpan w:val="2"/>
          </w:tcPr>
          <w:p w14:paraId="61317F99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F8FF54" w14:textId="38ED6CB5" w:rsidR="005C2B96" w:rsidRDefault="005C2B96" w:rsidP="005C2B96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5C2B96" w:rsidRPr="007A168E" w14:paraId="648F7E89" w14:textId="77777777" w:rsidTr="007454FF">
        <w:tc>
          <w:tcPr>
            <w:tcW w:w="4139" w:type="dxa"/>
          </w:tcPr>
          <w:p w14:paraId="747F8A08" w14:textId="252924D7" w:rsidR="005C2B96" w:rsidRPr="003E1D6C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vAlign w:val="bottom"/>
          </w:tcPr>
          <w:p w14:paraId="5BDF3902" w14:textId="5EEBFE64" w:rsidR="005C2B96" w:rsidRPr="00BA4BAF" w:rsidRDefault="0017546A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1,345</w:t>
            </w:r>
          </w:p>
        </w:tc>
        <w:tc>
          <w:tcPr>
            <w:tcW w:w="241" w:type="dxa"/>
          </w:tcPr>
          <w:p w14:paraId="1D9AF558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5CC2EEDC" w14:textId="5F9A5CAB" w:rsidR="005C2B96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59" w:type="dxa"/>
          </w:tcPr>
          <w:p w14:paraId="3D52491C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9330" w14:textId="59563068" w:rsidR="005C2B96" w:rsidRPr="00BA4BAF" w:rsidRDefault="0017546A" w:rsidP="0017546A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4DA4E03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EF9E0F" w14:textId="77A7EFAC" w:rsidR="005C2B96" w:rsidRDefault="005C2B96" w:rsidP="005C2B96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</w:tr>
      <w:tr w:rsidR="005C2B96" w:rsidRPr="007A168E" w14:paraId="7F9058B5" w14:textId="77777777" w:rsidTr="007454FF">
        <w:tc>
          <w:tcPr>
            <w:tcW w:w="4139" w:type="dxa"/>
          </w:tcPr>
          <w:p w14:paraId="3DEBF628" w14:textId="0F8819AC" w:rsidR="005C2B96" w:rsidRPr="007A168E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04F370C" w14:textId="46F15A7C" w:rsidR="005C2B96" w:rsidRPr="007A168E" w:rsidRDefault="0017546A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41" w:type="dxa"/>
          </w:tcPr>
          <w:p w14:paraId="19FF8B06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B85197A" w14:textId="5AE081C7" w:rsidR="005C2B96" w:rsidRPr="007A168E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59" w:type="dxa"/>
          </w:tcPr>
          <w:p w14:paraId="3C2F5548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7DA6" w14:textId="7D3F9FEA" w:rsidR="005C2B96" w:rsidRPr="007A168E" w:rsidRDefault="0017546A" w:rsidP="00092207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70" w:type="dxa"/>
            <w:gridSpan w:val="2"/>
          </w:tcPr>
          <w:p w14:paraId="11CC48FC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18B2CD" w14:textId="7611C796" w:rsidR="005C2B96" w:rsidRPr="007A168E" w:rsidRDefault="005C2B96" w:rsidP="005C2B96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5C2B96" w:rsidRPr="007A168E" w14:paraId="0E053181" w14:textId="77777777" w:rsidTr="007454FF">
        <w:tc>
          <w:tcPr>
            <w:tcW w:w="4139" w:type="dxa"/>
          </w:tcPr>
          <w:p w14:paraId="190D3F93" w14:textId="03DC493D" w:rsidR="005C2B96" w:rsidRPr="007A168E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vAlign w:val="bottom"/>
          </w:tcPr>
          <w:p w14:paraId="2C4CA66C" w14:textId="08B1CA60" w:rsidR="005C2B96" w:rsidRDefault="0017546A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</w:t>
            </w:r>
          </w:p>
        </w:tc>
        <w:tc>
          <w:tcPr>
            <w:tcW w:w="241" w:type="dxa"/>
          </w:tcPr>
          <w:p w14:paraId="139943AC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9C5C711" w14:textId="26C238DB" w:rsidR="005C2B96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59" w:type="dxa"/>
          </w:tcPr>
          <w:p w14:paraId="3372D01C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A29B" w14:textId="0CE6DF01" w:rsidR="005C2B96" w:rsidRDefault="0017546A" w:rsidP="0017546A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1B8E561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D44A89C" w14:textId="0477E3E0" w:rsidR="005C2B96" w:rsidRDefault="005C2B96" w:rsidP="005C2B9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C2B96" w:rsidRPr="007A168E" w14:paraId="2042ACD8" w14:textId="77777777" w:rsidTr="007454FF">
        <w:tc>
          <w:tcPr>
            <w:tcW w:w="4139" w:type="dxa"/>
          </w:tcPr>
          <w:p w14:paraId="5FA809B8" w14:textId="503D71DF" w:rsidR="005C2B96" w:rsidRPr="007A168E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vAlign w:val="bottom"/>
          </w:tcPr>
          <w:p w14:paraId="4C89BC52" w14:textId="615AD9DF" w:rsidR="005C2B96" w:rsidRPr="007A168E" w:rsidRDefault="0017546A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4,032</w:t>
            </w:r>
          </w:p>
        </w:tc>
        <w:tc>
          <w:tcPr>
            <w:tcW w:w="241" w:type="dxa"/>
          </w:tcPr>
          <w:p w14:paraId="5B0A85E1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3DBEFEC0" w14:textId="57116998" w:rsidR="005C2B96" w:rsidRPr="007A168E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59" w:type="dxa"/>
          </w:tcPr>
          <w:p w14:paraId="633FE8CF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33DF8" w14:textId="1005DABF" w:rsidR="005C2B96" w:rsidRPr="007A168E" w:rsidRDefault="0017546A" w:rsidP="0017546A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3FD14BB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112846" w14:textId="3AE08AF6" w:rsidR="005C2B96" w:rsidRPr="007A168E" w:rsidRDefault="005C2B96" w:rsidP="005C2B9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2B96" w:rsidRPr="007A168E" w14:paraId="0D4FCA80" w14:textId="77777777" w:rsidTr="007454FF">
        <w:trPr>
          <w:trHeight w:val="272"/>
        </w:trPr>
        <w:tc>
          <w:tcPr>
            <w:tcW w:w="4139" w:type="dxa"/>
          </w:tcPr>
          <w:p w14:paraId="1D1A9A4A" w14:textId="038877D7" w:rsidR="005C2B96" w:rsidRPr="007A168E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vAlign w:val="bottom"/>
          </w:tcPr>
          <w:p w14:paraId="209DCB6C" w14:textId="5343BF65" w:rsidR="005C2B96" w:rsidRPr="007A168E" w:rsidRDefault="0017546A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</w:t>
            </w:r>
          </w:p>
        </w:tc>
        <w:tc>
          <w:tcPr>
            <w:tcW w:w="241" w:type="dxa"/>
          </w:tcPr>
          <w:p w14:paraId="6091AD19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4FAA8122" w14:textId="515BA4FF" w:rsidR="005C2B96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59" w:type="dxa"/>
          </w:tcPr>
          <w:p w14:paraId="5B28C227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32FA" w14:textId="4BA57966" w:rsidR="005C2B96" w:rsidRPr="007A168E" w:rsidRDefault="0017546A" w:rsidP="0017546A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0896E60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5C0C46" w14:textId="54D86847" w:rsidR="005C2B96" w:rsidRDefault="005C2B96" w:rsidP="005C2B9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2B96" w:rsidRPr="007A168E" w14:paraId="04BA32B6" w14:textId="77777777" w:rsidTr="007454FF">
        <w:tc>
          <w:tcPr>
            <w:tcW w:w="4139" w:type="dxa"/>
            <w:vAlign w:val="bottom"/>
          </w:tcPr>
          <w:p w14:paraId="6E9E173E" w14:textId="77777777" w:rsidR="005C2B96" w:rsidRPr="007A168E" w:rsidRDefault="005C2B96" w:rsidP="005C2B96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EE9910" w14:textId="55588D06" w:rsidR="005C2B96" w:rsidRPr="007A168E" w:rsidRDefault="0017546A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111,741</w:t>
            </w:r>
          </w:p>
        </w:tc>
        <w:tc>
          <w:tcPr>
            <w:tcW w:w="241" w:type="dxa"/>
          </w:tcPr>
          <w:p w14:paraId="7972D83F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5DED622" w14:textId="77BD1AD9" w:rsidR="005C2B96" w:rsidRPr="007A168E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259" w:type="dxa"/>
          </w:tcPr>
          <w:p w14:paraId="10C9A9E6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87A457" w14:textId="0CA12417" w:rsidR="005C2B96" w:rsidRPr="007A168E" w:rsidRDefault="0017546A" w:rsidP="005C2B96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40,762</w:t>
            </w:r>
          </w:p>
        </w:tc>
        <w:tc>
          <w:tcPr>
            <w:tcW w:w="270" w:type="dxa"/>
            <w:gridSpan w:val="2"/>
          </w:tcPr>
          <w:p w14:paraId="25B85188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1CA387" w14:textId="69DECA2B" w:rsidR="005C2B96" w:rsidRPr="007A168E" w:rsidRDefault="005C2B96" w:rsidP="005C2B96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</w:tbl>
    <w:p w14:paraId="7C13C04C" w14:textId="6BA5D494" w:rsidR="00BE039C" w:rsidRDefault="00BE039C" w:rsidP="00F91B1B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bookmarkStart w:id="1" w:name="_Hlk77412452"/>
    </w:p>
    <w:p w14:paraId="53D9290D" w14:textId="77777777" w:rsidR="00BE039C" w:rsidRDefault="00BE039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79"/>
        <w:gridCol w:w="236"/>
        <w:gridCol w:w="1115"/>
        <w:gridCol w:w="260"/>
        <w:gridCol w:w="1090"/>
        <w:gridCol w:w="270"/>
        <w:gridCol w:w="1080"/>
      </w:tblGrid>
      <w:tr w:rsidR="003A310C" w:rsidRPr="007A168E" w14:paraId="5DEFB742" w14:textId="77777777" w:rsidTr="00572A18">
        <w:tc>
          <w:tcPr>
            <w:tcW w:w="4140" w:type="dxa"/>
          </w:tcPr>
          <w:p w14:paraId="6D796F12" w14:textId="77777777" w:rsidR="003A310C" w:rsidRPr="007A168E" w:rsidRDefault="003A310C" w:rsidP="00082CA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6A6F98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EBF90C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14:paraId="0621E8E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509" w:rsidRPr="007A168E" w14:paraId="512F5771" w14:textId="77777777" w:rsidTr="00572A18">
        <w:tc>
          <w:tcPr>
            <w:tcW w:w="4140" w:type="dxa"/>
          </w:tcPr>
          <w:p w14:paraId="50564FAB" w14:textId="77777777" w:rsidR="00CA3509" w:rsidRPr="007A168E" w:rsidRDefault="00CA3509" w:rsidP="00CA35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A3B3428" w14:textId="37E8A806" w:rsidR="00CA3509" w:rsidRPr="007A168E" w:rsidRDefault="009D1FF1" w:rsidP="00CA3509">
            <w:pPr>
              <w:pStyle w:val="Bo-Blankline"/>
              <w:spacing w:line="38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6C4C9E9F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26E2D86" w14:textId="08EDB3F0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67D55FF1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FCEA0D3" w14:textId="220D0F46" w:rsidR="00CA3509" w:rsidRPr="007A168E" w:rsidRDefault="009D1FF1" w:rsidP="00CA3509">
            <w:pPr>
              <w:pStyle w:val="Bo-Blankline"/>
              <w:spacing w:line="380" w:lineRule="exact"/>
              <w:ind w:lef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4FCBDA8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4AB5F" w14:textId="2B97CC2C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A3509" w:rsidRPr="007A168E" w14:paraId="2B248B23" w14:textId="77777777" w:rsidTr="00572A18">
        <w:trPr>
          <w:trHeight w:val="182"/>
        </w:trPr>
        <w:tc>
          <w:tcPr>
            <w:tcW w:w="4140" w:type="dxa"/>
          </w:tcPr>
          <w:p w14:paraId="203A7487" w14:textId="77777777" w:rsidR="00CA3509" w:rsidRPr="007A168E" w:rsidRDefault="00CA3509" w:rsidP="00CA35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D9516C9" w14:textId="41E1380B" w:rsidR="00CA3509" w:rsidRPr="007A168E" w:rsidRDefault="00CA3509" w:rsidP="00CA3509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6" w:type="dxa"/>
          </w:tcPr>
          <w:p w14:paraId="5B98229E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674DC24" w14:textId="5C8C748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</w:tcPr>
          <w:p w14:paraId="7C2E3B9F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4B24E5B" w14:textId="5121881A" w:rsidR="00CA3509" w:rsidRPr="007A168E" w:rsidRDefault="00CA3509" w:rsidP="00CA3509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774BBD3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63B0E" w14:textId="5C734876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3A310C" w:rsidRPr="007A168E" w14:paraId="70F606A3" w14:textId="77777777" w:rsidTr="00572A18">
        <w:tc>
          <w:tcPr>
            <w:tcW w:w="4140" w:type="dxa"/>
          </w:tcPr>
          <w:p w14:paraId="33FA8BB7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CEC8B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310C" w:rsidRPr="007A168E" w14:paraId="6512FFFD" w14:textId="77777777" w:rsidTr="00572A18">
        <w:trPr>
          <w:trHeight w:val="317"/>
        </w:trPr>
        <w:tc>
          <w:tcPr>
            <w:tcW w:w="4140" w:type="dxa"/>
          </w:tcPr>
          <w:p w14:paraId="2969A157" w14:textId="0D9D659B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 w:rsidR="004178F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130" w:type="dxa"/>
            <w:gridSpan w:val="7"/>
          </w:tcPr>
          <w:p w14:paraId="545F3F7A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4F8E" w:rsidRPr="007A168E" w14:paraId="3A911657" w14:textId="77777777" w:rsidTr="00572A18">
        <w:tc>
          <w:tcPr>
            <w:tcW w:w="4140" w:type="dxa"/>
          </w:tcPr>
          <w:p w14:paraId="1B96AA8D" w14:textId="7B56A010" w:rsidR="00144F8E" w:rsidRPr="007A168E" w:rsidRDefault="001E5FF4" w:rsidP="001E5FF4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E5F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0" w:type="dxa"/>
            <w:gridSpan w:val="7"/>
          </w:tcPr>
          <w:p w14:paraId="7E19B065" w14:textId="77777777" w:rsidR="00144F8E" w:rsidRPr="007A168E" w:rsidRDefault="00144F8E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72961" w:rsidRPr="007A168E" w14:paraId="6BFB5916" w14:textId="77777777" w:rsidTr="00572A18">
        <w:tc>
          <w:tcPr>
            <w:tcW w:w="4140" w:type="dxa"/>
          </w:tcPr>
          <w:p w14:paraId="6FD9828B" w14:textId="6CC52560" w:rsidR="00772961" w:rsidRPr="00772961" w:rsidRDefault="00772961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961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079" w:type="dxa"/>
          </w:tcPr>
          <w:p w14:paraId="0672032A" w14:textId="5BC76B8C" w:rsidR="00772961" w:rsidRPr="007A168E" w:rsidRDefault="0017546A" w:rsidP="0077296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EF00EB0" w14:textId="77777777" w:rsidR="00772961" w:rsidRPr="007A168E" w:rsidRDefault="00772961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A706B20" w14:textId="3214B9A9" w:rsidR="00772961" w:rsidRPr="007A168E" w:rsidRDefault="00772961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5CA87C4" w14:textId="77777777" w:rsidR="00772961" w:rsidRPr="007A168E" w:rsidRDefault="00772961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5C71536" w14:textId="0C75B174" w:rsidR="00772961" w:rsidRPr="007A168E" w:rsidRDefault="0017546A" w:rsidP="0017546A">
            <w:pPr>
              <w:spacing w:line="38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859C80" w14:textId="77777777" w:rsidR="00772961" w:rsidRPr="007A168E" w:rsidRDefault="00772961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192D8" w14:textId="70691F51" w:rsidR="00772961" w:rsidRPr="007A168E" w:rsidRDefault="00460D2A" w:rsidP="00460D2A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D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</w:t>
            </w:r>
            <w:r w:rsidRPr="00460D2A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3A310C" w:rsidRPr="007A168E" w14:paraId="6EFEC3A1" w14:textId="77777777" w:rsidTr="00572A18">
        <w:tc>
          <w:tcPr>
            <w:tcW w:w="4140" w:type="dxa"/>
          </w:tcPr>
          <w:p w14:paraId="24F3707E" w14:textId="507F6B76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5163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79" w:type="dxa"/>
          </w:tcPr>
          <w:p w14:paraId="2A2F549C" w14:textId="77777777" w:rsidR="003A310C" w:rsidRPr="007A168E" w:rsidRDefault="003A310C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CDBF68" w14:textId="77777777" w:rsidR="003A310C" w:rsidRPr="007A168E" w:rsidRDefault="003A310C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434F7B6" w14:textId="77777777" w:rsidR="003A310C" w:rsidRPr="007A168E" w:rsidRDefault="003A310C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F0FCF91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C9ACE56" w14:textId="77777777" w:rsidR="003A310C" w:rsidRPr="007A168E" w:rsidRDefault="003A310C" w:rsidP="00082CA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EA78DB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B4B91" w14:textId="77777777" w:rsidR="003A310C" w:rsidRPr="007A168E" w:rsidRDefault="003A310C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963DC" w:rsidRPr="007A168E" w14:paraId="2FE80130" w14:textId="77777777" w:rsidTr="00572A18">
        <w:tc>
          <w:tcPr>
            <w:tcW w:w="4140" w:type="dxa"/>
          </w:tcPr>
          <w:p w14:paraId="3EA3DC0B" w14:textId="6FC8F587" w:rsidR="00E963DC" w:rsidRPr="00B80B76" w:rsidRDefault="00E963DC" w:rsidP="00E963D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35C">
              <w:rPr>
                <w:rFonts w:asciiTheme="majorBidi" w:hAnsi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79" w:type="dxa"/>
          </w:tcPr>
          <w:p w14:paraId="2F3D62D8" w14:textId="78B05DBB" w:rsidR="00E963DC" w:rsidRPr="007A168E" w:rsidRDefault="0017546A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138,700</w:t>
            </w:r>
          </w:p>
        </w:tc>
        <w:tc>
          <w:tcPr>
            <w:tcW w:w="236" w:type="dxa"/>
          </w:tcPr>
          <w:p w14:paraId="6105D1EE" w14:textId="77777777" w:rsidR="00E963DC" w:rsidRPr="007A168E" w:rsidRDefault="00E963DC" w:rsidP="00E963D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7539305" w14:textId="18C3891B" w:rsidR="00E963DC" w:rsidRPr="007A168E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1C3BEE73" w14:textId="77777777" w:rsidR="00E963DC" w:rsidRPr="007A168E" w:rsidRDefault="00E963DC" w:rsidP="00E963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2377E21" w14:textId="06D60A32" w:rsidR="00E963DC" w:rsidRPr="007A168E" w:rsidRDefault="0017546A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72,700</w:t>
            </w:r>
          </w:p>
        </w:tc>
        <w:tc>
          <w:tcPr>
            <w:tcW w:w="270" w:type="dxa"/>
          </w:tcPr>
          <w:p w14:paraId="65EE9559" w14:textId="77777777" w:rsidR="00E963DC" w:rsidRPr="007A168E" w:rsidRDefault="00E963DC" w:rsidP="00E963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45D9D" w14:textId="22C581D2" w:rsidR="00E963DC" w:rsidRPr="007A168E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963DC" w:rsidRPr="007A168E" w14:paraId="7F0311C3" w14:textId="77777777" w:rsidTr="00572A18">
        <w:tc>
          <w:tcPr>
            <w:tcW w:w="4140" w:type="dxa"/>
          </w:tcPr>
          <w:p w14:paraId="7FBFA34E" w14:textId="77777777" w:rsidR="00E963DC" w:rsidRPr="007A168E" w:rsidRDefault="00E963DC" w:rsidP="00E963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9" w:type="dxa"/>
          </w:tcPr>
          <w:p w14:paraId="75E8E297" w14:textId="77777777" w:rsidR="00E963DC" w:rsidRPr="007A168E" w:rsidRDefault="00E963DC" w:rsidP="00E963D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49B36B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074CD63" w14:textId="77777777" w:rsidR="00E963DC" w:rsidRPr="007A168E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7BF82DAC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AFD271A" w14:textId="77777777" w:rsidR="00E963DC" w:rsidRPr="007A168E" w:rsidRDefault="00E963DC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D207F4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8110F" w14:textId="77777777" w:rsidR="00E963DC" w:rsidRPr="007A168E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963DC" w:rsidRPr="007A168E" w14:paraId="1CC060A1" w14:textId="77777777" w:rsidTr="00263D07">
        <w:tc>
          <w:tcPr>
            <w:tcW w:w="4140" w:type="dxa"/>
          </w:tcPr>
          <w:p w14:paraId="33CD5137" w14:textId="77777777" w:rsidR="00E963DC" w:rsidRPr="007A168E" w:rsidRDefault="00E963DC" w:rsidP="00E963D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79" w:type="dxa"/>
            <w:vAlign w:val="bottom"/>
          </w:tcPr>
          <w:p w14:paraId="66B1753B" w14:textId="654283D5" w:rsidR="00E963DC" w:rsidRPr="007A168E" w:rsidRDefault="0017546A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6" w:type="dxa"/>
          </w:tcPr>
          <w:p w14:paraId="40EB58DC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FBCD680" w14:textId="0CF41042" w:rsidR="00E963DC" w:rsidRPr="00FA6C72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0" w:type="dxa"/>
          </w:tcPr>
          <w:p w14:paraId="2A7DB987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33F65" w14:textId="3C5BCDCA" w:rsidR="00E963DC" w:rsidRPr="007A168E" w:rsidRDefault="0017546A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70" w:type="dxa"/>
          </w:tcPr>
          <w:p w14:paraId="12E3C6E2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80A0" w14:textId="7BF16566" w:rsidR="00E963DC" w:rsidRPr="00E963DC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63DC" w:rsidRPr="007A168E" w14:paraId="60B6C6AB" w14:textId="77777777" w:rsidTr="0011078F">
        <w:tc>
          <w:tcPr>
            <w:tcW w:w="4140" w:type="dxa"/>
          </w:tcPr>
          <w:p w14:paraId="1829595D" w14:textId="6F62167C" w:rsidR="00E963DC" w:rsidRPr="007A168E" w:rsidRDefault="00E963DC" w:rsidP="00E963D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F8F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79" w:type="dxa"/>
            <w:vAlign w:val="bottom"/>
          </w:tcPr>
          <w:p w14:paraId="0555F1AC" w14:textId="0D1E5F47" w:rsidR="00E963DC" w:rsidRPr="007A168E" w:rsidRDefault="0017546A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14:paraId="4D24FF64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F668A1A" w14:textId="174D68E7" w:rsidR="00E963DC" w:rsidRPr="007A168E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</w:tcPr>
          <w:p w14:paraId="3BCCDB11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E9ED" w14:textId="76BA8B7F" w:rsidR="00E963DC" w:rsidRPr="007A168E" w:rsidRDefault="0017546A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4DA6FF44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BA933" w14:textId="07B76579" w:rsidR="00E963DC" w:rsidRPr="00E963DC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63DC" w:rsidRPr="007A168E" w14:paraId="00254DF0" w14:textId="77777777" w:rsidTr="0011078F">
        <w:tc>
          <w:tcPr>
            <w:tcW w:w="4140" w:type="dxa"/>
          </w:tcPr>
          <w:p w14:paraId="2507CB48" w14:textId="3886EE0D" w:rsidR="00E963DC" w:rsidRPr="00624F8F" w:rsidRDefault="00E963DC" w:rsidP="00E963D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A15D04">
              <w:rPr>
                <w:rFonts w:asciiTheme="majorBidi" w:hAnsi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79" w:type="dxa"/>
            <w:vAlign w:val="bottom"/>
          </w:tcPr>
          <w:p w14:paraId="370E51D6" w14:textId="0DC5ED01" w:rsidR="00E963DC" w:rsidRDefault="0017546A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101,000</w:t>
            </w:r>
          </w:p>
        </w:tc>
        <w:tc>
          <w:tcPr>
            <w:tcW w:w="236" w:type="dxa"/>
          </w:tcPr>
          <w:p w14:paraId="3B665FED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17AD120" w14:textId="0CFD710E" w:rsidR="00E963DC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0" w:type="dxa"/>
          </w:tcPr>
          <w:p w14:paraId="3FB5A426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71262" w14:textId="6D86913A" w:rsidR="00E963DC" w:rsidRDefault="0017546A" w:rsidP="0017546A">
            <w:pPr>
              <w:spacing w:line="38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390581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4FFC7" w14:textId="57CBEA03" w:rsidR="00E963DC" w:rsidRPr="00E963DC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63DC" w:rsidRPr="007A168E" w14:paraId="2FF59629" w14:textId="77777777" w:rsidTr="0011078F">
        <w:tc>
          <w:tcPr>
            <w:tcW w:w="4140" w:type="dxa"/>
          </w:tcPr>
          <w:p w14:paraId="05D3C19C" w14:textId="562752ED" w:rsidR="00E963DC" w:rsidRPr="00624F8F" w:rsidRDefault="00E963DC" w:rsidP="00E963D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24592E">
              <w:rPr>
                <w:rFonts w:asciiTheme="majorBidi" w:hAnsi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079" w:type="dxa"/>
            <w:vAlign w:val="bottom"/>
          </w:tcPr>
          <w:p w14:paraId="27B72995" w14:textId="7D21F010" w:rsidR="00E963DC" w:rsidRDefault="0017546A" w:rsidP="0017546A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C2FD8A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2B856AC1" w14:textId="3F0488B1" w:rsidR="00E963DC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0" w:type="dxa"/>
          </w:tcPr>
          <w:p w14:paraId="385D3CDD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C073" w14:textId="5E7E5548" w:rsidR="00E963DC" w:rsidRDefault="0017546A" w:rsidP="0017546A">
            <w:pPr>
              <w:spacing w:line="38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87F7A3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3E56F" w14:textId="7CE42731" w:rsidR="00E963DC" w:rsidRPr="00E963DC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63DC" w:rsidRPr="007A168E" w14:paraId="2E2AF4E5" w14:textId="77777777" w:rsidTr="0011078F">
        <w:tc>
          <w:tcPr>
            <w:tcW w:w="4140" w:type="dxa"/>
          </w:tcPr>
          <w:p w14:paraId="2668E9BD" w14:textId="098855C6" w:rsidR="00E963DC" w:rsidRPr="00624F8F" w:rsidRDefault="00E963DC" w:rsidP="00E963D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79" w:type="dxa"/>
            <w:vAlign w:val="bottom"/>
          </w:tcPr>
          <w:p w14:paraId="21DBAD76" w14:textId="1A039891" w:rsidR="00E963DC" w:rsidRDefault="0017546A" w:rsidP="0017546A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9A4B62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514A94F7" w14:textId="1DBEC5EC" w:rsidR="00E963DC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</w:tcPr>
          <w:p w14:paraId="3541A192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2FB6" w14:textId="2F9A84B2" w:rsidR="00E963DC" w:rsidRDefault="0017546A" w:rsidP="0017546A">
            <w:pPr>
              <w:spacing w:line="38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933283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57374" w14:textId="114BB9A5" w:rsidR="00E963DC" w:rsidRDefault="00E963DC" w:rsidP="0017546A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963DC" w:rsidRPr="007A168E" w14:paraId="121E3F7F" w14:textId="77777777" w:rsidTr="00572A18">
        <w:tc>
          <w:tcPr>
            <w:tcW w:w="4140" w:type="dxa"/>
            <w:vAlign w:val="bottom"/>
          </w:tcPr>
          <w:p w14:paraId="5EF0705A" w14:textId="77777777" w:rsidR="00E963DC" w:rsidRPr="007A168E" w:rsidRDefault="00E963DC" w:rsidP="00E963D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9130B8E" w14:textId="30B06F46" w:rsidR="00E963DC" w:rsidRPr="007A168E" w:rsidRDefault="0017546A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291,700</w:t>
            </w:r>
          </w:p>
        </w:tc>
        <w:tc>
          <w:tcPr>
            <w:tcW w:w="236" w:type="dxa"/>
          </w:tcPr>
          <w:p w14:paraId="7AAF1EC6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B3C8A1E" w14:textId="4D616B3C" w:rsidR="00E963DC" w:rsidRPr="007A168E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4C8B61DC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1A362145" w14:textId="1CA24FE5" w:rsidR="00E963DC" w:rsidRPr="007A168E" w:rsidRDefault="0017546A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119,700</w:t>
            </w:r>
          </w:p>
        </w:tc>
        <w:tc>
          <w:tcPr>
            <w:tcW w:w="270" w:type="dxa"/>
          </w:tcPr>
          <w:p w14:paraId="29A72092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9945FA" w14:textId="0ADDFE2C" w:rsidR="00E963DC" w:rsidRPr="007A168E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</w:tr>
    </w:tbl>
    <w:p w14:paraId="56D5E57D" w14:textId="4D08B828" w:rsidR="001A5A35" w:rsidRDefault="001A5A3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A5A35" w:rsidRPr="0000113F" w14:paraId="3A8E682F" w14:textId="77777777" w:rsidTr="0000113F">
        <w:tc>
          <w:tcPr>
            <w:tcW w:w="4140" w:type="dxa"/>
          </w:tcPr>
          <w:p w14:paraId="775BCB99" w14:textId="77777777" w:rsidR="001A5A35" w:rsidRPr="0000113F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2430" w:type="dxa"/>
            <w:gridSpan w:val="3"/>
          </w:tcPr>
          <w:p w14:paraId="179EB6AD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D2DBB2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A431521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8DF" w:rsidRPr="0000113F" w14:paraId="156E3C9C" w14:textId="77777777" w:rsidTr="0000113F">
        <w:tc>
          <w:tcPr>
            <w:tcW w:w="4140" w:type="dxa"/>
          </w:tcPr>
          <w:p w14:paraId="043F9AB6" w14:textId="77777777" w:rsidR="00BC48DF" w:rsidRPr="0000113F" w:rsidRDefault="00BC48DF" w:rsidP="00BC48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71EDE1C" w14:textId="27054B5A" w:rsidR="00BC48DF" w:rsidRPr="0000113F" w:rsidRDefault="009D1FF1" w:rsidP="00BC48DF">
            <w:pPr>
              <w:spacing w:line="380" w:lineRule="exact"/>
              <w:ind w:left="-13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63B8F2C" w14:textId="77777777" w:rsidR="00BC48DF" w:rsidRPr="0000113F" w:rsidRDefault="00BC48DF" w:rsidP="00BC48D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F04AE7" w14:textId="6FDA3CC5" w:rsidR="00BC48DF" w:rsidRPr="0000113F" w:rsidRDefault="00BC48DF" w:rsidP="00BC48DF">
            <w:pPr>
              <w:spacing w:line="380" w:lineRule="exact"/>
              <w:ind w:left="-72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E763112" w14:textId="77777777" w:rsidR="00BC48DF" w:rsidRPr="0000113F" w:rsidRDefault="00BC48DF" w:rsidP="00BC48D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455F5F" w14:textId="289CB609" w:rsidR="00BC48DF" w:rsidRPr="0000113F" w:rsidRDefault="009D1FF1" w:rsidP="00BC48DF">
            <w:pPr>
              <w:spacing w:line="380" w:lineRule="exact"/>
              <w:ind w:left="-11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B68A5A3" w14:textId="77777777" w:rsidR="00BC48DF" w:rsidRPr="0000113F" w:rsidRDefault="00BC48DF" w:rsidP="00BC48D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A74E29" w14:textId="4AD26D72" w:rsidR="00BC48DF" w:rsidRPr="0000113F" w:rsidRDefault="00BC48DF" w:rsidP="00BC48DF">
            <w:pPr>
              <w:spacing w:line="380" w:lineRule="exact"/>
              <w:ind w:left="-119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48DF" w:rsidRPr="0000113F" w14:paraId="208DDAA2" w14:textId="77777777" w:rsidTr="0000113F">
        <w:tc>
          <w:tcPr>
            <w:tcW w:w="4140" w:type="dxa"/>
          </w:tcPr>
          <w:p w14:paraId="4117EB9D" w14:textId="77777777" w:rsidR="00BC48DF" w:rsidRPr="0000113F" w:rsidRDefault="00BC48DF" w:rsidP="00BC48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6AFB0" w14:textId="5659F22B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47EE1FA" w14:textId="77777777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03B5E" w14:textId="11749711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DE24F40" w14:textId="77777777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73CBD" w14:textId="25B5D755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6B20D7B" w14:textId="77777777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BF40A" w14:textId="7F9B46AA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1A5A35" w:rsidRPr="0000113F" w14:paraId="001708AE" w14:textId="77777777" w:rsidTr="0000113F">
        <w:tc>
          <w:tcPr>
            <w:tcW w:w="4140" w:type="dxa"/>
          </w:tcPr>
          <w:p w14:paraId="7D0938C3" w14:textId="77777777" w:rsidR="001A5A35" w:rsidRPr="0000113F" w:rsidRDefault="001A5A35" w:rsidP="001A5A3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5D38EB8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1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01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5A35" w:rsidRPr="0000113F" w14:paraId="7CD3AD94" w14:textId="77777777" w:rsidTr="0000113F">
        <w:tc>
          <w:tcPr>
            <w:tcW w:w="4140" w:type="dxa"/>
          </w:tcPr>
          <w:p w14:paraId="0EB4BAE7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672F288" w14:textId="77777777" w:rsidR="001A5A35" w:rsidRPr="0000113F" w:rsidRDefault="001A5A35" w:rsidP="00747C1E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CF1EE5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EE11681" w14:textId="77777777" w:rsidR="001A5A35" w:rsidRPr="0000113F" w:rsidRDefault="001A5A35" w:rsidP="00421D4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290823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D2A062D" w14:textId="77777777" w:rsidR="001A5A35" w:rsidRPr="0000113F" w:rsidRDefault="001A5A35" w:rsidP="00747C1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3BAF90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CCAD82B" w14:textId="77777777" w:rsidR="001A5A35" w:rsidRPr="0000113F" w:rsidRDefault="001A5A35" w:rsidP="00421D4B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53F6" w:rsidRPr="0000113F" w14:paraId="21451A41" w14:textId="77777777" w:rsidTr="0000113F">
        <w:tc>
          <w:tcPr>
            <w:tcW w:w="4140" w:type="dxa"/>
          </w:tcPr>
          <w:p w14:paraId="1DAE8349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0011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4AEF49AE" w14:textId="77777777" w:rsidR="009C53F6" w:rsidRPr="0000113F" w:rsidRDefault="009C53F6" w:rsidP="009C53F6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EA80F6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6234A9" w14:textId="77777777" w:rsidR="009C53F6" w:rsidRPr="0000113F" w:rsidRDefault="009C53F6" w:rsidP="009C53F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8B0253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E4F634" w14:textId="77777777" w:rsidR="009C53F6" w:rsidRPr="0000113F" w:rsidRDefault="009C53F6" w:rsidP="009C53F6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610BE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7D196B" w14:textId="77777777" w:rsidR="009C53F6" w:rsidRPr="0000113F" w:rsidRDefault="009C53F6" w:rsidP="009C53F6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53F6" w:rsidRPr="0000113F" w14:paraId="54C5FF0A" w14:textId="77777777" w:rsidTr="0000113F">
        <w:tc>
          <w:tcPr>
            <w:tcW w:w="4140" w:type="dxa"/>
          </w:tcPr>
          <w:p w14:paraId="730CF72B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5373185E" w14:textId="36FF9A6C" w:rsidR="009C53F6" w:rsidRPr="0000113F" w:rsidRDefault="00536027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964,700</w:t>
            </w:r>
          </w:p>
        </w:tc>
        <w:tc>
          <w:tcPr>
            <w:tcW w:w="270" w:type="dxa"/>
          </w:tcPr>
          <w:p w14:paraId="017AAFC9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B65921" w14:textId="4386ABCE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20864027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957CC18" w14:textId="083B653A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435,000</w:t>
            </w:r>
          </w:p>
        </w:tc>
        <w:tc>
          <w:tcPr>
            <w:tcW w:w="270" w:type="dxa"/>
          </w:tcPr>
          <w:p w14:paraId="183D89D7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BDDBDC6" w14:textId="68313B50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77F637E6" w14:textId="77777777" w:rsidTr="0000113F">
        <w:tc>
          <w:tcPr>
            <w:tcW w:w="4140" w:type="dxa"/>
          </w:tcPr>
          <w:p w14:paraId="4AD5FF9E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0EBC3A33" w14:textId="7AED8B1F" w:rsidR="009C53F6" w:rsidRPr="0000113F" w:rsidRDefault="003154C1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95,000</w:t>
            </w:r>
          </w:p>
        </w:tc>
        <w:tc>
          <w:tcPr>
            <w:tcW w:w="270" w:type="dxa"/>
          </w:tcPr>
          <w:p w14:paraId="66117C49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D9DA7B" w14:textId="7F67A19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B9F71FC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EE48717" w14:textId="57DF96E2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</w:tcPr>
          <w:p w14:paraId="201F868D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79992D" w14:textId="512F2992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333B71EC" w14:textId="77777777" w:rsidTr="0000113F">
        <w:tc>
          <w:tcPr>
            <w:tcW w:w="4140" w:type="dxa"/>
          </w:tcPr>
          <w:p w14:paraId="3BCB69C4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05A55DBF" w14:textId="5B2B8A60" w:rsidR="009C53F6" w:rsidRPr="0000113F" w:rsidRDefault="003154C1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70" w:type="dxa"/>
          </w:tcPr>
          <w:p w14:paraId="340A1E30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34DAF4" w14:textId="6ACA8FA3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C06902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9892534" w14:textId="3F3F8EB4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70" w:type="dxa"/>
          </w:tcPr>
          <w:p w14:paraId="1D652491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C389F13" w14:textId="43F0D534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0A3C3669" w14:textId="77777777" w:rsidTr="0000113F">
        <w:tc>
          <w:tcPr>
            <w:tcW w:w="4140" w:type="dxa"/>
          </w:tcPr>
          <w:p w14:paraId="0A8E324B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C2C2CA2" w14:textId="7777777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B8FDF9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F3F8FE" w14:textId="7777777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A429AD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ADFA000" w14:textId="7777777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09E4C9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69AC31E" w14:textId="7777777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53F6" w:rsidRPr="0000113F" w14:paraId="1989352F" w14:textId="77777777" w:rsidTr="0000113F">
        <w:tc>
          <w:tcPr>
            <w:tcW w:w="4140" w:type="dxa"/>
          </w:tcPr>
          <w:p w14:paraId="43000BD2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73D26189" w14:textId="4D21ECA8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320,000</w:t>
            </w:r>
          </w:p>
        </w:tc>
        <w:tc>
          <w:tcPr>
            <w:tcW w:w="270" w:type="dxa"/>
          </w:tcPr>
          <w:p w14:paraId="68F4B456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B732EB" w14:textId="1B94D9CA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5291586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42B7957" w14:textId="33F05B6E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233,000</w:t>
            </w:r>
          </w:p>
        </w:tc>
        <w:tc>
          <w:tcPr>
            <w:tcW w:w="270" w:type="dxa"/>
          </w:tcPr>
          <w:p w14:paraId="02DAD946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0CDFDAA" w14:textId="1407D536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19D64441" w14:textId="77777777" w:rsidTr="0000113F">
        <w:tc>
          <w:tcPr>
            <w:tcW w:w="4140" w:type="dxa"/>
          </w:tcPr>
          <w:p w14:paraId="3FCA0F0F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0" w:type="dxa"/>
          </w:tcPr>
          <w:p w14:paraId="45B09B20" w14:textId="4EABBEBE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109,000</w:t>
            </w:r>
          </w:p>
        </w:tc>
        <w:tc>
          <w:tcPr>
            <w:tcW w:w="270" w:type="dxa"/>
          </w:tcPr>
          <w:p w14:paraId="233BEAF3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B13B54" w14:textId="51229AC3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463DD131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C8F302C" w14:textId="09E965F1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70" w:type="dxa"/>
          </w:tcPr>
          <w:p w14:paraId="2C37ECFD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88B7A0D" w14:textId="746F6EAA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27FF92A0" w14:textId="77777777" w:rsidTr="004F05FD">
        <w:tc>
          <w:tcPr>
            <w:tcW w:w="4140" w:type="dxa"/>
          </w:tcPr>
          <w:p w14:paraId="4C052B15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</w:tcPr>
          <w:p w14:paraId="7D52AAAE" w14:textId="4012BCA1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958,000</w:t>
            </w:r>
          </w:p>
        </w:tc>
        <w:tc>
          <w:tcPr>
            <w:tcW w:w="270" w:type="dxa"/>
          </w:tcPr>
          <w:p w14:paraId="676ABE2F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0EFD59" w14:textId="5D689F59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B1A04DE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03981B5" w14:textId="6D217B9C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717,000</w:t>
            </w:r>
          </w:p>
        </w:tc>
        <w:tc>
          <w:tcPr>
            <w:tcW w:w="270" w:type="dxa"/>
          </w:tcPr>
          <w:p w14:paraId="5931B40D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D53282" w14:textId="6F0BCB2A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4C4A32F7" w14:textId="77777777" w:rsidTr="004F05FD">
        <w:tc>
          <w:tcPr>
            <w:tcW w:w="4140" w:type="dxa"/>
          </w:tcPr>
          <w:p w14:paraId="12A8BF19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7D3AF" w14:textId="2A353057" w:rsidR="009C53F6" w:rsidRPr="0000113F" w:rsidRDefault="002A31A2" w:rsidP="00D2192B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70" w:type="dxa"/>
          </w:tcPr>
          <w:p w14:paraId="1D40C3DB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A675F5" w14:textId="0E4F98DD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5082A33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7931D" w14:textId="660486F1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70" w:type="dxa"/>
          </w:tcPr>
          <w:p w14:paraId="45E375EF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3026B8" w14:textId="269DF70D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0735B80C" w14:textId="77777777" w:rsidTr="0000113F">
        <w:tc>
          <w:tcPr>
            <w:tcW w:w="4140" w:type="dxa"/>
          </w:tcPr>
          <w:p w14:paraId="4808A9FB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6DE3F8" w14:textId="37887003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2,691,700</w:t>
            </w:r>
          </w:p>
        </w:tc>
        <w:tc>
          <w:tcPr>
            <w:tcW w:w="270" w:type="dxa"/>
          </w:tcPr>
          <w:p w14:paraId="05CF5626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2893FE" w14:textId="5ECA7B86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,44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75C26D35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E486DC" w14:textId="39BDE061" w:rsidR="009C53F6" w:rsidRPr="0000113F" w:rsidRDefault="002A31A2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1,693,000</w:t>
            </w:r>
          </w:p>
        </w:tc>
        <w:tc>
          <w:tcPr>
            <w:tcW w:w="270" w:type="dxa"/>
          </w:tcPr>
          <w:p w14:paraId="60168275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97A8DB" w14:textId="1571D86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EB6AE60" w14:textId="77777777" w:rsidR="00855F83" w:rsidRDefault="00855F83" w:rsidP="001A5A35">
      <w:pPr>
        <w:pStyle w:val="Bo-C1Content"/>
        <w:ind w:left="0"/>
        <w:rPr>
          <w:rFonts w:asciiTheme="majorBidi" w:hAnsiTheme="majorBidi" w:cstheme="majorBidi"/>
          <w:b/>
          <w:bCs/>
          <w:i/>
          <w:iCs/>
        </w:rPr>
      </w:pPr>
    </w:p>
    <w:p w14:paraId="7197C435" w14:textId="1CC5143B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1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6F5ECA88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7C3F7F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7C3F7F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7C3F7F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7C3F7F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7C3F7F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7C3F7F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7C3F7F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7C3F7F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7C3F7F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7C3F7F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7C3F7F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7C3F7F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754D7A35" w14:textId="77777777" w:rsidR="00BD2376" w:rsidRDefault="00BD2376" w:rsidP="00B61835">
      <w:pPr>
        <w:pStyle w:val="Bo-C1Content"/>
        <w:ind w:right="18"/>
        <w:rPr>
          <w:rFonts w:asciiTheme="majorBidi" w:hAnsiTheme="majorBidi" w:cstheme="majorBidi"/>
        </w:rPr>
      </w:pPr>
    </w:p>
    <w:p w14:paraId="00092704" w14:textId="094AF6B0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เมื่อวันที่ </w:t>
      </w:r>
      <w:r w:rsidR="007C3F7F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244EE83C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B54E1A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936EE" w:rsidRPr="00B54E1A">
        <w:rPr>
          <w:rFonts w:asciiTheme="majorBidi" w:hAnsiTheme="majorBidi" w:cstheme="majorBidi"/>
          <w:cs/>
        </w:rPr>
        <w:br/>
      </w:r>
      <w:r w:rsidRPr="00B54E1A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B54E1A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7C3F7F" w:rsidRPr="00B54E1A">
        <w:rPr>
          <w:rFonts w:asciiTheme="majorBidi" w:hAnsiTheme="majorBidi" w:cstheme="majorBidi"/>
          <w:spacing w:val="2"/>
        </w:rPr>
        <w:t>3</w:t>
      </w:r>
      <w:r w:rsidR="00B54E1A" w:rsidRPr="00B54E1A">
        <w:rPr>
          <w:rFonts w:asciiTheme="majorBidi" w:hAnsiTheme="majorBidi" w:cstheme="majorBidi"/>
          <w:spacing w:val="2"/>
        </w:rPr>
        <w:t>0</w:t>
      </w:r>
      <w:r w:rsidR="009806BF" w:rsidRPr="00B54E1A">
        <w:rPr>
          <w:rFonts w:asciiTheme="majorBidi" w:hAnsiTheme="majorBidi" w:cstheme="majorBidi"/>
          <w:spacing w:val="2"/>
        </w:rPr>
        <w:t xml:space="preserve"> </w:t>
      </w:r>
      <w:r w:rsidR="00B54E1A" w:rsidRPr="00B54E1A">
        <w:rPr>
          <w:rFonts w:asciiTheme="majorBidi" w:hAnsiTheme="majorBidi" w:cstheme="majorBidi" w:hint="cs"/>
          <w:spacing w:val="2"/>
          <w:cs/>
        </w:rPr>
        <w:t>มิถุนายน</w:t>
      </w:r>
      <w:r w:rsidR="00FA644B" w:rsidRPr="00B54E1A">
        <w:rPr>
          <w:rFonts w:asciiTheme="majorBidi" w:hAnsiTheme="majorBidi" w:cstheme="majorBidi"/>
          <w:spacing w:val="2"/>
          <w:cs/>
        </w:rPr>
        <w:t xml:space="preserve"> </w:t>
      </w:r>
      <w:r w:rsidR="007C3F7F" w:rsidRPr="00B54E1A">
        <w:rPr>
          <w:rFonts w:asciiTheme="majorBidi" w:hAnsiTheme="majorBidi" w:cstheme="majorBidi"/>
          <w:spacing w:val="2"/>
        </w:rPr>
        <w:t>256</w:t>
      </w:r>
      <w:r w:rsidR="004C6A88" w:rsidRPr="00B54E1A">
        <w:rPr>
          <w:rFonts w:asciiTheme="majorBidi" w:hAnsiTheme="majorBidi" w:cstheme="majorBidi"/>
          <w:spacing w:val="2"/>
          <w:lang w:val="en-US"/>
        </w:rPr>
        <w:t>9</w:t>
      </w:r>
      <w:r w:rsidR="00231569" w:rsidRPr="00B54E1A">
        <w:rPr>
          <w:rFonts w:asciiTheme="majorBidi" w:hAnsiTheme="majorBidi" w:cstheme="majorBidi"/>
          <w:lang w:val="en-US"/>
        </w:rPr>
        <w:t xml:space="preserve"> </w:t>
      </w:r>
      <w:r w:rsidRPr="00B54E1A">
        <w:rPr>
          <w:rFonts w:asciiTheme="majorBidi" w:hAnsiTheme="majorBidi" w:cstheme="majorBidi"/>
          <w:spacing w:val="4"/>
          <w:cs/>
        </w:rPr>
        <w:t>ยังไม่มีการ</w:t>
      </w:r>
      <w:r w:rsidRPr="00B54E1A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B54E1A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6C732A">
      <w:pPr>
        <w:pStyle w:val="Bo-Blankline"/>
        <w:ind w:left="1350" w:hanging="810"/>
        <w:rPr>
          <w:rFonts w:asciiTheme="majorBidi" w:hAnsiTheme="majorBidi" w:cstheme="majorBidi"/>
          <w:sz w:val="30"/>
          <w:szCs w:val="30"/>
        </w:rPr>
      </w:pPr>
    </w:p>
    <w:p w14:paraId="5E568ACD" w14:textId="08D30963" w:rsidR="00F91B1B" w:rsidRPr="00D02EBA" w:rsidRDefault="00F91B1B" w:rsidP="00BC54C2">
      <w:pPr>
        <w:pStyle w:val="Bo-C1Content"/>
        <w:numPr>
          <w:ilvl w:val="0"/>
          <w:numId w:val="12"/>
        </w:numPr>
        <w:ind w:left="1350" w:hanging="45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C6A0E24" w14:textId="77777777" w:rsidR="00D02EBA" w:rsidRPr="003E5F5A" w:rsidRDefault="00D02EBA" w:rsidP="00D02EBA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E3EF937" w14:textId="527C18D4" w:rsidR="003E5F5A" w:rsidRPr="00704B6A" w:rsidRDefault="00C54D79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 w:rsidR="007C3F7F">
        <w:rPr>
          <w:rFonts w:asciiTheme="majorBidi" w:hAnsiTheme="majorBidi"/>
          <w:lang w:val="en-US"/>
        </w:rPr>
        <w:t>2567</w:t>
      </w:r>
      <w:r w:rsidR="006B3127" w:rsidRPr="006B3127">
        <w:rPr>
          <w:rFonts w:asciiTheme="majorBidi" w:hAnsiTheme="majorBidi"/>
          <w:cs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ได้ทำสัญญาซื้อขายไฟฟ้าและบริการโครงการพลังงานแสงอาทิตย์เป็นระยะเวลา </w:t>
      </w:r>
      <w:r w:rsidR="007C3F7F">
        <w:rPr>
          <w:rFonts w:asciiTheme="majorBidi" w:hAnsiTheme="majorBidi" w:cstheme="majorBidi"/>
          <w:lang w:val="en-US"/>
        </w:rPr>
        <w:t>30</w:t>
      </w:r>
      <w:r w:rsidR="003E5F5A" w:rsidRPr="003E5F5A">
        <w:rPr>
          <w:rFonts w:asciiTheme="majorBidi" w:hAnsiTheme="majorBidi" w:cs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นับตั้งแต่วันที่เริ่มต้นซื้อขายไฟฟ้าต่อกัน (</w:t>
      </w:r>
      <w:r w:rsidR="003E5F5A" w:rsidRPr="003E5F5A">
        <w:rPr>
          <w:rFonts w:asciiTheme="majorBidi" w:hAnsiTheme="majorBidi" w:cs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โดยอัตราค่าไฟฟ้าที่ซื้อขายกันเป็นอัตราที่</w:t>
      </w:r>
      <w:r w:rsidR="003E5F5A" w:rsidRPr="0084593A">
        <w:rPr>
          <w:rFonts w:asciiTheme="majorBidi" w:hAnsiTheme="majorBidi"/>
          <w:cs/>
          <w:lang w:val="en-US"/>
        </w:rPr>
        <w:t>บริษัท</w:t>
      </w:r>
      <w:r w:rsidR="003E5F5A" w:rsidRPr="003E5F5A">
        <w:rPr>
          <w:rFonts w:asciiTheme="majorBidi" w:hAnsiTheme="majorBidi"/>
          <w:cs/>
          <w:lang w:val="en-US"/>
        </w:rPr>
        <w:t>ซื้อจากการไฟฟ้าส่วนภูมิภาคต่อหน่วยพลังงานไฟฟ้าในรอบเดือนนั้น ๆ ส่วนอัตราค่าบริการเป็นไปตามที่ทั้งสองฝ่ายตกลงกัน</w:t>
      </w:r>
    </w:p>
    <w:p w14:paraId="5DF496A7" w14:textId="66173D89" w:rsidR="003E5F5A" w:rsidRPr="00703A38" w:rsidRDefault="00071D6F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/>
          <w:lang w:val="en-US"/>
        </w:rPr>
      </w:pPr>
      <w:r>
        <w:rPr>
          <w:rFonts w:asciiTheme="majorBidi" w:hAnsiTheme="majorBidi" w:hint="cs"/>
          <w:cs/>
          <w:lang w:val="en-US"/>
        </w:rPr>
        <w:lastRenderedPageBreak/>
        <w:t xml:space="preserve">ในระหว่างปี </w:t>
      </w:r>
      <w:r w:rsidR="007C3F7F">
        <w:rPr>
          <w:rFonts w:asciiTheme="majorBidi" w:hAnsiTheme="majorBidi"/>
          <w:lang w:val="en-US"/>
        </w:rPr>
        <w:t>2567</w:t>
      </w:r>
      <w:r>
        <w:rPr>
          <w:rFonts w:asciiTheme="majorBidi" w:hAnsi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ทำสัญญาซื้อขายไฟฟ้าและบริการโครงการพลังงานแสงอาทิตย์บนหลังคาโรงงาน สัญญามีกำหนดระยะเวลา </w:t>
      </w:r>
      <w:r w:rsidR="007C3F7F">
        <w:rPr>
          <w:rFonts w:asciiTheme="majorBidi" w:hAnsiTheme="majorBidi" w:cstheme="majorBidi"/>
          <w:lang w:val="en-US"/>
        </w:rPr>
        <w:t>30</w:t>
      </w:r>
      <w:r w:rsidR="003E5F5A" w:rsidRPr="00703A38">
        <w:rPr>
          <w:rFonts w:asciiTheme="majorBidi" w:hAnsi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นับตั้งแต่วันเริ่มต้นซื้อขายไฟฟ้า (</w:t>
      </w:r>
      <w:r w:rsidR="003E5F5A" w:rsidRPr="00703A38">
        <w:rPr>
          <w:rFonts w:asciiTheme="majorBidi" w:hAnsi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โดยอัตราค่าไฟฟ้าเป็นราคาที่ซื้อจากการไฟฟ้าส่วนภูมิภาค</w:t>
      </w:r>
      <w:r w:rsidR="00A41581">
        <w:rPr>
          <w:rFonts w:asciiTheme="majorBidi" w:hAnsiTheme="majorBidi" w:hint="cs"/>
          <w:cs/>
          <w:lang w:val="en-US"/>
        </w:rPr>
        <w:t>ต่อหน่วยพลังงานไฟฟ้า</w:t>
      </w:r>
      <w:r w:rsidR="006C1449">
        <w:rPr>
          <w:rFonts w:asciiTheme="majorBidi" w:hAnsiTheme="majorBidi" w:hint="cs"/>
          <w:cs/>
          <w:lang w:val="en-US"/>
        </w:rPr>
        <w:t>ในรอบเดือนนั้น ๆ</w:t>
      </w:r>
      <w:r w:rsidR="003E5F5A" w:rsidRPr="003E5F5A">
        <w:rPr>
          <w:rFonts w:asciiTheme="majorBidi" w:hAnsiTheme="majorBidi"/>
          <w:cs/>
          <w:lang w:val="en-US"/>
        </w:rPr>
        <w:t xml:space="preserve"> ส่วนอัตราค่าบริการเป็นไปตามที่ทั้งสองฝ่ายตกลงกัน</w:t>
      </w:r>
    </w:p>
    <w:p w14:paraId="576AFC86" w14:textId="6C66B8C1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BE039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CF5453D" w14:textId="5EE5EA95" w:rsidR="00F91B1B" w:rsidRPr="00813137" w:rsidRDefault="00F91B1B" w:rsidP="0036153E">
      <w:pPr>
        <w:pStyle w:val="Bo-C1Content"/>
        <w:numPr>
          <w:ilvl w:val="0"/>
          <w:numId w:val="13"/>
        </w:numPr>
        <w:tabs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813137">
        <w:rPr>
          <w:rFonts w:asciiTheme="majorBidi" w:hAnsiTheme="majorBidi"/>
          <w:cs/>
          <w:lang w:val="en-US"/>
        </w:rPr>
        <w:t>บริษัทและบริษัทย่อยทำสัญญา</w:t>
      </w:r>
      <w:r w:rsidR="006409D6" w:rsidRPr="00813137">
        <w:rPr>
          <w:rFonts w:asciiTheme="majorBidi" w:hAnsiTheme="majorBidi"/>
          <w:cs/>
          <w:lang w:val="en-US"/>
        </w:rPr>
        <w:t>บริการที่เกี่ยวข้องกับการใช้พื้นที่อาคารสำนักงานกับกิจการ</w:t>
      </w:r>
      <w:r w:rsidRPr="00813137">
        <w:rPr>
          <w:rFonts w:asciiTheme="majorBidi" w:hAnsiTheme="majorBidi"/>
          <w:cs/>
          <w:lang w:val="en-US"/>
        </w:rPr>
        <w:t xml:space="preserve">ที่เกี่ยวข้องกันกำหนดระยะเวลา </w:t>
      </w:r>
      <w:r w:rsidR="007C3F7F">
        <w:rPr>
          <w:rFonts w:asciiTheme="majorBidi" w:hAnsiTheme="majorBidi"/>
          <w:lang w:val="en-US"/>
        </w:rPr>
        <w:t>3</w:t>
      </w:r>
      <w:r w:rsidRPr="00813137">
        <w:rPr>
          <w:rFonts w:asciiTheme="majorBidi" w:hAnsiTheme="majorBidi"/>
          <w:cs/>
          <w:lang w:val="en-US"/>
        </w:rPr>
        <w:t xml:space="preserve"> ปี </w:t>
      </w:r>
      <w:r w:rsidR="006409D6" w:rsidRPr="00813137">
        <w:rPr>
          <w:rFonts w:asciiTheme="majorBidi" w:hAnsiTheme="majorBidi"/>
          <w:cs/>
          <w:lang w:val="en-US"/>
        </w:rPr>
        <w:t>มี</w:t>
      </w:r>
      <w:r w:rsidRPr="00813137">
        <w:rPr>
          <w:rFonts w:asciiTheme="majorBidi" w:hAnsiTheme="majorBidi"/>
          <w:cs/>
          <w:lang w:val="en-US"/>
        </w:rPr>
        <w:t>รายละเอียดดังนี้</w:t>
      </w:r>
    </w:p>
    <w:p w14:paraId="3B740F24" w14:textId="2EFBF199" w:rsidR="008627CA" w:rsidRDefault="008627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5040"/>
        <w:gridCol w:w="1620"/>
        <w:gridCol w:w="270"/>
        <w:gridCol w:w="1530"/>
      </w:tblGrid>
      <w:tr w:rsidR="00696747" w:rsidRPr="007A168E" w14:paraId="2FDF9B42" w14:textId="77777777" w:rsidTr="00FE3841">
        <w:tc>
          <w:tcPr>
            <w:tcW w:w="5040" w:type="dxa"/>
            <w:vAlign w:val="bottom"/>
          </w:tcPr>
          <w:p w14:paraId="7EA482CD" w14:textId="491E35BC" w:rsidR="00696747" w:rsidRPr="002748AF" w:rsidRDefault="009D1FF1" w:rsidP="00D70B52">
            <w:pPr>
              <w:spacing w:line="240" w:lineRule="atLeast"/>
              <w:ind w:left="25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B2B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620" w:type="dxa"/>
            <w:vAlign w:val="bottom"/>
          </w:tcPr>
          <w:p w14:paraId="5896875B" w14:textId="77777777" w:rsidR="00696747" w:rsidRPr="007A168E" w:rsidRDefault="00696747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696747" w:rsidRPr="007A168E" w:rsidRDefault="00696747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30F2CE" w14:textId="77777777" w:rsidR="00696747" w:rsidRPr="007A168E" w:rsidRDefault="00696747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747" w:rsidRPr="007A168E" w14:paraId="04486F69" w14:textId="77777777" w:rsidTr="00FE3841">
        <w:tc>
          <w:tcPr>
            <w:tcW w:w="5040" w:type="dxa"/>
          </w:tcPr>
          <w:p w14:paraId="30540553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6B68CE7" w14:textId="77777777" w:rsidR="00696747" w:rsidRPr="007A168E" w:rsidRDefault="00696747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7A168E" w14:paraId="5FA3CF2F" w14:textId="77777777" w:rsidTr="00FE3841">
        <w:tc>
          <w:tcPr>
            <w:tcW w:w="5040" w:type="dxa"/>
          </w:tcPr>
          <w:p w14:paraId="69E6BB6D" w14:textId="77777777" w:rsidR="00696747" w:rsidRPr="007A168E" w:rsidRDefault="00696747" w:rsidP="00D70B52">
            <w:pPr>
              <w:spacing w:line="240" w:lineRule="atLeast"/>
              <w:ind w:left="25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620" w:type="dxa"/>
          </w:tcPr>
          <w:p w14:paraId="4EEC0936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696747" w:rsidRPr="007A168E" w:rsidRDefault="00696747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166814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747" w:rsidRPr="007A168E" w14:paraId="6C60D8AF" w14:textId="77777777" w:rsidTr="00FE3841">
        <w:tc>
          <w:tcPr>
            <w:tcW w:w="5040" w:type="dxa"/>
          </w:tcPr>
          <w:p w14:paraId="2A502B19" w14:textId="77777777" w:rsidR="00696747" w:rsidRPr="007A168E" w:rsidRDefault="00696747" w:rsidP="00D70B52">
            <w:pPr>
              <w:spacing w:line="240" w:lineRule="atLeast"/>
              <w:ind w:left="-2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605EF99C" w14:textId="6C018519" w:rsidR="00696747" w:rsidRPr="007A168E" w:rsidRDefault="00755F40" w:rsidP="00FE3841">
            <w:pPr>
              <w:tabs>
                <w:tab w:val="decimal" w:pos="14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50,468</w:t>
            </w:r>
          </w:p>
        </w:tc>
        <w:tc>
          <w:tcPr>
            <w:tcW w:w="270" w:type="dxa"/>
          </w:tcPr>
          <w:p w14:paraId="369AB714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6E5933" w14:textId="026E3C22" w:rsidR="00696747" w:rsidRPr="007A168E" w:rsidRDefault="00755F40" w:rsidP="00FE3841">
            <w:pPr>
              <w:tabs>
                <w:tab w:val="decimal" w:pos="13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40,234</w:t>
            </w:r>
          </w:p>
        </w:tc>
      </w:tr>
      <w:tr w:rsidR="00696747" w:rsidRPr="007A168E" w14:paraId="4E3C2EC3" w14:textId="77777777" w:rsidTr="00FE3841">
        <w:tc>
          <w:tcPr>
            <w:tcW w:w="5040" w:type="dxa"/>
          </w:tcPr>
          <w:p w14:paraId="5A65A5A3" w14:textId="77777777" w:rsidR="00696747" w:rsidRPr="007A168E" w:rsidRDefault="00696747" w:rsidP="00D70B52">
            <w:pPr>
              <w:spacing w:line="240" w:lineRule="atLeast"/>
              <w:ind w:left="-2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620" w:type="dxa"/>
          </w:tcPr>
          <w:p w14:paraId="21D9EAB5" w14:textId="2F231C26" w:rsidR="00696747" w:rsidRPr="007A168E" w:rsidRDefault="00755F40" w:rsidP="00FE3841">
            <w:pPr>
              <w:tabs>
                <w:tab w:val="decimal" w:pos="14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35,526</w:t>
            </w:r>
          </w:p>
        </w:tc>
        <w:tc>
          <w:tcPr>
            <w:tcW w:w="270" w:type="dxa"/>
          </w:tcPr>
          <w:p w14:paraId="400DD588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C58996" w14:textId="29541938" w:rsidR="00696747" w:rsidRPr="004F05FD" w:rsidRDefault="00755F40" w:rsidP="00FE3841">
            <w:pPr>
              <w:tabs>
                <w:tab w:val="decimal" w:pos="13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31,541</w:t>
            </w:r>
          </w:p>
        </w:tc>
      </w:tr>
      <w:tr w:rsidR="00696747" w:rsidRPr="007A168E" w14:paraId="530480A0" w14:textId="77777777" w:rsidTr="00FE3841">
        <w:tc>
          <w:tcPr>
            <w:tcW w:w="5040" w:type="dxa"/>
          </w:tcPr>
          <w:p w14:paraId="75DABEA3" w14:textId="77777777" w:rsidR="00696747" w:rsidRPr="007A168E" w:rsidRDefault="00696747" w:rsidP="00D70B52">
            <w:pPr>
              <w:spacing w:line="240" w:lineRule="atLeast"/>
              <w:ind w:left="-20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BBB2624" w14:textId="3F4657F3" w:rsidR="00696747" w:rsidRPr="007A168E" w:rsidRDefault="00755F40" w:rsidP="00FE3841">
            <w:pPr>
              <w:tabs>
                <w:tab w:val="decimal" w:pos="14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85,994</w:t>
            </w:r>
          </w:p>
        </w:tc>
        <w:tc>
          <w:tcPr>
            <w:tcW w:w="270" w:type="dxa"/>
          </w:tcPr>
          <w:p w14:paraId="65B31BD3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3F6B4F" w14:textId="4D86EB61" w:rsidR="00696747" w:rsidRPr="007A168E" w:rsidRDefault="00755F40" w:rsidP="00FE3841">
            <w:pPr>
              <w:tabs>
                <w:tab w:val="decimal" w:pos="13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71,775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54060947" w:rsidR="009A7D0C" w:rsidRPr="00C636D7" w:rsidRDefault="00F91B1B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 w:cstheme="majorBidi"/>
          <w:lang w:val="en-US"/>
        </w:rPr>
      </w:pPr>
      <w:r w:rsidRPr="00C636D7">
        <w:rPr>
          <w:rFonts w:asciiTheme="majorBidi" w:hAnsiTheme="majorBidi" w:cstheme="majorBidi"/>
          <w:cs/>
          <w:lang w:val="en-US"/>
        </w:rPr>
        <w:t>บริษัทย่อยแห่ง</w:t>
      </w:r>
      <w:r w:rsidR="009A7D0C" w:rsidRPr="00C636D7">
        <w:rPr>
          <w:rFonts w:asciiTheme="majorBidi" w:hAnsiTheme="majorBidi" w:cstheme="majorBidi"/>
          <w:cs/>
          <w:lang w:val="en-US"/>
        </w:rPr>
        <w:t>หนึ่ง</w:t>
      </w:r>
      <w:r w:rsidRPr="00C636D7">
        <w:rPr>
          <w:rFonts w:asciiTheme="majorBidi" w:hAnsiTheme="majorBidi" w:cstheme="majorBidi"/>
          <w:cs/>
          <w:lang w:val="en-US"/>
        </w:rPr>
        <w:t>ได้ทำสัญญาเช่าที่ดินหลายฉบับกับบริษัทที่เกี่ยวข้องกันโดยระบุว่า</w:t>
      </w:r>
      <w:bookmarkStart w:id="2" w:name="_Hlk118991006"/>
      <w:r w:rsidRPr="00C636D7">
        <w:rPr>
          <w:rFonts w:asciiTheme="majorBidi" w:hAnsiTheme="majorBidi" w:cstheme="majorBidi"/>
          <w:cs/>
          <w:lang w:val="en-US"/>
        </w:rPr>
        <w:t>ผู้เช่า</w:t>
      </w:r>
      <w:bookmarkEnd w:id="2"/>
      <w:r w:rsidRPr="00C636D7">
        <w:rPr>
          <w:rFonts w:asciiTheme="majorBidi" w:hAnsiTheme="majorBidi" w:cstheme="majorBidi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ทำให้ผู้เช่ามียอดประมาณการหนี้สินค่ารื้อถอนที่คาดว่าจะเกิดขึ้นในอนาคต </w:t>
      </w:r>
      <w:r w:rsidR="00CB3A4E" w:rsidRPr="00C636D7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9D1FF1">
        <w:rPr>
          <w:rFonts w:asciiTheme="majorBidi" w:hAnsiTheme="majorBidi" w:cstheme="majorBidi"/>
          <w:lang w:val="en-US"/>
        </w:rPr>
        <w:t xml:space="preserve">30 </w:t>
      </w:r>
      <w:r w:rsidR="009D1FF1">
        <w:rPr>
          <w:rFonts w:asciiTheme="majorBidi" w:hAnsiTheme="majorBidi" w:cstheme="majorBidi" w:hint="cs"/>
          <w:cs/>
          <w:lang w:val="en-US"/>
        </w:rPr>
        <w:t>มิถุนายน</w:t>
      </w:r>
      <w:r w:rsidR="00AB2B72" w:rsidRPr="00C636D7">
        <w:rPr>
          <w:rFonts w:asciiTheme="majorBidi" w:hAnsiTheme="majorBidi" w:cstheme="majorBidi"/>
          <w:cs/>
          <w:lang w:val="en-US"/>
        </w:rPr>
        <w:t xml:space="preserve"> </w:t>
      </w:r>
      <w:r w:rsidR="00751286" w:rsidRPr="00C636D7">
        <w:rPr>
          <w:rFonts w:asciiTheme="majorBidi" w:hAnsiTheme="majorBidi" w:cstheme="majorBidi"/>
          <w:lang w:val="en-US"/>
        </w:rPr>
        <w:t>2569</w:t>
      </w:r>
      <w:r w:rsidR="00782C32" w:rsidRPr="00C636D7">
        <w:rPr>
          <w:rFonts w:asciiTheme="majorBidi" w:hAnsiTheme="majorBidi" w:cstheme="majorBidi"/>
          <w:cs/>
          <w:lang w:val="en-US"/>
        </w:rPr>
        <w:t xml:space="preserve"> เป็นจำนวน</w:t>
      </w:r>
      <w:r w:rsidR="00685327" w:rsidRPr="00C636D7">
        <w:rPr>
          <w:rFonts w:asciiTheme="majorBidi" w:hAnsiTheme="majorBidi" w:cstheme="majorBidi"/>
          <w:lang w:val="en-US"/>
        </w:rPr>
        <w:t xml:space="preserve"> </w:t>
      </w:r>
      <w:r w:rsidR="00755F40">
        <w:rPr>
          <w:rFonts w:asciiTheme="majorBidi" w:hAnsiTheme="majorBidi" w:cstheme="majorBidi"/>
          <w:lang w:val="en-US"/>
        </w:rPr>
        <w:t>1.8</w:t>
      </w:r>
      <w:r w:rsidR="007150D1" w:rsidRPr="00C636D7">
        <w:rPr>
          <w:rFonts w:asciiTheme="majorBidi" w:hAnsiTheme="majorBidi" w:cstheme="majorBidi"/>
          <w:lang w:val="en-US"/>
        </w:rPr>
        <w:t xml:space="preserve"> </w:t>
      </w:r>
      <w:r w:rsidR="00782C32" w:rsidRPr="00C636D7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C636D7">
        <w:rPr>
          <w:rFonts w:asciiTheme="majorBidi" w:hAnsiTheme="majorBidi" w:cstheme="majorBidi"/>
          <w:i/>
          <w:iCs/>
          <w:lang w:val="en-US"/>
        </w:rPr>
        <w:t>(</w:t>
      </w:r>
      <w:r w:rsidR="007C3F7F" w:rsidRPr="00C636D7">
        <w:rPr>
          <w:rFonts w:asciiTheme="majorBidi" w:hAnsiTheme="majorBidi" w:cstheme="majorBidi"/>
          <w:i/>
          <w:iCs/>
          <w:lang w:val="en-US"/>
        </w:rPr>
        <w:t>31</w:t>
      </w:r>
      <w:r w:rsidR="00782C32" w:rsidRPr="00C636D7">
        <w:rPr>
          <w:rFonts w:asciiTheme="majorBidi" w:hAnsiTheme="majorBidi" w:cstheme="majorBidi"/>
          <w:i/>
          <w:iCs/>
          <w:lang w:val="en-US"/>
        </w:rPr>
        <w:t xml:space="preserve"> </w:t>
      </w:r>
      <w:r w:rsidR="00782C32" w:rsidRPr="00C636D7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7C3F7F" w:rsidRPr="00C636D7">
        <w:rPr>
          <w:rFonts w:asciiTheme="majorBidi" w:hAnsiTheme="majorBidi" w:cstheme="majorBidi"/>
          <w:i/>
          <w:iCs/>
          <w:lang w:val="en-US"/>
        </w:rPr>
        <w:t>256</w:t>
      </w:r>
      <w:r w:rsidR="00AB2B72" w:rsidRPr="00C636D7">
        <w:rPr>
          <w:rFonts w:asciiTheme="majorBidi" w:hAnsiTheme="majorBidi" w:cstheme="majorBidi"/>
          <w:i/>
          <w:iCs/>
          <w:lang w:val="en-US"/>
        </w:rPr>
        <w:t>8</w:t>
      </w:r>
      <w:r w:rsidRPr="00C636D7">
        <w:rPr>
          <w:rFonts w:asciiTheme="majorBidi" w:hAnsiTheme="majorBidi" w:cstheme="majorBidi"/>
          <w:i/>
          <w:iCs/>
          <w:lang w:val="en-US"/>
        </w:rPr>
        <w:t>:</w:t>
      </w:r>
      <w:r w:rsidR="00FC0A5B" w:rsidRPr="00C636D7">
        <w:rPr>
          <w:rFonts w:asciiTheme="majorBidi" w:hAnsiTheme="majorBidi" w:cstheme="majorBidi"/>
          <w:i/>
          <w:iCs/>
          <w:lang w:val="en-US"/>
        </w:rPr>
        <w:t xml:space="preserve"> </w:t>
      </w:r>
      <w:r w:rsidR="007C3F7F" w:rsidRPr="00C636D7">
        <w:rPr>
          <w:rFonts w:asciiTheme="majorBidi" w:hAnsiTheme="majorBidi" w:cstheme="majorBidi"/>
          <w:i/>
          <w:iCs/>
          <w:lang w:val="en-US"/>
        </w:rPr>
        <w:t>1</w:t>
      </w:r>
      <w:r w:rsidR="00F65602" w:rsidRPr="00C636D7">
        <w:rPr>
          <w:rFonts w:asciiTheme="majorBidi" w:hAnsiTheme="majorBidi" w:cstheme="majorBidi"/>
          <w:i/>
          <w:iCs/>
          <w:lang w:val="en-US"/>
        </w:rPr>
        <w:t>.</w:t>
      </w:r>
      <w:r w:rsidR="007C3F7F" w:rsidRPr="00C636D7">
        <w:rPr>
          <w:rFonts w:asciiTheme="majorBidi" w:hAnsiTheme="majorBidi" w:cstheme="majorBidi"/>
          <w:i/>
          <w:iCs/>
          <w:lang w:val="en-US"/>
        </w:rPr>
        <w:t>8</w:t>
      </w:r>
      <w:r w:rsidR="004B4843" w:rsidRPr="00C636D7">
        <w:rPr>
          <w:rFonts w:asciiTheme="majorBidi" w:hAnsiTheme="majorBidi" w:cstheme="majorBidi"/>
          <w:i/>
          <w:iCs/>
          <w:lang w:val="en-US"/>
        </w:rPr>
        <w:t xml:space="preserve"> </w:t>
      </w:r>
      <w:r w:rsidRPr="00C636D7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="009348BD" w:rsidRPr="00C636D7">
        <w:rPr>
          <w:rFonts w:asciiTheme="majorBidi" w:hAnsiTheme="majorBidi" w:cstheme="majorBidi"/>
          <w:i/>
          <w:iCs/>
          <w:cs/>
          <w:lang w:val="en-US"/>
        </w:rPr>
        <w:t xml:space="preserve"> </w:t>
      </w:r>
    </w:p>
    <w:p w14:paraId="76457BE3" w14:textId="62AEBADC" w:rsidR="00ED11C5" w:rsidRPr="00F43EFA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436C73" w14:textId="4B584A1C" w:rsidR="00ED11C5" w:rsidRPr="00C625EA" w:rsidRDefault="003B170B" w:rsidP="003B170B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 w:cstheme="majorBidi"/>
          <w:cs/>
          <w:lang w:val="en-US"/>
        </w:rPr>
      </w:pPr>
      <w:r w:rsidRPr="00C625EA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455746">
        <w:rPr>
          <w:rFonts w:asciiTheme="majorBidi" w:hAnsiTheme="majorBidi" w:cstheme="majorBidi"/>
          <w:lang w:val="en-US"/>
        </w:rPr>
        <w:t>1</w:t>
      </w:r>
      <w:r w:rsidRPr="00C625EA">
        <w:rPr>
          <w:rFonts w:asciiTheme="majorBidi" w:hAnsiTheme="majorBidi" w:cstheme="majorBidi"/>
          <w:cs/>
          <w:lang w:val="en-US"/>
        </w:rPr>
        <w:t xml:space="preserve"> ตุลาคม </w:t>
      </w:r>
      <w:r w:rsidR="00455746">
        <w:rPr>
          <w:rFonts w:asciiTheme="majorBidi" w:hAnsiTheme="majorBidi" w:cstheme="majorBidi"/>
          <w:lang w:val="en-US"/>
        </w:rPr>
        <w:t>2566</w:t>
      </w:r>
      <w:r w:rsidRPr="00C625EA">
        <w:rPr>
          <w:rFonts w:asciiTheme="majorBidi" w:hAnsiTheme="majorBidi" w:cstheme="majorBidi"/>
          <w:cs/>
          <w:lang w:val="en-US"/>
        </w:rPr>
        <w:t xml:space="preserve"> 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455746">
        <w:rPr>
          <w:rFonts w:asciiTheme="majorBidi" w:hAnsiTheme="majorBidi" w:cstheme="majorBidi"/>
          <w:lang w:val="en-US"/>
        </w:rPr>
        <w:t>30</w:t>
      </w:r>
      <w:r w:rsidRPr="00C625EA">
        <w:rPr>
          <w:rFonts w:asciiTheme="majorBidi" w:hAnsiTheme="majorBidi" w:cstheme="majorBidi"/>
          <w:cs/>
          <w:lang w:val="en-US"/>
        </w:rPr>
        <w:t xml:space="preserve"> ปี นับตั้งแต่วันที่</w:t>
      </w:r>
      <w:r w:rsidRPr="00C625EA">
        <w:rPr>
          <w:rFonts w:asciiTheme="majorBidi" w:hAnsiTheme="majorBidi" w:cstheme="majorBidi"/>
          <w:lang w:val="en-US"/>
        </w:rPr>
        <w:t xml:space="preserve"> </w:t>
      </w:r>
      <w:r w:rsidR="00455746">
        <w:rPr>
          <w:rFonts w:asciiTheme="majorBidi" w:hAnsiTheme="majorBidi" w:cstheme="majorBidi"/>
          <w:lang w:val="en-US"/>
        </w:rPr>
        <w:t>1</w:t>
      </w:r>
      <w:r w:rsidRPr="00C625EA">
        <w:rPr>
          <w:rFonts w:asciiTheme="majorBidi" w:hAnsiTheme="majorBidi" w:cstheme="majorBidi"/>
          <w:cs/>
          <w:lang w:val="en-US"/>
        </w:rPr>
        <w:t xml:space="preserve"> ตุลาคม</w:t>
      </w:r>
      <w:r w:rsidRPr="00C625EA">
        <w:rPr>
          <w:rFonts w:asciiTheme="majorBidi" w:hAnsiTheme="majorBidi" w:cstheme="majorBidi"/>
          <w:lang w:val="en-US"/>
        </w:rPr>
        <w:t xml:space="preserve"> </w:t>
      </w:r>
      <w:r w:rsidR="00455746">
        <w:rPr>
          <w:rFonts w:asciiTheme="majorBidi" w:hAnsiTheme="majorBidi" w:cstheme="majorBidi"/>
          <w:lang w:val="en-US"/>
        </w:rPr>
        <w:t>2566</w:t>
      </w:r>
      <w:r w:rsidRPr="00C625EA">
        <w:rPr>
          <w:rFonts w:asciiTheme="majorBidi" w:hAnsiTheme="majorBidi" w:cstheme="majorBidi"/>
          <w:cs/>
          <w:lang w:val="en-US"/>
        </w:rPr>
        <w:t xml:space="preserve"> ถึงวันที่ </w:t>
      </w:r>
      <w:r w:rsidR="00455746">
        <w:rPr>
          <w:rFonts w:asciiTheme="majorBidi" w:hAnsiTheme="majorBidi" w:cstheme="majorBidi"/>
          <w:lang w:val="en-US"/>
        </w:rPr>
        <w:t>30</w:t>
      </w:r>
      <w:r w:rsidRPr="00C625EA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455746">
        <w:rPr>
          <w:rFonts w:asciiTheme="majorBidi" w:hAnsiTheme="majorBidi" w:cstheme="majorBidi"/>
          <w:lang w:val="en-US"/>
        </w:rPr>
        <w:t>2596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ต่อมาเมื่อวันที่ </w:t>
      </w:r>
      <w:r w:rsidR="00455746">
        <w:rPr>
          <w:rFonts w:asciiTheme="majorBidi" w:hAnsiTheme="majorBidi" w:cstheme="majorBidi"/>
          <w:lang w:val="en-US"/>
        </w:rPr>
        <w:t>26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455746">
        <w:rPr>
          <w:rFonts w:asciiTheme="majorBidi" w:hAnsiTheme="majorBidi" w:cstheme="majorBidi"/>
          <w:lang w:val="en-US"/>
        </w:rPr>
        <w:t>2569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ได้มีการแก้ไขระยะเวลาเช่าที่ดินเป็น </w:t>
      </w:r>
      <w:r w:rsidR="00455746">
        <w:rPr>
          <w:rFonts w:asciiTheme="majorBidi" w:hAnsiTheme="majorBidi" w:cstheme="majorBidi"/>
          <w:lang w:val="en-US"/>
        </w:rPr>
        <w:t>10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ปี นับตั้งแต่วันที่ </w:t>
      </w:r>
      <w:r w:rsidR="00455746">
        <w:rPr>
          <w:rFonts w:asciiTheme="majorBidi" w:hAnsiTheme="majorBidi" w:cstheme="majorBidi"/>
          <w:lang w:val="en-US"/>
        </w:rPr>
        <w:t>1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ตุลาคม </w:t>
      </w:r>
      <w:r w:rsidR="00455746">
        <w:rPr>
          <w:rFonts w:asciiTheme="majorBidi" w:hAnsiTheme="majorBidi" w:cstheme="majorBidi"/>
          <w:lang w:val="en-US"/>
        </w:rPr>
        <w:t>2566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="00455746">
        <w:rPr>
          <w:rFonts w:asciiTheme="majorBidi" w:hAnsiTheme="majorBidi" w:cstheme="majorBidi"/>
          <w:lang w:val="en-US"/>
        </w:rPr>
        <w:t>30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="00455746">
        <w:rPr>
          <w:rFonts w:asciiTheme="majorBidi" w:hAnsiTheme="majorBidi" w:cstheme="majorBidi"/>
          <w:lang w:val="en-US"/>
        </w:rPr>
        <w:t>2576</w:t>
      </w:r>
      <w:r w:rsidR="001C0F14" w:rsidRPr="00C625EA">
        <w:rPr>
          <w:rFonts w:asciiTheme="majorBidi" w:hAnsiTheme="majorBidi" w:cstheme="majorBidi"/>
          <w:cs/>
          <w:lang w:val="en-US"/>
        </w:rPr>
        <w:t xml:space="preserve"> และหาก </w:t>
      </w:r>
      <w:r w:rsidR="001C0F14" w:rsidRPr="00C625EA">
        <w:rPr>
          <w:rFonts w:asciiTheme="majorBidi" w:hAnsiTheme="majorBidi" w:cstheme="majorBidi"/>
          <w:lang w:val="en-US"/>
        </w:rPr>
        <w:t>“</w:t>
      </w:r>
      <w:r w:rsidR="001C0F14" w:rsidRPr="00C625EA">
        <w:rPr>
          <w:rFonts w:asciiTheme="majorBidi" w:hAnsiTheme="majorBidi" w:cstheme="majorBidi"/>
          <w:cs/>
          <w:lang w:val="en-US"/>
        </w:rPr>
        <w:t>ผู้เช่า</w:t>
      </w:r>
      <w:r w:rsidR="001C0F14" w:rsidRPr="00C625EA">
        <w:rPr>
          <w:rFonts w:asciiTheme="majorBidi" w:hAnsiTheme="majorBidi" w:cstheme="majorBidi"/>
          <w:lang w:val="en-US"/>
        </w:rPr>
        <w:t>”</w:t>
      </w:r>
      <w:r w:rsidR="001C0F14" w:rsidRPr="00C625EA">
        <w:rPr>
          <w:rFonts w:asciiTheme="majorBidi" w:hAnsiTheme="majorBidi" w:cstheme="majorBidi"/>
          <w:cs/>
          <w:lang w:val="en-US"/>
        </w:rPr>
        <w:t xml:space="preserve"> มีความประสงค์ที่จะเช่าที่ดินตามสัญญานี้ต่อไป </w:t>
      </w:r>
      <w:r w:rsidR="001C0F14" w:rsidRPr="00C625EA">
        <w:rPr>
          <w:rFonts w:asciiTheme="majorBidi" w:hAnsiTheme="majorBidi" w:cstheme="majorBidi"/>
          <w:lang w:val="en-US"/>
        </w:rPr>
        <w:t>“</w:t>
      </w:r>
      <w:r w:rsidR="001C0F14" w:rsidRPr="00C625EA">
        <w:rPr>
          <w:rFonts w:asciiTheme="majorBidi" w:hAnsiTheme="majorBidi" w:cstheme="majorBidi"/>
          <w:cs/>
          <w:lang w:val="en-US"/>
        </w:rPr>
        <w:t>ผู้เช่า</w:t>
      </w:r>
      <w:r w:rsidR="001C0F14" w:rsidRPr="00C625EA">
        <w:rPr>
          <w:rFonts w:asciiTheme="majorBidi" w:hAnsiTheme="majorBidi" w:cstheme="majorBidi"/>
          <w:lang w:val="en-US"/>
        </w:rPr>
        <w:t>”</w:t>
      </w:r>
      <w:r w:rsidR="001C0F14" w:rsidRPr="00C625EA">
        <w:rPr>
          <w:rFonts w:asciiTheme="majorBidi" w:hAnsiTheme="majorBidi" w:cstheme="majorBidi"/>
          <w:cs/>
          <w:lang w:val="en-US"/>
        </w:rPr>
        <w:t xml:space="preserve"> ต้องแจ้งความประสงค์จะต่อสัญญาเช่าให้ </w:t>
      </w:r>
      <w:r w:rsidR="001C0F14" w:rsidRPr="00C625EA">
        <w:rPr>
          <w:rFonts w:asciiTheme="majorBidi" w:hAnsiTheme="majorBidi" w:cstheme="majorBidi"/>
          <w:lang w:val="en-US"/>
        </w:rPr>
        <w:t>“</w:t>
      </w:r>
      <w:r w:rsidR="001C0F14" w:rsidRPr="00C625EA">
        <w:rPr>
          <w:rFonts w:asciiTheme="majorBidi" w:hAnsiTheme="majorBidi" w:cstheme="majorBidi"/>
          <w:cs/>
          <w:lang w:val="en-US"/>
        </w:rPr>
        <w:t>ผู้ให้เช่า</w:t>
      </w:r>
      <w:r w:rsidR="001C0F14" w:rsidRPr="00C625EA">
        <w:rPr>
          <w:rFonts w:asciiTheme="majorBidi" w:hAnsiTheme="majorBidi" w:cstheme="majorBidi"/>
          <w:lang w:val="en-US"/>
        </w:rPr>
        <w:t>”</w:t>
      </w:r>
      <w:r w:rsidR="001C0F14" w:rsidRPr="00C625EA">
        <w:rPr>
          <w:rFonts w:asciiTheme="majorBidi" w:hAnsiTheme="majorBidi" w:cstheme="majorBidi"/>
          <w:cs/>
          <w:lang w:val="en-US"/>
        </w:rPr>
        <w:t xml:space="preserve"> ทราบล่วงหน้าเป็นลายลักษณ์อักษรก่อนที่สัญญาเช่าฉบับนี้จะครบกำหนดไม่น้อยกว่า </w:t>
      </w:r>
      <w:r w:rsidR="00455746">
        <w:rPr>
          <w:rFonts w:asciiTheme="majorBidi" w:hAnsiTheme="majorBidi" w:cstheme="majorBidi"/>
          <w:lang w:val="en-US"/>
        </w:rPr>
        <w:t>1</w:t>
      </w:r>
      <w:r w:rsidR="001C0F14" w:rsidRPr="00C625EA">
        <w:rPr>
          <w:rFonts w:asciiTheme="majorBidi" w:hAnsiTheme="majorBidi" w:cstheme="majorBidi"/>
          <w:lang w:val="en-US"/>
        </w:rPr>
        <w:t xml:space="preserve"> </w:t>
      </w:r>
      <w:r w:rsidR="001C0F14" w:rsidRPr="00C625EA">
        <w:rPr>
          <w:rFonts w:asciiTheme="majorBidi" w:hAnsiTheme="majorBidi" w:cstheme="majorBidi"/>
          <w:cs/>
          <w:lang w:val="en-US"/>
        </w:rPr>
        <w:t>เดือน</w:t>
      </w:r>
      <w:r w:rsidRPr="00C625EA">
        <w:rPr>
          <w:rFonts w:asciiTheme="majorBidi" w:hAnsiTheme="majorBidi" w:cstheme="majorBidi"/>
          <w:cs/>
          <w:lang w:val="en-US"/>
        </w:rPr>
        <w:t xml:space="preserve"> ค่าเช่ากำหนดชำระเป็นรายปีตามอัตราที่ระบุไว้ในสัญญา</w:t>
      </w:r>
    </w:p>
    <w:p w14:paraId="4D209775" w14:textId="03678421" w:rsidR="00A36E86" w:rsidRDefault="00A36E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3C0C59C0" w14:textId="52C0CD76" w:rsidR="00204756" w:rsidRPr="007A168E" w:rsidRDefault="002A3A8C" w:rsidP="004B4843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270"/>
        <w:gridCol w:w="1170"/>
        <w:gridCol w:w="270"/>
        <w:gridCol w:w="1170"/>
        <w:gridCol w:w="270"/>
        <w:gridCol w:w="1170"/>
      </w:tblGrid>
      <w:tr w:rsidR="00C77DF6" w:rsidRPr="007A168E" w14:paraId="33ABA647" w14:textId="77777777" w:rsidTr="00811A07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2DEA" w:rsidRPr="007A168E" w14:paraId="768F2A6C" w14:textId="77777777" w:rsidTr="00811A07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6B2DEA" w:rsidRPr="007A168E" w:rsidRDefault="006B2DEA" w:rsidP="006B2DEA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6B2DEA" w:rsidRPr="007A168E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40CBAD3E" w:rsidR="006B2DEA" w:rsidRPr="00373036" w:rsidRDefault="009D1FF1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018F1863" w14:textId="77777777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A7359A" w14:textId="3F368AE5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2C050C69" w:rsidR="006B2DEA" w:rsidRPr="00373036" w:rsidRDefault="009D1FF1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465316FC" w14:textId="77777777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CA58FEB" w14:textId="4159433A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B2DEA" w:rsidRPr="007A168E" w14:paraId="7E8797B7" w14:textId="77777777" w:rsidTr="00811A07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6B2DEA" w:rsidRPr="007A168E" w:rsidRDefault="006B2DEA" w:rsidP="006B2DEA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6B2DEA" w:rsidRPr="007A168E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4E3CFDC9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D8B20EF" w14:textId="77777777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7B5EBE" w14:textId="1173B00A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0EE8AC6" w14:textId="77777777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7D773AE9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1F23701" w14:textId="77777777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34F42A" w14:textId="67891986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6B2DEA" w:rsidRPr="007A168E" w14:paraId="74F48CD4" w14:textId="77777777" w:rsidTr="00811A07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6B2DEA" w:rsidRPr="007A168E" w:rsidRDefault="006B2DEA" w:rsidP="006B2DEA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6B2DEA" w:rsidRPr="007A168E" w:rsidRDefault="006B2DEA" w:rsidP="006B2DEA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521B1B56" w14:textId="77777777" w:rsidR="006B2DEA" w:rsidRPr="007A168E" w:rsidRDefault="006B2DEA" w:rsidP="006B2DEA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9DD" w:rsidRPr="007A168E" w14:paraId="238BA8D2" w14:textId="77777777" w:rsidTr="00811A07">
        <w:trPr>
          <w:cantSplit/>
        </w:trPr>
        <w:tc>
          <w:tcPr>
            <w:tcW w:w="2700" w:type="dxa"/>
          </w:tcPr>
          <w:p w14:paraId="64CB9201" w14:textId="77777777" w:rsidR="000029DD" w:rsidRPr="007A168E" w:rsidRDefault="000029DD" w:rsidP="000029D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0397223A" w:rsidR="000029DD" w:rsidRPr="007A168E" w:rsidRDefault="000029DD" w:rsidP="000029DD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3EAE820A" w14:textId="17357083" w:rsidR="000029DD" w:rsidRPr="007A168E" w:rsidRDefault="00755F40" w:rsidP="000029DD">
            <w:pPr>
              <w:tabs>
                <w:tab w:val="decimal" w:pos="999"/>
              </w:tabs>
              <w:spacing w:line="360" w:lineRule="exact"/>
              <w:ind w:left="-115" w:right="-7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74,476</w:t>
            </w:r>
          </w:p>
        </w:tc>
        <w:tc>
          <w:tcPr>
            <w:tcW w:w="270" w:type="dxa"/>
          </w:tcPr>
          <w:p w14:paraId="47BF88AF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B6D41" w14:textId="7825E696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77CB1B9F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F87C4" w14:textId="3090DBD4" w:rsidR="000029DD" w:rsidRPr="007A168E" w:rsidRDefault="00755F40" w:rsidP="000029DD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2,136,895</w:t>
            </w:r>
          </w:p>
        </w:tc>
        <w:tc>
          <w:tcPr>
            <w:tcW w:w="270" w:type="dxa"/>
          </w:tcPr>
          <w:p w14:paraId="11383E5A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CB57F" w14:textId="142111B6" w:rsidR="000029DD" w:rsidRPr="007A168E" w:rsidRDefault="000029DD" w:rsidP="000029DD">
            <w:pPr>
              <w:pStyle w:val="acctfourfigures"/>
              <w:tabs>
                <w:tab w:val="clear" w:pos="765"/>
              </w:tabs>
              <w:spacing w:line="240" w:lineRule="auto"/>
              <w:ind w:left="-8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0029DD" w:rsidRPr="007A168E" w14:paraId="453E63C9" w14:textId="77777777" w:rsidTr="00811A07">
        <w:trPr>
          <w:cantSplit/>
        </w:trPr>
        <w:tc>
          <w:tcPr>
            <w:tcW w:w="2700" w:type="dxa"/>
          </w:tcPr>
          <w:p w14:paraId="3FD85868" w14:textId="77777777" w:rsidR="000029DD" w:rsidRPr="007A168E" w:rsidRDefault="000029DD" w:rsidP="000029D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0029DD" w:rsidRPr="007A168E" w:rsidRDefault="000029DD" w:rsidP="000029DD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892A4D" w14:textId="35837DF1" w:rsidR="000029DD" w:rsidRPr="007A168E" w:rsidRDefault="00755F40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4,999,744</w:t>
            </w:r>
          </w:p>
        </w:tc>
        <w:tc>
          <w:tcPr>
            <w:tcW w:w="270" w:type="dxa"/>
          </w:tcPr>
          <w:p w14:paraId="25289195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5D128" w14:textId="255A6A8D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7D159EB4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7661EA" w14:textId="1A04EEB4" w:rsidR="000029DD" w:rsidRPr="007A168E" w:rsidRDefault="00755F40" w:rsidP="000029DD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2,036,804</w:t>
            </w:r>
          </w:p>
        </w:tc>
        <w:tc>
          <w:tcPr>
            <w:tcW w:w="270" w:type="dxa"/>
          </w:tcPr>
          <w:p w14:paraId="75973807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4D6592" w14:textId="4FB4D4C9" w:rsidR="000029DD" w:rsidRPr="00811A07" w:rsidRDefault="000029DD" w:rsidP="000029DD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0029DD" w:rsidRPr="007A168E" w14:paraId="6BD43F32" w14:textId="77777777" w:rsidTr="00811A07">
        <w:trPr>
          <w:cantSplit/>
        </w:trPr>
        <w:tc>
          <w:tcPr>
            <w:tcW w:w="2700" w:type="dxa"/>
          </w:tcPr>
          <w:p w14:paraId="0586F662" w14:textId="77777777" w:rsidR="000029DD" w:rsidRPr="007A168E" w:rsidRDefault="000029DD" w:rsidP="000029D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0029DD" w:rsidRPr="007A168E" w:rsidRDefault="000029DD" w:rsidP="000029DD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EE491A" w14:textId="6934EB59" w:rsidR="000029DD" w:rsidRPr="00212D82" w:rsidRDefault="00755F40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5,074,220</w:t>
            </w:r>
          </w:p>
        </w:tc>
        <w:tc>
          <w:tcPr>
            <w:tcW w:w="270" w:type="dxa"/>
          </w:tcPr>
          <w:p w14:paraId="7E770C89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28D669" w14:textId="29A6DA7B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11B650B1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4241E9" w14:textId="151DBBF1" w:rsidR="000029DD" w:rsidRPr="007A168E" w:rsidRDefault="00755F40" w:rsidP="000029DD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4,173,699</w:t>
            </w:r>
          </w:p>
        </w:tc>
        <w:tc>
          <w:tcPr>
            <w:tcW w:w="270" w:type="dxa"/>
          </w:tcPr>
          <w:p w14:paraId="7AE7568A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EFF69A" w14:textId="1BCD98F5" w:rsidR="000029DD" w:rsidRPr="007A168E" w:rsidRDefault="000029DD" w:rsidP="000029DD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  <w:tr w:rsidR="000029DD" w:rsidRPr="007A168E" w14:paraId="40058DD8" w14:textId="77777777" w:rsidTr="00811A07">
        <w:trPr>
          <w:cantSplit/>
        </w:trPr>
        <w:tc>
          <w:tcPr>
            <w:tcW w:w="2700" w:type="dxa"/>
          </w:tcPr>
          <w:p w14:paraId="4889456B" w14:textId="5C7C8C22" w:rsidR="000029DD" w:rsidRPr="007A168E" w:rsidRDefault="000029DD" w:rsidP="000029DD">
            <w:pPr>
              <w:tabs>
                <w:tab w:val="left" w:pos="370"/>
              </w:tabs>
              <w:spacing w:line="360" w:lineRule="exact"/>
              <w:ind w:left="280" w:right="65" w:hanging="3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0029DD" w:rsidRPr="007A168E" w:rsidRDefault="000029DD" w:rsidP="000029DD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23DC35" w14:textId="5E5B0005" w:rsidR="000029DD" w:rsidRPr="007A168E" w:rsidRDefault="00755F40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(658)</w:t>
            </w:r>
          </w:p>
        </w:tc>
        <w:tc>
          <w:tcPr>
            <w:tcW w:w="270" w:type="dxa"/>
          </w:tcPr>
          <w:p w14:paraId="4BC38A96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A87236" w14:textId="20B73429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43253AB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C076A1" w14:textId="30BFBEAE" w:rsidR="000029DD" w:rsidRPr="007A168E" w:rsidRDefault="00755F40" w:rsidP="00755F40">
            <w:pPr>
              <w:spacing w:line="360" w:lineRule="exact"/>
              <w:ind w:left="-81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3B81D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0AD7CC" w14:textId="5BF0E6A0" w:rsidR="000029DD" w:rsidRPr="007A168E" w:rsidRDefault="000029DD" w:rsidP="00755F40">
            <w:pPr>
              <w:spacing w:line="380" w:lineRule="exact"/>
              <w:ind w:left="-83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29DD" w:rsidRPr="007A168E" w14:paraId="49BC4A38" w14:textId="77777777" w:rsidTr="00811A07">
        <w:trPr>
          <w:cantSplit/>
        </w:trPr>
        <w:tc>
          <w:tcPr>
            <w:tcW w:w="2700" w:type="dxa"/>
          </w:tcPr>
          <w:p w14:paraId="301F5E0D" w14:textId="77777777" w:rsidR="000029DD" w:rsidRPr="007A168E" w:rsidRDefault="000029DD" w:rsidP="000029D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0029DD" w:rsidRPr="007A168E" w:rsidRDefault="000029DD" w:rsidP="000029DD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6C8900" w14:textId="2C2A7656" w:rsidR="000029DD" w:rsidRPr="007A168E" w:rsidRDefault="00755F40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5,073,562</w:t>
            </w:r>
          </w:p>
        </w:tc>
        <w:tc>
          <w:tcPr>
            <w:tcW w:w="270" w:type="dxa"/>
          </w:tcPr>
          <w:p w14:paraId="1FD0A609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7ABB001F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65B6B42F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2B6144" w14:textId="2B7CB6E8" w:rsidR="000029DD" w:rsidRPr="007A168E" w:rsidRDefault="00755F40" w:rsidP="000029DD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4,173,699</w:t>
            </w:r>
          </w:p>
        </w:tc>
        <w:tc>
          <w:tcPr>
            <w:tcW w:w="270" w:type="dxa"/>
          </w:tcPr>
          <w:p w14:paraId="743F40A5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12F3D11D" w:rsidR="000029DD" w:rsidRPr="007A168E" w:rsidRDefault="000029DD" w:rsidP="000029DD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</w:tbl>
    <w:p w14:paraId="3C44E90E" w14:textId="36C1AB1C" w:rsidR="00A36E86" w:rsidRDefault="00A36E86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0072E6" w:rsidRPr="007A168E" w14:paraId="4101A859" w14:textId="77777777" w:rsidTr="00811A07">
        <w:trPr>
          <w:tblHeader/>
        </w:trPr>
        <w:tc>
          <w:tcPr>
            <w:tcW w:w="3780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9DD" w:rsidRPr="007A168E" w14:paraId="0E9434F8" w14:textId="77777777" w:rsidTr="00811A07">
        <w:trPr>
          <w:tblHeader/>
        </w:trPr>
        <w:tc>
          <w:tcPr>
            <w:tcW w:w="3780" w:type="dxa"/>
          </w:tcPr>
          <w:p w14:paraId="77A427D5" w14:textId="77777777" w:rsidR="000029DD" w:rsidRPr="007A168E" w:rsidRDefault="000029DD" w:rsidP="000029D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91DD9" w14:textId="7100C14B" w:rsidR="000029DD" w:rsidRPr="002748AF" w:rsidRDefault="009D1FF1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601AF741" w14:textId="77777777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C6856" w14:textId="2E4D85C5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68B580C" w14:textId="77777777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BDB606" w14:textId="236C75C4" w:rsidR="000029DD" w:rsidRPr="002748AF" w:rsidRDefault="009D1FF1" w:rsidP="000029DD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AFCF326" w14:textId="77777777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D305" w14:textId="396CB79F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29DD" w:rsidRPr="007A168E" w14:paraId="262D0C8C" w14:textId="77777777" w:rsidTr="00811A07">
        <w:trPr>
          <w:tblHeader/>
        </w:trPr>
        <w:tc>
          <w:tcPr>
            <w:tcW w:w="3780" w:type="dxa"/>
          </w:tcPr>
          <w:p w14:paraId="66C0D2E0" w14:textId="77777777" w:rsidR="000029DD" w:rsidRPr="007A168E" w:rsidRDefault="000029DD" w:rsidP="000029D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6D1D7" w14:textId="4CAF6134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98CDF41" w14:textId="77777777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D724A" w14:textId="0F736A14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7F66B22" w14:textId="77777777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78C08F" w14:textId="3020BA98" w:rsidR="000029DD" w:rsidRPr="007A168E" w:rsidRDefault="000029DD" w:rsidP="000029DD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A7FF32F" w14:textId="77777777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1259F" w14:textId="792CE0A7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EA4615" w:rsidRPr="007A168E" w14:paraId="2B0DA3BE" w14:textId="77777777" w:rsidTr="00811A07">
        <w:trPr>
          <w:tblHeader/>
        </w:trPr>
        <w:tc>
          <w:tcPr>
            <w:tcW w:w="3780" w:type="dxa"/>
          </w:tcPr>
          <w:p w14:paraId="29470AC9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575962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6CDBBBAE" w14:textId="77777777" w:rsidTr="00811A07">
        <w:tc>
          <w:tcPr>
            <w:tcW w:w="3780" w:type="dxa"/>
          </w:tcPr>
          <w:p w14:paraId="454F807F" w14:textId="77777777" w:rsidR="00EA4615" w:rsidRPr="007A168E" w:rsidRDefault="00EA4615" w:rsidP="00EA461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6016520" w14:textId="77777777" w:rsidR="00EA4615" w:rsidRPr="007A168E" w:rsidRDefault="00EA4615" w:rsidP="00EA4615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1400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36B92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529DFF" w14:textId="77777777" w:rsidR="00EA4615" w:rsidRPr="007A168E" w:rsidRDefault="00EA4615" w:rsidP="00EA4615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84374C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4A3B86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A4026" w14:textId="77777777" w:rsidR="00EA4615" w:rsidRPr="007A168E" w:rsidRDefault="00EA4615" w:rsidP="00811A07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F0F" w:rsidRPr="007A168E" w14:paraId="046047E8" w14:textId="77777777" w:rsidTr="00811A07">
        <w:tc>
          <w:tcPr>
            <w:tcW w:w="3780" w:type="dxa"/>
          </w:tcPr>
          <w:p w14:paraId="44BC0629" w14:textId="77777777" w:rsidR="00B64F0F" w:rsidRPr="007A168E" w:rsidRDefault="00B64F0F" w:rsidP="00B64F0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7C4527C9" w14:textId="4744DDD2" w:rsidR="00B64F0F" w:rsidRPr="007A168E" w:rsidRDefault="00486DCB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61,550</w:t>
            </w:r>
          </w:p>
        </w:tc>
        <w:tc>
          <w:tcPr>
            <w:tcW w:w="270" w:type="dxa"/>
          </w:tcPr>
          <w:p w14:paraId="04144282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82BB4" w14:textId="344A51AE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23C14DE4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5F1D4" w14:textId="694953A7" w:rsidR="00B64F0F" w:rsidRPr="007A168E" w:rsidRDefault="00486DCB" w:rsidP="00B64F0F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2,124,008</w:t>
            </w:r>
          </w:p>
        </w:tc>
        <w:tc>
          <w:tcPr>
            <w:tcW w:w="270" w:type="dxa"/>
          </w:tcPr>
          <w:p w14:paraId="2FAB2F3A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C69" w14:textId="2008195B" w:rsidR="00B64F0F" w:rsidRPr="00811A07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B64F0F" w:rsidRPr="007A168E" w14:paraId="77F4466D" w14:textId="77777777" w:rsidTr="00811A07">
        <w:tc>
          <w:tcPr>
            <w:tcW w:w="3780" w:type="dxa"/>
          </w:tcPr>
          <w:p w14:paraId="7CB34800" w14:textId="77777777" w:rsidR="00B64F0F" w:rsidRPr="007A168E" w:rsidRDefault="00B64F0F" w:rsidP="00B64F0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4DE1519" w14:textId="7906650B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C258A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90795" w14:textId="77777777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4C0E9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9860E" w14:textId="77777777" w:rsidR="00B64F0F" w:rsidRPr="007A168E" w:rsidRDefault="00B64F0F" w:rsidP="00B64F0F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8B800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7CDEF" w14:textId="77777777" w:rsidR="00B64F0F" w:rsidRPr="00CA7E66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F0F" w:rsidRPr="007A168E" w14:paraId="66E56546" w14:textId="77777777" w:rsidTr="00811A07">
        <w:tc>
          <w:tcPr>
            <w:tcW w:w="3780" w:type="dxa"/>
          </w:tcPr>
          <w:p w14:paraId="713EC66B" w14:textId="22986E05" w:rsidR="00B64F0F" w:rsidRPr="007A168E" w:rsidRDefault="00B64F0F" w:rsidP="00B64F0F">
            <w:pPr>
              <w:spacing w:line="240" w:lineRule="auto"/>
              <w:ind w:left="25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04EFCC5" w14:textId="69E0EF5A" w:rsidR="00B64F0F" w:rsidRPr="007A168E" w:rsidRDefault="00486DCB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6,337</w:t>
            </w:r>
          </w:p>
        </w:tc>
        <w:tc>
          <w:tcPr>
            <w:tcW w:w="270" w:type="dxa"/>
          </w:tcPr>
          <w:p w14:paraId="4143DBD2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4E15A" w14:textId="177C84F2" w:rsidR="00B64F0F" w:rsidRPr="00C07020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4A562046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20EA74" w14:textId="38BB714C" w:rsidR="00B64F0F" w:rsidRPr="007A168E" w:rsidRDefault="00486DCB" w:rsidP="00B64F0F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6,322</w:t>
            </w:r>
          </w:p>
        </w:tc>
        <w:tc>
          <w:tcPr>
            <w:tcW w:w="270" w:type="dxa"/>
          </w:tcPr>
          <w:p w14:paraId="3ACF59DB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6E7BF" w14:textId="2951DE60" w:rsidR="00B64F0F" w:rsidRPr="00CA7E66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</w:tr>
      <w:tr w:rsidR="00B64F0F" w:rsidRPr="007A168E" w14:paraId="0A726978" w14:textId="77777777" w:rsidTr="00811A07">
        <w:tc>
          <w:tcPr>
            <w:tcW w:w="3780" w:type="dxa"/>
          </w:tcPr>
          <w:p w14:paraId="096B14EF" w14:textId="055C3E15" w:rsidR="00B64F0F" w:rsidRPr="007A168E" w:rsidRDefault="00B64F0F" w:rsidP="00B64F0F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6C0EDAE1" w14:textId="787B5F82" w:rsidR="00B64F0F" w:rsidRPr="007A168E" w:rsidRDefault="00486DCB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5,391</w:t>
            </w:r>
          </w:p>
        </w:tc>
        <w:tc>
          <w:tcPr>
            <w:tcW w:w="270" w:type="dxa"/>
          </w:tcPr>
          <w:p w14:paraId="10EFE393" w14:textId="77777777" w:rsidR="00B64F0F" w:rsidRPr="007A168E" w:rsidRDefault="00B64F0F" w:rsidP="00B64F0F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A3F5D" w14:textId="1D8BBD20" w:rsidR="00B64F0F" w:rsidRPr="00C07020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645DBF21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A47DA" w14:textId="0E8990ED" w:rsidR="00B64F0F" w:rsidRPr="007A168E" w:rsidRDefault="00486DCB" w:rsidP="00486DC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5,381</w:t>
            </w:r>
          </w:p>
        </w:tc>
        <w:tc>
          <w:tcPr>
            <w:tcW w:w="270" w:type="dxa"/>
          </w:tcPr>
          <w:p w14:paraId="1D23617F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FFCCE" w14:textId="01BDE831" w:rsidR="00B64F0F" w:rsidRPr="007A168E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B64F0F" w:rsidRPr="007A168E" w14:paraId="3EE1F47F" w14:textId="77777777" w:rsidTr="00811A07">
        <w:tc>
          <w:tcPr>
            <w:tcW w:w="3780" w:type="dxa"/>
            <w:vAlign w:val="center"/>
          </w:tcPr>
          <w:p w14:paraId="6244D32B" w14:textId="4EC08356" w:rsidR="00B64F0F" w:rsidRPr="007A168E" w:rsidRDefault="00B64F0F" w:rsidP="00B64F0F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056609C4" w14:textId="7EDAE24E" w:rsidR="00B64F0F" w:rsidRPr="007A168E" w:rsidRDefault="00486DCB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  <w:tc>
          <w:tcPr>
            <w:tcW w:w="270" w:type="dxa"/>
          </w:tcPr>
          <w:p w14:paraId="36916252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5AD86" w14:textId="69932E88" w:rsidR="00B64F0F" w:rsidRPr="00C07020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778E96F6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25ECB" w14:textId="453F991B" w:rsidR="00B64F0F" w:rsidRPr="007A168E" w:rsidRDefault="00486DCB" w:rsidP="00486DC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1,184</w:t>
            </w:r>
          </w:p>
        </w:tc>
        <w:tc>
          <w:tcPr>
            <w:tcW w:w="270" w:type="dxa"/>
          </w:tcPr>
          <w:p w14:paraId="713B733A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05DFA" w14:textId="172AC809" w:rsidR="00B64F0F" w:rsidRPr="00CA7E66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B64F0F" w:rsidRPr="007A168E" w14:paraId="6568CB31" w14:textId="77777777" w:rsidTr="00811A07">
        <w:tc>
          <w:tcPr>
            <w:tcW w:w="3780" w:type="dxa"/>
            <w:vAlign w:val="center"/>
          </w:tcPr>
          <w:p w14:paraId="7D6D7A35" w14:textId="70E77891" w:rsidR="00B64F0F" w:rsidRPr="007A168E" w:rsidRDefault="00B64F0F" w:rsidP="00B64F0F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64DCB" w14:textId="2E28C659" w:rsidR="00B64F0F" w:rsidRPr="007A168E" w:rsidRDefault="00486DCB" w:rsidP="004055CA">
            <w:pPr>
              <w:pStyle w:val="acctfourfigures"/>
              <w:tabs>
                <w:tab w:val="clear" w:pos="765"/>
              </w:tabs>
              <w:spacing w:line="240" w:lineRule="auto"/>
              <w:ind w:left="-112" w:right="-105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135F67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3FD997" w14:textId="4A36BCFC" w:rsidR="00B64F0F" w:rsidRPr="00C07020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218B7AA1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EC473B" w14:textId="33E188CF" w:rsidR="00B64F0F" w:rsidRPr="007A168E" w:rsidRDefault="00486DCB" w:rsidP="00486DCB">
            <w:pPr>
              <w:spacing w:line="36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758CFB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E5E6A" w14:textId="06D72C32" w:rsidR="00B64F0F" w:rsidRPr="00CA7E66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B64F0F" w:rsidRPr="007A168E" w14:paraId="3A284950" w14:textId="77777777" w:rsidTr="00811A07">
        <w:tc>
          <w:tcPr>
            <w:tcW w:w="3780" w:type="dxa"/>
          </w:tcPr>
          <w:p w14:paraId="77E2DC9A" w14:textId="00ECB008" w:rsidR="00B64F0F" w:rsidRPr="007A168E" w:rsidRDefault="00B64F0F" w:rsidP="00B64F0F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535EFD0" w14:textId="6A292359" w:rsidR="00B64F0F" w:rsidRPr="00ED7907" w:rsidRDefault="00486DCB" w:rsidP="00B64F0F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74,476</w:t>
            </w:r>
          </w:p>
        </w:tc>
        <w:tc>
          <w:tcPr>
            <w:tcW w:w="270" w:type="dxa"/>
          </w:tcPr>
          <w:p w14:paraId="113DDFBF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D6C6B" w14:textId="6F702535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36F50A08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8EA17B" w14:textId="0B1B3DE5" w:rsidR="00B64F0F" w:rsidRPr="00ED7907" w:rsidRDefault="00486DCB" w:rsidP="00B64F0F">
            <w:pPr>
              <w:pStyle w:val="acctfourfigures"/>
              <w:tabs>
                <w:tab w:val="decimal" w:pos="73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2,136,895</w:t>
            </w:r>
          </w:p>
        </w:tc>
        <w:tc>
          <w:tcPr>
            <w:tcW w:w="270" w:type="dxa"/>
          </w:tcPr>
          <w:p w14:paraId="07D5DDF4" w14:textId="136302F3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08D44" w14:textId="7F6DFB67" w:rsidR="00B64F0F" w:rsidRPr="007A168E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</w:tr>
      <w:tr w:rsidR="00B64F0F" w:rsidRPr="007A168E" w14:paraId="4625DBBC" w14:textId="77777777" w:rsidTr="00811A07">
        <w:tc>
          <w:tcPr>
            <w:tcW w:w="3780" w:type="dxa"/>
            <w:vAlign w:val="center"/>
          </w:tcPr>
          <w:p w14:paraId="555F654F" w14:textId="77777777" w:rsidR="00B64F0F" w:rsidRPr="007A168E" w:rsidRDefault="00B64F0F" w:rsidP="00B64F0F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BE7BD7" w14:textId="473DFC73" w:rsidR="00B64F0F" w:rsidRPr="008656F9" w:rsidRDefault="00486DCB" w:rsidP="00486DCB">
            <w:pPr>
              <w:spacing w:line="36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A1AF69" w14:textId="77777777" w:rsidR="00B64F0F" w:rsidRPr="008656F9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D333D9" w14:textId="6F689C15" w:rsidR="00B64F0F" w:rsidRPr="0031182D" w:rsidRDefault="00B64F0F" w:rsidP="00486DCB">
            <w:pPr>
              <w:spacing w:line="36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78EA77" w14:textId="77777777" w:rsidR="00B64F0F" w:rsidRPr="008656F9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C7C0E1" w14:textId="2F223AEE" w:rsidR="00B64F0F" w:rsidRPr="0031182D" w:rsidRDefault="00486DCB" w:rsidP="00486DCB">
            <w:pPr>
              <w:spacing w:line="36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F55ED" w14:textId="77777777" w:rsidR="00B64F0F" w:rsidRPr="008656F9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D024F0" w14:textId="2F742457" w:rsidR="00B64F0F" w:rsidRPr="0031182D" w:rsidRDefault="00B64F0F" w:rsidP="00486DCB">
            <w:pPr>
              <w:spacing w:line="36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D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4F0F" w:rsidRPr="007A168E" w14:paraId="3F23BE71" w14:textId="77777777" w:rsidTr="00811A07">
        <w:tc>
          <w:tcPr>
            <w:tcW w:w="3780" w:type="dxa"/>
          </w:tcPr>
          <w:p w14:paraId="356B9F41" w14:textId="77777777" w:rsidR="00B64F0F" w:rsidRPr="007A168E" w:rsidRDefault="00B64F0F" w:rsidP="00B64F0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C93FED" w14:textId="21938769" w:rsidR="00B64F0F" w:rsidRPr="007A168E" w:rsidRDefault="00486DCB" w:rsidP="00B64F0F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74,476</w:t>
            </w:r>
          </w:p>
        </w:tc>
        <w:tc>
          <w:tcPr>
            <w:tcW w:w="270" w:type="dxa"/>
          </w:tcPr>
          <w:p w14:paraId="4FA65398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E1C8A8" w14:textId="698F7B79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02DBB817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3202C7" w14:textId="117D8953" w:rsidR="00B64F0F" w:rsidRPr="00160F81" w:rsidRDefault="00486DCB" w:rsidP="00B64F0F">
            <w:pPr>
              <w:pStyle w:val="acctfourfigures"/>
              <w:tabs>
                <w:tab w:val="decimal" w:pos="73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2,136,895</w:t>
            </w:r>
          </w:p>
        </w:tc>
        <w:tc>
          <w:tcPr>
            <w:tcW w:w="270" w:type="dxa"/>
          </w:tcPr>
          <w:p w14:paraId="13A15D85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D7DE6" w14:textId="26CDCFAB" w:rsidR="00B64F0F" w:rsidRPr="007A168E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</w:tr>
      <w:tr w:rsidR="00EA4615" w:rsidRPr="007A168E" w14:paraId="2FA0436D" w14:textId="77777777" w:rsidTr="00811A07">
        <w:tc>
          <w:tcPr>
            <w:tcW w:w="3780" w:type="dxa"/>
          </w:tcPr>
          <w:p w14:paraId="7994A58B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9FCE3D" w14:textId="77777777" w:rsidR="00EA4615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7E708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26F4D2" w14:textId="77777777" w:rsidR="00EA4615" w:rsidRPr="007A168E" w:rsidRDefault="00EA4615" w:rsidP="00EA4615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B111B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01BF31A" w14:textId="77777777" w:rsidR="00EA4615" w:rsidRDefault="00EA4615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A126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B19B50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B35051C" w14:textId="1D1A98AE" w:rsidR="00AC559A" w:rsidRDefault="00AC559A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27CA1" w:rsidRPr="007A168E" w14:paraId="5D7D502D" w14:textId="77777777" w:rsidTr="00DB6FBE">
        <w:tc>
          <w:tcPr>
            <w:tcW w:w="3780" w:type="dxa"/>
            <w:vAlign w:val="center"/>
          </w:tcPr>
          <w:p w14:paraId="20CAF1CC" w14:textId="77777777" w:rsidR="00527CA1" w:rsidRPr="004B4843" w:rsidRDefault="00527CA1" w:rsidP="004B484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333B2E0" w14:textId="5AE5F2A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21C08" w14:textId="77777777" w:rsidR="00527CA1" w:rsidRPr="004B4843" w:rsidRDefault="00527CA1" w:rsidP="004B48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A202021" w14:textId="3B62714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76" w:rsidRPr="007A168E" w14:paraId="1A1262AD" w14:textId="77777777" w:rsidTr="00DB6FBE">
        <w:tc>
          <w:tcPr>
            <w:tcW w:w="3780" w:type="dxa"/>
            <w:vAlign w:val="center"/>
          </w:tcPr>
          <w:p w14:paraId="2B79C569" w14:textId="77777777" w:rsidR="00890976" w:rsidRPr="004B4843" w:rsidRDefault="00890976" w:rsidP="00890976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9718AB" w14:textId="188B30F9" w:rsidR="00890976" w:rsidRPr="002748AF" w:rsidRDefault="009D1FF1" w:rsidP="008909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49A5BEC" w14:textId="77777777" w:rsidR="00890976" w:rsidRPr="002748AF" w:rsidRDefault="00890976" w:rsidP="008909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C533B2" w14:textId="1B7269BD" w:rsidR="00890976" w:rsidRPr="002748AF" w:rsidRDefault="00890976" w:rsidP="008909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85CE7AA" w14:textId="77777777" w:rsidR="00890976" w:rsidRPr="002748AF" w:rsidRDefault="00890976" w:rsidP="008909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3040D9" w14:textId="762A998B" w:rsidR="00890976" w:rsidRPr="002748AF" w:rsidRDefault="009D1FF1" w:rsidP="008909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934815F" w14:textId="77777777" w:rsidR="00890976" w:rsidRPr="002748AF" w:rsidRDefault="00890976" w:rsidP="008909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410BA" w14:textId="1E11A0EE" w:rsidR="00890976" w:rsidRPr="002748AF" w:rsidRDefault="00890976" w:rsidP="008909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90976" w:rsidRPr="007A168E" w14:paraId="5BBCB2CE" w14:textId="77777777" w:rsidTr="00DB6FBE">
        <w:tc>
          <w:tcPr>
            <w:tcW w:w="3780" w:type="dxa"/>
            <w:vAlign w:val="center"/>
          </w:tcPr>
          <w:p w14:paraId="45D6A17D" w14:textId="77777777" w:rsidR="00890976" w:rsidRPr="004B4843" w:rsidRDefault="00890976" w:rsidP="00890976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FE0669" w14:textId="28FA2CB0" w:rsidR="00890976" w:rsidRPr="004B4843" w:rsidRDefault="00890976" w:rsidP="008909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D48C75C" w14:textId="77777777" w:rsidR="00890976" w:rsidRPr="004B4843" w:rsidRDefault="00890976" w:rsidP="008909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4C666" w14:textId="7C02B965" w:rsidR="00890976" w:rsidRPr="004B4843" w:rsidRDefault="00890976" w:rsidP="008909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40C16D1" w14:textId="77777777" w:rsidR="00890976" w:rsidRPr="004B4843" w:rsidRDefault="00890976" w:rsidP="008909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408A5" w14:textId="08F24087" w:rsidR="00890976" w:rsidRPr="004B4843" w:rsidRDefault="00890976" w:rsidP="008909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75C8F0A" w14:textId="77777777" w:rsidR="00890976" w:rsidRPr="004B4843" w:rsidRDefault="00890976" w:rsidP="008909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83818" w14:textId="7AB400E8" w:rsidR="00890976" w:rsidRPr="004B4843" w:rsidRDefault="00890976" w:rsidP="008909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9806BF" w:rsidRPr="007A168E" w14:paraId="2A0BAB95" w14:textId="77777777" w:rsidTr="00DB6FBE">
        <w:tc>
          <w:tcPr>
            <w:tcW w:w="3780" w:type="dxa"/>
            <w:vAlign w:val="center"/>
          </w:tcPr>
          <w:p w14:paraId="303086DF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44EB1E7" w14:textId="58F5BB54" w:rsidR="009806BF" w:rsidRPr="004B4843" w:rsidRDefault="009806B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806BF" w:rsidRPr="007A168E" w14:paraId="04A99ED7" w14:textId="77777777" w:rsidTr="00DB6FBE">
        <w:tc>
          <w:tcPr>
            <w:tcW w:w="3780" w:type="dxa"/>
            <w:vAlign w:val="center"/>
          </w:tcPr>
          <w:p w14:paraId="50056398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</w:tcPr>
          <w:p w14:paraId="79CA9A14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5E5A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72EC6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A415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887CAC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238776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07D74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6256" w:rsidRPr="007A168E" w14:paraId="639F2C67" w14:textId="77777777" w:rsidTr="00DB6FBE">
        <w:tc>
          <w:tcPr>
            <w:tcW w:w="3780" w:type="dxa"/>
            <w:vAlign w:val="center"/>
          </w:tcPr>
          <w:p w14:paraId="7A3F4D75" w14:textId="77777777" w:rsidR="00E96256" w:rsidRPr="004B4843" w:rsidRDefault="00E96256" w:rsidP="00E962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698B79E9" w14:textId="16AC4EA4" w:rsidR="00E96256" w:rsidRPr="004B4843" w:rsidRDefault="004113E4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4,188,191</w:t>
            </w:r>
          </w:p>
        </w:tc>
        <w:tc>
          <w:tcPr>
            <w:tcW w:w="270" w:type="dxa"/>
          </w:tcPr>
          <w:p w14:paraId="26D0DBF4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2E03B" w14:textId="7CFF0598" w:rsidR="00E96256" w:rsidRPr="004B4843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EB100F0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D84B" w14:textId="6CDF7F09" w:rsidR="00E96256" w:rsidRPr="004B4843" w:rsidRDefault="00715AC3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1,852,240</w:t>
            </w:r>
          </w:p>
        </w:tc>
        <w:tc>
          <w:tcPr>
            <w:tcW w:w="270" w:type="dxa"/>
          </w:tcPr>
          <w:p w14:paraId="41DF9EAC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6F5C4" w14:textId="4D002779" w:rsidR="00E96256" w:rsidRPr="004B4843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E96256" w:rsidRPr="007A168E" w14:paraId="53DE95AD" w14:textId="77777777" w:rsidTr="00DB6FBE">
        <w:tc>
          <w:tcPr>
            <w:tcW w:w="3780" w:type="dxa"/>
            <w:vAlign w:val="center"/>
          </w:tcPr>
          <w:p w14:paraId="6C776134" w14:textId="77777777" w:rsidR="00E96256" w:rsidRPr="004B4843" w:rsidRDefault="00E96256" w:rsidP="00E962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AD8F669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1F0F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6E165" w14:textId="77777777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719E1B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B576A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E53CA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5710B" w14:textId="77777777" w:rsidR="00E96256" w:rsidRPr="005F053C" w:rsidRDefault="00E96256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6256" w:rsidRPr="007A168E" w14:paraId="270B40A3" w14:textId="77777777" w:rsidTr="00DB6FBE">
        <w:tc>
          <w:tcPr>
            <w:tcW w:w="3780" w:type="dxa"/>
          </w:tcPr>
          <w:p w14:paraId="1D20F028" w14:textId="5B4D4493" w:rsidR="00E96256" w:rsidRPr="004B4843" w:rsidRDefault="00E96256" w:rsidP="00E9625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3A9EE00" w14:textId="7BFB2C62" w:rsidR="00E96256" w:rsidRPr="004B4843" w:rsidRDefault="004113E4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186,036</w:t>
            </w:r>
          </w:p>
        </w:tc>
        <w:tc>
          <w:tcPr>
            <w:tcW w:w="270" w:type="dxa"/>
            <w:vAlign w:val="center"/>
          </w:tcPr>
          <w:p w14:paraId="791C23B4" w14:textId="77777777" w:rsidR="00E96256" w:rsidRPr="004B4843" w:rsidRDefault="00E96256" w:rsidP="00E9625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2A8F3" w14:textId="6CFF7410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70" w:type="dxa"/>
            <w:vAlign w:val="center"/>
          </w:tcPr>
          <w:p w14:paraId="60685628" w14:textId="77777777" w:rsidR="00E96256" w:rsidRPr="004B4843" w:rsidRDefault="00E96256" w:rsidP="00E9625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E1B3E" w14:textId="6829B0A8" w:rsidR="00E96256" w:rsidRPr="004B4843" w:rsidRDefault="00715AC3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77,040</w:t>
            </w:r>
          </w:p>
        </w:tc>
        <w:tc>
          <w:tcPr>
            <w:tcW w:w="270" w:type="dxa"/>
            <w:vAlign w:val="center"/>
          </w:tcPr>
          <w:p w14:paraId="2127E3C8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5A235C" w14:textId="3AEE4264" w:rsidR="00E96256" w:rsidRPr="00F11599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E96256" w:rsidRPr="007A168E" w14:paraId="0DD3C4F5" w14:textId="77777777" w:rsidTr="00DB6FBE">
        <w:tc>
          <w:tcPr>
            <w:tcW w:w="3780" w:type="dxa"/>
          </w:tcPr>
          <w:p w14:paraId="75BB7A3D" w14:textId="24865A4A" w:rsidR="00E96256" w:rsidRPr="004B4843" w:rsidRDefault="00E96256" w:rsidP="00E9625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344D6BE0" w14:textId="5ADF38DB" w:rsidR="00E96256" w:rsidRPr="004B4843" w:rsidRDefault="004113E4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33,024</w:t>
            </w:r>
          </w:p>
        </w:tc>
        <w:tc>
          <w:tcPr>
            <w:tcW w:w="270" w:type="dxa"/>
            <w:vAlign w:val="center"/>
          </w:tcPr>
          <w:p w14:paraId="193031A4" w14:textId="77777777" w:rsidR="00E96256" w:rsidRPr="004B4843" w:rsidRDefault="00E96256" w:rsidP="00E9625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ED1C12" w14:textId="7280E74D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  <w:vAlign w:val="center"/>
          </w:tcPr>
          <w:p w14:paraId="6B5AC0EB" w14:textId="77777777" w:rsidR="00E96256" w:rsidRPr="004B4843" w:rsidRDefault="00E96256" w:rsidP="00E9625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7E42C" w14:textId="00EA805D" w:rsidR="00E96256" w:rsidRPr="004B4843" w:rsidRDefault="00715AC3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8,959</w:t>
            </w:r>
          </w:p>
        </w:tc>
        <w:tc>
          <w:tcPr>
            <w:tcW w:w="270" w:type="dxa"/>
            <w:vAlign w:val="center"/>
          </w:tcPr>
          <w:p w14:paraId="2AE91592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D549C" w14:textId="00EDA5B8" w:rsidR="00E96256" w:rsidRPr="00F11599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</w:tr>
      <w:tr w:rsidR="00E96256" w:rsidRPr="007A168E" w14:paraId="7057D386" w14:textId="77777777" w:rsidTr="00DB6FBE">
        <w:tc>
          <w:tcPr>
            <w:tcW w:w="3780" w:type="dxa"/>
            <w:vAlign w:val="center"/>
          </w:tcPr>
          <w:p w14:paraId="1037AE25" w14:textId="48C0F42C" w:rsidR="00E96256" w:rsidRPr="004B4843" w:rsidRDefault="00E96256" w:rsidP="00E9625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43206B54" w14:textId="57BF0180" w:rsidR="00E96256" w:rsidRPr="004B4843" w:rsidRDefault="004113E4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17,908</w:t>
            </w:r>
          </w:p>
        </w:tc>
        <w:tc>
          <w:tcPr>
            <w:tcW w:w="270" w:type="dxa"/>
          </w:tcPr>
          <w:p w14:paraId="4DC23D99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1E662" w14:textId="031D26F5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3CB0023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2A052" w14:textId="3F4B1BD8" w:rsidR="00E96256" w:rsidRPr="004B4843" w:rsidRDefault="00715AC3" w:rsidP="00715AC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DD528A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44F6D" w14:textId="39D9C9BB" w:rsidR="00E96256" w:rsidRPr="00F11599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E96256" w:rsidRPr="007A168E" w14:paraId="2C1FCBF2" w14:textId="77777777" w:rsidTr="00DB6FBE">
        <w:tc>
          <w:tcPr>
            <w:tcW w:w="3780" w:type="dxa"/>
            <w:vAlign w:val="center"/>
          </w:tcPr>
          <w:p w14:paraId="745AAE18" w14:textId="6A6C5DF1" w:rsidR="00E96256" w:rsidRPr="004B4843" w:rsidRDefault="00E96256" w:rsidP="00E9625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D5B6A5" w14:textId="7F4E3B16" w:rsidR="00E96256" w:rsidRPr="004B4843" w:rsidRDefault="004113E4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574,585</w:t>
            </w:r>
          </w:p>
        </w:tc>
        <w:tc>
          <w:tcPr>
            <w:tcW w:w="270" w:type="dxa"/>
          </w:tcPr>
          <w:p w14:paraId="02CCAF63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711B78" w14:textId="21F94149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14:paraId="6B378E67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5F0504" w14:textId="564625BC" w:rsidR="00E96256" w:rsidRPr="004B4843" w:rsidRDefault="00715AC3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98,565</w:t>
            </w:r>
          </w:p>
        </w:tc>
        <w:tc>
          <w:tcPr>
            <w:tcW w:w="270" w:type="dxa"/>
          </w:tcPr>
          <w:p w14:paraId="51503DFF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674DC9" w14:textId="38307E34" w:rsidR="00E96256" w:rsidRPr="00F11599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E96256" w:rsidRPr="007A168E" w14:paraId="1653E48B" w14:textId="77777777" w:rsidTr="00DB6FBE">
        <w:tc>
          <w:tcPr>
            <w:tcW w:w="3780" w:type="dxa"/>
            <w:vAlign w:val="center"/>
          </w:tcPr>
          <w:p w14:paraId="5ADFD808" w14:textId="77777777" w:rsidR="00E96256" w:rsidRPr="004B4843" w:rsidRDefault="00E96256" w:rsidP="00E96256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86F91EE" w14:textId="2217FC69" w:rsidR="00E96256" w:rsidRPr="002760C4" w:rsidRDefault="004113E4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4,999,744</w:t>
            </w:r>
          </w:p>
        </w:tc>
        <w:tc>
          <w:tcPr>
            <w:tcW w:w="270" w:type="dxa"/>
          </w:tcPr>
          <w:p w14:paraId="4B3E4E4C" w14:textId="77777777" w:rsidR="00E96256" w:rsidRPr="004B4843" w:rsidRDefault="00E96256" w:rsidP="00E96256">
            <w:pPr>
              <w:spacing w:line="240" w:lineRule="atLeast"/>
              <w:ind w:left="-123" w:right="-115" w:firstLine="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E9699" w14:textId="25AC484F" w:rsidR="00E96256" w:rsidRPr="004B4843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51F42F04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C9894" w14:textId="0EEB806C" w:rsidR="00E96256" w:rsidRPr="004B4843" w:rsidRDefault="00715AC3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2,036,804</w:t>
            </w:r>
          </w:p>
        </w:tc>
        <w:tc>
          <w:tcPr>
            <w:tcW w:w="270" w:type="dxa"/>
          </w:tcPr>
          <w:p w14:paraId="21361D5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14A15" w14:textId="6E6161E1" w:rsidR="00E96256" w:rsidRPr="004B4843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E96256" w:rsidRPr="007A168E" w14:paraId="7FDE1F69" w14:textId="77777777" w:rsidTr="00DB6FBE">
        <w:tc>
          <w:tcPr>
            <w:tcW w:w="3780" w:type="dxa"/>
            <w:vAlign w:val="center"/>
          </w:tcPr>
          <w:p w14:paraId="2B7364F7" w14:textId="77777777" w:rsidR="00E96256" w:rsidRPr="004B4843" w:rsidRDefault="00E96256" w:rsidP="00E96256">
            <w:pPr>
              <w:tabs>
                <w:tab w:val="left" w:pos="340"/>
              </w:tabs>
              <w:spacing w:line="240" w:lineRule="atLeast"/>
              <w:ind w:left="250" w:right="65" w:hanging="270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170" w:type="dxa"/>
            <w:vAlign w:val="bottom"/>
          </w:tcPr>
          <w:p w14:paraId="04F5219D" w14:textId="7C41ECE5" w:rsidR="00E96256" w:rsidRPr="00E96DB2" w:rsidRDefault="004113E4" w:rsidP="00715AC3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(658)</w:t>
            </w:r>
          </w:p>
        </w:tc>
        <w:tc>
          <w:tcPr>
            <w:tcW w:w="270" w:type="dxa"/>
          </w:tcPr>
          <w:p w14:paraId="4B173B42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4927CB" w14:textId="1A9A7853" w:rsidR="00E96256" w:rsidRPr="00E31C6F" w:rsidRDefault="00E96256" w:rsidP="00715AC3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2888842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0534B" w14:textId="7BAA6B40" w:rsidR="00E96256" w:rsidRPr="004B4843" w:rsidRDefault="00715AC3" w:rsidP="00E96256">
            <w:pPr>
              <w:spacing w:line="240" w:lineRule="atLeast"/>
              <w:ind w:left="-103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E86640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75E6C" w14:textId="579C5C59" w:rsidR="00E96256" w:rsidRPr="00310A8C" w:rsidRDefault="00E96256" w:rsidP="00CC6A9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6256" w:rsidRPr="007A168E" w14:paraId="1D3D5698" w14:textId="77777777" w:rsidTr="00DB6FBE">
        <w:tc>
          <w:tcPr>
            <w:tcW w:w="3780" w:type="dxa"/>
            <w:vAlign w:val="center"/>
          </w:tcPr>
          <w:p w14:paraId="0767F89B" w14:textId="77777777" w:rsidR="00E96256" w:rsidRPr="004B4843" w:rsidRDefault="00E96256" w:rsidP="00E96256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B916B8" w14:textId="1181759F" w:rsidR="00E96256" w:rsidRPr="004B4843" w:rsidRDefault="004113E4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4,999,086</w:t>
            </w:r>
          </w:p>
        </w:tc>
        <w:tc>
          <w:tcPr>
            <w:tcW w:w="270" w:type="dxa"/>
          </w:tcPr>
          <w:p w14:paraId="69A96476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7FF7FB" w14:textId="26C0057C" w:rsidR="00E96256" w:rsidRPr="004B4843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22592E5A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540830" w14:textId="7F1FA5BD" w:rsidR="00E96256" w:rsidRPr="004B4843" w:rsidRDefault="00715AC3" w:rsidP="00E96256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2,036,804</w:t>
            </w:r>
          </w:p>
        </w:tc>
        <w:tc>
          <w:tcPr>
            <w:tcW w:w="270" w:type="dxa"/>
          </w:tcPr>
          <w:p w14:paraId="7CCAFCF0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385DC801" w:rsidR="00E96256" w:rsidRPr="004B4843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E96256" w:rsidRPr="007A168E" w14:paraId="4A89D804" w14:textId="77777777" w:rsidTr="00DB6FBE">
        <w:tc>
          <w:tcPr>
            <w:tcW w:w="3780" w:type="dxa"/>
            <w:vAlign w:val="center"/>
          </w:tcPr>
          <w:p w14:paraId="552FBE03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996D28" w14:textId="77777777" w:rsidR="00E96256" w:rsidRPr="004B4843" w:rsidRDefault="00E96256" w:rsidP="00E96256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FFD58DE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72579" w14:textId="77777777" w:rsidR="00E96256" w:rsidRPr="004B4843" w:rsidRDefault="00E96256" w:rsidP="00E96256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757137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53827" w14:textId="77777777" w:rsidR="00E96256" w:rsidRPr="004B4843" w:rsidRDefault="00E96256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7FC99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2378C" w14:textId="77777777" w:rsidR="00E96256" w:rsidRPr="004B4843" w:rsidRDefault="00E96256" w:rsidP="00E96256">
            <w:pPr>
              <w:tabs>
                <w:tab w:val="decimal" w:pos="970"/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96256" w:rsidRPr="007A168E" w14:paraId="0E3B5E97" w14:textId="77777777" w:rsidTr="00DB6FBE">
        <w:tc>
          <w:tcPr>
            <w:tcW w:w="3780" w:type="dxa"/>
            <w:vAlign w:val="center"/>
          </w:tcPr>
          <w:p w14:paraId="2530E959" w14:textId="77777777" w:rsidR="00E96256" w:rsidRPr="004B4843" w:rsidRDefault="00E96256" w:rsidP="00E96256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74B147" w14:textId="405FC97D" w:rsidR="00E96256" w:rsidRPr="004B4843" w:rsidRDefault="00715AC3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5,073,562</w:t>
            </w:r>
          </w:p>
        </w:tc>
        <w:tc>
          <w:tcPr>
            <w:tcW w:w="270" w:type="dxa"/>
          </w:tcPr>
          <w:p w14:paraId="77C1E89A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0546CB" w14:textId="0B62B924" w:rsidR="00E96256" w:rsidRPr="004B4843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1679B47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0DD19C" w14:textId="5844ABCB" w:rsidR="00E96256" w:rsidRPr="004B4843" w:rsidRDefault="00715AC3" w:rsidP="00E96256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4,173,699</w:t>
            </w:r>
          </w:p>
        </w:tc>
        <w:tc>
          <w:tcPr>
            <w:tcW w:w="270" w:type="dxa"/>
          </w:tcPr>
          <w:p w14:paraId="6B2F4255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10AFF7" w14:textId="137C400A" w:rsidR="00E96256" w:rsidRPr="004B4843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1332F8BC" w:rsidR="004E6664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C3F7F">
        <w:rPr>
          <w:rFonts w:asciiTheme="majorBidi" w:hAnsiTheme="majorBidi" w:cstheme="majorBidi"/>
          <w:lang w:val="en-US"/>
        </w:rPr>
        <w:t>30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 ถึง</w:t>
      </w:r>
      <w:r w:rsidRPr="00383B29">
        <w:rPr>
          <w:rFonts w:asciiTheme="majorBidi" w:hAnsiTheme="majorBidi" w:cstheme="majorBidi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120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</w:t>
      </w:r>
    </w:p>
    <w:p w14:paraId="385E7FDC" w14:textId="77C1369B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C249D5" w:rsidRDefault="00745748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5313339" w14:textId="77777777" w:rsidR="00967DDE" w:rsidRDefault="00967DDE" w:rsidP="00967DDE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5697"/>
        <w:gridCol w:w="810"/>
        <w:gridCol w:w="1260"/>
        <w:gridCol w:w="270"/>
        <w:gridCol w:w="1260"/>
      </w:tblGrid>
      <w:tr w:rsidR="00C249D5" w:rsidRPr="007A168E" w14:paraId="34457CF9" w14:textId="77777777" w:rsidTr="00396792">
        <w:tc>
          <w:tcPr>
            <w:tcW w:w="5697" w:type="dxa"/>
          </w:tcPr>
          <w:p w14:paraId="0EABDC14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26B2AB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1A14E4B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792" w:rsidRPr="007A168E" w14:paraId="50D9B04A" w14:textId="77777777" w:rsidTr="00396792">
        <w:tc>
          <w:tcPr>
            <w:tcW w:w="5697" w:type="dxa"/>
          </w:tcPr>
          <w:p w14:paraId="68D81B3F" w14:textId="532AABEA" w:rsidR="00C249D5" w:rsidRPr="007A168E" w:rsidRDefault="009D1FF1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14:paraId="459A21F8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4515F804" w14:textId="17652B17" w:rsidR="00C249D5" w:rsidRPr="007A168E" w:rsidRDefault="007C3F7F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74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6D891E2" w14:textId="77777777" w:rsidR="00C249D5" w:rsidRPr="007A168E" w:rsidRDefault="00C249D5" w:rsidP="004F64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618289" w14:textId="79CCF003" w:rsidR="00C249D5" w:rsidRPr="007A168E" w:rsidRDefault="007C3F7F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74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C249D5" w:rsidRPr="007A168E" w14:paraId="39CC9F1B" w14:textId="77777777" w:rsidTr="00396792">
        <w:tc>
          <w:tcPr>
            <w:tcW w:w="5697" w:type="dxa"/>
          </w:tcPr>
          <w:p w14:paraId="4A4CDDB9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E2F00E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A20077F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249D5" w:rsidRPr="007A168E" w14:paraId="667AECD9" w14:textId="77777777" w:rsidTr="00396792">
        <w:tc>
          <w:tcPr>
            <w:tcW w:w="5697" w:type="dxa"/>
          </w:tcPr>
          <w:p w14:paraId="7A00A50C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5C8C030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81AA9D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A3A09" w:rsidRPr="007A168E" w14:paraId="293F069A" w14:textId="77777777" w:rsidTr="00396792">
        <w:tc>
          <w:tcPr>
            <w:tcW w:w="5697" w:type="dxa"/>
          </w:tcPr>
          <w:p w14:paraId="14DD3A4B" w14:textId="23B27243" w:rsidR="00BA3A09" w:rsidRPr="007A168E" w:rsidRDefault="00BA3A09" w:rsidP="00BA3A09">
            <w:pPr>
              <w:tabs>
                <w:tab w:val="left" w:pos="317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06121F0C" w14:textId="77777777" w:rsidR="00BA3A09" w:rsidRPr="007A168E" w:rsidRDefault="00BA3A09" w:rsidP="00BA3A0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3DD3FF" w14:textId="5B37D12C" w:rsidR="00BA3A09" w:rsidRPr="007A168E" w:rsidRDefault="00BA3A09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5EFA9FCC" w14:textId="77777777" w:rsidR="00BA3A09" w:rsidRPr="007A168E" w:rsidRDefault="00BA3A09" w:rsidP="00BA3A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13DDC" w14:textId="6AFAC7A8" w:rsidR="00BA3A09" w:rsidRPr="007A168E" w:rsidRDefault="00BA3A09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32,197,664</w:t>
            </w:r>
          </w:p>
        </w:tc>
      </w:tr>
      <w:tr w:rsidR="00BA3A09" w:rsidRPr="007A168E" w14:paraId="14BB7570" w14:textId="77777777" w:rsidTr="00396792">
        <w:tc>
          <w:tcPr>
            <w:tcW w:w="5697" w:type="dxa"/>
          </w:tcPr>
          <w:p w14:paraId="329DFED7" w14:textId="27BE9DD5" w:rsidR="00BA3A09" w:rsidRPr="007A168E" w:rsidRDefault="00BA3A09" w:rsidP="00BA3A0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10" w:type="dxa"/>
          </w:tcPr>
          <w:p w14:paraId="72465325" w14:textId="77777777" w:rsidR="00BA3A09" w:rsidRPr="007A168E" w:rsidRDefault="00BA3A09" w:rsidP="00BA3A0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F0B8DE" w14:textId="755AB1DD" w:rsidR="00BA3A09" w:rsidRPr="007A168E" w:rsidRDefault="00202C02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741,566</w:t>
            </w:r>
          </w:p>
        </w:tc>
        <w:tc>
          <w:tcPr>
            <w:tcW w:w="270" w:type="dxa"/>
          </w:tcPr>
          <w:p w14:paraId="43F0CB07" w14:textId="77777777" w:rsidR="00BA3A09" w:rsidRPr="007A168E" w:rsidRDefault="00BA3A09" w:rsidP="00BA3A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A9B618" w14:textId="3E25F68C" w:rsidR="00BA3A09" w:rsidRPr="00967DDE" w:rsidRDefault="00BA3A09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1,145,725</w:t>
            </w:r>
          </w:p>
        </w:tc>
      </w:tr>
      <w:tr w:rsidR="00BA3A09" w:rsidRPr="007A168E" w14:paraId="2FAAFC87" w14:textId="77777777" w:rsidTr="00396792">
        <w:tc>
          <w:tcPr>
            <w:tcW w:w="5697" w:type="dxa"/>
          </w:tcPr>
          <w:p w14:paraId="6761318F" w14:textId="26FB8F0B" w:rsidR="00BA3A09" w:rsidRPr="007A168E" w:rsidRDefault="00BA3A09" w:rsidP="00BA3A0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16B72BB8" w14:textId="1F3B7F4E" w:rsidR="00BA3A09" w:rsidRPr="007A168E" w:rsidRDefault="00202C02" w:rsidP="00202C02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0C14F37C" w14:textId="28EAF788" w:rsidR="00BA3A09" w:rsidRDefault="00202C02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(1,256,74</w:t>
            </w:r>
            <w:r w:rsidR="009B6E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ACD9405" w14:textId="77777777" w:rsidR="00BA3A09" w:rsidRPr="007A168E" w:rsidRDefault="00BA3A09" w:rsidP="00BA3A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B45197" w14:textId="51702489" w:rsidR="00BA3A09" w:rsidRDefault="00BA3A09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(928,624)</w:t>
            </w:r>
          </w:p>
        </w:tc>
      </w:tr>
      <w:tr w:rsidR="00BA3A09" w:rsidRPr="007A168E" w14:paraId="1AAD3AF4" w14:textId="77777777" w:rsidTr="00396792">
        <w:tc>
          <w:tcPr>
            <w:tcW w:w="5697" w:type="dxa"/>
          </w:tcPr>
          <w:p w14:paraId="5C724F46" w14:textId="3B9C4467" w:rsidR="00BA3A09" w:rsidRPr="007A168E" w:rsidRDefault="00BA3A09" w:rsidP="00BA3A09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ที่รับรู้ตามวิธีส่วนได้เสียที่เกินกว่าเงินลงทุน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10" w:type="dxa"/>
          </w:tcPr>
          <w:p w14:paraId="28580699" w14:textId="250ABA40" w:rsidR="00BA3A09" w:rsidRPr="007A168E" w:rsidRDefault="00BA3A09" w:rsidP="00BA3A09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5401F113" w14:textId="4B865227" w:rsidR="00BA3A09" w:rsidRPr="007A168E" w:rsidRDefault="00202C02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(66)</w:t>
            </w:r>
          </w:p>
        </w:tc>
        <w:tc>
          <w:tcPr>
            <w:tcW w:w="270" w:type="dxa"/>
          </w:tcPr>
          <w:p w14:paraId="698A4968" w14:textId="77777777" w:rsidR="00BA3A09" w:rsidRPr="007A168E" w:rsidRDefault="00BA3A09" w:rsidP="00BA3A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2EFD02" w14:textId="04EB5516" w:rsidR="00BA3A09" w:rsidRPr="007A168E" w:rsidRDefault="00BA3A09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</w:tr>
      <w:tr w:rsidR="00BA3A09" w:rsidRPr="007A168E" w14:paraId="5C8D541C" w14:textId="77777777" w:rsidTr="00396792">
        <w:tc>
          <w:tcPr>
            <w:tcW w:w="6507" w:type="dxa"/>
            <w:gridSpan w:val="2"/>
          </w:tcPr>
          <w:p w14:paraId="02BB549F" w14:textId="143DDE16" w:rsidR="00BA3A09" w:rsidRPr="007A168E" w:rsidRDefault="00BA3A09" w:rsidP="00BA3A09">
            <w:pPr>
              <w:spacing w:line="240" w:lineRule="atLeast"/>
              <w:ind w:left="278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ส่วนแบ่งขาดทุนเบ็ดเสร็จอื่นสุทธิจากเงินลงทุนในบริษัทย่อย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67AA1128" w14:textId="7B0A7C4E" w:rsidR="00BA3A09" w:rsidRPr="007A168E" w:rsidRDefault="00202C02" w:rsidP="00BA3A0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610A9F" w14:textId="77777777" w:rsidR="00BA3A09" w:rsidRPr="007A168E" w:rsidRDefault="00BA3A09" w:rsidP="00BA3A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E12D22" w14:textId="3DA8F1D5" w:rsidR="00BA3A09" w:rsidRPr="007A168E" w:rsidRDefault="00B72490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(206)</w:t>
            </w:r>
          </w:p>
        </w:tc>
      </w:tr>
      <w:tr w:rsidR="00BA3A09" w:rsidRPr="007A168E" w14:paraId="2873BEB1" w14:textId="77777777" w:rsidTr="00396792">
        <w:tc>
          <w:tcPr>
            <w:tcW w:w="5697" w:type="dxa"/>
          </w:tcPr>
          <w:p w14:paraId="34E09016" w14:textId="585692DE" w:rsidR="00BA3A09" w:rsidRPr="007A168E" w:rsidRDefault="00BA3A09" w:rsidP="00BA3A0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14:paraId="260474A2" w14:textId="77777777" w:rsidR="00BA3A09" w:rsidRPr="007A168E" w:rsidRDefault="00BA3A09" w:rsidP="00BA3A09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FB401F" w14:textId="45A50D5D" w:rsidR="00BA3A09" w:rsidRPr="007A168E" w:rsidRDefault="00202C02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32,104,67</w:t>
            </w:r>
            <w:r w:rsidR="009B6E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8D7B3DD" w14:textId="77777777" w:rsidR="00BA3A09" w:rsidRPr="007A168E" w:rsidRDefault="00BA3A09" w:rsidP="00BA3A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1BED83" w14:textId="5474B718" w:rsidR="00BA3A09" w:rsidRPr="007A168E" w:rsidRDefault="00BA3A09" w:rsidP="00BA3A0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32,414,555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6E13B9AB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</w:t>
      </w:r>
      <w:r w:rsidR="005A3F4E">
        <w:rPr>
          <w:rFonts w:asciiTheme="majorBidi" w:hAnsiTheme="majorBidi" w:hint="cs"/>
          <w:b w:val="0"/>
          <w:bCs w:val="0"/>
          <w:cs/>
        </w:rPr>
        <w:t xml:space="preserve">ณ </w:t>
      </w:r>
      <w:r w:rsidR="00B76755" w:rsidRPr="002748AF">
        <w:rPr>
          <w:rFonts w:asciiTheme="majorBidi" w:hAnsiTheme="majorBidi" w:cstheme="majorBidi"/>
          <w:b w:val="0"/>
          <w:bCs w:val="0"/>
          <w:cs/>
        </w:rPr>
        <w:t xml:space="preserve">วันที่ </w:t>
      </w:r>
      <w:r w:rsidR="00F50080">
        <w:rPr>
          <w:rFonts w:asciiTheme="majorBidi" w:hAnsiTheme="majorBidi" w:cstheme="majorBidi"/>
          <w:b w:val="0"/>
          <w:bCs w:val="0"/>
        </w:rPr>
        <w:t>30</w:t>
      </w:r>
      <w:r w:rsidR="00BA3A09">
        <w:rPr>
          <w:rFonts w:asciiTheme="majorBidi" w:hAnsiTheme="majorBidi" w:cstheme="majorBidi"/>
          <w:b w:val="0"/>
          <w:bCs w:val="0"/>
        </w:rPr>
        <w:t xml:space="preserve"> </w:t>
      </w:r>
      <w:r w:rsidR="00BA3A09">
        <w:rPr>
          <w:rFonts w:asciiTheme="majorBidi" w:hAnsiTheme="majorBidi" w:cstheme="majorBidi" w:hint="cs"/>
          <w:b w:val="0"/>
          <w:bCs w:val="0"/>
          <w:cs/>
        </w:rPr>
        <w:t>มิถุนายน</w:t>
      </w:r>
      <w:r w:rsidR="00CF630C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F50080">
        <w:rPr>
          <w:rFonts w:asciiTheme="majorBidi" w:hAnsiTheme="majorBidi" w:cstheme="majorBidi"/>
          <w:b w:val="0"/>
          <w:bCs w:val="0"/>
        </w:rPr>
        <w:t>2569</w:t>
      </w:r>
      <w:r w:rsidR="008B6329">
        <w:rPr>
          <w:rFonts w:asciiTheme="majorBidi" w:hAnsiTheme="majorBidi" w:cstheme="majorBidi"/>
          <w:b w:val="0"/>
          <w:bCs w:val="0"/>
        </w:rPr>
        <w:t xml:space="preserve"> </w:t>
      </w:r>
      <w:r w:rsidRPr="002748AF">
        <w:rPr>
          <w:rFonts w:asciiTheme="majorBidi" w:hAnsiTheme="majorBidi" w:cstheme="majorBidi"/>
          <w:b w:val="0"/>
          <w:bCs w:val="0"/>
          <w:cs/>
        </w:rPr>
        <w:t>มีราคา</w:t>
      </w:r>
      <w:r w:rsidRPr="007A168E">
        <w:rPr>
          <w:rFonts w:asciiTheme="majorBidi" w:hAnsiTheme="majorBidi" w:cstheme="majorBidi"/>
          <w:b w:val="0"/>
          <w:bCs w:val="0"/>
          <w:cs/>
        </w:rPr>
        <w:t>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</w:t>
      </w:r>
      <w:r w:rsidR="00202C02">
        <w:rPr>
          <w:rFonts w:asciiTheme="majorBidi" w:hAnsiTheme="majorBidi" w:cstheme="majorBidi"/>
          <w:b w:val="0"/>
          <w:bCs w:val="0"/>
        </w:rPr>
        <w:t>1.76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CF630C">
        <w:rPr>
          <w:rFonts w:asciiTheme="majorBidi" w:hAnsiTheme="majorBidi" w:cstheme="majorBidi"/>
          <w:b w:val="0"/>
          <w:bCs w:val="0"/>
          <w:i/>
          <w:iCs/>
        </w:rPr>
        <w:t>8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2B7454">
        <w:rPr>
          <w:rFonts w:asciiTheme="majorBidi" w:hAnsiTheme="majorBidi" w:cstheme="majorBidi"/>
          <w:b w:val="0"/>
          <w:bCs w:val="0"/>
          <w:i/>
          <w:iCs/>
        </w:rPr>
        <w:t>1</w:t>
      </w:r>
      <w:r w:rsidR="00A14791" w:rsidRPr="001B09FB">
        <w:rPr>
          <w:rFonts w:asciiTheme="majorBidi" w:hAnsiTheme="majorBidi" w:cstheme="majorBidi"/>
          <w:b w:val="0"/>
          <w:bCs w:val="0"/>
          <w:i/>
          <w:iCs/>
        </w:rPr>
        <w:t>.</w:t>
      </w:r>
      <w:r w:rsidR="002B7454">
        <w:rPr>
          <w:rFonts w:asciiTheme="majorBidi" w:hAnsiTheme="majorBidi" w:cstheme="majorBidi"/>
          <w:b w:val="0"/>
          <w:bCs w:val="0"/>
          <w:i/>
          <w:iCs/>
        </w:rPr>
        <w:t>81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บาท)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202C02">
        <w:rPr>
          <w:rFonts w:asciiTheme="majorBidi" w:hAnsiTheme="majorBidi" w:cstheme="majorBidi"/>
          <w:b w:val="0"/>
          <w:bCs w:val="0"/>
        </w:rPr>
        <w:t>10,384</w:t>
      </w:r>
      <w:r w:rsidR="007D2D48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CF630C">
        <w:rPr>
          <w:rFonts w:asciiTheme="majorBidi" w:hAnsiTheme="majorBidi" w:cstheme="majorBidi"/>
          <w:b w:val="0"/>
          <w:bCs w:val="0"/>
          <w:i/>
          <w:iCs/>
        </w:rPr>
        <w:t>8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652B46" w:rsidRPr="00652B46">
        <w:rPr>
          <w:rFonts w:asciiTheme="majorBidi" w:hAnsiTheme="majorBidi" w:cstheme="majorBidi"/>
          <w:b w:val="0"/>
          <w:bCs w:val="0"/>
          <w:i/>
          <w:iCs/>
          <w:lang w:val="en-GB"/>
        </w:rPr>
        <w:t>10,679</w:t>
      </w:r>
      <w:r w:rsidR="00BC2C75"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ล้านบาท)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1679A73B" w14:textId="08F6EFAD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19061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37"/>
          <w:docGrid w:linePitch="360"/>
        </w:sectPr>
      </w:pPr>
    </w:p>
    <w:p w14:paraId="071F0D2E" w14:textId="1C9A7FC1" w:rsidR="007F11EA" w:rsidRPr="00080602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080602">
        <w:rPr>
          <w:rFonts w:asciiTheme="majorBidi" w:hAnsiTheme="majorBidi" w:cstheme="majorBidi"/>
          <w:cs/>
        </w:rPr>
        <w:lastRenderedPageBreak/>
        <w:t>เงิน</w:t>
      </w:r>
      <w:r w:rsidRPr="002748AF">
        <w:rPr>
          <w:rFonts w:asciiTheme="majorBidi" w:hAnsiTheme="majorBidi" w:cstheme="majorBidi"/>
          <w:cs/>
        </w:rPr>
        <w:t>ลงทุน</w:t>
      </w:r>
      <w:r w:rsidRPr="00373036">
        <w:rPr>
          <w:rFonts w:asciiTheme="majorBidi" w:hAnsiTheme="majorBidi" w:cstheme="majorBidi"/>
          <w:cs/>
        </w:rPr>
        <w:t xml:space="preserve">ในบริษัทย่อย </w:t>
      </w:r>
      <w:r w:rsidR="00373036" w:rsidRPr="00373036">
        <w:rPr>
          <w:rFonts w:asciiTheme="majorBidi" w:hAnsiTheme="majorBidi" w:cstheme="majorBidi"/>
          <w:cs/>
        </w:rPr>
        <w:t>ณ วันที่</w:t>
      </w:r>
      <w:r w:rsidR="00804042">
        <w:rPr>
          <w:rFonts w:asciiTheme="majorBidi" w:hAnsiTheme="majorBidi" w:cstheme="majorBidi"/>
        </w:rPr>
        <w:t xml:space="preserve"> </w:t>
      </w:r>
      <w:r w:rsidR="00BA3A09">
        <w:rPr>
          <w:rFonts w:asciiTheme="majorBidi" w:hAnsiTheme="majorBidi" w:cstheme="majorBidi"/>
        </w:rPr>
        <w:t xml:space="preserve">30 </w:t>
      </w:r>
      <w:r w:rsidR="00BA3A09">
        <w:rPr>
          <w:rFonts w:asciiTheme="majorBidi" w:hAnsiTheme="majorBidi" w:cstheme="majorBidi" w:hint="cs"/>
          <w:cs/>
        </w:rPr>
        <w:t>มิถุนายน</w:t>
      </w:r>
      <w:r w:rsidR="008075B3">
        <w:rPr>
          <w:rFonts w:asciiTheme="majorBidi" w:hAnsiTheme="majorBidi" w:hint="cs"/>
          <w:cs/>
        </w:rPr>
        <w:t xml:space="preserve"> </w:t>
      </w:r>
      <w:r w:rsidR="007C3F7F">
        <w:rPr>
          <w:rFonts w:asciiTheme="majorBidi" w:hAnsiTheme="majorBidi" w:cstheme="majorBidi"/>
        </w:rPr>
        <w:t>256</w:t>
      </w:r>
      <w:r w:rsidR="008075B3">
        <w:rPr>
          <w:rFonts w:asciiTheme="majorBidi" w:hAnsiTheme="majorBidi" w:cstheme="majorBidi"/>
        </w:rPr>
        <w:t>9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31</w:t>
      </w:r>
      <w:r w:rsidRPr="00373036">
        <w:rPr>
          <w:rFonts w:asciiTheme="majorBidi" w:hAnsiTheme="majorBidi" w:cstheme="majorBidi"/>
          <w:cs/>
        </w:rPr>
        <w:t xml:space="preserve"> ธันวาคม </w:t>
      </w:r>
      <w:r w:rsidR="007C3F7F">
        <w:rPr>
          <w:rFonts w:asciiTheme="majorBidi" w:hAnsiTheme="majorBidi" w:cstheme="majorBidi"/>
          <w:lang w:val="en-US"/>
        </w:rPr>
        <w:t>256</w:t>
      </w:r>
      <w:r w:rsidR="008075B3">
        <w:rPr>
          <w:rFonts w:asciiTheme="majorBidi" w:hAnsiTheme="majorBidi" w:cstheme="majorBidi"/>
          <w:lang w:val="en-US"/>
        </w:rPr>
        <w:t>8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373036" w:rsidRPr="00373036">
        <w:rPr>
          <w:rFonts w:asciiTheme="majorBidi" w:hAnsiTheme="majorBidi" w:cstheme="majorBidi"/>
          <w:cs/>
        </w:rPr>
        <w:t>งวด</w:t>
      </w:r>
      <w:r w:rsidR="00BA3A09">
        <w:rPr>
          <w:rFonts w:asciiTheme="majorBidi" w:hAnsiTheme="majorBidi" w:hint="cs"/>
          <w:cs/>
        </w:rPr>
        <w:t>หก</w:t>
      </w:r>
      <w:r w:rsidR="00B23482" w:rsidRPr="00B23482">
        <w:rPr>
          <w:rFonts w:asciiTheme="majorBidi" w:hAnsiTheme="majorBidi"/>
          <w:cs/>
        </w:rPr>
        <w:t xml:space="preserve">เดือนสิ้นสุดวันที่ </w:t>
      </w:r>
      <w:r w:rsidR="00BA3A09">
        <w:rPr>
          <w:rFonts w:asciiTheme="majorBidi" w:hAnsiTheme="majorBidi"/>
        </w:rPr>
        <w:t xml:space="preserve">30 </w:t>
      </w:r>
      <w:r w:rsidR="00BA3A09">
        <w:rPr>
          <w:rFonts w:asciiTheme="majorBidi" w:hAnsiTheme="majorBidi" w:hint="cs"/>
          <w:cs/>
        </w:rPr>
        <w:t>มิถุนายน</w:t>
      </w:r>
      <w:r w:rsidR="00FA644B">
        <w:rPr>
          <w:rFonts w:asciiTheme="majorBidi" w:hAnsiTheme="majorBidi" w:cstheme="majorBidi"/>
          <w:cs/>
        </w:rPr>
        <w:t xml:space="preserve"> </w:t>
      </w:r>
      <w:r w:rsidR="007C3F7F">
        <w:rPr>
          <w:rFonts w:asciiTheme="majorBidi" w:hAnsiTheme="majorBidi" w:cstheme="majorBidi"/>
        </w:rPr>
        <w:t>256</w:t>
      </w:r>
      <w:r w:rsidR="003C25F4">
        <w:rPr>
          <w:rFonts w:asciiTheme="majorBidi" w:hAnsiTheme="majorBidi" w:cstheme="majorBidi"/>
        </w:rPr>
        <w:t>9</w:t>
      </w:r>
      <w:r w:rsidR="004B4843" w:rsidRPr="00373036">
        <w:rPr>
          <w:rFonts w:asciiTheme="majorBidi" w:hAnsiTheme="majorBidi" w:cstheme="majorBidi"/>
        </w:rPr>
        <w:t xml:space="preserve"> </w:t>
      </w:r>
      <w:r w:rsidR="004B4843" w:rsidRPr="00373036">
        <w:rPr>
          <w:rFonts w:asciiTheme="majorBidi" w:hAnsiTheme="majorBidi" w:cstheme="majorBidi"/>
          <w:cs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256</w:t>
      </w:r>
      <w:r w:rsidR="003C25F4">
        <w:rPr>
          <w:rFonts w:asciiTheme="majorBidi" w:hAnsiTheme="majorBidi" w:cstheme="majorBidi"/>
          <w:lang w:val="en-US"/>
        </w:rPr>
        <w:t>8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080602" w:rsidRDefault="007F11EA" w:rsidP="00BB2EFF">
      <w:pPr>
        <w:pStyle w:val="Bo-Blankline"/>
        <w:rPr>
          <w:cs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080602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080602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080602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080602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5E3E364F" w:rsidR="00C2566B" w:rsidRPr="00080602" w:rsidRDefault="00BA3A09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หก</w:t>
            </w:r>
            <w:r w:rsidR="00B23482" w:rsidRPr="00080602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="00B23482" w:rsidRPr="00080602">
              <w:rPr>
                <w:rFonts w:asciiTheme="majorBidi" w:hAnsiTheme="majorBidi" w:cstheme="majorBidi"/>
                <w:cs/>
                <w:lang w:val="en-US"/>
              </w:rPr>
              <w:t>สิ้นสุดวันที่</w:t>
            </w:r>
          </w:p>
        </w:tc>
      </w:tr>
      <w:tr w:rsidR="003C25F4" w:rsidRPr="00080602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3C25F4" w:rsidRPr="00080602" w:rsidRDefault="003C25F4" w:rsidP="003C25F4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3C25F4" w:rsidRPr="00080602" w:rsidRDefault="003C25F4" w:rsidP="003C25F4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5AA0FFD7" w:rsidR="003C25F4" w:rsidRPr="00080602" w:rsidRDefault="00BA3A09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30 มิถุนายน</w:t>
            </w:r>
          </w:p>
        </w:tc>
        <w:tc>
          <w:tcPr>
            <w:tcW w:w="90" w:type="dxa"/>
          </w:tcPr>
          <w:p w14:paraId="701351A1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5EF90C3F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2791D40A" w:rsidR="003C25F4" w:rsidRPr="00080602" w:rsidRDefault="00BA3A09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30 มิถุนายน</w:t>
            </w:r>
          </w:p>
        </w:tc>
        <w:tc>
          <w:tcPr>
            <w:tcW w:w="90" w:type="dxa"/>
          </w:tcPr>
          <w:p w14:paraId="0CF014B7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6654F0DA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560A0887" w:rsidR="003C25F4" w:rsidRPr="00080602" w:rsidRDefault="00BA3A09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30 มิถุนายน</w:t>
            </w:r>
          </w:p>
        </w:tc>
        <w:tc>
          <w:tcPr>
            <w:tcW w:w="90" w:type="dxa"/>
          </w:tcPr>
          <w:p w14:paraId="1AAA0D2D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605E5085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3306F962" w:rsidR="003C25F4" w:rsidRPr="00080602" w:rsidRDefault="00BA3A09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30 มิถุนายน</w:t>
            </w:r>
          </w:p>
        </w:tc>
        <w:tc>
          <w:tcPr>
            <w:tcW w:w="90" w:type="dxa"/>
          </w:tcPr>
          <w:p w14:paraId="724D8F07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29F882AB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0B3209E1" w:rsidR="003C25F4" w:rsidRPr="00080602" w:rsidRDefault="00BA3A09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30 มิถุนายน</w:t>
            </w:r>
          </w:p>
        </w:tc>
        <w:tc>
          <w:tcPr>
            <w:tcW w:w="90" w:type="dxa"/>
          </w:tcPr>
          <w:p w14:paraId="6D9D8174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4F29D204" w:rsidR="003C25F4" w:rsidRPr="00080602" w:rsidRDefault="00BA3A09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30 มิถุนายน</w:t>
            </w:r>
          </w:p>
        </w:tc>
      </w:tr>
      <w:tr w:rsidR="003C25F4" w:rsidRPr="00080602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3C25F4" w:rsidRPr="00080602" w:rsidRDefault="003C25F4" w:rsidP="003C25F4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3C25F4" w:rsidRPr="00080602" w:rsidRDefault="003C25F4" w:rsidP="003C25F4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48C1E265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5EFDC455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685440C1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0" w:type="dxa"/>
          </w:tcPr>
          <w:p w14:paraId="6FA42D39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5A7808F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112CBB06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042E0172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0" w:type="dxa"/>
          </w:tcPr>
          <w:p w14:paraId="7AC988E6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512F6C8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2FA7B362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3422BFC6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0" w:type="dxa"/>
          </w:tcPr>
          <w:p w14:paraId="4D112138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184255A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615ED9C5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050CE004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0" w:type="dxa"/>
          </w:tcPr>
          <w:p w14:paraId="249BA7B4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7CE59AC8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22A59784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50B1ECC6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7F655A" w:rsidRPr="00080602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7F655A" w:rsidRPr="00080602" w:rsidRDefault="007F655A" w:rsidP="007F655A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7F655A" w:rsidRPr="00080602" w:rsidRDefault="007F655A" w:rsidP="007F655A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7F655A" w:rsidRPr="00080602" w:rsidRDefault="007F655A" w:rsidP="007F655A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7F655A" w:rsidRPr="00080602" w14:paraId="2B1136BA" w14:textId="77777777" w:rsidTr="00C2566B">
        <w:tc>
          <w:tcPr>
            <w:tcW w:w="2699" w:type="dxa"/>
          </w:tcPr>
          <w:p w14:paraId="2B1D69B8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7F655A" w:rsidRPr="00080602" w:rsidRDefault="007F655A" w:rsidP="007F655A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7F655A" w:rsidRPr="00080602" w:rsidRDefault="007F655A" w:rsidP="007F6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7F655A" w:rsidRPr="00080602" w:rsidRDefault="007F655A" w:rsidP="007F655A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36DBA" w:rsidRPr="00080602" w14:paraId="37903760" w14:textId="77777777" w:rsidTr="00B36DBA">
        <w:trPr>
          <w:trHeight w:val="254"/>
        </w:trPr>
        <w:tc>
          <w:tcPr>
            <w:tcW w:w="2699" w:type="dxa"/>
          </w:tcPr>
          <w:p w14:paraId="4E6D4ABF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B36DBA" w:rsidRPr="00080602" w:rsidRDefault="00B36DBA" w:rsidP="00B36DB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B36DBA" w:rsidRPr="00080602" w:rsidRDefault="00B36DBA" w:rsidP="00B36DB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B36DBA" w:rsidRPr="00080602" w:rsidRDefault="00B36DBA" w:rsidP="00B36DB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F35BD10" w14:textId="577BDE8E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BA2D207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0600767" w14:textId="6E1D0D62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7F089803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7BCA1A2" w14:textId="3A9A74D8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A916CFC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80EF508" w14:textId="20F402F0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0DB2CEB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356F443" w14:textId="1190298F" w:rsidR="00B36DBA" w:rsidRPr="00480785" w:rsidRDefault="00B36DBA" w:rsidP="00B36DB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</w:tcPr>
          <w:p w14:paraId="09E56D5C" w14:textId="77777777" w:rsidR="00B36DBA" w:rsidRPr="00080602" w:rsidRDefault="00B36DBA" w:rsidP="00B36DBA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1A10CAF" w14:textId="68137F28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</w:tcPr>
          <w:p w14:paraId="5A705A22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33EABE9" w14:textId="7D7D5F83" w:rsidR="00B36DBA" w:rsidRPr="00080602" w:rsidRDefault="00457CC0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2,656,595</w:t>
            </w:r>
          </w:p>
        </w:tc>
        <w:tc>
          <w:tcPr>
            <w:tcW w:w="90" w:type="dxa"/>
          </w:tcPr>
          <w:p w14:paraId="3655D027" w14:textId="77777777" w:rsidR="00B36DBA" w:rsidRPr="00080602" w:rsidRDefault="00B36DBA" w:rsidP="00B36DB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51F3F16" w14:textId="2803BA89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736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90" w:type="dxa"/>
          </w:tcPr>
          <w:p w14:paraId="6AC3FD71" w14:textId="77777777" w:rsidR="00B36DBA" w:rsidRPr="00080602" w:rsidRDefault="00B36DBA" w:rsidP="00B36DB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BDEB8B4" w14:textId="2244E6AE" w:rsidR="00B36DBA" w:rsidRPr="00A72DD7" w:rsidRDefault="007507EE" w:rsidP="00B36DB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B36DBA" w:rsidRPr="00A72DD7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48C8F853" w:rsidR="00B36DBA" w:rsidRPr="00A72DD7" w:rsidRDefault="00B36DBA" w:rsidP="00B36DB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36DBA" w:rsidRPr="00080602" w14:paraId="450CCA57" w14:textId="77777777" w:rsidTr="00B36DBA">
        <w:tc>
          <w:tcPr>
            <w:tcW w:w="2699" w:type="dxa"/>
          </w:tcPr>
          <w:p w14:paraId="32A93E4F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B36DBA" w:rsidRPr="00080602" w:rsidRDefault="00B36DBA" w:rsidP="00B36DB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B36DBA" w:rsidRPr="00080602" w:rsidRDefault="00B36DBA" w:rsidP="00B36DBA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B36DBA" w:rsidRPr="00080602" w:rsidRDefault="00B36DBA" w:rsidP="00B36DB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38F7492" w14:textId="4615D510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4177ED31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D336B6" w14:textId="28F02BEE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31E6A9A7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90734B8" w14:textId="52815111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47E7ADF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33C7296" w14:textId="3BB1B64E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104B976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D4BBCF6" w14:textId="62971FE6" w:rsidR="00B36DBA" w:rsidRPr="00080602" w:rsidRDefault="00B36DBA" w:rsidP="00B36DB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</w:tcPr>
          <w:p w14:paraId="2D9CDBB8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5A5FE14" w14:textId="118BA719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</w:tcPr>
          <w:p w14:paraId="7C11361B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B5598EE" w14:textId="663F67D5" w:rsidR="00B36DBA" w:rsidRPr="00080602" w:rsidRDefault="00211170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F4239">
              <w:rPr>
                <w:rFonts w:asciiTheme="majorBidi" w:hAnsiTheme="majorBidi" w:cstheme="majorBidi"/>
                <w:lang w:val="en-US"/>
              </w:rPr>
              <w:t>24,882,49</w:t>
            </w:r>
            <w:r w:rsidR="00CF4239" w:rsidRPr="00CF4239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0" w:type="dxa"/>
          </w:tcPr>
          <w:p w14:paraId="5DD8A452" w14:textId="77777777" w:rsidR="00B36DBA" w:rsidRPr="00080602" w:rsidRDefault="00B36DBA" w:rsidP="00B36DB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B24D107" w14:textId="58A21F1B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967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90" w:type="dxa"/>
          </w:tcPr>
          <w:p w14:paraId="2E73E152" w14:textId="77777777" w:rsidR="00B36DBA" w:rsidRPr="00080602" w:rsidRDefault="00B36DBA" w:rsidP="00B36DB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97D038" w14:textId="5071658A" w:rsidR="00B36DBA" w:rsidRPr="00A72DD7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413,000</w:t>
            </w:r>
          </w:p>
        </w:tc>
        <w:tc>
          <w:tcPr>
            <w:tcW w:w="90" w:type="dxa"/>
          </w:tcPr>
          <w:p w14:paraId="111BCE7C" w14:textId="77777777" w:rsidR="00B36DBA" w:rsidRPr="00A72DD7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385A62DF" w:rsidR="00B36DBA" w:rsidRPr="00A72DD7" w:rsidRDefault="00B36DBA" w:rsidP="00B36DB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413,000</w:t>
            </w:r>
          </w:p>
        </w:tc>
      </w:tr>
      <w:tr w:rsidR="00B36DBA" w:rsidRPr="00080602" w14:paraId="69987A07" w14:textId="77777777" w:rsidTr="00B36DBA">
        <w:tc>
          <w:tcPr>
            <w:tcW w:w="2699" w:type="dxa"/>
          </w:tcPr>
          <w:p w14:paraId="16BB3B68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B36DBA" w:rsidRPr="00080602" w:rsidRDefault="00B36DBA" w:rsidP="00B36DB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B36DBA" w:rsidRPr="00080602" w:rsidRDefault="00B36DBA" w:rsidP="00B36DBA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080602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B36DBA" w:rsidRPr="00080602" w:rsidRDefault="00B36DBA" w:rsidP="00B36DB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7382353" w14:textId="4E9B9ABB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FAFF228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E9BB8E" w14:textId="34F23D10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0CCF3F4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B7A869" w14:textId="460FE7C5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770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DC4BD01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F93A8C0" w14:textId="7262A366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770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EBDC257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D54F5C" w14:textId="5AAFA94C" w:rsidR="00B36DBA" w:rsidRPr="00080602" w:rsidRDefault="00B36DBA" w:rsidP="00B36DB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</w:tcPr>
          <w:p w14:paraId="32524866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B051F1" w14:textId="3C9DDE01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</w:tcPr>
          <w:p w14:paraId="1C4438B6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0404D67" w14:textId="161A7FC8" w:rsidR="00B36DBA" w:rsidRPr="00080602" w:rsidRDefault="00211170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759,162</w:t>
            </w:r>
          </w:p>
        </w:tc>
        <w:tc>
          <w:tcPr>
            <w:tcW w:w="90" w:type="dxa"/>
          </w:tcPr>
          <w:p w14:paraId="3DE60D22" w14:textId="77777777" w:rsidR="00B36DBA" w:rsidRPr="00080602" w:rsidRDefault="00B36DBA" w:rsidP="00B36DB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92AB58" w14:textId="5D7F6270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637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90" w:type="dxa"/>
          </w:tcPr>
          <w:p w14:paraId="3EC4169A" w14:textId="77777777" w:rsidR="00B36DBA" w:rsidRPr="00080602" w:rsidRDefault="00B36DBA" w:rsidP="00B36DB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A3DE4D" w14:textId="4852592F" w:rsidR="00B36DBA" w:rsidRPr="00A72DD7" w:rsidRDefault="007507EE" w:rsidP="00B36DB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B36DBA" w:rsidRPr="00A72DD7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39252429" w:rsidR="00B36DBA" w:rsidRPr="00A72DD7" w:rsidRDefault="00B36DBA" w:rsidP="00B36DB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36DBA" w:rsidRPr="00080602" w14:paraId="4C29DC2A" w14:textId="77777777" w:rsidTr="00B36DBA">
        <w:tc>
          <w:tcPr>
            <w:tcW w:w="2699" w:type="dxa"/>
          </w:tcPr>
          <w:p w14:paraId="198E3E61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B36DBA" w:rsidRPr="00080602" w:rsidRDefault="00B36DBA" w:rsidP="00B36DBA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B36DBA" w:rsidRPr="00080602" w:rsidRDefault="00B36DBA" w:rsidP="00B36DB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B36DBA" w:rsidRPr="00080602" w:rsidRDefault="00B36DBA" w:rsidP="00B36DB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5A31DB1" w14:textId="428BE28F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4DB6D476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A017F71" w14:textId="208C5199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6830451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49716B" w14:textId="6B3B4E4D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B90CF1E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66830C" w14:textId="62C61AB5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0BE3257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B9DD1F4" w14:textId="1FFEB449" w:rsidR="00B36DBA" w:rsidRPr="00080602" w:rsidRDefault="00B36DBA" w:rsidP="00B36DB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</w:tcPr>
          <w:p w14:paraId="108C46C6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083E3B2" w14:textId="14978C5A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</w:tcPr>
          <w:p w14:paraId="0EC309FB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B62AA0A" w14:textId="1E8A52D9" w:rsidR="00B36DBA" w:rsidRPr="00080602" w:rsidRDefault="00211170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1,611,698</w:t>
            </w:r>
          </w:p>
        </w:tc>
        <w:tc>
          <w:tcPr>
            <w:tcW w:w="90" w:type="dxa"/>
          </w:tcPr>
          <w:p w14:paraId="432222E4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FA155FB" w14:textId="6FD2BBBE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631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90" w:type="dxa"/>
          </w:tcPr>
          <w:p w14:paraId="3B6C26CC" w14:textId="77777777" w:rsidR="00B36DBA" w:rsidRPr="00080602" w:rsidRDefault="00B36DBA" w:rsidP="00B36DB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F1924D2" w14:textId="1A342DDA" w:rsidR="00B36DBA" w:rsidRPr="00A72DD7" w:rsidRDefault="007507EE" w:rsidP="00B36DB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B36DBA" w:rsidRPr="00A72DD7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68A3066A" w:rsidR="00B36DBA" w:rsidRPr="00A72DD7" w:rsidRDefault="00B36DBA" w:rsidP="00B36DB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36DBA" w:rsidRPr="00080602" w14:paraId="6546924C" w14:textId="77777777" w:rsidTr="00B36DBA">
        <w:tc>
          <w:tcPr>
            <w:tcW w:w="2699" w:type="dxa"/>
          </w:tcPr>
          <w:p w14:paraId="7CF02507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B36DBA" w:rsidRPr="00080602" w:rsidRDefault="00B36DBA" w:rsidP="00B36DB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B36DBA" w:rsidRPr="00080602" w:rsidRDefault="00B36DBA" w:rsidP="00B36DB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B36DBA" w:rsidRPr="00080602" w:rsidRDefault="00B36DBA" w:rsidP="00B36DB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4BDB368" w14:textId="0B7F4DA3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7C9857BF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B6B38B6" w14:textId="5A2375FA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5B6BA7E9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C1570FB" w14:textId="5D37C2BA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6D9C3721" w14:textId="77777777" w:rsidR="00B36DBA" w:rsidRPr="00080602" w:rsidRDefault="00B36DBA" w:rsidP="00B36DBA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CFBE70D" w14:textId="217D1CCA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06DB8D28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C2EA2F" w14:textId="095708AC" w:rsidR="00B36DBA" w:rsidRPr="00080602" w:rsidRDefault="00B36DBA" w:rsidP="00B36DB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639EDED2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D6FEA5" w14:textId="2028539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32F3F069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5AB845" w14:textId="3B99077A" w:rsidR="00B36DBA" w:rsidRPr="00080602" w:rsidRDefault="00211170" w:rsidP="00B36DB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A5C1DE2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AF359BF" w14:textId="0638CF7A" w:rsidR="00B36DBA" w:rsidRPr="00080602" w:rsidRDefault="00B36DBA" w:rsidP="00B36DB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4C6A46B" w14:textId="77777777" w:rsidR="00B36DBA" w:rsidRPr="00080602" w:rsidRDefault="00B36DBA" w:rsidP="00B36DBA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9E60E8" w14:textId="5ECFCC80" w:rsidR="00B36DBA" w:rsidRPr="00A72DD7" w:rsidRDefault="007507EE" w:rsidP="00B36DB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B36DBA" w:rsidRPr="00A72DD7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39E53BB5" w:rsidR="00B36DBA" w:rsidRPr="00A72DD7" w:rsidRDefault="00B36DBA" w:rsidP="00B36DB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36DBA" w:rsidRPr="00080602" w14:paraId="73D9DF2D" w14:textId="77777777" w:rsidTr="00B36DBA">
        <w:tc>
          <w:tcPr>
            <w:tcW w:w="2699" w:type="dxa"/>
          </w:tcPr>
          <w:p w14:paraId="5F6762A5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B36DBA" w:rsidRPr="00080602" w:rsidRDefault="00B36DBA" w:rsidP="00B36DB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B36DBA" w:rsidRPr="00080602" w:rsidRDefault="00B36DBA" w:rsidP="00B36DB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B36DBA" w:rsidRPr="00080602" w:rsidRDefault="00B36DBA" w:rsidP="00B36DB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67564B87" w14:textId="2DD216D8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749C6D81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1EA8C" w14:textId="337C46F2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02FB9EE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1FC945C" w14:textId="3F3642FF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468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</w:tcPr>
          <w:p w14:paraId="31D47067" w14:textId="77777777" w:rsidR="00B36DBA" w:rsidRPr="00080602" w:rsidRDefault="00B36DBA" w:rsidP="00B36DBA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DE8F73C" w14:textId="6CA8423B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468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</w:tcPr>
          <w:p w14:paraId="2D618E24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296D0A6" w14:textId="6AF47224" w:rsidR="00B36DBA" w:rsidRPr="00080602" w:rsidRDefault="00B36DBA" w:rsidP="00B36DB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</w:tcPr>
          <w:p w14:paraId="3ECF346A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1AA49F" w14:textId="46CF3222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</w:tcPr>
          <w:p w14:paraId="4F2A20A2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E32BB86" w14:textId="308C4A91" w:rsidR="00B36DBA" w:rsidRPr="00080602" w:rsidRDefault="00211170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1,669,125</w:t>
            </w:r>
          </w:p>
        </w:tc>
        <w:tc>
          <w:tcPr>
            <w:tcW w:w="90" w:type="dxa"/>
          </w:tcPr>
          <w:p w14:paraId="1B50C0E6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404FA65" w14:textId="5352CE51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169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4E06A911" w14:textId="77777777" w:rsidR="00B36DBA" w:rsidRPr="00080602" w:rsidRDefault="00B36DBA" w:rsidP="00B36DBA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090C9BD" w14:textId="11A88C27" w:rsidR="00B36DBA" w:rsidRPr="00A72DD7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843,74</w:t>
            </w:r>
            <w:r w:rsidR="00CF4239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</w:tcPr>
          <w:p w14:paraId="7D984C52" w14:textId="77777777" w:rsidR="00B36DBA" w:rsidRPr="00A72DD7" w:rsidRDefault="00B36DBA" w:rsidP="00B36DBA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40236823" w:rsidR="00B36DBA" w:rsidRPr="00A72DD7" w:rsidRDefault="00B36DBA" w:rsidP="00B36DB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515,624</w:t>
            </w:r>
          </w:p>
        </w:tc>
      </w:tr>
      <w:tr w:rsidR="007507EE" w:rsidRPr="00080602" w14:paraId="218127EA" w14:textId="77777777" w:rsidTr="00B36DBA">
        <w:tc>
          <w:tcPr>
            <w:tcW w:w="2699" w:type="dxa"/>
          </w:tcPr>
          <w:p w14:paraId="0853A575" w14:textId="77777777" w:rsidR="007507EE" w:rsidRPr="00080602" w:rsidRDefault="007507EE" w:rsidP="007507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7507EE" w:rsidRPr="00080602" w:rsidRDefault="007507EE" w:rsidP="007507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7507EE" w:rsidRPr="00080602" w:rsidRDefault="007507EE" w:rsidP="007507EE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7507EE" w:rsidRPr="00080602" w:rsidRDefault="007507EE" w:rsidP="007507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1A199271" w14:textId="6FC331E2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6213AE9F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81F0518" w14:textId="2B204D57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491342CF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2F6D7EB" w14:textId="1FB4F9EB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2C6083E" w14:textId="77777777" w:rsidR="007507EE" w:rsidRPr="00080602" w:rsidRDefault="007507EE" w:rsidP="007507E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237235F" w14:textId="74FFA0F7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854ACC1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3745FA0" w14:textId="3ECBD01B" w:rsidR="007507EE" w:rsidRPr="00080602" w:rsidRDefault="007507EE" w:rsidP="007507E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</w:tcPr>
          <w:p w14:paraId="72854C19" w14:textId="77777777" w:rsidR="007507EE" w:rsidRPr="00080602" w:rsidRDefault="007507EE" w:rsidP="007507EE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C54627" w14:textId="0D06EC42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</w:tcPr>
          <w:p w14:paraId="712135BC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21758F9" w14:textId="095AFBF1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64,564</w:t>
            </w:r>
          </w:p>
        </w:tc>
        <w:tc>
          <w:tcPr>
            <w:tcW w:w="90" w:type="dxa"/>
          </w:tcPr>
          <w:p w14:paraId="74BCFCAE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1369035" w14:textId="6A9E94AE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0" w:type="dxa"/>
          </w:tcPr>
          <w:p w14:paraId="7546F16E" w14:textId="77777777" w:rsidR="007507EE" w:rsidRPr="00080602" w:rsidRDefault="007507EE" w:rsidP="007507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9014C" w14:textId="5D544B73" w:rsidR="007507EE" w:rsidRPr="00A72DD7" w:rsidRDefault="007507EE" w:rsidP="007507E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4D477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7507EE" w:rsidRPr="00A72DD7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3892D5E8" w:rsidR="007507EE" w:rsidRPr="00A72DD7" w:rsidRDefault="007507EE" w:rsidP="007507E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507EE" w:rsidRPr="00080602" w14:paraId="7CD44757" w14:textId="77777777" w:rsidTr="00B36DBA">
        <w:tc>
          <w:tcPr>
            <w:tcW w:w="2699" w:type="dxa"/>
          </w:tcPr>
          <w:p w14:paraId="72E4FAB8" w14:textId="77777777" w:rsidR="007507EE" w:rsidRPr="00080602" w:rsidRDefault="007507EE" w:rsidP="007507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7507EE" w:rsidRPr="00080602" w:rsidRDefault="007507EE" w:rsidP="007507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7507EE" w:rsidRPr="00080602" w:rsidRDefault="007507EE" w:rsidP="007507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7507EE" w:rsidRPr="00080602" w:rsidRDefault="007507EE" w:rsidP="007507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954E848" w14:textId="2E5DAE01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95FEEC5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057C286" w14:textId="71EBA46A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1CE690C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6A0A715" w14:textId="7CE47892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C36B38A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992769F" w14:textId="5BBF9AE2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2DD8229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D734EA" w14:textId="2BFB6D8F" w:rsidR="007507EE" w:rsidRPr="00080602" w:rsidRDefault="007507EE" w:rsidP="007507E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</w:tcPr>
          <w:p w14:paraId="2915BC91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1EFCC0F" w14:textId="5FCD996E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</w:tcPr>
          <w:p w14:paraId="27743CEF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1525C5D" w14:textId="7D62073D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99,107</w:t>
            </w:r>
          </w:p>
        </w:tc>
        <w:tc>
          <w:tcPr>
            <w:tcW w:w="90" w:type="dxa"/>
          </w:tcPr>
          <w:p w14:paraId="3FAE36D3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7A0ABB" w14:textId="79C19C5E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50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</w:tcPr>
          <w:p w14:paraId="79FA65BF" w14:textId="77777777" w:rsidR="007507EE" w:rsidRPr="00080602" w:rsidRDefault="007507EE" w:rsidP="007507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61E4AF9" w14:textId="05DF6ED8" w:rsidR="007507EE" w:rsidRPr="00A72DD7" w:rsidRDefault="007507EE" w:rsidP="007507E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4D477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7507EE" w:rsidRPr="00A72DD7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486DB02D" w:rsidR="007507EE" w:rsidRPr="00A72DD7" w:rsidRDefault="007507EE" w:rsidP="007507E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507EE" w:rsidRPr="00080602" w14:paraId="610385A2" w14:textId="77777777" w:rsidTr="00B36DBA">
        <w:tc>
          <w:tcPr>
            <w:tcW w:w="2699" w:type="dxa"/>
          </w:tcPr>
          <w:p w14:paraId="76C1C24C" w14:textId="77777777" w:rsidR="007507EE" w:rsidRPr="00080602" w:rsidRDefault="007507EE" w:rsidP="007507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7507EE" w:rsidRPr="00080602" w:rsidRDefault="007507EE" w:rsidP="007507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7507EE" w:rsidRPr="00080602" w:rsidRDefault="007507EE" w:rsidP="007507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7507EE" w:rsidRPr="00080602" w:rsidRDefault="007507EE" w:rsidP="007507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3A90973" w14:textId="5AE91C6D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95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</w:tcPr>
          <w:p w14:paraId="06DC3742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940851B" w14:textId="00BD9EBC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95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</w:tcPr>
          <w:p w14:paraId="4B3F38D9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374C030" w14:textId="63F26ED3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</w:tcPr>
          <w:p w14:paraId="40FDC5BB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2977E08" w14:textId="4E38F6F0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</w:tcPr>
          <w:p w14:paraId="68CAF6B5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677CFB" w14:textId="67A6C0F1" w:rsidR="007507EE" w:rsidRPr="00080602" w:rsidRDefault="007507EE" w:rsidP="007507E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</w:tcPr>
          <w:p w14:paraId="1632935C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4BF2A9" w14:textId="1AC8D00C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</w:tcPr>
          <w:p w14:paraId="55A906C0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074C6EB" w14:textId="70CAFF7F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18,323</w:t>
            </w:r>
          </w:p>
        </w:tc>
        <w:tc>
          <w:tcPr>
            <w:tcW w:w="90" w:type="dxa"/>
          </w:tcPr>
          <w:p w14:paraId="2B00170A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80A32A" w14:textId="66144C10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90" w:type="dxa"/>
          </w:tcPr>
          <w:p w14:paraId="0B005582" w14:textId="77777777" w:rsidR="007507EE" w:rsidRPr="00080602" w:rsidRDefault="007507EE" w:rsidP="007507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DD0823" w14:textId="67AC15CE" w:rsidR="007507EE" w:rsidRPr="00A72DD7" w:rsidRDefault="007507EE" w:rsidP="007507E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4D477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7507EE" w:rsidRPr="00A72DD7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05834C13" w:rsidR="007507EE" w:rsidRPr="00A72DD7" w:rsidRDefault="007507EE" w:rsidP="007507E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507EE" w:rsidRPr="00080602" w14:paraId="546DF78E" w14:textId="77777777" w:rsidTr="00B36DBA">
        <w:tc>
          <w:tcPr>
            <w:tcW w:w="2699" w:type="dxa"/>
          </w:tcPr>
          <w:p w14:paraId="5F2A9461" w14:textId="77777777" w:rsidR="007507EE" w:rsidRPr="00080602" w:rsidRDefault="007507EE" w:rsidP="007507E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080602">
              <w:rPr>
                <w:rFonts w:asciiTheme="majorBidi" w:hAnsiTheme="majorBidi" w:cstheme="majorBidi"/>
              </w:rPr>
              <w:t>(</w:t>
            </w:r>
            <w:r w:rsidRPr="00080602">
              <w:rPr>
                <w:rFonts w:asciiTheme="majorBidi" w:hAnsiTheme="majorBidi" w:cstheme="majorBidi"/>
                <w:cs/>
              </w:rPr>
              <w:t>ประเทศไทย</w:t>
            </w:r>
            <w:r w:rsidRPr="00080602">
              <w:rPr>
                <w:rFonts w:asciiTheme="majorBidi" w:hAnsiTheme="majorBidi" w:cstheme="majorBidi"/>
              </w:rPr>
              <w:t xml:space="preserve">) </w:t>
            </w:r>
            <w:r w:rsidRPr="000806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7507EE" w:rsidRPr="00080602" w:rsidRDefault="007507EE" w:rsidP="007507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7507EE" w:rsidRPr="00080602" w:rsidRDefault="007507EE" w:rsidP="007507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7507EE" w:rsidRPr="00080602" w:rsidRDefault="007507EE" w:rsidP="007507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93EDB0D" w14:textId="3BF4670D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4B66338D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AD47A0C" w14:textId="7F5106D7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345ADF53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363923" w14:textId="6692832B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43AC037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CECE948" w14:textId="3E8E410D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7BE26D4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E46B47" w14:textId="0344CE06" w:rsidR="007507EE" w:rsidRPr="00080602" w:rsidRDefault="007507EE" w:rsidP="007507E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</w:tcPr>
          <w:p w14:paraId="29F481F3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2A041F" w14:textId="223BDBFE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</w:tcPr>
          <w:p w14:paraId="7AECDF9E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C4B9FBD" w14:textId="36BA076F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144,291</w:t>
            </w:r>
          </w:p>
        </w:tc>
        <w:tc>
          <w:tcPr>
            <w:tcW w:w="90" w:type="dxa"/>
          </w:tcPr>
          <w:p w14:paraId="2C3C12DE" w14:textId="77777777" w:rsidR="007507EE" w:rsidRPr="00080602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AC9635" w14:textId="0A1AFB93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141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90" w:type="dxa"/>
          </w:tcPr>
          <w:p w14:paraId="530B34A3" w14:textId="77777777" w:rsidR="007507EE" w:rsidRPr="00080602" w:rsidRDefault="007507EE" w:rsidP="007507E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EF32B2" w14:textId="4FCD68A9" w:rsidR="007507EE" w:rsidRPr="00A72DD7" w:rsidRDefault="007507EE" w:rsidP="007507E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4D477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7507EE" w:rsidRPr="00A72DD7" w:rsidRDefault="007507EE" w:rsidP="007507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36EC9534" w:rsidR="007507EE" w:rsidRPr="00A72DD7" w:rsidRDefault="007507EE" w:rsidP="007507E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507EE" w:rsidRPr="00080602" w14:paraId="69FE3899" w14:textId="77777777" w:rsidTr="00B36DBA">
        <w:trPr>
          <w:trHeight w:val="64"/>
        </w:trPr>
        <w:tc>
          <w:tcPr>
            <w:tcW w:w="2699" w:type="dxa"/>
          </w:tcPr>
          <w:p w14:paraId="19BEE6C5" w14:textId="77777777" w:rsidR="007507EE" w:rsidRPr="00080602" w:rsidRDefault="007507EE" w:rsidP="007507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7507EE" w:rsidRPr="00080602" w:rsidRDefault="007507EE" w:rsidP="007507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7507EE" w:rsidRPr="00080602" w:rsidRDefault="007507EE" w:rsidP="007507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7507EE" w:rsidRPr="00080602" w:rsidRDefault="007507EE" w:rsidP="007507EE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EAA37C1" w14:textId="2A223551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6329E2BE" w14:textId="77777777" w:rsidR="007507EE" w:rsidRPr="00080602" w:rsidRDefault="007507EE" w:rsidP="007507EE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EC8823" w14:textId="71FA22E3" w:rsidR="007507EE" w:rsidRPr="00080602" w:rsidRDefault="007507EE" w:rsidP="007507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52F7CE3" w14:textId="77777777" w:rsidR="007507EE" w:rsidRPr="00080602" w:rsidRDefault="007507EE" w:rsidP="007507EE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9D6BF99" w14:textId="1DBF05C1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E810DBA" w14:textId="77777777" w:rsidR="007507EE" w:rsidRPr="00080602" w:rsidRDefault="007507EE" w:rsidP="007507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7F85471" w14:textId="41F4A7F4" w:rsidR="007507EE" w:rsidRPr="00080602" w:rsidRDefault="007507EE" w:rsidP="007507E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CCC2B8C" w14:textId="77777777" w:rsidR="007507EE" w:rsidRPr="00080602" w:rsidRDefault="007507EE" w:rsidP="007507EE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AF720D" w14:textId="01A061F3" w:rsidR="007507EE" w:rsidRPr="00080602" w:rsidRDefault="007507EE" w:rsidP="007507E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</w:tcPr>
          <w:p w14:paraId="28B72E8C" w14:textId="77777777" w:rsidR="007507EE" w:rsidRPr="00080602" w:rsidRDefault="007507EE" w:rsidP="007507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68171D3" w14:textId="4B9D8909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</w:tcPr>
          <w:p w14:paraId="7EF871A2" w14:textId="77777777" w:rsidR="007507EE" w:rsidRPr="00080602" w:rsidRDefault="007507EE" w:rsidP="007507E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C2C46B8" w14:textId="5C7D4EB7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189,108</w:t>
            </w:r>
          </w:p>
        </w:tc>
        <w:tc>
          <w:tcPr>
            <w:tcW w:w="90" w:type="dxa"/>
          </w:tcPr>
          <w:p w14:paraId="69A1C5DA" w14:textId="77777777" w:rsidR="007507EE" w:rsidRPr="00080602" w:rsidRDefault="007507EE" w:rsidP="007507E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302132" w14:textId="3F1F8050" w:rsidR="007507EE" w:rsidRPr="00080602" w:rsidRDefault="007507EE" w:rsidP="007507E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192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</w:tcPr>
          <w:p w14:paraId="177675AD" w14:textId="77777777" w:rsidR="007507EE" w:rsidRPr="00080602" w:rsidRDefault="007507EE" w:rsidP="007507E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68D20BA" w14:textId="1634F9A8" w:rsidR="007507EE" w:rsidRPr="00A72DD7" w:rsidRDefault="007507EE" w:rsidP="007507E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4D477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7507EE" w:rsidRPr="00A72DD7" w:rsidRDefault="007507EE" w:rsidP="007507E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747802FC" w:rsidR="007507EE" w:rsidRPr="00A72DD7" w:rsidRDefault="007507EE" w:rsidP="007507E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36DBA" w:rsidRPr="00080602" w14:paraId="438F26B2" w14:textId="77777777" w:rsidTr="00B36DBA">
        <w:tc>
          <w:tcPr>
            <w:tcW w:w="2699" w:type="dxa"/>
          </w:tcPr>
          <w:p w14:paraId="58CE2D82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B36DBA" w:rsidRPr="00080602" w:rsidRDefault="00B36DBA" w:rsidP="00B36DB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0E1731D" w14:textId="77777777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409E84A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B214709" w14:textId="77777777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6AEEA2D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F5AAC3E" w14:textId="77777777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48EB5F1" w14:textId="77777777" w:rsidR="00B36DBA" w:rsidRPr="00080602" w:rsidRDefault="00B36DBA" w:rsidP="00B36DB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1E6BC36" w14:textId="77777777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BCF3F67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C03FD1" w14:textId="7777777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25CEFE5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26BFC28" w14:textId="7777777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3B56DD0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4291E4" w14:textId="7777777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EE39CB0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CFEE301" w14:textId="77777777" w:rsidR="00B36DBA" w:rsidRPr="00080602" w:rsidRDefault="00B36DBA" w:rsidP="00B36DBA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95779C1" w14:textId="77777777" w:rsidR="00B36DBA" w:rsidRPr="00080602" w:rsidRDefault="00B36DBA" w:rsidP="00B36DB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E6932A" w14:textId="77777777" w:rsidR="00B36DBA" w:rsidRPr="00080602" w:rsidRDefault="00B36DBA" w:rsidP="00B36DB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B36DBA" w:rsidRPr="00080602" w:rsidRDefault="00B36DBA" w:rsidP="00B36DB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36DBA" w:rsidRPr="00080602" w14:paraId="343AF664" w14:textId="77777777" w:rsidTr="00C2566B">
        <w:tc>
          <w:tcPr>
            <w:tcW w:w="2699" w:type="dxa"/>
          </w:tcPr>
          <w:p w14:paraId="31FD8C85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B36DBA" w:rsidRPr="00080602" w:rsidRDefault="00B36DBA" w:rsidP="00B36DB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A937128" w14:textId="77777777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568DC87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2E10E71" w14:textId="77777777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EF3F85E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08BF688" w14:textId="77777777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47D84B7" w14:textId="77777777" w:rsidR="00B36DBA" w:rsidRPr="00080602" w:rsidRDefault="00B36DBA" w:rsidP="00B36DB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E593AFF" w14:textId="77777777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0390C4D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999A46" w14:textId="7777777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AC04107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C8B8A5A" w14:textId="7777777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0476C40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1086A6" w14:textId="7777777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80A7F5F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5C53D18" w14:textId="77777777" w:rsidR="00B36DBA" w:rsidRPr="00080602" w:rsidRDefault="00B36DBA" w:rsidP="00B36DBA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AC5BCE7" w14:textId="77777777" w:rsidR="00B36DBA" w:rsidRPr="00080602" w:rsidRDefault="00B36DBA" w:rsidP="00B36DB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ECB511" w14:textId="77777777" w:rsidR="00B36DBA" w:rsidRPr="00080602" w:rsidRDefault="00B36DBA" w:rsidP="00B36DB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B36DBA" w:rsidRPr="00080602" w:rsidRDefault="00B36DBA" w:rsidP="00B36DB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36DBA" w:rsidRPr="00080602" w14:paraId="1C55E7DF" w14:textId="77777777" w:rsidTr="00C2566B">
        <w:tc>
          <w:tcPr>
            <w:tcW w:w="2699" w:type="dxa"/>
          </w:tcPr>
          <w:p w14:paraId="03564695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B36DBA" w:rsidRPr="00080602" w:rsidRDefault="00B36DBA" w:rsidP="00B36DB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B36DBA" w:rsidRPr="00080602" w:rsidRDefault="00B36DBA" w:rsidP="00B36DB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93EFB39" w14:textId="77777777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0388FA6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4EBBA41" w14:textId="77777777" w:rsidR="00B36DBA" w:rsidRPr="00080602" w:rsidRDefault="00B36DBA" w:rsidP="00B36D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2553F7A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B7132CA" w14:textId="77777777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0B658CE" w14:textId="77777777" w:rsidR="00B36DBA" w:rsidRPr="00080602" w:rsidRDefault="00B36DBA" w:rsidP="00B36DB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E79C67A" w14:textId="77777777" w:rsidR="00B36DBA" w:rsidRPr="00080602" w:rsidRDefault="00B36DBA" w:rsidP="00B36DB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0C028E3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ED5BF8" w14:textId="7777777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AEDE1DA" w14:textId="77777777" w:rsidR="00B36DBA" w:rsidRPr="00080602" w:rsidRDefault="00B36DBA" w:rsidP="00B36DB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FE6134" w14:textId="7777777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3E3EF25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A5A1D9A" w14:textId="77777777" w:rsidR="00B36DBA" w:rsidRPr="00080602" w:rsidRDefault="00B36DBA" w:rsidP="00B36DB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E2EA1DE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04A47B" w14:textId="77777777" w:rsidR="00B36DBA" w:rsidRPr="00080602" w:rsidRDefault="00B36DBA" w:rsidP="00B36DBA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326CCA3" w14:textId="77777777" w:rsidR="00B36DBA" w:rsidRPr="00080602" w:rsidRDefault="00B36DBA" w:rsidP="00B36DB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2856DC4" w14:textId="77777777" w:rsidR="00B36DBA" w:rsidRPr="00080602" w:rsidRDefault="00B36DBA" w:rsidP="00B36DB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B36DBA" w:rsidRPr="00080602" w:rsidRDefault="00B36DBA" w:rsidP="00B36DB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B36DBA" w:rsidRPr="00080602" w:rsidRDefault="00B36DBA" w:rsidP="00B36DB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A230D" w:rsidRPr="00080602" w14:paraId="69260205" w14:textId="77777777" w:rsidTr="009A4887">
        <w:tc>
          <w:tcPr>
            <w:tcW w:w="2699" w:type="dxa"/>
          </w:tcPr>
          <w:p w14:paraId="26AD1CF8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CA230D" w:rsidRPr="00080602" w:rsidRDefault="00CA230D" w:rsidP="00CA230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3E514B0" w14:textId="22863494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83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76577D66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572AD9D" w14:textId="05A22FFB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83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6B7B27BD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EB07757" w14:textId="028CFC58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2DF4436" w14:textId="77777777" w:rsidR="00CA230D" w:rsidRPr="00080602" w:rsidRDefault="00CA230D" w:rsidP="00CA230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A488BFB" w14:textId="1699486F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C2EF726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CC4AEB" w14:textId="480980B6" w:rsidR="00CA230D" w:rsidRPr="00080602" w:rsidRDefault="00CA230D" w:rsidP="00CA230D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</w:tcPr>
          <w:p w14:paraId="0862D23F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2286931" w14:textId="6C214F8D" w:rsidR="00CA230D" w:rsidRPr="00080602" w:rsidRDefault="00CA230D" w:rsidP="00CA230D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</w:tcPr>
          <w:p w14:paraId="73586061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765271" w14:textId="7E0A5A2A" w:rsidR="00CA230D" w:rsidRPr="00080602" w:rsidRDefault="00CA230D" w:rsidP="00CA230D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10,204</w:t>
            </w:r>
          </w:p>
        </w:tc>
        <w:tc>
          <w:tcPr>
            <w:tcW w:w="90" w:type="dxa"/>
          </w:tcPr>
          <w:p w14:paraId="76456D6C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83C729" w14:textId="49C2B118" w:rsidR="00CA230D" w:rsidRPr="00080602" w:rsidRDefault="00CA230D" w:rsidP="00CA230D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034</w:t>
            </w:r>
          </w:p>
        </w:tc>
        <w:tc>
          <w:tcPr>
            <w:tcW w:w="90" w:type="dxa"/>
          </w:tcPr>
          <w:p w14:paraId="3A7C64B5" w14:textId="77777777" w:rsidR="00CA230D" w:rsidRPr="00080602" w:rsidRDefault="00CA230D" w:rsidP="00CA230D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1305469" w14:textId="188C5E62" w:rsidR="00CA230D" w:rsidRPr="00572C8A" w:rsidRDefault="00CA230D" w:rsidP="00CA230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CA230D" w:rsidRPr="00572C8A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569380CF" w:rsidR="00CA230D" w:rsidRPr="00572C8A" w:rsidRDefault="00CA230D" w:rsidP="00CA230D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30D" w:rsidRPr="00080602" w14:paraId="371AE5CB" w14:textId="77777777" w:rsidTr="009A4887">
        <w:tc>
          <w:tcPr>
            <w:tcW w:w="2699" w:type="dxa"/>
          </w:tcPr>
          <w:p w14:paraId="72285E5E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CA230D" w:rsidRPr="00080602" w:rsidRDefault="00CA230D" w:rsidP="00CA230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807EA83" w14:textId="119BD521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90" w:type="dxa"/>
          </w:tcPr>
          <w:p w14:paraId="22BC775D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33BE11C" w14:textId="2B96DBC1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90" w:type="dxa"/>
          </w:tcPr>
          <w:p w14:paraId="1B37BD1A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45E3E53" w14:textId="75B95D3C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E89D29D" w14:textId="77777777" w:rsidR="00CA230D" w:rsidRPr="00080602" w:rsidRDefault="00CA230D" w:rsidP="00CA230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861B06B" w14:textId="7231D947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6B9DB8E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289287" w14:textId="2F9BAD98" w:rsidR="00CA230D" w:rsidRPr="00080602" w:rsidRDefault="00CA230D" w:rsidP="00CA230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68A2ADE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9B8128" w14:textId="1CF3EA1E" w:rsidR="00CA230D" w:rsidRPr="00080602" w:rsidRDefault="00CA230D" w:rsidP="00CA230D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1B6B4C5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41D039" w14:textId="750A6ED8" w:rsidR="00CA230D" w:rsidRPr="00080602" w:rsidRDefault="00CA230D" w:rsidP="00CA230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CDDC858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35B7CD6" w14:textId="66A00F4A" w:rsidR="00CA230D" w:rsidRPr="00080602" w:rsidRDefault="00CA230D" w:rsidP="00CA230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7D0DF4E" w14:textId="77777777" w:rsidR="00CA230D" w:rsidRPr="00080602" w:rsidRDefault="00CA230D" w:rsidP="00CA230D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138AB5" w14:textId="5C0DA0AE" w:rsidR="00CA230D" w:rsidRPr="00572C8A" w:rsidRDefault="00CA230D" w:rsidP="00CA230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CA230D" w:rsidRPr="00572C8A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604787B0" w:rsidR="00CA230D" w:rsidRPr="00572C8A" w:rsidRDefault="00CA230D" w:rsidP="00CA230D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30D" w:rsidRPr="00080602" w14:paraId="11050D70" w14:textId="77777777" w:rsidTr="009A4887">
        <w:tc>
          <w:tcPr>
            <w:tcW w:w="2699" w:type="dxa"/>
          </w:tcPr>
          <w:p w14:paraId="018EAE5F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CA230D" w:rsidRPr="00080602" w:rsidRDefault="00CA230D" w:rsidP="00CA230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66E2336" w14:textId="224C11C8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5A49A755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6A5441D" w14:textId="26C0743A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1D32FD61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2F3AD8" w14:textId="633AB983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56F14AAE" w14:textId="77777777" w:rsidR="00CA230D" w:rsidRPr="00080602" w:rsidRDefault="00CA230D" w:rsidP="00CA230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1CAE9BB" w14:textId="4F79813B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6075495A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8BF82A" w14:textId="025F7424" w:rsidR="00CA230D" w:rsidRPr="00080602" w:rsidRDefault="00CA230D" w:rsidP="00CA230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BC0E0B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B738AF9" w14:textId="5CB70FC8" w:rsidR="00CA230D" w:rsidRPr="00080602" w:rsidRDefault="00CA230D" w:rsidP="00CA230D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AA7372A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BFC35C1" w14:textId="2C4B44DD" w:rsidR="00CA230D" w:rsidRPr="00080602" w:rsidRDefault="00CA230D" w:rsidP="00CA230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5A6EB62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A0BFE7" w14:textId="796856A1" w:rsidR="00CA230D" w:rsidRPr="00080602" w:rsidRDefault="00CA230D" w:rsidP="00CA230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4EEEEB1" w14:textId="77777777" w:rsidR="00CA230D" w:rsidRPr="00080602" w:rsidRDefault="00CA230D" w:rsidP="00CA230D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D47B3D2" w14:textId="11DA0D34" w:rsidR="00CA230D" w:rsidRPr="00572C8A" w:rsidRDefault="00CA230D" w:rsidP="00CA230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CA230D" w:rsidRPr="00572C8A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6A4CDC9E" w:rsidR="00CA230D" w:rsidRPr="00572C8A" w:rsidRDefault="00CA230D" w:rsidP="00CA230D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30D" w:rsidRPr="00080602" w14:paraId="6ADD9339" w14:textId="77777777" w:rsidTr="009A4887">
        <w:tc>
          <w:tcPr>
            <w:tcW w:w="2699" w:type="dxa"/>
          </w:tcPr>
          <w:p w14:paraId="09E14F18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22614A">
              <w:rPr>
                <w:rFonts w:asciiTheme="majorBidi" w:hAnsiTheme="majorBidi" w:cstheme="majorBidi"/>
                <w:cs/>
              </w:rPr>
              <w:t>บริษัท</w:t>
            </w:r>
            <w:r w:rsidRPr="0022614A">
              <w:rPr>
                <w:rFonts w:asciiTheme="majorBidi" w:hAnsiTheme="majorBidi" w:cstheme="majorBidi"/>
              </w:rPr>
              <w:t xml:space="preserve"> </w:t>
            </w:r>
            <w:r w:rsidRPr="0022614A">
              <w:rPr>
                <w:rFonts w:asciiTheme="majorBidi" w:hAnsiTheme="majorBidi" w:cstheme="majorBidi"/>
                <w:cs/>
              </w:rPr>
              <w:t>ทีพีไอ โพลีน เพาเวอร์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22614A">
              <w:rPr>
                <w:rFonts w:asciiTheme="majorBidi" w:hAnsiTheme="majorBidi" w:cstheme="majorBidi"/>
                <w:cs/>
              </w:rPr>
              <w:t>(อินเตอร์เนชั่นแนล) จำกัด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CA230D" w:rsidRPr="00080602" w:rsidRDefault="00CA230D" w:rsidP="00CA230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6D37B1A8" w14:textId="5B52E15F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0CA77285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EE10ECB" w14:textId="2E334C63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6B01373E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8B139E4" w14:textId="5EEBCAF4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20696C0" w14:textId="77777777" w:rsidR="00CA230D" w:rsidRPr="00080602" w:rsidRDefault="00CA230D" w:rsidP="00CA230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1D2230F" w14:textId="068286D8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597D216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C637574" w14:textId="22F74D57" w:rsidR="00CA230D" w:rsidRPr="00080602" w:rsidRDefault="00CA230D" w:rsidP="00CA230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E9DA65A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03A1E9" w14:textId="5D6B1598" w:rsidR="00CA230D" w:rsidRPr="00080602" w:rsidRDefault="00CA230D" w:rsidP="00CA230D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6751F8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DC06758" w14:textId="5E9D9771" w:rsidR="00CA230D" w:rsidRPr="00080602" w:rsidRDefault="00CA230D" w:rsidP="00CA230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49630C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F69B986" w14:textId="57DC2712" w:rsidR="00CA230D" w:rsidRPr="00080602" w:rsidRDefault="00CA230D" w:rsidP="00CA230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5FF0E63" w14:textId="77777777" w:rsidR="00CA230D" w:rsidRPr="00080602" w:rsidRDefault="00CA230D" w:rsidP="00CA230D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4D7DB76" w14:textId="75393D22" w:rsidR="00CA230D" w:rsidRPr="00572C8A" w:rsidRDefault="00CA230D" w:rsidP="00CA230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CA230D" w:rsidRPr="00572C8A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4114C430" w:rsidR="00CA230D" w:rsidRPr="00572C8A" w:rsidRDefault="00CA230D" w:rsidP="00CA230D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30D" w:rsidRPr="00080602" w14:paraId="34D7589B" w14:textId="77777777" w:rsidTr="009A4887">
        <w:tc>
          <w:tcPr>
            <w:tcW w:w="2699" w:type="dxa"/>
          </w:tcPr>
          <w:p w14:paraId="5165CF84" w14:textId="77777777" w:rsidR="00CA230D" w:rsidRPr="00080602" w:rsidRDefault="00CA230D" w:rsidP="00CA230D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CA230D" w:rsidRPr="00080602" w:rsidRDefault="00CA230D" w:rsidP="00CA230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4021668D" w14:textId="159CF0CD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5C680FA7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F2D711B" w14:textId="651C031B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2D58E0D1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5B57AC2" w14:textId="16D5CFDB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E332D3B" w14:textId="77777777" w:rsidR="00CA230D" w:rsidRPr="00080602" w:rsidRDefault="00CA230D" w:rsidP="00CA230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C5B1895" w14:textId="1DA5026B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DCAF866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A84D06" w14:textId="045EC84C" w:rsidR="00CA230D" w:rsidRPr="00080602" w:rsidRDefault="00CA230D" w:rsidP="00CA230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99FD5A4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3D3D52A" w14:textId="276A86C9" w:rsidR="00CA230D" w:rsidRPr="00080602" w:rsidRDefault="00CA230D" w:rsidP="00CA230D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A564E7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1CD80C" w14:textId="5EC7BCFD" w:rsidR="00CA230D" w:rsidRPr="00080602" w:rsidRDefault="00CA230D" w:rsidP="00CA230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1990DF1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7B89843" w14:textId="698795FC" w:rsidR="00CA230D" w:rsidRPr="00080602" w:rsidRDefault="00CA230D" w:rsidP="00CA230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FB627A5" w14:textId="77777777" w:rsidR="00CA230D" w:rsidRPr="00080602" w:rsidRDefault="00CA230D" w:rsidP="00CA230D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A1BBA0F" w14:textId="2FEB38DD" w:rsidR="00CA230D" w:rsidRPr="00572C8A" w:rsidRDefault="00CA230D" w:rsidP="00CA230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CA230D" w:rsidRPr="00572C8A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14A75C9B" w:rsidR="00CA230D" w:rsidRPr="00572C8A" w:rsidRDefault="00CA230D" w:rsidP="00CA230D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30D" w:rsidRPr="00080602" w14:paraId="286B1A78" w14:textId="77777777" w:rsidTr="009A4887">
        <w:tc>
          <w:tcPr>
            <w:tcW w:w="2699" w:type="dxa"/>
          </w:tcPr>
          <w:p w14:paraId="446EF1A0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CA230D" w:rsidRPr="00080602" w:rsidRDefault="00CA230D" w:rsidP="00CA230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A3992F8" w14:textId="40CEA28B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7DC80131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E2B17A" w14:textId="455EB12F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1FBF9F1E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547F6E0" w14:textId="2393B68A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4D6B2F7" w14:textId="77777777" w:rsidR="00CA230D" w:rsidRPr="00080602" w:rsidRDefault="00CA230D" w:rsidP="00CA230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B9C5B10" w14:textId="505B3BEA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85E4A87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5E1574" w14:textId="4336ACE1" w:rsidR="00CA230D" w:rsidRPr="00080602" w:rsidRDefault="00CA230D" w:rsidP="00CA230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869D916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B9E194" w14:textId="786A5897" w:rsidR="00CA230D" w:rsidRPr="00080602" w:rsidRDefault="00CA230D" w:rsidP="00CA230D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90FDAA3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4359F5" w14:textId="2FAA282D" w:rsidR="00CA230D" w:rsidRPr="00080602" w:rsidRDefault="00CA230D" w:rsidP="00CA230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2DEF56E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7A463F" w14:textId="768EAF81" w:rsidR="00CA230D" w:rsidRPr="00080602" w:rsidRDefault="00CA230D" w:rsidP="00CA230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3E584BB" w14:textId="77777777" w:rsidR="00CA230D" w:rsidRPr="00080602" w:rsidRDefault="00CA230D" w:rsidP="00CA230D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21A2FF" w14:textId="6DF14555" w:rsidR="00CA230D" w:rsidRPr="00572C8A" w:rsidRDefault="00CA230D" w:rsidP="00CA230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CA230D" w:rsidRPr="00572C8A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392BE980" w:rsidR="00CA230D" w:rsidRPr="00572C8A" w:rsidRDefault="00CA230D" w:rsidP="00CA230D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30D" w:rsidRPr="00080602" w14:paraId="3022AB94" w14:textId="77777777" w:rsidTr="009A4887">
        <w:tc>
          <w:tcPr>
            <w:tcW w:w="2699" w:type="dxa"/>
          </w:tcPr>
          <w:p w14:paraId="2FE33B98" w14:textId="64871161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080602">
              <w:rPr>
                <w:rFonts w:asciiTheme="majorBidi" w:hAnsiTheme="majorBidi" w:cstheme="majorBidi"/>
                <w:lang w:val="en-US"/>
              </w:rPr>
              <w:br/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CA230D" w:rsidRPr="00080602" w:rsidRDefault="00CA230D" w:rsidP="00CA230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0BA5D05" w14:textId="523E7F91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288F4F8D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CEB99AF" w14:textId="54982C0F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157390AA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D81852E" w14:textId="74CE8586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CDEEAC3" w14:textId="77777777" w:rsidR="00CA230D" w:rsidRPr="00080602" w:rsidRDefault="00CA230D" w:rsidP="00CA230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EE10565" w14:textId="13028328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998C344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87DDCB" w14:textId="23930018" w:rsidR="00CA230D" w:rsidRPr="00080602" w:rsidRDefault="00CA230D" w:rsidP="00CA230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B54A9A2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9FC937B" w14:textId="38C0CA52" w:rsidR="00CA230D" w:rsidRPr="00080602" w:rsidRDefault="00CA230D" w:rsidP="00CA230D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9B2912D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2784DBB" w14:textId="2DD42043" w:rsidR="00CA230D" w:rsidRPr="00080602" w:rsidRDefault="00CA230D" w:rsidP="00CA230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C4AC55E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827719" w14:textId="48FF02E7" w:rsidR="00CA230D" w:rsidRPr="00080602" w:rsidRDefault="00CA230D" w:rsidP="00CA230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71FCCA7" w14:textId="77777777" w:rsidR="00CA230D" w:rsidRPr="00080602" w:rsidRDefault="00CA230D" w:rsidP="00CA230D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9FB02F3" w14:textId="5BFDBFEB" w:rsidR="00CA230D" w:rsidRPr="00572C8A" w:rsidRDefault="00CA230D" w:rsidP="00CA230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CA230D" w:rsidRPr="00572C8A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59F350BA" w:rsidR="00CA230D" w:rsidRPr="00572C8A" w:rsidRDefault="00CA230D" w:rsidP="00CA230D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30D" w:rsidRPr="00080602" w14:paraId="1B1AB52C" w14:textId="77777777" w:rsidTr="009A4887">
        <w:tc>
          <w:tcPr>
            <w:tcW w:w="2699" w:type="dxa"/>
          </w:tcPr>
          <w:p w14:paraId="3D1D1C91" w14:textId="77777777" w:rsidR="00CA230D" w:rsidRPr="00080602" w:rsidRDefault="00CA230D" w:rsidP="00CA230D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080602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CA230D" w:rsidRPr="00080602" w:rsidRDefault="00CA230D" w:rsidP="00CA230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05874F1" w14:textId="42B0CC0C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0C8B40C8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540FC9E" w14:textId="4523CAD9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39280993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040D84" w14:textId="31E56B21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68754DF" w14:textId="77777777" w:rsidR="00CA230D" w:rsidRPr="00080602" w:rsidRDefault="00CA230D" w:rsidP="00CA230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CFD9A2" w14:textId="3EAB441A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0DD07E6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84D98C" w14:textId="59774FB7" w:rsidR="00CA230D" w:rsidRPr="00080602" w:rsidRDefault="00CA230D" w:rsidP="00CA230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59AA547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37154" w14:textId="31E4DD07" w:rsidR="00CA230D" w:rsidRPr="00080602" w:rsidRDefault="00CA230D" w:rsidP="00CA230D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CDF89DD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B8E849" w14:textId="3DE682FB" w:rsidR="00CA230D" w:rsidRPr="00080602" w:rsidRDefault="00CA230D" w:rsidP="00CA230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EB3FBE2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9D2CBE3" w14:textId="05BC3910" w:rsidR="00CA230D" w:rsidRPr="00080602" w:rsidRDefault="00CA230D" w:rsidP="00CA230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6E4CBE9" w14:textId="77777777" w:rsidR="00CA230D" w:rsidRPr="00080602" w:rsidRDefault="00CA230D" w:rsidP="00CA230D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6F7AA5" w14:textId="30B885E5" w:rsidR="00CA230D" w:rsidRPr="00572C8A" w:rsidRDefault="00CA230D" w:rsidP="00CA230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CA230D" w:rsidRPr="00572C8A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A09A9B0" w:rsidR="00CA230D" w:rsidRPr="00572C8A" w:rsidRDefault="00CA230D" w:rsidP="00CA230D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30D" w:rsidRPr="00080602" w14:paraId="5F7CB20C" w14:textId="77777777" w:rsidTr="009A4887">
        <w:tc>
          <w:tcPr>
            <w:tcW w:w="2699" w:type="dxa"/>
          </w:tcPr>
          <w:p w14:paraId="6AA52556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CA230D" w:rsidRPr="00080602" w:rsidRDefault="00CA230D" w:rsidP="00CA230D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CA230D" w:rsidRPr="00080602" w:rsidRDefault="00CA230D" w:rsidP="00CA230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B6E438B" w14:textId="1390B131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2021EB43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4B32EB" w14:textId="222D5405" w:rsidR="00CA230D" w:rsidRPr="00080602" w:rsidRDefault="00CA230D" w:rsidP="00CA230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6FED4972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D277FB7" w14:textId="494B97CC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F5B7F7F" w14:textId="77777777" w:rsidR="00CA230D" w:rsidRPr="00080602" w:rsidRDefault="00CA230D" w:rsidP="00CA230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4371A42" w14:textId="4E2809B5" w:rsidR="00CA230D" w:rsidRPr="00080602" w:rsidRDefault="00CA230D" w:rsidP="00CA230D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0F717D6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5A5FFB" w14:textId="513A05C2" w:rsidR="00CA230D" w:rsidRPr="00080602" w:rsidRDefault="00CA230D" w:rsidP="00CA230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021081B" w14:textId="77777777" w:rsidR="00CA230D" w:rsidRPr="00080602" w:rsidRDefault="00CA230D" w:rsidP="00CA230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40F18A" w14:textId="7F8C4B0D" w:rsidR="00CA230D" w:rsidRPr="00080602" w:rsidRDefault="00CA230D" w:rsidP="00CA230D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C7F0D2E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297395" w14:textId="4F3BAC74" w:rsidR="00CA230D" w:rsidRPr="00080602" w:rsidRDefault="00CA230D" w:rsidP="00CA230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E43D4BF" w14:textId="77777777" w:rsidR="00CA230D" w:rsidRPr="00080602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59761" w14:textId="5241832D" w:rsidR="00CA230D" w:rsidRPr="00080602" w:rsidRDefault="00CA230D" w:rsidP="00CA230D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7CD1E9C" w14:textId="77777777" w:rsidR="00CA230D" w:rsidRPr="00080602" w:rsidRDefault="00CA230D" w:rsidP="00CA230D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1C0D41" w14:textId="31F56EC5" w:rsidR="00CA230D" w:rsidRPr="00572C8A" w:rsidRDefault="00CA230D" w:rsidP="00CA230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CA230D" w:rsidRPr="00572C8A" w:rsidRDefault="00CA230D" w:rsidP="00CA230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59FDD334" w:rsidR="00CA230D" w:rsidRPr="00572C8A" w:rsidRDefault="00CA230D" w:rsidP="00CA230D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A230D" w:rsidRPr="007A168E" w14:paraId="2CAD0D12" w14:textId="77777777" w:rsidTr="007D4E64">
        <w:tc>
          <w:tcPr>
            <w:tcW w:w="2699" w:type="dxa"/>
          </w:tcPr>
          <w:p w14:paraId="4DC758D1" w14:textId="77777777" w:rsidR="00CA230D" w:rsidRPr="00080602" w:rsidRDefault="00CA230D" w:rsidP="00CA230D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CA230D" w:rsidRPr="00080602" w:rsidRDefault="00CA230D" w:rsidP="00CA230D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CA230D" w:rsidRPr="00080602" w:rsidRDefault="00CA230D" w:rsidP="00CA230D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CA230D" w:rsidRPr="00080602" w:rsidRDefault="00CA230D" w:rsidP="00CA230D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3720CD8" w14:textId="77777777" w:rsidR="00CA230D" w:rsidRPr="00080602" w:rsidRDefault="00CA230D" w:rsidP="00CA230D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9639655" w14:textId="77777777" w:rsidR="00CA230D" w:rsidRPr="00080602" w:rsidRDefault="00CA230D" w:rsidP="00CA230D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C8B08E1" w14:textId="77777777" w:rsidR="00CA230D" w:rsidRPr="00080602" w:rsidRDefault="00CA230D" w:rsidP="00CA230D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CE07CF3" w14:textId="77777777" w:rsidR="00CA230D" w:rsidRPr="00080602" w:rsidRDefault="00CA230D" w:rsidP="00CA230D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264E9F" w14:textId="77777777" w:rsidR="00CA230D" w:rsidRPr="00080602" w:rsidRDefault="00CA230D" w:rsidP="00CA230D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7A2E328" w14:textId="77777777" w:rsidR="00CA230D" w:rsidRPr="00080602" w:rsidRDefault="00CA230D" w:rsidP="00CA230D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EF1549E" w14:textId="77777777" w:rsidR="00CA230D" w:rsidRPr="00080602" w:rsidRDefault="00CA230D" w:rsidP="00CA230D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47F822" w14:textId="77777777" w:rsidR="00CA230D" w:rsidRPr="00080602" w:rsidRDefault="00CA230D" w:rsidP="00CA230D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06F5D0" w14:textId="1B328FB0" w:rsidR="00CA230D" w:rsidRPr="00080602" w:rsidRDefault="00CA230D" w:rsidP="00CA230D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</w:tcPr>
          <w:p w14:paraId="3D10EEA6" w14:textId="77777777" w:rsidR="00CA230D" w:rsidRPr="00080602" w:rsidRDefault="00CA230D" w:rsidP="00CA230D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A03817" w14:textId="7E0B465A" w:rsidR="00CA230D" w:rsidRPr="00080602" w:rsidRDefault="00CA230D" w:rsidP="00CA230D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</w:tcPr>
          <w:p w14:paraId="16949669" w14:textId="77777777" w:rsidR="00CA230D" w:rsidRPr="00080602" w:rsidRDefault="00CA230D" w:rsidP="00CA230D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5AFBA1" w14:textId="3A89B89C" w:rsidR="00CA230D" w:rsidRPr="00080602" w:rsidRDefault="00CA230D" w:rsidP="00CA230D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32,104,67</w:t>
            </w:r>
            <w:r w:rsidR="00AC266E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06744641" w14:textId="77777777" w:rsidR="00CA230D" w:rsidRPr="00080602" w:rsidRDefault="00CA230D" w:rsidP="00CA230D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B7DB45" w14:textId="097FE955" w:rsidR="00CA230D" w:rsidRPr="00080602" w:rsidRDefault="00CA230D" w:rsidP="00CA230D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619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924</w:t>
            </w:r>
          </w:p>
        </w:tc>
        <w:tc>
          <w:tcPr>
            <w:tcW w:w="90" w:type="dxa"/>
          </w:tcPr>
          <w:p w14:paraId="6963AD9F" w14:textId="77777777" w:rsidR="00CA230D" w:rsidRPr="00080602" w:rsidRDefault="00CA230D" w:rsidP="00CA230D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089883" w14:textId="56B5ABF8" w:rsidR="00CA230D" w:rsidRPr="00763C9F" w:rsidRDefault="00CA230D" w:rsidP="00763C9F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</w:rPr>
            </w:pPr>
            <w:r w:rsidRPr="00763C9F">
              <w:rPr>
                <w:rFonts w:asciiTheme="majorBidi" w:hAnsiTheme="majorBidi" w:cstheme="majorBidi"/>
                <w:b/>
                <w:bCs/>
              </w:rPr>
              <w:t>1,256,74</w:t>
            </w:r>
            <w:r w:rsidR="00CF4239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90" w:type="dxa"/>
          </w:tcPr>
          <w:p w14:paraId="54CF94B5" w14:textId="77777777" w:rsidR="00CA230D" w:rsidRPr="00572C8A" w:rsidRDefault="00CA230D" w:rsidP="00CA230D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63D03404" w:rsidR="00CA230D" w:rsidRPr="00572C8A" w:rsidRDefault="00CA230D" w:rsidP="00763C9F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63C9F">
              <w:rPr>
                <w:rFonts w:asciiTheme="majorBidi" w:hAnsiTheme="majorBidi" w:cstheme="majorBidi"/>
                <w:b/>
                <w:bCs/>
              </w:rPr>
              <w:t>928,624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655E28A7" w:rsidR="00C344C6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4"/>
        <w:gridCol w:w="815"/>
        <w:gridCol w:w="1170"/>
        <w:gridCol w:w="271"/>
        <w:gridCol w:w="1170"/>
        <w:gridCol w:w="271"/>
        <w:gridCol w:w="1170"/>
        <w:gridCol w:w="271"/>
        <w:gridCol w:w="1168"/>
      </w:tblGrid>
      <w:tr w:rsidR="00613D7A" w14:paraId="478F380D" w14:textId="77777777" w:rsidTr="00F11277">
        <w:trPr>
          <w:tblHeader/>
        </w:trPr>
        <w:tc>
          <w:tcPr>
            <w:tcW w:w="2038" w:type="pct"/>
            <w:gridSpan w:val="2"/>
          </w:tcPr>
          <w:p w14:paraId="0D9766DD" w14:textId="77777777" w:rsidR="00613D7A" w:rsidRDefault="00613D7A" w:rsidP="0061004D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pct"/>
            <w:gridSpan w:val="3"/>
            <w:hideMark/>
          </w:tcPr>
          <w:p w14:paraId="0451D606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28C5E53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7" w:type="pct"/>
            <w:gridSpan w:val="3"/>
            <w:hideMark/>
          </w:tcPr>
          <w:p w14:paraId="6E0B6E31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277" w14:paraId="72A817AA" w14:textId="77777777" w:rsidTr="00F11277">
        <w:trPr>
          <w:trHeight w:val="305"/>
          <w:tblHeader/>
        </w:trPr>
        <w:tc>
          <w:tcPr>
            <w:tcW w:w="2038" w:type="pct"/>
            <w:gridSpan w:val="2"/>
          </w:tcPr>
          <w:p w14:paraId="5C661413" w14:textId="7BD0B7EB" w:rsidR="00F11277" w:rsidRDefault="00BA3A09" w:rsidP="00F11277">
            <w:pPr>
              <w:pStyle w:val="BodyText"/>
              <w:spacing w:after="0"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หกเดือน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31" w:type="pct"/>
            <w:hideMark/>
          </w:tcPr>
          <w:p w14:paraId="531D166F" w14:textId="07F6365D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" w:type="pct"/>
          </w:tcPr>
          <w:p w14:paraId="1DF291FE" w14:textId="77777777" w:rsidR="00F11277" w:rsidRDefault="00F11277" w:rsidP="00F11277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hideMark/>
          </w:tcPr>
          <w:p w14:paraId="7DD785CD" w14:textId="377DC083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pct"/>
          </w:tcPr>
          <w:p w14:paraId="50350315" w14:textId="77777777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1" w:type="pct"/>
            <w:hideMark/>
          </w:tcPr>
          <w:p w14:paraId="1CC40EFA" w14:textId="36020B31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" w:type="pct"/>
          </w:tcPr>
          <w:p w14:paraId="287F5833" w14:textId="77777777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hideMark/>
          </w:tcPr>
          <w:p w14:paraId="38676C07" w14:textId="0DDFC7BF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F11277" w14:paraId="491BEAFB" w14:textId="77777777" w:rsidTr="00F11277">
        <w:trPr>
          <w:tblHeader/>
        </w:trPr>
        <w:tc>
          <w:tcPr>
            <w:tcW w:w="1599" w:type="pct"/>
          </w:tcPr>
          <w:p w14:paraId="35A0CDC5" w14:textId="77777777" w:rsidR="00F11277" w:rsidRDefault="00F11277" w:rsidP="00F1127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0" w:type="pct"/>
          </w:tcPr>
          <w:p w14:paraId="7502BF87" w14:textId="77777777" w:rsidR="00F11277" w:rsidRDefault="00F11277" w:rsidP="00F1127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62" w:type="pct"/>
            <w:gridSpan w:val="7"/>
            <w:hideMark/>
          </w:tcPr>
          <w:p w14:paraId="057A8A65" w14:textId="77777777" w:rsidR="00F11277" w:rsidRDefault="00F11277" w:rsidP="00F1127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1277" w14:paraId="08E7B465" w14:textId="77777777" w:rsidTr="0024600E">
        <w:tc>
          <w:tcPr>
            <w:tcW w:w="1599" w:type="pct"/>
            <w:hideMark/>
          </w:tcPr>
          <w:p w14:paraId="4F12720E" w14:textId="77777777" w:rsidR="00F11277" w:rsidRDefault="00F11277" w:rsidP="00F1127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40" w:type="pct"/>
          </w:tcPr>
          <w:p w14:paraId="11AE58E2" w14:textId="77777777" w:rsidR="00F11277" w:rsidRDefault="00F11277" w:rsidP="00F11277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89488C0" w14:textId="77777777" w:rsidR="00F11277" w:rsidRDefault="00F11277" w:rsidP="00F11277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54F25DD" w14:textId="77777777" w:rsidR="00F11277" w:rsidRDefault="00F11277" w:rsidP="00F1127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86C4947" w14:textId="77777777" w:rsidR="00F11277" w:rsidRDefault="00F11277" w:rsidP="00F1127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D441943" w14:textId="77777777" w:rsidR="00F11277" w:rsidRDefault="00F11277" w:rsidP="00F1127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889EB77" w14:textId="77777777" w:rsidR="00F11277" w:rsidRDefault="00F11277" w:rsidP="00F1127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E1B230D" w14:textId="77777777" w:rsidR="00F11277" w:rsidRDefault="00F11277" w:rsidP="00F1127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321C7600" w14:textId="77777777" w:rsidR="00F11277" w:rsidRDefault="00F11277" w:rsidP="00F11277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1277" w14:paraId="480AD7A8" w14:textId="77777777" w:rsidTr="0024600E">
        <w:tc>
          <w:tcPr>
            <w:tcW w:w="1599" w:type="pct"/>
            <w:hideMark/>
          </w:tcPr>
          <w:p w14:paraId="3C004ABA" w14:textId="0CF805DE" w:rsidR="00F11277" w:rsidRDefault="00F11277" w:rsidP="00F1127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40" w:type="pct"/>
          </w:tcPr>
          <w:p w14:paraId="723F98B6" w14:textId="77777777" w:rsidR="00F11277" w:rsidRDefault="00F11277" w:rsidP="00F11277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0CD2617A" w14:textId="1C5C4837" w:rsidR="00F11277" w:rsidRPr="004D3ECB" w:rsidRDefault="00CF3495" w:rsidP="00F11277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146" w:type="pct"/>
            <w:vAlign w:val="bottom"/>
          </w:tcPr>
          <w:p w14:paraId="7DF23366" w14:textId="77777777" w:rsidR="00F11277" w:rsidRDefault="00F11277" w:rsidP="00F11277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FAAC518" w14:textId="2BE459C3" w:rsidR="00F11277" w:rsidRDefault="00453008" w:rsidP="00F11277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  <w:tc>
          <w:tcPr>
            <w:tcW w:w="146" w:type="pct"/>
            <w:vAlign w:val="bottom"/>
          </w:tcPr>
          <w:p w14:paraId="6557F911" w14:textId="77777777" w:rsidR="00F11277" w:rsidRDefault="00F11277" w:rsidP="00F11277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AFAE8B9" w14:textId="19AAB3ED" w:rsidR="00F11277" w:rsidRDefault="007C17D2" w:rsidP="00BE7D25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B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B4B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616</w:t>
            </w:r>
          </w:p>
        </w:tc>
        <w:tc>
          <w:tcPr>
            <w:tcW w:w="146" w:type="pct"/>
            <w:vAlign w:val="bottom"/>
          </w:tcPr>
          <w:p w14:paraId="06BF0276" w14:textId="77777777" w:rsidR="00F11277" w:rsidRDefault="00F11277" w:rsidP="00F11277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68CE2914" w14:textId="2DE3AE31" w:rsidR="00F11277" w:rsidRDefault="000D167A" w:rsidP="00F11277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</w:tr>
      <w:tr w:rsidR="00E161E5" w14:paraId="34004838" w14:textId="77777777" w:rsidTr="00F11277">
        <w:trPr>
          <w:trHeight w:val="353"/>
        </w:trPr>
        <w:tc>
          <w:tcPr>
            <w:tcW w:w="2038" w:type="pct"/>
            <w:gridSpan w:val="2"/>
            <w:hideMark/>
          </w:tcPr>
          <w:p w14:paraId="63001761" w14:textId="08E5AD11" w:rsidR="00E161E5" w:rsidRDefault="00E161E5" w:rsidP="00E161E5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1" w:type="pct"/>
            <w:vAlign w:val="bottom"/>
          </w:tcPr>
          <w:p w14:paraId="158DCBCB" w14:textId="65EEE52E" w:rsidR="00E161E5" w:rsidRPr="003F7C6D" w:rsidRDefault="002C4931" w:rsidP="00564DDB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5,679</w:t>
            </w:r>
          </w:p>
        </w:tc>
        <w:tc>
          <w:tcPr>
            <w:tcW w:w="146" w:type="pct"/>
            <w:vAlign w:val="bottom"/>
          </w:tcPr>
          <w:p w14:paraId="7BCFDF44" w14:textId="77777777" w:rsidR="00E161E5" w:rsidRDefault="00E161E5" w:rsidP="00E161E5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0B54091" w14:textId="6BA42D3C" w:rsidR="00E161E5" w:rsidRPr="007F655A" w:rsidRDefault="00BA3A09" w:rsidP="00E161E5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13,166</w:t>
            </w:r>
          </w:p>
        </w:tc>
        <w:tc>
          <w:tcPr>
            <w:tcW w:w="146" w:type="pct"/>
            <w:vAlign w:val="bottom"/>
          </w:tcPr>
          <w:p w14:paraId="747AE718" w14:textId="77777777" w:rsidR="00E161E5" w:rsidRDefault="00E161E5" w:rsidP="00E161E5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A007DA1" w14:textId="24F36591" w:rsidR="00E161E5" w:rsidRPr="00AB4B50" w:rsidRDefault="002C4931" w:rsidP="00AB4B50">
            <w:pPr>
              <w:pStyle w:val="BodyText"/>
              <w:tabs>
                <w:tab w:val="decimal" w:pos="794"/>
              </w:tabs>
              <w:spacing w:after="0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5,679</w:t>
            </w:r>
          </w:p>
        </w:tc>
        <w:tc>
          <w:tcPr>
            <w:tcW w:w="146" w:type="pct"/>
            <w:vAlign w:val="bottom"/>
          </w:tcPr>
          <w:p w14:paraId="6FE05158" w14:textId="77777777" w:rsidR="00E161E5" w:rsidRDefault="00E161E5" w:rsidP="00E161E5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pct"/>
            <w:vAlign w:val="bottom"/>
          </w:tcPr>
          <w:p w14:paraId="0B9D7E3B" w14:textId="729DB0C6" w:rsidR="00E161E5" w:rsidRDefault="00BA3A09" w:rsidP="00E161E5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13,166</w:t>
            </w:r>
          </w:p>
        </w:tc>
      </w:tr>
      <w:tr w:rsidR="00BA3A09" w14:paraId="0C7A8760" w14:textId="77777777" w:rsidTr="00F11277">
        <w:tc>
          <w:tcPr>
            <w:tcW w:w="2038" w:type="pct"/>
            <w:gridSpan w:val="2"/>
            <w:hideMark/>
          </w:tcPr>
          <w:p w14:paraId="09DF5B52" w14:textId="74320D5D" w:rsidR="00BA3A09" w:rsidRDefault="00BA3A09" w:rsidP="00BA3A09">
            <w:pPr>
              <w:pStyle w:val="BodyText"/>
              <w:tabs>
                <w:tab w:val="decimal" w:pos="882"/>
              </w:tabs>
              <w:spacing w:after="0"/>
              <w:ind w:left="256" w:right="-131" w:hanging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F1D7F" w14:textId="39DFC648" w:rsidR="00BA3A09" w:rsidRDefault="002C4931" w:rsidP="00BA3A09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46" w:type="pct"/>
            <w:vAlign w:val="bottom"/>
          </w:tcPr>
          <w:p w14:paraId="36DB80A2" w14:textId="77777777" w:rsidR="00BA3A09" w:rsidRDefault="00BA3A09" w:rsidP="00BA3A0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851F" w14:textId="6A3BA57F" w:rsidR="00BA3A09" w:rsidRPr="00373036" w:rsidRDefault="00BA3A09" w:rsidP="00BA3A09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(5,988)</w:t>
            </w:r>
          </w:p>
        </w:tc>
        <w:tc>
          <w:tcPr>
            <w:tcW w:w="146" w:type="pct"/>
            <w:vAlign w:val="bottom"/>
          </w:tcPr>
          <w:p w14:paraId="1619A791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E2D14" w14:textId="5A3D0CDD" w:rsidR="00BA3A09" w:rsidRPr="00AB4B50" w:rsidRDefault="002C4931" w:rsidP="00BA3A09">
            <w:pPr>
              <w:pStyle w:val="BodyText"/>
              <w:tabs>
                <w:tab w:val="decimal" w:pos="794"/>
              </w:tabs>
              <w:spacing w:after="0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46" w:type="pct"/>
            <w:vAlign w:val="bottom"/>
          </w:tcPr>
          <w:p w14:paraId="79545C70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B1E6A" w14:textId="2CF0E89B" w:rsidR="00BA3A09" w:rsidRDefault="00BA3A09" w:rsidP="00BA3A09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(5,988)</w:t>
            </w:r>
          </w:p>
        </w:tc>
      </w:tr>
      <w:tr w:rsidR="00BA3A09" w14:paraId="46AD3221" w14:textId="77777777" w:rsidTr="0024600E">
        <w:trPr>
          <w:trHeight w:val="269"/>
        </w:trPr>
        <w:tc>
          <w:tcPr>
            <w:tcW w:w="1599" w:type="pct"/>
            <w:hideMark/>
          </w:tcPr>
          <w:p w14:paraId="53A8308F" w14:textId="291FA461" w:rsidR="00BA3A09" w:rsidRDefault="00BA3A09" w:rsidP="00BA3A0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440" w:type="pct"/>
          </w:tcPr>
          <w:p w14:paraId="765BD11C" w14:textId="77777777" w:rsidR="00BA3A09" w:rsidRDefault="00BA3A09" w:rsidP="00BA3A09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22658" w14:textId="6BC15C7D" w:rsidR="00BA3A09" w:rsidRDefault="002C4931" w:rsidP="00BA3A09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937,407</w:t>
            </w:r>
          </w:p>
        </w:tc>
        <w:tc>
          <w:tcPr>
            <w:tcW w:w="146" w:type="pct"/>
            <w:vAlign w:val="bottom"/>
          </w:tcPr>
          <w:p w14:paraId="2535CB86" w14:textId="77777777" w:rsidR="00BA3A09" w:rsidRDefault="00BA3A09" w:rsidP="00BA3A0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8715" w14:textId="667454AF" w:rsidR="00BA3A09" w:rsidRDefault="00BA3A09" w:rsidP="00BA3A09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914,358</w:t>
            </w:r>
          </w:p>
        </w:tc>
        <w:tc>
          <w:tcPr>
            <w:tcW w:w="146" w:type="pct"/>
            <w:vAlign w:val="bottom"/>
          </w:tcPr>
          <w:p w14:paraId="36C3FB55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DC964" w14:textId="18DB0249" w:rsidR="00BA3A09" w:rsidRDefault="002C4931" w:rsidP="00BA3A09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937,407</w:t>
            </w:r>
          </w:p>
        </w:tc>
        <w:tc>
          <w:tcPr>
            <w:tcW w:w="146" w:type="pct"/>
            <w:vAlign w:val="bottom"/>
          </w:tcPr>
          <w:p w14:paraId="3573CF2E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FE6FC" w14:textId="20AE4613" w:rsidR="00BA3A09" w:rsidRDefault="00BA3A09" w:rsidP="00BA3A09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914,358</w:t>
            </w:r>
          </w:p>
        </w:tc>
      </w:tr>
      <w:tr w:rsidR="00BA3A09" w14:paraId="430470CF" w14:textId="77777777" w:rsidTr="0024600E">
        <w:trPr>
          <w:trHeight w:val="269"/>
        </w:trPr>
        <w:tc>
          <w:tcPr>
            <w:tcW w:w="1599" w:type="pct"/>
            <w:hideMark/>
          </w:tcPr>
          <w:p w14:paraId="7D68FAFE" w14:textId="77777777" w:rsidR="00BA3A09" w:rsidRDefault="00BA3A09" w:rsidP="00BA3A0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40" w:type="pct"/>
          </w:tcPr>
          <w:p w14:paraId="3F71EEC4" w14:textId="77777777" w:rsidR="00BA3A09" w:rsidRDefault="00BA3A09" w:rsidP="00BA3A09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19EDC" w14:textId="3CA3DD5C" w:rsidR="00BA3A09" w:rsidRDefault="00BA3A09" w:rsidP="00BA3A09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3A98269A" w14:textId="77777777" w:rsidR="00BA3A09" w:rsidRDefault="00BA3A09" w:rsidP="00BA3A0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0DC320" w14:textId="77777777" w:rsidR="00BA3A09" w:rsidRDefault="00BA3A09" w:rsidP="00BA3A09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7D039304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2BEBFB" w14:textId="77777777" w:rsidR="00BA3A09" w:rsidRDefault="00BA3A09" w:rsidP="00BA3A09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6908A278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CED5" w14:textId="77777777" w:rsidR="00BA3A09" w:rsidRDefault="00BA3A09" w:rsidP="00BA3A09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A3A09" w14:paraId="15EB63AF" w14:textId="77777777" w:rsidTr="0024600E">
        <w:trPr>
          <w:trHeight w:val="269"/>
        </w:trPr>
        <w:tc>
          <w:tcPr>
            <w:tcW w:w="1599" w:type="pct"/>
            <w:hideMark/>
          </w:tcPr>
          <w:p w14:paraId="1C688E37" w14:textId="023CC3E0" w:rsidR="00BA3A09" w:rsidRDefault="00BA3A09" w:rsidP="00BA3A0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440" w:type="pct"/>
          </w:tcPr>
          <w:p w14:paraId="7224A5B9" w14:textId="77777777" w:rsidR="00BA3A09" w:rsidRDefault="00BA3A09" w:rsidP="00BA3A09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02F6B0EF" w14:textId="689EEF75" w:rsidR="00BA3A09" w:rsidRPr="00806890" w:rsidRDefault="00BA3A09" w:rsidP="00BA3A09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46" w:type="pct"/>
            <w:vAlign w:val="bottom"/>
          </w:tcPr>
          <w:p w14:paraId="4CEE64B7" w14:textId="77777777" w:rsidR="00BA3A09" w:rsidRDefault="00BA3A09" w:rsidP="00BA3A0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09A9A8B" w14:textId="75D88339" w:rsidR="00BA3A09" w:rsidRPr="008E6FEA" w:rsidRDefault="00BA3A09" w:rsidP="00BA3A09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257,794</w:t>
            </w:r>
          </w:p>
        </w:tc>
        <w:tc>
          <w:tcPr>
            <w:tcW w:w="146" w:type="pct"/>
            <w:vAlign w:val="bottom"/>
          </w:tcPr>
          <w:p w14:paraId="7627C413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E99F739" w14:textId="21E8C10C" w:rsidR="00BA3A09" w:rsidRPr="00A31099" w:rsidRDefault="00BA3A09" w:rsidP="00BA3A0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23AE3C52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vAlign w:val="bottom"/>
          </w:tcPr>
          <w:p w14:paraId="6E4CDDF1" w14:textId="1470E2F7" w:rsidR="00BA3A09" w:rsidRDefault="00BA3A09" w:rsidP="00BA3A0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BA3A09" w14:paraId="070CD5B6" w14:textId="77777777" w:rsidTr="0024600E">
        <w:trPr>
          <w:trHeight w:val="269"/>
        </w:trPr>
        <w:tc>
          <w:tcPr>
            <w:tcW w:w="1599" w:type="pct"/>
            <w:hideMark/>
          </w:tcPr>
          <w:p w14:paraId="025BF13E" w14:textId="77777777" w:rsidR="00BA3A09" w:rsidRDefault="00BA3A09" w:rsidP="00BA3A0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1C4281A3" w14:textId="2B2B7904" w:rsidR="00BA3A09" w:rsidRDefault="00BA3A09" w:rsidP="00BA3A09">
            <w:pPr>
              <w:ind w:left="25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440" w:type="pct"/>
          </w:tcPr>
          <w:p w14:paraId="3E7400D7" w14:textId="77777777" w:rsidR="00BA3A09" w:rsidRDefault="00BA3A09" w:rsidP="00BA3A09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0351128C" w14:textId="2357640C" w:rsidR="00BA3A09" w:rsidRDefault="002C4931" w:rsidP="00BA3A09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4,522</w:t>
            </w:r>
          </w:p>
        </w:tc>
        <w:tc>
          <w:tcPr>
            <w:tcW w:w="146" w:type="pct"/>
            <w:vAlign w:val="bottom"/>
          </w:tcPr>
          <w:p w14:paraId="5841418D" w14:textId="77777777" w:rsidR="00BA3A09" w:rsidRDefault="00BA3A09" w:rsidP="00BA3A0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A7C9D02" w14:textId="4B7B7E6D" w:rsidR="00BA3A09" w:rsidRPr="00613D7A" w:rsidRDefault="00BA3A09" w:rsidP="00BA3A09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3,230</w:t>
            </w:r>
          </w:p>
        </w:tc>
        <w:tc>
          <w:tcPr>
            <w:tcW w:w="146" w:type="pct"/>
            <w:vAlign w:val="bottom"/>
          </w:tcPr>
          <w:p w14:paraId="79A03DF3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3758685" w14:textId="112B815E" w:rsidR="00BA3A09" w:rsidRPr="00E05E1D" w:rsidRDefault="002C4931" w:rsidP="00BA3A0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1EB65DE2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bottom"/>
          </w:tcPr>
          <w:p w14:paraId="553C581B" w14:textId="6E6A0691" w:rsidR="00BA3A09" w:rsidRPr="00E05E1D" w:rsidRDefault="00BA3A09" w:rsidP="00BA3A0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5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A3A09" w14:paraId="009BEB47" w14:textId="77777777" w:rsidTr="0024600E">
        <w:trPr>
          <w:trHeight w:val="269"/>
        </w:trPr>
        <w:tc>
          <w:tcPr>
            <w:tcW w:w="1599" w:type="pct"/>
            <w:hideMark/>
          </w:tcPr>
          <w:p w14:paraId="126F48B0" w14:textId="3615CA28" w:rsidR="00BA3A09" w:rsidRDefault="00BA3A09" w:rsidP="00BA3A0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440" w:type="pct"/>
          </w:tcPr>
          <w:p w14:paraId="524449CC" w14:textId="77777777" w:rsidR="00BA3A09" w:rsidRDefault="00BA3A09" w:rsidP="00BA3A09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00A5A" w14:textId="288C2440" w:rsidR="00BA3A09" w:rsidRDefault="002C4931" w:rsidP="00BA3A09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267,671</w:t>
            </w:r>
          </w:p>
        </w:tc>
        <w:tc>
          <w:tcPr>
            <w:tcW w:w="146" w:type="pct"/>
            <w:vAlign w:val="bottom"/>
          </w:tcPr>
          <w:p w14:paraId="6829E01B" w14:textId="77777777" w:rsidR="00BA3A09" w:rsidRDefault="00BA3A09" w:rsidP="00BA3A0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5B9A" w14:textId="42E0A8C8" w:rsidR="00BA3A09" w:rsidRDefault="00BA3A09" w:rsidP="00BA3A09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261,024</w:t>
            </w:r>
          </w:p>
        </w:tc>
        <w:tc>
          <w:tcPr>
            <w:tcW w:w="146" w:type="pct"/>
            <w:vAlign w:val="bottom"/>
          </w:tcPr>
          <w:p w14:paraId="48D1FD15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E6FC2D" w14:textId="4D0EB89B" w:rsidR="00BA3A09" w:rsidRDefault="002C4931" w:rsidP="00BA3A0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4A651341" w14:textId="77777777" w:rsidR="00BA3A09" w:rsidRDefault="00BA3A09" w:rsidP="00BA3A0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07457" w14:textId="7C26EBD1" w:rsidR="00BA3A09" w:rsidRDefault="00BA3A09" w:rsidP="00BA3A0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4A66D464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BA3A09">
        <w:rPr>
          <w:rFonts w:asciiTheme="majorBidi" w:hAnsiTheme="majorBidi" w:cstheme="majorBidi"/>
          <w:lang w:val="en-US"/>
        </w:rPr>
        <w:t xml:space="preserve">30 </w:t>
      </w:r>
      <w:r w:rsidR="00BA3A09">
        <w:rPr>
          <w:rFonts w:asciiTheme="majorBidi" w:hAnsiTheme="majorBidi" w:cstheme="majorBidi" w:hint="cs"/>
          <w:cs/>
          <w:lang w:val="en-US"/>
        </w:rPr>
        <w:t>มิถุนายน</w:t>
      </w:r>
      <w:r w:rsidR="00AB6437">
        <w:rPr>
          <w:rFonts w:asciiTheme="majorBidi" w:hAnsiTheme="majorBidi" w:cstheme="majorBidi" w:hint="cs"/>
          <w:cs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256</w:t>
      </w:r>
      <w:r w:rsidR="00AB6437">
        <w:rPr>
          <w:rFonts w:asciiTheme="majorBidi" w:hAnsiTheme="majorBidi" w:cstheme="majorBidi"/>
          <w:lang w:val="en-US"/>
        </w:rPr>
        <w:t>9</w:t>
      </w:r>
      <w:r w:rsidRPr="000738DA">
        <w:rPr>
          <w:rFonts w:asciiTheme="majorBidi" w:hAnsiTheme="majorBidi" w:cstheme="majorBidi"/>
          <w:lang w:val="en-US"/>
        </w:rPr>
        <w:t xml:space="preserve"> </w:t>
      </w:r>
      <w:r w:rsidRPr="000738DA">
        <w:rPr>
          <w:rFonts w:asciiTheme="majorBidi" w:hAnsiTheme="majorBidi" w:cstheme="majorBidi"/>
          <w:cs/>
          <w:lang w:val="en-US"/>
        </w:rPr>
        <w:t>กลุ่ม</w:t>
      </w:r>
      <w:r w:rsidRPr="008C752E">
        <w:rPr>
          <w:rFonts w:asciiTheme="majorBidi" w:hAnsiTheme="majorBidi" w:cstheme="majorBidi"/>
          <w:cs/>
          <w:lang w:val="en-US"/>
        </w:rPr>
        <w:t>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2C4931">
        <w:rPr>
          <w:rFonts w:asciiTheme="majorBidi" w:hAnsiTheme="majorBidi" w:cstheme="majorBidi"/>
          <w:lang w:val="en-US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7C3F7F">
        <w:rPr>
          <w:i/>
          <w:iCs/>
          <w:lang w:val="en-US"/>
        </w:rPr>
        <w:t>31</w:t>
      </w:r>
      <w:r w:rsidR="000738DA" w:rsidRPr="000738DA">
        <w:rPr>
          <w:i/>
          <w:iCs/>
          <w:lang w:val="en-US"/>
        </w:rPr>
        <w:t xml:space="preserve"> </w:t>
      </w:r>
      <w:r w:rsidR="00950935">
        <w:rPr>
          <w:rFonts w:hint="cs"/>
          <w:i/>
          <w:iCs/>
          <w:cs/>
          <w:lang w:val="en-US"/>
        </w:rPr>
        <w:t>ธันวาคม</w:t>
      </w:r>
      <w:r w:rsidR="000738DA">
        <w:rPr>
          <w:i/>
          <w:iCs/>
          <w:lang w:val="en-US"/>
        </w:rPr>
        <w:t xml:space="preserve"> </w:t>
      </w:r>
      <w:r w:rsidR="007C3F7F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AB6437">
        <w:rPr>
          <w:rFonts w:asciiTheme="majorBidi" w:hAnsiTheme="majorBidi" w:cstheme="majorBidi"/>
          <w:i/>
          <w:iCs/>
          <w:spacing w:val="-2"/>
          <w:lang w:val="en-US"/>
        </w:rPr>
        <w:t>8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7120FC75" w14:textId="5F941A9D" w:rsidR="00C344C6" w:rsidRPr="001F3EB2" w:rsidRDefault="00C344C6">
      <w:pPr>
        <w:spacing w:line="240" w:lineRule="auto"/>
        <w:rPr>
          <w:rFonts w:asciiTheme="majorBidi" w:hAnsiTheme="majorBidi" w:cstheme="majorBidi"/>
          <w:lang w:val="en-US"/>
        </w:rPr>
        <w:sectPr w:rsidR="00C344C6" w:rsidRPr="001F3EB2" w:rsidSect="00FD306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F884D19" w14:textId="51DA5C51" w:rsidR="00C344C6" w:rsidRPr="007A168E" w:rsidRDefault="00F84512" w:rsidP="00C344C6">
      <w:pPr>
        <w:pStyle w:val="Bo-C1Content"/>
        <w:ind w:hanging="547"/>
        <w:rPr>
          <w:rFonts w:asciiTheme="majorBidi" w:hAnsiTheme="majorBidi" w:cstheme="majorBidi"/>
        </w:rPr>
      </w:pPr>
      <w:r w:rsidRPr="00F84512">
        <w:rPr>
          <w:rFonts w:asciiTheme="majorBidi" w:hAnsiTheme="majorBidi"/>
          <w:cs/>
        </w:rPr>
        <w:lastRenderedPageBreak/>
        <w:t>เงินลงทุนในบริษัทร่วม</w:t>
      </w:r>
      <w:r w:rsidR="009C44E5">
        <w:rPr>
          <w:rFonts w:asciiTheme="majorBidi" w:hAnsiTheme="majorBidi" w:hint="cs"/>
          <w:cs/>
        </w:rPr>
        <w:t>และการร่วมค้า</w:t>
      </w:r>
      <w:r w:rsidRPr="00F84512">
        <w:rPr>
          <w:rFonts w:asciiTheme="majorBidi" w:hAnsiTheme="majorBidi"/>
          <w:cs/>
        </w:rPr>
        <w:t xml:space="preserve"> ณ วันที่ </w:t>
      </w:r>
      <w:r w:rsidR="00BA3A09">
        <w:rPr>
          <w:rFonts w:asciiTheme="majorBidi" w:hAnsiTheme="majorBidi"/>
        </w:rPr>
        <w:t xml:space="preserve">30 </w:t>
      </w:r>
      <w:r w:rsidR="00BA3A09">
        <w:rPr>
          <w:rFonts w:asciiTheme="majorBidi" w:hAnsiTheme="majorBidi" w:hint="cs"/>
          <w:cs/>
        </w:rPr>
        <w:t>มิถุนายน</w:t>
      </w:r>
      <w:r w:rsidR="00F15E5D" w:rsidRPr="00F15E5D">
        <w:rPr>
          <w:rFonts w:asciiTheme="majorBidi" w:hAnsiTheme="majorBidi" w:hint="cs"/>
          <w:cs/>
        </w:rPr>
        <w:t xml:space="preserve"> </w:t>
      </w:r>
      <w:r w:rsidR="00F15E5D" w:rsidRPr="00F15E5D">
        <w:rPr>
          <w:rFonts w:asciiTheme="majorBidi" w:hAnsiTheme="majorBidi"/>
        </w:rPr>
        <w:t xml:space="preserve">2569 </w:t>
      </w:r>
      <w:r w:rsidR="00F15E5D" w:rsidRPr="00F15E5D">
        <w:rPr>
          <w:rFonts w:asciiTheme="majorBidi" w:hAnsiTheme="majorBidi"/>
          <w:cs/>
        </w:rPr>
        <w:t xml:space="preserve">และ </w:t>
      </w:r>
      <w:r w:rsidR="00F15E5D" w:rsidRPr="00F15E5D">
        <w:rPr>
          <w:rFonts w:asciiTheme="majorBidi" w:hAnsiTheme="majorBidi"/>
          <w:lang w:val="en-US"/>
        </w:rPr>
        <w:t>31</w:t>
      </w:r>
      <w:r w:rsidR="00F15E5D" w:rsidRPr="00F15E5D">
        <w:rPr>
          <w:rFonts w:asciiTheme="majorBidi" w:hAnsiTheme="majorBidi"/>
          <w:cs/>
        </w:rPr>
        <w:t xml:space="preserve"> ธันวาคม </w:t>
      </w:r>
      <w:r w:rsidR="00F15E5D" w:rsidRPr="00F15E5D">
        <w:rPr>
          <w:rFonts w:asciiTheme="majorBidi" w:hAnsiTheme="majorBidi"/>
          <w:lang w:val="en-US"/>
        </w:rPr>
        <w:t>2568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BA3A09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BA3A09" w:rsidRPr="007A168E" w:rsidRDefault="00BA3A09" w:rsidP="00BA3A09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BA3A09" w:rsidRPr="007A168E" w:rsidRDefault="00BA3A09" w:rsidP="00BA3A0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0582B1E2" w:rsidR="00BA3A09" w:rsidRPr="007A168E" w:rsidRDefault="00BA3A09" w:rsidP="00BA3A0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581701F" w14:textId="77777777" w:rsidR="00BA3A09" w:rsidRPr="0012382C" w:rsidRDefault="00BA3A09" w:rsidP="00BA3A0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36DE96B6" w:rsidR="00BA3A09" w:rsidRPr="0012382C" w:rsidRDefault="00BA3A09" w:rsidP="00BA3A0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0672455A" w14:textId="77777777" w:rsidR="00BA3A09" w:rsidRPr="007A168E" w:rsidRDefault="00BA3A09" w:rsidP="00BA3A0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12B8D0B0" w:rsidR="00BA3A09" w:rsidRPr="007A168E" w:rsidRDefault="00BA3A09" w:rsidP="00BA3A0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3F73FA3E" w14:textId="77777777" w:rsidR="00BA3A09" w:rsidRPr="007A168E" w:rsidRDefault="00BA3A09" w:rsidP="00BA3A0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39A8135A" w:rsidR="00BA3A09" w:rsidRPr="007A168E" w:rsidRDefault="00BA3A09" w:rsidP="00BA3A0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3141F4ED" w14:textId="77777777" w:rsidR="00BA3A09" w:rsidRPr="007A168E" w:rsidRDefault="00BA3A09" w:rsidP="00BA3A0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704DB099" w:rsidR="00BA3A09" w:rsidRPr="007A168E" w:rsidRDefault="00BA3A09" w:rsidP="00BA3A0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274B1C3" w14:textId="77777777" w:rsidR="00BA3A09" w:rsidRPr="007A168E" w:rsidRDefault="00BA3A09" w:rsidP="00BA3A0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5D936AE7" w:rsidR="00BA3A09" w:rsidRPr="007A168E" w:rsidRDefault="00BA3A09" w:rsidP="00BA3A0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64E9F2A2" w14:textId="77777777" w:rsidR="00BA3A09" w:rsidRPr="007A168E" w:rsidRDefault="00BA3A09" w:rsidP="00BA3A0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37DF2434" w:rsidR="00BA3A09" w:rsidRPr="007A168E" w:rsidRDefault="00BA3A09" w:rsidP="00BA3A0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7C2FF4CC" w14:textId="77777777" w:rsidR="00BA3A09" w:rsidRPr="007A168E" w:rsidRDefault="00BA3A09" w:rsidP="00BA3A0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764A6E7C" w:rsidR="00BA3A09" w:rsidRPr="007A168E" w:rsidRDefault="00BA3A09" w:rsidP="00BA3A0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2382C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12382C" w:rsidRPr="007A168E" w:rsidRDefault="0012382C" w:rsidP="0012382C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12382C" w:rsidRPr="007A168E" w:rsidRDefault="0012382C" w:rsidP="0012382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421CC373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09C40F09" w14:textId="77777777" w:rsidR="0012382C" w:rsidRPr="0012382C" w:rsidRDefault="0012382C" w:rsidP="0012382C">
            <w:pPr>
              <w:tabs>
                <w:tab w:val="left" w:pos="540"/>
              </w:tabs>
              <w:spacing w:line="360" w:lineRule="exact"/>
              <w:ind w:left="-164"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0EB92FB1" w:rsidR="0012382C" w:rsidRPr="0012382C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2039B21F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63A86B9F" w:rsidR="0012382C" w:rsidRPr="007A168E" w:rsidRDefault="0012382C" w:rsidP="0012382C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3967A55F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57EC18C0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2CDF686D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6D4B7F8A" w:rsidR="0012382C" w:rsidRPr="007A168E" w:rsidRDefault="0012382C" w:rsidP="0012382C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0C66BAEC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4295B49D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7B891811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0C08FFED" w:rsidR="0012382C" w:rsidRPr="007A168E" w:rsidRDefault="0012382C" w:rsidP="0012382C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597B0AB7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7F7F8467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7F655A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7F655A" w:rsidRPr="007A168E" w:rsidRDefault="007F655A" w:rsidP="007F655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7F655A" w:rsidRPr="007A168E" w:rsidRDefault="007F655A" w:rsidP="007F655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F655A" w:rsidRPr="007A168E" w14:paraId="1959AC64" w14:textId="77777777" w:rsidTr="000B13C3">
        <w:tc>
          <w:tcPr>
            <w:tcW w:w="2970" w:type="dxa"/>
          </w:tcPr>
          <w:p w14:paraId="5DEBF48B" w14:textId="77777777" w:rsidR="007F655A" w:rsidRPr="007A168E" w:rsidRDefault="007F655A" w:rsidP="007F655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7F655A" w:rsidRPr="007A168E" w:rsidRDefault="007F655A" w:rsidP="007F655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7F655A" w:rsidRPr="007A168E" w:rsidRDefault="007F655A" w:rsidP="007F655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7F655A" w:rsidRPr="007A168E" w:rsidRDefault="007F655A" w:rsidP="007F655A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34B9C" w:rsidRPr="007A168E" w14:paraId="34CB47D6" w14:textId="77777777" w:rsidTr="00734B9C">
        <w:tc>
          <w:tcPr>
            <w:tcW w:w="2970" w:type="dxa"/>
          </w:tcPr>
          <w:p w14:paraId="20373C4A" w14:textId="77777777" w:rsidR="00734B9C" w:rsidRPr="007A168E" w:rsidRDefault="00734B9C" w:rsidP="00734B9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</w:tcPr>
          <w:p w14:paraId="0210B30F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2F5E0646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29D8F33C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330B4F54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03F2C26F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397F9E45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FF837A1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6AB7EC4D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9998847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20DBAA0" w14:textId="10008E99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53BD53C1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4305D5" w14:textId="6B8F771A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23437361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DAE1026" w14:textId="3EF19C02" w:rsidR="00734B9C" w:rsidRPr="007A168E" w:rsidRDefault="002C4931" w:rsidP="00734B9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111,259</w:t>
            </w:r>
          </w:p>
        </w:tc>
        <w:tc>
          <w:tcPr>
            <w:tcW w:w="247" w:type="dxa"/>
          </w:tcPr>
          <w:p w14:paraId="49AE7FAF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25E4886C" w:rsidR="00734B9C" w:rsidRPr="007A168E" w:rsidRDefault="00734B9C" w:rsidP="00734B9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</w:t>
            </w:r>
          </w:p>
        </w:tc>
      </w:tr>
      <w:tr w:rsidR="00734B9C" w:rsidRPr="007A168E" w14:paraId="393FC78B" w14:textId="77777777" w:rsidTr="00734B9C">
        <w:tc>
          <w:tcPr>
            <w:tcW w:w="2970" w:type="dxa"/>
          </w:tcPr>
          <w:p w14:paraId="758F9F5A" w14:textId="77777777" w:rsidR="00734B9C" w:rsidRPr="007A168E" w:rsidRDefault="00734B9C" w:rsidP="00734B9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21E12BE5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452370BD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0615A7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76C6828B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7FEE63F2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6FE77E7A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1A96BC8B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19761C5E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60F9A1D0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3C18F23" w14:textId="006B3F74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139D251C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EA54C29" w14:textId="73A91A5C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76678214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F63A83" w14:textId="1BEB1C7C" w:rsidR="00734B9C" w:rsidRPr="007A168E" w:rsidRDefault="002C4931" w:rsidP="00734B9C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826,148</w:t>
            </w:r>
          </w:p>
        </w:tc>
        <w:tc>
          <w:tcPr>
            <w:tcW w:w="247" w:type="dxa"/>
          </w:tcPr>
          <w:p w14:paraId="302FC088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32D76DF3" w:rsidR="00734B9C" w:rsidRPr="007A168E" w:rsidRDefault="00734B9C" w:rsidP="00734B9C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919</w:t>
            </w:r>
          </w:p>
        </w:tc>
      </w:tr>
      <w:tr w:rsidR="00734B9C" w:rsidRPr="007A168E" w14:paraId="4C437A86" w14:textId="77777777" w:rsidTr="00734B9C">
        <w:tc>
          <w:tcPr>
            <w:tcW w:w="2970" w:type="dxa"/>
          </w:tcPr>
          <w:p w14:paraId="5ED702ED" w14:textId="77777777" w:rsidR="00734B9C" w:rsidRPr="007A168E" w:rsidRDefault="00734B9C" w:rsidP="00734B9C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7998195B" w14:textId="77777777" w:rsidR="00734B9C" w:rsidRPr="007A168E" w:rsidRDefault="00734B9C" w:rsidP="00734B9C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734B9C" w:rsidRPr="007A168E" w:rsidRDefault="00734B9C" w:rsidP="00734B9C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734B9C" w:rsidRPr="007A168E" w:rsidRDefault="00734B9C" w:rsidP="00734B9C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734B9C" w:rsidRPr="007A168E" w:rsidRDefault="00734B9C" w:rsidP="00734B9C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734B9C" w:rsidRPr="007A168E" w:rsidRDefault="00734B9C" w:rsidP="00734B9C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734B9C" w:rsidRPr="007A168E" w:rsidRDefault="00734B9C" w:rsidP="00734B9C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734B9C" w:rsidRPr="007A168E" w:rsidRDefault="00734B9C" w:rsidP="00734B9C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734B9C" w:rsidRPr="007A168E" w:rsidRDefault="00734B9C" w:rsidP="00734B9C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734B9C" w:rsidRPr="007A168E" w:rsidRDefault="00734B9C" w:rsidP="00734B9C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1E6BEF7" w14:textId="2D6DFDA3" w:rsidR="00734B9C" w:rsidRPr="007A168E" w:rsidRDefault="00734B9C" w:rsidP="00734B9C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4C38EFB5" w14:textId="77777777" w:rsidR="00734B9C" w:rsidRPr="007A168E" w:rsidRDefault="00734B9C" w:rsidP="00734B9C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F50D4C3" w14:textId="0ADB3F4B" w:rsidR="00734B9C" w:rsidRPr="007A168E" w:rsidRDefault="00734B9C" w:rsidP="00734B9C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1AFF06CC" w14:textId="77777777" w:rsidR="00734B9C" w:rsidRPr="007A168E" w:rsidRDefault="00734B9C" w:rsidP="00734B9C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4B47E4D" w14:textId="1CB772A7" w:rsidR="00734B9C" w:rsidRPr="007A168E" w:rsidRDefault="002C4931" w:rsidP="00734B9C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937,407</w:t>
            </w:r>
          </w:p>
        </w:tc>
        <w:tc>
          <w:tcPr>
            <w:tcW w:w="247" w:type="dxa"/>
          </w:tcPr>
          <w:p w14:paraId="5B5E20AB" w14:textId="77777777" w:rsidR="00734B9C" w:rsidRPr="007A168E" w:rsidRDefault="00734B9C" w:rsidP="00734B9C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133715E5" w:rsidR="00734B9C" w:rsidRPr="007A168E" w:rsidRDefault="00734B9C" w:rsidP="00734B9C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616</w:t>
            </w:r>
          </w:p>
        </w:tc>
      </w:tr>
      <w:tr w:rsidR="00734B9C" w:rsidRPr="007A168E" w14:paraId="6B3EB595" w14:textId="77777777" w:rsidTr="00734B9C">
        <w:tc>
          <w:tcPr>
            <w:tcW w:w="2970" w:type="dxa"/>
          </w:tcPr>
          <w:p w14:paraId="53C053ED" w14:textId="77777777" w:rsidR="00734B9C" w:rsidRPr="007A168E" w:rsidRDefault="00734B9C" w:rsidP="00734B9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</w:tcPr>
          <w:p w14:paraId="14607E7F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0C3332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D14E9CB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659E86A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235F1EB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8E7BD2" w14:textId="77777777" w:rsidR="00734B9C" w:rsidRPr="007A168E" w:rsidRDefault="00734B9C" w:rsidP="00734B9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734B9C" w:rsidRPr="007A168E" w:rsidRDefault="00734B9C" w:rsidP="00734B9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34B9C" w:rsidRPr="007A168E" w14:paraId="4F094426" w14:textId="77777777" w:rsidTr="00734B9C">
        <w:tc>
          <w:tcPr>
            <w:tcW w:w="2970" w:type="dxa"/>
          </w:tcPr>
          <w:p w14:paraId="5FC90C7D" w14:textId="77777777" w:rsidR="00734B9C" w:rsidRPr="007A168E" w:rsidRDefault="00734B9C" w:rsidP="00734B9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</w:tcPr>
          <w:p w14:paraId="3EF0FEE3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7BA8DD2C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47ED8039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1BF73369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7273211A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1EEBFE1E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6C62138D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220744F4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31FE96F9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2A707" w14:textId="6FA82E6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</w:tcPr>
          <w:p w14:paraId="0DFE5F7C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2A1C467" w14:textId="24CB565C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</w:tcPr>
          <w:p w14:paraId="42F891A3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4F7FB8C" w14:textId="6AA5EE0F" w:rsidR="00734B9C" w:rsidRPr="007A168E" w:rsidRDefault="002C4931" w:rsidP="00734B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648760C7" w:rsidR="00734B9C" w:rsidRPr="007A168E" w:rsidRDefault="00734B9C" w:rsidP="00734B9C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4B9C" w:rsidRPr="007A168E" w14:paraId="3C5C455C" w14:textId="77777777" w:rsidTr="00734B9C">
        <w:tc>
          <w:tcPr>
            <w:tcW w:w="2970" w:type="dxa"/>
          </w:tcPr>
          <w:p w14:paraId="31885107" w14:textId="77777777" w:rsidR="00734B9C" w:rsidRPr="007A168E" w:rsidRDefault="00734B9C" w:rsidP="00734B9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</w:tcPr>
          <w:p w14:paraId="5599509C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1839CB03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DB710DD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0E4521A6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B0EAF22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5E8078AC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29BC70FE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4789D80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E1885E7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5F0D9" w14:textId="2209291B" w:rsidR="00734B9C" w:rsidRPr="007A168E" w:rsidRDefault="00734B9C" w:rsidP="00734B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6385671B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FD17272" w14:textId="727019C2" w:rsidR="00734B9C" w:rsidRPr="007A168E" w:rsidRDefault="00734B9C" w:rsidP="00734B9C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12027A6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99DF9E5" w14:textId="7AAA9D26" w:rsidR="00734B9C" w:rsidRPr="007A168E" w:rsidRDefault="002C4931" w:rsidP="00734B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53807544" w:rsidR="00734B9C" w:rsidRPr="007A168E" w:rsidRDefault="00734B9C" w:rsidP="00734B9C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4B9C" w:rsidRPr="007A168E" w14:paraId="55DDB1FB" w14:textId="77777777" w:rsidTr="00734B9C">
        <w:tc>
          <w:tcPr>
            <w:tcW w:w="2970" w:type="dxa"/>
          </w:tcPr>
          <w:p w14:paraId="3ADDB802" w14:textId="77777777" w:rsidR="00734B9C" w:rsidRPr="007A168E" w:rsidRDefault="00734B9C" w:rsidP="00734B9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</w:tcPr>
          <w:p w14:paraId="66E8F98B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7C2DE676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D76C30D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4E544430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59801C5A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01A24C09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1E506A0F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69F530FC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6C761129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87D35A1" w14:textId="547AC075" w:rsidR="00734B9C" w:rsidRPr="007A168E" w:rsidRDefault="00734B9C" w:rsidP="00734B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67F0BF9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2FB28ED" w14:textId="164AE08B" w:rsidR="00734B9C" w:rsidRPr="007A168E" w:rsidRDefault="00734B9C" w:rsidP="00734B9C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5DBAED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ED90418" w14:textId="7E5BA3A0" w:rsidR="00734B9C" w:rsidRPr="007A168E" w:rsidRDefault="002C4931" w:rsidP="00734B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120AA4B6" w:rsidR="00734B9C" w:rsidRPr="007A168E" w:rsidRDefault="00734B9C" w:rsidP="00734B9C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4B9C" w:rsidRPr="007A168E" w14:paraId="2AB2A6D0" w14:textId="77777777" w:rsidTr="000B13C3">
        <w:tc>
          <w:tcPr>
            <w:tcW w:w="2970" w:type="dxa"/>
          </w:tcPr>
          <w:p w14:paraId="3501CFB6" w14:textId="77777777" w:rsidR="00734B9C" w:rsidRPr="007A168E" w:rsidRDefault="00734B9C" w:rsidP="00734B9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218A57AE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84B8033" w14:textId="2C4BF615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14:paraId="63821179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0FE52CD8" w14:textId="73245C32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14:paraId="65F624CC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2EEE8725" w14:textId="54DFB8DB" w:rsidR="00734B9C" w:rsidRPr="007A168E" w:rsidRDefault="002C4931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937,407</w:t>
            </w:r>
          </w:p>
        </w:tc>
        <w:tc>
          <w:tcPr>
            <w:tcW w:w="247" w:type="dxa"/>
          </w:tcPr>
          <w:p w14:paraId="0FC3528A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49334736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</w:tr>
      <w:tr w:rsidR="00734B9C" w:rsidRPr="007A168E" w14:paraId="6C1394C3" w14:textId="77777777" w:rsidTr="000B13C3">
        <w:tc>
          <w:tcPr>
            <w:tcW w:w="2970" w:type="dxa"/>
          </w:tcPr>
          <w:p w14:paraId="22B64C83" w14:textId="77777777" w:rsidR="00734B9C" w:rsidRPr="007A168E" w:rsidRDefault="00734B9C" w:rsidP="00734B9C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46A1F3FD" w14:textId="77777777" w:rsidR="00734B9C" w:rsidRPr="007A168E" w:rsidRDefault="00734B9C" w:rsidP="00734B9C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734B9C" w:rsidRPr="007A168E" w:rsidRDefault="00734B9C" w:rsidP="00734B9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734B9C" w:rsidRPr="007A168E" w:rsidRDefault="00734B9C" w:rsidP="00734B9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734B9C" w:rsidRPr="007A168E" w:rsidRDefault="00734B9C" w:rsidP="00734B9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734B9C" w:rsidRPr="007A168E" w:rsidRDefault="00734B9C" w:rsidP="00734B9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734B9C" w:rsidRPr="007A168E" w:rsidRDefault="00734B9C" w:rsidP="00734B9C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734B9C" w:rsidRPr="007A168E" w:rsidRDefault="00734B9C" w:rsidP="00734B9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734B9C" w:rsidRPr="007A168E" w:rsidRDefault="00734B9C" w:rsidP="00734B9C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734B9C" w:rsidRPr="007A168E" w:rsidRDefault="00734B9C" w:rsidP="00734B9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3A4A4885" w14:textId="77777777" w:rsidR="00734B9C" w:rsidRPr="007A168E" w:rsidRDefault="00734B9C" w:rsidP="00734B9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4ECCDD0C" w14:textId="77777777" w:rsidR="00734B9C" w:rsidRPr="007A168E" w:rsidRDefault="00734B9C" w:rsidP="00734B9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2449012F" w14:textId="77777777" w:rsidR="00734B9C" w:rsidRPr="007A168E" w:rsidRDefault="00734B9C" w:rsidP="00734B9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FBF2A2A" w14:textId="77777777" w:rsidR="00734B9C" w:rsidRPr="007A168E" w:rsidRDefault="00734B9C" w:rsidP="00734B9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03C148AE" w14:textId="77777777" w:rsidR="00734B9C" w:rsidRPr="007A168E" w:rsidRDefault="00734B9C" w:rsidP="00734B9C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734B9C" w:rsidRPr="007A168E" w:rsidRDefault="00734B9C" w:rsidP="00734B9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734B9C" w:rsidRPr="007A168E" w:rsidRDefault="00734B9C" w:rsidP="00734B9C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34B9C" w:rsidRPr="007A168E" w14:paraId="10422A36" w14:textId="77777777" w:rsidTr="000B13C3">
        <w:tc>
          <w:tcPr>
            <w:tcW w:w="2970" w:type="dxa"/>
          </w:tcPr>
          <w:p w14:paraId="463EF94C" w14:textId="77777777" w:rsidR="00734B9C" w:rsidRPr="007A168E" w:rsidRDefault="00734B9C" w:rsidP="00734B9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1BAFAD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62F2B03" w14:textId="77777777" w:rsidR="00734B9C" w:rsidRPr="007A168E" w:rsidRDefault="00734B9C" w:rsidP="00734B9C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A91B72E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32D362E" w14:textId="77777777" w:rsidR="00734B9C" w:rsidRPr="007A168E" w:rsidRDefault="00734B9C" w:rsidP="00734B9C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8844DB8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734B9C" w:rsidRPr="007A168E" w:rsidRDefault="00734B9C" w:rsidP="00734B9C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4B9C" w:rsidRPr="007A168E" w14:paraId="6336AD1B" w14:textId="77777777" w:rsidTr="00734B9C">
        <w:tc>
          <w:tcPr>
            <w:tcW w:w="2970" w:type="dxa"/>
          </w:tcPr>
          <w:p w14:paraId="555A05C0" w14:textId="77777777" w:rsidR="00734B9C" w:rsidRPr="007A168E" w:rsidRDefault="00734B9C" w:rsidP="00734B9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2C5BED7C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02BB8947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128AB4D3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38C88149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49E88285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670C593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6B922D4D" w:rsidR="00734B9C" w:rsidRPr="007A168E" w:rsidRDefault="00734B9C" w:rsidP="00734B9C">
            <w:pPr>
              <w:tabs>
                <w:tab w:val="decimal" w:pos="754"/>
              </w:tabs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25F60F3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0172610" w14:textId="56659C7F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31C2134" w14:textId="77777777" w:rsidR="00734B9C" w:rsidRPr="007A168E" w:rsidRDefault="00734B9C" w:rsidP="00734B9C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932CF97" w14:textId="0B3DDA89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D528588" w14:textId="77777777" w:rsidR="00734B9C" w:rsidRPr="007A168E" w:rsidRDefault="00734B9C" w:rsidP="00734B9C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1D99CA7" w14:textId="6B2F80FF" w:rsidR="00734B9C" w:rsidRPr="007A168E" w:rsidRDefault="002C4931" w:rsidP="00734B9C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267,671</w:t>
            </w:r>
          </w:p>
        </w:tc>
        <w:tc>
          <w:tcPr>
            <w:tcW w:w="247" w:type="dxa"/>
          </w:tcPr>
          <w:p w14:paraId="445BA23C" w14:textId="77777777" w:rsidR="00734B9C" w:rsidRPr="007A168E" w:rsidRDefault="00734B9C" w:rsidP="00734B9C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15EA1F89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734B9C" w:rsidRPr="007A168E" w14:paraId="0507B893" w14:textId="77777777" w:rsidTr="000B13C3">
        <w:tc>
          <w:tcPr>
            <w:tcW w:w="2970" w:type="dxa"/>
          </w:tcPr>
          <w:p w14:paraId="439BCED5" w14:textId="77777777" w:rsidR="00734B9C" w:rsidRPr="007A168E" w:rsidRDefault="00734B9C" w:rsidP="00734B9C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D5F283F" w14:textId="57C54965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697EFE0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DDA28F0" w14:textId="1A916A34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5613A62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9881D" w14:textId="11E7BBFF" w:rsidR="00734B9C" w:rsidRPr="007A168E" w:rsidRDefault="002C4931" w:rsidP="00734B9C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267,671</w:t>
            </w:r>
          </w:p>
        </w:tc>
        <w:tc>
          <w:tcPr>
            <w:tcW w:w="247" w:type="dxa"/>
          </w:tcPr>
          <w:p w14:paraId="6EB77116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1515B7C0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7A0215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7A0215" w:rsidRPr="007A168E" w:rsidRDefault="007A0215" w:rsidP="007A0215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7A0215" w:rsidRPr="007A168E" w:rsidRDefault="007A0215" w:rsidP="007A021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13E1B5FF" w:rsidR="007A0215" w:rsidRPr="007A168E" w:rsidRDefault="002C2563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7AAC9F9C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0A4B20EB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4099E53E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1ABBC14F" w:rsidR="007A0215" w:rsidRPr="007A168E" w:rsidRDefault="002C2563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FBC676D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5318193A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78C2E8BD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1653C7ED" w:rsidR="007A0215" w:rsidRPr="007A168E" w:rsidRDefault="002C2563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6ECA1CA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36C9E249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05DAFC06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770C5F52" w:rsidR="007A0215" w:rsidRPr="007A168E" w:rsidRDefault="002C2563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3D9A4643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107699A8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A0215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7A0215" w:rsidRPr="007A168E" w:rsidRDefault="007A0215" w:rsidP="007A0215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7A0215" w:rsidRPr="007A168E" w:rsidRDefault="007A0215" w:rsidP="007A021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0731F2E0" w:rsidR="007A0215" w:rsidRPr="007A168E" w:rsidRDefault="007A0215" w:rsidP="007A021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77496B92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6B6884B6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54E8C669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5407BD81" w:rsidR="007A0215" w:rsidRPr="007A168E" w:rsidRDefault="007A0215" w:rsidP="007A021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745EACCA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7311C5FD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7CC0DC54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256B7963" w:rsidR="007A0215" w:rsidRPr="007A168E" w:rsidRDefault="007A0215" w:rsidP="007A021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3B4B4AAD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0BD7FEF7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113B3250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3A04F019" w:rsidR="007A0215" w:rsidRPr="007A168E" w:rsidRDefault="007A0215" w:rsidP="007A021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29863050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28C6C3B2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450A87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450A87" w:rsidRPr="007A168E" w:rsidRDefault="00450A87" w:rsidP="00450A8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50A87" w:rsidRPr="007A168E" w14:paraId="37C21E1E" w14:textId="77777777" w:rsidTr="000B13C3">
        <w:tc>
          <w:tcPr>
            <w:tcW w:w="2970" w:type="dxa"/>
          </w:tcPr>
          <w:p w14:paraId="7D5DF806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450A87" w:rsidRPr="007A168E" w:rsidRDefault="00450A87" w:rsidP="00450A87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34B9C" w:rsidRPr="007A168E" w14:paraId="1322FC51" w14:textId="77777777" w:rsidTr="00734B9C">
        <w:tc>
          <w:tcPr>
            <w:tcW w:w="2970" w:type="dxa"/>
          </w:tcPr>
          <w:p w14:paraId="2D0A30E1" w14:textId="77777777" w:rsidR="00734B9C" w:rsidRPr="007A168E" w:rsidRDefault="00734B9C" w:rsidP="00734B9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</w:tcPr>
          <w:p w14:paraId="7B01E241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522C55B6" w:rsidR="00734B9C" w:rsidRPr="007A168E" w:rsidRDefault="00734B9C" w:rsidP="00734B9C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80527C7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3D7A8660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57A7C49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5058F091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A4FAF23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1B788376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C676B03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6811B4C" w14:textId="5CD691E8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7200F7D7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30ED04" w14:textId="3D2343B9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32017A4F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BE09F4" w14:textId="19B83F88" w:rsidR="00734B9C" w:rsidRPr="007A168E" w:rsidRDefault="002C4931" w:rsidP="00734B9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111,259</w:t>
            </w:r>
          </w:p>
        </w:tc>
        <w:tc>
          <w:tcPr>
            <w:tcW w:w="247" w:type="dxa"/>
          </w:tcPr>
          <w:p w14:paraId="7E90CCFF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7D090B8B" w:rsidR="00734B9C" w:rsidRPr="007A168E" w:rsidRDefault="00734B9C" w:rsidP="00734B9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</w:t>
            </w:r>
          </w:p>
        </w:tc>
      </w:tr>
      <w:tr w:rsidR="00734B9C" w:rsidRPr="007A168E" w14:paraId="78CF78EB" w14:textId="77777777" w:rsidTr="00734B9C">
        <w:tc>
          <w:tcPr>
            <w:tcW w:w="2970" w:type="dxa"/>
          </w:tcPr>
          <w:p w14:paraId="40367AA7" w14:textId="77777777" w:rsidR="00734B9C" w:rsidRPr="007A168E" w:rsidRDefault="00734B9C" w:rsidP="00734B9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050C4099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09E10B13" w:rsidR="00734B9C" w:rsidRPr="007A168E" w:rsidRDefault="00734B9C" w:rsidP="00734B9C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265F265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651F58DC" w:rsidR="00734B9C" w:rsidRPr="007A168E" w:rsidRDefault="00734B9C" w:rsidP="00734B9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6FA0234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7F11D392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F472C46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4A3950F2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B4336D0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C9A8522" w14:textId="2EA85802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3EF22C56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B9BC7EA" w14:textId="7E32C16F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525152B2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4DE45B7" w14:textId="4344C8BD" w:rsidR="00734B9C" w:rsidRPr="007A168E" w:rsidRDefault="002C4931" w:rsidP="00734B9C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826,148</w:t>
            </w:r>
          </w:p>
        </w:tc>
        <w:tc>
          <w:tcPr>
            <w:tcW w:w="247" w:type="dxa"/>
          </w:tcPr>
          <w:p w14:paraId="2E254929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075F2B98" w:rsidR="00734B9C" w:rsidRPr="007A168E" w:rsidRDefault="00734B9C" w:rsidP="00734B9C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919</w:t>
            </w:r>
          </w:p>
        </w:tc>
      </w:tr>
      <w:tr w:rsidR="00734B9C" w:rsidRPr="007A168E" w14:paraId="50C88DD7" w14:textId="77777777" w:rsidTr="000B13C3">
        <w:tc>
          <w:tcPr>
            <w:tcW w:w="2970" w:type="dxa"/>
          </w:tcPr>
          <w:p w14:paraId="4A5EC9E1" w14:textId="77777777" w:rsidR="00734B9C" w:rsidRPr="007A168E" w:rsidRDefault="00734B9C" w:rsidP="00734B9C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734B9C" w:rsidRPr="007A168E" w:rsidRDefault="00734B9C" w:rsidP="00734B9C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734B9C" w:rsidRPr="007A168E" w:rsidRDefault="00734B9C" w:rsidP="00734B9C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734B9C" w:rsidRPr="007A168E" w:rsidRDefault="00734B9C" w:rsidP="00734B9C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1745724" w14:textId="0B451FB1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573FC17D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3EEC834" w14:textId="27D5AF3E" w:rsidR="00734B9C" w:rsidRPr="007A168E" w:rsidRDefault="00734B9C" w:rsidP="00734B9C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3A834D08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A2EF316" w14:textId="0B290581" w:rsidR="00734B9C" w:rsidRPr="007A168E" w:rsidRDefault="002C4931" w:rsidP="00734B9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937,407</w:t>
            </w:r>
          </w:p>
        </w:tc>
        <w:tc>
          <w:tcPr>
            <w:tcW w:w="247" w:type="dxa"/>
          </w:tcPr>
          <w:p w14:paraId="56308242" w14:textId="77777777" w:rsidR="00734B9C" w:rsidRPr="007A168E" w:rsidRDefault="00734B9C" w:rsidP="00734B9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5A4B8E1B" w:rsidR="00734B9C" w:rsidRPr="007A168E" w:rsidRDefault="00734B9C" w:rsidP="00734B9C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261A49FB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ของกลุ่มบริษัทและบริษัทไม่มีการจ่ายเงินปันผลในระหว่าง</w:t>
      </w:r>
      <w:r w:rsidR="004E0AEE" w:rsidRPr="004E0AEE">
        <w:rPr>
          <w:cs/>
          <w:lang w:val="en-US"/>
        </w:rPr>
        <w:t>งวด</w:t>
      </w:r>
      <w:r w:rsidR="002C2563">
        <w:rPr>
          <w:rFonts w:hint="cs"/>
          <w:cs/>
          <w:lang w:val="en-US"/>
        </w:rPr>
        <w:t>หก</w:t>
      </w:r>
      <w:r w:rsidR="00CF0A97" w:rsidRPr="004E0AEE">
        <w:rPr>
          <w:cs/>
          <w:lang w:val="en-US"/>
        </w:rPr>
        <w:t xml:space="preserve">เดือนสิ้นสุดวันที่ </w:t>
      </w:r>
      <w:r w:rsidR="002C2563">
        <w:rPr>
          <w:lang w:val="en-US"/>
        </w:rPr>
        <w:t xml:space="preserve">30 </w:t>
      </w:r>
      <w:r w:rsidR="002C2563">
        <w:rPr>
          <w:rFonts w:hint="cs"/>
          <w:cs/>
          <w:lang w:val="en-US"/>
        </w:rPr>
        <w:t>มิถุนายน</w:t>
      </w:r>
      <w:r w:rsidR="00CF0A97">
        <w:rPr>
          <w:rFonts w:hint="cs"/>
          <w:cs/>
          <w:lang w:val="en-US"/>
        </w:rPr>
        <w:t xml:space="preserve"> </w:t>
      </w:r>
      <w:r w:rsidR="007C3F7F">
        <w:rPr>
          <w:lang w:val="en-US"/>
        </w:rPr>
        <w:t>256</w:t>
      </w:r>
      <w:r w:rsidR="009F6BAB">
        <w:rPr>
          <w:lang w:val="en-US"/>
        </w:rPr>
        <w:t>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256</w:t>
      </w:r>
      <w:r w:rsidR="009F6BAB">
        <w:rPr>
          <w:rFonts w:asciiTheme="majorBidi" w:hAnsiTheme="majorBidi" w:cstheme="majorBidi"/>
          <w:lang w:val="en-US"/>
        </w:rPr>
        <w:t>8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8F756C3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</w:t>
      </w:r>
      <w:r w:rsidR="00800416">
        <w:rPr>
          <w:rStyle w:val="ui-provider"/>
          <w:cs/>
        </w:rPr>
        <w:t>ในบริษัทร่วมและการร่วมค้า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2BB51324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ของกลุ่มบริษัททั้งหมดดำเนินธุรกิจในประเทศไทย</w:t>
      </w:r>
    </w:p>
    <w:p w14:paraId="1255970F" w14:textId="4C7A4CC2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39"/>
        <w:gridCol w:w="271"/>
        <w:gridCol w:w="1530"/>
      </w:tblGrid>
      <w:tr w:rsidR="0096592E" w:rsidRPr="008C752E" w14:paraId="6C92AECE" w14:textId="77777777" w:rsidTr="00965199">
        <w:trPr>
          <w:tblHeader/>
        </w:trPr>
        <w:tc>
          <w:tcPr>
            <w:tcW w:w="3253" w:type="pct"/>
            <w:vAlign w:val="bottom"/>
          </w:tcPr>
          <w:p w14:paraId="4CD4A94E" w14:textId="65A603EC" w:rsidR="0096592E" w:rsidRPr="00177BB1" w:rsidRDefault="002C2563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3F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77B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776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69469F35" w14:textId="0B077D04" w:rsidR="0096592E" w:rsidRPr="008C752E" w:rsidRDefault="0096592E" w:rsidP="001A2300">
            <w:pPr>
              <w:pStyle w:val="acctmergecolhdg"/>
              <w:spacing w:line="240" w:lineRule="auto"/>
              <w:ind w:left="-111" w:right="-106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1A2300">
            <w:pPr>
              <w:pStyle w:val="BodyText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199">
        <w:trPr>
          <w:tblHeader/>
        </w:trPr>
        <w:tc>
          <w:tcPr>
            <w:tcW w:w="325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E11AF1">
        <w:tc>
          <w:tcPr>
            <w:tcW w:w="325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76" w:type="pct"/>
            <w:vAlign w:val="bottom"/>
          </w:tcPr>
          <w:p w14:paraId="5748B485" w14:textId="61ACBC2A" w:rsidR="0096592E" w:rsidRPr="00110072" w:rsidRDefault="00204A05" w:rsidP="00E11AF1">
            <w:pPr>
              <w:tabs>
                <w:tab w:val="decimal" w:pos="1239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3,075,185</w:t>
            </w:r>
          </w:p>
        </w:tc>
        <w:tc>
          <w:tcPr>
            <w:tcW w:w="146" w:type="pct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5" w:type="pct"/>
          </w:tcPr>
          <w:p w14:paraId="55B0202D" w14:textId="65F2BAB7" w:rsidR="0096592E" w:rsidRPr="008C752E" w:rsidRDefault="00204A05" w:rsidP="00965199">
            <w:pPr>
              <w:tabs>
                <w:tab w:val="decimal" w:pos="131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1,202,53</w:t>
            </w:r>
            <w:r w:rsidR="004B5C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1C0172" w:rsidRPr="008C752E" w14:paraId="6A9EBBA7" w14:textId="77777777" w:rsidTr="00E11AF1">
        <w:tc>
          <w:tcPr>
            <w:tcW w:w="3253" w:type="pct"/>
          </w:tcPr>
          <w:p w14:paraId="7CA52566" w14:textId="0B7415DA" w:rsidR="001C0172" w:rsidRPr="008C752E" w:rsidRDefault="001C0172" w:rsidP="00965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76" w:type="pct"/>
            <w:vAlign w:val="bottom"/>
          </w:tcPr>
          <w:p w14:paraId="6698C725" w14:textId="1D352A3C" w:rsidR="001C0172" w:rsidRPr="00DB0E35" w:rsidRDefault="00204A05" w:rsidP="00204A05">
            <w:pPr>
              <w:tabs>
                <w:tab w:val="decimal" w:pos="1239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(14,911)</w:t>
            </w:r>
          </w:p>
        </w:tc>
        <w:tc>
          <w:tcPr>
            <w:tcW w:w="146" w:type="pct"/>
          </w:tcPr>
          <w:p w14:paraId="0E1CB17C" w14:textId="77777777" w:rsidR="001C0172" w:rsidRPr="008C752E" w:rsidRDefault="001C0172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5" w:type="pct"/>
          </w:tcPr>
          <w:p w14:paraId="7DD189C1" w14:textId="4AAA6931" w:rsidR="001C0172" w:rsidRPr="00DB0E35" w:rsidRDefault="00204A05" w:rsidP="00204A05">
            <w:pPr>
              <w:tabs>
                <w:tab w:val="decimal" w:pos="131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(54,998)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2578A851" w:rsidR="002B5A0A" w:rsidRPr="00E60F8E" w:rsidRDefault="004E0AEE" w:rsidP="00D714FC">
      <w:pPr>
        <w:pStyle w:val="Bo-C1Content"/>
        <w:rPr>
          <w:rFonts w:asciiTheme="majorBidi" w:hAnsiTheme="majorBidi" w:cstheme="majorBidi"/>
          <w:lang w:val="en-US"/>
        </w:rPr>
      </w:pPr>
      <w:r w:rsidRPr="00E60F8E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2C2563">
        <w:rPr>
          <w:rFonts w:asciiTheme="majorBidi" w:hAnsiTheme="majorBidi" w:cstheme="majorBidi"/>
          <w:lang w:val="en-US"/>
        </w:rPr>
        <w:t xml:space="preserve">30 </w:t>
      </w:r>
      <w:r w:rsidR="002C2563">
        <w:rPr>
          <w:rFonts w:asciiTheme="majorBidi" w:hAnsiTheme="majorBidi" w:cstheme="majorBidi" w:hint="cs"/>
          <w:cs/>
          <w:lang w:val="en-US"/>
        </w:rPr>
        <w:t>มิถุนายน</w:t>
      </w:r>
      <w:r w:rsidR="003C3070" w:rsidRPr="00E60F8E">
        <w:rPr>
          <w:rFonts w:asciiTheme="majorBidi" w:hAnsiTheme="majorBidi" w:cstheme="majorBidi"/>
          <w:cs/>
          <w:lang w:val="en-US"/>
        </w:rPr>
        <w:t xml:space="preserve"> </w:t>
      </w:r>
      <w:r w:rsidR="007C3F7F" w:rsidRPr="00E60F8E">
        <w:rPr>
          <w:rFonts w:asciiTheme="majorBidi" w:hAnsiTheme="majorBidi" w:cstheme="majorBidi"/>
          <w:lang w:val="en-US"/>
        </w:rPr>
        <w:t>256</w:t>
      </w:r>
      <w:r w:rsidR="00F85AEE" w:rsidRPr="00E60F8E">
        <w:rPr>
          <w:rFonts w:asciiTheme="majorBidi" w:hAnsiTheme="majorBidi" w:cstheme="majorBidi"/>
          <w:lang w:val="en-US"/>
        </w:rPr>
        <w:t>9</w:t>
      </w:r>
      <w:r w:rsidR="002B5A0A" w:rsidRPr="00E60F8E">
        <w:rPr>
          <w:rFonts w:asciiTheme="majorBidi" w:hAnsiTheme="majorBidi" w:cstheme="majorBidi"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E60F8E">
        <w:rPr>
          <w:rFonts w:asciiTheme="majorBidi" w:hAnsiTheme="majorBidi" w:cstheme="majorBidi"/>
          <w:cs/>
          <w:lang w:val="en-US"/>
        </w:rPr>
        <w:t>มี</w:t>
      </w:r>
      <w:r w:rsidR="002B5A0A" w:rsidRPr="00E60F8E">
        <w:rPr>
          <w:rFonts w:asciiTheme="majorBidi" w:hAnsiTheme="majorBidi" w:cstheme="majorBidi"/>
          <w:cs/>
          <w:lang w:val="en-US"/>
        </w:rPr>
        <w:t>มูลค่า</w:t>
      </w:r>
      <w:r w:rsidR="00D714FC" w:rsidRPr="00E60F8E">
        <w:rPr>
          <w:rFonts w:asciiTheme="majorBidi" w:hAnsiTheme="majorBidi" w:cstheme="majorBidi"/>
          <w:cs/>
          <w:lang w:val="en-US"/>
        </w:rPr>
        <w:t>สุทธิ</w:t>
      </w:r>
      <w:r w:rsidR="002B5A0A" w:rsidRPr="00E60F8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E60F8E">
        <w:rPr>
          <w:rFonts w:asciiTheme="majorBidi" w:hAnsiTheme="majorBidi" w:cstheme="majorBidi"/>
          <w:lang w:val="en-US"/>
        </w:rPr>
        <w:t xml:space="preserve"> </w:t>
      </w:r>
      <w:r w:rsidR="00A37306" w:rsidRPr="00E60F8E">
        <w:rPr>
          <w:rFonts w:asciiTheme="majorBidi" w:hAnsiTheme="majorBidi" w:cstheme="majorBidi"/>
          <w:lang w:val="en-US"/>
        </w:rPr>
        <w:br/>
      </w:r>
      <w:r w:rsidR="00E26145">
        <w:rPr>
          <w:rFonts w:asciiTheme="majorBidi" w:hAnsiTheme="majorBidi" w:cstheme="majorBidi"/>
          <w:lang w:val="en-US"/>
        </w:rPr>
        <w:t>5</w:t>
      </w:r>
      <w:r w:rsidR="0069095F">
        <w:rPr>
          <w:rFonts w:asciiTheme="majorBidi" w:hAnsiTheme="majorBidi" w:cstheme="majorBidi"/>
          <w:lang w:val="en-US"/>
        </w:rPr>
        <w:t>,</w:t>
      </w:r>
      <w:r w:rsidR="00E26145">
        <w:rPr>
          <w:rFonts w:asciiTheme="majorBidi" w:hAnsiTheme="majorBidi" w:cstheme="majorBidi"/>
          <w:lang w:val="en-US"/>
        </w:rPr>
        <w:t>196</w:t>
      </w:r>
      <w:r w:rsidR="001C0172" w:rsidRPr="00E60F8E">
        <w:rPr>
          <w:rFonts w:asciiTheme="majorBidi" w:hAnsiTheme="majorBidi" w:cstheme="majorBidi"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cs/>
          <w:lang w:val="en-US"/>
        </w:rPr>
        <w:t>ล้านบาท</w:t>
      </w:r>
      <w:r w:rsidR="002B5A0A" w:rsidRPr="00E60F8E">
        <w:rPr>
          <w:rFonts w:asciiTheme="majorBidi" w:hAnsiTheme="majorBidi" w:cstheme="majorBidi"/>
          <w:spacing w:val="6"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i/>
          <w:iCs/>
          <w:cs/>
          <w:lang w:val="en-US"/>
        </w:rPr>
        <w:t>(</w:t>
      </w:r>
      <w:r w:rsidR="007C3F7F" w:rsidRPr="00E60F8E">
        <w:rPr>
          <w:rFonts w:asciiTheme="majorBidi" w:hAnsiTheme="majorBidi" w:cstheme="majorBidi"/>
          <w:i/>
          <w:iCs/>
          <w:lang w:val="en-US"/>
        </w:rPr>
        <w:t>31</w:t>
      </w:r>
      <w:r w:rsidR="002B5A0A" w:rsidRPr="00E60F8E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7C3F7F" w:rsidRPr="00E60F8E">
        <w:rPr>
          <w:rFonts w:asciiTheme="majorBidi" w:hAnsiTheme="majorBidi" w:cstheme="majorBidi"/>
          <w:i/>
          <w:iCs/>
          <w:lang w:val="en-US"/>
        </w:rPr>
        <w:t>256</w:t>
      </w:r>
      <w:r w:rsidR="00F85AEE" w:rsidRPr="00E60F8E">
        <w:rPr>
          <w:rFonts w:asciiTheme="majorBidi" w:hAnsiTheme="majorBidi" w:cstheme="majorBidi"/>
          <w:i/>
          <w:iCs/>
          <w:lang w:val="en-US"/>
        </w:rPr>
        <w:t>8</w:t>
      </w:r>
      <w:r w:rsidR="002B5A0A" w:rsidRPr="00E60F8E">
        <w:rPr>
          <w:rFonts w:asciiTheme="majorBidi" w:hAnsiTheme="majorBidi" w:cstheme="majorBidi"/>
          <w:i/>
          <w:iCs/>
          <w:lang w:val="en-US"/>
        </w:rPr>
        <w:t xml:space="preserve">: </w:t>
      </w:r>
      <w:r w:rsidR="007C3F7F" w:rsidRPr="00E60F8E">
        <w:rPr>
          <w:rFonts w:asciiTheme="majorBidi" w:hAnsiTheme="majorBidi" w:cstheme="majorBidi"/>
          <w:i/>
          <w:iCs/>
          <w:lang w:val="en-US"/>
        </w:rPr>
        <w:t>5</w:t>
      </w:r>
      <w:r w:rsidR="00613D7A" w:rsidRPr="00E60F8E">
        <w:rPr>
          <w:rFonts w:asciiTheme="majorBidi" w:hAnsiTheme="majorBidi" w:cstheme="majorBidi"/>
          <w:i/>
          <w:iCs/>
          <w:lang w:val="en-US"/>
        </w:rPr>
        <w:t>,</w:t>
      </w:r>
      <w:r w:rsidR="005523DA" w:rsidRPr="00E60F8E">
        <w:rPr>
          <w:rFonts w:asciiTheme="majorBidi" w:hAnsiTheme="majorBidi" w:cstheme="majorBidi"/>
          <w:i/>
          <w:iCs/>
          <w:lang w:val="en-US"/>
        </w:rPr>
        <w:t>206</w:t>
      </w:r>
      <w:r w:rsidR="005A0FBF" w:rsidRPr="00E60F8E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="002B5A0A" w:rsidRPr="00E60F8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3B6EC7CC" w14:textId="77777777" w:rsidR="001039A0" w:rsidRDefault="001039A0" w:rsidP="00D714FC">
      <w:pPr>
        <w:pStyle w:val="Bo-C1Content"/>
        <w:rPr>
          <w:rFonts w:asciiTheme="majorBidi" w:hAnsiTheme="majorBidi" w:cstheme="majorBidi"/>
          <w:lang w:val="en-US"/>
        </w:rPr>
      </w:pPr>
    </w:p>
    <w:p w14:paraId="5E1DC293" w14:textId="77F812A4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t>เงินกู้ยืมจากสถาบันการเงิน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71421EE9" w:rsidR="00AA6339" w:rsidRDefault="00AA6339" w:rsidP="00C02F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รายการเคลื่อนไหวของเงินกู้ยืมจากสถาบันการเงิน</w:t>
      </w:r>
      <w:r w:rsidR="002C2563" w:rsidRPr="006B10B4">
        <w:rPr>
          <w:rFonts w:ascii="Angsana New" w:hAnsi="Angsana New" w:hint="cs"/>
          <w:sz w:val="30"/>
          <w:szCs w:val="30"/>
          <w:cs/>
        </w:rPr>
        <w:t>สำหรับ</w:t>
      </w:r>
      <w:r w:rsidR="002C2563" w:rsidRPr="00B35A38">
        <w:rPr>
          <w:rFonts w:ascii="Angsana New" w:hAnsi="Angsana New"/>
          <w:sz w:val="30"/>
          <w:szCs w:val="30"/>
          <w:cs/>
        </w:rPr>
        <w:t>งวด</w:t>
      </w:r>
      <w:r w:rsidR="002C2563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2C2563" w:rsidRPr="00B35A3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C2563">
        <w:rPr>
          <w:rFonts w:ascii="Angsana New" w:hAnsi="Angsana New"/>
          <w:sz w:val="30"/>
          <w:szCs w:val="30"/>
        </w:rPr>
        <w:t>30</w:t>
      </w:r>
      <w:r w:rsidR="002C2563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2C2563">
        <w:rPr>
          <w:rFonts w:ascii="Angsana New" w:hAnsi="Angsana New"/>
          <w:sz w:val="30"/>
          <w:szCs w:val="30"/>
          <w:cs/>
        </w:rPr>
        <w:t xml:space="preserve"> </w:t>
      </w:r>
      <w:r w:rsidR="005523DA" w:rsidRPr="005523DA">
        <w:rPr>
          <w:rFonts w:ascii="Angsana New" w:hAnsi="Angsana New"/>
          <w:sz w:val="30"/>
          <w:szCs w:val="30"/>
          <w:lang w:val="en-US"/>
        </w:rPr>
        <w:t>2569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270"/>
        <w:gridCol w:w="1440"/>
        <w:gridCol w:w="270"/>
        <w:gridCol w:w="1440"/>
        <w:gridCol w:w="270"/>
        <w:gridCol w:w="1440"/>
      </w:tblGrid>
      <w:tr w:rsidR="006578E4" w:rsidRPr="00300145" w14:paraId="1A21C90C" w14:textId="45BFEC9A" w:rsidTr="006578E4">
        <w:trPr>
          <w:trHeight w:val="416"/>
        </w:trPr>
        <w:tc>
          <w:tcPr>
            <w:tcW w:w="2601" w:type="dxa"/>
          </w:tcPr>
          <w:p w14:paraId="7D64F6BC" w14:textId="77777777" w:rsidR="006578E4" w:rsidRPr="00300145" w:rsidRDefault="006578E4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1689A38F" w14:textId="57ED4E72" w:rsidR="006578E4" w:rsidRPr="00234AA5" w:rsidRDefault="006578E4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568028E" w14:textId="77777777" w:rsidR="006578E4" w:rsidRPr="00300145" w:rsidRDefault="006578E4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E4ADFA" w14:textId="77777777" w:rsidR="006578E4" w:rsidRPr="00300145" w:rsidRDefault="006578E4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578E4" w:rsidRPr="00300145" w14:paraId="5BC8CEB3" w14:textId="55F34E73" w:rsidTr="006578E4">
        <w:trPr>
          <w:trHeight w:val="416"/>
        </w:trPr>
        <w:tc>
          <w:tcPr>
            <w:tcW w:w="2601" w:type="dxa"/>
          </w:tcPr>
          <w:p w14:paraId="1D2A940C" w14:textId="77777777" w:rsidR="006578E4" w:rsidRPr="00300145" w:rsidRDefault="006578E4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7E5D2A" w14:textId="58BE00C9" w:rsidR="006578E4" w:rsidRPr="00300145" w:rsidRDefault="006578E4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4EBE52CC" w14:textId="77777777" w:rsidR="006578E4" w:rsidRPr="00300145" w:rsidRDefault="006578E4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5436FB3" w14:textId="74E9F73A" w:rsidR="006578E4" w:rsidRPr="00300145" w:rsidRDefault="006578E4" w:rsidP="00B04AF8">
            <w:pPr>
              <w:spacing w:line="240" w:lineRule="atLeast"/>
              <w:ind w:left="-200" w:right="-102" w:firstLine="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690C65F8" w14:textId="77777777" w:rsidR="006578E4" w:rsidRPr="00300145" w:rsidRDefault="006578E4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34FC516" w14:textId="23098964" w:rsidR="006578E4" w:rsidRPr="00300145" w:rsidRDefault="00830578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2D647815" w14:textId="77777777" w:rsidR="006578E4" w:rsidRPr="00300145" w:rsidRDefault="006578E4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2156AB7" w14:textId="703EBAF3" w:rsidR="006578E4" w:rsidRPr="00300145" w:rsidRDefault="006578E4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578E4" w:rsidRPr="00300145" w14:paraId="1FD12522" w14:textId="3AABDF9F" w:rsidTr="006578E4">
        <w:trPr>
          <w:trHeight w:val="416"/>
        </w:trPr>
        <w:tc>
          <w:tcPr>
            <w:tcW w:w="2601" w:type="dxa"/>
          </w:tcPr>
          <w:p w14:paraId="41AE9CF1" w14:textId="77777777" w:rsidR="006578E4" w:rsidRPr="00300145" w:rsidRDefault="006578E4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4355049B" w14:textId="7981B16E" w:rsidR="006578E4" w:rsidRPr="00300145" w:rsidRDefault="006578E4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5749E4" w14:textId="77777777" w:rsidR="006578E4" w:rsidRPr="00300145" w:rsidRDefault="006578E4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EBB63" w14:textId="77777777" w:rsidR="006578E4" w:rsidRPr="00300145" w:rsidRDefault="006578E4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578E4" w:rsidRPr="00300145" w14:paraId="0FED17F9" w14:textId="4057C2FF" w:rsidTr="006578E4">
        <w:trPr>
          <w:trHeight w:val="416"/>
        </w:trPr>
        <w:tc>
          <w:tcPr>
            <w:tcW w:w="2601" w:type="dxa"/>
          </w:tcPr>
          <w:p w14:paraId="358A4080" w14:textId="36A2148A" w:rsidR="006578E4" w:rsidRPr="00300145" w:rsidRDefault="006578E4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13D93C5B" w14:textId="045F50E6" w:rsidR="006578E4" w:rsidRPr="00300145" w:rsidRDefault="006578E4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795,605</w:t>
            </w:r>
          </w:p>
        </w:tc>
        <w:tc>
          <w:tcPr>
            <w:tcW w:w="270" w:type="dxa"/>
          </w:tcPr>
          <w:p w14:paraId="78CEE467" w14:textId="77777777" w:rsidR="006578E4" w:rsidRPr="00300145" w:rsidRDefault="006578E4" w:rsidP="009F1C04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7C64CFF" w14:textId="488A5F54" w:rsidR="006578E4" w:rsidRPr="00300145" w:rsidRDefault="006578E4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698,764</w:t>
            </w:r>
          </w:p>
        </w:tc>
        <w:tc>
          <w:tcPr>
            <w:tcW w:w="270" w:type="dxa"/>
          </w:tcPr>
          <w:p w14:paraId="34305A51" w14:textId="77777777" w:rsidR="006578E4" w:rsidRPr="00300145" w:rsidRDefault="006578E4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E7E1B1F" w14:textId="53BDA0CE" w:rsidR="006578E4" w:rsidRPr="00300145" w:rsidRDefault="00C02FD3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14:paraId="2EC7933B" w14:textId="77777777" w:rsidR="006578E4" w:rsidRDefault="006578E4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E07833" w14:textId="39252243" w:rsidR="006578E4" w:rsidRPr="00C02FD3" w:rsidRDefault="00C02FD3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02F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2,494,369</w:t>
            </w:r>
          </w:p>
        </w:tc>
      </w:tr>
      <w:tr w:rsidR="006578E4" w:rsidRPr="00300145" w14:paraId="7AACC3AF" w14:textId="1B6FDB8D" w:rsidTr="00CA3FAD">
        <w:trPr>
          <w:trHeight w:val="416"/>
        </w:trPr>
        <w:tc>
          <w:tcPr>
            <w:tcW w:w="2601" w:type="dxa"/>
          </w:tcPr>
          <w:p w14:paraId="15BD65AE" w14:textId="1BD90915" w:rsidR="006578E4" w:rsidRPr="00300145" w:rsidRDefault="006578E4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40" w:type="dxa"/>
          </w:tcPr>
          <w:p w14:paraId="1DF27CDC" w14:textId="21300BCD" w:rsidR="006578E4" w:rsidRPr="008A7AE2" w:rsidRDefault="006578E4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7A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(795,605)</w:t>
            </w:r>
          </w:p>
        </w:tc>
        <w:tc>
          <w:tcPr>
            <w:tcW w:w="270" w:type="dxa"/>
          </w:tcPr>
          <w:p w14:paraId="627893EB" w14:textId="77777777" w:rsidR="006578E4" w:rsidRPr="008A7AE2" w:rsidRDefault="006578E4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CFC5E3" w14:textId="1B6D1F5B" w:rsidR="006578E4" w:rsidRPr="00300145" w:rsidRDefault="006578E4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7A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7,488</w:t>
            </w:r>
          </w:p>
        </w:tc>
        <w:tc>
          <w:tcPr>
            <w:tcW w:w="270" w:type="dxa"/>
          </w:tcPr>
          <w:p w14:paraId="78810AA3" w14:textId="77777777" w:rsidR="006578E4" w:rsidRPr="00300145" w:rsidRDefault="006578E4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E3ABD0" w14:textId="2CCEDEE5" w:rsidR="006578E4" w:rsidRPr="008A7AE2" w:rsidRDefault="00C02FD3" w:rsidP="00C02FD3">
            <w:pPr>
              <w:spacing w:line="240" w:lineRule="atLeas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3C57DB" w14:textId="77777777" w:rsidR="006578E4" w:rsidRPr="008A7AE2" w:rsidRDefault="006578E4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D466B58" w14:textId="14FCE9DE" w:rsidR="006578E4" w:rsidRPr="00C02FD3" w:rsidRDefault="006578E4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2F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(788,117</w:t>
            </w:r>
            <w:r w:rsidR="00C02FD3" w:rsidRPr="00C02F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578E4" w:rsidRPr="00300145" w14:paraId="1CDCFF0E" w14:textId="0190E584" w:rsidTr="00CA3FAD">
        <w:trPr>
          <w:trHeight w:val="416"/>
        </w:trPr>
        <w:tc>
          <w:tcPr>
            <w:tcW w:w="2601" w:type="dxa"/>
          </w:tcPr>
          <w:p w14:paraId="4B266FD3" w14:textId="20B6EEC0" w:rsidR="006578E4" w:rsidRPr="00830578" w:rsidRDefault="00830578" w:rsidP="001B7388">
            <w:pPr>
              <w:spacing w:line="240" w:lineRule="auto"/>
              <w:ind w:left="241" w:right="72" w:hanging="2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38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จ่ายเพื่อชำระเงิน</w:t>
            </w:r>
            <w:r w:rsidR="001B738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B73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</w:t>
            </w:r>
            <w:r w:rsidR="001B738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CCE3B" w14:textId="34DD2A20" w:rsidR="006578E4" w:rsidRPr="008A7AE2" w:rsidRDefault="00C02FD3" w:rsidP="001B7388">
            <w:pPr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6A05DB0" w14:textId="77777777" w:rsidR="006578E4" w:rsidRPr="008A7AE2" w:rsidRDefault="006578E4" w:rsidP="001B7388">
            <w:pPr>
              <w:tabs>
                <w:tab w:val="decimal" w:pos="1490"/>
              </w:tabs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701E1" w14:textId="3844722E" w:rsidR="006578E4" w:rsidRPr="008A7AE2" w:rsidRDefault="00C02FD3" w:rsidP="001B7388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4FDF85" w14:textId="77777777" w:rsidR="006578E4" w:rsidRPr="00300145" w:rsidRDefault="006578E4" w:rsidP="001B7388">
            <w:pPr>
              <w:tabs>
                <w:tab w:val="decimal" w:pos="1490"/>
              </w:tabs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EAF6F" w14:textId="2F0EE4F2" w:rsidR="006578E4" w:rsidRPr="008A7AE2" w:rsidRDefault="00C02FD3" w:rsidP="001B7388">
            <w:pPr>
              <w:tabs>
                <w:tab w:val="decimal" w:pos="1220"/>
              </w:tabs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(142,857)</w:t>
            </w:r>
          </w:p>
        </w:tc>
        <w:tc>
          <w:tcPr>
            <w:tcW w:w="270" w:type="dxa"/>
            <w:vAlign w:val="bottom"/>
          </w:tcPr>
          <w:p w14:paraId="367C4886" w14:textId="77777777" w:rsidR="006578E4" w:rsidRPr="008A7AE2" w:rsidRDefault="006578E4" w:rsidP="001B7388">
            <w:pPr>
              <w:tabs>
                <w:tab w:val="decimal" w:pos="1220"/>
              </w:tabs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C1A490" w14:textId="0E6A9B4E" w:rsidR="006578E4" w:rsidRPr="00C02FD3" w:rsidRDefault="00C02FD3" w:rsidP="001B7388">
            <w:pPr>
              <w:tabs>
                <w:tab w:val="decimal" w:pos="1220"/>
              </w:tabs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2F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(142,857)</w:t>
            </w:r>
          </w:p>
        </w:tc>
      </w:tr>
      <w:tr w:rsidR="006578E4" w:rsidRPr="00300145" w14:paraId="38CFA197" w14:textId="55D2F736" w:rsidTr="00CA3FAD">
        <w:trPr>
          <w:trHeight w:val="416"/>
        </w:trPr>
        <w:tc>
          <w:tcPr>
            <w:tcW w:w="2601" w:type="dxa"/>
          </w:tcPr>
          <w:p w14:paraId="50DC0084" w14:textId="46736B53" w:rsidR="006578E4" w:rsidRPr="00300145" w:rsidRDefault="006578E4" w:rsidP="00B35A3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4B4186AC" w:rsidR="006578E4" w:rsidRPr="00300145" w:rsidRDefault="006578E4" w:rsidP="00CC1A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69713" w14:textId="77777777" w:rsidR="006578E4" w:rsidRPr="00300145" w:rsidRDefault="006578E4" w:rsidP="00B35A38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A9198" w14:textId="4FC68166" w:rsidR="006578E4" w:rsidRPr="00646061" w:rsidRDefault="006578E4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706,252</w:t>
            </w:r>
          </w:p>
        </w:tc>
        <w:tc>
          <w:tcPr>
            <w:tcW w:w="270" w:type="dxa"/>
          </w:tcPr>
          <w:p w14:paraId="5CF27510" w14:textId="77777777" w:rsidR="006578E4" w:rsidRPr="00300145" w:rsidRDefault="006578E4" w:rsidP="00B35A3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9D2860" w14:textId="3D5A6737" w:rsidR="006578E4" w:rsidRPr="00300145" w:rsidRDefault="00C02FD3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857,143</w:t>
            </w:r>
          </w:p>
        </w:tc>
        <w:tc>
          <w:tcPr>
            <w:tcW w:w="270" w:type="dxa"/>
          </w:tcPr>
          <w:p w14:paraId="1B894E15" w14:textId="77777777" w:rsidR="006578E4" w:rsidRDefault="006578E4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62C23A" w14:textId="4AAE99C9" w:rsidR="006578E4" w:rsidRPr="00C02FD3" w:rsidRDefault="00C02FD3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F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1,563,395</w:t>
            </w:r>
          </w:p>
        </w:tc>
      </w:tr>
    </w:tbl>
    <w:p w14:paraId="2FAFAA20" w14:textId="5D33B38A" w:rsidR="001039A0" w:rsidRDefault="001039A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237BADB2" w14:textId="364B0AD0" w:rsidR="001039A0" w:rsidRDefault="001039A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06B4AF4" w14:textId="3A44E2D0" w:rsidR="00C563B2" w:rsidRDefault="00C563B2" w:rsidP="00175593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หุ้นกู้</w:t>
      </w:r>
    </w:p>
    <w:p w14:paraId="2F9DAD87" w14:textId="77777777" w:rsidR="002E0DC5" w:rsidRPr="002E0DC5" w:rsidRDefault="002E0DC5" w:rsidP="002E0DC5">
      <w:pPr>
        <w:rPr>
          <w:lang w:val="en-US"/>
        </w:rPr>
      </w:pPr>
    </w:p>
    <w:p w14:paraId="3F6096DE" w14:textId="3FE86ADD" w:rsidR="001039A0" w:rsidRDefault="00A8188D" w:rsidP="00C563B2">
      <w:pPr>
        <w:pStyle w:val="Bo-C1Content"/>
        <w:ind w:right="-25"/>
        <w:rPr>
          <w:rFonts w:asciiTheme="majorBidi" w:hAnsiTheme="majorBidi" w:cstheme="majorBidi"/>
          <w:cs/>
        </w:rPr>
      </w:pPr>
      <w:r w:rsidRPr="00A8188D">
        <w:rPr>
          <w:rFonts w:asciiTheme="majorBidi" w:hAnsiTheme="majorBidi" w:cstheme="majorBidi"/>
          <w:cs/>
        </w:rPr>
        <w:t xml:space="preserve">ณ วันที่ </w:t>
      </w:r>
      <w:r w:rsidR="00175593">
        <w:rPr>
          <w:rFonts w:asciiTheme="majorBidi" w:hAnsiTheme="majorBidi" w:cstheme="majorBidi"/>
          <w:lang w:val="en-US"/>
        </w:rPr>
        <w:t xml:space="preserve">30 </w:t>
      </w:r>
      <w:r w:rsidR="00175593">
        <w:rPr>
          <w:rFonts w:asciiTheme="majorBidi" w:hAnsiTheme="majorBidi" w:cstheme="majorBidi" w:hint="cs"/>
          <w:cs/>
          <w:lang w:val="en-US"/>
        </w:rPr>
        <w:t>มิถุนายน</w:t>
      </w:r>
      <w:r w:rsidR="002C41C7" w:rsidRPr="002C41C7">
        <w:rPr>
          <w:rFonts w:asciiTheme="majorBidi" w:hAnsiTheme="majorBidi" w:cstheme="majorBidi"/>
          <w:cs/>
        </w:rPr>
        <w:t xml:space="preserve"> </w:t>
      </w:r>
      <w:r w:rsidR="002C41C7" w:rsidRPr="002C41C7">
        <w:rPr>
          <w:rFonts w:asciiTheme="majorBidi" w:hAnsiTheme="majorBidi" w:cstheme="majorBidi"/>
          <w:lang w:val="en-US"/>
        </w:rPr>
        <w:t>2569</w:t>
      </w:r>
      <w:r w:rsidR="00C563B2" w:rsidRPr="00A8188D">
        <w:rPr>
          <w:rFonts w:asciiTheme="majorBidi" w:hAnsiTheme="majorBidi" w:cstheme="majorBidi"/>
          <w:cs/>
        </w:rPr>
        <w:t xml:space="preserve"> กลุ่มบริษัท</w:t>
      </w:r>
      <w:r w:rsidR="00C563B2" w:rsidRPr="008C752E">
        <w:rPr>
          <w:rFonts w:asciiTheme="majorBidi" w:hAnsiTheme="majorBidi" w:cstheme="majorBidi"/>
          <w:cs/>
        </w:rPr>
        <w:t xml:space="preserve">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7C3F7F">
        <w:rPr>
          <w:rFonts w:asciiTheme="majorBidi" w:hAnsiTheme="majorBidi" w:cstheme="majorBidi"/>
          <w:lang w:val="en-US"/>
        </w:rPr>
        <w:t>3</w:t>
      </w:r>
      <w:r w:rsidR="00C563B2"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705C89" w:rsidRPr="008C752E">
        <w:rPr>
          <w:rFonts w:asciiTheme="majorBidi" w:hAnsiTheme="majorBidi" w:cstheme="majorBidi"/>
          <w:cs/>
        </w:rPr>
        <w:t xml:space="preserve"> </w:t>
      </w:r>
      <w:r w:rsidR="00F11E4F">
        <w:rPr>
          <w:rFonts w:asciiTheme="majorBidi" w:hAnsiTheme="majorBidi" w:cstheme="majorBidi"/>
          <w:lang w:val="en-US"/>
        </w:rPr>
        <w:t>80,246</w:t>
      </w:r>
      <w:r w:rsidR="00705C89" w:rsidRPr="008C752E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และ </w:t>
      </w:r>
      <w:r w:rsidR="00B22F71">
        <w:rPr>
          <w:rFonts w:asciiTheme="majorBidi" w:hAnsiTheme="majorBidi" w:cstheme="majorBidi"/>
          <w:lang w:val="en-US"/>
        </w:rPr>
        <w:t>52,423</w:t>
      </w:r>
      <w:r w:rsidR="00A141FC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="00C563B2" w:rsidRPr="008C752E">
        <w:rPr>
          <w:rFonts w:asciiTheme="majorBidi" w:hAnsiTheme="majorBidi" w:cstheme="majorBidi"/>
          <w:i/>
          <w:iCs/>
          <w:cs/>
        </w:rPr>
        <w:t>(</w:t>
      </w:r>
      <w:r w:rsidR="007C3F7F">
        <w:rPr>
          <w:rFonts w:asciiTheme="majorBidi" w:hAnsiTheme="majorBidi" w:cstheme="majorBidi"/>
          <w:i/>
          <w:iCs/>
          <w:lang w:val="en-US"/>
        </w:rPr>
        <w:t>31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7C3F7F">
        <w:rPr>
          <w:rFonts w:asciiTheme="majorBidi" w:hAnsiTheme="majorBidi" w:cstheme="majorBidi"/>
          <w:i/>
          <w:iCs/>
          <w:lang w:val="en-US"/>
        </w:rPr>
        <w:t>256</w:t>
      </w:r>
      <w:r w:rsidR="002C41C7">
        <w:rPr>
          <w:rFonts w:asciiTheme="majorBidi" w:hAnsiTheme="majorBidi" w:cstheme="majorBidi"/>
          <w:i/>
          <w:iCs/>
          <w:lang w:val="en-US"/>
        </w:rPr>
        <w:t>8</w:t>
      </w:r>
      <w:r w:rsidR="00C563B2"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</w:r>
      <w:r w:rsidR="00C041A2" w:rsidRPr="00C041A2">
        <w:rPr>
          <w:rFonts w:asciiTheme="majorBidi" w:hAnsiTheme="majorBidi" w:cstheme="majorBidi"/>
          <w:i/>
          <w:iCs/>
        </w:rPr>
        <w:t>79</w:t>
      </w:r>
      <w:r w:rsidR="00C041A2" w:rsidRPr="00C041A2">
        <w:rPr>
          <w:rFonts w:asciiTheme="majorBidi" w:hAnsiTheme="majorBidi" w:cstheme="majorBidi"/>
          <w:i/>
          <w:iCs/>
          <w:lang w:val="en-US"/>
        </w:rPr>
        <w:t>,</w:t>
      </w:r>
      <w:r w:rsidR="00C041A2" w:rsidRPr="00C041A2">
        <w:rPr>
          <w:rFonts w:asciiTheme="majorBidi" w:hAnsiTheme="majorBidi" w:cstheme="majorBidi"/>
          <w:i/>
          <w:iCs/>
        </w:rPr>
        <w:t>891</w:t>
      </w:r>
      <w:r w:rsidR="00AE68D6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460714" w:rsidRPr="00460714">
        <w:rPr>
          <w:rFonts w:asciiTheme="majorBidi" w:hAnsiTheme="majorBidi" w:cstheme="majorBidi"/>
          <w:i/>
          <w:iCs/>
        </w:rPr>
        <w:t>52</w:t>
      </w:r>
      <w:r w:rsidR="00460714" w:rsidRPr="00460714">
        <w:rPr>
          <w:rFonts w:asciiTheme="majorBidi" w:hAnsiTheme="majorBidi" w:cstheme="majorBidi"/>
          <w:i/>
          <w:iCs/>
          <w:lang w:val="en-US"/>
        </w:rPr>
        <w:t>,</w:t>
      </w:r>
      <w:r w:rsidR="00460714" w:rsidRPr="00460714">
        <w:rPr>
          <w:rFonts w:asciiTheme="majorBidi" w:hAnsiTheme="majorBidi" w:cstheme="majorBidi"/>
          <w:i/>
          <w:iCs/>
        </w:rPr>
        <w:t>423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C563B2" w:rsidRPr="008C752E">
        <w:rPr>
          <w:rFonts w:asciiTheme="majorBidi" w:hAnsiTheme="majorBidi" w:cstheme="majorBidi"/>
          <w:cs/>
        </w:rPr>
        <w:t xml:space="preserve"> ดังนี้</w:t>
      </w:r>
    </w:p>
    <w:p w14:paraId="40A59B72" w14:textId="24DD7F80" w:rsidR="001039A0" w:rsidRDefault="001039A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3"/>
        <w:gridCol w:w="270"/>
        <w:gridCol w:w="1080"/>
        <w:gridCol w:w="1080"/>
        <w:gridCol w:w="1350"/>
      </w:tblGrid>
      <w:tr w:rsidR="00506746" w:rsidRPr="00ED11C5" w14:paraId="1CBE10B3" w14:textId="77777777" w:rsidTr="0005318A">
        <w:trPr>
          <w:tblHeader/>
        </w:trPr>
        <w:tc>
          <w:tcPr>
            <w:tcW w:w="1440" w:type="dxa"/>
          </w:tcPr>
          <w:p w14:paraId="189B6FAE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3" w:type="dxa"/>
            <w:gridSpan w:val="9"/>
          </w:tcPr>
          <w:p w14:paraId="1E1813D8" w14:textId="77777777" w:rsidR="00506746" w:rsidRPr="00ED11C5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6746" w:rsidRPr="00ED11C5" w14:paraId="02C17EE3" w14:textId="77777777" w:rsidTr="0005318A">
        <w:trPr>
          <w:tblHeader/>
        </w:trPr>
        <w:tc>
          <w:tcPr>
            <w:tcW w:w="1440" w:type="dxa"/>
          </w:tcPr>
          <w:p w14:paraId="4293649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2B86CC39" w14:textId="51BA140E" w:rsidR="00506746" w:rsidRPr="00ED11C5" w:rsidRDefault="00175593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460714" w:rsidRPr="004607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270" w:type="dxa"/>
          </w:tcPr>
          <w:p w14:paraId="6D55789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009A3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29FE6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10E8D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1C1D8091" w14:textId="77777777" w:rsidTr="000344DC">
        <w:trPr>
          <w:tblHeader/>
        </w:trPr>
        <w:tc>
          <w:tcPr>
            <w:tcW w:w="1440" w:type="dxa"/>
            <w:vAlign w:val="bottom"/>
          </w:tcPr>
          <w:p w14:paraId="542D8AD4" w14:textId="673A0A27" w:rsidR="00506746" w:rsidRPr="00ED11C5" w:rsidRDefault="008C40E4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7233C1F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0547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7FDAB4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79A085A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334C3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0025B6" w14:textId="00660DC5" w:rsidR="00506746" w:rsidRPr="00ED11C5" w:rsidRDefault="008C40E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อายุหุ้นกู้</w:t>
            </w:r>
          </w:p>
        </w:tc>
        <w:tc>
          <w:tcPr>
            <w:tcW w:w="1350" w:type="dxa"/>
            <w:vAlign w:val="bottom"/>
          </w:tcPr>
          <w:p w14:paraId="6DB38C62" w14:textId="4D5B45B8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2EB2F533" w14:textId="77777777" w:rsidTr="0005318A">
        <w:trPr>
          <w:tblHeader/>
        </w:trPr>
        <w:tc>
          <w:tcPr>
            <w:tcW w:w="1440" w:type="dxa"/>
          </w:tcPr>
          <w:p w14:paraId="32DA02FC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70B13BE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5A5352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8172C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061E2D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D724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D5636" w:rsidRPr="00ED11C5" w14:paraId="3B8D019A" w14:textId="77777777" w:rsidTr="000016D7">
        <w:tc>
          <w:tcPr>
            <w:tcW w:w="1440" w:type="dxa"/>
          </w:tcPr>
          <w:p w14:paraId="3990AC9E" w14:textId="36A68279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7E3AF00D" w14:textId="447A56F9" w:rsidR="008D5636" w:rsidRPr="00BD1667" w:rsidRDefault="008D5636" w:rsidP="008D5636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36182DF1" w14:textId="77777777" w:rsidR="008D5636" w:rsidRPr="00BD1667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A73CE8" w14:textId="5B35FE02" w:rsidR="008D5636" w:rsidRPr="00BD1667" w:rsidRDefault="008D5636" w:rsidP="008D5636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D87FA0" w14:textId="77777777" w:rsidR="008D5636" w:rsidRPr="00BD1667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66A4F3D1" w14:textId="4DCDC753" w:rsidR="008D5636" w:rsidRPr="00BD1667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12A78D5" w14:textId="77777777" w:rsidR="008D5636" w:rsidRPr="00BD1667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6A7067" w14:textId="4B3BD4B2" w:rsidR="008D5636" w:rsidRPr="00BD1667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4F66DDE8" w14:textId="2200FC06" w:rsidR="008D5636" w:rsidRPr="00BD1667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85BF9DA" w14:textId="07E14745" w:rsidR="008D5636" w:rsidRPr="00BD1667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D5636" w:rsidRPr="00ED11C5" w14:paraId="3E290A3F" w14:textId="77777777" w:rsidTr="000016D7">
        <w:tc>
          <w:tcPr>
            <w:tcW w:w="1440" w:type="dxa"/>
          </w:tcPr>
          <w:p w14:paraId="02380105" w14:textId="0FC314D3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</w:tcPr>
          <w:p w14:paraId="398BD636" w14:textId="7EDFECD4" w:rsidR="008D5636" w:rsidRPr="00CF4DFC" w:rsidRDefault="00DC3C2E" w:rsidP="00DC3C2E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44A5B4B4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24123B21" w14:textId="22BA120F" w:rsidR="008D5636" w:rsidRPr="00731F50" w:rsidRDefault="00DC3C2E" w:rsidP="00DC3C2E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731D61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5D3AFB83" w14:textId="6A648FE5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3ACFB24C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CF7E20E" w14:textId="020DA217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5CA801C2" w14:textId="5644F5CD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3458650A" w14:textId="30A6EA33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E744F1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D5636" w:rsidRPr="00ED11C5" w14:paraId="1C830A53" w14:textId="77777777" w:rsidTr="00470670">
        <w:tc>
          <w:tcPr>
            <w:tcW w:w="1440" w:type="dxa"/>
          </w:tcPr>
          <w:p w14:paraId="477AF604" w14:textId="601E0378" w:rsidR="008D5636" w:rsidRPr="00470670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6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1/2565</w:t>
            </w:r>
          </w:p>
        </w:tc>
        <w:tc>
          <w:tcPr>
            <w:tcW w:w="1350" w:type="dxa"/>
          </w:tcPr>
          <w:p w14:paraId="533CDD34" w14:textId="2BA6597A" w:rsidR="008D5636" w:rsidRPr="00470670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6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FF075A" w14:textId="77777777" w:rsidR="008D5636" w:rsidRPr="00470670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2CA0461" w14:textId="6323928C" w:rsidR="008D5636" w:rsidRPr="0047067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6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70" w:type="dxa"/>
          </w:tcPr>
          <w:p w14:paraId="0B16BA4F" w14:textId="77777777" w:rsidR="008D5636" w:rsidRPr="00470670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01F61D9A" w14:textId="2EF12EBE" w:rsidR="008D5636" w:rsidRPr="0047067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6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70" w:type="dxa"/>
          </w:tcPr>
          <w:p w14:paraId="59DA5990" w14:textId="77777777" w:rsidR="008D5636" w:rsidRPr="00470670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8AAC122" w14:textId="46389854" w:rsidR="008D5636" w:rsidRPr="00470670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6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1080" w:type="dxa"/>
          </w:tcPr>
          <w:p w14:paraId="39BFFB56" w14:textId="519B1EF0" w:rsidR="008D5636" w:rsidRPr="00470670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6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706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1519DEBF" w14:textId="7D13CA38" w:rsidR="008D5636" w:rsidRPr="00470670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06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4706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4706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8D5636" w:rsidRPr="00ED11C5" w14:paraId="44A6A537" w14:textId="77777777" w:rsidTr="000016D7">
        <w:tc>
          <w:tcPr>
            <w:tcW w:w="1440" w:type="dxa"/>
          </w:tcPr>
          <w:p w14:paraId="6A2FC9D2" w14:textId="688A8F67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465E7BEB" w14:textId="27C36062" w:rsidR="008D5636" w:rsidRPr="00CF4DFC" w:rsidRDefault="008D5636" w:rsidP="008D5636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31C4BF2A" w14:textId="3AD93902" w:rsidR="008D5636" w:rsidRPr="00CE40ED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63E66B19" w14:textId="66B9EA3C" w:rsidR="008D5636" w:rsidRPr="00731F50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9A78ACE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B84C9D1" w14:textId="759AEDBC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403F2D9E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2C5E64E" w14:textId="410EE300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0D212B5C" w14:textId="0220D14A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4C8926E9" w14:textId="3506E9AC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8D5636" w:rsidRPr="00ED11C5" w14:paraId="7B98D864" w14:textId="77777777" w:rsidTr="000016D7">
        <w:tc>
          <w:tcPr>
            <w:tcW w:w="1440" w:type="dxa"/>
          </w:tcPr>
          <w:p w14:paraId="17BFEB04" w14:textId="7DB7D897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38A7A8DC" w14:textId="0D5558E3" w:rsidR="008D5636" w:rsidRPr="00CF4DFC" w:rsidRDefault="008D5636" w:rsidP="008D5636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1305C070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EB44B39" w14:textId="055BF6C9" w:rsidR="008D5636" w:rsidRPr="00731F50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B6AEEF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0C61EFE1" w14:textId="539F46C6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243C312E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4376C28" w14:textId="75383910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D3D0815" w14:textId="4A8FE35C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396BE765" w14:textId="22E6D794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8D5636" w:rsidRPr="00ED11C5" w14:paraId="1EC145BC" w14:textId="77777777" w:rsidTr="000016D7">
        <w:tc>
          <w:tcPr>
            <w:tcW w:w="1440" w:type="dxa"/>
          </w:tcPr>
          <w:p w14:paraId="31AD8F5B" w14:textId="5A779205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</w:tcPr>
          <w:p w14:paraId="6A616E79" w14:textId="1E3FA24E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D7FEAF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17525A8A" w14:textId="34174194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4D68273D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FB63776" w14:textId="206AEEFA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7C7A7DB5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3592C7" w14:textId="628C193A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C4C7FE2" w14:textId="1D887610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7DD2E5A7" w14:textId="627A98AD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8D5636" w:rsidRPr="00ED11C5" w14:paraId="0F1AE456" w14:textId="77777777" w:rsidTr="000016D7">
        <w:tc>
          <w:tcPr>
            <w:tcW w:w="1440" w:type="dxa"/>
          </w:tcPr>
          <w:p w14:paraId="0B733BC8" w14:textId="7236C8AA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5EC91489" w14:textId="0A4259C3" w:rsidR="008D5636" w:rsidRPr="00CF4DFC" w:rsidRDefault="008D5636" w:rsidP="008D5636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70" w:type="dxa"/>
          </w:tcPr>
          <w:p w14:paraId="6325C467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AEC8E31" w14:textId="7B3BAC52" w:rsidR="008D5636" w:rsidRPr="00731F50" w:rsidRDefault="008D5636" w:rsidP="008D5636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17C16C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A641AFC" w14:textId="415EA684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70" w:type="dxa"/>
          </w:tcPr>
          <w:p w14:paraId="7D6C0BB6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50A40FA" w14:textId="19884733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656B7409" w14:textId="0093DCBF" w:rsidR="008D5636" w:rsidRPr="008A4ED8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A4E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8A4E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664F6678" w14:textId="578664B0" w:rsidR="008D5636" w:rsidRPr="008A4ED8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8A4E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8D5636" w:rsidRPr="00ED11C5" w14:paraId="6D6DF869" w14:textId="77777777" w:rsidTr="000016D7">
        <w:tc>
          <w:tcPr>
            <w:tcW w:w="1440" w:type="dxa"/>
          </w:tcPr>
          <w:p w14:paraId="3C8B1A1B" w14:textId="1E9994AE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3F755A6C" w14:textId="2E7A55FF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1AA832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DB33A2A" w14:textId="3B4EB2A9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70" w:type="dxa"/>
          </w:tcPr>
          <w:p w14:paraId="3FCB3958" w14:textId="3976158B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7263C7DF" w14:textId="6726EA8C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70" w:type="dxa"/>
          </w:tcPr>
          <w:p w14:paraId="78F7AD38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0BD3D3F" w14:textId="6E32FCB8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</w:tcPr>
          <w:p w14:paraId="06E37621" w14:textId="2423ED83" w:rsidR="008D5636" w:rsidRPr="008A4ED8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8A4E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5F37741A" w14:textId="403BE804" w:rsidR="008D5636" w:rsidRPr="008A4ED8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8A4E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8D5636" w:rsidRPr="00ED11C5" w14:paraId="1A30494B" w14:textId="77777777" w:rsidTr="000016D7">
        <w:tc>
          <w:tcPr>
            <w:tcW w:w="1440" w:type="dxa"/>
          </w:tcPr>
          <w:p w14:paraId="2E6E1D7A" w14:textId="5BA8B110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/2566</w:t>
            </w:r>
          </w:p>
        </w:tc>
        <w:tc>
          <w:tcPr>
            <w:tcW w:w="1350" w:type="dxa"/>
          </w:tcPr>
          <w:p w14:paraId="516D8E63" w14:textId="2641EE68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2FC473A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3455F0D" w14:textId="5528D463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75C4D9E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1B1A5C59" w14:textId="5B00D978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5D5593C7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7132424" w14:textId="57F6946E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45E53AA" w14:textId="5E826F1C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1BC91BF" w14:textId="0A5E5F41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8D5636" w:rsidRPr="00ED11C5" w14:paraId="4EB4EFC1" w14:textId="77777777" w:rsidTr="000016D7">
        <w:tc>
          <w:tcPr>
            <w:tcW w:w="1440" w:type="dxa"/>
          </w:tcPr>
          <w:p w14:paraId="10FC997A" w14:textId="737192C9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</w:tcPr>
          <w:p w14:paraId="4598A327" w14:textId="4A63CC4B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BB7F41A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2B1C3043" w14:textId="1A68AF63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70" w:type="dxa"/>
          </w:tcPr>
          <w:p w14:paraId="73743142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B92B6A6" w14:textId="4AA3BDEA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70" w:type="dxa"/>
          </w:tcPr>
          <w:p w14:paraId="5675D9F1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36D203" w14:textId="189C2DFB" w:rsidR="008D5636" w:rsidRPr="008A4ED8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1080" w:type="dxa"/>
          </w:tcPr>
          <w:p w14:paraId="0C23804E" w14:textId="56BA25DE" w:rsidR="008D5636" w:rsidRPr="008A4ED8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A4E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8A4E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8FDE131" w14:textId="79865906" w:rsidR="008D5636" w:rsidRPr="008A4ED8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8A4E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8A4E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8D5636" w:rsidRPr="00ED11C5" w14:paraId="2005E61D" w14:textId="77777777" w:rsidTr="000016D7">
        <w:tc>
          <w:tcPr>
            <w:tcW w:w="1440" w:type="dxa"/>
          </w:tcPr>
          <w:p w14:paraId="5F78E490" w14:textId="10F403AE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3BE5533C" w14:textId="7DCC3F59" w:rsidR="008D5636" w:rsidRPr="00CF4DFC" w:rsidRDefault="008A4ED8" w:rsidP="008A4ED8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67B7065A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737B9790" w14:textId="6F201A07" w:rsidR="008D5636" w:rsidRPr="00731F50" w:rsidRDefault="008A4ED8" w:rsidP="008A4ED8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7726C97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BBCD1AC" w14:textId="06B99460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05C46DC8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BB45145" w14:textId="633E6762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F9EA613" w14:textId="64C2DF16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55F0DB" w14:textId="7DC54FA4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8D5636" w:rsidRPr="00ED11C5" w14:paraId="3B918A72" w14:textId="77777777" w:rsidTr="000016D7">
        <w:tc>
          <w:tcPr>
            <w:tcW w:w="1440" w:type="dxa"/>
          </w:tcPr>
          <w:p w14:paraId="12643EFA" w14:textId="32171142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2AD0BB77" w14:textId="52736AAB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4B48904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CF92E8D" w14:textId="21406812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3E7BB7BB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B4458FA" w14:textId="187DDC9A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781632B4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6A412F6" w14:textId="1734BF91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5F782CAD" w14:textId="59B3AD4D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2056C35D" w14:textId="7F059334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8D5636" w:rsidRPr="00ED11C5" w14:paraId="48336B5C" w14:textId="77777777" w:rsidTr="000016D7">
        <w:tc>
          <w:tcPr>
            <w:tcW w:w="1440" w:type="dxa"/>
          </w:tcPr>
          <w:p w14:paraId="569B4584" w14:textId="0F931E6E" w:rsidR="008D5636" w:rsidRPr="00ED11C5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1/2567</w:t>
            </w:r>
          </w:p>
        </w:tc>
        <w:tc>
          <w:tcPr>
            <w:tcW w:w="1350" w:type="dxa"/>
          </w:tcPr>
          <w:p w14:paraId="1DC6D004" w14:textId="30D00B3F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F26F4FA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4911E9F" w14:textId="3EE532A9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0E5080B9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166ED35" w14:textId="2F84BC7D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4A6E658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1DF7A83" w14:textId="118BEF96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656BC46F" w14:textId="5E5CD843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25BD626" w14:textId="03405C87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8D5636" w:rsidRPr="00ED11C5" w14:paraId="5D2F100B" w14:textId="77777777" w:rsidTr="000016D7">
        <w:tc>
          <w:tcPr>
            <w:tcW w:w="1440" w:type="dxa"/>
          </w:tcPr>
          <w:p w14:paraId="3093DA45" w14:textId="0E9D54F8" w:rsidR="008D5636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2/2567</w:t>
            </w:r>
          </w:p>
        </w:tc>
        <w:tc>
          <w:tcPr>
            <w:tcW w:w="1350" w:type="dxa"/>
          </w:tcPr>
          <w:p w14:paraId="332946E2" w14:textId="384C43A8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912052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791C9EC" w14:textId="79D5591B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3EFC3E4C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6DEEC219" w14:textId="123FD843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B9926C6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D717723" w14:textId="3B48EFE9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44F44145" w14:textId="4F9DD38E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978DFD0" w14:textId="2FEF2BD5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8D5636" w:rsidRPr="00ED11C5" w14:paraId="6BC636E9" w14:textId="77777777" w:rsidTr="000016D7">
        <w:tc>
          <w:tcPr>
            <w:tcW w:w="1440" w:type="dxa"/>
          </w:tcPr>
          <w:p w14:paraId="43725345" w14:textId="68C59988" w:rsidR="008D5636" w:rsidRPr="00467DCF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7D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1/2567 </w:t>
            </w:r>
            <w:r w:rsidRPr="00467D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467D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13F163E6" w14:textId="60CC60B7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921C43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6530889" w14:textId="08C8473D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2A7B5393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58420624" w14:textId="36583571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77F287D0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2E51369E" w14:textId="26527F76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080" w:type="dxa"/>
          </w:tcPr>
          <w:p w14:paraId="7CA90F35" w14:textId="5FD7CE8D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CB94CDA" w14:textId="3B712204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8D5636" w:rsidRPr="00ED11C5" w14:paraId="73E1F1EC" w14:textId="77777777" w:rsidTr="000016D7">
        <w:tc>
          <w:tcPr>
            <w:tcW w:w="1440" w:type="dxa"/>
          </w:tcPr>
          <w:p w14:paraId="322C7225" w14:textId="51F64B60" w:rsidR="008D5636" w:rsidRPr="00467DCF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7D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1/2567 </w:t>
            </w:r>
            <w:r w:rsidRPr="00467DC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467D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6E23CDB4" w14:textId="1BA740C6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E97718B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2EBC4C7" w14:textId="0661AE54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69E8D3B1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40E1F7E" w14:textId="7107053E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4CDAF7B8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75E2A9C" w14:textId="488ED4B5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42955134" w14:textId="30B7BBC9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75590A02" w14:textId="7BAA628E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8D5636" w:rsidRPr="00ED11C5" w14:paraId="61C53182" w14:textId="77777777" w:rsidTr="000016D7">
        <w:tc>
          <w:tcPr>
            <w:tcW w:w="1440" w:type="dxa"/>
          </w:tcPr>
          <w:p w14:paraId="606E44B8" w14:textId="0EF64C60" w:rsidR="008D5636" w:rsidRPr="00467DCF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7D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1/2568</w:t>
            </w:r>
          </w:p>
        </w:tc>
        <w:tc>
          <w:tcPr>
            <w:tcW w:w="1350" w:type="dxa"/>
          </w:tcPr>
          <w:p w14:paraId="014F288E" w14:textId="7A6C9BCE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D37DAA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088D7CC" w14:textId="6C6984B6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CCB87C6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17248888" w14:textId="35610985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6F967576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7A252893" w14:textId="7D9B09A6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7E928137" w14:textId="71E51B5E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557417E3" w14:textId="67DC1ADC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8D5636" w:rsidRPr="00ED11C5" w14:paraId="513D47DA" w14:textId="77777777" w:rsidTr="000016D7">
        <w:tc>
          <w:tcPr>
            <w:tcW w:w="1440" w:type="dxa"/>
          </w:tcPr>
          <w:p w14:paraId="6602E5EB" w14:textId="411DAA9A" w:rsidR="008D5636" w:rsidRPr="00467DCF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7D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2/2568</w:t>
            </w:r>
          </w:p>
        </w:tc>
        <w:tc>
          <w:tcPr>
            <w:tcW w:w="1350" w:type="dxa"/>
          </w:tcPr>
          <w:p w14:paraId="183B4582" w14:textId="33A230A9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E65D9A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04A19A77" w14:textId="27151CCD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46AF7F94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55BE1B05" w14:textId="66B6FFAB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91F68E1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5076651" w14:textId="2218C834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47ECFE87" w14:textId="598834D8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9ED575C" w14:textId="11CB00BC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8D5636" w:rsidRPr="00ED11C5" w14:paraId="35DFBDAD" w14:textId="77777777" w:rsidTr="000016D7">
        <w:tc>
          <w:tcPr>
            <w:tcW w:w="1440" w:type="dxa"/>
          </w:tcPr>
          <w:p w14:paraId="02951305" w14:textId="3DFAE38C" w:rsidR="008D5636" w:rsidRPr="00467DCF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7D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3/2568</w:t>
            </w:r>
          </w:p>
        </w:tc>
        <w:tc>
          <w:tcPr>
            <w:tcW w:w="1350" w:type="dxa"/>
          </w:tcPr>
          <w:p w14:paraId="2C0752BA" w14:textId="7031A2ED" w:rsidR="008D5636" w:rsidRPr="00CF4DFC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FFD6DFC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287120CF" w14:textId="6FFEA07D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3,400,000</w:t>
            </w:r>
          </w:p>
        </w:tc>
        <w:tc>
          <w:tcPr>
            <w:tcW w:w="270" w:type="dxa"/>
          </w:tcPr>
          <w:p w14:paraId="17046AE3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1F853718" w14:textId="157B207C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3,400,000</w:t>
            </w:r>
          </w:p>
        </w:tc>
        <w:tc>
          <w:tcPr>
            <w:tcW w:w="270" w:type="dxa"/>
          </w:tcPr>
          <w:p w14:paraId="549F6923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914041" w14:textId="7D683828" w:rsidR="008D5636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4.30</w:t>
            </w:r>
          </w:p>
        </w:tc>
        <w:tc>
          <w:tcPr>
            <w:tcW w:w="1080" w:type="dxa"/>
          </w:tcPr>
          <w:p w14:paraId="195ABD9B" w14:textId="0E275C70" w:rsidR="008D5636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49289B6F" w14:textId="6A93E732" w:rsidR="008D5636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8D5636" w:rsidRPr="00ED11C5" w14:paraId="196FB2B6" w14:textId="77777777" w:rsidTr="000016D7">
        <w:tc>
          <w:tcPr>
            <w:tcW w:w="1440" w:type="dxa"/>
          </w:tcPr>
          <w:p w14:paraId="58A943CD" w14:textId="29F8DAC5" w:rsidR="008D5636" w:rsidRPr="00467DCF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7D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1/2568</w:t>
            </w:r>
          </w:p>
        </w:tc>
        <w:tc>
          <w:tcPr>
            <w:tcW w:w="1350" w:type="dxa"/>
          </w:tcPr>
          <w:p w14:paraId="709AEF6A" w14:textId="3B444EA4" w:rsidR="008D5636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2DFB93C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BD1F2DC" w14:textId="165FC835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2,000,000</w:t>
            </w:r>
          </w:p>
        </w:tc>
        <w:tc>
          <w:tcPr>
            <w:tcW w:w="270" w:type="dxa"/>
          </w:tcPr>
          <w:p w14:paraId="205EC761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6F139C77" w14:textId="2F99F4F6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2,000,000</w:t>
            </w:r>
          </w:p>
        </w:tc>
        <w:tc>
          <w:tcPr>
            <w:tcW w:w="270" w:type="dxa"/>
          </w:tcPr>
          <w:p w14:paraId="5E668554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1E15CA59" w14:textId="1952D293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4.20</w:t>
            </w:r>
          </w:p>
        </w:tc>
        <w:tc>
          <w:tcPr>
            <w:tcW w:w="1080" w:type="dxa"/>
          </w:tcPr>
          <w:p w14:paraId="45008236" w14:textId="621A2D7D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F902F34" w14:textId="610AA5E7" w:rsidR="008D5636" w:rsidRPr="004A3C8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26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8D5636" w:rsidRPr="00ED11C5" w14:paraId="1A3E7009" w14:textId="77777777" w:rsidTr="000016D7">
        <w:tc>
          <w:tcPr>
            <w:tcW w:w="1440" w:type="dxa"/>
          </w:tcPr>
          <w:p w14:paraId="2D1EAAE8" w14:textId="52258360" w:rsidR="008D5636" w:rsidRPr="00467DCF" w:rsidRDefault="008D5636" w:rsidP="008D563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7D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1/2569</w:t>
            </w:r>
          </w:p>
        </w:tc>
        <w:tc>
          <w:tcPr>
            <w:tcW w:w="1350" w:type="dxa"/>
          </w:tcPr>
          <w:p w14:paraId="0C8F478C" w14:textId="4689BCD3" w:rsidR="008D5636" w:rsidRDefault="008D5636" w:rsidP="008D563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FB8815A" w14:textId="77777777" w:rsidR="008D5636" w:rsidRPr="007F655A" w:rsidRDefault="008D5636" w:rsidP="008D5636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14473C14" w14:textId="73906933" w:rsidR="008D5636" w:rsidRPr="00731F50" w:rsidRDefault="008D5636" w:rsidP="008D563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4,500,000</w:t>
            </w:r>
          </w:p>
        </w:tc>
        <w:tc>
          <w:tcPr>
            <w:tcW w:w="270" w:type="dxa"/>
          </w:tcPr>
          <w:p w14:paraId="0BD891C7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0E5D2FDA" w14:textId="405758E2" w:rsidR="008D5636" w:rsidRPr="009432E0" w:rsidRDefault="008D5636" w:rsidP="008D563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4,500,000</w:t>
            </w:r>
          </w:p>
        </w:tc>
        <w:tc>
          <w:tcPr>
            <w:tcW w:w="270" w:type="dxa"/>
          </w:tcPr>
          <w:p w14:paraId="28016649" w14:textId="77777777" w:rsidR="008D5636" w:rsidRPr="007F655A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8BDB8D0" w14:textId="020112E7" w:rsidR="008D5636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1080" w:type="dxa"/>
          </w:tcPr>
          <w:p w14:paraId="0167E98B" w14:textId="18F96487" w:rsidR="008D5636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0A773525" w14:textId="7F65EA47" w:rsidR="008D5636" w:rsidRDefault="008D5636" w:rsidP="008D56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467DCF" w:rsidRPr="00ED11C5" w14:paraId="74682EE4" w14:textId="77777777" w:rsidTr="000016D7">
        <w:tc>
          <w:tcPr>
            <w:tcW w:w="1440" w:type="dxa"/>
          </w:tcPr>
          <w:p w14:paraId="7ECAC952" w14:textId="4AD66419" w:rsidR="00467DCF" w:rsidRPr="00467DCF" w:rsidRDefault="00467DCF" w:rsidP="00467DC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1/2569</w:t>
            </w:r>
          </w:p>
        </w:tc>
        <w:tc>
          <w:tcPr>
            <w:tcW w:w="1350" w:type="dxa"/>
          </w:tcPr>
          <w:p w14:paraId="449A50DD" w14:textId="4F9F8D0B" w:rsidR="00467DCF" w:rsidRDefault="00467DCF" w:rsidP="00467DC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F1D14B6" w14:textId="77777777" w:rsidR="00467DCF" w:rsidRPr="007F655A" w:rsidRDefault="00467DCF" w:rsidP="00467DCF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9B06F92" w14:textId="3DC11E29" w:rsidR="00467DCF" w:rsidRDefault="00467DCF" w:rsidP="00467DCF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10B50BC9" w14:textId="77777777" w:rsidR="00467DCF" w:rsidRPr="007F655A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0C91C609" w14:textId="69258CB6" w:rsidR="00467DCF" w:rsidRDefault="00467DCF" w:rsidP="00467DCF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4F66FA98" w14:textId="77777777" w:rsidR="00467DCF" w:rsidRPr="007F655A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CA88351" w14:textId="67FCAC49" w:rsidR="00467DCF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3.85</w:t>
            </w:r>
          </w:p>
        </w:tc>
        <w:tc>
          <w:tcPr>
            <w:tcW w:w="1080" w:type="dxa"/>
          </w:tcPr>
          <w:p w14:paraId="27C29C0F" w14:textId="636A5352" w:rsidR="00467DCF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6FE9B8EC" w14:textId="010B52B9" w:rsidR="00467DCF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467DCF" w:rsidRPr="00ED11C5" w14:paraId="6D38FD82" w14:textId="77777777" w:rsidTr="000016D7">
        <w:tc>
          <w:tcPr>
            <w:tcW w:w="1440" w:type="dxa"/>
          </w:tcPr>
          <w:p w14:paraId="2715C6D2" w14:textId="07F4BB2F" w:rsidR="00467DCF" w:rsidRPr="007E165E" w:rsidRDefault="00467DCF" w:rsidP="00467DC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16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791F77" w14:textId="4E2F302D" w:rsidR="00467DCF" w:rsidRPr="007E165E" w:rsidRDefault="00467DCF" w:rsidP="00467DCF">
            <w:pPr>
              <w:tabs>
                <w:tab w:val="left" w:pos="1091"/>
              </w:tabs>
              <w:spacing w:line="240" w:lineRule="atLeast"/>
              <w:ind w:left="-92" w:right="-4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16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18,445,800</w:t>
            </w:r>
          </w:p>
        </w:tc>
        <w:tc>
          <w:tcPr>
            <w:tcW w:w="270" w:type="dxa"/>
          </w:tcPr>
          <w:p w14:paraId="06B8BC0D" w14:textId="77777777" w:rsidR="00467DCF" w:rsidRPr="007E165E" w:rsidRDefault="00467DCF" w:rsidP="00467DCF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12EB74" w14:textId="1964E198" w:rsidR="00467DCF" w:rsidRPr="007E165E" w:rsidRDefault="00467DCF" w:rsidP="00467DCF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16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61,840,600</w:t>
            </w:r>
          </w:p>
        </w:tc>
        <w:tc>
          <w:tcPr>
            <w:tcW w:w="270" w:type="dxa"/>
          </w:tcPr>
          <w:p w14:paraId="08DFABD8" w14:textId="77777777" w:rsidR="00467DCF" w:rsidRPr="007E165E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7D023C3" w14:textId="2480C1CF" w:rsidR="00467DCF" w:rsidRPr="007E165E" w:rsidRDefault="00467DCF" w:rsidP="00467DCF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16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80,286,400</w:t>
            </w:r>
          </w:p>
        </w:tc>
        <w:tc>
          <w:tcPr>
            <w:tcW w:w="270" w:type="dxa"/>
          </w:tcPr>
          <w:p w14:paraId="56F89C59" w14:textId="77777777" w:rsidR="00467DCF" w:rsidRPr="00911C0E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A92D821" w14:textId="37FC6494" w:rsidR="00467DCF" w:rsidRPr="007E165E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E7A1CA5" w14:textId="68AB4127" w:rsidR="00467DCF" w:rsidRPr="007E165E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</w:tcPr>
          <w:p w14:paraId="7DA99152" w14:textId="0CEF68A3" w:rsidR="00467DCF" w:rsidRPr="007E165E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67DCF" w:rsidRPr="00ED11C5" w14:paraId="759CB33B" w14:textId="77777777" w:rsidTr="00504526">
        <w:tc>
          <w:tcPr>
            <w:tcW w:w="1440" w:type="dxa"/>
          </w:tcPr>
          <w:p w14:paraId="16D5B5DC" w14:textId="7654DDD5" w:rsidR="00467DCF" w:rsidRPr="00ED11C5" w:rsidRDefault="00467DCF" w:rsidP="00467DC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AE7F6F" w14:textId="77777777" w:rsidR="00467DCF" w:rsidRPr="00ED11C5" w:rsidRDefault="00467DCF" w:rsidP="00467DCF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45B75E2" w14:textId="77777777" w:rsidR="00467DCF" w:rsidRPr="00ED11C5" w:rsidRDefault="00467DCF" w:rsidP="00467DCF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C60730" w14:textId="77777777" w:rsidR="00467DCF" w:rsidRPr="00ED11C5" w:rsidRDefault="00467DCF" w:rsidP="00467DCF">
            <w:pPr>
              <w:tabs>
                <w:tab w:val="decimal" w:pos="791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0E9D19" w14:textId="77777777" w:rsidR="00467DCF" w:rsidRPr="00ED11C5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EAD87B3" w14:textId="77777777" w:rsidR="00467DCF" w:rsidRPr="00ED11C5" w:rsidRDefault="00467DCF" w:rsidP="00467DCF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3B99AC" w14:textId="77777777" w:rsidR="00467DCF" w:rsidRPr="00ED11C5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3832571" w14:textId="77777777" w:rsidR="00467DCF" w:rsidRPr="00ED11C5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9401E3E" w14:textId="77777777" w:rsidR="00467DCF" w:rsidRPr="00ED11C5" w:rsidRDefault="00467DCF" w:rsidP="00467DC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3BD50139" w14:textId="77777777" w:rsidR="00467DCF" w:rsidRPr="00ED11C5" w:rsidRDefault="00467DCF" w:rsidP="00467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0"/>
        <w:gridCol w:w="270"/>
        <w:gridCol w:w="1080"/>
        <w:gridCol w:w="1080"/>
        <w:gridCol w:w="1344"/>
        <w:gridCol w:w="6"/>
      </w:tblGrid>
      <w:tr w:rsidR="00506746" w:rsidRPr="00ED11C5" w14:paraId="22755E5A" w14:textId="77777777" w:rsidTr="0005318A">
        <w:trPr>
          <w:gridAfter w:val="1"/>
          <w:wAfter w:w="6" w:type="dxa"/>
          <w:tblHeader/>
        </w:trPr>
        <w:tc>
          <w:tcPr>
            <w:tcW w:w="1440" w:type="dxa"/>
          </w:tcPr>
          <w:p w14:paraId="33203F5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44" w:type="dxa"/>
            <w:gridSpan w:val="9"/>
          </w:tcPr>
          <w:p w14:paraId="772A07A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746" w:rsidRPr="00ED11C5" w14:paraId="771E58FF" w14:textId="77777777" w:rsidTr="0005318A">
        <w:trPr>
          <w:tblHeader/>
        </w:trPr>
        <w:tc>
          <w:tcPr>
            <w:tcW w:w="1440" w:type="dxa"/>
          </w:tcPr>
          <w:p w14:paraId="0BB168C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190EA33A" w:rsidR="00506746" w:rsidRPr="00ED11C5" w:rsidRDefault="00175593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30 มิถุนายน</w:t>
            </w:r>
            <w:r w:rsidR="00460714" w:rsidRPr="00460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60714" w:rsidRPr="004607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270" w:type="dxa"/>
          </w:tcPr>
          <w:p w14:paraId="6BBA464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7FCB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180021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CC9DC8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6746" w:rsidRPr="00ED11C5" w14:paraId="1B82C027" w14:textId="77777777" w:rsidTr="0005318A">
        <w:trPr>
          <w:tblHeader/>
        </w:trPr>
        <w:tc>
          <w:tcPr>
            <w:tcW w:w="1440" w:type="dxa"/>
            <w:vAlign w:val="bottom"/>
          </w:tcPr>
          <w:p w14:paraId="624917AF" w14:textId="6D488C91" w:rsidR="00506746" w:rsidRPr="00ED11C5" w:rsidRDefault="00A57B5B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291E87E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D822E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7722B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57AE15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23251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D539BF4" w14:textId="694E2C25" w:rsidR="00506746" w:rsidRPr="00ED11C5" w:rsidRDefault="0005318A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gridSpan w:val="2"/>
            <w:vAlign w:val="bottom"/>
          </w:tcPr>
          <w:p w14:paraId="0B92D85B" w14:textId="12EAECAA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57A9E2A8" w14:textId="77777777" w:rsidTr="0005318A">
        <w:trPr>
          <w:tblHeader/>
        </w:trPr>
        <w:tc>
          <w:tcPr>
            <w:tcW w:w="1440" w:type="dxa"/>
          </w:tcPr>
          <w:p w14:paraId="0212484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3EC5255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369BB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460010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66268" w14:textId="77777777" w:rsidR="00506746" w:rsidRPr="00ED11C5" w:rsidRDefault="00506746" w:rsidP="0005318A">
            <w:pPr>
              <w:spacing w:line="240" w:lineRule="atLeast"/>
              <w:ind w:left="-381" w:right="-115" w:firstLine="2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26476" w:rsidRPr="00ED11C5" w14:paraId="2053C871" w14:textId="77777777" w:rsidTr="0005318A">
        <w:tc>
          <w:tcPr>
            <w:tcW w:w="1440" w:type="dxa"/>
          </w:tcPr>
          <w:p w14:paraId="35D50C72" w14:textId="1631437F" w:rsidR="00A26476" w:rsidRPr="00ED11C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494B3958" w14:textId="3B10BCBD" w:rsidR="00A26476" w:rsidRPr="00533E57" w:rsidRDefault="00A26476" w:rsidP="00A26476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5E3CD31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43C40A" w14:textId="0C257CB3" w:rsidR="00A26476" w:rsidRPr="00533E57" w:rsidRDefault="00A26476" w:rsidP="00A26476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5C49B69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328AD4A6" w14:textId="246A0BF2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130CC56A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BFE3691" w14:textId="257DBB41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12804852" w14:textId="6EDD3B60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5E633E24" w14:textId="6F2B24B8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A26476" w:rsidRPr="00ED11C5" w14:paraId="40F8B83A" w14:textId="77777777" w:rsidTr="0005318A">
        <w:tc>
          <w:tcPr>
            <w:tcW w:w="1440" w:type="dxa"/>
          </w:tcPr>
          <w:p w14:paraId="493D56F7" w14:textId="5B29D661" w:rsidR="00A26476" w:rsidRPr="00ED11C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</w:tcPr>
          <w:p w14:paraId="513E193F" w14:textId="2D941FE9" w:rsidR="00A26476" w:rsidRPr="00533E57" w:rsidRDefault="008D5636" w:rsidP="008D5636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565B65B8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5A29E6" w14:textId="48FDB484" w:rsidR="00A26476" w:rsidRPr="00533E57" w:rsidRDefault="008D5636" w:rsidP="008D5636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D061F2B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0EE67A75" w14:textId="580ADF53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3AF49912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A114B7" w14:textId="1DD04B34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42A48DC4" w14:textId="65C06CB0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DDF7783" w14:textId="47B1F941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A26476" w:rsidRPr="00ED11C5" w14:paraId="3DF7E928" w14:textId="77777777" w:rsidTr="0005318A">
        <w:tc>
          <w:tcPr>
            <w:tcW w:w="1440" w:type="dxa"/>
          </w:tcPr>
          <w:p w14:paraId="5DDB2538" w14:textId="297CC08C" w:rsidR="00A26476" w:rsidRPr="00ED11C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3B2FBF72" w14:textId="603D10D4" w:rsidR="00A26476" w:rsidRPr="00533E57" w:rsidRDefault="00A26476" w:rsidP="00A26476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31D03F26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135A44" w14:textId="21676FC9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A7AA4CB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E10BB2B" w14:textId="34265EAD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02E915AD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F1320A" w14:textId="3B0FE109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3A197936" w14:textId="6819E434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7E4BD359" w14:textId="7C2873A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A26476" w:rsidRPr="00ED11C5" w14:paraId="2AC02CE7" w14:textId="77777777" w:rsidTr="0005318A">
        <w:tc>
          <w:tcPr>
            <w:tcW w:w="1440" w:type="dxa"/>
          </w:tcPr>
          <w:p w14:paraId="790F5AE6" w14:textId="588950E2" w:rsidR="00A26476" w:rsidRPr="00ED11C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5D1F257C" w14:textId="21BB89AE" w:rsidR="00A26476" w:rsidRPr="00533E57" w:rsidRDefault="00A26476" w:rsidP="00A26476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0EEDF0AC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36BC2B" w14:textId="18383190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3DD949D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069B2075" w14:textId="3F0ADF6D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0838DEAE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8C37934" w14:textId="6E8078AC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E0D7803" w14:textId="58CA6924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5C1E6CD" w14:textId="41C4C188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A26476" w:rsidRPr="00ED11C5" w14:paraId="3C41A6BD" w14:textId="77777777" w:rsidTr="0005318A">
        <w:tc>
          <w:tcPr>
            <w:tcW w:w="1440" w:type="dxa"/>
          </w:tcPr>
          <w:p w14:paraId="5089C304" w14:textId="7F866AF5" w:rsidR="00A26476" w:rsidRPr="00ED11C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</w:tcPr>
          <w:p w14:paraId="500B5B3A" w14:textId="4EA4E219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3E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EB793B0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3A9BC0D" w14:textId="3ED215FD" w:rsidR="00A26476" w:rsidRPr="00533E57" w:rsidRDefault="00A26476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61A014E3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54E4452" w14:textId="1F2A2481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369FE14B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92DC7A" w14:textId="26A42621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321132E" w14:textId="74EED49C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6E9A3E7" w14:textId="48312E16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A26476" w:rsidRPr="00ED11C5" w14:paraId="0D147B75" w14:textId="77777777" w:rsidTr="0005318A">
        <w:tc>
          <w:tcPr>
            <w:tcW w:w="1440" w:type="dxa"/>
          </w:tcPr>
          <w:p w14:paraId="375605DD" w14:textId="21514BF9" w:rsidR="00A26476" w:rsidRPr="00ED11C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</w:tcPr>
          <w:p w14:paraId="7A2BAED2" w14:textId="2682C954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3E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8DEAFB0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06E774" w14:textId="1CA258FD" w:rsidR="00A26476" w:rsidRPr="00533E57" w:rsidRDefault="00A26476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DEA1200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07C16112" w14:textId="2EC71C6A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0B5A591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9D5DBA" w14:textId="30419EFF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7218F4B" w14:textId="7EA08C60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5D8331A5" w14:textId="264EDE3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A26476" w:rsidRPr="00ED11C5" w14:paraId="3F8529EF" w14:textId="77777777" w:rsidTr="00BD3E2C">
        <w:tc>
          <w:tcPr>
            <w:tcW w:w="1440" w:type="dxa"/>
          </w:tcPr>
          <w:p w14:paraId="02805A5F" w14:textId="5FE70D9A" w:rsidR="00A26476" w:rsidRPr="00ED11C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11179960" w14:textId="6EBCE0CD" w:rsidR="00A26476" w:rsidRPr="00533E57" w:rsidRDefault="0020794F" w:rsidP="0020794F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5163A775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1C0B18" w14:textId="7877F3E0" w:rsidR="00A26476" w:rsidRPr="00533E57" w:rsidRDefault="0020794F" w:rsidP="0020794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9E27E86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11C963F" w14:textId="2799E726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50BCD83C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7C05E78" w14:textId="12582689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9F51848" w14:textId="39F22A46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3AB15135" w14:textId="00297476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A26476" w:rsidRPr="00ED11C5" w14:paraId="6B236FD5" w14:textId="77777777" w:rsidTr="00BD3E2C">
        <w:tc>
          <w:tcPr>
            <w:tcW w:w="1440" w:type="dxa"/>
          </w:tcPr>
          <w:p w14:paraId="16F873F4" w14:textId="22C0E2C8" w:rsidR="00A26476" w:rsidRPr="00ED11C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54851EE6" w14:textId="76DCF17A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3E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1FF2D6E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7EA091" w14:textId="7FC876C9" w:rsidR="00A26476" w:rsidRPr="00533E57" w:rsidRDefault="00A26476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65E298B7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1098D9B" w14:textId="56457212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268A4715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1D5A6F4" w14:textId="7D4D5645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1C72AC92" w14:textId="212E8C71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6530CEA" w14:textId="794EC17A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A26476" w:rsidRPr="00ED11C5" w14:paraId="1DDE75D9" w14:textId="77777777" w:rsidTr="00BD3E2C">
        <w:tc>
          <w:tcPr>
            <w:tcW w:w="1440" w:type="dxa"/>
          </w:tcPr>
          <w:p w14:paraId="1AED7619" w14:textId="7B7B031E" w:rsidR="00A26476" w:rsidRPr="00DB0E3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22D8598D" w14:textId="1528C6D8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3E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F0401A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BD80307" w14:textId="48820384" w:rsidR="00A26476" w:rsidRPr="00533E57" w:rsidRDefault="00A26476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28F91EBA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781C90B8" w14:textId="41361181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7AE8EA29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6C28E5" w14:textId="0FEA2C8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080" w:type="dxa"/>
          </w:tcPr>
          <w:p w14:paraId="5469B8B9" w14:textId="7629A70B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6E081BF" w14:textId="0E81A4F7" w:rsidR="00A26476" w:rsidRPr="001000F8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A26476" w:rsidRPr="00ED11C5" w14:paraId="5D195F7A" w14:textId="77777777" w:rsidTr="00BD3E2C">
        <w:tc>
          <w:tcPr>
            <w:tcW w:w="1440" w:type="dxa"/>
          </w:tcPr>
          <w:p w14:paraId="34ED53C3" w14:textId="293E4827" w:rsidR="00A26476" w:rsidRPr="00DB0E35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0FB330B1" w14:textId="5860F7B4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3E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5FA966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F2A99D" w14:textId="3ECDBA97" w:rsidR="00A26476" w:rsidRPr="00533E57" w:rsidRDefault="00A26476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5061B3AA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F367379" w14:textId="524A4A18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76F8C651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0DCF7B4" w14:textId="3BA267EE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78178BFB" w14:textId="3B5B51D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A6202FC" w14:textId="55CF8388" w:rsidR="00A26476" w:rsidRPr="001000F8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A26476" w:rsidRPr="00ED11C5" w14:paraId="30184B13" w14:textId="77777777" w:rsidTr="00BD3E2C">
        <w:tc>
          <w:tcPr>
            <w:tcW w:w="1440" w:type="dxa"/>
          </w:tcPr>
          <w:p w14:paraId="31B518AA" w14:textId="39D6BB49" w:rsidR="00A26476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1/2568</w:t>
            </w:r>
          </w:p>
        </w:tc>
        <w:tc>
          <w:tcPr>
            <w:tcW w:w="1350" w:type="dxa"/>
          </w:tcPr>
          <w:p w14:paraId="0B7FF978" w14:textId="1B0B86D0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3E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7921D8D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848376" w14:textId="757C1250" w:rsidR="00A26476" w:rsidRPr="00533E57" w:rsidRDefault="00A26476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35B42C85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C1CBE4F" w14:textId="07095875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55BDCE4A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D9FD4CE" w14:textId="4114CC30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27B3E091" w14:textId="77FFE80C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ABAECB9" w14:textId="0A513F69" w:rsidR="00A26476" w:rsidRPr="001000F8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A26476" w:rsidRPr="00ED11C5" w14:paraId="46552EF5" w14:textId="77777777" w:rsidTr="00BD3E2C">
        <w:tc>
          <w:tcPr>
            <w:tcW w:w="1440" w:type="dxa"/>
          </w:tcPr>
          <w:p w14:paraId="33860E75" w14:textId="71BBEC15" w:rsidR="00A26476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2/2568</w:t>
            </w:r>
          </w:p>
        </w:tc>
        <w:tc>
          <w:tcPr>
            <w:tcW w:w="1350" w:type="dxa"/>
          </w:tcPr>
          <w:p w14:paraId="38E56EFA" w14:textId="243FABE9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3E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DF49CE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1F4DA3" w14:textId="33D770A3" w:rsidR="00A26476" w:rsidRPr="00533E57" w:rsidRDefault="00A26476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CF22BF8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18DCD6B" w14:textId="0C933CE6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80E5351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89F3546" w14:textId="7591826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4ECB9904" w14:textId="46B9CD24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73BA1F71" w14:textId="563D3E0D" w:rsidR="00A26476" w:rsidRPr="001000F8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A26476" w:rsidRPr="00ED11C5" w14:paraId="74970ED3" w14:textId="77777777" w:rsidTr="00BD3E2C">
        <w:tc>
          <w:tcPr>
            <w:tcW w:w="1440" w:type="dxa"/>
          </w:tcPr>
          <w:p w14:paraId="2A67DE34" w14:textId="40DE83EB" w:rsidR="00A26476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3/2568</w:t>
            </w:r>
          </w:p>
        </w:tc>
        <w:tc>
          <w:tcPr>
            <w:tcW w:w="1350" w:type="dxa"/>
          </w:tcPr>
          <w:p w14:paraId="6DC4372C" w14:textId="39B2D506" w:rsidR="00A26476" w:rsidRPr="00533E57" w:rsidRDefault="00A26476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3E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857B5D" w14:textId="77777777" w:rsidR="00A26476" w:rsidRPr="00533E57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ADA534F" w14:textId="6B08F481" w:rsidR="00A26476" w:rsidRPr="00533E57" w:rsidRDefault="00A26476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3,400,000</w:t>
            </w:r>
          </w:p>
        </w:tc>
        <w:tc>
          <w:tcPr>
            <w:tcW w:w="270" w:type="dxa"/>
          </w:tcPr>
          <w:p w14:paraId="54BAE433" w14:textId="77777777" w:rsidR="00A26476" w:rsidRPr="00533E57" w:rsidRDefault="00A26476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0D164F3" w14:textId="07940678" w:rsidR="00A26476" w:rsidRPr="00533E57" w:rsidRDefault="00A26476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3,400,000</w:t>
            </w:r>
          </w:p>
        </w:tc>
        <w:tc>
          <w:tcPr>
            <w:tcW w:w="270" w:type="dxa"/>
          </w:tcPr>
          <w:p w14:paraId="1C1A91C0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563390" w14:textId="5E4959F6" w:rsidR="00A26476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4.30</w:t>
            </w:r>
          </w:p>
        </w:tc>
        <w:tc>
          <w:tcPr>
            <w:tcW w:w="1080" w:type="dxa"/>
          </w:tcPr>
          <w:p w14:paraId="0004F9BA" w14:textId="33EDEDC3" w:rsidR="00A26476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59ED02F3" w14:textId="432B54DB" w:rsidR="00A26476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435559" w:rsidRPr="00ED11C5" w14:paraId="69B27205" w14:textId="77777777" w:rsidTr="00BD3E2C">
        <w:tc>
          <w:tcPr>
            <w:tcW w:w="1440" w:type="dxa"/>
          </w:tcPr>
          <w:p w14:paraId="5FA29E84" w14:textId="1434341B" w:rsidR="00435559" w:rsidRDefault="00435559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1/2569</w:t>
            </w:r>
          </w:p>
        </w:tc>
        <w:tc>
          <w:tcPr>
            <w:tcW w:w="1350" w:type="dxa"/>
          </w:tcPr>
          <w:p w14:paraId="7CA81BCB" w14:textId="20C44D0A" w:rsidR="00435559" w:rsidRPr="00293E33" w:rsidRDefault="00435559" w:rsidP="00A26476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83F45E3" w14:textId="77777777" w:rsidR="00435559" w:rsidRPr="00533E57" w:rsidRDefault="00435559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68FB25" w14:textId="1A878191" w:rsidR="00435559" w:rsidRDefault="00435559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C778092" w14:textId="77777777" w:rsidR="00435559" w:rsidRPr="00533E57" w:rsidRDefault="00435559" w:rsidP="00A26476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3F8C61D7" w14:textId="6E1D124A" w:rsidR="00435559" w:rsidRDefault="00435559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0792583D" w14:textId="77777777" w:rsidR="00435559" w:rsidRPr="00533E57" w:rsidRDefault="00435559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44FDB8D" w14:textId="31646329" w:rsidR="00435559" w:rsidRDefault="00435559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3.85</w:t>
            </w:r>
          </w:p>
        </w:tc>
        <w:tc>
          <w:tcPr>
            <w:tcW w:w="1080" w:type="dxa"/>
          </w:tcPr>
          <w:p w14:paraId="56A67D53" w14:textId="4F4A4179" w:rsidR="00435559" w:rsidRDefault="00435559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C22AF78" w14:textId="2487169F" w:rsidR="00435559" w:rsidRDefault="00435559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A26476" w:rsidRPr="00ED11C5" w14:paraId="2ED21ADD" w14:textId="77777777" w:rsidTr="0005318A">
        <w:tc>
          <w:tcPr>
            <w:tcW w:w="1440" w:type="dxa"/>
          </w:tcPr>
          <w:p w14:paraId="20C06888" w14:textId="77777777" w:rsidR="00A26476" w:rsidRPr="004C0613" w:rsidRDefault="00A26476" w:rsidP="00A26476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C06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76EC9F" w14:textId="082E9DD5" w:rsidR="00A26476" w:rsidRPr="004C0613" w:rsidRDefault="00435559" w:rsidP="00A26476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C06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15,535,800</w:t>
            </w:r>
          </w:p>
        </w:tc>
        <w:tc>
          <w:tcPr>
            <w:tcW w:w="270" w:type="dxa"/>
          </w:tcPr>
          <w:p w14:paraId="3D60409E" w14:textId="77777777" w:rsidR="00A26476" w:rsidRPr="004C0613" w:rsidRDefault="00A26476" w:rsidP="00A2647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9BB15C" w14:textId="776F1FF5" w:rsidR="00A26476" w:rsidRPr="004C0613" w:rsidRDefault="00435559" w:rsidP="00A26476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C06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36,887,600</w:t>
            </w:r>
          </w:p>
        </w:tc>
        <w:tc>
          <w:tcPr>
            <w:tcW w:w="270" w:type="dxa"/>
          </w:tcPr>
          <w:p w14:paraId="5FEFE698" w14:textId="77777777" w:rsidR="00A26476" w:rsidRPr="004C0613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6E3CB3" w14:textId="18AFEE83" w:rsidR="00A26476" w:rsidRPr="004C0613" w:rsidRDefault="00435559" w:rsidP="00A26476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C06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52,423,400</w:t>
            </w:r>
          </w:p>
        </w:tc>
        <w:tc>
          <w:tcPr>
            <w:tcW w:w="270" w:type="dxa"/>
          </w:tcPr>
          <w:p w14:paraId="4D1B4C95" w14:textId="77777777" w:rsidR="00A26476" w:rsidRPr="004C0613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55DAC1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B5E3CD" w14:textId="77777777" w:rsidR="00A26476" w:rsidRPr="00533E57" w:rsidRDefault="00A26476" w:rsidP="00A2647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7F0E01A" w14:textId="77777777" w:rsidR="00A26476" w:rsidRPr="00533E57" w:rsidRDefault="00A26476" w:rsidP="00A264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39DAFDC8" w14:textId="04D6F3C6" w:rsidR="001C5557" w:rsidRPr="007A168E" w:rsidRDefault="00C86A9D" w:rsidP="0039259E">
      <w:pPr>
        <w:pStyle w:val="Bo-C1Content"/>
        <w:ind w:left="0"/>
        <w:rPr>
          <w:rFonts w:asciiTheme="majorBidi" w:hAnsiTheme="majorBidi" w:cstheme="majorBidi"/>
          <w:lang w:val="en-US"/>
        </w:rPr>
        <w:sectPr w:rsidR="001C5557" w:rsidRPr="007A168E" w:rsidSect="000B7DA2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34B1A350" w14:textId="77777777" w:rsidR="001732C7" w:rsidRPr="007A168E" w:rsidRDefault="001732C7" w:rsidP="00D40B24">
      <w:pPr>
        <w:pStyle w:val="Caption"/>
        <w:spacing w:line="310" w:lineRule="exact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D40B24">
      <w:pPr>
        <w:pStyle w:val="Bo-Blankline"/>
        <w:spacing w:line="31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40B24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310" w:lineRule="exact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F13A91" w:rsidRPr="007A168E" w14:paraId="7DF91337" w14:textId="77777777" w:rsidTr="0061004D">
        <w:tc>
          <w:tcPr>
            <w:tcW w:w="3690" w:type="dxa"/>
          </w:tcPr>
          <w:p w14:paraId="4362502B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vAlign w:val="bottom"/>
          </w:tcPr>
          <w:p w14:paraId="2DAA6BDF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3A91" w:rsidRPr="007A168E" w14:paraId="7D510B94" w14:textId="77777777" w:rsidTr="0061004D">
        <w:tc>
          <w:tcPr>
            <w:tcW w:w="3690" w:type="dxa"/>
          </w:tcPr>
          <w:p w14:paraId="57631094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E7FD15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14:paraId="588DB1D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4EEC85C2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14:paraId="62D4389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028C064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vAlign w:val="bottom"/>
          </w:tcPr>
          <w:p w14:paraId="50D86F5C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vAlign w:val="bottom"/>
          </w:tcPr>
          <w:p w14:paraId="1A34F96A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175593" w:rsidRPr="007A168E" w14:paraId="1F5AC907" w14:textId="77777777" w:rsidTr="0061004D">
        <w:tc>
          <w:tcPr>
            <w:tcW w:w="3690" w:type="dxa"/>
            <w:vAlign w:val="bottom"/>
          </w:tcPr>
          <w:p w14:paraId="29363630" w14:textId="63AB9021" w:rsidR="00175593" w:rsidRPr="007A168E" w:rsidRDefault="00175593" w:rsidP="00175593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1FC98803" w14:textId="78B13C9A" w:rsidR="00175593" w:rsidRPr="007A168E" w:rsidRDefault="00175593" w:rsidP="0017559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117393E3" w14:textId="77777777" w:rsidR="00175593" w:rsidRPr="007A168E" w:rsidRDefault="00175593" w:rsidP="0017559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FD392B" w14:textId="314992C2" w:rsidR="00175593" w:rsidRPr="007A168E" w:rsidRDefault="00175593" w:rsidP="0017559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2286E7F6" w14:textId="77777777" w:rsidR="00175593" w:rsidRPr="007A168E" w:rsidRDefault="00175593" w:rsidP="0017559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7D8AD5" w14:textId="75236E82" w:rsidR="00175593" w:rsidRPr="007A168E" w:rsidRDefault="00175593" w:rsidP="0017559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6743C546" w14:textId="77777777" w:rsidR="00175593" w:rsidRPr="007A168E" w:rsidRDefault="00175593" w:rsidP="0017559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DF3FB9A" w14:textId="789598EA" w:rsidR="00175593" w:rsidRPr="007A168E" w:rsidRDefault="00175593" w:rsidP="0017559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04080F60" w14:textId="77777777" w:rsidR="00175593" w:rsidRPr="007A168E" w:rsidRDefault="00175593" w:rsidP="0017559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44293D7" w14:textId="5849970E" w:rsidR="00175593" w:rsidRPr="007A168E" w:rsidRDefault="00175593" w:rsidP="0017559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492E8143" w14:textId="77777777" w:rsidR="00175593" w:rsidRPr="007A168E" w:rsidRDefault="00175593" w:rsidP="0017559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821BF3C" w14:textId="7A50864A" w:rsidR="00175593" w:rsidRPr="007A168E" w:rsidRDefault="00175593" w:rsidP="0017559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61B216BE" w14:textId="77777777" w:rsidR="00175593" w:rsidRPr="007A168E" w:rsidRDefault="00175593" w:rsidP="0017559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081F6ED6" w14:textId="726E198D" w:rsidR="00175593" w:rsidRPr="007A168E" w:rsidRDefault="00175593" w:rsidP="0017559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38EBCC3A" w14:textId="77777777" w:rsidR="00175593" w:rsidRPr="007A168E" w:rsidRDefault="00175593" w:rsidP="0017559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bottom"/>
          </w:tcPr>
          <w:p w14:paraId="4906A7A9" w14:textId="505559A6" w:rsidR="00175593" w:rsidRPr="007A168E" w:rsidRDefault="00175593" w:rsidP="0017559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175593" w:rsidRPr="007A168E" w14:paraId="57D2BBC2" w14:textId="77777777" w:rsidTr="0061004D">
        <w:tc>
          <w:tcPr>
            <w:tcW w:w="3690" w:type="dxa"/>
          </w:tcPr>
          <w:p w14:paraId="78DEC1B8" w14:textId="77777777" w:rsidR="00175593" w:rsidRPr="007A168E" w:rsidRDefault="00175593" w:rsidP="0017559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vAlign w:val="bottom"/>
          </w:tcPr>
          <w:p w14:paraId="14BAA82E" w14:textId="77777777" w:rsidR="00175593" w:rsidRPr="007A168E" w:rsidRDefault="00175593" w:rsidP="0017559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01ECC" w:rsidRPr="007A168E" w14:paraId="5CD79A80" w14:textId="77777777" w:rsidTr="008B4442">
        <w:tc>
          <w:tcPr>
            <w:tcW w:w="3690" w:type="dxa"/>
            <w:vAlign w:val="center"/>
          </w:tcPr>
          <w:p w14:paraId="4A79F384" w14:textId="77777777" w:rsidR="00C01ECC" w:rsidRPr="007A168E" w:rsidRDefault="00C01ECC" w:rsidP="00C01EC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vAlign w:val="center"/>
          </w:tcPr>
          <w:p w14:paraId="437FFA53" w14:textId="070EDD18" w:rsidR="00C01ECC" w:rsidRPr="007C7330" w:rsidRDefault="00CF265A" w:rsidP="00C01ECC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11,186,321</w:t>
            </w:r>
          </w:p>
        </w:tc>
        <w:tc>
          <w:tcPr>
            <w:tcW w:w="236" w:type="dxa"/>
            <w:vAlign w:val="center"/>
          </w:tcPr>
          <w:p w14:paraId="1FB32728" w14:textId="77777777" w:rsidR="00C01ECC" w:rsidRPr="007351C7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6F1FDAD" w14:textId="54E3A369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10,867,830</w:t>
            </w:r>
          </w:p>
        </w:tc>
        <w:tc>
          <w:tcPr>
            <w:tcW w:w="236" w:type="dxa"/>
            <w:vAlign w:val="center"/>
          </w:tcPr>
          <w:p w14:paraId="7C9DAF02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84FE5C6" w14:textId="649BCE79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3,674,052</w:t>
            </w:r>
          </w:p>
        </w:tc>
        <w:tc>
          <w:tcPr>
            <w:tcW w:w="236" w:type="dxa"/>
            <w:vAlign w:val="center"/>
          </w:tcPr>
          <w:p w14:paraId="3C2EB51F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6E73815" w14:textId="601DE233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3,239,772</w:t>
            </w:r>
          </w:p>
        </w:tc>
        <w:tc>
          <w:tcPr>
            <w:tcW w:w="236" w:type="dxa"/>
            <w:vAlign w:val="center"/>
          </w:tcPr>
          <w:p w14:paraId="4F5F64F4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9B0D0FD" w14:textId="0595AC55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14,860,373</w:t>
            </w:r>
          </w:p>
        </w:tc>
        <w:tc>
          <w:tcPr>
            <w:tcW w:w="236" w:type="dxa"/>
            <w:vAlign w:val="center"/>
          </w:tcPr>
          <w:p w14:paraId="2F4E466A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8F01571" w14:textId="0D9B1330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14,107,602</w:t>
            </w:r>
          </w:p>
        </w:tc>
        <w:tc>
          <w:tcPr>
            <w:tcW w:w="236" w:type="dxa"/>
            <w:vAlign w:val="center"/>
          </w:tcPr>
          <w:p w14:paraId="5D736E16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30531A42" w14:textId="17E8ADED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3,051,356</w:t>
            </w:r>
          </w:p>
        </w:tc>
        <w:tc>
          <w:tcPr>
            <w:tcW w:w="236" w:type="dxa"/>
            <w:vAlign w:val="center"/>
          </w:tcPr>
          <w:p w14:paraId="7F232EC3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03C5F86A" w14:textId="07C8F4E0" w:rsidR="00C01ECC" w:rsidRPr="007C7330" w:rsidRDefault="00C01ECC" w:rsidP="00C01ECC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2,019,772</w:t>
            </w:r>
          </w:p>
        </w:tc>
      </w:tr>
      <w:tr w:rsidR="00C01ECC" w:rsidRPr="007A168E" w14:paraId="7C49FCB1" w14:textId="77777777" w:rsidTr="008B4442">
        <w:tc>
          <w:tcPr>
            <w:tcW w:w="3690" w:type="dxa"/>
            <w:vAlign w:val="center"/>
          </w:tcPr>
          <w:p w14:paraId="564F0FD8" w14:textId="77777777" w:rsidR="00C01ECC" w:rsidRPr="007A168E" w:rsidRDefault="00C01ECC" w:rsidP="00C01EC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vAlign w:val="center"/>
          </w:tcPr>
          <w:p w14:paraId="321FA829" w14:textId="315FB6BC" w:rsidR="00C01ECC" w:rsidRPr="007C7330" w:rsidRDefault="00CF265A" w:rsidP="00C01ECC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4,128,667</w:t>
            </w:r>
          </w:p>
        </w:tc>
        <w:tc>
          <w:tcPr>
            <w:tcW w:w="236" w:type="dxa"/>
            <w:vAlign w:val="center"/>
          </w:tcPr>
          <w:p w14:paraId="03830CCF" w14:textId="77777777" w:rsidR="00C01ECC" w:rsidRPr="007351C7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58F017E" w14:textId="3C00C4F7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4,146,087</w:t>
            </w:r>
          </w:p>
        </w:tc>
        <w:tc>
          <w:tcPr>
            <w:tcW w:w="236" w:type="dxa"/>
            <w:vAlign w:val="center"/>
          </w:tcPr>
          <w:p w14:paraId="6A3923A0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D189DB3" w14:textId="638AEE01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1,771,666</w:t>
            </w:r>
          </w:p>
        </w:tc>
        <w:tc>
          <w:tcPr>
            <w:tcW w:w="236" w:type="dxa"/>
            <w:vAlign w:val="center"/>
          </w:tcPr>
          <w:p w14:paraId="24669713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EBE6C7A" w14:textId="757BB031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2,259,012</w:t>
            </w:r>
          </w:p>
        </w:tc>
        <w:tc>
          <w:tcPr>
            <w:tcW w:w="236" w:type="dxa"/>
            <w:vAlign w:val="center"/>
          </w:tcPr>
          <w:p w14:paraId="3A543D1E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CB97599" w14:textId="6B9B613F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5,900,333</w:t>
            </w:r>
          </w:p>
        </w:tc>
        <w:tc>
          <w:tcPr>
            <w:tcW w:w="236" w:type="dxa"/>
            <w:vAlign w:val="center"/>
          </w:tcPr>
          <w:p w14:paraId="01E15649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CB7F0FB" w14:textId="113BBE21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6,405,099</w:t>
            </w:r>
          </w:p>
        </w:tc>
        <w:tc>
          <w:tcPr>
            <w:tcW w:w="236" w:type="dxa"/>
            <w:vAlign w:val="center"/>
          </w:tcPr>
          <w:p w14:paraId="77A4AB71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0352123A" w14:textId="266387E0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913,959</w:t>
            </w:r>
          </w:p>
        </w:tc>
        <w:tc>
          <w:tcPr>
            <w:tcW w:w="236" w:type="dxa"/>
            <w:vAlign w:val="center"/>
          </w:tcPr>
          <w:p w14:paraId="7E91FE6D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41DAA71E" w14:textId="4366F477" w:rsidR="00C01ECC" w:rsidRPr="007C7330" w:rsidRDefault="00C01ECC" w:rsidP="00C01EC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634,406</w:t>
            </w:r>
          </w:p>
        </w:tc>
      </w:tr>
      <w:tr w:rsidR="00C01ECC" w:rsidRPr="007A168E" w14:paraId="6CAE20A0" w14:textId="77777777" w:rsidTr="008B4442">
        <w:tc>
          <w:tcPr>
            <w:tcW w:w="3690" w:type="dxa"/>
            <w:vAlign w:val="center"/>
          </w:tcPr>
          <w:p w14:paraId="3D70077D" w14:textId="77777777" w:rsidR="00C01ECC" w:rsidRPr="007A168E" w:rsidRDefault="00C01ECC" w:rsidP="00C01ECC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vAlign w:val="center"/>
          </w:tcPr>
          <w:p w14:paraId="0DDC238D" w14:textId="2E0C5729" w:rsidR="00C01ECC" w:rsidRPr="007C7330" w:rsidRDefault="00CF265A" w:rsidP="00C01ECC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2,496,903</w:t>
            </w:r>
          </w:p>
        </w:tc>
        <w:tc>
          <w:tcPr>
            <w:tcW w:w="236" w:type="dxa"/>
            <w:vAlign w:val="center"/>
          </w:tcPr>
          <w:p w14:paraId="514C833B" w14:textId="77777777" w:rsidR="00C01ECC" w:rsidRPr="007351C7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F53524F" w14:textId="04911F0F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3,236,540</w:t>
            </w:r>
          </w:p>
        </w:tc>
        <w:tc>
          <w:tcPr>
            <w:tcW w:w="236" w:type="dxa"/>
            <w:vAlign w:val="center"/>
          </w:tcPr>
          <w:p w14:paraId="3A89A5C6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DA9672F" w14:textId="43E43C8C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1,650,689</w:t>
            </w:r>
          </w:p>
        </w:tc>
        <w:tc>
          <w:tcPr>
            <w:tcW w:w="236" w:type="dxa"/>
            <w:vAlign w:val="center"/>
          </w:tcPr>
          <w:p w14:paraId="76E85023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957354B" w14:textId="252336B2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1,616,142</w:t>
            </w:r>
          </w:p>
        </w:tc>
        <w:tc>
          <w:tcPr>
            <w:tcW w:w="236" w:type="dxa"/>
            <w:vAlign w:val="center"/>
          </w:tcPr>
          <w:p w14:paraId="31A44B59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6EB6BA7" w14:textId="05B24947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4,147,592</w:t>
            </w:r>
          </w:p>
        </w:tc>
        <w:tc>
          <w:tcPr>
            <w:tcW w:w="236" w:type="dxa"/>
            <w:vAlign w:val="center"/>
          </w:tcPr>
          <w:p w14:paraId="108DA2BD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4A8E190" w14:textId="3BF9B97A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4,852,682</w:t>
            </w:r>
          </w:p>
        </w:tc>
        <w:tc>
          <w:tcPr>
            <w:tcW w:w="236" w:type="dxa"/>
            <w:vAlign w:val="center"/>
          </w:tcPr>
          <w:p w14:paraId="7DE20DED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643D3B46" w14:textId="241B3ECE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1,561,937</w:t>
            </w:r>
          </w:p>
        </w:tc>
        <w:tc>
          <w:tcPr>
            <w:tcW w:w="236" w:type="dxa"/>
            <w:vAlign w:val="center"/>
          </w:tcPr>
          <w:p w14:paraId="1C17E824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5C315C48" w14:textId="5FBD50D2" w:rsidR="00C01ECC" w:rsidRPr="007C7330" w:rsidRDefault="00C01ECC" w:rsidP="00C01EC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2,190,364</w:t>
            </w:r>
          </w:p>
        </w:tc>
      </w:tr>
      <w:tr w:rsidR="00C01ECC" w:rsidRPr="007A168E" w14:paraId="1AA89C56" w14:textId="77777777" w:rsidTr="008B4442">
        <w:tc>
          <w:tcPr>
            <w:tcW w:w="3690" w:type="dxa"/>
            <w:vAlign w:val="center"/>
          </w:tcPr>
          <w:p w14:paraId="6F269E98" w14:textId="77777777" w:rsidR="00C01ECC" w:rsidRPr="007A168E" w:rsidRDefault="00C01ECC" w:rsidP="00C01ECC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vAlign w:val="center"/>
          </w:tcPr>
          <w:p w14:paraId="379F32D1" w14:textId="37DAA1BD" w:rsidR="00C01ECC" w:rsidRPr="007C7330" w:rsidRDefault="00CF265A" w:rsidP="00C01ECC">
            <w:pPr>
              <w:tabs>
                <w:tab w:val="decimal" w:pos="88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58,774</w:t>
            </w:r>
          </w:p>
        </w:tc>
        <w:tc>
          <w:tcPr>
            <w:tcW w:w="236" w:type="dxa"/>
            <w:vAlign w:val="center"/>
          </w:tcPr>
          <w:p w14:paraId="716D50AB" w14:textId="77777777" w:rsidR="00C01ECC" w:rsidRPr="002806EA" w:rsidRDefault="00C01ECC" w:rsidP="00C01ECC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09BC9AAC" w14:textId="4E61486F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57,840</w:t>
            </w:r>
          </w:p>
        </w:tc>
        <w:tc>
          <w:tcPr>
            <w:tcW w:w="236" w:type="dxa"/>
            <w:vAlign w:val="center"/>
          </w:tcPr>
          <w:p w14:paraId="2386775A" w14:textId="77777777" w:rsidR="00C01ECC" w:rsidRPr="002806EA" w:rsidRDefault="00C01ECC" w:rsidP="00C01ECC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789D7A61" w14:textId="7C1C3441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26,255</w:t>
            </w:r>
          </w:p>
        </w:tc>
        <w:tc>
          <w:tcPr>
            <w:tcW w:w="236" w:type="dxa"/>
            <w:vAlign w:val="center"/>
          </w:tcPr>
          <w:p w14:paraId="4C6CCE67" w14:textId="77777777" w:rsidR="00C01ECC" w:rsidRPr="002806EA" w:rsidRDefault="00C01ECC" w:rsidP="00C01ECC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0537264E" w14:textId="52F61DE9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25,674</w:t>
            </w:r>
          </w:p>
        </w:tc>
        <w:tc>
          <w:tcPr>
            <w:tcW w:w="236" w:type="dxa"/>
            <w:vAlign w:val="center"/>
          </w:tcPr>
          <w:p w14:paraId="2FC52C7E" w14:textId="77777777" w:rsidR="00C01ECC" w:rsidRPr="002806EA" w:rsidRDefault="00C01ECC" w:rsidP="00C01ECC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3A48B36B" w14:textId="7C715256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85,029</w:t>
            </w:r>
          </w:p>
        </w:tc>
        <w:tc>
          <w:tcPr>
            <w:tcW w:w="236" w:type="dxa"/>
            <w:vAlign w:val="center"/>
          </w:tcPr>
          <w:p w14:paraId="1217DAF4" w14:textId="77777777" w:rsidR="00C01ECC" w:rsidRPr="002806EA" w:rsidRDefault="00C01ECC" w:rsidP="00C01ECC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38377644" w14:textId="764D4DB7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83,514</w:t>
            </w:r>
          </w:p>
        </w:tc>
        <w:tc>
          <w:tcPr>
            <w:tcW w:w="236" w:type="dxa"/>
            <w:vAlign w:val="center"/>
          </w:tcPr>
          <w:p w14:paraId="42C0EE50" w14:textId="77777777" w:rsidR="00C01ECC" w:rsidRPr="002806EA" w:rsidRDefault="00C01ECC" w:rsidP="00C01ECC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vAlign w:val="center"/>
          </w:tcPr>
          <w:p w14:paraId="7E834435" w14:textId="62C2112D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(1,427)</w:t>
            </w:r>
          </w:p>
        </w:tc>
        <w:tc>
          <w:tcPr>
            <w:tcW w:w="236" w:type="dxa"/>
            <w:vAlign w:val="center"/>
          </w:tcPr>
          <w:p w14:paraId="0CDC9A98" w14:textId="77777777" w:rsidR="00C01ECC" w:rsidRPr="002806EA" w:rsidRDefault="00C01ECC" w:rsidP="00C01ECC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14:paraId="06237E15" w14:textId="7CD26F16" w:rsidR="00C01ECC" w:rsidRPr="007C7330" w:rsidRDefault="00C01ECC" w:rsidP="00C01ECC">
            <w:pPr>
              <w:tabs>
                <w:tab w:val="decimal" w:pos="117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(5,677)</w:t>
            </w:r>
          </w:p>
        </w:tc>
      </w:tr>
      <w:tr w:rsidR="00C01ECC" w:rsidRPr="007A168E" w14:paraId="1FBADEA7" w14:textId="77777777" w:rsidTr="008B4442">
        <w:tc>
          <w:tcPr>
            <w:tcW w:w="3690" w:type="dxa"/>
            <w:vAlign w:val="center"/>
          </w:tcPr>
          <w:p w14:paraId="51824544" w14:textId="77777777" w:rsidR="00C01ECC" w:rsidRPr="007A168E" w:rsidRDefault="00C01ECC" w:rsidP="00C01ECC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1A1F" w14:textId="69ABB807" w:rsidR="00C01ECC" w:rsidRPr="007C7330" w:rsidRDefault="00CF265A" w:rsidP="00C01ECC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17,870,665</w:t>
            </w:r>
          </w:p>
        </w:tc>
        <w:tc>
          <w:tcPr>
            <w:tcW w:w="236" w:type="dxa"/>
            <w:vAlign w:val="center"/>
          </w:tcPr>
          <w:p w14:paraId="04FED7A1" w14:textId="77777777" w:rsidR="00C01ECC" w:rsidRPr="007351C7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F017" w14:textId="052496D4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18,308,297</w:t>
            </w:r>
          </w:p>
        </w:tc>
        <w:tc>
          <w:tcPr>
            <w:tcW w:w="236" w:type="dxa"/>
            <w:vAlign w:val="center"/>
          </w:tcPr>
          <w:p w14:paraId="68E16976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7BC2B" w14:textId="0FC6701D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7,122,662</w:t>
            </w:r>
          </w:p>
        </w:tc>
        <w:tc>
          <w:tcPr>
            <w:tcW w:w="236" w:type="dxa"/>
            <w:vAlign w:val="center"/>
          </w:tcPr>
          <w:p w14:paraId="1A1A9178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65E4" w14:textId="46E645EA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7,140,600</w:t>
            </w:r>
          </w:p>
        </w:tc>
        <w:tc>
          <w:tcPr>
            <w:tcW w:w="236" w:type="dxa"/>
            <w:vAlign w:val="center"/>
          </w:tcPr>
          <w:p w14:paraId="4F907F45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50AE" w14:textId="79C84709" w:rsidR="00C01ECC" w:rsidRPr="007C7330" w:rsidRDefault="00CF265A" w:rsidP="00C01EC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24,993,327</w:t>
            </w:r>
          </w:p>
        </w:tc>
        <w:tc>
          <w:tcPr>
            <w:tcW w:w="236" w:type="dxa"/>
            <w:vAlign w:val="center"/>
          </w:tcPr>
          <w:p w14:paraId="4A772284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ECCE" w14:textId="0EAB61DD" w:rsidR="00C01ECC" w:rsidRPr="007C7330" w:rsidRDefault="00C01ECC" w:rsidP="00C01EC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25,448,897</w:t>
            </w:r>
          </w:p>
        </w:tc>
        <w:tc>
          <w:tcPr>
            <w:tcW w:w="236" w:type="dxa"/>
            <w:vAlign w:val="center"/>
          </w:tcPr>
          <w:p w14:paraId="15508649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6421" w14:textId="268F206B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5,525,825</w:t>
            </w:r>
          </w:p>
        </w:tc>
        <w:tc>
          <w:tcPr>
            <w:tcW w:w="236" w:type="dxa"/>
            <w:vAlign w:val="center"/>
          </w:tcPr>
          <w:p w14:paraId="20DA1604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4AA0" w14:textId="2FFCA74A" w:rsidR="00C01ECC" w:rsidRPr="007C7330" w:rsidRDefault="00C01ECC" w:rsidP="00C01EC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4,838,865</w:t>
            </w:r>
          </w:p>
        </w:tc>
      </w:tr>
      <w:tr w:rsidR="00175593" w:rsidRPr="007A168E" w14:paraId="573B708D" w14:textId="77777777" w:rsidTr="00D17F3E">
        <w:tc>
          <w:tcPr>
            <w:tcW w:w="3690" w:type="dxa"/>
            <w:vAlign w:val="center"/>
          </w:tcPr>
          <w:p w14:paraId="5EFC702D" w14:textId="77777777" w:rsidR="00175593" w:rsidRPr="007A168E" w:rsidRDefault="00175593" w:rsidP="00175593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5686171" w14:textId="77777777" w:rsidR="00175593" w:rsidRPr="007351C7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06EDF86" w14:textId="77777777" w:rsidR="00175593" w:rsidRPr="007351C7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18820FB8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A1B8DF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673E113C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3281CE9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44EA08FC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678C6D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5C832C7B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F4E4054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6806A197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721E35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71FDB6DC" w14:textId="25683EBB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D5D0D6F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65D92A5F" w14:textId="77777777" w:rsidR="00175593" w:rsidRPr="003247F2" w:rsidRDefault="00175593" w:rsidP="00175593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175593" w:rsidRPr="007A168E" w14:paraId="0D9C8B0A" w14:textId="77777777" w:rsidTr="008B4442">
        <w:tc>
          <w:tcPr>
            <w:tcW w:w="3690" w:type="dxa"/>
            <w:vAlign w:val="center"/>
          </w:tcPr>
          <w:p w14:paraId="1E59BC99" w14:textId="3B2A958A" w:rsidR="00175593" w:rsidRPr="007A168E" w:rsidRDefault="00175593" w:rsidP="00175593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กำไรอื่น</w:t>
            </w:r>
          </w:p>
        </w:tc>
        <w:tc>
          <w:tcPr>
            <w:tcW w:w="1080" w:type="dxa"/>
            <w:vAlign w:val="center"/>
          </w:tcPr>
          <w:p w14:paraId="73A4F838" w14:textId="77777777" w:rsidR="00175593" w:rsidRPr="007351C7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AD376DB" w14:textId="77777777" w:rsidR="00175593" w:rsidRPr="007351C7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D83626F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46422F9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09EA4D1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125B13B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E0CECF7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0EB92FB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8725318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EA8422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3DBB99D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F6C646C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1C555968" w14:textId="79ACF36D" w:rsidR="00175593" w:rsidRPr="007C7330" w:rsidRDefault="00CF265A" w:rsidP="0017559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</w:p>
        </w:tc>
        <w:tc>
          <w:tcPr>
            <w:tcW w:w="236" w:type="dxa"/>
            <w:vAlign w:val="center"/>
          </w:tcPr>
          <w:p w14:paraId="115399EA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F446326" w14:textId="242D75DF" w:rsidR="00175593" w:rsidRPr="007C7330" w:rsidRDefault="00C01ECC" w:rsidP="0017559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</w:p>
        </w:tc>
      </w:tr>
      <w:tr w:rsidR="00175593" w:rsidRPr="007A168E" w14:paraId="4E361FB1" w14:textId="77777777" w:rsidTr="00D17F3E">
        <w:tc>
          <w:tcPr>
            <w:tcW w:w="3690" w:type="dxa"/>
            <w:vAlign w:val="center"/>
          </w:tcPr>
          <w:p w14:paraId="498EB721" w14:textId="77777777" w:rsidR="00175593" w:rsidRPr="007A168E" w:rsidRDefault="00175593" w:rsidP="00175593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314452F" w14:textId="77777777" w:rsidR="00175593" w:rsidRPr="007351C7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BAEC789" w14:textId="77777777" w:rsidR="00175593" w:rsidRPr="007351C7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B2993BC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5157048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28163F4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E473C4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F39DDCE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9FED2C5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FE8AC79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C2DA727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E724D20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20582D1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48785CA0" w14:textId="4FAC0101" w:rsidR="00175593" w:rsidRPr="007C7330" w:rsidRDefault="00CF265A" w:rsidP="0017559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5,526,252</w:t>
            </w:r>
          </w:p>
        </w:tc>
        <w:tc>
          <w:tcPr>
            <w:tcW w:w="236" w:type="dxa"/>
            <w:vAlign w:val="center"/>
          </w:tcPr>
          <w:p w14:paraId="4C8631A7" w14:textId="77777777" w:rsidR="00175593" w:rsidRPr="003247F2" w:rsidRDefault="00175593" w:rsidP="0017559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532BB11A" w14:textId="19B1BF4F" w:rsidR="00175593" w:rsidRPr="007C7330" w:rsidRDefault="00C01ECC" w:rsidP="0017559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4,839,472</w:t>
            </w:r>
          </w:p>
        </w:tc>
      </w:tr>
      <w:tr w:rsidR="00175593" w:rsidRPr="007A168E" w14:paraId="27F609E8" w14:textId="77777777" w:rsidTr="00D17F3E">
        <w:tc>
          <w:tcPr>
            <w:tcW w:w="3690" w:type="dxa"/>
            <w:vAlign w:val="center"/>
          </w:tcPr>
          <w:p w14:paraId="0D6A9CB3" w14:textId="77777777" w:rsidR="00175593" w:rsidRPr="007A168E" w:rsidRDefault="00175593" w:rsidP="00175593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E0A38DF" w14:textId="77777777" w:rsidR="00175593" w:rsidRPr="007351C7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934A58A" w14:textId="77777777" w:rsidR="00175593" w:rsidRPr="007351C7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3BF99DD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7EA182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D06B332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5155D22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FA29E44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C9E8A64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930098C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2EB3D4A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59B1C6B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9E1B39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5E873831" w14:textId="77777777" w:rsidR="00175593" w:rsidRPr="003247F2" w:rsidRDefault="00175593" w:rsidP="0017559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4838B84" w14:textId="77777777" w:rsidR="00175593" w:rsidRPr="003247F2" w:rsidRDefault="00175593" w:rsidP="001755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458C0704" w14:textId="77777777" w:rsidR="00175593" w:rsidRPr="003247F2" w:rsidRDefault="00175593" w:rsidP="00175593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C01ECC" w:rsidRPr="007A168E" w14:paraId="1CDEFBA7" w14:textId="77777777" w:rsidTr="008B4442">
        <w:tc>
          <w:tcPr>
            <w:tcW w:w="3690" w:type="dxa"/>
            <w:vAlign w:val="center"/>
          </w:tcPr>
          <w:p w14:paraId="24E6E0E0" w14:textId="77777777" w:rsidR="00C01ECC" w:rsidRPr="007A168E" w:rsidRDefault="00C01ECC" w:rsidP="00C01ECC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vAlign w:val="center"/>
          </w:tcPr>
          <w:p w14:paraId="484DB1D0" w14:textId="77777777" w:rsidR="00C01ECC" w:rsidRPr="007351C7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AB5A7E" w14:textId="77777777" w:rsidR="00C01ECC" w:rsidRPr="007351C7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3BB7D20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BBF6F0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7FD2582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594E1A4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BA11C41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EC5D4FC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688AC8E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50715F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D19FC50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F168C0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004C3F95" w14:textId="5BB796F5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(1,396,929)</w:t>
            </w:r>
          </w:p>
        </w:tc>
        <w:tc>
          <w:tcPr>
            <w:tcW w:w="236" w:type="dxa"/>
            <w:vAlign w:val="center"/>
          </w:tcPr>
          <w:p w14:paraId="082FE297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bottom"/>
          </w:tcPr>
          <w:p w14:paraId="30147BD2" w14:textId="32157D1A" w:rsidR="00C01ECC" w:rsidRPr="007C7330" w:rsidRDefault="00C01ECC" w:rsidP="00C01EC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(1,115,362)</w:t>
            </w:r>
          </w:p>
        </w:tc>
      </w:tr>
      <w:tr w:rsidR="00C01ECC" w:rsidRPr="007A168E" w14:paraId="5372D9A6" w14:textId="77777777" w:rsidTr="008B4442">
        <w:tc>
          <w:tcPr>
            <w:tcW w:w="3690" w:type="dxa"/>
            <w:vAlign w:val="center"/>
          </w:tcPr>
          <w:p w14:paraId="3168EE21" w14:textId="77777777" w:rsidR="00C01ECC" w:rsidRPr="007A168E" w:rsidRDefault="00C01ECC" w:rsidP="00C01ECC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center"/>
          </w:tcPr>
          <w:p w14:paraId="21842984" w14:textId="77777777" w:rsidR="00C01ECC" w:rsidRPr="007351C7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6396DA7" w14:textId="77777777" w:rsidR="00C01ECC" w:rsidRPr="007351C7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43086CF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B07AFC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16AC979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8BFFC14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8364BEE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60BB9EF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AE8E2CF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3520901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D300AC1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7199271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6B13BB0F" w14:textId="64235237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(1,793,329)</w:t>
            </w:r>
          </w:p>
        </w:tc>
        <w:tc>
          <w:tcPr>
            <w:tcW w:w="236" w:type="dxa"/>
            <w:vAlign w:val="center"/>
          </w:tcPr>
          <w:p w14:paraId="6EFC2FA0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bottom"/>
          </w:tcPr>
          <w:p w14:paraId="5BBBECA8" w14:textId="7D6D2A61" w:rsidR="00C01ECC" w:rsidRPr="007C7330" w:rsidRDefault="00C01ECC" w:rsidP="00C01EC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(1,625,329)</w:t>
            </w:r>
          </w:p>
        </w:tc>
      </w:tr>
      <w:tr w:rsidR="00C01ECC" w:rsidRPr="007A168E" w14:paraId="7F527A97" w14:textId="77777777" w:rsidTr="008B4442">
        <w:tc>
          <w:tcPr>
            <w:tcW w:w="6030" w:type="dxa"/>
            <w:gridSpan w:val="4"/>
            <w:vAlign w:val="center"/>
          </w:tcPr>
          <w:p w14:paraId="78148F5E" w14:textId="6038D221" w:rsidR="00C01ECC" w:rsidRPr="003247F2" w:rsidRDefault="00C01ECC" w:rsidP="00C01ECC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vAlign w:val="center"/>
          </w:tcPr>
          <w:p w14:paraId="47CCEFBA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C157FAD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FCFBFCC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FFDFEE7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E28BF42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C3E0A8F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3280A02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214C485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1C3FB56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568DBDA0" w14:textId="2FD413B5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10,201</w:t>
            </w:r>
          </w:p>
        </w:tc>
        <w:tc>
          <w:tcPr>
            <w:tcW w:w="236" w:type="dxa"/>
            <w:vAlign w:val="center"/>
          </w:tcPr>
          <w:p w14:paraId="16B0837D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0CB10D28" w14:textId="2F088795" w:rsidR="00C01ECC" w:rsidRPr="007C7330" w:rsidRDefault="00C01ECC" w:rsidP="00C01EC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16,396</w:t>
            </w:r>
          </w:p>
        </w:tc>
      </w:tr>
      <w:tr w:rsidR="00C01ECC" w:rsidRPr="007A168E" w14:paraId="670DAA90" w14:textId="77777777" w:rsidTr="008B4442">
        <w:tc>
          <w:tcPr>
            <w:tcW w:w="6030" w:type="dxa"/>
            <w:gridSpan w:val="4"/>
            <w:vAlign w:val="center"/>
          </w:tcPr>
          <w:p w14:paraId="1A35E280" w14:textId="20C07E96" w:rsidR="00C01ECC" w:rsidRPr="003247F2" w:rsidRDefault="00C01ECC" w:rsidP="00C01ECC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236" w:type="dxa"/>
            <w:vAlign w:val="center"/>
          </w:tcPr>
          <w:p w14:paraId="203F14DB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F0FCC8F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2749DE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A497ACD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FF8EA4E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B419864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E7FF6F1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E314162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A63187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4CC6FB95" w14:textId="205A9E69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(74,749)</w:t>
            </w:r>
          </w:p>
        </w:tc>
        <w:tc>
          <w:tcPr>
            <w:tcW w:w="236" w:type="dxa"/>
            <w:vAlign w:val="center"/>
          </w:tcPr>
          <w:p w14:paraId="08AE606B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24B5A1D2" w14:textId="754633B8" w:rsidR="00C01ECC" w:rsidRPr="007C7330" w:rsidRDefault="00C01ECC" w:rsidP="00C01EC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(119,149)</w:t>
            </w:r>
          </w:p>
        </w:tc>
      </w:tr>
      <w:tr w:rsidR="00C01ECC" w:rsidRPr="007A168E" w14:paraId="6F6D7D26" w14:textId="77777777" w:rsidTr="008B4442">
        <w:trPr>
          <w:trHeight w:val="314"/>
        </w:trPr>
        <w:tc>
          <w:tcPr>
            <w:tcW w:w="6030" w:type="dxa"/>
            <w:gridSpan w:val="4"/>
            <w:vAlign w:val="center"/>
          </w:tcPr>
          <w:p w14:paraId="125535C6" w14:textId="77777777" w:rsidR="00C01ECC" w:rsidRPr="003247F2" w:rsidRDefault="00C01ECC" w:rsidP="00C01ECC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vAlign w:val="center"/>
          </w:tcPr>
          <w:p w14:paraId="69FCB023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DFE2C4C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F62392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FBF6837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D0DC718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49BB7A3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4E0D2D6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00547C9" w14:textId="77777777" w:rsidR="00C01ECC" w:rsidRPr="003247F2" w:rsidRDefault="00C01ECC" w:rsidP="00C01EC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59FE787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81E31C" w14:textId="2F146CA4" w:rsidR="00C01ECC" w:rsidRPr="007C7330" w:rsidRDefault="00CF265A" w:rsidP="00C01EC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2,271,446</w:t>
            </w:r>
          </w:p>
        </w:tc>
        <w:tc>
          <w:tcPr>
            <w:tcW w:w="236" w:type="dxa"/>
            <w:vAlign w:val="center"/>
          </w:tcPr>
          <w:p w14:paraId="3BF2846F" w14:textId="77777777" w:rsidR="00C01ECC" w:rsidRPr="003247F2" w:rsidRDefault="00C01ECC" w:rsidP="00C01EC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CF794E" w14:textId="213B1CD2" w:rsidR="00C01ECC" w:rsidRPr="007C7330" w:rsidRDefault="00C01ECC" w:rsidP="00C01EC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1,996,028</w:t>
            </w:r>
          </w:p>
        </w:tc>
      </w:tr>
    </w:tbl>
    <w:p w14:paraId="7DE3DF78" w14:textId="2FDD9419" w:rsidR="002E795F" w:rsidRPr="007A168E" w:rsidRDefault="0083079F" w:rsidP="00F13A91">
      <w:pPr>
        <w:pStyle w:val="Ang15"/>
        <w:tabs>
          <w:tab w:val="left" w:pos="540"/>
        </w:tabs>
        <w:spacing w:before="240" w:line="310" w:lineRule="exact"/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F13A91">
      <w:pPr>
        <w:pStyle w:val="Heading2"/>
        <w:keepLines w:val="0"/>
        <w:numPr>
          <w:ilvl w:val="0"/>
          <w:numId w:val="0"/>
        </w:numPr>
        <w:shd w:val="clear" w:color="auto" w:fill="FFFFFF"/>
        <w:spacing w:before="240" w:after="0" w:line="240" w:lineRule="auto"/>
        <w:ind w:right="191"/>
        <w:rPr>
          <w:rFonts w:asciiTheme="majorBidi" w:hAnsiTheme="majorBidi" w:cstheme="majorBidi"/>
          <w:sz w:val="30"/>
          <w:szCs w:val="30"/>
          <w:cs/>
        </w:rPr>
        <w:sectPr w:rsidR="002E795F" w:rsidRPr="007A168E" w:rsidSect="000B7DA2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5"/>
        <w:gridCol w:w="1615"/>
        <w:gridCol w:w="270"/>
        <w:gridCol w:w="1620"/>
      </w:tblGrid>
      <w:tr w:rsidR="00D40B24" w:rsidRPr="00501184" w14:paraId="62E8F71C" w14:textId="77777777" w:rsidTr="00D94ED8">
        <w:tc>
          <w:tcPr>
            <w:tcW w:w="5765" w:type="dxa"/>
          </w:tcPr>
          <w:p w14:paraId="4526519C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05" w:type="dxa"/>
            <w:gridSpan w:val="3"/>
          </w:tcPr>
          <w:p w14:paraId="50C2F976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0B24" w:rsidRPr="00501184" w14:paraId="0C3EC1CF" w14:textId="77777777" w:rsidTr="00D94ED8">
        <w:tc>
          <w:tcPr>
            <w:tcW w:w="5765" w:type="dxa"/>
          </w:tcPr>
          <w:p w14:paraId="1E5CE5CF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5" w:type="dxa"/>
            <w:gridSpan w:val="3"/>
          </w:tcPr>
          <w:p w14:paraId="607539FE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3247F2" w:rsidRPr="00E15351" w14:paraId="7F96A0D4" w14:textId="77777777" w:rsidTr="00D94ED8">
        <w:tc>
          <w:tcPr>
            <w:tcW w:w="5765" w:type="dxa"/>
          </w:tcPr>
          <w:p w14:paraId="5E9DD154" w14:textId="67BFB49D" w:rsidR="003247F2" w:rsidRPr="003247F2" w:rsidRDefault="00C01ECC" w:rsidP="003247F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15" w:type="dxa"/>
          </w:tcPr>
          <w:p w14:paraId="787E6437" w14:textId="5ECD9D58" w:rsidR="003247F2" w:rsidRPr="00501184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111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3D790B0" w14:textId="77777777" w:rsidR="003247F2" w:rsidRPr="00501184" w:rsidRDefault="003247F2" w:rsidP="003247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D66969" w14:textId="3535A87C" w:rsidR="003247F2" w:rsidRPr="00501184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111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40B24" w:rsidRPr="00501184" w14:paraId="10633A29" w14:textId="77777777" w:rsidTr="00D94ED8">
        <w:tc>
          <w:tcPr>
            <w:tcW w:w="5765" w:type="dxa"/>
          </w:tcPr>
          <w:p w14:paraId="50A4F45A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5" w:type="dxa"/>
            <w:gridSpan w:val="3"/>
          </w:tcPr>
          <w:p w14:paraId="521F288B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01ECC" w:rsidRPr="00E15351" w14:paraId="34F79F8A" w14:textId="77777777" w:rsidTr="00D94ED8">
        <w:tc>
          <w:tcPr>
            <w:tcW w:w="5765" w:type="dxa"/>
          </w:tcPr>
          <w:p w14:paraId="49BAEC51" w14:textId="77777777" w:rsidR="00C01ECC" w:rsidRPr="00501184" w:rsidRDefault="00C01ECC" w:rsidP="00C01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615" w:type="dxa"/>
          </w:tcPr>
          <w:p w14:paraId="43FB2CBA" w14:textId="41637DDE" w:rsidR="00C01ECC" w:rsidRPr="007539D5" w:rsidRDefault="00CF265A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1,498,399</w:t>
            </w:r>
          </w:p>
        </w:tc>
        <w:tc>
          <w:tcPr>
            <w:tcW w:w="270" w:type="dxa"/>
          </w:tcPr>
          <w:p w14:paraId="15EFBEDA" w14:textId="77777777" w:rsidR="00C01ECC" w:rsidRPr="007351C7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797E86" w14:textId="7E61977A" w:rsidR="00C01ECC" w:rsidRPr="00501184" w:rsidRDefault="00C01ECC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618,858</w:t>
            </w:r>
          </w:p>
        </w:tc>
      </w:tr>
      <w:tr w:rsidR="00C01ECC" w:rsidRPr="00E15351" w14:paraId="1951E4DA" w14:textId="77777777" w:rsidTr="00D94ED8">
        <w:tc>
          <w:tcPr>
            <w:tcW w:w="5765" w:type="dxa"/>
          </w:tcPr>
          <w:p w14:paraId="1AB04834" w14:textId="77777777" w:rsidR="00C01ECC" w:rsidRPr="00501184" w:rsidRDefault="00C01ECC" w:rsidP="00C01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1615" w:type="dxa"/>
          </w:tcPr>
          <w:p w14:paraId="1364A2F7" w14:textId="4F772746" w:rsidR="00C01ECC" w:rsidRPr="007539D5" w:rsidRDefault="00CF265A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785,004</w:t>
            </w:r>
          </w:p>
        </w:tc>
        <w:tc>
          <w:tcPr>
            <w:tcW w:w="270" w:type="dxa"/>
          </w:tcPr>
          <w:p w14:paraId="16CC9255" w14:textId="77777777" w:rsidR="00C01ECC" w:rsidRPr="007351C7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168DFC" w14:textId="00FD2BEB" w:rsidR="00C01ECC" w:rsidRPr="00501184" w:rsidRDefault="00C01ECC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502,821</w:t>
            </w:r>
          </w:p>
        </w:tc>
      </w:tr>
      <w:tr w:rsidR="00C01ECC" w:rsidRPr="00E15351" w14:paraId="5F653D4B" w14:textId="77777777" w:rsidTr="00D94ED8">
        <w:tc>
          <w:tcPr>
            <w:tcW w:w="5765" w:type="dxa"/>
          </w:tcPr>
          <w:p w14:paraId="75C52CAD" w14:textId="77777777" w:rsidR="00C01ECC" w:rsidRPr="00501184" w:rsidRDefault="00C01ECC" w:rsidP="00C01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1615" w:type="dxa"/>
          </w:tcPr>
          <w:p w14:paraId="7E8E487A" w14:textId="6FAFFCD9" w:rsidR="00C01ECC" w:rsidRPr="007539D5" w:rsidRDefault="00CF265A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535,647</w:t>
            </w:r>
          </w:p>
        </w:tc>
        <w:tc>
          <w:tcPr>
            <w:tcW w:w="270" w:type="dxa"/>
          </w:tcPr>
          <w:p w14:paraId="337F6762" w14:textId="77777777" w:rsidR="00C01ECC" w:rsidRPr="007351C7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ADE634" w14:textId="0B8A8EF2" w:rsidR="00C01ECC" w:rsidRPr="00501184" w:rsidRDefault="00C01ECC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1,531,635</w:t>
            </w:r>
          </w:p>
        </w:tc>
      </w:tr>
      <w:tr w:rsidR="00C01ECC" w:rsidRPr="00E15351" w14:paraId="100749E8" w14:textId="77777777" w:rsidTr="00D94ED8">
        <w:tc>
          <w:tcPr>
            <w:tcW w:w="5765" w:type="dxa"/>
          </w:tcPr>
          <w:p w14:paraId="49ED4F5F" w14:textId="77777777" w:rsidR="00C01ECC" w:rsidRPr="00501184" w:rsidRDefault="00C01ECC" w:rsidP="00C01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1615" w:type="dxa"/>
          </w:tcPr>
          <w:p w14:paraId="1CD29566" w14:textId="33CB49BD" w:rsidR="00C01ECC" w:rsidRPr="007539D5" w:rsidRDefault="006C4512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(23,278)</w:t>
            </w:r>
          </w:p>
        </w:tc>
        <w:tc>
          <w:tcPr>
            <w:tcW w:w="270" w:type="dxa"/>
          </w:tcPr>
          <w:p w14:paraId="55BA19EF" w14:textId="77777777" w:rsidR="00C01ECC" w:rsidRPr="007351C7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81C249" w14:textId="5D9A92B6" w:rsidR="00C01ECC" w:rsidRPr="00501184" w:rsidRDefault="00C01ECC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(25,554)</w:t>
            </w:r>
          </w:p>
        </w:tc>
      </w:tr>
      <w:tr w:rsidR="00C01ECC" w:rsidRPr="00E15351" w14:paraId="6B40119A" w14:textId="77777777" w:rsidTr="00D94ED8">
        <w:tc>
          <w:tcPr>
            <w:tcW w:w="5765" w:type="dxa"/>
          </w:tcPr>
          <w:p w14:paraId="02AB0587" w14:textId="77777777" w:rsidR="00C01ECC" w:rsidRPr="00501184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66C27A30" w14:textId="47EC2CF7" w:rsidR="00C01ECC" w:rsidRPr="007539D5" w:rsidRDefault="006C4512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2,795,772</w:t>
            </w:r>
          </w:p>
        </w:tc>
        <w:tc>
          <w:tcPr>
            <w:tcW w:w="270" w:type="dxa"/>
          </w:tcPr>
          <w:p w14:paraId="4DD67D7F" w14:textId="77777777" w:rsidR="00C01ECC" w:rsidRPr="007351C7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89946DB" w14:textId="0DFB2953" w:rsidR="00C01ECC" w:rsidRPr="00501184" w:rsidRDefault="00C01ECC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2,627,760</w:t>
            </w:r>
          </w:p>
        </w:tc>
      </w:tr>
      <w:tr w:rsidR="00C01ECC" w:rsidRPr="00BA5D7D" w14:paraId="47E7FF05" w14:textId="77777777" w:rsidTr="00D94ED8">
        <w:tc>
          <w:tcPr>
            <w:tcW w:w="5765" w:type="dxa"/>
          </w:tcPr>
          <w:p w14:paraId="13F03D2E" w14:textId="77777777" w:rsidR="00C01ECC" w:rsidRPr="00BA5D7D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615" w:type="dxa"/>
          </w:tcPr>
          <w:p w14:paraId="14D66A62" w14:textId="77777777" w:rsidR="00C01ECC" w:rsidRPr="00BA5D7D" w:rsidRDefault="00C01ECC" w:rsidP="00C01EC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BBE994" w14:textId="77777777" w:rsidR="00C01ECC" w:rsidRPr="00BA5D7D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</w:tcPr>
          <w:p w14:paraId="43FC7A2E" w14:textId="77777777" w:rsidR="00C01ECC" w:rsidRPr="00BA5D7D" w:rsidRDefault="00C01ECC" w:rsidP="00C01EC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C01ECC" w:rsidRPr="00E15351" w14:paraId="2EF423CD" w14:textId="77777777" w:rsidTr="00D94ED8">
        <w:tc>
          <w:tcPr>
            <w:tcW w:w="5765" w:type="dxa"/>
          </w:tcPr>
          <w:p w14:paraId="2A2F2C9F" w14:textId="09B6B5A1" w:rsidR="00C01ECC" w:rsidRPr="00501184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615" w:type="dxa"/>
          </w:tcPr>
          <w:p w14:paraId="2D299F91" w14:textId="0ACAEBD5" w:rsidR="00C01ECC" w:rsidRPr="007539D5" w:rsidRDefault="006C4512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(1,123)</w:t>
            </w:r>
          </w:p>
        </w:tc>
        <w:tc>
          <w:tcPr>
            <w:tcW w:w="270" w:type="dxa"/>
          </w:tcPr>
          <w:p w14:paraId="30DB42C3" w14:textId="77777777" w:rsidR="00C01ECC" w:rsidRPr="007351C7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9CF872" w14:textId="776CFECF" w:rsidR="00C01ECC" w:rsidRPr="00501184" w:rsidRDefault="00C01ECC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(2,023)</w:t>
            </w:r>
          </w:p>
        </w:tc>
      </w:tr>
      <w:tr w:rsidR="00C01ECC" w:rsidRPr="00501184" w14:paraId="42063071" w14:textId="77777777" w:rsidTr="00D94ED8">
        <w:tc>
          <w:tcPr>
            <w:tcW w:w="5765" w:type="dxa"/>
          </w:tcPr>
          <w:p w14:paraId="670E4903" w14:textId="77777777" w:rsidR="00C01ECC" w:rsidRPr="00501184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615" w:type="dxa"/>
          </w:tcPr>
          <w:p w14:paraId="2279E95B" w14:textId="77777777" w:rsidR="00C01ECC" w:rsidRPr="007539D5" w:rsidRDefault="00C01ECC" w:rsidP="00C01EC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9F9FB89" w14:textId="77777777" w:rsidR="00C01ECC" w:rsidRPr="007351C7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46338871" w14:textId="77777777" w:rsidR="00C01ECC" w:rsidRPr="00501184" w:rsidRDefault="00C01ECC" w:rsidP="00C01EC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C01ECC" w:rsidRPr="00E15351" w14:paraId="55AEACF8" w14:textId="77777777" w:rsidTr="00D94ED8">
        <w:tc>
          <w:tcPr>
            <w:tcW w:w="5765" w:type="dxa"/>
          </w:tcPr>
          <w:p w14:paraId="027D2D48" w14:textId="77777777" w:rsidR="00C01ECC" w:rsidRPr="00501184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615" w:type="dxa"/>
          </w:tcPr>
          <w:p w14:paraId="4BC8FFA1" w14:textId="045487AB" w:rsidR="00C01ECC" w:rsidRPr="007539D5" w:rsidRDefault="006C4512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(469,962)</w:t>
            </w:r>
          </w:p>
        </w:tc>
        <w:tc>
          <w:tcPr>
            <w:tcW w:w="270" w:type="dxa"/>
          </w:tcPr>
          <w:p w14:paraId="79038EF0" w14:textId="77777777" w:rsidR="00C01ECC" w:rsidRPr="007351C7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8F8A05" w14:textId="2B784B1A" w:rsidR="00C01ECC" w:rsidRPr="00501184" w:rsidRDefault="00C01ECC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(558,345)</w:t>
            </w:r>
          </w:p>
        </w:tc>
      </w:tr>
      <w:tr w:rsidR="00C01ECC" w:rsidRPr="00E15351" w14:paraId="112E0543" w14:textId="77777777" w:rsidTr="00D94ED8">
        <w:tc>
          <w:tcPr>
            <w:tcW w:w="5765" w:type="dxa"/>
            <w:vAlign w:val="center"/>
          </w:tcPr>
          <w:p w14:paraId="292E870D" w14:textId="6723FFEF" w:rsidR="00C01ECC" w:rsidRPr="004523FD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1615" w:type="dxa"/>
          </w:tcPr>
          <w:p w14:paraId="57573688" w14:textId="75DA4B42" w:rsidR="00C01ECC" w:rsidRPr="007539D5" w:rsidRDefault="006C4512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(53,241)</w:t>
            </w:r>
          </w:p>
        </w:tc>
        <w:tc>
          <w:tcPr>
            <w:tcW w:w="270" w:type="dxa"/>
          </w:tcPr>
          <w:p w14:paraId="47D3D5E0" w14:textId="77777777" w:rsidR="00C01ECC" w:rsidRPr="007351C7" w:rsidRDefault="00C01ECC" w:rsidP="00C01EC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C0BD61" w14:textId="40E600AF" w:rsidR="00C01ECC" w:rsidRPr="00501184" w:rsidRDefault="00C01ECC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(71,364)</w:t>
            </w:r>
          </w:p>
        </w:tc>
      </w:tr>
      <w:tr w:rsidR="00C01ECC" w:rsidRPr="00E15351" w14:paraId="07DEDF0C" w14:textId="77777777" w:rsidTr="00D94ED8">
        <w:tc>
          <w:tcPr>
            <w:tcW w:w="5765" w:type="dxa"/>
          </w:tcPr>
          <w:p w14:paraId="2D8C98B5" w14:textId="74AE4A56" w:rsidR="00C01ECC" w:rsidRPr="00501184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3F1BA873" w14:textId="1F494AC8" w:rsidR="00C01ECC" w:rsidRPr="007539D5" w:rsidRDefault="006C4512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2,271,446</w:t>
            </w:r>
          </w:p>
        </w:tc>
        <w:tc>
          <w:tcPr>
            <w:tcW w:w="270" w:type="dxa"/>
          </w:tcPr>
          <w:p w14:paraId="231A0B09" w14:textId="77777777" w:rsidR="00C01ECC" w:rsidRPr="007351C7" w:rsidRDefault="00C01ECC" w:rsidP="00C01EC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9262825" w14:textId="52B5040D" w:rsidR="00C01ECC" w:rsidRPr="00501184" w:rsidRDefault="00C01ECC" w:rsidP="00C01ECC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1,996,028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630"/>
        <w:gridCol w:w="270"/>
        <w:gridCol w:w="1620"/>
        <w:gridCol w:w="270"/>
        <w:gridCol w:w="1620"/>
      </w:tblGrid>
      <w:tr w:rsidR="00CD6FB6" w:rsidRPr="007A168E" w14:paraId="73F93A6E" w14:textId="77777777" w:rsidTr="00D94ED8">
        <w:trPr>
          <w:tblHeader/>
        </w:trPr>
        <w:tc>
          <w:tcPr>
            <w:tcW w:w="4860" w:type="dxa"/>
          </w:tcPr>
          <w:p w14:paraId="7425E096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C25C2D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1998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B5C0358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D94ED8">
        <w:trPr>
          <w:tblHeader/>
        </w:trPr>
        <w:tc>
          <w:tcPr>
            <w:tcW w:w="4860" w:type="dxa"/>
          </w:tcPr>
          <w:p w14:paraId="3B438AA4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92A9902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CBCF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F2B18E4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3247F2" w:rsidRPr="007A168E" w14:paraId="62105091" w14:textId="77777777" w:rsidTr="00D94ED8">
        <w:trPr>
          <w:tblHeader/>
        </w:trPr>
        <w:tc>
          <w:tcPr>
            <w:tcW w:w="4860" w:type="dxa"/>
          </w:tcPr>
          <w:p w14:paraId="09593F1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dxa"/>
          </w:tcPr>
          <w:p w14:paraId="3FD66A3D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67CEE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376FA" w14:textId="13A4EBA3" w:rsidR="003247F2" w:rsidRPr="009464D9" w:rsidRDefault="00C01ECC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4F58175B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84E34A" w14:textId="0E696B3B" w:rsidR="003247F2" w:rsidRPr="009464D9" w:rsidRDefault="007C3F7F" w:rsidP="003247F2">
            <w:pPr>
              <w:spacing w:line="380" w:lineRule="exac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247F2" w:rsidRPr="009464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47F2" w:rsidRPr="007A168E" w14:paraId="636F2F82" w14:textId="77777777" w:rsidTr="00D94ED8">
        <w:trPr>
          <w:tblHeader/>
        </w:trPr>
        <w:tc>
          <w:tcPr>
            <w:tcW w:w="4860" w:type="dxa"/>
          </w:tcPr>
          <w:p w14:paraId="5713214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dxa"/>
          </w:tcPr>
          <w:p w14:paraId="13F0C317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90D78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066C57" w14:textId="2F0C8292" w:rsidR="003247F2" w:rsidRPr="009464D9" w:rsidRDefault="007C3F7F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676DE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A7724D7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CD20C7" w14:textId="480EFA9A" w:rsidR="003247F2" w:rsidRPr="009464D9" w:rsidRDefault="007C3F7F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676DE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247F2" w:rsidRPr="007A168E" w14:paraId="7FD851F5" w14:textId="77777777" w:rsidTr="00D94ED8">
        <w:trPr>
          <w:tblHeader/>
        </w:trPr>
        <w:tc>
          <w:tcPr>
            <w:tcW w:w="4860" w:type="dxa"/>
          </w:tcPr>
          <w:p w14:paraId="3B7E776D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DB86B55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A9ACF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711C5A5" w14:textId="77777777" w:rsidR="003247F2" w:rsidRPr="00340C7D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A38E2" w:rsidRPr="007A168E" w14:paraId="0280FDAA" w14:textId="77777777" w:rsidTr="00D94ED8">
        <w:tc>
          <w:tcPr>
            <w:tcW w:w="4860" w:type="dxa"/>
            <w:vAlign w:val="center"/>
          </w:tcPr>
          <w:p w14:paraId="28CD307F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630" w:type="dxa"/>
          </w:tcPr>
          <w:p w14:paraId="62CA41CA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AD16E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55123C8" w14:textId="417169CB" w:rsidR="003A38E2" w:rsidRPr="00206FAC" w:rsidRDefault="006C451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85,895,375</w:t>
            </w:r>
          </w:p>
        </w:tc>
        <w:tc>
          <w:tcPr>
            <w:tcW w:w="270" w:type="dxa"/>
          </w:tcPr>
          <w:p w14:paraId="54D679AF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3071A19" w14:textId="4DD0801C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85,151,202</w:t>
            </w:r>
          </w:p>
        </w:tc>
      </w:tr>
      <w:tr w:rsidR="003A38E2" w:rsidRPr="007A168E" w14:paraId="1E39E77F" w14:textId="77777777" w:rsidTr="00D94ED8">
        <w:tc>
          <w:tcPr>
            <w:tcW w:w="4860" w:type="dxa"/>
            <w:vAlign w:val="center"/>
          </w:tcPr>
          <w:p w14:paraId="2990084C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630" w:type="dxa"/>
          </w:tcPr>
          <w:p w14:paraId="159B2587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B7552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8D0BD5A" w14:textId="271DD085" w:rsidR="003A38E2" w:rsidRPr="00206FAC" w:rsidRDefault="006C451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12,960,812</w:t>
            </w:r>
          </w:p>
        </w:tc>
        <w:tc>
          <w:tcPr>
            <w:tcW w:w="270" w:type="dxa"/>
          </w:tcPr>
          <w:p w14:paraId="7AFD1B8E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B170C26" w14:textId="01184B4C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13,519,927</w:t>
            </w:r>
          </w:p>
        </w:tc>
      </w:tr>
      <w:tr w:rsidR="003A38E2" w:rsidRPr="007A168E" w14:paraId="1AFDBB88" w14:textId="77777777" w:rsidTr="00D94ED8">
        <w:tc>
          <w:tcPr>
            <w:tcW w:w="4860" w:type="dxa"/>
            <w:vAlign w:val="center"/>
          </w:tcPr>
          <w:p w14:paraId="2E72B6E0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630" w:type="dxa"/>
          </w:tcPr>
          <w:p w14:paraId="01DE6AA6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E096B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BAC20AB" w14:textId="66F254F5" w:rsidR="003A38E2" w:rsidRPr="00206FAC" w:rsidRDefault="006C4512" w:rsidP="00EE50B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68,177,184</w:t>
            </w:r>
          </w:p>
        </w:tc>
        <w:tc>
          <w:tcPr>
            <w:tcW w:w="270" w:type="dxa"/>
          </w:tcPr>
          <w:p w14:paraId="256E25F3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DB2AF5A" w14:textId="47925152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3A38E2" w:rsidRPr="007A168E" w14:paraId="19BCDDDD" w14:textId="77777777" w:rsidTr="00D94ED8">
        <w:tc>
          <w:tcPr>
            <w:tcW w:w="4860" w:type="dxa"/>
            <w:vAlign w:val="center"/>
          </w:tcPr>
          <w:p w14:paraId="13100DDA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630" w:type="dxa"/>
          </w:tcPr>
          <w:p w14:paraId="69F01592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876C7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3A7189FC" w14:textId="2C5CBE60" w:rsidR="003A38E2" w:rsidRPr="00206FAC" w:rsidRDefault="006C451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2,070,495</w:t>
            </w:r>
          </w:p>
        </w:tc>
        <w:tc>
          <w:tcPr>
            <w:tcW w:w="270" w:type="dxa"/>
          </w:tcPr>
          <w:p w14:paraId="30C74C49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8C647C9" w14:textId="53656670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2,095,301</w:t>
            </w:r>
          </w:p>
        </w:tc>
      </w:tr>
      <w:tr w:rsidR="003A38E2" w:rsidRPr="007A168E" w14:paraId="1F1C86C6" w14:textId="77777777" w:rsidTr="00D94ED8">
        <w:tc>
          <w:tcPr>
            <w:tcW w:w="4860" w:type="dxa"/>
            <w:vAlign w:val="center"/>
          </w:tcPr>
          <w:p w14:paraId="7D9813B7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630" w:type="dxa"/>
          </w:tcPr>
          <w:p w14:paraId="4E3948AB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5A543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BC1A65A" w14:textId="48CD5D00" w:rsidR="003A38E2" w:rsidRPr="00206FAC" w:rsidRDefault="006C451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462,280</w:t>
            </w:r>
          </w:p>
        </w:tc>
        <w:tc>
          <w:tcPr>
            <w:tcW w:w="270" w:type="dxa"/>
          </w:tcPr>
          <w:p w14:paraId="6F178835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4D15E53" w14:textId="4B3B03F5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461,546</w:t>
            </w:r>
          </w:p>
        </w:tc>
      </w:tr>
      <w:tr w:rsidR="003A38E2" w:rsidRPr="007A168E" w14:paraId="7886D804" w14:textId="77777777" w:rsidTr="00D94ED8">
        <w:tc>
          <w:tcPr>
            <w:tcW w:w="4860" w:type="dxa"/>
          </w:tcPr>
          <w:p w14:paraId="246B0DB5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39F99FF0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98318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8A6FF72" w14:textId="097DF924" w:rsidR="003A38E2" w:rsidRPr="00206FAC" w:rsidRDefault="006C451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169,566,146</w:t>
            </w:r>
          </w:p>
        </w:tc>
        <w:tc>
          <w:tcPr>
            <w:tcW w:w="270" w:type="dxa"/>
          </w:tcPr>
          <w:p w14:paraId="29A27615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898C9E9" w14:textId="37265AA0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169,411,221</w:t>
            </w:r>
          </w:p>
        </w:tc>
      </w:tr>
      <w:tr w:rsidR="003A38E2" w:rsidRPr="007A168E" w14:paraId="510D03A9" w14:textId="77777777" w:rsidTr="00D94ED8">
        <w:tc>
          <w:tcPr>
            <w:tcW w:w="4860" w:type="dxa"/>
          </w:tcPr>
          <w:p w14:paraId="681A12A1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30" w:type="dxa"/>
          </w:tcPr>
          <w:p w14:paraId="4B498A06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0D25B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4D2E684" w14:textId="7EA4CF20" w:rsidR="003A38E2" w:rsidRPr="00206FAC" w:rsidRDefault="006C451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712,371</w:t>
            </w:r>
          </w:p>
        </w:tc>
        <w:tc>
          <w:tcPr>
            <w:tcW w:w="270" w:type="dxa"/>
          </w:tcPr>
          <w:p w14:paraId="39E240A7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7D71352" w14:textId="2FE983A2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1,018,503</w:t>
            </w:r>
          </w:p>
        </w:tc>
      </w:tr>
      <w:tr w:rsidR="003A38E2" w:rsidRPr="007A168E" w14:paraId="5B17E9C3" w14:textId="77777777" w:rsidTr="00D94ED8">
        <w:tc>
          <w:tcPr>
            <w:tcW w:w="4860" w:type="dxa"/>
          </w:tcPr>
          <w:p w14:paraId="7B52402F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0" w:type="dxa"/>
          </w:tcPr>
          <w:p w14:paraId="1D754A74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615E3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F7285D2" w14:textId="6038CE60" w:rsidR="003A38E2" w:rsidRPr="00206FAC" w:rsidRDefault="006C451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170,278,517</w:t>
            </w:r>
          </w:p>
        </w:tc>
        <w:tc>
          <w:tcPr>
            <w:tcW w:w="270" w:type="dxa"/>
          </w:tcPr>
          <w:p w14:paraId="4784B9C2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9D7139A" w14:textId="373A039A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</w:tr>
      <w:tr w:rsidR="003A38E2" w:rsidRPr="007A168E" w14:paraId="5C33CB5D" w14:textId="77777777" w:rsidTr="00D94ED8">
        <w:tc>
          <w:tcPr>
            <w:tcW w:w="4860" w:type="dxa"/>
          </w:tcPr>
          <w:p w14:paraId="3F6FD07B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630" w:type="dxa"/>
          </w:tcPr>
          <w:p w14:paraId="3F9DD514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4244D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AF1751E" w14:textId="2C663CB6" w:rsidR="003A38E2" w:rsidRPr="00206FAC" w:rsidRDefault="006C451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(7,132,761)</w:t>
            </w:r>
          </w:p>
        </w:tc>
        <w:tc>
          <w:tcPr>
            <w:tcW w:w="270" w:type="dxa"/>
          </w:tcPr>
          <w:p w14:paraId="0C26BCE5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5294B1F" w14:textId="36974DD1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(7,779,719)</w:t>
            </w:r>
          </w:p>
        </w:tc>
      </w:tr>
      <w:tr w:rsidR="003A38E2" w:rsidRPr="007A168E" w14:paraId="7EAF5AED" w14:textId="77777777" w:rsidTr="00D94ED8">
        <w:tc>
          <w:tcPr>
            <w:tcW w:w="4860" w:type="dxa"/>
          </w:tcPr>
          <w:p w14:paraId="4A0D863A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630" w:type="dxa"/>
          </w:tcPr>
          <w:p w14:paraId="03E337F0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5B5FF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3E03D" w14:textId="50F6B328" w:rsidR="003A38E2" w:rsidRPr="00206FAC" w:rsidRDefault="006C451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163,145,756</w:t>
            </w:r>
          </w:p>
        </w:tc>
        <w:tc>
          <w:tcPr>
            <w:tcW w:w="270" w:type="dxa"/>
          </w:tcPr>
          <w:p w14:paraId="173E4D85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09420" w14:textId="0D16BB0D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1C56B5B2" w:rsidR="00D001A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705"/>
        <w:gridCol w:w="701"/>
        <w:gridCol w:w="236"/>
        <w:gridCol w:w="1696"/>
        <w:gridCol w:w="236"/>
        <w:gridCol w:w="1696"/>
      </w:tblGrid>
      <w:tr w:rsidR="00C551E8" w:rsidRPr="007470B8" w14:paraId="378FF599" w14:textId="77777777" w:rsidTr="00C01ECC">
        <w:tc>
          <w:tcPr>
            <w:tcW w:w="4705" w:type="dxa"/>
          </w:tcPr>
          <w:p w14:paraId="75260F7C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dxa"/>
          </w:tcPr>
          <w:p w14:paraId="502CFEF5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DE108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8" w:type="dxa"/>
            <w:gridSpan w:val="3"/>
          </w:tcPr>
          <w:p w14:paraId="05EEDC8E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7470B8" w14:paraId="75A91268" w14:textId="77777777" w:rsidTr="00C01ECC">
        <w:tc>
          <w:tcPr>
            <w:tcW w:w="4705" w:type="dxa"/>
          </w:tcPr>
          <w:p w14:paraId="28CDC966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dxa"/>
          </w:tcPr>
          <w:p w14:paraId="79B40739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0641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8" w:type="dxa"/>
            <w:gridSpan w:val="3"/>
          </w:tcPr>
          <w:p w14:paraId="52AA987F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C01ECC" w:rsidRPr="007470B8" w14:paraId="68AB561A" w14:textId="77777777" w:rsidTr="00C01ECC">
        <w:tc>
          <w:tcPr>
            <w:tcW w:w="4705" w:type="dxa"/>
          </w:tcPr>
          <w:p w14:paraId="72340A8D" w14:textId="7E1A7CCE" w:rsidR="00C01ECC" w:rsidRPr="00295EE3" w:rsidRDefault="00C01ECC" w:rsidP="00C01EC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01" w:type="dxa"/>
          </w:tcPr>
          <w:p w14:paraId="5185BD48" w14:textId="77777777" w:rsidR="00C01ECC" w:rsidRPr="007470B8" w:rsidRDefault="00C01ECC" w:rsidP="00C01EC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B48F4" w14:textId="77777777" w:rsidR="00C01ECC" w:rsidRPr="007470B8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35EA6B4B" w14:textId="685E7E39" w:rsidR="00C01ECC" w:rsidRPr="001B0E99" w:rsidRDefault="00C01ECC" w:rsidP="00C01EC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7D22EDFD" w14:textId="77777777" w:rsidR="00C01ECC" w:rsidRPr="001B0E99" w:rsidRDefault="00C01ECC" w:rsidP="00C01EC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401109A2" w14:textId="563DEB4C" w:rsidR="00C01ECC" w:rsidRPr="001B0E99" w:rsidRDefault="00C01ECC" w:rsidP="00C01EC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C01ECC" w:rsidRPr="007470B8" w14:paraId="5EEEB954" w14:textId="77777777" w:rsidTr="00C01ECC">
        <w:tc>
          <w:tcPr>
            <w:tcW w:w="4705" w:type="dxa"/>
          </w:tcPr>
          <w:p w14:paraId="101323E0" w14:textId="77777777" w:rsidR="00C01ECC" w:rsidRPr="007470B8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dxa"/>
          </w:tcPr>
          <w:p w14:paraId="49540897" w14:textId="77777777" w:rsidR="00C01ECC" w:rsidRPr="007470B8" w:rsidRDefault="00C01ECC" w:rsidP="00C01EC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A55E2" w14:textId="77777777" w:rsidR="00C01ECC" w:rsidRPr="007470B8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8" w:type="dxa"/>
            <w:gridSpan w:val="3"/>
          </w:tcPr>
          <w:p w14:paraId="4E1D8E73" w14:textId="77777777" w:rsidR="00C01ECC" w:rsidRPr="001B0E99" w:rsidRDefault="00C01ECC" w:rsidP="00C01EC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0E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B0E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01ECC" w:rsidRPr="007470B8" w14:paraId="0FB1802B" w14:textId="77777777" w:rsidTr="00C01ECC">
        <w:tc>
          <w:tcPr>
            <w:tcW w:w="4705" w:type="dxa"/>
            <w:vAlign w:val="center"/>
          </w:tcPr>
          <w:p w14:paraId="0748A668" w14:textId="77777777" w:rsidR="00C01ECC" w:rsidRPr="007470B8" w:rsidRDefault="00C01ECC" w:rsidP="00C01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01" w:type="dxa"/>
          </w:tcPr>
          <w:p w14:paraId="0924A3EC" w14:textId="77777777" w:rsidR="00C01ECC" w:rsidRPr="007470B8" w:rsidRDefault="00C01ECC" w:rsidP="00C01EC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15ACA" w14:textId="77777777" w:rsidR="00C01ECC" w:rsidRPr="007470B8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77F4F137" w14:textId="4DF64AF2" w:rsidR="00C01ECC" w:rsidRPr="001B0E99" w:rsidRDefault="006C4512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10,929,923</w:t>
            </w:r>
          </w:p>
        </w:tc>
        <w:tc>
          <w:tcPr>
            <w:tcW w:w="236" w:type="dxa"/>
          </w:tcPr>
          <w:p w14:paraId="0AD6B229" w14:textId="77777777" w:rsidR="00C01ECC" w:rsidRPr="001B0E99" w:rsidRDefault="00C01ECC" w:rsidP="00C01EC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697D8703" w14:textId="6D3506EA" w:rsidR="00C01ECC" w:rsidRPr="001B0E99" w:rsidRDefault="00C01ECC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10,665,012</w:t>
            </w:r>
          </w:p>
        </w:tc>
      </w:tr>
      <w:tr w:rsidR="00C01ECC" w:rsidRPr="007470B8" w14:paraId="66837181" w14:textId="77777777" w:rsidTr="00C01ECC">
        <w:tc>
          <w:tcPr>
            <w:tcW w:w="4705" w:type="dxa"/>
            <w:vAlign w:val="center"/>
          </w:tcPr>
          <w:p w14:paraId="278EB1B0" w14:textId="77777777" w:rsidR="00C01ECC" w:rsidRPr="007470B8" w:rsidRDefault="00C01ECC" w:rsidP="00C01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01" w:type="dxa"/>
          </w:tcPr>
          <w:p w14:paraId="28436C07" w14:textId="77777777" w:rsidR="00C01ECC" w:rsidRPr="007470B8" w:rsidRDefault="00C01ECC" w:rsidP="00C01EC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42022" w14:textId="77777777" w:rsidR="00C01ECC" w:rsidRPr="007470B8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76A19F26" w14:textId="0C5F321C" w:rsidR="00C01ECC" w:rsidRPr="001B0E99" w:rsidRDefault="006C4512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3,098,412</w:t>
            </w:r>
          </w:p>
        </w:tc>
        <w:tc>
          <w:tcPr>
            <w:tcW w:w="236" w:type="dxa"/>
          </w:tcPr>
          <w:p w14:paraId="31637D1A" w14:textId="77777777" w:rsidR="00C01ECC" w:rsidRPr="001B0E99" w:rsidRDefault="00C01ECC" w:rsidP="00C01EC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0C31181" w14:textId="26573F5D" w:rsidR="00C01ECC" w:rsidRPr="001B0E99" w:rsidRDefault="00C01ECC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3,133,181</w:t>
            </w:r>
          </w:p>
        </w:tc>
      </w:tr>
      <w:tr w:rsidR="00C01ECC" w:rsidRPr="007470B8" w14:paraId="4CD4CFCB" w14:textId="77777777" w:rsidTr="00C01ECC">
        <w:tc>
          <w:tcPr>
            <w:tcW w:w="4705" w:type="dxa"/>
          </w:tcPr>
          <w:p w14:paraId="5BA6546D" w14:textId="77777777" w:rsidR="00C01ECC" w:rsidRPr="007470B8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1" w:type="dxa"/>
          </w:tcPr>
          <w:p w14:paraId="1701CF63" w14:textId="77777777" w:rsidR="00C01ECC" w:rsidRPr="007470B8" w:rsidRDefault="00C01ECC" w:rsidP="00C01EC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DD11F" w14:textId="77777777" w:rsidR="00C01ECC" w:rsidRPr="007470B8" w:rsidRDefault="00C01ECC" w:rsidP="00C01EC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C6907" w14:textId="195617F2" w:rsidR="00C01ECC" w:rsidRPr="001B0E99" w:rsidRDefault="006C4512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14,028,335</w:t>
            </w:r>
          </w:p>
        </w:tc>
        <w:tc>
          <w:tcPr>
            <w:tcW w:w="236" w:type="dxa"/>
          </w:tcPr>
          <w:p w14:paraId="10E6186C" w14:textId="77777777" w:rsidR="00C01ECC" w:rsidRPr="001B0E99" w:rsidRDefault="00C01ECC" w:rsidP="00C01EC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3A9C5" w14:textId="7C268C1A" w:rsidR="00C01ECC" w:rsidRPr="001B0E99" w:rsidRDefault="00C01ECC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13,798,193</w:t>
            </w:r>
          </w:p>
        </w:tc>
      </w:tr>
    </w:tbl>
    <w:p w14:paraId="45852B08" w14:textId="20D0AE2F" w:rsidR="00C551E8" w:rsidRDefault="00C551E8" w:rsidP="00F3013A">
      <w:pPr>
        <w:pStyle w:val="Bo-Blankline"/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68C39CAF" w:rsidR="00E77061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272" w:type="dxa"/>
        <w:tblInd w:w="450" w:type="dxa"/>
        <w:tblLook w:val="04A0" w:firstRow="1" w:lastRow="0" w:firstColumn="1" w:lastColumn="0" w:noHBand="0" w:noVBand="1"/>
      </w:tblPr>
      <w:tblGrid>
        <w:gridCol w:w="4707"/>
        <w:gridCol w:w="701"/>
        <w:gridCol w:w="236"/>
        <w:gridCol w:w="1696"/>
        <w:gridCol w:w="236"/>
        <w:gridCol w:w="1696"/>
      </w:tblGrid>
      <w:tr w:rsidR="00C551E8" w:rsidRPr="00964878" w14:paraId="33E64081" w14:textId="77777777" w:rsidTr="00AC2FBA">
        <w:tc>
          <w:tcPr>
            <w:tcW w:w="4707" w:type="dxa"/>
          </w:tcPr>
          <w:p w14:paraId="72405936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</w:tcPr>
          <w:p w14:paraId="29AB6507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F937D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</w:tcPr>
          <w:p w14:paraId="1AD9E300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964878" w14:paraId="6EFFB671" w14:textId="77777777" w:rsidTr="00AC2FBA">
        <w:tc>
          <w:tcPr>
            <w:tcW w:w="4707" w:type="dxa"/>
          </w:tcPr>
          <w:p w14:paraId="234575F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</w:tcPr>
          <w:p w14:paraId="3ACB9485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7B9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</w:tcPr>
          <w:p w14:paraId="334B68C9" w14:textId="77777777" w:rsidR="00C551E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AC2FBA" w:rsidRPr="00964878" w14:paraId="1252420D" w14:textId="77777777" w:rsidTr="00AC2FBA">
        <w:tc>
          <w:tcPr>
            <w:tcW w:w="4707" w:type="dxa"/>
          </w:tcPr>
          <w:p w14:paraId="6306FB91" w14:textId="2A4BA2CD" w:rsidR="00AC2FBA" w:rsidRPr="00511D9D" w:rsidRDefault="00C01ECC" w:rsidP="00AC2F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01" w:type="dxa"/>
          </w:tcPr>
          <w:p w14:paraId="1DEDE6E2" w14:textId="77777777" w:rsidR="00AC2FBA" w:rsidRPr="00964878" w:rsidRDefault="00AC2FBA" w:rsidP="00AC2FB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F3395" w14:textId="77777777" w:rsidR="00AC2FBA" w:rsidRPr="00964878" w:rsidRDefault="00AC2FBA" w:rsidP="00AC2FB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42ABFE9" w14:textId="1A2C2F13" w:rsidR="00AC2FBA" w:rsidRPr="0089415E" w:rsidRDefault="00AC2FBA" w:rsidP="00AC2F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17110CE3" w14:textId="77777777" w:rsidR="00AC2FBA" w:rsidRPr="00964878" w:rsidRDefault="00AC2FBA" w:rsidP="00AC2F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04281FA2" w14:textId="7B4919C5" w:rsidR="00AC2FBA" w:rsidRPr="00964878" w:rsidRDefault="00AC2FBA" w:rsidP="00AC2F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95EE3" w:rsidRPr="00964878" w14:paraId="0CCDC2C0" w14:textId="77777777" w:rsidTr="00AC2FBA">
        <w:tc>
          <w:tcPr>
            <w:tcW w:w="4707" w:type="dxa"/>
          </w:tcPr>
          <w:p w14:paraId="78BCA909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</w:tcPr>
          <w:p w14:paraId="78ADC6F0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5CB04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</w:tcPr>
          <w:p w14:paraId="023A2C9A" w14:textId="77777777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01ECC" w:rsidRPr="00964878" w14:paraId="4BAB981C" w14:textId="77777777" w:rsidTr="00AC2FBA">
        <w:tc>
          <w:tcPr>
            <w:tcW w:w="4707" w:type="dxa"/>
            <w:vAlign w:val="center"/>
          </w:tcPr>
          <w:p w14:paraId="4CB4F912" w14:textId="77777777" w:rsidR="00C01ECC" w:rsidRPr="00A541C3" w:rsidRDefault="00C01ECC" w:rsidP="00C01EC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01" w:type="dxa"/>
          </w:tcPr>
          <w:p w14:paraId="55C416A6" w14:textId="77777777" w:rsidR="00C01ECC" w:rsidRPr="00964878" w:rsidRDefault="00C01ECC" w:rsidP="00C01EC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5B72B" w14:textId="77777777" w:rsidR="00C01ECC" w:rsidRPr="00964878" w:rsidRDefault="00C01ECC" w:rsidP="00C01EC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1670D6CC" w14:textId="42C7D496" w:rsidR="00C01ECC" w:rsidRPr="006A5FB2" w:rsidRDefault="006C4512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516,805</w:t>
            </w:r>
          </w:p>
        </w:tc>
        <w:tc>
          <w:tcPr>
            <w:tcW w:w="236" w:type="dxa"/>
          </w:tcPr>
          <w:p w14:paraId="01ED125A" w14:textId="77777777" w:rsidR="00C01ECC" w:rsidRPr="00964878" w:rsidRDefault="00C01ECC" w:rsidP="00C01EC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7EE5A9AF" w14:textId="330ACAF9" w:rsidR="00C01ECC" w:rsidRPr="00020D75" w:rsidRDefault="00C01ECC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398,086</w:t>
            </w:r>
          </w:p>
        </w:tc>
      </w:tr>
      <w:tr w:rsidR="00C01ECC" w:rsidRPr="00964878" w14:paraId="4754155A" w14:textId="77777777" w:rsidTr="00AC2FBA">
        <w:tc>
          <w:tcPr>
            <w:tcW w:w="4707" w:type="dxa"/>
            <w:vAlign w:val="center"/>
          </w:tcPr>
          <w:p w14:paraId="10F74C8E" w14:textId="77777777" w:rsidR="00C01ECC" w:rsidRPr="00964878" w:rsidRDefault="00C01ECC" w:rsidP="00C01E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01" w:type="dxa"/>
          </w:tcPr>
          <w:p w14:paraId="7A40AA04" w14:textId="77777777" w:rsidR="00C01ECC" w:rsidRPr="00964878" w:rsidRDefault="00C01ECC" w:rsidP="00C01EC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51C4" w14:textId="77777777" w:rsidR="00C01ECC" w:rsidRPr="00964878" w:rsidRDefault="00C01ECC" w:rsidP="00C01EC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02989EDA" w14:textId="1DFF5C5D" w:rsidR="00C01ECC" w:rsidRPr="00484152" w:rsidRDefault="006C4512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35,322</w:t>
            </w:r>
          </w:p>
        </w:tc>
        <w:tc>
          <w:tcPr>
            <w:tcW w:w="236" w:type="dxa"/>
          </w:tcPr>
          <w:p w14:paraId="3412D216" w14:textId="77777777" w:rsidR="00C01ECC" w:rsidRPr="00964878" w:rsidRDefault="00C01ECC" w:rsidP="00C01EC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51125502" w14:textId="4019869A" w:rsidR="00C01ECC" w:rsidRPr="00020D75" w:rsidRDefault="00C01ECC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42,938</w:t>
            </w:r>
          </w:p>
        </w:tc>
      </w:tr>
      <w:tr w:rsidR="00C01ECC" w:rsidRPr="00964878" w14:paraId="1D8FAC86" w14:textId="77777777" w:rsidTr="00AC2FBA">
        <w:tc>
          <w:tcPr>
            <w:tcW w:w="4707" w:type="dxa"/>
            <w:vAlign w:val="center"/>
          </w:tcPr>
          <w:p w14:paraId="7FC3FF8C" w14:textId="77777777" w:rsidR="00C01ECC" w:rsidRPr="00964878" w:rsidRDefault="00C01ECC" w:rsidP="00C01E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01" w:type="dxa"/>
          </w:tcPr>
          <w:p w14:paraId="1D2FA69B" w14:textId="77777777" w:rsidR="00C01ECC" w:rsidRPr="00964878" w:rsidRDefault="00C01ECC" w:rsidP="00C01EC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74ED1" w14:textId="77777777" w:rsidR="00C01ECC" w:rsidRPr="00964878" w:rsidRDefault="00C01ECC" w:rsidP="00C01EC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41377ED8" w14:textId="5CD62698" w:rsidR="00C01ECC" w:rsidRPr="00484152" w:rsidRDefault="006C4512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469,962</w:t>
            </w:r>
          </w:p>
        </w:tc>
        <w:tc>
          <w:tcPr>
            <w:tcW w:w="236" w:type="dxa"/>
          </w:tcPr>
          <w:p w14:paraId="0909F2EC" w14:textId="77777777" w:rsidR="00C01ECC" w:rsidRPr="00964878" w:rsidRDefault="00C01ECC" w:rsidP="00C01EC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5DB90207" w14:textId="2E4D9B1D" w:rsidR="00C01ECC" w:rsidRDefault="00C01ECC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558,345</w:t>
            </w:r>
          </w:p>
        </w:tc>
      </w:tr>
      <w:tr w:rsidR="00C01ECC" w:rsidRPr="00964878" w14:paraId="71010B48" w14:textId="77777777" w:rsidTr="00AC2FBA">
        <w:tc>
          <w:tcPr>
            <w:tcW w:w="4707" w:type="dxa"/>
          </w:tcPr>
          <w:p w14:paraId="2BDA4C53" w14:textId="77777777" w:rsidR="00C01ECC" w:rsidRPr="00A541C3" w:rsidRDefault="00C01ECC" w:rsidP="00C01EC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1" w:type="dxa"/>
          </w:tcPr>
          <w:p w14:paraId="70AED61B" w14:textId="77777777" w:rsidR="00C01ECC" w:rsidRPr="00964878" w:rsidRDefault="00C01ECC" w:rsidP="00C01EC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8AE5C" w14:textId="77777777" w:rsidR="00C01ECC" w:rsidRPr="00964878" w:rsidRDefault="00C01ECC" w:rsidP="00C01EC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5F6A2" w14:textId="7E52ECDE" w:rsidR="00C01ECC" w:rsidRPr="00484152" w:rsidRDefault="006C4512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1,022,089</w:t>
            </w:r>
          </w:p>
        </w:tc>
        <w:tc>
          <w:tcPr>
            <w:tcW w:w="236" w:type="dxa"/>
          </w:tcPr>
          <w:p w14:paraId="6A737E63" w14:textId="77777777" w:rsidR="00C01ECC" w:rsidRPr="00964878" w:rsidRDefault="00C01ECC" w:rsidP="00C01EC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C49E7D" w14:textId="724460DA" w:rsidR="00C01ECC" w:rsidRPr="001E40D2" w:rsidRDefault="00C01ECC" w:rsidP="00C01ECC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999,369</w:t>
            </w:r>
          </w:p>
        </w:tc>
      </w:tr>
    </w:tbl>
    <w:p w14:paraId="335EC4F6" w14:textId="55B6CD9C" w:rsidR="00C551E8" w:rsidRDefault="00C551E8" w:rsidP="00E77061">
      <w:pPr>
        <w:pStyle w:val="Bo-Blankline"/>
        <w:ind w:left="518"/>
        <w:rPr>
          <w:rFonts w:asciiTheme="majorBidi" w:hAnsiTheme="majorBidi" w:cstheme="majorBidi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055FECD7" w:rsidR="00D0262D" w:rsidRDefault="00501184" w:rsidP="00427B4E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4D2D0F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ระยะเวลา</w:t>
      </w:r>
      <w:r w:rsidR="00C01ECC">
        <w:rPr>
          <w:rFonts w:asciiTheme="majorBidi" w:hAnsiTheme="majorBidi" w:hint="cs"/>
          <w:spacing w:val="-2"/>
          <w:sz w:val="30"/>
          <w:szCs w:val="30"/>
          <w:cs/>
        </w:rPr>
        <w:t>หก</w:t>
      </w:r>
      <w:r w:rsidR="004F5A35" w:rsidRPr="004F5A35">
        <w:rPr>
          <w:rFonts w:asciiTheme="majorBidi" w:hAnsi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C01ECC">
        <w:rPr>
          <w:rFonts w:asciiTheme="majorBidi" w:hAnsiTheme="majorBidi"/>
          <w:spacing w:val="-2"/>
          <w:sz w:val="30"/>
          <w:szCs w:val="30"/>
          <w:lang w:val="en-US"/>
        </w:rPr>
        <w:t xml:space="preserve">30 </w:t>
      </w:r>
      <w:r w:rsidR="00C01ECC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มิถุนายน</w:t>
      </w:r>
      <w:r w:rsidR="009A122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A122E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</w:t>
      </w:r>
      <w:r w:rsidRPr="00427B4E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511D9D" w:rsidRPr="00427B4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A32F34">
        <w:rPr>
          <w:rFonts w:asciiTheme="majorBidi" w:hAnsiTheme="majorBidi" w:cstheme="majorBidi"/>
          <w:spacing w:val="-2"/>
          <w:sz w:val="30"/>
          <w:szCs w:val="30"/>
        </w:rPr>
        <w:t>13.77</w:t>
      </w:r>
      <w:r w:rsidR="00C76A28" w:rsidRPr="006824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F10E88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07935" w:rsidRPr="00F10E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10E88" w:rsidRPr="00F10E88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A32F34" w:rsidRPr="00F10E8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F10E88" w:rsidRPr="00F10E88">
        <w:rPr>
          <w:rFonts w:asciiTheme="majorBidi" w:hAnsiTheme="majorBidi" w:cstheme="majorBidi"/>
          <w:spacing w:val="-2"/>
          <w:sz w:val="30"/>
          <w:szCs w:val="30"/>
        </w:rPr>
        <w:t>74</w:t>
      </w:r>
      <w:r w:rsidR="004F5A35" w:rsidRPr="00F10E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0E88">
        <w:rPr>
          <w:rFonts w:asciiTheme="majorBidi" w:hAnsiTheme="majorBidi" w:cstheme="majorBidi"/>
          <w:spacing w:val="-2"/>
          <w:sz w:val="30"/>
          <w:szCs w:val="30"/>
          <w:cs/>
        </w:rPr>
        <w:t>ตามลำดับ</w:t>
      </w:r>
      <w:r w:rsidRPr="003247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C01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30 </w:t>
      </w:r>
      <w:r w:rsidR="00C01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มิถุนายน</w:t>
      </w:r>
      <w:r w:rsidR="004F5A35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7C3F7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A45428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8</w:t>
      </w:r>
      <w:r w:rsidR="00511D9D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คือ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ร้อยละ </w:t>
      </w:r>
      <w:r w:rsidR="00C01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14.16 </w:t>
      </w:r>
      <w:r w:rsidR="00E2130A" w:rsidRPr="00E2130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E2130A" w:rsidRPr="00E2130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>และ</w:t>
      </w:r>
      <w:r w:rsidR="00E2130A" w:rsidRPr="00E2130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C01ECC">
        <w:rPr>
          <w:rFonts w:asciiTheme="majorBidi" w:hAnsiTheme="majorBidi" w:cstheme="majorBidi"/>
          <w:i/>
          <w:iCs/>
          <w:spacing w:val="-2"/>
          <w:sz w:val="30"/>
          <w:szCs w:val="30"/>
        </w:rPr>
        <w:t>6.96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ตามลำดับ</w:t>
      </w:r>
      <w:r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35C86" w:rsidRPr="00A35C86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การเปลี่ยนแปลงของ</w:t>
      </w:r>
      <w:r w:rsidR="00A35C86" w:rsidRPr="0081641D">
        <w:rPr>
          <w:rFonts w:asciiTheme="majorBidi" w:hAnsiTheme="majorBidi" w:cstheme="majorBidi"/>
          <w:spacing w:val="-2"/>
          <w:sz w:val="30"/>
          <w:szCs w:val="30"/>
          <w:cs/>
        </w:rPr>
        <w:t>อัตราภาษีเงินได้ที่แท้จริงมีสาเหตุหลักจากการใช้ประโยชน์จากผลขาดทุนสะสมทางภาษี รวมถึงการเปลี่ยนแปลงของผลต่างชั่วคราวของภาษีเงินได้รอการตัดบัญชี</w:t>
      </w:r>
    </w:p>
    <w:p w14:paraId="363EA0B2" w14:textId="77777777" w:rsidR="005509AD" w:rsidRDefault="005509AD" w:rsidP="00427B4E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CEAAC5A" w14:textId="77777777" w:rsidR="00957FA1" w:rsidRDefault="00957FA1" w:rsidP="00427B4E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3B7E77C" w14:textId="77777777" w:rsidR="00957FA1" w:rsidRDefault="00957FA1" w:rsidP="00427B4E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F344B1C" w14:textId="77777777" w:rsidR="00957FA1" w:rsidRDefault="00957FA1" w:rsidP="00957FA1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เงินปันผล</w:t>
      </w:r>
    </w:p>
    <w:p w14:paraId="24325F78" w14:textId="77777777" w:rsidR="00957FA1" w:rsidRDefault="00957FA1" w:rsidP="00957FA1">
      <w:pPr>
        <w:rPr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957FA1" w14:paraId="32D12E01" w14:textId="77777777" w:rsidTr="00E67A22">
        <w:trPr>
          <w:tblHeader/>
        </w:trPr>
        <w:tc>
          <w:tcPr>
            <w:tcW w:w="2970" w:type="dxa"/>
            <w:vAlign w:val="bottom"/>
          </w:tcPr>
          <w:p w14:paraId="3B854075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02069562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vAlign w:val="bottom"/>
            <w:hideMark/>
          </w:tcPr>
          <w:p w14:paraId="519D9203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24F76CE3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43190B3E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957FA1" w14:paraId="5187DE5F" w14:textId="77777777" w:rsidTr="00E67A22">
        <w:trPr>
          <w:tblHeader/>
        </w:trPr>
        <w:tc>
          <w:tcPr>
            <w:tcW w:w="2970" w:type="dxa"/>
          </w:tcPr>
          <w:p w14:paraId="1DDEA618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196B65F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DDF1136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1A40F06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4DE12651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57FA1" w14:paraId="4982F32A" w14:textId="77777777" w:rsidTr="00E67A22">
        <w:tc>
          <w:tcPr>
            <w:tcW w:w="2970" w:type="dxa"/>
            <w:hideMark/>
          </w:tcPr>
          <w:p w14:paraId="646AC065" w14:textId="70FD0825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707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890" w:type="dxa"/>
          </w:tcPr>
          <w:p w14:paraId="6E63D362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</w:tcPr>
          <w:p w14:paraId="06B137A3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7B02462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7097F9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7FA1" w14:paraId="215A5AF1" w14:textId="77777777" w:rsidTr="00E67A22">
        <w:tc>
          <w:tcPr>
            <w:tcW w:w="2970" w:type="dxa"/>
          </w:tcPr>
          <w:p w14:paraId="3FB76594" w14:textId="2BCD18A8" w:rsidR="00957FA1" w:rsidRPr="00F501C7" w:rsidRDefault="00957FA1" w:rsidP="00E67A2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87076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</w:tcPr>
          <w:p w14:paraId="79C0B801" w14:textId="71311F48" w:rsidR="00957FA1" w:rsidRPr="00F501C7" w:rsidRDefault="00EB257C" w:rsidP="00E67A2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957F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57F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957FA1"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7076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070" w:type="dxa"/>
          </w:tcPr>
          <w:p w14:paraId="715FE503" w14:textId="56B04802" w:rsidR="00957FA1" w:rsidRPr="00F501C7" w:rsidRDefault="00EB257C" w:rsidP="00E67A22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957F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57F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="00957FA1"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7076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260" w:type="dxa"/>
          </w:tcPr>
          <w:p w14:paraId="06E19E9A" w14:textId="7F9192B8" w:rsidR="00957FA1" w:rsidRPr="00EB257C" w:rsidRDefault="00EB257C" w:rsidP="00E67A22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57C">
              <w:rPr>
                <w:rFonts w:ascii="Angsana New" w:hAnsi="Angsana New" w:cs="Angsana New"/>
                <w:sz w:val="30"/>
                <w:szCs w:val="30"/>
                <w:lang w:val="en-US"/>
              </w:rPr>
              <w:t>0.03</w:t>
            </w:r>
          </w:p>
        </w:tc>
        <w:tc>
          <w:tcPr>
            <w:tcW w:w="990" w:type="dxa"/>
          </w:tcPr>
          <w:p w14:paraId="188E2CD3" w14:textId="53D15FAF" w:rsidR="00957FA1" w:rsidRPr="00EB257C" w:rsidRDefault="00EB257C" w:rsidP="00E6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</w:rPr>
            </w:pPr>
            <w:r w:rsidRPr="00EB257C">
              <w:rPr>
                <w:rFonts w:ascii="Angsana New" w:hAnsi="Angsana New" w:cs="Angsana New"/>
                <w:sz w:val="30"/>
                <w:szCs w:val="30"/>
                <w:lang w:val="en-US"/>
              </w:rPr>
              <w:t>568</w:t>
            </w:r>
          </w:p>
        </w:tc>
      </w:tr>
      <w:tr w:rsidR="00957FA1" w14:paraId="6720D3E1" w14:textId="77777777" w:rsidTr="00E67A22">
        <w:tc>
          <w:tcPr>
            <w:tcW w:w="2970" w:type="dxa"/>
          </w:tcPr>
          <w:p w14:paraId="225FA38C" w14:textId="77777777" w:rsidR="00957FA1" w:rsidRPr="00F501C7" w:rsidRDefault="00957FA1" w:rsidP="00E67A2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A11FD16" w14:textId="77777777" w:rsidR="00957FA1" w:rsidRPr="00F501C7" w:rsidRDefault="00957FA1" w:rsidP="00E67A2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271CEB" w14:textId="77777777" w:rsidR="00957FA1" w:rsidRPr="00F501C7" w:rsidRDefault="00957FA1" w:rsidP="00E67A2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D3ABE" w14:textId="77777777" w:rsidR="00957FA1" w:rsidRPr="00F501C7" w:rsidRDefault="00957FA1" w:rsidP="00E67A22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13368E" w14:textId="77777777" w:rsidR="00957FA1" w:rsidRPr="00F501C7" w:rsidRDefault="00957FA1" w:rsidP="00E6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70763" w14:paraId="70E8D489" w14:textId="77777777" w:rsidTr="00E67A22">
        <w:tc>
          <w:tcPr>
            <w:tcW w:w="2970" w:type="dxa"/>
            <w:hideMark/>
          </w:tcPr>
          <w:p w14:paraId="716D46F6" w14:textId="2495AAD8" w:rsidR="00870763" w:rsidRPr="00F501C7" w:rsidRDefault="00870763" w:rsidP="0087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</w:tcPr>
          <w:p w14:paraId="08483E9C" w14:textId="77777777" w:rsidR="00870763" w:rsidRPr="00F501C7" w:rsidRDefault="00870763" w:rsidP="0087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</w:tcPr>
          <w:p w14:paraId="5696A83C" w14:textId="77777777" w:rsidR="00870763" w:rsidRPr="00F501C7" w:rsidRDefault="00870763" w:rsidP="0087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6CC0DD29" w14:textId="77777777" w:rsidR="00870763" w:rsidRPr="00F501C7" w:rsidRDefault="00870763" w:rsidP="0087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F16628" w14:textId="77777777" w:rsidR="00870763" w:rsidRPr="00F501C7" w:rsidRDefault="00870763" w:rsidP="0087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763" w14:paraId="63CF12C3" w14:textId="77777777" w:rsidTr="00E67A22">
        <w:tc>
          <w:tcPr>
            <w:tcW w:w="2970" w:type="dxa"/>
          </w:tcPr>
          <w:p w14:paraId="2F2E7AF7" w14:textId="3E1FA2C7" w:rsidR="00870763" w:rsidRPr="00F501C7" w:rsidRDefault="00870763" w:rsidP="00870763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25301E7D" w14:textId="4E5F79F6" w:rsidR="00870763" w:rsidRPr="00F501C7" w:rsidRDefault="00870763" w:rsidP="00870763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070" w:type="dxa"/>
          </w:tcPr>
          <w:p w14:paraId="420E6333" w14:textId="2D0BB739" w:rsidR="00870763" w:rsidRPr="00F501C7" w:rsidRDefault="00870763" w:rsidP="00870763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60" w:type="dxa"/>
          </w:tcPr>
          <w:p w14:paraId="3D006170" w14:textId="2C1B2EE3" w:rsidR="00870763" w:rsidRPr="00F501C7" w:rsidRDefault="00870763" w:rsidP="00870763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90" w:type="dxa"/>
          </w:tcPr>
          <w:p w14:paraId="52A6CB38" w14:textId="71388A58" w:rsidR="00870763" w:rsidRPr="00F501C7" w:rsidRDefault="00870763" w:rsidP="0087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568</w:t>
            </w:r>
          </w:p>
        </w:tc>
      </w:tr>
    </w:tbl>
    <w:p w14:paraId="15EEFAC6" w14:textId="5EFE7449" w:rsidR="008D3A35" w:rsidRPr="004065C0" w:rsidRDefault="008D3A35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658B2A8C" w14:textId="049D99B2" w:rsidR="004D44D9" w:rsidRPr="00CE693F" w:rsidRDefault="004D44D9" w:rsidP="00B72A44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08"/>
        <w:gridCol w:w="808"/>
        <w:gridCol w:w="1442"/>
        <w:gridCol w:w="273"/>
        <w:gridCol w:w="1615"/>
        <w:gridCol w:w="236"/>
        <w:gridCol w:w="1383"/>
        <w:gridCol w:w="236"/>
        <w:gridCol w:w="1209"/>
        <w:gridCol w:w="236"/>
        <w:gridCol w:w="1024"/>
        <w:gridCol w:w="236"/>
        <w:gridCol w:w="1114"/>
        <w:gridCol w:w="236"/>
        <w:gridCol w:w="1024"/>
        <w:gridCol w:w="236"/>
        <w:gridCol w:w="934"/>
      </w:tblGrid>
      <w:tr w:rsidR="004D1AE8" w:rsidRPr="007A168E" w14:paraId="70272CE3" w14:textId="77777777" w:rsidTr="008C7A3B">
        <w:trPr>
          <w:trHeight w:val="261"/>
        </w:trPr>
        <w:tc>
          <w:tcPr>
            <w:tcW w:w="2608" w:type="dxa"/>
            <w:vAlign w:val="bottom"/>
          </w:tcPr>
          <w:p w14:paraId="016EC42C" w14:textId="77777777" w:rsidR="004D1AE8" w:rsidRPr="00F618D7" w:rsidRDefault="004D1AE8" w:rsidP="008C7A3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1688C93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4" w:type="dxa"/>
            <w:gridSpan w:val="15"/>
            <w:vAlign w:val="bottom"/>
          </w:tcPr>
          <w:p w14:paraId="72E5ACE8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1AE8" w:rsidRPr="007A168E" w14:paraId="459AC4C9" w14:textId="77777777" w:rsidTr="008C7A3B">
        <w:trPr>
          <w:trHeight w:val="261"/>
        </w:trPr>
        <w:tc>
          <w:tcPr>
            <w:tcW w:w="2608" w:type="dxa"/>
            <w:vAlign w:val="bottom"/>
          </w:tcPr>
          <w:p w14:paraId="29F1F894" w14:textId="77777777" w:rsidR="004D1AE8" w:rsidRPr="00F618D7" w:rsidRDefault="004D1AE8" w:rsidP="008C7A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2D9FFD6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4" w:type="dxa"/>
            <w:gridSpan w:val="7"/>
            <w:vAlign w:val="bottom"/>
          </w:tcPr>
          <w:p w14:paraId="403885D1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3726AEE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677D1BA7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D1AE8" w:rsidRPr="007A168E" w14:paraId="14E0AA8C" w14:textId="77777777" w:rsidTr="008C7A3B">
        <w:trPr>
          <w:trHeight w:val="261"/>
        </w:trPr>
        <w:tc>
          <w:tcPr>
            <w:tcW w:w="2608" w:type="dxa"/>
            <w:vAlign w:val="bottom"/>
          </w:tcPr>
          <w:p w14:paraId="5D7C3B2B" w14:textId="77777777" w:rsidR="004D1AE8" w:rsidRPr="00F618D7" w:rsidRDefault="004D1AE8" w:rsidP="008C7A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808" w:type="dxa"/>
            <w:vAlign w:val="bottom"/>
          </w:tcPr>
          <w:p w14:paraId="01F6CCE6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F618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442" w:type="dxa"/>
            <w:vAlign w:val="bottom"/>
          </w:tcPr>
          <w:p w14:paraId="741F32B9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6BE9D2A0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044238CB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5" w:type="dxa"/>
            <w:vAlign w:val="bottom"/>
          </w:tcPr>
          <w:p w14:paraId="7B89702D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62A16389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4745BE7" w14:textId="77777777" w:rsidR="004D1AE8" w:rsidRPr="00F618D7" w:rsidRDefault="004D1AE8" w:rsidP="008C7A3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5EF6A4A7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37177E8C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1B5E9F92" w14:textId="77777777" w:rsidR="004D1AE8" w:rsidRPr="00F618D7" w:rsidRDefault="004D1AE8" w:rsidP="008C7A3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181C6E4C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15C00D50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03CB7648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618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2F854ED2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82D9DA4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618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9055DC3" w14:textId="77777777" w:rsidR="004D1AE8" w:rsidRPr="00F618D7" w:rsidRDefault="004D1AE8" w:rsidP="008C7A3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5DEB0317" w14:textId="77777777" w:rsidR="004D1AE8" w:rsidRPr="00F618D7" w:rsidRDefault="004D1AE8" w:rsidP="008C7A3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618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1BE26FEF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58ECF0D9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D1AE8" w:rsidRPr="007A168E" w14:paraId="7248F262" w14:textId="77777777" w:rsidTr="008C7A3B">
        <w:trPr>
          <w:trHeight w:val="261"/>
        </w:trPr>
        <w:tc>
          <w:tcPr>
            <w:tcW w:w="2608" w:type="dxa"/>
            <w:vAlign w:val="bottom"/>
          </w:tcPr>
          <w:p w14:paraId="09FB7E0D" w14:textId="77777777" w:rsidR="004D1AE8" w:rsidRPr="00F618D7" w:rsidRDefault="004D1AE8" w:rsidP="008C7A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101F6D40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4" w:type="dxa"/>
            <w:gridSpan w:val="15"/>
            <w:vAlign w:val="bottom"/>
          </w:tcPr>
          <w:p w14:paraId="20AEF064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D1AE8" w:rsidRPr="007A168E" w14:paraId="48585BFD" w14:textId="77777777" w:rsidTr="008C7A3B">
        <w:trPr>
          <w:trHeight w:val="261"/>
        </w:trPr>
        <w:tc>
          <w:tcPr>
            <w:tcW w:w="2608" w:type="dxa"/>
          </w:tcPr>
          <w:p w14:paraId="7387936F" w14:textId="77777777" w:rsidR="004D1AE8" w:rsidRPr="00F618D7" w:rsidRDefault="004D1AE8" w:rsidP="008C7A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32FF0A7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512FFCB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38FF3F0B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14:paraId="332249C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76689C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6A97FD6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3E1B60E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65121C2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CF5260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97DB8E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CEB6A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741C38B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F758AD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C11D2FE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83491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B654D6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1AE8" w:rsidRPr="007A168E" w14:paraId="5CE0660D" w14:textId="77777777" w:rsidTr="008C7A3B">
        <w:trPr>
          <w:trHeight w:val="261"/>
        </w:trPr>
        <w:tc>
          <w:tcPr>
            <w:tcW w:w="2608" w:type="dxa"/>
          </w:tcPr>
          <w:p w14:paraId="00CDC963" w14:textId="77777777" w:rsidR="004D1AE8" w:rsidRPr="00F566D6" w:rsidRDefault="004D1AE8" w:rsidP="008C7A3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66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สินทรัพย์ทางการเงินหมุนวียนอื่น</w:t>
            </w:r>
          </w:p>
        </w:tc>
        <w:tc>
          <w:tcPr>
            <w:tcW w:w="808" w:type="dxa"/>
          </w:tcPr>
          <w:p w14:paraId="71B39196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10E5114C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3ED53B8B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14:paraId="155A2069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9A189D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5BAF08EA" w14:textId="77777777" w:rsidR="004D1AE8" w:rsidRPr="00F618D7" w:rsidRDefault="004D1AE8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F5D697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6365A0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28FCC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5768BF9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2" w:right="-104" w:firstLine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E4D14E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683E954B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F25708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301A041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6DA8FE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9F8E7C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1AE8" w:rsidRPr="007A168E" w14:paraId="07447476" w14:textId="77777777" w:rsidTr="008C7A3B">
        <w:trPr>
          <w:trHeight w:val="261"/>
        </w:trPr>
        <w:tc>
          <w:tcPr>
            <w:tcW w:w="2608" w:type="dxa"/>
          </w:tcPr>
          <w:p w14:paraId="27B7F9BC" w14:textId="77777777" w:rsidR="004D1AE8" w:rsidRPr="00F566D6" w:rsidRDefault="004D1AE8" w:rsidP="008C7A3B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57F4622F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55678A74" w14:textId="588C6FB3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003754C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14:paraId="65BBA7C3" w14:textId="2125F8A2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B1FC56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3CE4AEF3" w14:textId="7D0E8FFE" w:rsidR="004D1AE8" w:rsidRPr="00F618D7" w:rsidRDefault="004D1AE8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22,759</w:t>
            </w:r>
          </w:p>
        </w:tc>
        <w:tc>
          <w:tcPr>
            <w:tcW w:w="236" w:type="dxa"/>
            <w:vAlign w:val="bottom"/>
          </w:tcPr>
          <w:p w14:paraId="2C18727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0EC6FC3" w14:textId="7445F06D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22,759</w:t>
            </w:r>
          </w:p>
        </w:tc>
        <w:tc>
          <w:tcPr>
            <w:tcW w:w="236" w:type="dxa"/>
            <w:vAlign w:val="bottom"/>
          </w:tcPr>
          <w:p w14:paraId="4988639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0611982" w14:textId="32B70400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2" w:right="-104" w:firstLine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81C438D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6F586252" w14:textId="6BE0E339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22,922</w:t>
            </w:r>
          </w:p>
        </w:tc>
        <w:tc>
          <w:tcPr>
            <w:tcW w:w="236" w:type="dxa"/>
            <w:vAlign w:val="bottom"/>
          </w:tcPr>
          <w:p w14:paraId="2CC0C56C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A628DC8" w14:textId="5A01ABFE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1E631C9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710B6DF" w14:textId="714A873E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22,922</w:t>
            </w:r>
          </w:p>
        </w:tc>
      </w:tr>
      <w:tr w:rsidR="004D1AE8" w:rsidRPr="007A168E" w14:paraId="153B3B5F" w14:textId="77777777" w:rsidTr="008C7A3B">
        <w:trPr>
          <w:trHeight w:val="261"/>
        </w:trPr>
        <w:tc>
          <w:tcPr>
            <w:tcW w:w="2608" w:type="dxa"/>
          </w:tcPr>
          <w:p w14:paraId="509EBD3D" w14:textId="7850AFBE" w:rsidR="004D1AE8" w:rsidRPr="00F618D7" w:rsidRDefault="004D1AE8" w:rsidP="004D1AE8">
            <w:pPr>
              <w:ind w:left="434" w:right="-90" w:hanging="2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E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</w:t>
            </w:r>
            <w:r w:rsidRPr="004D1AE8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>ต่างประเทศล่วงหน้า</w:t>
            </w:r>
          </w:p>
        </w:tc>
        <w:tc>
          <w:tcPr>
            <w:tcW w:w="808" w:type="dxa"/>
          </w:tcPr>
          <w:p w14:paraId="74CEB648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3933E24A" w14:textId="6544A367" w:rsidR="004D1AE8" w:rsidRPr="00F618D7" w:rsidRDefault="004D1AE8" w:rsidP="004D1AE8">
            <w:pPr>
              <w:pStyle w:val="acctfourfigures"/>
              <w:tabs>
                <w:tab w:val="clear" w:pos="765"/>
              </w:tabs>
              <w:spacing w:line="240" w:lineRule="atLeast"/>
              <w:ind w:left="-105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1A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62,158</w:t>
            </w:r>
          </w:p>
        </w:tc>
        <w:tc>
          <w:tcPr>
            <w:tcW w:w="273" w:type="dxa"/>
            <w:vAlign w:val="bottom"/>
          </w:tcPr>
          <w:p w14:paraId="167D0DB9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14:paraId="568427B4" w14:textId="48C033F8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6F418C2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7D668152" w14:textId="0B110DDA" w:rsidR="004D1AE8" w:rsidRPr="00F618D7" w:rsidRDefault="004D1AE8" w:rsidP="004D1AE8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07C257E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15B7329C" w14:textId="767E2ADD" w:rsidR="004D1AE8" w:rsidRPr="00F618D7" w:rsidRDefault="00CE034D" w:rsidP="00CE034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62,158</w:t>
            </w:r>
          </w:p>
        </w:tc>
        <w:tc>
          <w:tcPr>
            <w:tcW w:w="236" w:type="dxa"/>
            <w:vAlign w:val="bottom"/>
          </w:tcPr>
          <w:p w14:paraId="301D4A5D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EBA9465" w14:textId="3221503D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2" w:right="-104" w:firstLine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6DBD2E4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A363365" w14:textId="5D86ECA5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379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23791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236" w:type="dxa"/>
            <w:vAlign w:val="bottom"/>
          </w:tcPr>
          <w:p w14:paraId="4C5E76DE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F02FFEF" w14:textId="4B38B842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1215323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67F1AFD" w14:textId="1F12504F" w:rsidR="004D1AE8" w:rsidRPr="00F618D7" w:rsidRDefault="00E23791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62,158</w:t>
            </w:r>
          </w:p>
        </w:tc>
      </w:tr>
      <w:tr w:rsidR="004D1AE8" w:rsidRPr="007A168E" w14:paraId="780CB42E" w14:textId="77777777" w:rsidTr="008C7A3B">
        <w:trPr>
          <w:trHeight w:val="261"/>
        </w:trPr>
        <w:tc>
          <w:tcPr>
            <w:tcW w:w="2608" w:type="dxa"/>
          </w:tcPr>
          <w:p w14:paraId="68349879" w14:textId="77777777" w:rsidR="004D1AE8" w:rsidRPr="00F566D6" w:rsidRDefault="004D1AE8" w:rsidP="008C7A3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F566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</w:t>
            </w:r>
            <w:r w:rsidRPr="00F566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808" w:type="dxa"/>
          </w:tcPr>
          <w:p w14:paraId="44CA5058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20791983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</w:tcPr>
          <w:p w14:paraId="60D46C63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504EFBD6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12033D6" w14:textId="77777777" w:rsidR="004D1AE8" w:rsidRPr="00F618D7" w:rsidRDefault="004D1AE8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B714C38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85D204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CD6C84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CF44E8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89359B1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493D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709B12C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DEB2AF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F79CB46" w14:textId="77777777" w:rsidR="004D1AE8" w:rsidRPr="00F618D7" w:rsidRDefault="004D1AE8" w:rsidP="008C7A3B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782542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23A0CE0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1AE8" w:rsidRPr="007A168E" w14:paraId="1315F68C" w14:textId="77777777" w:rsidTr="008C7A3B">
        <w:trPr>
          <w:trHeight w:val="261"/>
        </w:trPr>
        <w:tc>
          <w:tcPr>
            <w:tcW w:w="2608" w:type="dxa"/>
          </w:tcPr>
          <w:p w14:paraId="1A693B81" w14:textId="77777777" w:rsidR="004D1AE8" w:rsidRPr="00F618D7" w:rsidRDefault="004D1AE8" w:rsidP="008C7A3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521C81D4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2AAD842C" w14:textId="1EA6039D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5DB463E0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6C6864AF" w14:textId="2F29B543" w:rsidR="004D1AE8" w:rsidRPr="00F618D7" w:rsidRDefault="002A325F" w:rsidP="002A325F">
            <w:pPr>
              <w:pStyle w:val="acctfourfigures"/>
              <w:tabs>
                <w:tab w:val="clear" w:pos="765"/>
              </w:tabs>
              <w:spacing w:line="240" w:lineRule="atLeast"/>
              <w:ind w:left="-116"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236" w:type="dxa"/>
          </w:tcPr>
          <w:p w14:paraId="7BEB8562" w14:textId="77777777" w:rsidR="004D1AE8" w:rsidRPr="00F618D7" w:rsidRDefault="004D1AE8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568EB87" w14:textId="20D43844" w:rsidR="004D1AE8" w:rsidRPr="00F618D7" w:rsidRDefault="002A325F" w:rsidP="002A325F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20554F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475AB89" w14:textId="00DA065B" w:rsidR="004D1AE8" w:rsidRPr="009D50F3" w:rsidRDefault="009D50F3" w:rsidP="009D50F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50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236" w:type="dxa"/>
          </w:tcPr>
          <w:p w14:paraId="6142A014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403FC1A" w14:textId="7B62BF49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236" w:type="dxa"/>
          </w:tcPr>
          <w:p w14:paraId="37EB4D4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9019DB3" w14:textId="174B0858" w:rsidR="004D1AE8" w:rsidRPr="00F618D7" w:rsidRDefault="004D1AE8" w:rsidP="008C7A3B">
            <w:pPr>
              <w:ind w:left="-72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0BB93D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2CE3181" w14:textId="47636579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4DDB43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4E15210" w14:textId="4E5023A6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4D1AE8" w:rsidRPr="007A168E" w14:paraId="54670A54" w14:textId="77777777" w:rsidTr="008C7A3B">
        <w:trPr>
          <w:trHeight w:val="261"/>
        </w:trPr>
        <w:tc>
          <w:tcPr>
            <w:tcW w:w="2608" w:type="dxa"/>
          </w:tcPr>
          <w:p w14:paraId="4CA01E51" w14:textId="77777777" w:rsidR="004D1AE8" w:rsidRPr="00F618D7" w:rsidRDefault="004D1AE8" w:rsidP="008C7A3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5B7F1E0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2" w:type="dxa"/>
          </w:tcPr>
          <w:p w14:paraId="6CC70027" w14:textId="61E572DA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295DD9F2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107EE379" w14:textId="7C56ADBB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E9422A" w14:textId="77777777" w:rsidR="004D1AE8" w:rsidRPr="00F618D7" w:rsidRDefault="004D1AE8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59C41B8" w14:textId="1B7444E4" w:rsidR="004D1AE8" w:rsidRPr="00F618D7" w:rsidRDefault="009D50F3" w:rsidP="009D50F3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134,090</w:t>
            </w:r>
          </w:p>
        </w:tc>
        <w:tc>
          <w:tcPr>
            <w:tcW w:w="236" w:type="dxa"/>
          </w:tcPr>
          <w:p w14:paraId="5691D814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41B65DC" w14:textId="004B088E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134,090</w:t>
            </w:r>
          </w:p>
        </w:tc>
        <w:tc>
          <w:tcPr>
            <w:tcW w:w="236" w:type="dxa"/>
          </w:tcPr>
          <w:p w14:paraId="1A1F86A9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67DBDC9" w14:textId="16514809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2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E6B14B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2C6BF5" w14:textId="2D9D9C35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133,216</w:t>
            </w:r>
          </w:p>
        </w:tc>
        <w:tc>
          <w:tcPr>
            <w:tcW w:w="236" w:type="dxa"/>
          </w:tcPr>
          <w:p w14:paraId="7C364415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DECEAB" w14:textId="61AD109E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AB4579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94F426" w14:textId="118BEE2B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133,216</w:t>
            </w:r>
          </w:p>
        </w:tc>
      </w:tr>
      <w:tr w:rsidR="004D1AE8" w:rsidRPr="007A168E" w14:paraId="6630118A" w14:textId="77777777" w:rsidTr="008C7A3B">
        <w:trPr>
          <w:trHeight w:val="261"/>
        </w:trPr>
        <w:tc>
          <w:tcPr>
            <w:tcW w:w="2608" w:type="dxa"/>
          </w:tcPr>
          <w:p w14:paraId="10041F05" w14:textId="77777777" w:rsidR="004D1AE8" w:rsidRPr="00F618D7" w:rsidRDefault="004D1AE8" w:rsidP="008C7A3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0926C8E1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FF50CD9" w14:textId="3D9372C6" w:rsidR="004D1AE8" w:rsidRPr="004D1AE8" w:rsidRDefault="004D1AE8" w:rsidP="004D1AE8">
            <w:pPr>
              <w:pStyle w:val="acctfourfigures"/>
              <w:tabs>
                <w:tab w:val="clear" w:pos="765"/>
              </w:tabs>
              <w:spacing w:line="240" w:lineRule="atLeast"/>
              <w:ind w:left="-105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1A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62,158</w:t>
            </w:r>
          </w:p>
        </w:tc>
        <w:tc>
          <w:tcPr>
            <w:tcW w:w="273" w:type="dxa"/>
          </w:tcPr>
          <w:p w14:paraId="66FAA1A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3818155A" w14:textId="3B8EE34B" w:rsidR="004D1AE8" w:rsidRPr="002A325F" w:rsidRDefault="002A325F" w:rsidP="002A325F">
            <w:pPr>
              <w:pStyle w:val="acctfourfigures"/>
              <w:tabs>
                <w:tab w:val="clear" w:pos="765"/>
              </w:tabs>
              <w:spacing w:line="240" w:lineRule="atLeast"/>
              <w:ind w:left="-116"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32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236" w:type="dxa"/>
          </w:tcPr>
          <w:p w14:paraId="0EF7F271" w14:textId="77777777" w:rsidR="004D1AE8" w:rsidRPr="00F618D7" w:rsidRDefault="004D1AE8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91C9D3C" w14:textId="7C1FE0B3" w:rsidR="004D1AE8" w:rsidRPr="00F618D7" w:rsidRDefault="009D50F3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</w:t>
            </w:r>
            <w:r w:rsidR="002A32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36" w:type="dxa"/>
          </w:tcPr>
          <w:p w14:paraId="39C8EBE0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C0DCB7C" w14:textId="541B1A3A" w:rsidR="004D1AE8" w:rsidRPr="00F618D7" w:rsidRDefault="00CE034D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  <w:r w:rsidR="004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236" w:type="dxa"/>
          </w:tcPr>
          <w:p w14:paraId="68444F74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A8F547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D659FE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473DC3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4F89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30D119E" w14:textId="77777777" w:rsidR="004D1AE8" w:rsidRPr="00F618D7" w:rsidRDefault="004D1AE8" w:rsidP="008C7A3B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697B8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4B45BBD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1AE8" w:rsidRPr="007A168E" w14:paraId="1FFAF0A5" w14:textId="77777777" w:rsidTr="008C7A3B">
        <w:trPr>
          <w:trHeight w:val="261"/>
        </w:trPr>
        <w:tc>
          <w:tcPr>
            <w:tcW w:w="2608" w:type="dxa"/>
          </w:tcPr>
          <w:p w14:paraId="5D1DB798" w14:textId="77777777" w:rsidR="004D1AE8" w:rsidRPr="00F618D7" w:rsidRDefault="004D1AE8" w:rsidP="008C7A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5819219A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572AF38D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25CE4390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</w:tcPr>
          <w:p w14:paraId="7502AEE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FC8141" w14:textId="77777777" w:rsidR="004D1AE8" w:rsidRPr="00F618D7" w:rsidRDefault="004D1AE8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2BF74A0B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E06103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</w:tcPr>
          <w:p w14:paraId="62F698D6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24766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489DEFB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3C3599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E1166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670B8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3BF3F3A" w14:textId="77777777" w:rsidR="004D1AE8" w:rsidRPr="00F618D7" w:rsidRDefault="004D1AE8" w:rsidP="008C7A3B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E95BA0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56CF4D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1AE8" w:rsidRPr="007A168E" w14:paraId="7EBDB8F1" w14:textId="77777777" w:rsidTr="008C7A3B">
        <w:trPr>
          <w:trHeight w:val="261"/>
        </w:trPr>
        <w:tc>
          <w:tcPr>
            <w:tcW w:w="2608" w:type="dxa"/>
          </w:tcPr>
          <w:p w14:paraId="78EEB76A" w14:textId="77777777" w:rsidR="004D1AE8" w:rsidRPr="00F618D7" w:rsidRDefault="004D1AE8" w:rsidP="008C7A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8FF56AA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76ACAD0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59767CF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31A616E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CA8F90" w14:textId="77777777" w:rsidR="004D1AE8" w:rsidRPr="00F618D7" w:rsidRDefault="004D1AE8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4F25EC1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29EAFA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02862FE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6A92E0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B9164B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D22D1B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193042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5D50CE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CF1E05B" w14:textId="77777777" w:rsidR="004D1AE8" w:rsidRPr="00F618D7" w:rsidRDefault="004D1AE8" w:rsidP="008C7A3B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38BDB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D36B07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1AE8" w:rsidRPr="007A168E" w14:paraId="33830EA3" w14:textId="77777777" w:rsidTr="008C7A3B">
        <w:trPr>
          <w:trHeight w:val="261"/>
        </w:trPr>
        <w:tc>
          <w:tcPr>
            <w:tcW w:w="2608" w:type="dxa"/>
          </w:tcPr>
          <w:p w14:paraId="4F6CE7BE" w14:textId="77777777" w:rsidR="004D1AE8" w:rsidRPr="00F618D7" w:rsidRDefault="004D1AE8" w:rsidP="008C7A3B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200336F9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442" w:type="dxa"/>
          </w:tcPr>
          <w:p w14:paraId="3660A4DB" w14:textId="56378DF4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34A13A74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284C4644" w14:textId="411CCE08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30552E" w14:textId="77777777" w:rsidR="004D1AE8" w:rsidRPr="00F618D7" w:rsidRDefault="004D1AE8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6407B37" w14:textId="12DB1136" w:rsidR="004D1AE8" w:rsidRPr="00F618D7" w:rsidRDefault="004D1AE8" w:rsidP="008C7A3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80,286,400</w:t>
            </w:r>
          </w:p>
        </w:tc>
        <w:tc>
          <w:tcPr>
            <w:tcW w:w="236" w:type="dxa"/>
          </w:tcPr>
          <w:p w14:paraId="72C3949D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4294E9C" w14:textId="615A849F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80,286,400</w:t>
            </w:r>
          </w:p>
        </w:tc>
        <w:tc>
          <w:tcPr>
            <w:tcW w:w="236" w:type="dxa"/>
          </w:tcPr>
          <w:p w14:paraId="4FB98F03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CB045DA" w14:textId="47454621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2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7474EB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B6221A" w14:textId="6BC3863F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80,175,486</w:t>
            </w:r>
          </w:p>
        </w:tc>
        <w:tc>
          <w:tcPr>
            <w:tcW w:w="236" w:type="dxa"/>
          </w:tcPr>
          <w:p w14:paraId="75472B44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653B827" w14:textId="7F57ADA2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CC921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70DB26F" w14:textId="3D143560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80,175,486</w:t>
            </w:r>
          </w:p>
        </w:tc>
      </w:tr>
      <w:tr w:rsidR="004D1AE8" w:rsidRPr="007A168E" w14:paraId="19ED0B5B" w14:textId="77777777" w:rsidTr="008C7A3B">
        <w:trPr>
          <w:trHeight w:val="261"/>
        </w:trPr>
        <w:tc>
          <w:tcPr>
            <w:tcW w:w="2608" w:type="dxa"/>
          </w:tcPr>
          <w:p w14:paraId="45D5538A" w14:textId="77777777" w:rsidR="004D1AE8" w:rsidRPr="00F618D7" w:rsidRDefault="004D1AE8" w:rsidP="008C7A3B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23F2A42F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E916AC1" w14:textId="2C4D9D30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1BB93320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14:paraId="2AEB1144" w14:textId="0918D5A3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70231DA" w14:textId="77777777" w:rsidR="004D1AE8" w:rsidRPr="00F618D7" w:rsidRDefault="004D1AE8" w:rsidP="008C7A3B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4A3F2AFF" w14:textId="20B378BE" w:rsidR="004D1AE8" w:rsidRPr="00F618D7" w:rsidRDefault="004D1AE8" w:rsidP="008C7A3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857,143</w:t>
            </w:r>
          </w:p>
        </w:tc>
        <w:tc>
          <w:tcPr>
            <w:tcW w:w="236" w:type="dxa"/>
            <w:vAlign w:val="bottom"/>
          </w:tcPr>
          <w:p w14:paraId="74615851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558619E7" w14:textId="200F6DC6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857,143</w:t>
            </w:r>
          </w:p>
        </w:tc>
        <w:tc>
          <w:tcPr>
            <w:tcW w:w="236" w:type="dxa"/>
            <w:vAlign w:val="bottom"/>
          </w:tcPr>
          <w:p w14:paraId="149CA423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85197CC" w14:textId="47A0370E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2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D395915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2C1B4AA7" w14:textId="0E27119E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828,233</w:t>
            </w:r>
          </w:p>
        </w:tc>
        <w:tc>
          <w:tcPr>
            <w:tcW w:w="236" w:type="dxa"/>
            <w:vAlign w:val="bottom"/>
          </w:tcPr>
          <w:p w14:paraId="2E0BC235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426476B" w14:textId="0BDB83B0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B8E9762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8525754" w14:textId="5765DDA2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828,233</w:t>
            </w:r>
          </w:p>
        </w:tc>
      </w:tr>
      <w:tr w:rsidR="004D1AE8" w:rsidRPr="007A168E" w14:paraId="2F12EDE8" w14:textId="77777777" w:rsidTr="008C7A3B">
        <w:trPr>
          <w:trHeight w:val="261"/>
        </w:trPr>
        <w:tc>
          <w:tcPr>
            <w:tcW w:w="2608" w:type="dxa"/>
          </w:tcPr>
          <w:p w14:paraId="35D973BB" w14:textId="77777777" w:rsidR="004D1AE8" w:rsidRPr="00F618D7" w:rsidRDefault="004D1AE8" w:rsidP="008C7A3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7239A652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8AE8C61" w14:textId="38940238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4B4C30FE" w14:textId="77777777" w:rsidR="004D1AE8" w:rsidRPr="00F618D7" w:rsidRDefault="004D1AE8" w:rsidP="008C7A3B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45004C40" w14:textId="18C881B1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7A1422" w14:textId="77777777" w:rsidR="004D1AE8" w:rsidRPr="00F618D7" w:rsidRDefault="004D1AE8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16330DE" w14:textId="66EF6328" w:rsidR="004D1AE8" w:rsidRPr="00F618D7" w:rsidRDefault="004D1AE8" w:rsidP="008C7A3B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81,143,543</w:t>
            </w:r>
          </w:p>
        </w:tc>
        <w:tc>
          <w:tcPr>
            <w:tcW w:w="236" w:type="dxa"/>
          </w:tcPr>
          <w:p w14:paraId="3556B0A8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59C3E81C" w14:textId="3DE9E416" w:rsidR="004D1AE8" w:rsidRPr="00F618D7" w:rsidRDefault="004D1AE8" w:rsidP="008C7A3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81,143,543</w:t>
            </w:r>
          </w:p>
        </w:tc>
        <w:tc>
          <w:tcPr>
            <w:tcW w:w="236" w:type="dxa"/>
          </w:tcPr>
          <w:p w14:paraId="4BAC5429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D258881" w14:textId="77777777" w:rsidR="004D1AE8" w:rsidRPr="00F618D7" w:rsidRDefault="004D1AE8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28E03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3ED810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F3C8E3" w14:textId="77777777" w:rsidR="004D1AE8" w:rsidRPr="00F618D7" w:rsidRDefault="004D1AE8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676E7598" w14:textId="77777777" w:rsidR="004D1AE8" w:rsidRPr="00F618D7" w:rsidRDefault="004D1AE8" w:rsidP="008C7A3B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A22CDA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F9F587F" w14:textId="77777777" w:rsidR="004D1AE8" w:rsidRPr="00F618D7" w:rsidRDefault="004D1AE8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480030F" w14:textId="6887FBBC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485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08"/>
        <w:gridCol w:w="1442"/>
        <w:gridCol w:w="273"/>
        <w:gridCol w:w="1616"/>
        <w:gridCol w:w="236"/>
        <w:gridCol w:w="1384"/>
        <w:gridCol w:w="236"/>
        <w:gridCol w:w="1204"/>
        <w:gridCol w:w="236"/>
        <w:gridCol w:w="1025"/>
        <w:gridCol w:w="236"/>
        <w:gridCol w:w="1114"/>
        <w:gridCol w:w="236"/>
        <w:gridCol w:w="1024"/>
        <w:gridCol w:w="236"/>
        <w:gridCol w:w="937"/>
      </w:tblGrid>
      <w:tr w:rsidR="00A17494" w:rsidRPr="000324E0" w14:paraId="644C9C94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590AE9D2" w14:textId="77777777" w:rsidR="00A17494" w:rsidRPr="000324E0" w:rsidRDefault="00A17494" w:rsidP="008C7A3B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2B9140E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5" w:type="dxa"/>
            <w:gridSpan w:val="15"/>
            <w:vAlign w:val="bottom"/>
          </w:tcPr>
          <w:p w14:paraId="61430CBD" w14:textId="77777777" w:rsidR="00A17494" w:rsidRPr="000324E0" w:rsidRDefault="00A17494" w:rsidP="008C7A3B">
            <w:pPr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7494" w:rsidRPr="000324E0" w14:paraId="6A6D8623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6A1FC583" w14:textId="77777777" w:rsidR="00A17494" w:rsidRPr="000324E0" w:rsidRDefault="00A17494" w:rsidP="008C7A3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FE91412" w14:textId="77777777" w:rsidR="00A17494" w:rsidRPr="000324E0" w:rsidRDefault="00A17494" w:rsidP="008C7A3B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1" w:type="dxa"/>
            <w:gridSpan w:val="7"/>
            <w:vAlign w:val="bottom"/>
          </w:tcPr>
          <w:p w14:paraId="0BB3DC72" w14:textId="77777777" w:rsidR="00A17494" w:rsidRPr="000324E0" w:rsidRDefault="00A17494" w:rsidP="008C7A3B">
            <w:pPr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E1CB618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8" w:type="dxa"/>
            <w:gridSpan w:val="7"/>
            <w:vAlign w:val="bottom"/>
          </w:tcPr>
          <w:p w14:paraId="7E825E6D" w14:textId="77777777" w:rsidR="00A17494" w:rsidRPr="000324E0" w:rsidRDefault="00A17494" w:rsidP="008C7A3B">
            <w:pPr>
              <w:spacing w:line="240" w:lineRule="atLeast"/>
              <w:ind w:left="-7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17494" w:rsidRPr="000324E0" w14:paraId="7CBE1370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06BFE760" w14:textId="77777777" w:rsidR="00A17494" w:rsidRPr="000324E0" w:rsidRDefault="00A17494" w:rsidP="008C7A3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08" w:type="dxa"/>
            <w:vAlign w:val="bottom"/>
          </w:tcPr>
          <w:p w14:paraId="0B1C0E9E" w14:textId="77777777" w:rsidR="00A17494" w:rsidRPr="000324E0" w:rsidRDefault="00A17494" w:rsidP="008C7A3B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4E69747A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3EA64530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0BB90640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6" w:type="dxa"/>
            <w:vAlign w:val="bottom"/>
          </w:tcPr>
          <w:p w14:paraId="5431877C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0B278FC5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7C32561" w14:textId="77777777" w:rsidR="00A17494" w:rsidRPr="000324E0" w:rsidRDefault="00A17494" w:rsidP="008C7A3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647D9F2D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4250703E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22EECDC5" w14:textId="77777777" w:rsidR="00A17494" w:rsidRPr="000324E0" w:rsidRDefault="00A17494" w:rsidP="008C7A3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E58D0D7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70508C83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bottom"/>
          </w:tcPr>
          <w:p w14:paraId="5D2B7792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324E0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7971126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979DB56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324E0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42E047BC" w14:textId="77777777" w:rsidR="00A17494" w:rsidRPr="000324E0" w:rsidRDefault="00A17494" w:rsidP="008C7A3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312CDACE" w14:textId="77777777" w:rsidR="00A17494" w:rsidRPr="000324E0" w:rsidRDefault="00A17494" w:rsidP="008C7A3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324E0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20D2CCB5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5203F440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17494" w:rsidRPr="000324E0" w14:paraId="368D455C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22FCA7E0" w14:textId="77777777" w:rsidR="00A17494" w:rsidRPr="000324E0" w:rsidRDefault="00A17494" w:rsidP="008C7A3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1C0FD56" w14:textId="77777777" w:rsidR="00A17494" w:rsidRPr="000324E0" w:rsidRDefault="00A17494" w:rsidP="008C7A3B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5" w:type="dxa"/>
            <w:gridSpan w:val="15"/>
            <w:vAlign w:val="bottom"/>
          </w:tcPr>
          <w:p w14:paraId="73C3B896" w14:textId="77777777" w:rsidR="00A17494" w:rsidRPr="000324E0" w:rsidRDefault="00A17494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17494" w:rsidRPr="000324E0" w14:paraId="13C60E57" w14:textId="77777777" w:rsidTr="008C7A3B">
        <w:trPr>
          <w:trHeight w:val="261"/>
        </w:trPr>
        <w:tc>
          <w:tcPr>
            <w:tcW w:w="2610" w:type="dxa"/>
          </w:tcPr>
          <w:p w14:paraId="64AA9F6E" w14:textId="77777777" w:rsidR="00A17494" w:rsidRPr="000324E0" w:rsidRDefault="00A17494" w:rsidP="008C7A3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00B323F8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73778EDF" w14:textId="77777777" w:rsidR="00A17494" w:rsidRPr="000324E0" w:rsidRDefault="00A17494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4CB1008A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D6E995B" w14:textId="77777777" w:rsidR="00A17494" w:rsidRPr="000324E0" w:rsidRDefault="00A17494" w:rsidP="008C7A3B">
            <w:pPr>
              <w:tabs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FE0F20" w14:textId="77777777" w:rsidR="00A17494" w:rsidRPr="000324E0" w:rsidRDefault="00A17494" w:rsidP="008C7A3B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B971B02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F41A82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5A9AD98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7554D2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543C366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ABE1FD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09A11E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76DF8E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B6B1464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FA16F3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64F1ADB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7494" w:rsidRPr="000324E0" w14:paraId="4530050F" w14:textId="77777777" w:rsidTr="008C7A3B">
        <w:trPr>
          <w:trHeight w:val="261"/>
        </w:trPr>
        <w:tc>
          <w:tcPr>
            <w:tcW w:w="2610" w:type="dxa"/>
          </w:tcPr>
          <w:p w14:paraId="3020DDB9" w14:textId="77777777" w:rsidR="00A17494" w:rsidRPr="00F566D6" w:rsidRDefault="00A17494" w:rsidP="008C7A3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8" w:type="dxa"/>
          </w:tcPr>
          <w:p w14:paraId="77E6CBEF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6C2A85D5" w14:textId="77777777" w:rsidR="00A17494" w:rsidRPr="000324E0" w:rsidRDefault="00A17494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</w:tcPr>
          <w:p w14:paraId="365D3FE1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2686C30" w14:textId="77777777" w:rsidR="00A17494" w:rsidRPr="000324E0" w:rsidRDefault="00A17494" w:rsidP="008C7A3B">
            <w:pPr>
              <w:tabs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0B31EB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7870553" w14:textId="77777777" w:rsidR="00A17494" w:rsidRPr="000324E0" w:rsidRDefault="00A17494" w:rsidP="008C7A3B">
            <w:pPr>
              <w:tabs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E40BDC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4A7AE12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CDB664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1DB009B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B311D3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5BFAB7D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229A19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B7E9A0E" w14:textId="77777777" w:rsidR="00A17494" w:rsidRPr="000324E0" w:rsidRDefault="00A17494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E8F75B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E6649F4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7494" w:rsidRPr="000324E0" w14:paraId="0E9ACC18" w14:textId="77777777" w:rsidTr="008C7A3B">
        <w:trPr>
          <w:trHeight w:val="261"/>
        </w:trPr>
        <w:tc>
          <w:tcPr>
            <w:tcW w:w="2610" w:type="dxa"/>
          </w:tcPr>
          <w:p w14:paraId="5E3EEE1C" w14:textId="77777777" w:rsidR="00A17494" w:rsidRPr="000324E0" w:rsidRDefault="00A17494" w:rsidP="008C7A3B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F4183F6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7F703B65" w14:textId="77777777" w:rsidR="00A17494" w:rsidRPr="000324E0" w:rsidRDefault="00A17494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0FA39964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12404302" w14:textId="77777777" w:rsidR="00A17494" w:rsidRPr="000324E0" w:rsidRDefault="00A17494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57679D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22EBB3E" w14:textId="77777777" w:rsidR="00A17494" w:rsidRPr="000324E0" w:rsidRDefault="00A17494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22,719</w:t>
            </w:r>
          </w:p>
        </w:tc>
        <w:tc>
          <w:tcPr>
            <w:tcW w:w="236" w:type="dxa"/>
          </w:tcPr>
          <w:p w14:paraId="75D1FEC1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272C06" w14:textId="77777777" w:rsidR="00A17494" w:rsidRPr="000324E0" w:rsidRDefault="00A17494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22,719</w:t>
            </w:r>
          </w:p>
        </w:tc>
        <w:tc>
          <w:tcPr>
            <w:tcW w:w="236" w:type="dxa"/>
          </w:tcPr>
          <w:p w14:paraId="3DD0AA09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917FC88" w14:textId="77777777" w:rsidR="00A17494" w:rsidRPr="000324E0" w:rsidRDefault="00A17494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3F980A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B89F09" w14:textId="77777777" w:rsidR="00A17494" w:rsidRPr="000324E0" w:rsidRDefault="00A17494" w:rsidP="008C7A3B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23,021</w:t>
            </w:r>
          </w:p>
        </w:tc>
        <w:tc>
          <w:tcPr>
            <w:tcW w:w="236" w:type="dxa"/>
          </w:tcPr>
          <w:p w14:paraId="57B9E938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234F817" w14:textId="77777777" w:rsidR="00A17494" w:rsidRPr="000324E0" w:rsidRDefault="00A17494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1E4FAB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6E30745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23,021</w:t>
            </w:r>
          </w:p>
        </w:tc>
      </w:tr>
      <w:tr w:rsidR="00A17494" w:rsidRPr="000324E0" w14:paraId="5A3FCFCF" w14:textId="77777777" w:rsidTr="008C7A3B">
        <w:trPr>
          <w:trHeight w:val="261"/>
        </w:trPr>
        <w:tc>
          <w:tcPr>
            <w:tcW w:w="2610" w:type="dxa"/>
          </w:tcPr>
          <w:p w14:paraId="63946904" w14:textId="77777777" w:rsidR="00A17494" w:rsidRPr="00F566D6" w:rsidRDefault="00A17494" w:rsidP="008C7A3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F566D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ไม่หมุนเวียน</w:t>
            </w:r>
            <w:r w:rsidRPr="00F566D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808" w:type="dxa"/>
          </w:tcPr>
          <w:p w14:paraId="4F8DB66A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0A9BD2EF" w14:textId="77777777" w:rsidR="00A17494" w:rsidRPr="000324E0" w:rsidRDefault="00A17494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16F7C6CF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A92BE94" w14:textId="77777777" w:rsidR="00A17494" w:rsidRPr="000324E0" w:rsidRDefault="00A17494" w:rsidP="008C7A3B">
            <w:pPr>
              <w:tabs>
                <w:tab w:val="decimal" w:pos="142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AA60344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DD816D4" w14:textId="77777777" w:rsidR="00A17494" w:rsidRPr="000324E0" w:rsidRDefault="00A17494" w:rsidP="008C7A3B">
            <w:pPr>
              <w:tabs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F095AA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9AA5BA6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8AAE52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E4E5069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6FB710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CEE8BC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C33AF4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B9877F" w14:textId="77777777" w:rsidR="00A17494" w:rsidRPr="000324E0" w:rsidRDefault="00A17494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8FD959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A91E660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7494" w:rsidRPr="000324E0" w14:paraId="3FDE81E0" w14:textId="77777777" w:rsidTr="008C7A3B">
        <w:trPr>
          <w:trHeight w:val="261"/>
        </w:trPr>
        <w:tc>
          <w:tcPr>
            <w:tcW w:w="2610" w:type="dxa"/>
          </w:tcPr>
          <w:p w14:paraId="5D14175B" w14:textId="77777777" w:rsidR="00A17494" w:rsidRPr="000324E0" w:rsidRDefault="00A17494" w:rsidP="008C7A3B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6D0F21F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78E576F6" w14:textId="77777777" w:rsidR="00A17494" w:rsidRPr="000324E0" w:rsidRDefault="00A17494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324E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1611A432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DD4CA23" w14:textId="77777777" w:rsidR="00A17494" w:rsidRPr="000324E0" w:rsidRDefault="00A17494" w:rsidP="008C7A3B">
            <w:pPr>
              <w:tabs>
                <w:tab w:val="decimal" w:pos="142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275B6E7E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9AAA013" w14:textId="77777777" w:rsidR="00A17494" w:rsidRPr="000324E0" w:rsidRDefault="00A17494" w:rsidP="008C7A3B">
            <w:pPr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CC03F9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AC11FBB" w14:textId="77777777" w:rsidR="00A17494" w:rsidRPr="000324E0" w:rsidRDefault="00A17494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4DEB0C38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4D409E87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430E873F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674C70" w14:textId="77777777" w:rsidR="00A17494" w:rsidRPr="000324E0" w:rsidRDefault="00A17494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EC2247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5EBE378" w14:textId="77777777" w:rsidR="00A17494" w:rsidRPr="000324E0" w:rsidRDefault="00A17494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825F16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2586CFCC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A17494" w:rsidRPr="000324E0" w14:paraId="42BA28BD" w14:textId="77777777" w:rsidTr="008C7A3B">
        <w:trPr>
          <w:trHeight w:val="261"/>
        </w:trPr>
        <w:tc>
          <w:tcPr>
            <w:tcW w:w="2610" w:type="dxa"/>
          </w:tcPr>
          <w:p w14:paraId="56295420" w14:textId="77777777" w:rsidR="00A17494" w:rsidRPr="000324E0" w:rsidRDefault="00A17494" w:rsidP="008C7A3B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0A8D4318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2" w:type="dxa"/>
          </w:tcPr>
          <w:p w14:paraId="68539FAC" w14:textId="77777777" w:rsidR="00A17494" w:rsidRPr="000324E0" w:rsidRDefault="00A17494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6B216CE9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C5C2844" w14:textId="77777777" w:rsidR="00A17494" w:rsidRPr="000324E0" w:rsidRDefault="00A17494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81C232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B03DDFD" w14:textId="77777777" w:rsidR="00A17494" w:rsidRPr="000324E0" w:rsidRDefault="00A17494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134,408</w:t>
            </w:r>
          </w:p>
        </w:tc>
        <w:tc>
          <w:tcPr>
            <w:tcW w:w="236" w:type="dxa"/>
          </w:tcPr>
          <w:p w14:paraId="0E682D6C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DA33B1C" w14:textId="77777777" w:rsidR="00A17494" w:rsidRPr="000324E0" w:rsidRDefault="00A17494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134,408</w:t>
            </w:r>
          </w:p>
        </w:tc>
        <w:tc>
          <w:tcPr>
            <w:tcW w:w="236" w:type="dxa"/>
          </w:tcPr>
          <w:p w14:paraId="0A1F87D4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6AA7DA5" w14:textId="77777777" w:rsidR="00A17494" w:rsidRPr="000324E0" w:rsidRDefault="00A17494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A31489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578D55" w14:textId="77777777" w:rsidR="00A17494" w:rsidRPr="000324E0" w:rsidRDefault="00A17494" w:rsidP="008C7A3B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135,082</w:t>
            </w:r>
          </w:p>
        </w:tc>
        <w:tc>
          <w:tcPr>
            <w:tcW w:w="236" w:type="dxa"/>
          </w:tcPr>
          <w:p w14:paraId="25D5CD3F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62FBBC9" w14:textId="77777777" w:rsidR="00A17494" w:rsidRPr="000324E0" w:rsidRDefault="00A17494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43D5F3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573B382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135,082</w:t>
            </w:r>
          </w:p>
        </w:tc>
      </w:tr>
      <w:tr w:rsidR="00A17494" w:rsidRPr="000324E0" w14:paraId="0A90A3EE" w14:textId="77777777" w:rsidTr="008C7A3B">
        <w:trPr>
          <w:trHeight w:val="261"/>
        </w:trPr>
        <w:tc>
          <w:tcPr>
            <w:tcW w:w="2610" w:type="dxa"/>
          </w:tcPr>
          <w:p w14:paraId="7AB9C26F" w14:textId="77777777" w:rsidR="00A17494" w:rsidRPr="000324E0" w:rsidRDefault="00A17494" w:rsidP="008C7A3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43650C1E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68EB50A" w14:textId="77777777" w:rsidR="00A17494" w:rsidRPr="000324E0" w:rsidRDefault="00A17494" w:rsidP="008C7A3B">
            <w:pPr>
              <w:spacing w:line="240" w:lineRule="atLeast"/>
              <w:ind w:left="-104" w:right="-11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7BC407D0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2A6CA5D5" w14:textId="77777777" w:rsidR="00A17494" w:rsidRPr="000324E0" w:rsidRDefault="00A17494" w:rsidP="008C7A3B">
            <w:pPr>
              <w:tabs>
                <w:tab w:val="decimal" w:pos="14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2522AC2E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342558" w14:textId="77777777" w:rsidR="00A17494" w:rsidRPr="000324E0" w:rsidRDefault="00A17494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157,127</w:t>
            </w:r>
          </w:p>
        </w:tc>
        <w:tc>
          <w:tcPr>
            <w:tcW w:w="236" w:type="dxa"/>
          </w:tcPr>
          <w:p w14:paraId="7189897E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46C8F86" w14:textId="77777777" w:rsidR="00A17494" w:rsidRPr="000324E0" w:rsidRDefault="00A17494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157,187</w:t>
            </w:r>
          </w:p>
        </w:tc>
        <w:tc>
          <w:tcPr>
            <w:tcW w:w="236" w:type="dxa"/>
          </w:tcPr>
          <w:p w14:paraId="13CADF20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8DE8120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0C92CD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6884B5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B8037A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E6A0C34" w14:textId="77777777" w:rsidR="00A17494" w:rsidRPr="000324E0" w:rsidRDefault="00A17494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62F92A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0FD902C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7494" w:rsidRPr="000324E0" w14:paraId="2C9B27BE" w14:textId="77777777" w:rsidTr="008C7A3B">
        <w:trPr>
          <w:trHeight w:val="261"/>
        </w:trPr>
        <w:tc>
          <w:tcPr>
            <w:tcW w:w="2610" w:type="dxa"/>
          </w:tcPr>
          <w:p w14:paraId="69EDA0EC" w14:textId="77777777" w:rsidR="00A17494" w:rsidRPr="000324E0" w:rsidRDefault="00A17494" w:rsidP="008C7A3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5C43782A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365DBD2" w14:textId="77777777" w:rsidR="00A17494" w:rsidRPr="000324E0" w:rsidRDefault="00A17494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15AEC4BC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6CBE11AC" w14:textId="77777777" w:rsidR="00A17494" w:rsidRPr="000324E0" w:rsidRDefault="00A17494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B8E839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AB1AC8C" w14:textId="77777777" w:rsidR="00A17494" w:rsidRPr="000324E0" w:rsidRDefault="00A17494" w:rsidP="008C7A3B">
            <w:pPr>
              <w:tabs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54888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02C62CB" w14:textId="77777777" w:rsidR="00A17494" w:rsidRPr="000324E0" w:rsidRDefault="00A17494" w:rsidP="008C7A3B">
            <w:pPr>
              <w:tabs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D6FA55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F4E80FE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B782B0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81D81C9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08F2C7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556B8AD" w14:textId="77777777" w:rsidR="00A17494" w:rsidRPr="000324E0" w:rsidRDefault="00A17494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F78C68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5D2372A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7494" w:rsidRPr="000324E0" w14:paraId="00D0E11E" w14:textId="77777777" w:rsidTr="008C7A3B">
        <w:trPr>
          <w:trHeight w:val="261"/>
        </w:trPr>
        <w:tc>
          <w:tcPr>
            <w:tcW w:w="2610" w:type="dxa"/>
          </w:tcPr>
          <w:p w14:paraId="57506390" w14:textId="77777777" w:rsidR="00A17494" w:rsidRPr="000324E0" w:rsidRDefault="00A17494" w:rsidP="008C7A3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208665A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574B58C5" w14:textId="77777777" w:rsidR="00A17494" w:rsidRPr="000324E0" w:rsidRDefault="00A17494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009961C0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1747B09C" w14:textId="77777777" w:rsidR="00A17494" w:rsidRPr="000324E0" w:rsidRDefault="00A17494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4F0A72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750781D" w14:textId="77777777" w:rsidR="00A17494" w:rsidRPr="000324E0" w:rsidRDefault="00A17494" w:rsidP="008C7A3B">
            <w:pPr>
              <w:tabs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1CD7AD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E8ACFA0" w14:textId="77777777" w:rsidR="00A17494" w:rsidRPr="000324E0" w:rsidRDefault="00A17494" w:rsidP="008C7A3B">
            <w:pPr>
              <w:tabs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4C2DC7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B85007D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70830A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60095A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5378C4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74CE474" w14:textId="77777777" w:rsidR="00A17494" w:rsidRPr="000324E0" w:rsidRDefault="00A17494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E4E353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6F1AEF0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7494" w:rsidRPr="000324E0" w14:paraId="7BF74AA4" w14:textId="77777777" w:rsidTr="008C7A3B">
        <w:trPr>
          <w:trHeight w:val="261"/>
        </w:trPr>
        <w:tc>
          <w:tcPr>
            <w:tcW w:w="2610" w:type="dxa"/>
          </w:tcPr>
          <w:p w14:paraId="6858EAA7" w14:textId="77777777" w:rsidR="00A17494" w:rsidRPr="000324E0" w:rsidRDefault="00A17494" w:rsidP="008C7A3B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362EEFB2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41AE5B9A" w14:textId="77777777" w:rsidR="00A17494" w:rsidRPr="000324E0" w:rsidRDefault="00A17494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58FCF7EA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BBFA518" w14:textId="77777777" w:rsidR="00A17494" w:rsidRPr="000324E0" w:rsidRDefault="00A17494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2D88CD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7E5D659" w14:textId="77777777" w:rsidR="00A17494" w:rsidRPr="000324E0" w:rsidRDefault="00A17494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79,891,200</w:t>
            </w:r>
          </w:p>
        </w:tc>
        <w:tc>
          <w:tcPr>
            <w:tcW w:w="236" w:type="dxa"/>
          </w:tcPr>
          <w:p w14:paraId="375CDED0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0DCB12D" w14:textId="77777777" w:rsidR="00A17494" w:rsidRPr="000324E0" w:rsidRDefault="00A17494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79,891,200</w:t>
            </w:r>
          </w:p>
        </w:tc>
        <w:tc>
          <w:tcPr>
            <w:tcW w:w="236" w:type="dxa"/>
          </w:tcPr>
          <w:p w14:paraId="2D85B622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DA90553" w14:textId="77777777" w:rsidR="00A17494" w:rsidRPr="000324E0" w:rsidRDefault="00A17494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3E37BA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ECB276" w14:textId="77777777" w:rsidR="00A17494" w:rsidRPr="000324E0" w:rsidRDefault="00A17494" w:rsidP="008C7A3B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79,791,544</w:t>
            </w:r>
          </w:p>
        </w:tc>
        <w:tc>
          <w:tcPr>
            <w:tcW w:w="236" w:type="dxa"/>
          </w:tcPr>
          <w:p w14:paraId="4487352E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20FF729" w14:textId="77777777" w:rsidR="00A17494" w:rsidRPr="000324E0" w:rsidRDefault="00A17494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89A462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073F7D5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79,791,544</w:t>
            </w:r>
          </w:p>
        </w:tc>
      </w:tr>
      <w:tr w:rsidR="00A17494" w:rsidRPr="000324E0" w14:paraId="646348B6" w14:textId="77777777" w:rsidTr="008C7A3B">
        <w:trPr>
          <w:trHeight w:val="261"/>
        </w:trPr>
        <w:tc>
          <w:tcPr>
            <w:tcW w:w="2610" w:type="dxa"/>
          </w:tcPr>
          <w:p w14:paraId="58F7727C" w14:textId="77777777" w:rsidR="00A17494" w:rsidRPr="000324E0" w:rsidRDefault="00A17494" w:rsidP="008C7A3B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27EFDCA2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37F007AC" w14:textId="77777777" w:rsidR="00A17494" w:rsidRPr="000324E0" w:rsidRDefault="00A17494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0E631CA4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B4E7A2D" w14:textId="77777777" w:rsidR="00A17494" w:rsidRPr="000324E0" w:rsidRDefault="00A17494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B1C578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AF1847B" w14:textId="77777777" w:rsidR="00A17494" w:rsidRPr="000324E0" w:rsidRDefault="00A17494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0E742E24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A1ACB2F" w14:textId="77777777" w:rsidR="00A17494" w:rsidRPr="000324E0" w:rsidRDefault="00A17494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10F19515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EF0F34A" w14:textId="77777777" w:rsidR="00A17494" w:rsidRPr="000324E0" w:rsidRDefault="00A17494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B21B40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CC3705" w14:textId="77777777" w:rsidR="00A17494" w:rsidRPr="000324E0" w:rsidRDefault="00A17494" w:rsidP="008C7A3B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960,425</w:t>
            </w:r>
          </w:p>
        </w:tc>
        <w:tc>
          <w:tcPr>
            <w:tcW w:w="236" w:type="dxa"/>
          </w:tcPr>
          <w:p w14:paraId="7067B3AC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564CD3C" w14:textId="77777777" w:rsidR="00A17494" w:rsidRPr="000324E0" w:rsidRDefault="00A17494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226B77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E816097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960,425</w:t>
            </w:r>
          </w:p>
        </w:tc>
      </w:tr>
      <w:tr w:rsidR="00A17494" w:rsidRPr="000324E0" w14:paraId="55F68C09" w14:textId="77777777" w:rsidTr="00D435F3">
        <w:trPr>
          <w:trHeight w:val="261"/>
        </w:trPr>
        <w:tc>
          <w:tcPr>
            <w:tcW w:w="2610" w:type="dxa"/>
          </w:tcPr>
          <w:p w14:paraId="121387AD" w14:textId="778A1369" w:rsidR="00A17494" w:rsidRPr="000324E0" w:rsidRDefault="00A17494" w:rsidP="00A17494">
            <w:pPr>
              <w:ind w:left="159" w:right="-90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4D1AE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</w:t>
            </w:r>
            <w:r w:rsidRPr="004D1AE8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>ต่างประเทศล่วงหน้า</w:t>
            </w:r>
          </w:p>
        </w:tc>
        <w:tc>
          <w:tcPr>
            <w:tcW w:w="808" w:type="dxa"/>
          </w:tcPr>
          <w:p w14:paraId="1248B238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09E9D4EE" w14:textId="2DB11474" w:rsidR="00A17494" w:rsidRPr="000324E0" w:rsidRDefault="00A17494" w:rsidP="00D435F3">
            <w:pPr>
              <w:spacing w:line="240" w:lineRule="atLeast"/>
              <w:ind w:left="-110" w:right="-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106,625</w:t>
            </w:r>
          </w:p>
        </w:tc>
        <w:tc>
          <w:tcPr>
            <w:tcW w:w="273" w:type="dxa"/>
          </w:tcPr>
          <w:p w14:paraId="6A9A65FB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  <w:vAlign w:val="bottom"/>
          </w:tcPr>
          <w:p w14:paraId="40473EE0" w14:textId="4A933AAD" w:rsidR="00A17494" w:rsidRPr="000324E0" w:rsidRDefault="00A17494" w:rsidP="00D435F3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43F869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329D903D" w14:textId="0D3EE4D4" w:rsidR="00A17494" w:rsidRPr="000324E0" w:rsidRDefault="00A17494" w:rsidP="00D435F3">
            <w:pPr>
              <w:spacing w:line="240" w:lineRule="atLeast"/>
              <w:ind w:left="-71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B3418F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4E6FD24" w14:textId="5CE1B162" w:rsidR="00A17494" w:rsidRPr="000324E0" w:rsidRDefault="00A17494" w:rsidP="005D653C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106,625</w:t>
            </w:r>
          </w:p>
        </w:tc>
        <w:tc>
          <w:tcPr>
            <w:tcW w:w="236" w:type="dxa"/>
          </w:tcPr>
          <w:p w14:paraId="1C8A2107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A21BFF0" w14:textId="5FA09ECD" w:rsidR="00A17494" w:rsidRPr="000324E0" w:rsidRDefault="00A17494" w:rsidP="00D435F3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CD5571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0F53C89D" w14:textId="4B2C0D10" w:rsidR="00A17494" w:rsidRPr="000324E0" w:rsidRDefault="00A17494" w:rsidP="005D653C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BF5E13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F5E13">
              <w:rPr>
                <w:rFonts w:ascii="Angsana New" w:hAnsi="Angsana New"/>
                <w:sz w:val="24"/>
                <w:szCs w:val="24"/>
              </w:rPr>
              <w:t>625</w:t>
            </w:r>
          </w:p>
        </w:tc>
        <w:tc>
          <w:tcPr>
            <w:tcW w:w="236" w:type="dxa"/>
          </w:tcPr>
          <w:p w14:paraId="1C43EC8E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4D6BBEE" w14:textId="024BF0B7" w:rsidR="00A17494" w:rsidRPr="000324E0" w:rsidRDefault="00A17494" w:rsidP="00D435F3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F48A13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C61FB67" w14:textId="52A1E61F" w:rsidR="00A17494" w:rsidRPr="000324E0" w:rsidRDefault="00A17494" w:rsidP="005D653C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BF5E13">
              <w:rPr>
                <w:rFonts w:ascii="Angsana New" w:hAnsi="Angsana New"/>
                <w:sz w:val="24"/>
                <w:szCs w:val="24"/>
              </w:rPr>
              <w:t>06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F5E13">
              <w:rPr>
                <w:rFonts w:ascii="Angsana New" w:hAnsi="Angsana New"/>
                <w:sz w:val="24"/>
                <w:szCs w:val="24"/>
              </w:rPr>
              <w:t>625</w:t>
            </w:r>
          </w:p>
        </w:tc>
      </w:tr>
      <w:tr w:rsidR="00A17494" w:rsidRPr="000324E0" w14:paraId="4A1FA28A" w14:textId="77777777" w:rsidTr="008C7A3B">
        <w:trPr>
          <w:trHeight w:val="261"/>
        </w:trPr>
        <w:tc>
          <w:tcPr>
            <w:tcW w:w="2610" w:type="dxa"/>
          </w:tcPr>
          <w:p w14:paraId="4FE94F60" w14:textId="77777777" w:rsidR="00A17494" w:rsidRPr="000324E0" w:rsidRDefault="00A17494" w:rsidP="008C7A3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496E6DF" w14:textId="77777777" w:rsidR="00A17494" w:rsidRPr="000324E0" w:rsidRDefault="00A17494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C23E069" w14:textId="34AF77C9" w:rsidR="00A17494" w:rsidRPr="003231E4" w:rsidRDefault="00A17494" w:rsidP="003231E4">
            <w:pPr>
              <w:spacing w:line="240" w:lineRule="atLeast"/>
              <w:ind w:left="-110" w:right="-1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31E4">
              <w:rPr>
                <w:rFonts w:ascii="Angsana New" w:hAnsi="Angsana New"/>
                <w:b/>
                <w:bCs/>
                <w:sz w:val="24"/>
                <w:szCs w:val="24"/>
              </w:rPr>
              <w:t>106,625</w:t>
            </w:r>
          </w:p>
        </w:tc>
        <w:tc>
          <w:tcPr>
            <w:tcW w:w="273" w:type="dxa"/>
          </w:tcPr>
          <w:p w14:paraId="37650F76" w14:textId="77777777" w:rsidR="00A17494" w:rsidRPr="000324E0" w:rsidRDefault="00A17494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3B0EEA53" w14:textId="77777777" w:rsidR="00A17494" w:rsidRPr="000324E0" w:rsidRDefault="00A17494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403E6E" w14:textId="77777777" w:rsidR="00A17494" w:rsidRPr="000324E0" w:rsidRDefault="00A17494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9A7D85B" w14:textId="77777777" w:rsidR="00A17494" w:rsidRPr="000324E0" w:rsidRDefault="00A17494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80,891,200</w:t>
            </w:r>
          </w:p>
        </w:tc>
        <w:tc>
          <w:tcPr>
            <w:tcW w:w="236" w:type="dxa"/>
          </w:tcPr>
          <w:p w14:paraId="2723DF18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63272DD" w14:textId="011D6461" w:rsidR="00A17494" w:rsidRPr="000324E0" w:rsidRDefault="00A17494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80,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825</w:t>
            </w:r>
          </w:p>
        </w:tc>
        <w:tc>
          <w:tcPr>
            <w:tcW w:w="236" w:type="dxa"/>
          </w:tcPr>
          <w:p w14:paraId="786D4546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13078917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22F82C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976809" w14:textId="77777777" w:rsidR="00A17494" w:rsidRPr="000324E0" w:rsidRDefault="00A17494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E7ECFA7" w14:textId="77777777" w:rsidR="00A17494" w:rsidRPr="000324E0" w:rsidRDefault="00A17494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F0FDDB" w14:textId="77777777" w:rsidR="00A17494" w:rsidRPr="000324E0" w:rsidRDefault="00A17494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477946" w14:textId="77777777" w:rsidR="00A17494" w:rsidRPr="000324E0" w:rsidRDefault="00A17494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</w:tcPr>
          <w:p w14:paraId="12044D8C" w14:textId="77777777" w:rsidR="00A17494" w:rsidRPr="000324E0" w:rsidRDefault="00A17494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471C6A6" w14:textId="59148552" w:rsidR="00A17494" w:rsidRDefault="00A17494">
      <w:pPr>
        <w:spacing w:line="240" w:lineRule="auto"/>
        <w:rPr>
          <w:rFonts w:asciiTheme="majorBidi" w:hAnsiTheme="majorBidi" w:cstheme="majorBidi"/>
        </w:rPr>
      </w:pPr>
    </w:p>
    <w:p w14:paraId="57A90AE5" w14:textId="77777777" w:rsidR="0042686A" w:rsidRDefault="00A17494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08"/>
        <w:gridCol w:w="1443"/>
        <w:gridCol w:w="236"/>
        <w:gridCol w:w="1653"/>
        <w:gridCol w:w="240"/>
        <w:gridCol w:w="1384"/>
        <w:gridCol w:w="236"/>
        <w:gridCol w:w="1208"/>
        <w:gridCol w:w="236"/>
        <w:gridCol w:w="1016"/>
        <w:gridCol w:w="236"/>
        <w:gridCol w:w="1114"/>
        <w:gridCol w:w="236"/>
        <w:gridCol w:w="1008"/>
        <w:gridCol w:w="236"/>
        <w:gridCol w:w="950"/>
      </w:tblGrid>
      <w:tr w:rsidR="0042686A" w:rsidRPr="007A168E" w14:paraId="461CAA2D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0B13DDD1" w14:textId="77777777" w:rsidR="0042686A" w:rsidRPr="000D1407" w:rsidRDefault="0042686A" w:rsidP="008C7A3B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1431609D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2" w:type="dxa"/>
            <w:gridSpan w:val="15"/>
            <w:vAlign w:val="bottom"/>
          </w:tcPr>
          <w:p w14:paraId="455417AA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686A" w:rsidRPr="007A168E" w14:paraId="16311C14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54B95CE2" w14:textId="77777777" w:rsidR="0042686A" w:rsidRPr="000D1407" w:rsidRDefault="0042686A" w:rsidP="008C7A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62D3074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00" w:type="dxa"/>
            <w:gridSpan w:val="7"/>
            <w:vAlign w:val="bottom"/>
          </w:tcPr>
          <w:p w14:paraId="6EA8B09F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88CC5D6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6" w:type="dxa"/>
            <w:gridSpan w:val="7"/>
            <w:vAlign w:val="bottom"/>
          </w:tcPr>
          <w:p w14:paraId="2B8E892C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2686A" w:rsidRPr="007A168E" w14:paraId="4D5BD028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750EDC7E" w14:textId="77777777" w:rsidR="0042686A" w:rsidRPr="000D1407" w:rsidRDefault="0042686A" w:rsidP="008C7A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D140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808" w:type="dxa"/>
            <w:vAlign w:val="bottom"/>
          </w:tcPr>
          <w:p w14:paraId="562DB493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2754D56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9249F3A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FD5CBE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vAlign w:val="bottom"/>
          </w:tcPr>
          <w:p w14:paraId="4EDBDBB6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6388A42A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0C0ED14D" w14:textId="77777777" w:rsidR="0042686A" w:rsidRPr="000D1407" w:rsidRDefault="0042686A" w:rsidP="008C7A3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2F803BFC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6589F12F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7F69294" w14:textId="77777777" w:rsidR="0042686A" w:rsidRPr="000D1407" w:rsidRDefault="0042686A" w:rsidP="008C7A3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4962374B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57F01814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6" w:type="dxa"/>
            <w:vAlign w:val="bottom"/>
          </w:tcPr>
          <w:p w14:paraId="30D89D52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D140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1181568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3F9D641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D140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29D3A2D" w14:textId="77777777" w:rsidR="0042686A" w:rsidRPr="000D1407" w:rsidRDefault="0042686A" w:rsidP="008C7A3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14CDCF64" w14:textId="77777777" w:rsidR="0042686A" w:rsidRPr="000D1407" w:rsidRDefault="0042686A" w:rsidP="008C7A3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D140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3699F4F0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4B566B36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2686A" w:rsidRPr="007A168E" w14:paraId="5FC533BD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564D6AB1" w14:textId="77777777" w:rsidR="0042686A" w:rsidRPr="000D1407" w:rsidRDefault="0042686A" w:rsidP="008C7A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302F22C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2" w:type="dxa"/>
            <w:gridSpan w:val="15"/>
            <w:vAlign w:val="bottom"/>
          </w:tcPr>
          <w:p w14:paraId="53117513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2686A" w:rsidRPr="007A168E" w14:paraId="3EED4063" w14:textId="77777777" w:rsidTr="008C7A3B">
        <w:trPr>
          <w:trHeight w:val="261"/>
        </w:trPr>
        <w:tc>
          <w:tcPr>
            <w:tcW w:w="2610" w:type="dxa"/>
          </w:tcPr>
          <w:p w14:paraId="2B5ED1B2" w14:textId="77777777" w:rsidR="0042686A" w:rsidRPr="000D1407" w:rsidRDefault="0042686A" w:rsidP="008C7A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F9F730D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530DAE4F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4FED0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21063E7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9D575CE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D150DFE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C69EEC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DCB6873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72DDC4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4B287D0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107B5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61A018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477D6E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5A3AE17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5A8CFC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53DF7736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686A" w:rsidRPr="007A168E" w14:paraId="4B170A70" w14:textId="77777777" w:rsidTr="008C7A3B">
        <w:trPr>
          <w:trHeight w:val="261"/>
        </w:trPr>
        <w:tc>
          <w:tcPr>
            <w:tcW w:w="2610" w:type="dxa"/>
          </w:tcPr>
          <w:p w14:paraId="2ECBF3C7" w14:textId="77777777" w:rsidR="0042686A" w:rsidRPr="000D1407" w:rsidRDefault="0042686A" w:rsidP="008C7A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0D140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808" w:type="dxa"/>
          </w:tcPr>
          <w:p w14:paraId="6153DCA7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6944D7D2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187560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725B8E6E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D7418C2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9E69BA0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ED181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8C26228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3C61A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6B7B7505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453ED8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88D263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FC0BC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45D0679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CE0B61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3E973D4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686A" w:rsidRPr="007A168E" w14:paraId="136D112F" w14:textId="77777777" w:rsidTr="008C7A3B">
        <w:trPr>
          <w:trHeight w:val="261"/>
        </w:trPr>
        <w:tc>
          <w:tcPr>
            <w:tcW w:w="2610" w:type="dxa"/>
          </w:tcPr>
          <w:p w14:paraId="4DF83A43" w14:textId="77777777" w:rsidR="0042686A" w:rsidRPr="000D1407" w:rsidRDefault="0042686A" w:rsidP="008C7A3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1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46DFF26F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8645ADA" w14:textId="10C91C42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CFE1E75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1BE3505D" w14:textId="0E4DCA20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A8EBBCD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0C79445" w14:textId="05B42C66" w:rsidR="0042686A" w:rsidRPr="000D1407" w:rsidRDefault="0042686A" w:rsidP="008C7A3B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12,779</w:t>
            </w:r>
          </w:p>
        </w:tc>
        <w:tc>
          <w:tcPr>
            <w:tcW w:w="236" w:type="dxa"/>
          </w:tcPr>
          <w:p w14:paraId="138FEB05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337CB07" w14:textId="6F9F84BD" w:rsidR="0042686A" w:rsidRPr="000D1407" w:rsidRDefault="0042686A" w:rsidP="008C7A3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12,779</w:t>
            </w:r>
          </w:p>
        </w:tc>
        <w:tc>
          <w:tcPr>
            <w:tcW w:w="236" w:type="dxa"/>
          </w:tcPr>
          <w:p w14:paraId="5E748576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730E95E" w14:textId="55B44464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758B65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719023" w14:textId="2A8AE4F3" w:rsidR="0042686A" w:rsidRPr="000D1407" w:rsidRDefault="0042686A" w:rsidP="008C7A3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12,866</w:t>
            </w:r>
          </w:p>
        </w:tc>
        <w:tc>
          <w:tcPr>
            <w:tcW w:w="236" w:type="dxa"/>
          </w:tcPr>
          <w:p w14:paraId="31B35E84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93DB296" w14:textId="2D7E151F" w:rsidR="0042686A" w:rsidRPr="000D1407" w:rsidRDefault="0042686A" w:rsidP="008C7A3B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F90D04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13753B35" w14:textId="0CB0A0A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12,866</w:t>
            </w:r>
          </w:p>
        </w:tc>
      </w:tr>
      <w:tr w:rsidR="0042686A" w:rsidRPr="007A168E" w14:paraId="0B3F55BA" w14:textId="77777777" w:rsidTr="0042686A">
        <w:trPr>
          <w:trHeight w:val="261"/>
        </w:trPr>
        <w:tc>
          <w:tcPr>
            <w:tcW w:w="2610" w:type="dxa"/>
          </w:tcPr>
          <w:p w14:paraId="3D0881F0" w14:textId="0F935480" w:rsidR="0042686A" w:rsidRPr="000D1407" w:rsidRDefault="0042686A" w:rsidP="0042686A">
            <w:pPr>
              <w:ind w:left="428" w:right="-90" w:hanging="2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1AE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</w:t>
            </w:r>
            <w:r w:rsidRPr="004D1AE8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>ต่างประเทศล่วงหน้า</w:t>
            </w:r>
          </w:p>
        </w:tc>
        <w:tc>
          <w:tcPr>
            <w:tcW w:w="808" w:type="dxa"/>
          </w:tcPr>
          <w:p w14:paraId="0A6DB4EC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2DC28851" w14:textId="4A48B533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61,768</w:t>
            </w:r>
          </w:p>
        </w:tc>
        <w:tc>
          <w:tcPr>
            <w:tcW w:w="236" w:type="dxa"/>
          </w:tcPr>
          <w:p w14:paraId="1AF46950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vAlign w:val="bottom"/>
          </w:tcPr>
          <w:p w14:paraId="2D78EC65" w14:textId="625C2FC8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311995D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253540E1" w14:textId="05A1E5B9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06C525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29C5C1E8" w14:textId="2352E21D" w:rsidR="0042686A" w:rsidRPr="000D1407" w:rsidRDefault="0042686A" w:rsidP="005D653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61,768</w:t>
            </w:r>
          </w:p>
        </w:tc>
        <w:tc>
          <w:tcPr>
            <w:tcW w:w="236" w:type="dxa"/>
          </w:tcPr>
          <w:p w14:paraId="22ACB43B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568AF1D5" w14:textId="3DB93898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6C4D46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74DD488C" w14:textId="5A40C413" w:rsidR="0042686A" w:rsidRPr="000D1407" w:rsidRDefault="0042686A" w:rsidP="0042686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F5E1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F5E13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236" w:type="dxa"/>
          </w:tcPr>
          <w:p w14:paraId="6835260F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01E963" w14:textId="40907D53" w:rsidR="0042686A" w:rsidRPr="000D1407" w:rsidRDefault="0042686A" w:rsidP="0042686A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634FF0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AFE5CE9" w14:textId="053C0F98" w:rsidR="0042686A" w:rsidRPr="000D1407" w:rsidRDefault="0042686A" w:rsidP="004268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F5E1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F5E13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</w:tr>
      <w:tr w:rsidR="0042686A" w:rsidRPr="007A168E" w14:paraId="61CA1D8B" w14:textId="77777777" w:rsidTr="008C7A3B">
        <w:trPr>
          <w:trHeight w:val="261"/>
        </w:trPr>
        <w:tc>
          <w:tcPr>
            <w:tcW w:w="2610" w:type="dxa"/>
          </w:tcPr>
          <w:p w14:paraId="5A390300" w14:textId="77777777" w:rsidR="0042686A" w:rsidRPr="00F566D6" w:rsidRDefault="0042686A" w:rsidP="008C7A3B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F566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</w:t>
            </w:r>
            <w:r w:rsidRPr="00F566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808" w:type="dxa"/>
          </w:tcPr>
          <w:p w14:paraId="5835096A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5B70F5D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D50CD2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A59AA4F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CE76042" w14:textId="77777777" w:rsidR="0042686A" w:rsidRPr="000D1407" w:rsidRDefault="0042686A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364895B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F66FE7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32FD6E5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53F147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685BDB6D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FDCC00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87E8F3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00A106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12E28A3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D9DDA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3B19A48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686A" w:rsidRPr="007A168E" w14:paraId="50AA835E" w14:textId="77777777" w:rsidTr="008C7A3B">
        <w:trPr>
          <w:trHeight w:val="261"/>
        </w:trPr>
        <w:tc>
          <w:tcPr>
            <w:tcW w:w="2610" w:type="dxa"/>
          </w:tcPr>
          <w:p w14:paraId="21DC4E6A" w14:textId="77777777" w:rsidR="0042686A" w:rsidRPr="000D1407" w:rsidRDefault="0042686A" w:rsidP="008C7A3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1BB90816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2477E3B9" w14:textId="2A54731C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667FEBC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7EA4338E" w14:textId="6CD094BA" w:rsidR="0042686A" w:rsidRPr="000D1407" w:rsidRDefault="0042686A" w:rsidP="0042686A">
            <w:pPr>
              <w:pStyle w:val="acctfourfigures"/>
              <w:tabs>
                <w:tab w:val="clear" w:pos="765"/>
                <w:tab w:val="decimal" w:pos="14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240" w:type="dxa"/>
          </w:tcPr>
          <w:p w14:paraId="7C5AD6CD" w14:textId="77777777" w:rsidR="0042686A" w:rsidRPr="000D1407" w:rsidRDefault="0042686A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3EF7F5E" w14:textId="6D5355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F60D97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B744EE4" w14:textId="0DD7B540" w:rsidR="0042686A" w:rsidRPr="000D1407" w:rsidRDefault="0042686A" w:rsidP="008C7A3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236" w:type="dxa"/>
          </w:tcPr>
          <w:p w14:paraId="18037665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7E1B3F1" w14:textId="259A4DFE" w:rsidR="0042686A" w:rsidRPr="000D1407" w:rsidRDefault="0042686A" w:rsidP="008C7A3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236" w:type="dxa"/>
          </w:tcPr>
          <w:p w14:paraId="08C107AF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05083F6" w14:textId="2BAEBE8D" w:rsidR="0042686A" w:rsidRPr="000D1407" w:rsidRDefault="0042686A" w:rsidP="008C7A3B">
            <w:pPr>
              <w:ind w:left="-79" w:right="-107"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E367D5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132CC6" w14:textId="69D0E051" w:rsidR="0042686A" w:rsidRPr="000D1407" w:rsidRDefault="0042686A" w:rsidP="008C7A3B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A96BF8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7E9FB9DE" w14:textId="2F01D84E" w:rsidR="0042686A" w:rsidRPr="000D1407" w:rsidRDefault="0042686A" w:rsidP="008C7A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</w:tr>
      <w:tr w:rsidR="0042686A" w:rsidRPr="007A168E" w14:paraId="67A3EB16" w14:textId="77777777" w:rsidTr="008C7A3B">
        <w:trPr>
          <w:trHeight w:val="261"/>
        </w:trPr>
        <w:tc>
          <w:tcPr>
            <w:tcW w:w="2610" w:type="dxa"/>
          </w:tcPr>
          <w:p w14:paraId="387E8CFC" w14:textId="77777777" w:rsidR="0042686A" w:rsidRPr="000D1407" w:rsidRDefault="0042686A" w:rsidP="008C7A3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9F35F3C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89969C6" w14:textId="04D0D39D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07B96C3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0539BC5" w14:textId="7FE90379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28BA1D2" w14:textId="77777777" w:rsidR="0042686A" w:rsidRPr="000D1407" w:rsidRDefault="0042686A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1CBB32E" w14:textId="61767B6E" w:rsidR="0042686A" w:rsidRPr="000D1407" w:rsidRDefault="0042686A" w:rsidP="008C7A3B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15,432</w:t>
            </w:r>
          </w:p>
        </w:tc>
        <w:tc>
          <w:tcPr>
            <w:tcW w:w="236" w:type="dxa"/>
          </w:tcPr>
          <w:p w14:paraId="6EA5C6E5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8CC4191" w14:textId="4530CDDA" w:rsidR="0042686A" w:rsidRPr="000D1407" w:rsidRDefault="0042686A" w:rsidP="008C7A3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15,432</w:t>
            </w:r>
          </w:p>
        </w:tc>
        <w:tc>
          <w:tcPr>
            <w:tcW w:w="236" w:type="dxa"/>
          </w:tcPr>
          <w:p w14:paraId="7EFC339C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C54E301" w14:textId="24C1C0C4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5769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F3D899" w14:textId="2A07BA60" w:rsidR="0042686A" w:rsidRPr="000D1407" w:rsidRDefault="0042686A" w:rsidP="008C7A3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15,980</w:t>
            </w:r>
          </w:p>
        </w:tc>
        <w:tc>
          <w:tcPr>
            <w:tcW w:w="236" w:type="dxa"/>
          </w:tcPr>
          <w:p w14:paraId="2CC93994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B2ADFE" w14:textId="0585AD26" w:rsidR="0042686A" w:rsidRPr="000D1407" w:rsidRDefault="0042686A" w:rsidP="008C7A3B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C9D132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446B68E5" w14:textId="45E7F31F" w:rsidR="0042686A" w:rsidRPr="000D1407" w:rsidRDefault="0042686A" w:rsidP="008C7A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15,980</w:t>
            </w:r>
          </w:p>
        </w:tc>
      </w:tr>
      <w:tr w:rsidR="0042686A" w:rsidRPr="007A168E" w14:paraId="4528AAE6" w14:textId="77777777" w:rsidTr="008C7A3B">
        <w:trPr>
          <w:trHeight w:val="261"/>
        </w:trPr>
        <w:tc>
          <w:tcPr>
            <w:tcW w:w="2610" w:type="dxa"/>
          </w:tcPr>
          <w:p w14:paraId="167E994A" w14:textId="77777777" w:rsidR="0042686A" w:rsidRPr="000D1407" w:rsidRDefault="0042686A" w:rsidP="008C7A3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CB6DBF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43E0543" w14:textId="2CDF14ED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61,768</w:t>
            </w:r>
          </w:p>
        </w:tc>
        <w:tc>
          <w:tcPr>
            <w:tcW w:w="236" w:type="dxa"/>
          </w:tcPr>
          <w:p w14:paraId="1A5CC31E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73B61F53" w14:textId="6481F04A" w:rsidR="0042686A" w:rsidRPr="000D1407" w:rsidRDefault="0042686A" w:rsidP="0042686A">
            <w:pPr>
              <w:pStyle w:val="acctfourfigures"/>
              <w:tabs>
                <w:tab w:val="clear" w:pos="765"/>
                <w:tab w:val="decimal" w:pos="14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240" w:type="dxa"/>
          </w:tcPr>
          <w:p w14:paraId="2CDCB3A8" w14:textId="77777777" w:rsidR="0042686A" w:rsidRPr="000D1407" w:rsidRDefault="0042686A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9E4FB4A" w14:textId="07737583" w:rsidR="0042686A" w:rsidRPr="000D1407" w:rsidRDefault="0042686A" w:rsidP="008C7A3B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28,211</w:t>
            </w:r>
          </w:p>
        </w:tc>
        <w:tc>
          <w:tcPr>
            <w:tcW w:w="236" w:type="dxa"/>
          </w:tcPr>
          <w:p w14:paraId="508915C1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6147F15" w14:textId="04F421CF" w:rsidR="0042686A" w:rsidRPr="000D1407" w:rsidRDefault="0042686A" w:rsidP="008C7A3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90,091</w:t>
            </w:r>
          </w:p>
        </w:tc>
        <w:tc>
          <w:tcPr>
            <w:tcW w:w="236" w:type="dxa"/>
          </w:tcPr>
          <w:p w14:paraId="4B5C06AB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478B73F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1ABFA8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B376CB9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529CC4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45507CF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196CA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236A6EC8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686A" w:rsidRPr="007A168E" w14:paraId="16F088EF" w14:textId="77777777" w:rsidTr="008C7A3B">
        <w:trPr>
          <w:trHeight w:val="261"/>
        </w:trPr>
        <w:tc>
          <w:tcPr>
            <w:tcW w:w="2610" w:type="dxa"/>
          </w:tcPr>
          <w:p w14:paraId="443114E4" w14:textId="77777777" w:rsidR="0042686A" w:rsidRPr="000D1407" w:rsidRDefault="0042686A" w:rsidP="008C7A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9FB58C7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2A899DFD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C7EC8A0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26E39A89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4AC4FB7" w14:textId="77777777" w:rsidR="0042686A" w:rsidRPr="000D1407" w:rsidRDefault="0042686A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617AE011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F2DC0B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CF0731B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7C95DE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98E554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6AEA72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B10D46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572BEB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63CA904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2CE5B5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25750FEC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686A" w:rsidRPr="007A168E" w14:paraId="29EFD92D" w14:textId="77777777" w:rsidTr="008C7A3B">
        <w:trPr>
          <w:trHeight w:val="261"/>
        </w:trPr>
        <w:tc>
          <w:tcPr>
            <w:tcW w:w="2610" w:type="dxa"/>
          </w:tcPr>
          <w:p w14:paraId="24C1F525" w14:textId="77777777" w:rsidR="0042686A" w:rsidRPr="000D1407" w:rsidRDefault="0042686A" w:rsidP="008C7A3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0D14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3FE64862" w14:textId="77777777" w:rsidR="0042686A" w:rsidRPr="000D1407" w:rsidRDefault="0042686A" w:rsidP="008C7A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073BD6F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36F907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1EFC7A1B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6E526DD" w14:textId="77777777" w:rsidR="0042686A" w:rsidRPr="000D1407" w:rsidRDefault="0042686A" w:rsidP="008C7A3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010C9F2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2024B4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F2CD46C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E1491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3C7D6A4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8234DB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232A93F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93C11D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B642650" w14:textId="77777777" w:rsidR="0042686A" w:rsidRPr="000D1407" w:rsidRDefault="0042686A" w:rsidP="008C7A3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1EAE6A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40161351" w14:textId="77777777" w:rsidR="0042686A" w:rsidRPr="000D1407" w:rsidRDefault="0042686A" w:rsidP="008C7A3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686A" w:rsidRPr="007A168E" w14:paraId="5BD1AB82" w14:textId="77777777" w:rsidTr="008C7A3B">
        <w:trPr>
          <w:trHeight w:val="261"/>
        </w:trPr>
        <w:tc>
          <w:tcPr>
            <w:tcW w:w="2610" w:type="dxa"/>
          </w:tcPr>
          <w:p w14:paraId="716B6983" w14:textId="77777777" w:rsidR="0042686A" w:rsidRPr="000D1407" w:rsidRDefault="0042686A" w:rsidP="0042686A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0BBC272" w14:textId="77777777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443" w:type="dxa"/>
          </w:tcPr>
          <w:p w14:paraId="7E1F72FE" w14:textId="6E66D562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78B637A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973F3B2" w14:textId="7204CE48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058CC3B" w14:textId="77777777" w:rsidR="0042686A" w:rsidRPr="000D1407" w:rsidRDefault="0042686A" w:rsidP="00426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99FC1BB" w14:textId="6AAA8024" w:rsidR="0042686A" w:rsidRPr="000D1407" w:rsidRDefault="0042686A" w:rsidP="0042686A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52,423,400</w:t>
            </w:r>
          </w:p>
        </w:tc>
        <w:tc>
          <w:tcPr>
            <w:tcW w:w="236" w:type="dxa"/>
          </w:tcPr>
          <w:p w14:paraId="00D81C06" w14:textId="77777777" w:rsidR="0042686A" w:rsidRPr="000D1407" w:rsidRDefault="0042686A" w:rsidP="00426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7DB7B3AB" w14:textId="1BA6A6FA" w:rsidR="0042686A" w:rsidRPr="000D1407" w:rsidRDefault="0042686A" w:rsidP="0042686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52,423,400</w:t>
            </w:r>
          </w:p>
        </w:tc>
        <w:tc>
          <w:tcPr>
            <w:tcW w:w="236" w:type="dxa"/>
          </w:tcPr>
          <w:p w14:paraId="0B74AEBF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6608B90" w14:textId="1068FBE0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D6D34E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C750F76" w14:textId="638470EE" w:rsidR="0042686A" w:rsidRPr="000D1407" w:rsidRDefault="0042686A" w:rsidP="0042686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52,250,574</w:t>
            </w:r>
          </w:p>
        </w:tc>
        <w:tc>
          <w:tcPr>
            <w:tcW w:w="236" w:type="dxa"/>
          </w:tcPr>
          <w:p w14:paraId="51DED737" w14:textId="77777777" w:rsidR="0042686A" w:rsidRPr="000D1407" w:rsidRDefault="0042686A" w:rsidP="00426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F33F68" w14:textId="3B16597F" w:rsidR="0042686A" w:rsidRPr="000D1407" w:rsidRDefault="0042686A" w:rsidP="0042686A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D45E3C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502FFB8A" w14:textId="7C30C29E" w:rsidR="0042686A" w:rsidRPr="000D1407" w:rsidRDefault="0042686A" w:rsidP="004268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52,250,574</w:t>
            </w:r>
          </w:p>
        </w:tc>
      </w:tr>
      <w:tr w:rsidR="0042686A" w:rsidRPr="007A168E" w14:paraId="6B53E4E3" w14:textId="77777777" w:rsidTr="008C7A3B">
        <w:trPr>
          <w:trHeight w:val="261"/>
        </w:trPr>
        <w:tc>
          <w:tcPr>
            <w:tcW w:w="2610" w:type="dxa"/>
          </w:tcPr>
          <w:p w14:paraId="15AD73EB" w14:textId="77777777" w:rsidR="0042686A" w:rsidRPr="000D1407" w:rsidRDefault="0042686A" w:rsidP="0042686A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808" w:type="dxa"/>
          </w:tcPr>
          <w:p w14:paraId="3A44C21B" w14:textId="77777777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7AD76770" w14:textId="7A150ABB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4A82787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vAlign w:val="bottom"/>
          </w:tcPr>
          <w:p w14:paraId="320138FD" w14:textId="00EBD2DB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3F41EAB" w14:textId="77777777" w:rsidR="0042686A" w:rsidRPr="000D1407" w:rsidRDefault="0042686A" w:rsidP="00426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77498160" w14:textId="7C43A957" w:rsidR="0042686A" w:rsidRPr="000D1407" w:rsidRDefault="0042686A" w:rsidP="0042686A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857,143</w:t>
            </w:r>
          </w:p>
        </w:tc>
        <w:tc>
          <w:tcPr>
            <w:tcW w:w="236" w:type="dxa"/>
            <w:vAlign w:val="bottom"/>
          </w:tcPr>
          <w:p w14:paraId="59F5386F" w14:textId="77777777" w:rsidR="0042686A" w:rsidRPr="000D1407" w:rsidRDefault="0042686A" w:rsidP="00426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2F82DE34" w14:textId="6360942B" w:rsidR="0042686A" w:rsidRPr="000D1407" w:rsidRDefault="0042686A" w:rsidP="0042686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857,143</w:t>
            </w:r>
          </w:p>
        </w:tc>
        <w:tc>
          <w:tcPr>
            <w:tcW w:w="236" w:type="dxa"/>
          </w:tcPr>
          <w:p w14:paraId="4A934F9A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0619134" w14:textId="26938084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0C2B98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0FF12670" w14:textId="7DC60883" w:rsidR="0042686A" w:rsidRPr="000D1407" w:rsidRDefault="0042686A" w:rsidP="0042686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828,233</w:t>
            </w:r>
          </w:p>
        </w:tc>
        <w:tc>
          <w:tcPr>
            <w:tcW w:w="236" w:type="dxa"/>
          </w:tcPr>
          <w:p w14:paraId="315C3D5A" w14:textId="77777777" w:rsidR="0042686A" w:rsidRPr="000D1407" w:rsidRDefault="0042686A" w:rsidP="00426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AAA750C" w14:textId="31418EF7" w:rsidR="0042686A" w:rsidRPr="000D1407" w:rsidRDefault="0042686A" w:rsidP="0042686A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590E8C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B8FEBBF" w14:textId="75A710AB" w:rsidR="0042686A" w:rsidRPr="000D1407" w:rsidRDefault="0042686A" w:rsidP="004268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828,233</w:t>
            </w:r>
          </w:p>
        </w:tc>
      </w:tr>
      <w:tr w:rsidR="0042686A" w:rsidRPr="007A168E" w14:paraId="01661607" w14:textId="77777777" w:rsidTr="008C7A3B">
        <w:trPr>
          <w:trHeight w:val="261"/>
        </w:trPr>
        <w:tc>
          <w:tcPr>
            <w:tcW w:w="2610" w:type="dxa"/>
          </w:tcPr>
          <w:p w14:paraId="0C80C4E4" w14:textId="77777777" w:rsidR="0042686A" w:rsidRPr="000D1407" w:rsidRDefault="0042686A" w:rsidP="0042686A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0E0C03" w14:textId="77777777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EF96E0" w14:textId="1449AB23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E7BC34C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4D003617" w14:textId="69371349" w:rsidR="0042686A" w:rsidRPr="000D1407" w:rsidRDefault="0042686A" w:rsidP="0042686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C27F762" w14:textId="77777777" w:rsidR="0042686A" w:rsidRPr="000D1407" w:rsidRDefault="0042686A" w:rsidP="004268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44A3B13" w14:textId="72DCDE6A" w:rsidR="0042686A" w:rsidRPr="000D1407" w:rsidRDefault="0042686A" w:rsidP="0042686A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53,280,543</w:t>
            </w:r>
          </w:p>
        </w:tc>
        <w:tc>
          <w:tcPr>
            <w:tcW w:w="236" w:type="dxa"/>
          </w:tcPr>
          <w:p w14:paraId="6EC924E3" w14:textId="77777777" w:rsidR="0042686A" w:rsidRPr="000D1407" w:rsidRDefault="0042686A" w:rsidP="00426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5990244" w14:textId="0B211D2D" w:rsidR="0042686A" w:rsidRPr="000D1407" w:rsidRDefault="0042686A" w:rsidP="0042686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53,280,543</w:t>
            </w:r>
          </w:p>
        </w:tc>
        <w:tc>
          <w:tcPr>
            <w:tcW w:w="236" w:type="dxa"/>
          </w:tcPr>
          <w:p w14:paraId="49F8B076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</w:tcPr>
          <w:p w14:paraId="64967CD3" w14:textId="77777777" w:rsidR="0042686A" w:rsidRPr="000D1407" w:rsidRDefault="0042686A" w:rsidP="0042686A">
            <w:pPr>
              <w:ind w:left="-78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FA24F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42B3FA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FF3A4B" w14:textId="77777777" w:rsidR="0042686A" w:rsidRPr="000D1407" w:rsidRDefault="0042686A" w:rsidP="004268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F6BF2C4" w14:textId="77777777" w:rsidR="0042686A" w:rsidRPr="000D1407" w:rsidRDefault="0042686A" w:rsidP="0042686A">
            <w:pPr>
              <w:ind w:left="-78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4D006E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24162A6B" w14:textId="77777777" w:rsidR="0042686A" w:rsidRPr="000D1407" w:rsidRDefault="0042686A" w:rsidP="004268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34B717C" w14:textId="765C8D63" w:rsidR="0042686A" w:rsidRDefault="0042686A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1485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08"/>
        <w:gridCol w:w="1442"/>
        <w:gridCol w:w="273"/>
        <w:gridCol w:w="1616"/>
        <w:gridCol w:w="236"/>
        <w:gridCol w:w="1384"/>
        <w:gridCol w:w="236"/>
        <w:gridCol w:w="1204"/>
        <w:gridCol w:w="236"/>
        <w:gridCol w:w="1025"/>
        <w:gridCol w:w="236"/>
        <w:gridCol w:w="1114"/>
        <w:gridCol w:w="236"/>
        <w:gridCol w:w="1024"/>
        <w:gridCol w:w="236"/>
        <w:gridCol w:w="937"/>
      </w:tblGrid>
      <w:tr w:rsidR="00244A99" w:rsidRPr="000324E0" w14:paraId="1CDE2CA5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6F114152" w14:textId="77777777" w:rsidR="00244A99" w:rsidRPr="000324E0" w:rsidRDefault="00244A99" w:rsidP="008C7A3B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403CC8C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5" w:type="dxa"/>
            <w:gridSpan w:val="15"/>
            <w:vAlign w:val="bottom"/>
          </w:tcPr>
          <w:p w14:paraId="20CABDC0" w14:textId="6CF89759" w:rsidR="00244A99" w:rsidRPr="000324E0" w:rsidRDefault="00244A99" w:rsidP="008C7A3B">
            <w:pPr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4A99" w:rsidRPr="000324E0" w14:paraId="4DB9D574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12636AC5" w14:textId="77777777" w:rsidR="00244A99" w:rsidRPr="000324E0" w:rsidRDefault="00244A99" w:rsidP="008C7A3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B03BD38" w14:textId="77777777" w:rsidR="00244A99" w:rsidRPr="000324E0" w:rsidRDefault="00244A99" w:rsidP="008C7A3B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1" w:type="dxa"/>
            <w:gridSpan w:val="7"/>
            <w:vAlign w:val="bottom"/>
          </w:tcPr>
          <w:p w14:paraId="297EC2EB" w14:textId="77777777" w:rsidR="00244A99" w:rsidRPr="000324E0" w:rsidRDefault="00244A99" w:rsidP="008C7A3B">
            <w:pPr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F088656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8" w:type="dxa"/>
            <w:gridSpan w:val="7"/>
            <w:vAlign w:val="bottom"/>
          </w:tcPr>
          <w:p w14:paraId="051690B3" w14:textId="77777777" w:rsidR="00244A99" w:rsidRPr="000324E0" w:rsidRDefault="00244A99" w:rsidP="008C7A3B">
            <w:pPr>
              <w:spacing w:line="240" w:lineRule="atLeast"/>
              <w:ind w:left="-7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44A99" w:rsidRPr="000324E0" w14:paraId="17BD05E3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6D3EA658" w14:textId="77777777" w:rsidR="00244A99" w:rsidRPr="000324E0" w:rsidRDefault="00244A99" w:rsidP="008C7A3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08" w:type="dxa"/>
            <w:vAlign w:val="bottom"/>
          </w:tcPr>
          <w:p w14:paraId="17806AB1" w14:textId="77777777" w:rsidR="00244A99" w:rsidRPr="000324E0" w:rsidRDefault="00244A99" w:rsidP="008C7A3B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3489D15B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26316DB9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514B07A1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6" w:type="dxa"/>
            <w:vAlign w:val="bottom"/>
          </w:tcPr>
          <w:p w14:paraId="467098E2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68A5F76E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212354A" w14:textId="77777777" w:rsidR="00244A99" w:rsidRPr="000324E0" w:rsidRDefault="00244A99" w:rsidP="008C7A3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4F933B2A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5E518795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8CB4A59" w14:textId="77777777" w:rsidR="00244A99" w:rsidRPr="000324E0" w:rsidRDefault="00244A99" w:rsidP="008C7A3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9F035C4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7F4B565F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bottom"/>
          </w:tcPr>
          <w:p w14:paraId="083D873B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324E0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3B799AB5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330D50A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324E0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4369BED1" w14:textId="77777777" w:rsidR="00244A99" w:rsidRPr="000324E0" w:rsidRDefault="00244A99" w:rsidP="008C7A3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4ACA3E21" w14:textId="77777777" w:rsidR="00244A99" w:rsidRPr="000324E0" w:rsidRDefault="00244A99" w:rsidP="008C7A3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324E0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4BBE4889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5DF193B9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44A99" w:rsidRPr="000324E0" w14:paraId="08FC32CD" w14:textId="77777777" w:rsidTr="008C7A3B">
        <w:trPr>
          <w:trHeight w:val="261"/>
        </w:trPr>
        <w:tc>
          <w:tcPr>
            <w:tcW w:w="2610" w:type="dxa"/>
            <w:vAlign w:val="bottom"/>
          </w:tcPr>
          <w:p w14:paraId="49979B99" w14:textId="77777777" w:rsidR="00244A99" w:rsidRPr="000324E0" w:rsidRDefault="00244A99" w:rsidP="008C7A3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8391705" w14:textId="77777777" w:rsidR="00244A99" w:rsidRPr="000324E0" w:rsidRDefault="00244A99" w:rsidP="008C7A3B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5" w:type="dxa"/>
            <w:gridSpan w:val="15"/>
            <w:vAlign w:val="bottom"/>
          </w:tcPr>
          <w:p w14:paraId="2134FDE0" w14:textId="77777777" w:rsidR="00244A99" w:rsidRPr="000324E0" w:rsidRDefault="00244A99" w:rsidP="008C7A3B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44A99" w:rsidRPr="000324E0" w14:paraId="325D20A0" w14:textId="77777777" w:rsidTr="008C7A3B">
        <w:trPr>
          <w:trHeight w:val="261"/>
        </w:trPr>
        <w:tc>
          <w:tcPr>
            <w:tcW w:w="2610" w:type="dxa"/>
          </w:tcPr>
          <w:p w14:paraId="4E358D55" w14:textId="77777777" w:rsidR="00244A99" w:rsidRPr="000324E0" w:rsidRDefault="00244A99" w:rsidP="008C7A3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77BCBD2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63471E3D" w14:textId="77777777" w:rsidR="00244A99" w:rsidRPr="000324E0" w:rsidRDefault="00244A99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3A5FFA2E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F0D7F65" w14:textId="77777777" w:rsidR="00244A99" w:rsidRPr="000324E0" w:rsidRDefault="00244A99" w:rsidP="008C7A3B">
            <w:pPr>
              <w:tabs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DD0083" w14:textId="77777777" w:rsidR="00244A99" w:rsidRPr="000324E0" w:rsidRDefault="00244A99" w:rsidP="008C7A3B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0696B9F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5277ED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1CF6551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E79F8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549D2A7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22F392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E731B5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6AE7DD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B4DCD79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059AD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E0CF698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4A99" w:rsidRPr="000324E0" w14:paraId="09FEDEE0" w14:textId="77777777" w:rsidTr="008C7A3B">
        <w:trPr>
          <w:trHeight w:val="261"/>
        </w:trPr>
        <w:tc>
          <w:tcPr>
            <w:tcW w:w="2610" w:type="dxa"/>
          </w:tcPr>
          <w:p w14:paraId="39B97A2F" w14:textId="77777777" w:rsidR="00244A99" w:rsidRPr="00F566D6" w:rsidRDefault="00244A99" w:rsidP="008C7A3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8" w:type="dxa"/>
          </w:tcPr>
          <w:p w14:paraId="1B9131AC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2C2B49BC" w14:textId="77777777" w:rsidR="00244A99" w:rsidRPr="000324E0" w:rsidRDefault="00244A99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</w:tcPr>
          <w:p w14:paraId="13B87842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26EA2FFB" w14:textId="77777777" w:rsidR="00244A99" w:rsidRPr="000324E0" w:rsidRDefault="00244A99" w:rsidP="008C7A3B">
            <w:pPr>
              <w:tabs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3F65E9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835582F" w14:textId="77777777" w:rsidR="00244A99" w:rsidRPr="000324E0" w:rsidRDefault="00244A99" w:rsidP="008C7A3B">
            <w:pPr>
              <w:tabs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84FA4A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582A799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6473B3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8B748B4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6D27D0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9D2B4F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9339E3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B20782E" w14:textId="77777777" w:rsidR="00244A99" w:rsidRPr="000324E0" w:rsidRDefault="00244A99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AF57D4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CC91A33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4A99" w:rsidRPr="000324E0" w14:paraId="4D15433B" w14:textId="77777777" w:rsidTr="008C7A3B">
        <w:trPr>
          <w:trHeight w:val="261"/>
        </w:trPr>
        <w:tc>
          <w:tcPr>
            <w:tcW w:w="2610" w:type="dxa"/>
          </w:tcPr>
          <w:p w14:paraId="11B8E5FC" w14:textId="77777777" w:rsidR="00244A99" w:rsidRPr="000324E0" w:rsidRDefault="00244A99" w:rsidP="008C7A3B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D5BA745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402D0125" w14:textId="77777777" w:rsidR="00244A99" w:rsidRPr="000324E0" w:rsidRDefault="00244A99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1991C4AE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83311B2" w14:textId="77777777" w:rsidR="00244A99" w:rsidRPr="000324E0" w:rsidRDefault="00244A99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3A7BE8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0B04D7F" w14:textId="3B73DE9B" w:rsidR="00244A99" w:rsidRPr="000324E0" w:rsidRDefault="00244A99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0324E0">
              <w:rPr>
                <w:rFonts w:ascii="Angsana New" w:hAnsi="Angsana New"/>
                <w:sz w:val="24"/>
                <w:szCs w:val="24"/>
              </w:rPr>
              <w:t>2,</w:t>
            </w:r>
            <w:r>
              <w:rPr>
                <w:rFonts w:ascii="Angsana New" w:hAnsi="Angsana New"/>
                <w:sz w:val="24"/>
                <w:szCs w:val="24"/>
              </w:rPr>
              <w:t>757</w:t>
            </w:r>
          </w:p>
        </w:tc>
        <w:tc>
          <w:tcPr>
            <w:tcW w:w="236" w:type="dxa"/>
          </w:tcPr>
          <w:p w14:paraId="2699CF4A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5B20EAA" w14:textId="7FA95A20" w:rsidR="00244A99" w:rsidRPr="000324E0" w:rsidRDefault="00244A99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12,757</w:t>
            </w:r>
          </w:p>
        </w:tc>
        <w:tc>
          <w:tcPr>
            <w:tcW w:w="236" w:type="dxa"/>
          </w:tcPr>
          <w:p w14:paraId="4AE98638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BCEF2EC" w14:textId="77777777" w:rsidR="00244A99" w:rsidRPr="000324E0" w:rsidRDefault="00244A99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4A4D1B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7CEAF0" w14:textId="706DA713" w:rsidR="00244A99" w:rsidRPr="000324E0" w:rsidRDefault="00244A99" w:rsidP="008C7A3B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921</w:t>
            </w:r>
          </w:p>
        </w:tc>
        <w:tc>
          <w:tcPr>
            <w:tcW w:w="236" w:type="dxa"/>
          </w:tcPr>
          <w:p w14:paraId="714DC2C4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F35C147" w14:textId="77777777" w:rsidR="00244A99" w:rsidRPr="000324E0" w:rsidRDefault="00244A99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44A62B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0A7B69B" w14:textId="591C9C90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12,921</w:t>
            </w:r>
          </w:p>
        </w:tc>
      </w:tr>
      <w:tr w:rsidR="00244A99" w:rsidRPr="000324E0" w14:paraId="0A3C744D" w14:textId="77777777" w:rsidTr="008C7A3B">
        <w:trPr>
          <w:trHeight w:val="261"/>
        </w:trPr>
        <w:tc>
          <w:tcPr>
            <w:tcW w:w="2610" w:type="dxa"/>
          </w:tcPr>
          <w:p w14:paraId="43C10FFE" w14:textId="77777777" w:rsidR="00244A99" w:rsidRPr="00F566D6" w:rsidRDefault="00244A99" w:rsidP="008C7A3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F566D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ไม่หมุนเวียน</w:t>
            </w:r>
            <w:r w:rsidRPr="00F566D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808" w:type="dxa"/>
          </w:tcPr>
          <w:p w14:paraId="608F49C8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740E5492" w14:textId="77777777" w:rsidR="00244A99" w:rsidRPr="000324E0" w:rsidRDefault="00244A99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64CF59DA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1B6E0EF" w14:textId="77777777" w:rsidR="00244A99" w:rsidRPr="000324E0" w:rsidRDefault="00244A99" w:rsidP="008C7A3B">
            <w:pPr>
              <w:tabs>
                <w:tab w:val="decimal" w:pos="142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FDFD10B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86370E3" w14:textId="77777777" w:rsidR="00244A99" w:rsidRPr="000324E0" w:rsidRDefault="00244A99" w:rsidP="008C7A3B">
            <w:pPr>
              <w:tabs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EE6F70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B35CD4B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17329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A7BDF96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3D425A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274DC3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DF0E39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0319F7D" w14:textId="77777777" w:rsidR="00244A99" w:rsidRPr="000324E0" w:rsidRDefault="00244A99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03EC6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2C350CE5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4A99" w:rsidRPr="000324E0" w14:paraId="5DEE2DBC" w14:textId="77777777" w:rsidTr="008C7A3B">
        <w:trPr>
          <w:trHeight w:val="261"/>
        </w:trPr>
        <w:tc>
          <w:tcPr>
            <w:tcW w:w="2610" w:type="dxa"/>
          </w:tcPr>
          <w:p w14:paraId="4C466FE9" w14:textId="77777777" w:rsidR="00244A99" w:rsidRPr="000324E0" w:rsidRDefault="00244A99" w:rsidP="008C7A3B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4540117D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45EBCC11" w14:textId="77777777" w:rsidR="00244A99" w:rsidRPr="000324E0" w:rsidRDefault="00244A99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324E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020071FC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662180CC" w14:textId="77777777" w:rsidR="00244A99" w:rsidRPr="000324E0" w:rsidRDefault="00244A99" w:rsidP="008C7A3B">
            <w:pPr>
              <w:tabs>
                <w:tab w:val="decimal" w:pos="142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2E57116B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D43F14A" w14:textId="77777777" w:rsidR="00244A99" w:rsidRPr="000324E0" w:rsidRDefault="00244A99" w:rsidP="008C7A3B">
            <w:pPr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8C7F4C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2FC512A" w14:textId="77777777" w:rsidR="00244A99" w:rsidRPr="000324E0" w:rsidRDefault="00244A99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14C287D6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5E1CC7A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426E0C7B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E1B250" w14:textId="77777777" w:rsidR="00244A99" w:rsidRPr="000324E0" w:rsidRDefault="00244A99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82628D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00BC3F7" w14:textId="77777777" w:rsidR="00244A99" w:rsidRPr="000324E0" w:rsidRDefault="00244A99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69C79A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B1B35DC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244A99" w:rsidRPr="000324E0" w14:paraId="26BB5E24" w14:textId="77777777" w:rsidTr="008C7A3B">
        <w:trPr>
          <w:trHeight w:val="261"/>
        </w:trPr>
        <w:tc>
          <w:tcPr>
            <w:tcW w:w="2610" w:type="dxa"/>
          </w:tcPr>
          <w:p w14:paraId="155D6608" w14:textId="77777777" w:rsidR="00244A99" w:rsidRPr="000324E0" w:rsidRDefault="00244A99" w:rsidP="008C7A3B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B20077D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2" w:type="dxa"/>
          </w:tcPr>
          <w:p w14:paraId="56CC244B" w14:textId="77777777" w:rsidR="00244A99" w:rsidRPr="000324E0" w:rsidRDefault="00244A99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709941F0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42837538" w14:textId="77777777" w:rsidR="00244A99" w:rsidRPr="000324E0" w:rsidRDefault="00244A99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34C7E0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BE4B0BF" w14:textId="61B35E70" w:rsidR="00244A99" w:rsidRPr="000324E0" w:rsidRDefault="00244A99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456</w:t>
            </w:r>
          </w:p>
        </w:tc>
        <w:tc>
          <w:tcPr>
            <w:tcW w:w="236" w:type="dxa"/>
          </w:tcPr>
          <w:p w14:paraId="7F5D5717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AE3070A" w14:textId="3B33D07B" w:rsidR="00244A99" w:rsidRPr="000324E0" w:rsidRDefault="00244A99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456</w:t>
            </w:r>
          </w:p>
        </w:tc>
        <w:tc>
          <w:tcPr>
            <w:tcW w:w="236" w:type="dxa"/>
          </w:tcPr>
          <w:p w14:paraId="3291E3E0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1DFC8AA" w14:textId="77777777" w:rsidR="00244A99" w:rsidRPr="000324E0" w:rsidRDefault="00244A99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21F5C1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DDB858" w14:textId="2B086295" w:rsidR="00244A99" w:rsidRPr="000324E0" w:rsidRDefault="00244A99" w:rsidP="008C7A3B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519</w:t>
            </w:r>
          </w:p>
        </w:tc>
        <w:tc>
          <w:tcPr>
            <w:tcW w:w="236" w:type="dxa"/>
          </w:tcPr>
          <w:p w14:paraId="0AF5C989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2413DC7" w14:textId="77777777" w:rsidR="00244A99" w:rsidRPr="000324E0" w:rsidRDefault="00244A99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EBA6D3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A6BDAF2" w14:textId="289E2FEB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16,519</w:t>
            </w:r>
          </w:p>
        </w:tc>
      </w:tr>
      <w:tr w:rsidR="00244A99" w:rsidRPr="000324E0" w14:paraId="2499B0F7" w14:textId="77777777" w:rsidTr="008C7A3B">
        <w:trPr>
          <w:trHeight w:val="261"/>
        </w:trPr>
        <w:tc>
          <w:tcPr>
            <w:tcW w:w="2610" w:type="dxa"/>
          </w:tcPr>
          <w:p w14:paraId="7D1757F3" w14:textId="77777777" w:rsidR="00244A99" w:rsidRPr="000324E0" w:rsidRDefault="00244A99" w:rsidP="008C7A3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0396136C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F73B961" w14:textId="77777777" w:rsidR="00244A99" w:rsidRPr="000324E0" w:rsidRDefault="00244A99" w:rsidP="008C7A3B">
            <w:pPr>
              <w:spacing w:line="240" w:lineRule="atLeast"/>
              <w:ind w:left="-104" w:right="-11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059B78FC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387D1E9C" w14:textId="77777777" w:rsidR="00244A99" w:rsidRPr="000324E0" w:rsidRDefault="00244A99" w:rsidP="008C7A3B">
            <w:pPr>
              <w:tabs>
                <w:tab w:val="decimal" w:pos="14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330C0FF4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0CCCFD7" w14:textId="25968CFC" w:rsidR="00244A99" w:rsidRPr="000324E0" w:rsidRDefault="00244A99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28</w:t>
            </w: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213</w:t>
            </w:r>
          </w:p>
        </w:tc>
        <w:tc>
          <w:tcPr>
            <w:tcW w:w="236" w:type="dxa"/>
          </w:tcPr>
          <w:p w14:paraId="7C4E60E4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5E7F958" w14:textId="26C87D6E" w:rsidR="00244A99" w:rsidRPr="000324E0" w:rsidRDefault="00244A99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28</w:t>
            </w: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236" w:type="dxa"/>
          </w:tcPr>
          <w:p w14:paraId="0F55A22D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33B5FD4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D82CCB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B3B4D59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1334DC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4DFBA7C" w14:textId="77777777" w:rsidR="00244A99" w:rsidRPr="000324E0" w:rsidRDefault="00244A99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01E383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18208D4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4A99" w:rsidRPr="000324E0" w14:paraId="641FDA02" w14:textId="77777777" w:rsidTr="008C7A3B">
        <w:trPr>
          <w:trHeight w:val="261"/>
        </w:trPr>
        <w:tc>
          <w:tcPr>
            <w:tcW w:w="2610" w:type="dxa"/>
          </w:tcPr>
          <w:p w14:paraId="3726C8A0" w14:textId="77777777" w:rsidR="00244A99" w:rsidRPr="000324E0" w:rsidRDefault="00244A99" w:rsidP="008C7A3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65EB743F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4D771BA" w14:textId="77777777" w:rsidR="00244A99" w:rsidRPr="000324E0" w:rsidRDefault="00244A99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2832A212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39805A8A" w14:textId="77777777" w:rsidR="00244A99" w:rsidRPr="000324E0" w:rsidRDefault="00244A99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1E3D59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F24314E" w14:textId="77777777" w:rsidR="00244A99" w:rsidRPr="000324E0" w:rsidRDefault="00244A99" w:rsidP="008C7A3B">
            <w:pPr>
              <w:tabs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48376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8B3FEBD" w14:textId="77777777" w:rsidR="00244A99" w:rsidRPr="000324E0" w:rsidRDefault="00244A99" w:rsidP="008C7A3B">
            <w:pPr>
              <w:tabs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406D54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EAF1318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7C68FF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D4BA0E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F28680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A1EA70E" w14:textId="77777777" w:rsidR="00244A99" w:rsidRPr="000324E0" w:rsidRDefault="00244A99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FB93A8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25C907C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4A99" w:rsidRPr="000324E0" w14:paraId="42243062" w14:textId="77777777" w:rsidTr="008C7A3B">
        <w:trPr>
          <w:trHeight w:val="261"/>
        </w:trPr>
        <w:tc>
          <w:tcPr>
            <w:tcW w:w="2610" w:type="dxa"/>
          </w:tcPr>
          <w:p w14:paraId="34FB6D66" w14:textId="77777777" w:rsidR="00244A99" w:rsidRPr="000324E0" w:rsidRDefault="00244A99" w:rsidP="008C7A3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CA0A066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29362154" w14:textId="77777777" w:rsidR="00244A99" w:rsidRPr="000324E0" w:rsidRDefault="00244A99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1CA956CE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2773D4A9" w14:textId="77777777" w:rsidR="00244A99" w:rsidRPr="000324E0" w:rsidRDefault="00244A99" w:rsidP="008C7A3B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2173C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8322958" w14:textId="77777777" w:rsidR="00244A99" w:rsidRPr="000324E0" w:rsidRDefault="00244A99" w:rsidP="008C7A3B">
            <w:pPr>
              <w:tabs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68F8EC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1225B6A" w14:textId="77777777" w:rsidR="00244A99" w:rsidRPr="000324E0" w:rsidRDefault="00244A99" w:rsidP="008C7A3B">
            <w:pPr>
              <w:tabs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19B7A4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BA6E903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462182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80572A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9C9F0D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78EA9CA" w14:textId="77777777" w:rsidR="00244A99" w:rsidRPr="000324E0" w:rsidRDefault="00244A99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146BB8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5755AAB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4A99" w:rsidRPr="000324E0" w14:paraId="0B478355" w14:textId="77777777" w:rsidTr="008C7A3B">
        <w:trPr>
          <w:trHeight w:val="261"/>
        </w:trPr>
        <w:tc>
          <w:tcPr>
            <w:tcW w:w="2610" w:type="dxa"/>
          </w:tcPr>
          <w:p w14:paraId="0160E66A" w14:textId="77777777" w:rsidR="00244A99" w:rsidRPr="000324E0" w:rsidRDefault="00244A99" w:rsidP="008C7A3B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7D741691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6992C35E" w14:textId="77777777" w:rsidR="00244A99" w:rsidRPr="000324E0" w:rsidRDefault="00244A99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3E5DDAEB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1A4472F" w14:textId="77777777" w:rsidR="00244A99" w:rsidRPr="000324E0" w:rsidRDefault="00244A99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4B9970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D4A1C7B" w14:textId="0D4FE891" w:rsidR="00244A99" w:rsidRPr="000324E0" w:rsidRDefault="00244A99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423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0324E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3F335667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F867E58" w14:textId="7EE4A654" w:rsidR="00244A99" w:rsidRPr="000324E0" w:rsidRDefault="00244A99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423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55A9B00A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9D340B4" w14:textId="77777777" w:rsidR="00244A99" w:rsidRPr="000324E0" w:rsidRDefault="00244A99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6627C2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102CAC" w14:textId="07D31A81" w:rsidR="00244A99" w:rsidRPr="000324E0" w:rsidRDefault="00244A99" w:rsidP="008C7A3B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265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855</w:t>
            </w:r>
          </w:p>
        </w:tc>
        <w:tc>
          <w:tcPr>
            <w:tcW w:w="236" w:type="dxa"/>
          </w:tcPr>
          <w:p w14:paraId="318E8B3E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4808B4F" w14:textId="77777777" w:rsidR="00244A99" w:rsidRPr="000324E0" w:rsidRDefault="00244A99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6D41F9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488B2FF" w14:textId="3A16AB4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265</w:t>
            </w:r>
            <w:r w:rsidRPr="0003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855</w:t>
            </w:r>
          </w:p>
        </w:tc>
      </w:tr>
      <w:tr w:rsidR="00244A99" w:rsidRPr="000324E0" w14:paraId="354C40E3" w14:textId="77777777" w:rsidTr="008C7A3B">
        <w:trPr>
          <w:trHeight w:val="261"/>
        </w:trPr>
        <w:tc>
          <w:tcPr>
            <w:tcW w:w="2610" w:type="dxa"/>
          </w:tcPr>
          <w:p w14:paraId="51860B2D" w14:textId="77777777" w:rsidR="00244A99" w:rsidRPr="000324E0" w:rsidRDefault="00244A99" w:rsidP="008C7A3B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E679923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076A9AC0" w14:textId="77777777" w:rsidR="00244A99" w:rsidRPr="000324E0" w:rsidRDefault="00244A99" w:rsidP="008C7A3B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1FBF72B9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EA0D4D0" w14:textId="77777777" w:rsidR="00244A99" w:rsidRPr="000324E0" w:rsidRDefault="00244A99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10EC7B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34CF802" w14:textId="77777777" w:rsidR="00244A99" w:rsidRPr="000324E0" w:rsidRDefault="00244A99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1AD34FF4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7AEF458" w14:textId="77777777" w:rsidR="00244A99" w:rsidRPr="000324E0" w:rsidRDefault="00244A99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4DE0B05B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FDA6B79" w14:textId="77777777" w:rsidR="00244A99" w:rsidRPr="000324E0" w:rsidRDefault="00244A99" w:rsidP="008C7A3B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59E7AF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19FF89" w14:textId="77777777" w:rsidR="00244A99" w:rsidRPr="000324E0" w:rsidRDefault="00244A99" w:rsidP="008C7A3B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960,425</w:t>
            </w:r>
          </w:p>
        </w:tc>
        <w:tc>
          <w:tcPr>
            <w:tcW w:w="236" w:type="dxa"/>
          </w:tcPr>
          <w:p w14:paraId="056D183E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547C476" w14:textId="77777777" w:rsidR="00244A99" w:rsidRPr="000324E0" w:rsidRDefault="00244A99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48B6B6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99647C6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960,425</w:t>
            </w:r>
          </w:p>
        </w:tc>
      </w:tr>
      <w:tr w:rsidR="00244A99" w:rsidRPr="000324E0" w14:paraId="4E35A306" w14:textId="77777777" w:rsidTr="008C7A3B">
        <w:trPr>
          <w:trHeight w:val="261"/>
        </w:trPr>
        <w:tc>
          <w:tcPr>
            <w:tcW w:w="2610" w:type="dxa"/>
          </w:tcPr>
          <w:p w14:paraId="496202A8" w14:textId="1B75E186" w:rsidR="00244A99" w:rsidRPr="000324E0" w:rsidRDefault="00244A99" w:rsidP="008C7A3B">
            <w:pPr>
              <w:ind w:left="159" w:right="-90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4D1AE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</w:t>
            </w:r>
            <w:r w:rsidRPr="004D1AE8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>ต่างประเทศล่วงหน้า</w:t>
            </w:r>
          </w:p>
        </w:tc>
        <w:tc>
          <w:tcPr>
            <w:tcW w:w="808" w:type="dxa"/>
          </w:tcPr>
          <w:p w14:paraId="500CB7BA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12F14C77" w14:textId="77777777" w:rsidR="00244A99" w:rsidRPr="000324E0" w:rsidRDefault="00244A99" w:rsidP="008C7A3B">
            <w:pPr>
              <w:spacing w:line="240" w:lineRule="atLeast"/>
              <w:ind w:left="-110" w:right="-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106,625</w:t>
            </w:r>
          </w:p>
        </w:tc>
        <w:tc>
          <w:tcPr>
            <w:tcW w:w="273" w:type="dxa"/>
          </w:tcPr>
          <w:p w14:paraId="4E0F284D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  <w:vAlign w:val="bottom"/>
          </w:tcPr>
          <w:p w14:paraId="3689FF38" w14:textId="77777777" w:rsidR="00244A99" w:rsidRPr="000324E0" w:rsidRDefault="00244A99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10DABD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0CA464DF" w14:textId="77777777" w:rsidR="00244A99" w:rsidRPr="000324E0" w:rsidRDefault="00244A99" w:rsidP="008C7A3B">
            <w:pPr>
              <w:spacing w:line="240" w:lineRule="atLeast"/>
              <w:ind w:left="-71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BE7B2F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B886815" w14:textId="77777777" w:rsidR="00244A99" w:rsidRPr="000324E0" w:rsidRDefault="00244A99" w:rsidP="00244A99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106,625</w:t>
            </w:r>
          </w:p>
        </w:tc>
        <w:tc>
          <w:tcPr>
            <w:tcW w:w="236" w:type="dxa"/>
          </w:tcPr>
          <w:p w14:paraId="7B0DB555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7F27790" w14:textId="77777777" w:rsidR="00244A99" w:rsidRPr="000324E0" w:rsidRDefault="00244A99" w:rsidP="00A848D0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E1A88E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6B0C0FDF" w14:textId="4F8E706A" w:rsidR="00244A99" w:rsidRPr="000324E0" w:rsidRDefault="00244A99" w:rsidP="00244A99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EF74CB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F74CB">
              <w:rPr>
                <w:rFonts w:ascii="Angsana New" w:hAnsi="Angsana New"/>
                <w:sz w:val="24"/>
                <w:szCs w:val="24"/>
              </w:rPr>
              <w:t>625</w:t>
            </w:r>
          </w:p>
        </w:tc>
        <w:tc>
          <w:tcPr>
            <w:tcW w:w="236" w:type="dxa"/>
          </w:tcPr>
          <w:p w14:paraId="48C9D85F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27E7FD2" w14:textId="77777777" w:rsidR="00244A99" w:rsidRPr="000324E0" w:rsidRDefault="00244A99" w:rsidP="008C7A3B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FA3D75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01484C1" w14:textId="175C8EC2" w:rsidR="00244A99" w:rsidRPr="000324E0" w:rsidRDefault="00244A99" w:rsidP="00244A99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F74CB">
              <w:rPr>
                <w:rFonts w:ascii="Angsana New" w:hAnsi="Angsana New"/>
                <w:sz w:val="24"/>
                <w:szCs w:val="24"/>
              </w:rPr>
              <w:t>06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F74CB">
              <w:rPr>
                <w:rFonts w:ascii="Angsana New" w:hAnsi="Angsana New"/>
                <w:sz w:val="24"/>
                <w:szCs w:val="24"/>
              </w:rPr>
              <w:t>625</w:t>
            </w:r>
          </w:p>
        </w:tc>
      </w:tr>
      <w:tr w:rsidR="00244A99" w:rsidRPr="000324E0" w14:paraId="5D604148" w14:textId="77777777" w:rsidTr="008C7A3B">
        <w:trPr>
          <w:trHeight w:val="261"/>
        </w:trPr>
        <w:tc>
          <w:tcPr>
            <w:tcW w:w="2610" w:type="dxa"/>
          </w:tcPr>
          <w:p w14:paraId="7ABBFEE2" w14:textId="77777777" w:rsidR="00244A99" w:rsidRPr="000324E0" w:rsidRDefault="00244A99" w:rsidP="008C7A3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92E1EE9" w14:textId="77777777" w:rsidR="00244A99" w:rsidRPr="000324E0" w:rsidRDefault="00244A99" w:rsidP="008C7A3B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9649F66" w14:textId="77777777" w:rsidR="00244A99" w:rsidRPr="003231E4" w:rsidRDefault="00244A99" w:rsidP="008C7A3B">
            <w:pPr>
              <w:spacing w:line="240" w:lineRule="atLeast"/>
              <w:ind w:left="-110" w:right="-1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31E4">
              <w:rPr>
                <w:rFonts w:ascii="Angsana New" w:hAnsi="Angsana New"/>
                <w:b/>
                <w:bCs/>
                <w:sz w:val="24"/>
                <w:szCs w:val="24"/>
              </w:rPr>
              <w:t>106,625</w:t>
            </w:r>
          </w:p>
        </w:tc>
        <w:tc>
          <w:tcPr>
            <w:tcW w:w="273" w:type="dxa"/>
          </w:tcPr>
          <w:p w14:paraId="4443BBDC" w14:textId="77777777" w:rsidR="00244A99" w:rsidRPr="000324E0" w:rsidRDefault="00244A99" w:rsidP="008C7A3B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758ABC6A" w14:textId="77777777" w:rsidR="00244A99" w:rsidRPr="000324E0" w:rsidRDefault="00244A99" w:rsidP="008C7A3B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6B1203" w14:textId="77777777" w:rsidR="00244A99" w:rsidRPr="000324E0" w:rsidRDefault="00244A99" w:rsidP="008C7A3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49EDF52" w14:textId="46F939F0" w:rsidR="00244A99" w:rsidRPr="000324E0" w:rsidRDefault="007700B2" w:rsidP="008C7A3B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53</w:t>
            </w:r>
            <w:r w:rsidR="00244A99" w:rsidRPr="000324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423</w:t>
            </w:r>
            <w:r w:rsidR="00244A99" w:rsidRPr="000324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244A99" w:rsidRPr="000324E0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4DEA2BA6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99577F" w14:textId="626BEA40" w:rsidR="00244A99" w:rsidRPr="000324E0" w:rsidRDefault="00244A99" w:rsidP="008C7A3B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53</w:t>
            </w: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530</w:t>
            </w: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236" w:type="dxa"/>
          </w:tcPr>
          <w:p w14:paraId="34BE74F6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0999C255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C0FCDC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B176CA" w14:textId="77777777" w:rsidR="00244A99" w:rsidRPr="000324E0" w:rsidRDefault="00244A99" w:rsidP="008C7A3B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B26E852" w14:textId="77777777" w:rsidR="00244A99" w:rsidRPr="000324E0" w:rsidRDefault="00244A99" w:rsidP="008C7A3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EAB4976" w14:textId="77777777" w:rsidR="00244A99" w:rsidRPr="000324E0" w:rsidRDefault="00244A99" w:rsidP="008C7A3B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E0C22" w14:textId="77777777" w:rsidR="00244A99" w:rsidRPr="000324E0" w:rsidRDefault="00244A99" w:rsidP="008C7A3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</w:tcPr>
          <w:p w14:paraId="1D944D25" w14:textId="77777777" w:rsidR="00244A99" w:rsidRPr="000324E0" w:rsidRDefault="00244A99" w:rsidP="008C7A3B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8F71E5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AE042A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37"/>
          <w:docGrid w:linePitch="360"/>
        </w:sectPr>
      </w:pPr>
    </w:p>
    <w:p w14:paraId="64BAADF6" w14:textId="30D171FC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  <w:cs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A27F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6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24265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</w:tcPr>
          <w:p w14:paraId="56739DA8" w14:textId="5B71BABD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4304E0" w:rsidRPr="007A168E" w14:paraId="219AE5AB" w14:textId="77777777" w:rsidTr="00D106AE">
        <w:tc>
          <w:tcPr>
            <w:tcW w:w="2970" w:type="dxa"/>
          </w:tcPr>
          <w:p w14:paraId="6A4DE90D" w14:textId="0D3D4A52" w:rsidR="004304E0" w:rsidRPr="002129E4" w:rsidRDefault="004304E0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9E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9F290BC" w14:textId="77777777" w:rsidR="004304E0" w:rsidRPr="002129E4" w:rsidRDefault="004304E0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79A748A5" w14:textId="314292E2" w:rsidR="004304E0" w:rsidRPr="002129E4" w:rsidRDefault="004304E0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9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มูลค่ายุติธรรมอ้างอิงราคาซื้อขายสัญญาซื้อขายเงินตราต่างประเทศล่วงหน้า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A7461E" w:rsidRPr="007A168E" w14:paraId="65959897" w14:textId="77777777" w:rsidTr="00D106AE">
        <w:tc>
          <w:tcPr>
            <w:tcW w:w="2970" w:type="dxa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</w:tcPr>
          <w:p w14:paraId="030B5A58" w14:textId="3F081039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</w:t>
            </w:r>
          </w:p>
        </w:tc>
      </w:tr>
      <w:tr w:rsidR="00242654" w:rsidRPr="007A168E" w14:paraId="7B6F0793" w14:textId="77777777" w:rsidTr="00D106AE">
        <w:tc>
          <w:tcPr>
            <w:tcW w:w="2970" w:type="dxa"/>
          </w:tcPr>
          <w:p w14:paraId="0A705B3F" w14:textId="243CB81D" w:rsidR="00242654" w:rsidRPr="007A168E" w:rsidRDefault="00242654" w:rsidP="00242654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654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242654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70" w:type="dxa"/>
          </w:tcPr>
          <w:p w14:paraId="13692F78" w14:textId="77777777" w:rsidR="00242654" w:rsidRPr="00242654" w:rsidRDefault="00242654" w:rsidP="0024265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6" w:right="-163" w:hanging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454ECF2F" w14:textId="3EC1C7B3" w:rsidR="00242654" w:rsidRPr="007A168E" w:rsidRDefault="00242654" w:rsidP="00242654">
            <w:pPr>
              <w:pStyle w:val="block"/>
              <w:spacing w:after="0" w:line="240" w:lineRule="atLeast"/>
              <w:ind w:left="256" w:right="-163" w:hanging="2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370BC2A8" w14:textId="73D21728" w:rsidR="00727389" w:rsidRDefault="00727389" w:rsidP="004E2430">
      <w:pPr>
        <w:pStyle w:val="Bo-Blankline"/>
        <w:rPr>
          <w:rFonts w:asciiTheme="majorBidi" w:hAnsiTheme="majorBidi" w:cstheme="majorBidi"/>
          <w:cs/>
        </w:rPr>
      </w:pPr>
    </w:p>
    <w:p w14:paraId="5DCF45CD" w14:textId="77777777" w:rsidR="00727389" w:rsidRDefault="00727389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800"/>
      </w:tblGrid>
      <w:tr w:rsidR="00140286" w:rsidRPr="00CE693F" w14:paraId="6766A015" w14:textId="77777777" w:rsidTr="00604BFC">
        <w:trPr>
          <w:tblHeader/>
        </w:trPr>
        <w:tc>
          <w:tcPr>
            <w:tcW w:w="5400" w:type="dxa"/>
          </w:tcPr>
          <w:p w14:paraId="69A84DA2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3E16B731" w:rsidR="00140286" w:rsidRPr="00F501C7" w:rsidRDefault="00C01ECC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0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C3F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0963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0" w:type="dxa"/>
          </w:tcPr>
          <w:p w14:paraId="26BCE64E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DC133B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2BE8746C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F501C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604BFC">
        <w:trPr>
          <w:tblHeader/>
        </w:trPr>
        <w:tc>
          <w:tcPr>
            <w:tcW w:w="5400" w:type="dxa"/>
          </w:tcPr>
          <w:p w14:paraId="671822D6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3FD6A73" w14:textId="77777777" w:rsidR="00140286" w:rsidRPr="00F501C7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604BFC">
        <w:tc>
          <w:tcPr>
            <w:tcW w:w="5400" w:type="dxa"/>
          </w:tcPr>
          <w:p w14:paraId="568DB211" w14:textId="77777777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</w:tcPr>
          <w:p w14:paraId="14F52346" w14:textId="77777777" w:rsidR="00140286" w:rsidRPr="00F501C7" w:rsidRDefault="00140286" w:rsidP="00CE693F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56F9E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72BD61EA" w14:textId="77777777" w:rsidR="00140286" w:rsidRPr="00F501C7" w:rsidRDefault="00140286" w:rsidP="00CE693F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604BFC">
        <w:tc>
          <w:tcPr>
            <w:tcW w:w="5400" w:type="dxa"/>
          </w:tcPr>
          <w:p w14:paraId="5FD033DE" w14:textId="56CA89B0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C92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</w:t>
            </w:r>
            <w:r w:rsidRPr="00F501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162C388" w14:textId="69100850" w:rsidR="00140286" w:rsidRPr="00F501C7" w:rsidRDefault="00767C29" w:rsidP="00CE693F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C00C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00C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4F42A39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604A32D" w14:textId="2755B61C" w:rsidR="00140286" w:rsidRPr="00F501C7" w:rsidRDefault="00767C29" w:rsidP="00CE693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</w:t>
            </w:r>
            <w:r w:rsidR="00C00C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00C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140286" w:rsidRPr="00CE693F" w14:paraId="2DAF44F8" w14:textId="77777777" w:rsidTr="00604BFC">
        <w:trPr>
          <w:trHeight w:val="179"/>
        </w:trPr>
        <w:tc>
          <w:tcPr>
            <w:tcW w:w="5400" w:type="dxa"/>
          </w:tcPr>
          <w:p w14:paraId="4A840FB7" w14:textId="77777777" w:rsidR="00140286" w:rsidRPr="00C11CDC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800" w:type="dxa"/>
          </w:tcPr>
          <w:p w14:paraId="475BC336" w14:textId="77777777" w:rsidR="00140286" w:rsidRPr="00C11CDC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14:paraId="265CBF64" w14:textId="77777777" w:rsidR="00140286" w:rsidRPr="00C11CDC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8"/>
                <w:szCs w:val="8"/>
              </w:rPr>
            </w:pPr>
          </w:p>
        </w:tc>
        <w:tc>
          <w:tcPr>
            <w:tcW w:w="1800" w:type="dxa"/>
          </w:tcPr>
          <w:p w14:paraId="4F2731D3" w14:textId="77777777" w:rsidR="00140286" w:rsidRPr="00C11CDC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140286" w:rsidRPr="00CE693F" w14:paraId="1E7FFE4F" w14:textId="77777777" w:rsidTr="00604BFC">
        <w:tc>
          <w:tcPr>
            <w:tcW w:w="5400" w:type="dxa"/>
          </w:tcPr>
          <w:p w14:paraId="37F5A55A" w14:textId="77777777" w:rsidR="00140286" w:rsidRPr="00F501C7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00" w:type="dxa"/>
          </w:tcPr>
          <w:p w14:paraId="65D53D91" w14:textId="398E4DC8" w:rsidR="00140286" w:rsidRPr="00F501C7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A7D5A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01BBD8FC" w14:textId="77777777" w:rsidR="00140286" w:rsidRPr="00F501C7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604BFC">
        <w:tc>
          <w:tcPr>
            <w:tcW w:w="5400" w:type="dxa"/>
          </w:tcPr>
          <w:p w14:paraId="2F4BF079" w14:textId="75B70DC9" w:rsidR="00C9460A" w:rsidRPr="00F501C7" w:rsidRDefault="00C9460A" w:rsidP="00C9460A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800" w:type="dxa"/>
          </w:tcPr>
          <w:p w14:paraId="0F551F49" w14:textId="41101D1F" w:rsidR="00C9460A" w:rsidRPr="00F501C7" w:rsidRDefault="00767C29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5,248</w:t>
            </w:r>
          </w:p>
        </w:tc>
        <w:tc>
          <w:tcPr>
            <w:tcW w:w="270" w:type="dxa"/>
          </w:tcPr>
          <w:p w14:paraId="4F9DF861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7A4E784D" w14:textId="5BC5AB6C" w:rsidR="00C9460A" w:rsidRPr="00F501C7" w:rsidRDefault="00767C29" w:rsidP="00C946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460A" w:rsidRPr="00CE693F" w14:paraId="7F853EB8" w14:textId="77777777" w:rsidTr="00604BFC">
        <w:tc>
          <w:tcPr>
            <w:tcW w:w="5400" w:type="dxa"/>
          </w:tcPr>
          <w:p w14:paraId="160FA5B3" w14:textId="250AB01D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800" w:type="dxa"/>
          </w:tcPr>
          <w:p w14:paraId="71548B5B" w14:textId="51E64FD6" w:rsidR="00C9460A" w:rsidRPr="00F501C7" w:rsidRDefault="00767C29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263,202</w:t>
            </w:r>
          </w:p>
        </w:tc>
        <w:tc>
          <w:tcPr>
            <w:tcW w:w="270" w:type="dxa"/>
          </w:tcPr>
          <w:p w14:paraId="53731F43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2833B44" w14:textId="145E5854" w:rsidR="00C9460A" w:rsidRPr="00F501C7" w:rsidRDefault="00767C29" w:rsidP="00347B8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A084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,202</w:t>
            </w:r>
          </w:p>
        </w:tc>
      </w:tr>
      <w:tr w:rsidR="00C9460A" w:rsidRPr="00CE693F" w14:paraId="1EFBF9D9" w14:textId="77777777" w:rsidTr="00604BFC">
        <w:tc>
          <w:tcPr>
            <w:tcW w:w="5400" w:type="dxa"/>
          </w:tcPr>
          <w:p w14:paraId="492B3607" w14:textId="26130D06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800" w:type="dxa"/>
          </w:tcPr>
          <w:p w14:paraId="19C48D60" w14:textId="4411F7C2" w:rsidR="00C9460A" w:rsidRPr="00F501C7" w:rsidRDefault="00C00CDD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="00767C29">
              <w:rPr>
                <w:rFonts w:ascii="Angsana New" w:hAnsi="Angsana New"/>
                <w:sz w:val="30"/>
                <w:szCs w:val="30"/>
                <w:lang w:val="en-US"/>
              </w:rPr>
              <w:t>,8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</w:tcPr>
          <w:p w14:paraId="247065C2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FC7AB4" w14:textId="5A727074" w:rsidR="00C9460A" w:rsidRPr="00F501C7" w:rsidRDefault="00C00CDD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="00767C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</w:tr>
      <w:tr w:rsidR="00C9460A" w:rsidRPr="00CE693F" w14:paraId="7D6B7B69" w14:textId="77777777" w:rsidTr="00604BFC">
        <w:tc>
          <w:tcPr>
            <w:tcW w:w="5400" w:type="dxa"/>
          </w:tcPr>
          <w:p w14:paraId="0D47371C" w14:textId="43E75368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19F7E1" w14:textId="607E5009" w:rsidR="00C9460A" w:rsidRPr="00C11CDC" w:rsidRDefault="00767C29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745,233</w:t>
            </w:r>
          </w:p>
        </w:tc>
        <w:tc>
          <w:tcPr>
            <w:tcW w:w="270" w:type="dxa"/>
          </w:tcPr>
          <w:p w14:paraId="7F4729E2" w14:textId="77777777" w:rsidR="00C9460A" w:rsidRPr="00C11CDC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1EB751" w14:textId="01120DD4" w:rsidR="00C9460A" w:rsidRPr="00C11CDC" w:rsidRDefault="00767C29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224,497</w:t>
            </w:r>
          </w:p>
        </w:tc>
      </w:tr>
      <w:tr w:rsidR="00C9460A" w:rsidRPr="00CE693F" w14:paraId="4B9A9362" w14:textId="77777777" w:rsidTr="00604BFC">
        <w:trPr>
          <w:trHeight w:val="50"/>
        </w:trPr>
        <w:tc>
          <w:tcPr>
            <w:tcW w:w="5400" w:type="dxa"/>
            <w:vAlign w:val="bottom"/>
          </w:tcPr>
          <w:p w14:paraId="35C420B1" w14:textId="77777777" w:rsidR="00C9460A" w:rsidRPr="00F501C7" w:rsidRDefault="00C9460A" w:rsidP="00C9460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6FCD8" w14:textId="45D5502F" w:rsidR="00C9460A" w:rsidRPr="00F501C7" w:rsidRDefault="00767C29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C00C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</w:t>
            </w:r>
            <w:r w:rsidR="00C00C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</w:tcPr>
          <w:p w14:paraId="32BEBC71" w14:textId="77777777" w:rsidR="00C9460A" w:rsidRPr="00E56938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009F3" w14:textId="59584FB5" w:rsidR="00C9460A" w:rsidRPr="00F501C7" w:rsidRDefault="00C00CDD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  <w:r w:rsidR="00767C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</w:tr>
    </w:tbl>
    <w:p w14:paraId="14D055D3" w14:textId="77777777" w:rsidR="00E56938" w:rsidRDefault="00E56938">
      <w:r>
        <w:br w:type="page"/>
      </w:r>
    </w:p>
    <w:p w14:paraId="27024461" w14:textId="43195644" w:rsidR="00FF2DB6" w:rsidRPr="00FF0E55" w:rsidRDefault="00FF0E55" w:rsidP="00CE693F">
      <w:pPr>
        <w:pStyle w:val="Caption"/>
        <w:ind w:hanging="900"/>
        <w:rPr>
          <w:rFonts w:asciiTheme="majorBidi" w:hAnsiTheme="majorBidi" w:cstheme="majorBidi"/>
        </w:rPr>
      </w:pPr>
      <w:r w:rsidRPr="00FF0E55">
        <w:rPr>
          <w:rFonts w:asciiTheme="majorBidi" w:hAnsiTheme="majorBidi" w:cstheme="majorBidi" w:hint="cs"/>
          <w:cs/>
        </w:rPr>
        <w:lastRenderedPageBreak/>
        <w:t>คดีฟ้องร้อง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741E3F26" w:rsidR="008D2723" w:rsidRPr="006321C8" w:rsidRDefault="004A0BA5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C01ECC">
        <w:rPr>
          <w:rFonts w:asciiTheme="majorBidi" w:hAnsiTheme="majorBidi"/>
          <w:sz w:val="30"/>
          <w:szCs w:val="30"/>
          <w:lang w:val="en-US"/>
        </w:rPr>
        <w:t xml:space="preserve">30 </w:t>
      </w:r>
      <w:r w:rsidR="00C01ECC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BF24A1" w:rsidRPr="00BF24A1">
        <w:rPr>
          <w:rFonts w:asciiTheme="majorBidi" w:hAnsiTheme="majorBidi"/>
          <w:sz w:val="30"/>
          <w:szCs w:val="30"/>
          <w:cs/>
        </w:rPr>
        <w:t xml:space="preserve"> </w:t>
      </w:r>
      <w:r w:rsidR="00C63B90">
        <w:rPr>
          <w:rFonts w:asciiTheme="majorBidi" w:hAnsiTheme="majorBidi"/>
          <w:sz w:val="30"/>
          <w:szCs w:val="30"/>
        </w:rPr>
        <w:t>2569</w:t>
      </w:r>
      <w:r w:rsidR="008D2723"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2723"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6321C8" w:rsidRDefault="008D2723" w:rsidP="008D2723">
      <w:pPr>
        <w:pStyle w:val="Ang15"/>
        <w:rPr>
          <w:lang w:val="en-US"/>
        </w:rPr>
      </w:pPr>
    </w:p>
    <w:p w14:paraId="5679CC23" w14:textId="48A9171A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6321C8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C63B90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C63B90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6321C8" w:rsidRDefault="008D2723" w:rsidP="008D2723">
      <w:pPr>
        <w:pStyle w:val="Ang15"/>
        <w:rPr>
          <w:lang w:val="en-US"/>
        </w:rPr>
      </w:pPr>
    </w:p>
    <w:p w14:paraId="2792E577" w14:textId="1373289B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6321C8" w:rsidRDefault="008D2723" w:rsidP="008D2723">
      <w:pPr>
        <w:pStyle w:val="Ang15"/>
        <w:rPr>
          <w:lang w:val="en-US"/>
        </w:rPr>
      </w:pPr>
    </w:p>
    <w:p w14:paraId="0F7C9D78" w14:textId="77777777" w:rsidR="00B62FD8" w:rsidRDefault="00B62F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F1DD7AE" w14:textId="0AA5A376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7C3F7F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7C3F7F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6321C8" w:rsidRDefault="008D2723" w:rsidP="008D2723">
      <w:pPr>
        <w:pStyle w:val="Ang15"/>
        <w:rPr>
          <w:lang w:val="en-US"/>
        </w:rPr>
      </w:pPr>
    </w:p>
    <w:p w14:paraId="62CDFB40" w14:textId="0E37E101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5A42D0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5A42D0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6321C8" w:rsidRDefault="008D2723" w:rsidP="008D2723">
      <w:pPr>
        <w:pStyle w:val="Ang15"/>
        <w:rPr>
          <w:lang w:val="en-US"/>
        </w:rPr>
      </w:pPr>
    </w:p>
    <w:p w14:paraId="4DA7AAF4" w14:textId="77777777" w:rsidR="00B62FD8" w:rsidRDefault="00B62F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2FD98E8" w14:textId="3AB1AF87" w:rsidR="008D2723" w:rsidRPr="00CB5F59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6321C8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34563579" w:rsidR="008D2723" w:rsidRPr="00CB5F59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35B6457D" w14:textId="2CC0096D" w:rsidR="008D2723" w:rsidRPr="00CB5F59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Pr="00CB5F59" w:rsidRDefault="008D2723" w:rsidP="008D2723">
      <w:pPr>
        <w:pStyle w:val="Ang15"/>
        <w:rPr>
          <w:lang w:val="en-US"/>
        </w:rPr>
      </w:pPr>
    </w:p>
    <w:p w14:paraId="42B05B66" w14:textId="1FC244EF" w:rsidR="008D2723" w:rsidRPr="00CB5F59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CB5F59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 w:rsidRPr="00CB5F5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CB5F59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</w:t>
      </w:r>
    </w:p>
    <w:p w14:paraId="421430B7" w14:textId="77777777" w:rsidR="00420C45" w:rsidRPr="00CB5F59" w:rsidRDefault="00420C45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C0F1D79" w14:textId="750D7E46" w:rsidR="00420C45" w:rsidRPr="00CB5F59" w:rsidRDefault="00420C45" w:rsidP="006729B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200023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200023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ศาลปกครองสูงสุดมีหมายนัดแจ้งกำหนดวันนัดพิจารณาครั้งแรกเป็น</w:t>
      </w:r>
      <w:r w:rsidR="006729B2"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729B2" w:rsidRPr="00CB5F59">
        <w:rPr>
          <w:rFonts w:asciiTheme="majorBidi" w:hAnsiTheme="majorBidi" w:cstheme="majorBidi"/>
          <w:sz w:val="30"/>
          <w:szCs w:val="30"/>
          <w:lang w:val="en-US"/>
        </w:rPr>
        <w:br/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00023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200023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64E714FF" w14:textId="77777777" w:rsidR="006729B2" w:rsidRPr="00CB5F59" w:rsidRDefault="006729B2" w:rsidP="006729B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238873B" w14:textId="5C1DBC1B" w:rsidR="006729B2" w:rsidRPr="00046D4E" w:rsidRDefault="006729B2" w:rsidP="006729B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C7E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วันที่ </w:t>
      </w:r>
      <w:r w:rsidRPr="00DC7EE0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DC7E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DC7EE0"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046D4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ศาลปกครองสูงสุดนั่งพิจารณาครั้งแรก โดยอ่านความเห็นของตุลาการเจ้าของสำนวน </w:t>
      </w:r>
      <w:r w:rsidRPr="00046D4E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046D4E">
        <w:rPr>
          <w:rFonts w:asciiTheme="majorBidi" w:hAnsiTheme="majorBidi" w:cstheme="majorBidi" w:hint="cs"/>
          <w:sz w:val="30"/>
          <w:szCs w:val="30"/>
          <w:cs/>
          <w:lang w:val="en-US"/>
        </w:rPr>
        <w:t>ให้คู่ความที่ไปศาลในวันดังกล่าวฟัง</w:t>
      </w:r>
    </w:p>
    <w:p w14:paraId="3A03B994" w14:textId="77777777" w:rsidR="009866CB" w:rsidRPr="00046D4E" w:rsidRDefault="009866CB" w:rsidP="006729B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DF5B1A4" w14:textId="14BECACE" w:rsidR="009866CB" w:rsidRPr="00DC7EE0" w:rsidRDefault="009866CB" w:rsidP="006729B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46D4E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513EF0" w:rsidRPr="00046D4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46D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46D4E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สิงหาคม </w:t>
      </w:r>
      <w:r w:rsidR="00513EF0" w:rsidRPr="00046D4E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46D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46D4E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ศาลปกครองกลางนัดฟังคำพิพากษาศาลปกครองสูงสุด ศาลปกครองสูงสุด เห็นว่าการขอออกประทานบัตรไม่ได้กระทำการใดที่ผิดกฎหมายและระเบียบที่ทางราชการกำหนด จึงมีคำพิพากษา </w:t>
      </w:r>
      <w:r w:rsidR="00513EF0" w:rsidRPr="00046D4E">
        <w:rPr>
          <w:rFonts w:asciiTheme="majorBidi" w:hAnsiTheme="majorBidi" w:cstheme="majorBidi"/>
          <w:sz w:val="30"/>
          <w:szCs w:val="30"/>
          <w:lang w:val="en-US"/>
        </w:rPr>
        <w:br/>
      </w:r>
      <w:r w:rsidRPr="00046D4E">
        <w:rPr>
          <w:rFonts w:asciiTheme="majorBidi" w:hAnsiTheme="majorBidi" w:cstheme="majorBidi"/>
          <w:sz w:val="30"/>
          <w:szCs w:val="30"/>
          <w:cs/>
          <w:lang w:val="en-US"/>
        </w:rPr>
        <w:t>ยกฟ้อง ตามคำพิพากษาศาลปกครองกลาง คดีถึงที่สุด</w:t>
      </w:r>
    </w:p>
    <w:p w14:paraId="4E0A24EA" w14:textId="6A4E2CD6" w:rsidR="00B62FD8" w:rsidRPr="00DC7EE0" w:rsidRDefault="00B62F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3FD83C2" w14:textId="442433E9" w:rsidR="00276A24" w:rsidRPr="00DC7EE0" w:rsidRDefault="008D2723" w:rsidP="000643E8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DC7EE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79C97CF" w14:textId="27C2CA56" w:rsidR="00EF2F7C" w:rsidRPr="00DC7EE0" w:rsidRDefault="00EF2F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4DE4EF2" w14:textId="53E7BA77" w:rsidR="008D2723" w:rsidRPr="00DC7EE0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7C3F7F" w:rsidRPr="00DC7EE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DC7EE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DC7EE0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DC7EE0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7363D6C6" w14:textId="77777777" w:rsidR="007E26A9" w:rsidRPr="00DC7EE0" w:rsidRDefault="007E26A9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4E17E45" w14:textId="09109A8A" w:rsidR="007E26A9" w:rsidRPr="00DC7EE0" w:rsidRDefault="003231EE" w:rsidP="003231EE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C7EE0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 w:rsidRPr="00DC7EE0">
        <w:rPr>
          <w:rFonts w:asciiTheme="majorBidi" w:hAnsiTheme="majorBidi"/>
          <w:sz w:val="30"/>
          <w:szCs w:val="30"/>
          <w:lang w:val="en-US"/>
        </w:rPr>
        <w:t>14</w:t>
      </w:r>
      <w:r w:rsidRPr="00DC7EE0">
        <w:rPr>
          <w:rFonts w:asciiTheme="majorBidi" w:hAnsiTheme="majorBidi"/>
          <w:sz w:val="30"/>
          <w:szCs w:val="30"/>
          <w:cs/>
          <w:lang w:val="en-US"/>
        </w:rPr>
        <w:t xml:space="preserve"> มกราคม </w:t>
      </w:r>
      <w:r w:rsidR="007C3F7F" w:rsidRPr="00DC7EE0">
        <w:rPr>
          <w:rFonts w:asciiTheme="majorBidi" w:hAnsiTheme="majorBidi"/>
          <w:sz w:val="30"/>
          <w:szCs w:val="30"/>
          <w:lang w:val="en-US"/>
        </w:rPr>
        <w:t>2564</w:t>
      </w:r>
      <w:r w:rsidRPr="00DC7EE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E3DE9" w:rsidRPr="00DC7EE0">
        <w:rPr>
          <w:rFonts w:asciiTheme="majorBidi" w:hAnsi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 </w:t>
      </w:r>
    </w:p>
    <w:p w14:paraId="5BFDFE5B" w14:textId="77777777" w:rsidR="00B3401B" w:rsidRPr="00DC7EE0" w:rsidRDefault="00B3401B" w:rsidP="003231EE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B56E8C3" w14:textId="05D87A2D" w:rsidR="007E26A9" w:rsidRPr="00046D4E" w:rsidRDefault="007E26A9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C7EE0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 w:rsidRPr="00DC7EE0">
        <w:rPr>
          <w:rFonts w:asciiTheme="majorBidi" w:hAnsiTheme="majorBidi"/>
          <w:sz w:val="30"/>
          <w:szCs w:val="30"/>
          <w:lang w:val="en-US"/>
        </w:rPr>
        <w:t>22</w:t>
      </w:r>
      <w:r w:rsidRPr="00DC7EE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C7EE0">
        <w:rPr>
          <w:rFonts w:asciiTheme="majorBidi" w:hAnsiTheme="majorBidi"/>
          <w:sz w:val="30"/>
          <w:szCs w:val="30"/>
          <w:cs/>
          <w:lang w:val="en-US"/>
        </w:rPr>
        <w:t xml:space="preserve">สิงหาคม </w:t>
      </w:r>
      <w:r w:rsidR="007C3F7F" w:rsidRPr="00DC7EE0">
        <w:rPr>
          <w:rFonts w:asciiTheme="majorBidi" w:hAnsiTheme="majorBidi"/>
          <w:sz w:val="30"/>
          <w:szCs w:val="30"/>
          <w:lang w:val="en-US"/>
        </w:rPr>
        <w:t>2568</w:t>
      </w:r>
      <w:r w:rsidRPr="00DC7EE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C7EE0">
        <w:rPr>
          <w:rFonts w:asciiTheme="majorBidi" w:hAnsiTheme="majorBidi"/>
          <w:sz w:val="30"/>
          <w:szCs w:val="30"/>
          <w:cs/>
          <w:lang w:val="en-US"/>
        </w:rPr>
        <w:t>ศาล</w:t>
      </w:r>
      <w:r w:rsidR="00B95C8A" w:rsidRPr="00DC7EE0">
        <w:rPr>
          <w:rFonts w:asciiTheme="majorBidi" w:hAnsiTheme="majorBidi" w:hint="cs"/>
          <w:sz w:val="30"/>
          <w:szCs w:val="30"/>
          <w:cs/>
          <w:lang w:val="en-US"/>
        </w:rPr>
        <w:t>ปกครองกลาง</w:t>
      </w:r>
      <w:r w:rsidRPr="00DC7EE0">
        <w:rPr>
          <w:rFonts w:asciiTheme="majorBidi" w:hAnsiTheme="majorBidi"/>
          <w:sz w:val="30"/>
          <w:szCs w:val="30"/>
          <w:cs/>
          <w:lang w:val="en-US"/>
        </w:rPr>
        <w:t xml:space="preserve">ออกนั่งพิจารณาครั้งแรก และแถลงข้อเท็จจริงต่อองค์คณะ </w:t>
      </w:r>
      <w:r w:rsidR="00784733">
        <w:rPr>
          <w:rFonts w:asciiTheme="majorBidi" w:hAnsiTheme="majorBidi"/>
          <w:sz w:val="30"/>
          <w:szCs w:val="30"/>
          <w:lang w:val="en-US"/>
        </w:rPr>
        <w:br/>
      </w:r>
      <w:r w:rsidRPr="00DC7EE0">
        <w:rPr>
          <w:rFonts w:asciiTheme="majorBidi" w:hAnsiTheme="majorBidi"/>
          <w:sz w:val="30"/>
          <w:szCs w:val="30"/>
          <w:cs/>
          <w:lang w:val="en-US"/>
        </w:rPr>
        <w:t>ศาล</w:t>
      </w:r>
      <w:r w:rsidR="00B95C8A" w:rsidRPr="00046D4E">
        <w:rPr>
          <w:rFonts w:asciiTheme="majorBidi" w:hAnsiTheme="majorBidi" w:hint="cs"/>
          <w:sz w:val="30"/>
          <w:szCs w:val="30"/>
          <w:cs/>
          <w:lang w:val="en-US"/>
        </w:rPr>
        <w:t>ปกครองกลาง</w:t>
      </w:r>
      <w:r w:rsidRPr="00046D4E">
        <w:rPr>
          <w:rFonts w:asciiTheme="majorBidi" w:hAnsiTheme="majorBidi"/>
          <w:sz w:val="30"/>
          <w:szCs w:val="30"/>
          <w:cs/>
          <w:lang w:val="en-US"/>
        </w:rPr>
        <w:t xml:space="preserve">นัดฟังคำพิพากษาในวันที่ </w:t>
      </w:r>
      <w:r w:rsidR="007C3F7F" w:rsidRPr="00046D4E">
        <w:rPr>
          <w:rFonts w:asciiTheme="majorBidi" w:hAnsiTheme="majorBidi"/>
          <w:sz w:val="30"/>
          <w:szCs w:val="30"/>
          <w:lang w:val="en-US"/>
        </w:rPr>
        <w:t>23</w:t>
      </w:r>
      <w:r w:rsidRPr="00046D4E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046D4E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="007C3F7F" w:rsidRPr="00046D4E">
        <w:rPr>
          <w:rFonts w:asciiTheme="majorBidi" w:hAnsiTheme="majorBidi"/>
          <w:sz w:val="30"/>
          <w:szCs w:val="30"/>
          <w:lang w:val="en-US"/>
        </w:rPr>
        <w:t>2568</w:t>
      </w:r>
      <w:r w:rsidRPr="00046D4E">
        <w:rPr>
          <w:rFonts w:asciiTheme="majorBidi" w:hAnsiTheme="majorBidi"/>
          <w:sz w:val="30"/>
          <w:szCs w:val="30"/>
          <w:lang w:val="en-US"/>
        </w:rPr>
        <w:t xml:space="preserve"> </w:t>
      </w:r>
    </w:p>
    <w:p w14:paraId="7E9D0E07" w14:textId="77777777" w:rsidR="007E26A9" w:rsidRPr="00046D4E" w:rsidRDefault="007E26A9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DD6813D" w14:textId="79195674" w:rsidR="002878B1" w:rsidRPr="00046D4E" w:rsidRDefault="007E26A9" w:rsidP="0020002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46D4E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200023" w:rsidRPr="00046D4E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46D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46D4E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="00200023" w:rsidRPr="00046D4E">
        <w:rPr>
          <w:rFonts w:asciiTheme="majorBidi" w:hAnsiTheme="majorBidi"/>
          <w:sz w:val="30"/>
          <w:szCs w:val="30"/>
          <w:lang w:val="en-US"/>
        </w:rPr>
        <w:t>2568</w:t>
      </w:r>
      <w:r w:rsidRPr="00046D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46D4E">
        <w:rPr>
          <w:rFonts w:asciiTheme="majorBidi" w:hAnsiTheme="majorBidi"/>
          <w:sz w:val="30"/>
          <w:szCs w:val="30"/>
          <w:cs/>
          <w:lang w:val="en-US"/>
        </w:rPr>
        <w:t>ศาลปกครองกลางมีคำพิพากษายกฟ้อง</w:t>
      </w:r>
      <w:r w:rsidR="004A41FB" w:rsidRPr="00046D4E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4A41FB" w:rsidRPr="00046D4E">
        <w:rPr>
          <w:rFonts w:asciiTheme="majorBidi" w:hAnsiTheme="majorBidi"/>
          <w:sz w:val="30"/>
          <w:szCs w:val="30"/>
          <w:cs/>
          <w:lang w:val="en-US"/>
        </w:rPr>
        <w:t>ผู้ฟ้องคดีไม่ประสงค์ดำเนินคดีต่อ</w:t>
      </w:r>
      <w:r w:rsidR="002C1877">
        <w:rPr>
          <w:rFonts w:asciiTheme="majorBidi" w:hAnsiTheme="majorBidi" w:hint="cs"/>
          <w:sz w:val="30"/>
          <w:szCs w:val="30"/>
          <w:cs/>
          <w:lang w:val="en-US"/>
        </w:rPr>
        <w:t>และ</w:t>
      </w:r>
      <w:r w:rsidR="004A41FB" w:rsidRPr="00046D4E">
        <w:rPr>
          <w:rFonts w:asciiTheme="majorBidi" w:hAnsiTheme="majorBidi"/>
          <w:sz w:val="30"/>
          <w:szCs w:val="30"/>
          <w:cs/>
          <w:lang w:val="en-US"/>
        </w:rPr>
        <w:t>ยื่นคำร้องขอถอนอุทธรณ์</w:t>
      </w:r>
      <w:r w:rsidR="007C0F9E" w:rsidRPr="00046D4E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</w:p>
    <w:p w14:paraId="4ED99282" w14:textId="77777777" w:rsidR="002878B1" w:rsidRPr="00046D4E" w:rsidRDefault="002878B1" w:rsidP="0020002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6B09857" w14:textId="394869CF" w:rsidR="004A41FB" w:rsidRDefault="004A41FB" w:rsidP="0020002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46D4E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200023" w:rsidRPr="00046D4E">
        <w:rPr>
          <w:rFonts w:asciiTheme="majorBidi" w:hAnsiTheme="majorBidi"/>
          <w:sz w:val="30"/>
          <w:szCs w:val="30"/>
          <w:lang w:val="en-US"/>
        </w:rPr>
        <w:t>30</w:t>
      </w:r>
      <w:r w:rsidRPr="00046D4E">
        <w:rPr>
          <w:rFonts w:asciiTheme="majorBidi" w:hAnsiTheme="majorBidi"/>
          <w:sz w:val="30"/>
          <w:szCs w:val="30"/>
          <w:cs/>
          <w:lang w:val="en-US"/>
        </w:rPr>
        <w:t xml:space="preserve"> มกราคม </w:t>
      </w:r>
      <w:r w:rsidR="00200023" w:rsidRPr="00046D4E">
        <w:rPr>
          <w:rFonts w:asciiTheme="majorBidi" w:hAnsiTheme="majorBidi"/>
          <w:sz w:val="30"/>
          <w:szCs w:val="30"/>
          <w:lang w:val="en-US"/>
        </w:rPr>
        <w:t>2569</w:t>
      </w:r>
      <w:r w:rsidRPr="00046D4E">
        <w:rPr>
          <w:rFonts w:asciiTheme="majorBidi" w:hAnsiTheme="majorBidi"/>
          <w:sz w:val="30"/>
          <w:szCs w:val="30"/>
          <w:cs/>
          <w:lang w:val="en-US"/>
        </w:rPr>
        <w:t xml:space="preserve"> ศาลปกครองสูงสุดมีหมายแจ้งอนุญาตให้ผู้ฟ้องคดีถอนอุทธรณ์ คดีเสร็จการพิจารณา</w:t>
      </w:r>
    </w:p>
    <w:p w14:paraId="63CD1E92" w14:textId="7F8C862E" w:rsidR="008D2723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</w:t>
      </w:r>
      <w:r w:rsidR="000F5912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บริษัทย่อยดังกล่าว พร้อมกับยื่นคำร้องขอให้ศาลเดินเผชิญสืบเพื่อกำหนดมาตรการบรรเทาทุกข์ชั่วคราว</w:t>
      </w:r>
      <w:r w:rsidR="000F5912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3A811BC1" w14:textId="77777777" w:rsidR="005577FF" w:rsidRDefault="005577FF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644808A9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699009B5" w14:textId="77777777" w:rsidR="009B66FD" w:rsidRDefault="009B66FD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84D57" w14:textId="5E89DA7E" w:rsidR="008D2723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796AF9C8" w14:textId="77777777" w:rsidR="005577FF" w:rsidRDefault="005577FF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42ACC76A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br/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50E8D5F" w14:textId="77777777" w:rsidR="00B3401B" w:rsidRDefault="00B3401B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7853D7" w14:textId="7D2A274B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สิงหาคม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ตุลาการผู้แถลงคดีแถลงว่า มติของผู้ถูกฟ้องคดีที่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ที่ให้ความเห็นชอบออกใบอนุญาตผลิตไฟฟ้า ใบอนุญาตระบบจำหน่ายไฟฟ้า ใบอนุญาตจำหน่ายไฟฟ้า ใบอนุญาตประกอบกิจการโรงงาน และใบอนุญาตผลิตพลังงานควบคุมให้แก่ผู้ถูกฟ้องคดีที่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ชอบด้วยกฎหมาย และผู้ถูกฟ้องคดีที่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เห็นควรพิพากษายกฟ้องคดีนี้</w:t>
      </w:r>
    </w:p>
    <w:p w14:paraId="5C352862" w14:textId="17FD6A6A" w:rsidR="007A243D" w:rsidRDefault="007A243D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5C4018F" w14:textId="77777777" w:rsidR="00200023" w:rsidRDefault="00200023">
      <w:pPr>
        <w:spacing w:line="240" w:lineRule="auto"/>
        <w:rPr>
          <w:rFonts w:asciiTheme="majorBidi" w:hAnsiTheme="majorBidi"/>
          <w:sz w:val="30"/>
          <w:szCs w:val="30"/>
          <w:cs/>
          <w:lang w:val="en-US"/>
        </w:rPr>
      </w:pPr>
      <w:r>
        <w:rPr>
          <w:rFonts w:asciiTheme="majorBidi" w:hAnsiTheme="majorBidi"/>
          <w:sz w:val="30"/>
          <w:szCs w:val="30"/>
          <w:cs/>
          <w:lang w:val="en-US"/>
        </w:rPr>
        <w:br w:type="page"/>
      </w:r>
    </w:p>
    <w:p w14:paraId="7E5B2A2A" w14:textId="3C207F64" w:rsid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24ECB46C" w14:textId="77777777" w:rsidR="00207B43" w:rsidRDefault="00207B43" w:rsidP="00D625B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6492B84" w14:textId="6D9FC245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ศาลปกครองกลางอ่านผลแห่งคำพิพากษาโดยมีคำพิพากษายกฟ้อง ซึ่งผู้ฟ้องคดี</w:t>
      </w:r>
      <w:r w:rsidR="00FB6DB2">
        <w:rPr>
          <w:rFonts w:asciiTheme="majorBidi" w:hAnsiTheme="majorBidi"/>
          <w:sz w:val="30"/>
          <w:szCs w:val="30"/>
          <w:cs/>
          <w:lang w:val="en-US"/>
        </w:rPr>
        <w:br/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ทั้ง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วัน นับแต่วันที่อ่านคำพิพากษา </w:t>
      </w:r>
    </w:p>
    <w:p w14:paraId="60173DB8" w14:textId="77777777" w:rsidR="00D625B5" w:rsidRPr="00A150A7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A003937" w14:textId="79B3E0DF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ตุลาคม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โจทก์ทั้ง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คนยื่นอุทธรณ์คำพิพากษาศาลปกครองกลางต่อศาลปกครองสูงสุด </w:t>
      </w:r>
    </w:p>
    <w:p w14:paraId="386B1382" w14:textId="77777777" w:rsidR="005577FF" w:rsidRPr="00A150A7" w:rsidRDefault="005577FF" w:rsidP="00D625B5">
      <w:pPr>
        <w:pStyle w:val="Bo-Blankline"/>
        <w:ind w:left="900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5E019C22" w14:textId="4DD96C9B" w:rsidR="00743332" w:rsidRPr="006321C8" w:rsidRDefault="00743332" w:rsidP="00D625B5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ศาลปกครองสูงสุดมีหมายแจ้งให้บริษัท ในฐานะผู้ถูกฟ้องคดีที่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จัดทำคำแก้อุทธรณ์ภายในกำหนด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 นับแต่วันรับหมาย </w:t>
      </w:r>
    </w:p>
    <w:p w14:paraId="1D2AD041" w14:textId="77777777" w:rsidR="00E42C9B" w:rsidRPr="00A150A7" w:rsidRDefault="00E42C9B" w:rsidP="00D625B5">
      <w:pPr>
        <w:pStyle w:val="Bo-Blankline"/>
        <w:ind w:left="900"/>
        <w:jc w:val="thaiDistribute"/>
        <w:rPr>
          <w:rFonts w:asciiTheme="majorBidi" w:hAnsiTheme="majorBidi"/>
          <w:strike/>
          <w:sz w:val="24"/>
          <w:szCs w:val="24"/>
          <w:lang w:val="en-US"/>
        </w:rPr>
      </w:pPr>
    </w:p>
    <w:p w14:paraId="2E06BEFC" w14:textId="22B1A089" w:rsidR="00945275" w:rsidRDefault="0035291A" w:rsidP="008D2723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7C3F7F">
        <w:rPr>
          <w:rFonts w:asciiTheme="majorBidi" w:hAnsiTheme="majorBidi"/>
          <w:sz w:val="30"/>
          <w:szCs w:val="30"/>
          <w:lang w:val="en-US"/>
        </w:rPr>
        <w:t>2568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7C3F7F">
        <w:rPr>
          <w:rFonts w:asciiTheme="majorBidi" w:hAnsi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7A1CBDDE" w14:textId="77777777" w:rsidR="00A150A7" w:rsidRPr="00A150A7" w:rsidRDefault="00A150A7" w:rsidP="008D2723">
      <w:pPr>
        <w:pStyle w:val="Bo-Blankline"/>
        <w:ind w:left="90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F35D290" w14:textId="2B0F0417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="007C3F7F" w:rsidRPr="0010598C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C1236CD" w14:textId="17D14122" w:rsidR="00200023" w:rsidRDefault="00200023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p w14:paraId="25C138F3" w14:textId="47CF6BCC" w:rsidR="004E10A7" w:rsidRPr="00A150A7" w:rsidRDefault="004E10A7" w:rsidP="00557E7B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บริษัทมีคดีที่ถูกฟ้องร้องเกี่ยวกับการทำเหมืองแร่หินปูนและหินดินดานนอกเขตประทานบัตรทั้งสิ้น </w:t>
      </w:r>
      <w:r w:rsidR="00D26B13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10598C">
        <w:rPr>
          <w:rFonts w:asciiTheme="majorBidi" w:hAnsiTheme="majorBidi" w:cstheme="majorBidi"/>
          <w:sz w:val="30"/>
          <w:szCs w:val="30"/>
          <w:cs/>
        </w:rPr>
        <w:t>คดี โดย</w:t>
      </w:r>
      <w:r w:rsidR="00A150A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10598C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A150A7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79A1BFD6" w14:textId="217EC827" w:rsidR="00200023" w:rsidRDefault="00200023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3A1723AC" w14:textId="1FD6E7CD" w:rsidR="00A150A7" w:rsidRDefault="001E5048" w:rsidP="00A150A7">
      <w:pPr>
        <w:pStyle w:val="ListParagraph"/>
        <w:numPr>
          <w:ilvl w:val="0"/>
          <w:numId w:val="21"/>
        </w:numPr>
        <w:tabs>
          <w:tab w:val="clear" w:pos="907"/>
          <w:tab w:val="clear" w:pos="1644"/>
          <w:tab w:val="num" w:pos="900"/>
          <w:tab w:val="num" w:pos="1080"/>
          <w:tab w:val="left" w:pos="1440"/>
          <w:tab w:val="num" w:pos="360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>(คดีหมายเลขดำที่ สว</w:t>
      </w:r>
      <w:r w:rsidRPr="0010598C">
        <w:rPr>
          <w:rFonts w:asciiTheme="majorBidi" w:hAnsiTheme="majorBidi" w:cstheme="majorBidi"/>
          <w:sz w:val="30"/>
          <w:szCs w:val="30"/>
        </w:rPr>
        <w:t>.</w:t>
      </w:r>
      <w:r w:rsidR="00C63B90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</w:rPr>
        <w:t>/</w:t>
      </w:r>
      <w:r w:rsidR="00C63B90">
        <w:rPr>
          <w:rFonts w:asciiTheme="majorBidi" w:hAnsiTheme="majorBidi" w:cstheme="majorBidi"/>
          <w:sz w:val="30"/>
          <w:szCs w:val="30"/>
        </w:rPr>
        <w:t>2561</w:t>
      </w:r>
      <w:r w:rsidRPr="0010598C">
        <w:rPr>
          <w:rFonts w:asciiTheme="majorBidi" w:hAnsiTheme="majorBidi" w:cstheme="majorBidi"/>
          <w:sz w:val="30"/>
          <w:szCs w:val="30"/>
          <w:cs/>
        </w:rPr>
        <w:t>) เมื่อวันที่</w:t>
      </w:r>
      <w:r w:rsidR="005A42D0">
        <w:rPr>
          <w:rFonts w:asciiTheme="majorBidi" w:hAnsiTheme="majorBidi" w:cstheme="majorBidi"/>
          <w:sz w:val="30"/>
          <w:szCs w:val="30"/>
        </w:rPr>
        <w:br/>
      </w:r>
      <w:r w:rsidR="00C63B90">
        <w:rPr>
          <w:rFonts w:asciiTheme="majorBidi" w:hAnsiTheme="majorBidi" w:cstheme="majorBidi"/>
          <w:sz w:val="30"/>
          <w:szCs w:val="30"/>
        </w:rPr>
        <w:t>21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C63B90">
        <w:rPr>
          <w:rFonts w:asciiTheme="majorBidi" w:hAnsiTheme="majorBidi" w:cstheme="majorBidi"/>
          <w:sz w:val="30"/>
          <w:szCs w:val="30"/>
        </w:rPr>
        <w:t xml:space="preserve"> 2561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>(จำเลย) ต่อศาลแพ่ง ข้อหาละเมิดเกี่ยวกับเรื่องการทำเหมืองแร่ ทุนทรัพย์</w:t>
      </w:r>
      <w:r w:rsidR="00C63B90">
        <w:rPr>
          <w:rFonts w:asciiTheme="majorBidi" w:hAnsiTheme="majorBidi" w:cstheme="majorBidi"/>
          <w:sz w:val="30"/>
          <w:szCs w:val="30"/>
        </w:rPr>
        <w:t xml:space="preserve"> 71,566,889.42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C63B90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พื้นที่ ขอให้ศาลมีคำพิพากษาบังคับให้บริษัทนำแร่จำนวน</w:t>
      </w:r>
      <w:r w:rsidR="00C63B90">
        <w:rPr>
          <w:rFonts w:asciiTheme="majorBidi" w:hAnsiTheme="majorBidi" w:cstheme="majorBidi"/>
          <w:sz w:val="30"/>
          <w:szCs w:val="30"/>
        </w:rPr>
        <w:t xml:space="preserve"> 249,159.96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</w:t>
      </w:r>
      <w:r w:rsidR="00C63B90">
        <w:rPr>
          <w:rFonts w:asciiTheme="majorBidi" w:hAnsiTheme="majorBidi" w:cstheme="majorBidi"/>
          <w:sz w:val="30"/>
          <w:szCs w:val="30"/>
        </w:rPr>
        <w:t xml:space="preserve"> 66,650,289.31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พร้อมดอกเบี้ย</w:t>
      </w:r>
    </w:p>
    <w:p w14:paraId="71BCE4CB" w14:textId="77777777" w:rsidR="00200023" w:rsidRPr="00A150A7" w:rsidRDefault="00200023" w:rsidP="00200023">
      <w:pPr>
        <w:pStyle w:val="ListParagraph"/>
        <w:tabs>
          <w:tab w:val="clear" w:pos="907"/>
          <w:tab w:val="clear" w:pos="1644"/>
          <w:tab w:val="num" w:pos="900"/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AACB2F" w14:textId="5DA98873" w:rsidR="00075EDE" w:rsidRPr="00D92E55" w:rsidRDefault="00075EDE" w:rsidP="00DF1BC9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92E5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63B90">
        <w:rPr>
          <w:rFonts w:asciiTheme="majorBidi" w:hAnsiTheme="majorBidi"/>
          <w:sz w:val="30"/>
          <w:szCs w:val="30"/>
        </w:rPr>
        <w:t>29</w:t>
      </w:r>
      <w:r w:rsidRPr="00D92E55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C63B90">
        <w:rPr>
          <w:rFonts w:asciiTheme="majorBidi" w:hAnsiTheme="majorBidi"/>
          <w:sz w:val="30"/>
          <w:szCs w:val="30"/>
        </w:rPr>
        <w:t>2567</w:t>
      </w:r>
      <w:r w:rsidRPr="00D92E55">
        <w:rPr>
          <w:rFonts w:asciiTheme="majorBidi" w:hAnsiTheme="majorBidi"/>
          <w:sz w:val="30"/>
          <w:szCs w:val="30"/>
          <w:cs/>
        </w:rPr>
        <w:t xml:space="preserve"> โจทก์ยื่นคำร้องขอให้เจ้าพนักงานบังคับคดีอายัดสิทธิเรียกร้องเงินในบัญชีเงินฝากของบริษัท ซึ่งเป็นการบังคับคดีที่ไม่ชอบด้วยกฎหมาย</w:t>
      </w:r>
    </w:p>
    <w:p w14:paraId="5902F9AE" w14:textId="77777777" w:rsidR="00075EDE" w:rsidRPr="00D92E55" w:rsidRDefault="00075EDE" w:rsidP="00DF1BC9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ACEB3" w14:textId="5FCEF42D" w:rsidR="00075EDE" w:rsidRPr="00D92E55" w:rsidRDefault="00075EDE" w:rsidP="00075EDE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92E5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63B90">
        <w:rPr>
          <w:rFonts w:asciiTheme="majorBidi" w:hAnsiTheme="majorBidi"/>
          <w:sz w:val="30"/>
          <w:szCs w:val="30"/>
        </w:rPr>
        <w:t>4</w:t>
      </w:r>
      <w:r w:rsidRPr="00D92E55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C63B90">
        <w:rPr>
          <w:rFonts w:asciiTheme="majorBidi" w:hAnsiTheme="majorBidi"/>
          <w:sz w:val="30"/>
          <w:szCs w:val="30"/>
        </w:rPr>
        <w:t>2567</w:t>
      </w:r>
      <w:r w:rsidRPr="00D92E55">
        <w:rPr>
          <w:rFonts w:asciiTheme="majorBidi" w:hAnsiTheme="majorBidi"/>
          <w:sz w:val="30"/>
          <w:szCs w:val="30"/>
          <w:cs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C63B90">
        <w:rPr>
          <w:rFonts w:asciiTheme="majorBidi" w:hAnsiTheme="majorBidi"/>
          <w:sz w:val="30"/>
          <w:szCs w:val="30"/>
        </w:rPr>
        <w:t>14</w:t>
      </w:r>
      <w:r w:rsidRPr="00D92E55">
        <w:rPr>
          <w:rFonts w:asciiTheme="majorBidi" w:hAnsiTheme="majorBidi"/>
          <w:sz w:val="30"/>
          <w:szCs w:val="30"/>
          <w:cs/>
        </w:rPr>
        <w:t xml:space="preserve"> แห่ง ที่บริษัทมีบัญชีเงินฝากเพื่อให้ธนาคาร </w:t>
      </w:r>
      <w:r w:rsidR="00C63B90">
        <w:rPr>
          <w:rFonts w:asciiTheme="majorBidi" w:hAnsiTheme="majorBidi"/>
          <w:sz w:val="30"/>
          <w:szCs w:val="30"/>
        </w:rPr>
        <w:t>14</w:t>
      </w:r>
      <w:r w:rsidRPr="00D92E55">
        <w:rPr>
          <w:rFonts w:asciiTheme="majorBidi" w:hAnsiTheme="majorBidi"/>
          <w:sz w:val="30"/>
          <w:szCs w:val="30"/>
          <w:cs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1A688BA3" w14:textId="77777777" w:rsidR="00075EDE" w:rsidRPr="00D92E55" w:rsidRDefault="00075EDE" w:rsidP="00075EDE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21571" w14:textId="0833685F" w:rsidR="00075EDE" w:rsidRDefault="00075EDE" w:rsidP="00075EDE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C187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648CA" w:rsidRPr="002C1877">
        <w:rPr>
          <w:rFonts w:asciiTheme="majorBidi" w:hAnsiTheme="majorBidi"/>
          <w:sz w:val="30"/>
          <w:szCs w:val="30"/>
        </w:rPr>
        <w:t>13</w:t>
      </w:r>
      <w:r w:rsidRPr="002C1877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0648CA" w:rsidRPr="002C1877">
        <w:rPr>
          <w:rFonts w:asciiTheme="majorBidi" w:hAnsiTheme="majorBidi"/>
          <w:sz w:val="30"/>
          <w:szCs w:val="30"/>
        </w:rPr>
        <w:t>2567</w:t>
      </w:r>
      <w:r w:rsidRPr="002C1877">
        <w:rPr>
          <w:rFonts w:asciiTheme="majorBidi" w:hAnsiTheme="majorBidi"/>
          <w:sz w:val="30"/>
          <w:szCs w:val="30"/>
          <w:cs/>
        </w:rPr>
        <w:t xml:space="preserve"> บริษัทยื่นคำร้องขอให้ศาลแพ่งเพิกถอนการอายัดสิทธิเรียกร้องเงินในบัญชีเงินฝากของบริษัท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</w:t>
      </w:r>
      <w:r w:rsidR="009C7C3C" w:rsidRPr="002C1877">
        <w:rPr>
          <w:rFonts w:asciiTheme="majorBidi" w:hAnsiTheme="majorBidi"/>
          <w:sz w:val="30"/>
          <w:szCs w:val="30"/>
        </w:rPr>
        <w:t xml:space="preserve"> </w:t>
      </w:r>
      <w:r w:rsidR="009C7C3C" w:rsidRPr="002C1877">
        <w:rPr>
          <w:rFonts w:asciiTheme="majorBidi" w:hAnsiTheme="majorBidi" w:hint="cs"/>
          <w:sz w:val="30"/>
          <w:szCs w:val="30"/>
          <w:cs/>
        </w:rPr>
        <w:t>โดย</w:t>
      </w:r>
      <w:r w:rsidR="009C7C3C" w:rsidRPr="002C1877">
        <w:rPr>
          <w:rFonts w:asciiTheme="majorBidi" w:hAnsiTheme="majorBidi"/>
          <w:sz w:val="30"/>
          <w:szCs w:val="30"/>
          <w:cs/>
        </w:rPr>
        <w:t>ศาลแพ่งมีคำสั่งยกคำร้องขอให้ศาลเพิกถอนการอายัดสิทธิเรียกร้องเงินในบัญชีเงินฝากของบริษัท บริษัทยื่นอุทธรณ์คำสั่งศาลแพ่งที่ยกคำร้อง</w:t>
      </w:r>
      <w:r w:rsidR="009C7C3C" w:rsidRPr="002C1877">
        <w:rPr>
          <w:rFonts w:asciiTheme="majorBidi" w:hAnsiTheme="majorBidi" w:hint="cs"/>
          <w:sz w:val="30"/>
          <w:szCs w:val="30"/>
          <w:cs/>
        </w:rPr>
        <w:t xml:space="preserve"> เมื่อวันที่ </w:t>
      </w:r>
      <w:r w:rsidR="000648CA" w:rsidRPr="002C1877">
        <w:rPr>
          <w:rFonts w:asciiTheme="majorBidi" w:hAnsiTheme="majorBidi"/>
          <w:sz w:val="30"/>
          <w:szCs w:val="30"/>
        </w:rPr>
        <w:t>13</w:t>
      </w:r>
      <w:r w:rsidR="009C7C3C" w:rsidRPr="002C1877">
        <w:rPr>
          <w:rFonts w:asciiTheme="majorBidi" w:hAnsiTheme="majorBidi"/>
          <w:sz w:val="30"/>
          <w:szCs w:val="30"/>
        </w:rPr>
        <w:t xml:space="preserve"> </w:t>
      </w:r>
      <w:r w:rsidR="009C7C3C" w:rsidRPr="002C1877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0648CA" w:rsidRPr="002C1877">
        <w:rPr>
          <w:rFonts w:asciiTheme="majorBidi" w:hAnsiTheme="majorBidi"/>
          <w:sz w:val="30"/>
          <w:szCs w:val="30"/>
        </w:rPr>
        <w:t>2567</w:t>
      </w:r>
    </w:p>
    <w:p w14:paraId="0CB44D03" w14:textId="76A239BA" w:rsidR="00200023" w:rsidRDefault="0020002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5C2A695" w14:textId="2D8169D8" w:rsidR="00557E7B" w:rsidRDefault="00557E7B" w:rsidP="00DF1BC9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8681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C63B90">
        <w:rPr>
          <w:rFonts w:asciiTheme="majorBidi" w:hAnsiTheme="majorBidi" w:cstheme="majorBidi"/>
          <w:sz w:val="30"/>
          <w:szCs w:val="30"/>
        </w:rPr>
        <w:t>24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63B90">
        <w:rPr>
          <w:rFonts w:asciiTheme="majorBidi" w:hAnsiTheme="majorBidi" w:cstheme="majorBidi"/>
          <w:sz w:val="30"/>
          <w:szCs w:val="30"/>
        </w:rPr>
        <w:t>2568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 ศาลแพ่งได้อ่านคำพิพากษาศาลฎีกาเกี่ยวกับคดีพิพาทตามที่อ้างถึงข้างต้น โดยพิพากษาให้บริษัทนำแร่หินดินดานเพื่ออุตสาหกรรมปูนซีเมนต์</w:t>
      </w:r>
      <w:r w:rsidRPr="0028681E">
        <w:rPr>
          <w:rFonts w:asciiTheme="majorBidi" w:hAnsiTheme="majorBidi" w:cstheme="majorBidi"/>
          <w:sz w:val="30"/>
          <w:szCs w:val="30"/>
        </w:rPr>
        <w:t xml:space="preserve"> </w:t>
      </w:r>
      <w:r w:rsidRPr="0028681E">
        <w:rPr>
          <w:rFonts w:asciiTheme="majorBidi" w:hAnsiTheme="majorBidi" w:cstheme="majorBidi"/>
          <w:sz w:val="30"/>
          <w:szCs w:val="30"/>
          <w:cs/>
        </w:rPr>
        <w:t>จำนวน</w:t>
      </w:r>
      <w:r w:rsidR="00C63B90">
        <w:rPr>
          <w:rFonts w:asciiTheme="majorBidi" w:hAnsiTheme="majorBidi" w:cstheme="majorBidi"/>
          <w:sz w:val="30"/>
          <w:szCs w:val="30"/>
        </w:rPr>
        <w:t xml:space="preserve"> 249,159.96</w:t>
      </w:r>
      <w:r w:rsidRPr="0028681E">
        <w:rPr>
          <w:rFonts w:asciiTheme="majorBidi" w:hAnsiTheme="majorBidi" w:cstheme="majorBidi"/>
          <w:sz w:val="30"/>
          <w:szCs w:val="30"/>
        </w:rPr>
        <w:t xml:space="preserve"> </w:t>
      </w:r>
      <w:r w:rsidRPr="0028681E">
        <w:rPr>
          <w:rFonts w:asciiTheme="majorBidi" w:hAnsiTheme="majorBidi" w:cstheme="majorBidi"/>
          <w:sz w:val="30"/>
          <w:szCs w:val="30"/>
          <w:cs/>
        </w:rPr>
        <w:t>เมตริกตัน ไปถมกลับคืนยังพื้นที่ที่พิพาท พร้อมทำการฟื้นฟูสภาพพื้นที่ที่พิพาทให้กลับดีดังเดิม หากบริษัทไม่อาจดำเนินการดังกล่าวได้ ให้บริษัทชดใช้ราคาแร่รวมเป็นเงิน</w:t>
      </w:r>
      <w:r w:rsidR="00C63B90">
        <w:rPr>
          <w:rFonts w:asciiTheme="majorBidi" w:hAnsiTheme="majorBidi" w:cstheme="majorBidi"/>
          <w:sz w:val="30"/>
          <w:szCs w:val="30"/>
        </w:rPr>
        <w:t xml:space="preserve"> 62,289,990</w:t>
      </w:r>
      <w:r w:rsidRPr="0028681E">
        <w:rPr>
          <w:rFonts w:asciiTheme="majorBidi" w:hAnsiTheme="majorBidi" w:cstheme="majorBidi"/>
          <w:sz w:val="30"/>
          <w:szCs w:val="30"/>
        </w:rPr>
        <w:t xml:space="preserve"> 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พร้อมดอกเบี้ยในอัตราร้อยละ </w:t>
      </w:r>
      <w:r w:rsidR="00C63B90">
        <w:rPr>
          <w:rFonts w:asciiTheme="majorBidi" w:hAnsiTheme="majorBidi" w:cstheme="majorBidi"/>
          <w:sz w:val="30"/>
          <w:szCs w:val="30"/>
        </w:rPr>
        <w:t>7.5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 ต่อปี ของเงินต้นดังกล่าวนับแต่วันละเมิด และให้ชำระดอกเบี้ยอัตราร้อยละ </w:t>
      </w:r>
      <w:r w:rsidRPr="0028681E">
        <w:rPr>
          <w:rFonts w:asciiTheme="majorBidi" w:hAnsiTheme="majorBidi" w:cstheme="majorBidi"/>
          <w:sz w:val="30"/>
          <w:szCs w:val="30"/>
        </w:rPr>
        <w:t>5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กฎหมายแพ่งและพาณิชย์ มาตรา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ที่แก้ไขใหม่ บวกด้วยอัตราเพิ่มร้อยละ </w:t>
      </w:r>
      <w:r w:rsidRPr="0010598C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 แต่ไม่เกินอัตราร้อยละ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7.5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 </w:t>
      </w:r>
      <w:r w:rsidRPr="0010598C">
        <w:rPr>
          <w:rFonts w:asciiTheme="majorBidi" w:hAnsiTheme="majorBidi" w:cstheme="majorBidi"/>
          <w:sz w:val="30"/>
          <w:szCs w:val="30"/>
        </w:rPr>
        <w:t>11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10598C">
        <w:rPr>
          <w:rFonts w:asciiTheme="majorBidi" w:hAnsiTheme="majorBidi" w:cstheme="majorBidi"/>
          <w:sz w:val="30"/>
          <w:szCs w:val="30"/>
        </w:rPr>
        <w:t>2564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จนกว่าจะชำระสำเร็จ และยกคำขอโจทก์ที่เรียกให้บริษัทชำระค่าภาคหลวงแร่ และให้ค่าฤชาธรรมเนียมเป็นพับ </w:t>
      </w:r>
    </w:p>
    <w:p w14:paraId="28DFB7DC" w14:textId="77777777" w:rsidR="00075EDE" w:rsidRDefault="00075EDE" w:rsidP="00DF1BC9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7A56C" w14:textId="44548F60" w:rsidR="00075EDE" w:rsidRPr="00046D4E" w:rsidRDefault="00075EDE" w:rsidP="00704FA8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C7C3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63B90" w:rsidRPr="009C7C3C">
        <w:rPr>
          <w:rFonts w:asciiTheme="majorBidi" w:hAnsiTheme="majorBidi" w:cstheme="majorBidi"/>
          <w:sz w:val="30"/>
          <w:szCs w:val="30"/>
        </w:rPr>
        <w:t>19</w:t>
      </w:r>
      <w:r w:rsidRPr="009C7C3C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63B90" w:rsidRPr="009C7C3C">
        <w:rPr>
          <w:rFonts w:asciiTheme="majorBidi" w:hAnsiTheme="majorBidi" w:cstheme="majorBidi"/>
          <w:sz w:val="30"/>
          <w:szCs w:val="30"/>
        </w:rPr>
        <w:t>2568</w:t>
      </w:r>
      <w:r w:rsidRPr="009C7C3C">
        <w:rPr>
          <w:rFonts w:asciiTheme="majorBidi" w:hAnsiTheme="majorBidi" w:cstheme="majorBidi"/>
          <w:sz w:val="30"/>
          <w:szCs w:val="30"/>
          <w:cs/>
        </w:rPr>
        <w:t xml:space="preserve"> บริษัทยื่นคำร้องต่อศาลว่า บริษัทได้ชำระหนี้ตามคำพิพากษาโดยการนำแร่หินดินดาน จำนวน</w:t>
      </w:r>
      <w:r w:rsidR="00C63B90" w:rsidRPr="009C7C3C">
        <w:rPr>
          <w:rFonts w:asciiTheme="majorBidi" w:hAnsiTheme="majorBidi" w:cstheme="majorBidi"/>
          <w:sz w:val="30"/>
          <w:szCs w:val="30"/>
        </w:rPr>
        <w:t xml:space="preserve"> 249,159.96</w:t>
      </w:r>
      <w:r w:rsidRPr="009C7C3C">
        <w:rPr>
          <w:rFonts w:asciiTheme="majorBidi" w:hAnsiTheme="majorBidi" w:cstheme="majorBidi"/>
          <w:sz w:val="30"/>
          <w:szCs w:val="30"/>
          <w:cs/>
        </w:rPr>
        <w:t xml:space="preserve"> ตันไปถมคืนในพื้นที่ที่ขุดแร่ให้กลับคืนดังเดิมแล้ว ขอให้ศาลนัดพร้อมและสอบถาม เพื่อมีคำสั่งให้เจ้าพนักงานถอนการอายัดสิทธิเรียกร้องในบัญชีเงินฝากของบริษัททั้ง </w:t>
      </w:r>
      <w:r w:rsidR="00A73A7A" w:rsidRPr="009C7C3C">
        <w:rPr>
          <w:rFonts w:asciiTheme="majorBidi" w:hAnsiTheme="majorBidi" w:cstheme="majorBidi"/>
          <w:sz w:val="30"/>
          <w:szCs w:val="30"/>
        </w:rPr>
        <w:t>14</w:t>
      </w:r>
      <w:r w:rsidRPr="009C7C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6051" w:rsidRPr="009C7C3C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9F7AB1" w:rsidRPr="009C7C3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46D4E">
        <w:rPr>
          <w:rFonts w:asciiTheme="majorBidi" w:hAnsiTheme="majorBidi" w:cstheme="majorBidi"/>
          <w:sz w:val="30"/>
          <w:szCs w:val="30"/>
          <w:cs/>
        </w:rPr>
        <w:t>ให้โจทก์คืนเงินที่ได้รับจากการอายัดของเจ้าพนักงานบังคับคดีให้แก่บริษัท</w:t>
      </w:r>
    </w:p>
    <w:p w14:paraId="12D1FCEC" w14:textId="77777777" w:rsidR="009C7C3C" w:rsidRPr="00046D4E" w:rsidRDefault="009C7C3C" w:rsidP="00704FA8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5C284" w14:textId="4FC55B10" w:rsidR="008E3C0D" w:rsidRPr="002C1877" w:rsidRDefault="009C7C3C" w:rsidP="002C1877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769D">
        <w:rPr>
          <w:rFonts w:asciiTheme="majorBidi" w:hAnsiTheme="majorBidi" w:cstheme="majorBidi" w:hint="cs"/>
          <w:sz w:val="30"/>
          <w:szCs w:val="30"/>
          <w:cs/>
        </w:rPr>
        <w:t>สืบเนื่องจากคำร้อง</w:t>
      </w:r>
      <w:r w:rsidR="0090769D" w:rsidRPr="0090769D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ของบริษัทเมื่อวันที่ </w:t>
      </w:r>
      <w:r w:rsidR="0090769D" w:rsidRPr="0090769D">
        <w:rPr>
          <w:rFonts w:asciiTheme="majorBidi" w:hAnsiTheme="majorBidi" w:cstheme="majorBidi"/>
          <w:sz w:val="30"/>
          <w:szCs w:val="30"/>
        </w:rPr>
        <w:t xml:space="preserve">13 </w:t>
      </w:r>
      <w:r w:rsidR="0090769D" w:rsidRPr="0090769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0769D" w:rsidRPr="0090769D">
        <w:rPr>
          <w:rFonts w:asciiTheme="majorBidi" w:hAnsiTheme="majorBidi" w:cstheme="majorBidi"/>
          <w:sz w:val="30"/>
          <w:szCs w:val="30"/>
        </w:rPr>
        <w:t xml:space="preserve">2567 </w:t>
      </w:r>
      <w:r w:rsidRPr="0090769D">
        <w:rPr>
          <w:rFonts w:asciiTheme="majorBidi" w:hAnsiTheme="majorBidi" w:cstheme="majorBidi" w:hint="cs"/>
          <w:sz w:val="30"/>
          <w:szCs w:val="30"/>
          <w:cs/>
        </w:rPr>
        <w:t>ที่บริษัทขอให้ศาล</w:t>
      </w:r>
      <w:r w:rsidR="002C1877">
        <w:rPr>
          <w:rFonts w:asciiTheme="majorBidi" w:hAnsiTheme="majorBidi" w:cstheme="majorBidi" w:hint="cs"/>
          <w:sz w:val="30"/>
          <w:szCs w:val="30"/>
          <w:cs/>
        </w:rPr>
        <w:t>แพ่ง</w:t>
      </w:r>
      <w:r w:rsidRPr="0090769D">
        <w:rPr>
          <w:rFonts w:asciiTheme="majorBidi" w:hAnsiTheme="majorBidi" w:cstheme="majorBidi" w:hint="cs"/>
          <w:sz w:val="30"/>
          <w:szCs w:val="30"/>
          <w:cs/>
        </w:rPr>
        <w:t>เพิกถอนการ</w:t>
      </w:r>
      <w:r w:rsidRPr="0090769D">
        <w:rPr>
          <w:rFonts w:asciiTheme="majorBidi" w:hAnsiTheme="majorBidi" w:cstheme="majorBidi"/>
          <w:sz w:val="30"/>
          <w:szCs w:val="30"/>
          <w:cs/>
        </w:rPr>
        <w:t>อายัดสิทธิเรียกร้องเงินในบัญชีเงินฝากของบริษัท อันเป็นการบังคับคดีที่ไม่ชอบด้วยกฎหมาย</w:t>
      </w:r>
      <w:r w:rsidRPr="009076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1877" w:rsidRPr="002C1877">
        <w:rPr>
          <w:rFonts w:asciiTheme="majorBidi" w:hAnsiTheme="majorBidi" w:hint="cs"/>
          <w:sz w:val="30"/>
          <w:szCs w:val="30"/>
          <w:cs/>
        </w:rPr>
        <w:t>โดย</w:t>
      </w:r>
      <w:r w:rsidR="002C1877" w:rsidRPr="002C1877">
        <w:rPr>
          <w:rFonts w:asciiTheme="majorBidi" w:hAnsiTheme="majorBidi"/>
          <w:sz w:val="30"/>
          <w:szCs w:val="30"/>
          <w:cs/>
        </w:rPr>
        <w:t xml:space="preserve">ศาลแพ่งมีคำสั่งยกคำร้อง </w:t>
      </w:r>
      <w:r w:rsidR="002C1877">
        <w:rPr>
          <w:rFonts w:asciiTheme="majorBidi" w:hAnsiTheme="majorBidi" w:hint="cs"/>
          <w:sz w:val="30"/>
          <w:szCs w:val="30"/>
          <w:cs/>
        </w:rPr>
        <w:t>และ</w:t>
      </w:r>
      <w:r w:rsidR="002C1877" w:rsidRPr="002C1877">
        <w:rPr>
          <w:rFonts w:asciiTheme="majorBidi" w:hAnsiTheme="majorBidi"/>
          <w:sz w:val="30"/>
          <w:szCs w:val="30"/>
          <w:cs/>
        </w:rPr>
        <w:t>บริษัทยื่นอุทธรณ์คำสั่งศาลแพ่งที่ยกคำร้อง</w:t>
      </w:r>
      <w:r w:rsidR="002C1877" w:rsidRPr="002C1877">
        <w:rPr>
          <w:rFonts w:asciiTheme="majorBidi" w:hAnsiTheme="majorBidi" w:hint="cs"/>
          <w:sz w:val="30"/>
          <w:szCs w:val="30"/>
          <w:cs/>
        </w:rPr>
        <w:t xml:space="preserve"> </w:t>
      </w:r>
      <w:r w:rsidR="007A1078">
        <w:rPr>
          <w:rFonts w:asciiTheme="majorBidi" w:hAnsiTheme="majorBidi" w:hint="cs"/>
          <w:sz w:val="30"/>
          <w:szCs w:val="30"/>
          <w:cs/>
        </w:rPr>
        <w:t>ต่อมา</w:t>
      </w:r>
      <w:r w:rsidRPr="002C187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0648CA" w:rsidRPr="002C1877">
        <w:rPr>
          <w:rFonts w:asciiTheme="majorBidi" w:hAnsiTheme="majorBidi" w:cstheme="majorBidi"/>
          <w:sz w:val="30"/>
          <w:szCs w:val="30"/>
        </w:rPr>
        <w:t>5</w:t>
      </w:r>
      <w:r w:rsidRPr="002C1877">
        <w:rPr>
          <w:rFonts w:asciiTheme="majorBidi" w:hAnsiTheme="majorBidi" w:cstheme="majorBidi"/>
          <w:sz w:val="30"/>
          <w:szCs w:val="30"/>
        </w:rPr>
        <w:t xml:space="preserve"> </w:t>
      </w:r>
      <w:r w:rsidR="00B1011A" w:rsidRPr="002C1877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2C18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48CA" w:rsidRPr="002C1877">
        <w:rPr>
          <w:rFonts w:asciiTheme="majorBidi" w:hAnsiTheme="majorBidi" w:cstheme="majorBidi"/>
          <w:sz w:val="30"/>
          <w:szCs w:val="30"/>
        </w:rPr>
        <w:t>2569</w:t>
      </w:r>
      <w:r w:rsidRPr="002C1877">
        <w:rPr>
          <w:rFonts w:asciiTheme="majorBidi" w:hAnsiTheme="majorBidi" w:cstheme="majorBidi"/>
          <w:sz w:val="30"/>
          <w:szCs w:val="30"/>
        </w:rPr>
        <w:t xml:space="preserve"> </w:t>
      </w:r>
      <w:r w:rsidRPr="002C1877">
        <w:rPr>
          <w:rFonts w:asciiTheme="majorBidi" w:hAnsiTheme="majorBidi" w:cstheme="majorBidi"/>
          <w:sz w:val="30"/>
          <w:szCs w:val="30"/>
          <w:cs/>
        </w:rPr>
        <w:t>ศาลอุทธรณ์มีคำพิพากษาใน</w:t>
      </w:r>
      <w:r w:rsidRPr="002C1877">
        <w:rPr>
          <w:rFonts w:asciiTheme="majorBidi" w:hAnsiTheme="majorBidi" w:cstheme="majorBidi" w:hint="cs"/>
          <w:sz w:val="30"/>
          <w:szCs w:val="30"/>
          <w:cs/>
        </w:rPr>
        <w:t>ชั้นบังคับคดีที่ขอเพิกถอนการอายัดเงิน</w:t>
      </w:r>
      <w:r w:rsidR="00CF1969" w:rsidRPr="002C1877">
        <w:rPr>
          <w:rFonts w:asciiTheme="majorBidi" w:hAnsiTheme="majorBidi" w:cstheme="majorBidi"/>
          <w:sz w:val="30"/>
          <w:szCs w:val="30"/>
        </w:rPr>
        <w:t xml:space="preserve"> </w:t>
      </w:r>
      <w:r w:rsidRPr="002C1877">
        <w:rPr>
          <w:rFonts w:asciiTheme="majorBidi" w:hAnsiTheme="majorBidi" w:cstheme="majorBidi" w:hint="cs"/>
          <w:sz w:val="30"/>
          <w:szCs w:val="30"/>
          <w:cs/>
        </w:rPr>
        <w:t>โดยพิพากษายืนตามคำพิพากษาศาลชั้นต้น</w:t>
      </w:r>
      <w:r w:rsidRPr="002C1877">
        <w:rPr>
          <w:rFonts w:asciiTheme="majorBidi" w:hAnsiTheme="majorBidi" w:cstheme="majorBidi"/>
          <w:sz w:val="30"/>
          <w:szCs w:val="30"/>
        </w:rPr>
        <w:t xml:space="preserve"> </w:t>
      </w:r>
      <w:r w:rsidR="00E824DE" w:rsidRPr="002C187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64D72" w:rsidRPr="002C187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A41FB" w:rsidRPr="002C1877">
        <w:rPr>
          <w:rFonts w:asciiTheme="majorBidi" w:hAnsiTheme="majorBidi" w:cstheme="majorBidi"/>
          <w:sz w:val="30"/>
          <w:szCs w:val="30"/>
          <w:cs/>
        </w:rPr>
        <w:t>ยื่นคำร้องขออนุญาตฎีกาพร้อมฎีกาในส่วนบังคับคดีที่ขอให้เพิกถอนการอายัดเงินในบัญชีธนาคาร คดีอยู่ระหว่างการพิจารณาของศาลฎีกา</w:t>
      </w:r>
    </w:p>
    <w:p w14:paraId="60D9FF49" w14:textId="77777777" w:rsidR="00075EDE" w:rsidRPr="0090769D" w:rsidRDefault="00075EDE" w:rsidP="008E3C0D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3013A" w14:textId="7E1C9830" w:rsidR="00557E7B" w:rsidRPr="009E5FD6" w:rsidRDefault="00075EDE" w:rsidP="0039790A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769D">
        <w:rPr>
          <w:rFonts w:asciiTheme="majorBidi" w:hAnsiTheme="majorBidi" w:cstheme="majorBidi"/>
          <w:sz w:val="30"/>
          <w:szCs w:val="30"/>
          <w:cs/>
        </w:rPr>
        <w:t>สืบเนื่องจากคำร้องที่บริษัทยื่นต่อศาล</w:t>
      </w:r>
      <w:r w:rsidR="00E824DE" w:rsidRPr="0090769D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0648CA" w:rsidRPr="0090769D">
        <w:rPr>
          <w:rFonts w:asciiTheme="majorBidi" w:hAnsiTheme="majorBidi" w:cstheme="majorBidi"/>
          <w:sz w:val="30"/>
          <w:szCs w:val="30"/>
        </w:rPr>
        <w:t>19</w:t>
      </w:r>
      <w:r w:rsidR="00E824DE" w:rsidRPr="0090769D">
        <w:rPr>
          <w:rFonts w:asciiTheme="majorBidi" w:hAnsiTheme="majorBidi" w:cstheme="majorBidi"/>
          <w:sz w:val="30"/>
          <w:szCs w:val="30"/>
        </w:rPr>
        <w:t xml:space="preserve"> </w:t>
      </w:r>
      <w:r w:rsidR="00E824DE" w:rsidRPr="0090769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0648CA" w:rsidRPr="0090769D">
        <w:rPr>
          <w:rFonts w:asciiTheme="majorBidi" w:hAnsiTheme="majorBidi" w:cstheme="majorBidi"/>
          <w:sz w:val="30"/>
          <w:szCs w:val="30"/>
        </w:rPr>
        <w:t>2568</w:t>
      </w:r>
      <w:r w:rsidR="00E824DE" w:rsidRPr="0090769D">
        <w:rPr>
          <w:rFonts w:asciiTheme="majorBidi" w:hAnsiTheme="majorBidi" w:cstheme="majorBidi"/>
          <w:sz w:val="30"/>
          <w:szCs w:val="30"/>
        </w:rPr>
        <w:t xml:space="preserve"> </w:t>
      </w:r>
      <w:r w:rsidRPr="0090769D">
        <w:rPr>
          <w:rFonts w:asciiTheme="majorBidi" w:hAnsiTheme="majorBidi" w:cstheme="majorBidi"/>
          <w:sz w:val="30"/>
          <w:szCs w:val="30"/>
          <w:cs/>
        </w:rPr>
        <w:t>เพื่อถอนการอายัดสิทธิเรียกร้องเงินในบัญชีเงินฝากของบริษัททั้ง</w:t>
      </w:r>
      <w:r w:rsidR="0039790A" w:rsidRPr="0090769D">
        <w:rPr>
          <w:rFonts w:asciiTheme="majorBidi" w:hAnsiTheme="majorBidi" w:cstheme="majorBidi"/>
          <w:sz w:val="30"/>
          <w:szCs w:val="30"/>
        </w:rPr>
        <w:t xml:space="preserve"> </w:t>
      </w:r>
      <w:r w:rsidR="000648CA" w:rsidRPr="0090769D">
        <w:rPr>
          <w:rFonts w:asciiTheme="majorBidi" w:hAnsiTheme="majorBidi" w:cstheme="majorBidi"/>
          <w:sz w:val="30"/>
          <w:szCs w:val="30"/>
        </w:rPr>
        <w:t>14</w:t>
      </w:r>
      <w:r w:rsidR="0039790A" w:rsidRPr="0090769D">
        <w:rPr>
          <w:rFonts w:asciiTheme="majorBidi" w:hAnsiTheme="majorBidi" w:cstheme="majorBidi"/>
          <w:sz w:val="30"/>
          <w:szCs w:val="30"/>
        </w:rPr>
        <w:t xml:space="preserve"> </w:t>
      </w:r>
      <w:r w:rsidR="00AD6051" w:rsidRPr="0090769D">
        <w:rPr>
          <w:rFonts w:asciiTheme="majorBidi" w:hAnsiTheme="majorBidi" w:cstheme="majorBidi"/>
          <w:sz w:val="30"/>
          <w:szCs w:val="30"/>
          <w:cs/>
        </w:rPr>
        <w:t>แห่ง</w:t>
      </w:r>
      <w:r w:rsidR="00E824DE" w:rsidRPr="0090769D">
        <w:rPr>
          <w:rFonts w:asciiTheme="majorBidi" w:hAnsiTheme="majorBidi" w:cstheme="majorBidi" w:hint="cs"/>
          <w:sz w:val="30"/>
          <w:szCs w:val="30"/>
          <w:cs/>
        </w:rPr>
        <w:t>ว่าด้วยบริษัทได้</w:t>
      </w:r>
      <w:r w:rsidR="00E824DE" w:rsidRPr="0090769D">
        <w:rPr>
          <w:rFonts w:asciiTheme="majorBidi" w:hAnsiTheme="majorBidi"/>
          <w:sz w:val="30"/>
          <w:szCs w:val="30"/>
          <w:cs/>
        </w:rPr>
        <w:t xml:space="preserve">ชำระหนี้ตามคำพิพากษาโดยการนำแร่หินดินดาน จำนวน </w:t>
      </w:r>
      <w:r w:rsidR="000648CA" w:rsidRPr="0090769D">
        <w:rPr>
          <w:rFonts w:asciiTheme="majorBidi" w:hAnsiTheme="majorBidi"/>
          <w:sz w:val="30"/>
          <w:szCs w:val="30"/>
        </w:rPr>
        <w:t>249</w:t>
      </w:r>
      <w:r w:rsidR="000648CA" w:rsidRPr="0090769D">
        <w:rPr>
          <w:rFonts w:asciiTheme="majorBidi" w:hAnsiTheme="majorBidi" w:cstheme="majorBidi"/>
          <w:sz w:val="30"/>
          <w:szCs w:val="30"/>
        </w:rPr>
        <w:t>,159</w:t>
      </w:r>
      <w:r w:rsidR="00226B81" w:rsidRPr="0090769D">
        <w:rPr>
          <w:rFonts w:asciiTheme="majorBidi" w:hAnsiTheme="majorBidi" w:cstheme="majorBidi"/>
          <w:sz w:val="30"/>
          <w:szCs w:val="30"/>
        </w:rPr>
        <w:t>.</w:t>
      </w:r>
      <w:r w:rsidR="000648CA" w:rsidRPr="0090769D">
        <w:rPr>
          <w:rFonts w:asciiTheme="majorBidi" w:hAnsiTheme="majorBidi" w:cstheme="majorBidi"/>
          <w:sz w:val="30"/>
          <w:szCs w:val="30"/>
        </w:rPr>
        <w:t>96</w:t>
      </w:r>
      <w:r w:rsidR="00E824DE" w:rsidRPr="0090769D">
        <w:rPr>
          <w:rFonts w:asciiTheme="majorBidi" w:hAnsiTheme="majorBidi"/>
          <w:sz w:val="30"/>
          <w:szCs w:val="30"/>
          <w:cs/>
        </w:rPr>
        <w:t xml:space="preserve"> ตันไปถมคืนในพื้นที่ที่ขุดแร่ให้กลับคืนดังเดิมแล้ว</w:t>
      </w:r>
      <w:r w:rsidRPr="0090769D">
        <w:rPr>
          <w:rFonts w:asciiTheme="majorBidi" w:hAnsiTheme="majorBidi" w:cstheme="majorBidi"/>
          <w:sz w:val="30"/>
          <w:szCs w:val="30"/>
        </w:rPr>
        <w:t xml:space="preserve"> </w:t>
      </w:r>
      <w:r w:rsidRPr="0090769D">
        <w:rPr>
          <w:rFonts w:asciiTheme="majorBidi" w:hAnsiTheme="majorBidi" w:cstheme="majorBidi"/>
          <w:sz w:val="30"/>
          <w:szCs w:val="30"/>
          <w:cs/>
        </w:rPr>
        <w:t>ศาลนัดไต่สวนคำร้องวันที่</w:t>
      </w:r>
      <w:r w:rsidR="00A73A7A" w:rsidRPr="0090769D">
        <w:rPr>
          <w:rFonts w:asciiTheme="majorBidi" w:hAnsiTheme="majorBidi" w:cstheme="majorBidi"/>
          <w:sz w:val="30"/>
          <w:szCs w:val="30"/>
        </w:rPr>
        <w:t xml:space="preserve"> </w:t>
      </w:r>
      <w:r w:rsidR="00A07416" w:rsidRPr="0090769D">
        <w:rPr>
          <w:rFonts w:asciiTheme="majorBidi" w:hAnsiTheme="majorBidi" w:cstheme="majorBidi"/>
          <w:sz w:val="30"/>
          <w:szCs w:val="30"/>
          <w:cs/>
        </w:rPr>
        <w:br/>
      </w:r>
      <w:r w:rsidR="000648CA" w:rsidRPr="0090769D">
        <w:rPr>
          <w:rFonts w:asciiTheme="majorBidi" w:hAnsiTheme="majorBidi" w:cstheme="majorBidi"/>
          <w:sz w:val="30"/>
          <w:szCs w:val="30"/>
        </w:rPr>
        <w:t>20</w:t>
      </w:r>
      <w:r w:rsidRPr="009076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41FB" w:rsidRPr="0090769D">
        <w:rPr>
          <w:rFonts w:asciiTheme="majorBidi" w:hAnsiTheme="majorBidi"/>
          <w:sz w:val="30"/>
          <w:szCs w:val="30"/>
          <w:cs/>
        </w:rPr>
        <w:t>กรกฎาคม</w:t>
      </w:r>
      <w:r w:rsidR="000F0484" w:rsidRPr="0090769D">
        <w:rPr>
          <w:rFonts w:asciiTheme="majorBidi" w:hAnsiTheme="majorBidi"/>
          <w:sz w:val="30"/>
          <w:szCs w:val="30"/>
          <w:cs/>
        </w:rPr>
        <w:t xml:space="preserve"> </w:t>
      </w:r>
      <w:r w:rsidR="000648CA" w:rsidRPr="0090769D">
        <w:rPr>
          <w:rFonts w:asciiTheme="majorBidi" w:hAnsiTheme="majorBidi"/>
          <w:sz w:val="30"/>
          <w:szCs w:val="30"/>
        </w:rPr>
        <w:t>2569</w:t>
      </w:r>
      <w:r w:rsidR="000F0484" w:rsidRPr="0090769D">
        <w:rPr>
          <w:rFonts w:asciiTheme="majorBidi" w:hAnsiTheme="majorBidi"/>
          <w:sz w:val="30"/>
          <w:szCs w:val="30"/>
        </w:rPr>
        <w:t xml:space="preserve"> </w:t>
      </w:r>
      <w:r w:rsidR="004A41FB" w:rsidRPr="0090769D">
        <w:rPr>
          <w:rFonts w:asciiTheme="majorBidi" w:hAnsiTheme="majorBidi"/>
          <w:sz w:val="30"/>
          <w:szCs w:val="30"/>
          <w:cs/>
        </w:rPr>
        <w:t>โดยบริษัท</w:t>
      </w:r>
      <w:r w:rsidR="004A41FB" w:rsidRPr="0090769D">
        <w:rPr>
          <w:rFonts w:asciiTheme="majorBidi" w:hAnsiTheme="majorBidi" w:cstheme="majorBidi"/>
          <w:sz w:val="30"/>
          <w:szCs w:val="30"/>
          <w:cs/>
        </w:rPr>
        <w:t xml:space="preserve">นำพยานเข้าเบิกความแล้วแถลงหมดพยาน ฝ่ายโจทก์ขอนำพยานเข้าสืบหักล้างในวันที่ </w:t>
      </w:r>
      <w:r w:rsidR="000648CA" w:rsidRPr="0090769D">
        <w:rPr>
          <w:rFonts w:asciiTheme="majorBidi" w:hAnsiTheme="majorBidi" w:cstheme="majorBidi"/>
          <w:sz w:val="30"/>
          <w:szCs w:val="30"/>
        </w:rPr>
        <w:t>24</w:t>
      </w:r>
      <w:r w:rsidR="004A41FB" w:rsidRPr="0090769D">
        <w:rPr>
          <w:rFonts w:asciiTheme="majorBidi" w:hAnsiTheme="majorBidi" w:cstheme="majorBidi"/>
          <w:sz w:val="30"/>
          <w:szCs w:val="30"/>
        </w:rPr>
        <w:t xml:space="preserve"> </w:t>
      </w:r>
      <w:r w:rsidR="00A07416" w:rsidRPr="0090769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0648CA" w:rsidRPr="0090769D">
        <w:rPr>
          <w:rFonts w:asciiTheme="majorBidi" w:hAnsiTheme="majorBidi" w:cstheme="majorBidi"/>
          <w:sz w:val="30"/>
          <w:szCs w:val="30"/>
        </w:rPr>
        <w:t>2569</w:t>
      </w:r>
    </w:p>
    <w:p w14:paraId="4421B405" w14:textId="78E7D4D0" w:rsidR="00200023" w:rsidRDefault="00200023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9AB8681" w14:textId="254A0509" w:rsidR="00557E7B" w:rsidRDefault="00557E7B" w:rsidP="00885A0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288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 xml:space="preserve">8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10598C">
        <w:rPr>
          <w:rFonts w:asciiTheme="majorBidi" w:hAnsiTheme="majorBidi" w:cstheme="majorBidi"/>
          <w:sz w:val="30"/>
          <w:szCs w:val="30"/>
        </w:rPr>
        <w:t xml:space="preserve">2558 </w:t>
      </w:r>
      <w:r w:rsidRPr="0010598C">
        <w:rPr>
          <w:rFonts w:asciiTheme="majorBidi" w:hAnsiTheme="majorBidi" w:cstheme="majorBidi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 (คดีหมายเลขดำที่</w:t>
      </w:r>
      <w:r w:rsidR="005A42D0">
        <w:rPr>
          <w:rFonts w:asciiTheme="majorBidi" w:hAnsiTheme="majorBidi" w:cstheme="majorBidi"/>
          <w:sz w:val="30"/>
          <w:szCs w:val="30"/>
        </w:rPr>
        <w:br/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สว. </w:t>
      </w:r>
      <w:r w:rsidRPr="0010598C">
        <w:rPr>
          <w:rFonts w:asciiTheme="majorBidi" w:hAnsiTheme="majorBidi" w:cstheme="majorBidi"/>
          <w:sz w:val="30"/>
          <w:szCs w:val="30"/>
        </w:rPr>
        <w:t>4/2559</w:t>
      </w:r>
      <w:r w:rsidRPr="0010598C">
        <w:rPr>
          <w:rFonts w:asciiTheme="majorBidi" w:hAnsiTheme="majorBidi" w:cstheme="majorBidi"/>
          <w:sz w:val="30"/>
          <w:szCs w:val="30"/>
          <w:cs/>
        </w:rPr>
        <w:t>)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ทุนทรัพย์ </w:t>
      </w:r>
      <w:r w:rsidRPr="0010598C">
        <w:rPr>
          <w:rFonts w:asciiTheme="majorBidi" w:hAnsiTheme="majorBidi" w:cstheme="majorBidi"/>
          <w:sz w:val="30"/>
          <w:szCs w:val="30"/>
        </w:rPr>
        <w:t>4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066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535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823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โจทก์ฟ้องและต่อมาแก้ไขคำฟ้องเพิ่มเติมทุนทรัพย์เป็น </w:t>
      </w:r>
      <w:r w:rsidRPr="0010598C">
        <w:rPr>
          <w:rFonts w:asciiTheme="majorBidi" w:hAnsiTheme="majorBidi" w:cstheme="majorBidi"/>
          <w:sz w:val="30"/>
          <w:szCs w:val="30"/>
        </w:rPr>
        <w:t>4,338,558,231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54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Pr="0010598C">
        <w:rPr>
          <w:rFonts w:asciiTheme="majorBidi" w:hAnsiTheme="majorBidi" w:cstheme="majorBidi"/>
          <w:sz w:val="30"/>
          <w:szCs w:val="30"/>
        </w:rPr>
        <w:t>31,522,374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26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A07F98C" w14:textId="09ACEEEF" w:rsidR="000B1D8D" w:rsidRDefault="000B1D8D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E14DEE5" w14:textId="3C8F11C1" w:rsidR="00557E7B" w:rsidRPr="0010598C" w:rsidRDefault="00557E7B" w:rsidP="00885A09">
      <w:pPr>
        <w:pStyle w:val="ListParagraph"/>
        <w:tabs>
          <w:tab w:val="num" w:pos="108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 xml:space="preserve">19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0598C">
        <w:rPr>
          <w:rFonts w:asciiTheme="majorBidi" w:hAnsiTheme="majorBidi" w:cstheme="majorBidi"/>
          <w:sz w:val="30"/>
          <w:szCs w:val="30"/>
        </w:rPr>
        <w:t xml:space="preserve">2568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ศาลแพ่งได้อ่านคำพิพากษาศาลฎีกาเกี่ยวกับคดีพิพาทตามที่อ้างถึงข้างต้น โดยพิพากษาให้บริษัทนำแร่หินอุตสาหกรรมชนิดหินปูนเพื่ออุตสาหกรรมปูนซีเมนต์ จำนวน </w:t>
      </w:r>
      <w:r w:rsidRPr="0010598C">
        <w:rPr>
          <w:rFonts w:asciiTheme="majorBidi" w:hAnsiTheme="majorBidi" w:cstheme="majorBidi"/>
          <w:sz w:val="30"/>
          <w:szCs w:val="30"/>
        </w:rPr>
        <w:t xml:space="preserve">31,522,374.26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เมตริกตัน ไปถมกลับคืนยังพื้นที่เดิมที่ทำเหมืองแร่พิพาท พร้อมฟื้นฟูสภาพพื้นที่ทำเหมืองที่เอาแร่ไปให้กลับคืนดีดังเดิม หรือให้ชำระเงินเป็นจำนวน </w:t>
      </w:r>
      <w:r w:rsidRPr="0010598C">
        <w:rPr>
          <w:rFonts w:asciiTheme="majorBidi" w:hAnsiTheme="majorBidi" w:cstheme="majorBidi"/>
          <w:sz w:val="30"/>
          <w:szCs w:val="30"/>
        </w:rPr>
        <w:t xml:space="preserve">3,782,684,911.20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พร้อมดอกเบี้ยในอัตราร้อยละ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 xml:space="preserve">7.5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ต่อปี ของเงินต้นดังกล่าว นับแต่วันละเมิด และให้ชำระดอกเบี้ยอัตราร้อยละ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ที่แก้ไขใหม่ บวกด้วยอัตราเพิ่มร้อยละ </w:t>
      </w:r>
      <w:r w:rsidRPr="0010598C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 แต่ไม่เกินอัตราร้อยละ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7.5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 </w:t>
      </w:r>
      <w:r w:rsidRPr="0010598C">
        <w:rPr>
          <w:rFonts w:asciiTheme="majorBidi" w:hAnsiTheme="majorBidi" w:cstheme="majorBidi"/>
          <w:sz w:val="30"/>
          <w:szCs w:val="30"/>
        </w:rPr>
        <w:t>11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10598C">
        <w:rPr>
          <w:rFonts w:asciiTheme="majorBidi" w:hAnsiTheme="majorBidi" w:cstheme="majorBidi"/>
          <w:sz w:val="30"/>
          <w:szCs w:val="30"/>
        </w:rPr>
        <w:t>2564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จนกว่าจะชำระสำเร็จ และยกคำขอโจทก์ที่เรียกให้บริษัทชำระค่าภาคหลวงแร่ และให้ค่าฤชาธรรมเนียมเป็นพับ</w:t>
      </w:r>
    </w:p>
    <w:p w14:paraId="5F8D85B9" w14:textId="76D91064" w:rsidR="00B3401B" w:rsidRDefault="00B3401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12E9E3B" w14:textId="23AFE40B" w:rsidR="00557E7B" w:rsidRDefault="00557E7B" w:rsidP="00885A09">
      <w:pPr>
        <w:pStyle w:val="ListParagraph"/>
        <w:numPr>
          <w:ilvl w:val="0"/>
          <w:numId w:val="21"/>
        </w:numPr>
        <w:tabs>
          <w:tab w:val="clear" w:pos="1644"/>
          <w:tab w:val="left" w:pos="1350"/>
          <w:tab w:val="num" w:pos="360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 xml:space="preserve">24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0598C">
        <w:rPr>
          <w:rFonts w:asciiTheme="majorBidi" w:hAnsiTheme="majorBidi" w:cstheme="majorBidi"/>
          <w:sz w:val="30"/>
          <w:szCs w:val="30"/>
        </w:rPr>
        <w:t xml:space="preserve">2559 </w:t>
      </w:r>
      <w:r w:rsidRPr="0010598C">
        <w:rPr>
          <w:rFonts w:asciiTheme="majorBidi" w:hAnsiTheme="majorBidi" w:cstheme="majorBidi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(คดีหมายเลขดำที่ </w:t>
      </w:r>
      <w:r w:rsidR="005A42D0">
        <w:rPr>
          <w:rFonts w:asciiTheme="majorBidi" w:hAnsiTheme="majorBidi" w:cstheme="majorBidi"/>
          <w:sz w:val="30"/>
          <w:szCs w:val="30"/>
        </w:rPr>
        <w:br/>
      </w:r>
      <w:r w:rsidRPr="0010598C">
        <w:rPr>
          <w:rFonts w:asciiTheme="majorBidi" w:hAnsiTheme="majorBidi" w:cstheme="majorBidi"/>
          <w:sz w:val="30"/>
          <w:szCs w:val="30"/>
          <w:cs/>
        </w:rPr>
        <w:t>สว.</w:t>
      </w:r>
      <w:r w:rsidRPr="0010598C">
        <w:rPr>
          <w:rFonts w:asciiTheme="majorBidi" w:hAnsiTheme="majorBidi" w:cstheme="majorBidi"/>
          <w:sz w:val="30"/>
          <w:szCs w:val="30"/>
        </w:rPr>
        <w:t>6/2559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10598C">
        <w:rPr>
          <w:rFonts w:asciiTheme="majorBidi" w:hAnsiTheme="majorBidi" w:cstheme="majorBidi"/>
          <w:sz w:val="30"/>
          <w:szCs w:val="30"/>
        </w:rPr>
        <w:t>2,447,906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76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10598C">
        <w:rPr>
          <w:rFonts w:asciiTheme="majorBidi" w:hAnsiTheme="majorBidi" w:cstheme="majorBidi"/>
          <w:sz w:val="30"/>
          <w:szCs w:val="30"/>
        </w:rPr>
        <w:t>327,680,219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25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พร้อมดอกเบี้ยอัตราร้อยละ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3DC910FF" w14:textId="77777777" w:rsidR="00600690" w:rsidRDefault="00600690" w:rsidP="00600690">
      <w:pPr>
        <w:tabs>
          <w:tab w:val="left" w:pos="135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F6B20" w14:textId="44BED873" w:rsidR="00557E7B" w:rsidRPr="0010598C" w:rsidRDefault="00557E7B" w:rsidP="00885A09">
      <w:pPr>
        <w:pStyle w:val="Bo-Blankline"/>
        <w:ind w:left="13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19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สิงหาคม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โดยพิพากษาให้บริษัทนำแร่หินอุตสาหกรรมชนิดหินปูนเพื่ออุตสาหกรรมปูนซีเมนต์ จำนวน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ไปถมกลับคืนยังพื้นที่เดิมที่ทำเหมืองแร่พิพาท พร้อมฟื้นฟูสภาพพื้นที่ทำเหมืองที่เอาแร่ไปให้กลับคืนดีดังเดิม หรือให้ชำระเงินเป็นจำนวน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293,748,811.20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ของเงินต้นดังกล่าว นับแต่วันละเมิด และให้ชำระดอกเบี้ยอัตราร้อยละ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นับตั้งแต่วันที่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จนกว่าจะชำระสำเร็จ และยกคำขอโจทก์ที่เรียกให้บริษัทชำระค่าภาคหลวงแร่ และให้ค่าฤชาธรรมเนียมเป็นพับ</w:t>
      </w:r>
    </w:p>
    <w:p w14:paraId="4DED9DF0" w14:textId="05A1676F" w:rsidR="005908FB" w:rsidRDefault="005908FB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1FB5CB3" w14:textId="3AF4673E" w:rsidR="00557E7B" w:rsidRDefault="00557E7B" w:rsidP="00885A09">
      <w:pPr>
        <w:pStyle w:val="ListParagraph"/>
        <w:numPr>
          <w:ilvl w:val="0"/>
          <w:numId w:val="21"/>
        </w:numPr>
        <w:tabs>
          <w:tab w:val="clear" w:pos="907"/>
          <w:tab w:val="clear" w:pos="1644"/>
          <w:tab w:val="num" w:pos="900"/>
          <w:tab w:val="num" w:pos="1080"/>
          <w:tab w:val="left" w:pos="1350"/>
          <w:tab w:val="num" w:pos="360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 xml:space="preserve">24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0598C">
        <w:rPr>
          <w:rFonts w:asciiTheme="majorBidi" w:hAnsiTheme="majorBidi" w:cstheme="majorBidi"/>
          <w:sz w:val="30"/>
          <w:szCs w:val="30"/>
        </w:rPr>
        <w:t xml:space="preserve">2559 </w:t>
      </w:r>
      <w:r w:rsidRPr="0010598C">
        <w:rPr>
          <w:rFonts w:asciiTheme="majorBidi" w:hAnsiTheme="majorBidi" w:cstheme="majorBidi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(จำเลย) เป็นคดีแพ่ง (คดีหมายเลขดำที่ </w:t>
      </w:r>
      <w:r w:rsidR="00885A09">
        <w:rPr>
          <w:rFonts w:asciiTheme="majorBidi" w:hAnsiTheme="majorBidi" w:cstheme="majorBidi"/>
          <w:sz w:val="30"/>
          <w:szCs w:val="30"/>
          <w:cs/>
        </w:rPr>
        <w:br/>
      </w:r>
      <w:r w:rsidRPr="0010598C">
        <w:rPr>
          <w:rFonts w:asciiTheme="majorBidi" w:hAnsiTheme="majorBidi" w:cstheme="majorBidi"/>
          <w:sz w:val="30"/>
          <w:szCs w:val="30"/>
          <w:cs/>
        </w:rPr>
        <w:t>สว.</w:t>
      </w:r>
      <w:r w:rsidRPr="0010598C">
        <w:rPr>
          <w:rFonts w:asciiTheme="majorBidi" w:hAnsiTheme="majorBidi" w:cstheme="majorBidi"/>
          <w:sz w:val="30"/>
          <w:szCs w:val="30"/>
        </w:rPr>
        <w:t>5/2559</w:t>
      </w:r>
      <w:r w:rsidRPr="0010598C">
        <w:rPr>
          <w:rFonts w:asciiTheme="majorBidi" w:hAnsiTheme="majorBidi" w:cstheme="majorBidi"/>
          <w:sz w:val="30"/>
          <w:szCs w:val="30"/>
          <w:cs/>
        </w:rPr>
        <w:t>) เรียก</w:t>
      </w:r>
      <w:r w:rsidRPr="001059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ค่าเสียหายเป็นจำนวน </w:t>
      </w:r>
      <w:r w:rsidRPr="0010598C">
        <w:rPr>
          <w:rFonts w:asciiTheme="majorBidi" w:hAnsiTheme="majorBidi" w:cstheme="majorBidi"/>
          <w:spacing w:val="-4"/>
          <w:sz w:val="30"/>
          <w:szCs w:val="30"/>
        </w:rPr>
        <w:t>1,671,128,829</w:t>
      </w:r>
      <w:r w:rsidRPr="0010598C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pacing w:val="-4"/>
          <w:sz w:val="30"/>
          <w:szCs w:val="30"/>
        </w:rPr>
        <w:t>14</w:t>
      </w:r>
      <w:r w:rsidRPr="0010598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กล่าวหาบริษัททำเหมืองแร่หินปูนในเขตประทานบัตร ผิดเงื่อนไข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(ทำเหมืองแร่ในเขตห้ามทำเหมือง)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ขอให้คืนแร่จำนวน </w:t>
      </w:r>
      <w:r w:rsidRPr="0010598C">
        <w:rPr>
          <w:rFonts w:asciiTheme="majorBidi" w:hAnsiTheme="majorBidi" w:cstheme="majorBidi"/>
          <w:sz w:val="30"/>
          <w:szCs w:val="30"/>
        </w:rPr>
        <w:t>12,484,023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50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56D482F2" w14:textId="77777777" w:rsidR="00600690" w:rsidRDefault="00600690" w:rsidP="00600690">
      <w:pPr>
        <w:tabs>
          <w:tab w:val="num" w:pos="900"/>
          <w:tab w:val="num" w:pos="1080"/>
          <w:tab w:val="left" w:pos="135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D6FAE" w14:textId="6F2BE3F5" w:rsidR="00600690" w:rsidRPr="00600690" w:rsidRDefault="00600690" w:rsidP="00600690">
      <w:pPr>
        <w:tabs>
          <w:tab w:val="left" w:pos="135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006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3571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006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23571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6006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เจ้าพนักงานบังคับคดีมีหนังสืออายัดสิทธิเรียกร้องในบัญชีเงินฝากของบริษัทไปยังธนาคาร รวม </w:t>
      </w:r>
      <w:r w:rsidR="00684230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006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</w:t>
      </w:r>
    </w:p>
    <w:p w14:paraId="5C77DD06" w14:textId="77777777" w:rsidR="00557E7B" w:rsidRPr="0010598C" w:rsidRDefault="00557E7B" w:rsidP="00557E7B">
      <w:pPr>
        <w:tabs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C4F57E2" w14:textId="4BD26C84" w:rsidR="00557E7B" w:rsidRPr="0010598C" w:rsidRDefault="00557E7B" w:rsidP="00885A09">
      <w:pPr>
        <w:tabs>
          <w:tab w:val="num" w:pos="3600"/>
        </w:tabs>
        <w:ind w:left="135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 xml:space="preserve">30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 xml:space="preserve">2568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บริษัทยื่นคำร้องขอให้ศาลเพิกถอนการอายัดเงินในบัญชีทั้ง </w:t>
      </w:r>
      <w:r w:rsidR="009B22E0">
        <w:rPr>
          <w:rStyle w:val="ui-provider"/>
          <w:rFonts w:asciiTheme="majorBidi" w:hAnsiTheme="majorBidi" w:cstheme="majorBidi"/>
          <w:sz w:val="30"/>
          <w:szCs w:val="30"/>
        </w:rPr>
        <w:t>16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>แห่ง ว่าเป็นการบังคับคดีที่ไม่ชอบด้วยกฎหมาย ศาลนัดพิจารณาคำร้องแล้วให้นัดฟังคำสั่ง</w:t>
      </w:r>
    </w:p>
    <w:p w14:paraId="78C5A8F6" w14:textId="77777777" w:rsidR="00557E7B" w:rsidRPr="0010598C" w:rsidRDefault="00557E7B" w:rsidP="00557E7B">
      <w:pPr>
        <w:tabs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24BE86F" w14:textId="6654C924" w:rsidR="00557E7B" w:rsidRPr="0010598C" w:rsidRDefault="00557E7B" w:rsidP="00885A09">
      <w:pPr>
        <w:pStyle w:val="Bo-Blankline"/>
        <w:ind w:left="13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14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>ศาลแพ่งมีคำสั่งยกคำ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>ร้องขอ</w:t>
      </w:r>
      <w:r w:rsidR="00AD6051" w:rsidRPr="00C63B90">
        <w:rPr>
          <w:rFonts w:asciiTheme="majorBidi" w:hAnsiTheme="majorBidi" w:cstheme="majorBidi" w:hint="cs"/>
          <w:sz w:val="30"/>
          <w:szCs w:val="30"/>
          <w:cs/>
          <w:lang w:val="en-US"/>
        </w:rPr>
        <w:t>ง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บริษัทอยู่ระหว่างจัดทำอุทธรณ์คัดค้านคำสั่งศาลที่ยกคำร้อง</w:t>
      </w:r>
    </w:p>
    <w:p w14:paraId="0787D49C" w14:textId="2D116141" w:rsidR="000B7213" w:rsidRPr="0010598C" w:rsidRDefault="000B721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A303F24" w14:textId="301AB41F" w:rsidR="00557E7B" w:rsidRPr="0010598C" w:rsidRDefault="00557E7B" w:rsidP="00885A09">
      <w:pPr>
        <w:pStyle w:val="ListParagraph"/>
        <w:tabs>
          <w:tab w:val="num" w:pos="1080"/>
          <w:tab w:val="num" w:pos="3600"/>
        </w:tabs>
        <w:ind w:left="135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17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2568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ศาลแพ่งได้อ่านคำพิพากษาฎีกาเกี่ยวกับคดีพิพาทตามที่อ้างอิงข้างต้น โดยพิพากษาให้บริษัทนำเอาแร่หินอุตสาหกรรมชนิดหินปูนเพื่ออุตสาหกรรมปูนซีเมนต์จำนวน 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12,484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>,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023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>.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50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เมตริกตัน ไปถมกลับคืนยังพื้นที่เดิมที่ทำเหมืองเอาแร่ไปโดยผิดกฎหมาย พร้อมทำการฟื้นฟูสภาพพื้นที่ที่ทำเหมืองแร่ให้กลับคืนสู่สภาพดีดังเดิม หรือ ให้ชำระเงินเป็นจำนวน 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1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>,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498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>,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082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>,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820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บาท พร้อมดอกเบี้ยในอัตราร้อยละ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7.5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ต่อปี ของต้นเงินดังกล่าว นับแต่วันที่ละเมิด และให้ใช้อัตราร้อยละ </w:t>
      </w:r>
      <w:r w:rsidR="004F7720">
        <w:rPr>
          <w:rStyle w:val="ui-provider"/>
          <w:rFonts w:asciiTheme="majorBidi" w:hAnsiTheme="majorBidi" w:cstheme="majorBidi"/>
          <w:sz w:val="30"/>
          <w:szCs w:val="30"/>
        </w:rPr>
        <w:t>5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ต่อปี หรือปรับเปลี่ยนลดลงหรือเพิ่มขึ้นตามพระราชกฤษฎีกา ซึ่งตราขึ้นตามประมวลกฎหมายแพ่งและพาณิชย์ มาตรา 7 ที่แก้ไขใหม่ บวกด้วยอัตราเพิ่มร้อยละ </w:t>
      </w:r>
      <w:r w:rsidR="00CB69A8">
        <w:rPr>
          <w:rStyle w:val="ui-provider"/>
          <w:rFonts w:asciiTheme="majorBidi" w:hAnsiTheme="majorBidi" w:cstheme="majorBidi"/>
          <w:sz w:val="30"/>
          <w:szCs w:val="30"/>
        </w:rPr>
        <w:t>2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ต่อปี แต่ต้องไม่เกินอัตราร้อยละ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7.5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ต่อปี ตั้งแต่วันที่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br/>
        <w:t>11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2564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จนกว่าจะชำระ และยกคำขอโจทก์ที่เรียกให้จำเลยชำระค่าภาคหลวงแร่ และค่าฤชาธรรมเนียมเป็นพับ</w:t>
      </w:r>
    </w:p>
    <w:p w14:paraId="57F334F3" w14:textId="77777777" w:rsidR="00557E7B" w:rsidRPr="0010598C" w:rsidRDefault="00557E7B" w:rsidP="00557E7B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28432532" w14:textId="51D75B61" w:rsidR="00557E7B" w:rsidRDefault="00557E7B" w:rsidP="00885A09">
      <w:pPr>
        <w:tabs>
          <w:tab w:val="num" w:pos="1080"/>
          <w:tab w:val="num" w:pos="3600"/>
        </w:tabs>
        <w:ind w:left="1350" w:right="-43"/>
        <w:jc w:val="thaiDistribute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0598C"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10598C"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  <w:lang w:val="en-US"/>
        </w:rPr>
        <w:t>บริษัทยื่นอุทธรณ์คำสั่งที่ยกคำร้องขอเพิกถอนการอายัดเงินในบัญชี</w:t>
      </w:r>
      <w:r w:rsidR="00600690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ทั้ง </w:t>
      </w:r>
      <w:r w:rsidR="00600690"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16 </w:t>
      </w:r>
      <w:r w:rsidR="00600690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แห่งของบริษัท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</w:p>
    <w:p w14:paraId="7BF66A5E" w14:textId="10F70F74" w:rsidR="00200023" w:rsidRDefault="00200023">
      <w:pPr>
        <w:spacing w:line="240" w:lineRule="auto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</w:p>
    <w:p w14:paraId="5706F282" w14:textId="77777777" w:rsidR="00D03DAC" w:rsidRDefault="00D03DAC">
      <w:pPr>
        <w:spacing w:line="240" w:lineRule="auto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</w:p>
    <w:p w14:paraId="450606CC" w14:textId="77777777" w:rsidR="00D03DAC" w:rsidRDefault="00D03DAC">
      <w:pPr>
        <w:spacing w:line="240" w:lineRule="auto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</w:p>
    <w:p w14:paraId="099A559C" w14:textId="77777777" w:rsidR="00D03DAC" w:rsidRDefault="00D03DAC">
      <w:pPr>
        <w:spacing w:line="240" w:lineRule="auto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</w:p>
    <w:p w14:paraId="1A621951" w14:textId="14E1F096" w:rsidR="00557E7B" w:rsidRPr="0010598C" w:rsidRDefault="00557E7B" w:rsidP="00885A09">
      <w:pPr>
        <w:pStyle w:val="ListParagraph"/>
        <w:numPr>
          <w:ilvl w:val="0"/>
          <w:numId w:val="21"/>
        </w:numPr>
        <w:tabs>
          <w:tab w:val="clear" w:pos="907"/>
          <w:tab w:val="clear" w:pos="1644"/>
          <w:tab w:val="clear" w:pos="1871"/>
          <w:tab w:val="num" w:pos="900"/>
          <w:tab w:val="num" w:pos="1080"/>
          <w:tab w:val="left" w:pos="1170"/>
          <w:tab w:val="left" w:pos="1440"/>
          <w:tab w:val="num" w:pos="360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10598C">
        <w:rPr>
          <w:rFonts w:asciiTheme="majorBidi" w:hAnsiTheme="majorBidi" w:cstheme="majorBidi"/>
          <w:sz w:val="30"/>
          <w:szCs w:val="30"/>
        </w:rPr>
        <w:t>2560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10598C">
        <w:rPr>
          <w:rFonts w:asciiTheme="majorBidi" w:hAnsiTheme="majorBidi" w:cstheme="majorBidi"/>
          <w:spacing w:val="4"/>
          <w:sz w:val="30"/>
          <w:szCs w:val="30"/>
          <w:cs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สว. </w:t>
      </w:r>
      <w:r w:rsidRPr="0010598C">
        <w:rPr>
          <w:rFonts w:asciiTheme="majorBidi" w:hAnsiTheme="majorBidi" w:cstheme="majorBidi"/>
          <w:sz w:val="30"/>
          <w:szCs w:val="30"/>
        </w:rPr>
        <w:t>1/2560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) ทุนทรัพย์ </w:t>
      </w:r>
      <w:r w:rsidRPr="0010598C">
        <w:rPr>
          <w:rFonts w:asciiTheme="majorBidi" w:hAnsiTheme="majorBidi" w:cstheme="majorBidi"/>
          <w:sz w:val="30"/>
          <w:szCs w:val="30"/>
        </w:rPr>
        <w:t>344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882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135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15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10598C">
        <w:rPr>
          <w:rFonts w:asciiTheme="majorBidi" w:hAnsiTheme="majorBidi" w:cstheme="majorBidi"/>
          <w:sz w:val="30"/>
          <w:szCs w:val="30"/>
        </w:rPr>
        <w:t>1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220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559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82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</w:t>
      </w:r>
      <w:r w:rsidR="00AE0E0C">
        <w:rPr>
          <w:rFonts w:asciiTheme="majorBidi" w:hAnsiTheme="majorBidi" w:cstheme="majorBidi"/>
          <w:sz w:val="30"/>
          <w:szCs w:val="30"/>
        </w:rPr>
        <w:br/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และทำให้พื้นที่กลับเป็นสภาพเดิม หรือให้ชำระค่าเสียหายพร้อมดอกเบี้ยอัตราร้อยละ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39144276" w14:textId="222C6269" w:rsidR="00B62FD8" w:rsidRDefault="00B62F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01C6797" w14:textId="3AD75607" w:rsidR="00557E7B" w:rsidRPr="00C63B90" w:rsidRDefault="00557E7B" w:rsidP="00885A09">
      <w:pPr>
        <w:pStyle w:val="Bo-Blankline"/>
        <w:ind w:left="13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วันที่ </w:t>
      </w:r>
      <w:r w:rsidRPr="0010598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19 </w:t>
      </w:r>
      <w:r w:rsidRPr="0010598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สิงหาคม </w:t>
      </w:r>
      <w:r w:rsidRPr="0010598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2568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</w:t>
      </w:r>
      <w:r w:rsidR="00AE0E0C">
        <w:rPr>
          <w:rFonts w:asciiTheme="majorBidi" w:hAnsiTheme="majorBidi" w:cstheme="majorBidi"/>
          <w:sz w:val="30"/>
          <w:szCs w:val="30"/>
          <w:lang w:val="en-US"/>
        </w:rPr>
        <w:br/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โดยพิพากษาให้บริษัทนำแร่หินอุตสาหกรรมชนิดหินดินดานเพื่ออุตสาหกรรมปูนซีเมนต์ จำนวน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1,220,559.82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>เมตริกตัน ไปถมคืนยังพื้นที่เดิมที่ทำเหมืองแร่ไปโดยผิดกฎหมาย พร้อมทำการฟื้นฟูสภาพพื้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นที่ที่ทำเหมืองแร่ดังกล่าวให้กลับคืนสู่สภาพดีดังเดิม หากไม่ดำเนินการให้ใช้ราคาแร่เป็นจำนวน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305,139,955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ของเงินต้นดังกล่าวนับแต่วันละเมิด และให้ชำระดอกเบี้ยอัตราร้อยละ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นับตั้งแต่วันที่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จนกว่าจะชำระสำเร็จ และยกคำขอโจทก์ที่เรียกให้บริษัทชำระค่าภาคหลวงแร่ และให้ค่าฤชาธรรมเนียมเป็นพับ </w:t>
      </w:r>
    </w:p>
    <w:p w14:paraId="7EB43845" w14:textId="77777777" w:rsidR="00557E7B" w:rsidRPr="00C63B90" w:rsidRDefault="00557E7B" w:rsidP="00AC7C32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CED04AA" w14:textId="5A676A4C" w:rsidR="00B77E24" w:rsidRPr="00A07744" w:rsidRDefault="00AC7C32" w:rsidP="00D03DAC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อนึ่ง สำหรับคดีดังกล่าวในข้อ </w:t>
      </w:r>
      <w:r w:rsidR="00A07744">
        <w:rPr>
          <w:rFonts w:asciiTheme="majorBidi" w:hAnsiTheme="majorBidi" w:cstheme="majorBidi"/>
          <w:sz w:val="30"/>
          <w:szCs w:val="30"/>
          <w:lang w:val="en-US"/>
        </w:rPr>
        <w:t>1)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03DAC"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ศาลปกครองสูงสุด เห็นว่าการขอออกประทานบัตรไม่ได้กระทำการใดที่ผิดกฎหมายและระเบียบที่ทางราชการกำหนด จึงมีคำพิพากษายกฟ้องตามคำพิพากษาศาลปกครองกลาง คดีถึงที่สุดส่วนคดีในข้อ </w:t>
      </w:r>
      <w:r w:rsidR="00A07744">
        <w:rPr>
          <w:rFonts w:asciiTheme="majorBidi" w:hAnsiTheme="majorBidi" w:cstheme="majorBidi"/>
          <w:sz w:val="30"/>
          <w:szCs w:val="30"/>
          <w:lang w:val="en-US"/>
        </w:rPr>
        <w:t>2)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03DAC" w:rsidRPr="00A07744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ศาลปกครองกลางมีคำพิพากษายกฟ้อง ผู้ฟ้องคดีไม่ประสงค์ดำเนินคดีต่อ</w:t>
      </w:r>
      <w:r w:rsidR="007A1078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D03DAC"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ยื่นคำร้องขอถอนอุทธรณ์ </w:t>
      </w:r>
      <w:r w:rsidR="0090769D" w:rsidRPr="00046D4E">
        <w:rPr>
          <w:rFonts w:asciiTheme="majorBidi" w:hAnsiTheme="majorBidi"/>
          <w:sz w:val="30"/>
          <w:szCs w:val="30"/>
          <w:cs/>
          <w:lang w:val="en-US"/>
        </w:rPr>
        <w:t xml:space="preserve">ศาลปกครองสูงสุดมีหมายแจ้งอนุญาตให้ผู้ฟ้องคดีถอนอุทธรณ์ </w:t>
      </w:r>
      <w:r w:rsidR="0090769D">
        <w:rPr>
          <w:rFonts w:asciiTheme="majorBidi" w:hAnsiTheme="majorBidi" w:hint="cs"/>
          <w:sz w:val="30"/>
          <w:szCs w:val="30"/>
          <w:cs/>
          <w:lang w:val="en-US"/>
        </w:rPr>
        <w:t>ถือว่า</w:t>
      </w:r>
      <w:r w:rsidR="00D03DAC" w:rsidRPr="00A07744">
        <w:rPr>
          <w:rFonts w:asciiTheme="majorBidi" w:hAnsiTheme="majorBidi" w:cstheme="majorBidi"/>
          <w:sz w:val="30"/>
          <w:szCs w:val="30"/>
          <w:cs/>
          <w:lang w:val="en-US"/>
        </w:rPr>
        <w:t>คดีเสร็จการพิจารณา</w:t>
      </w:r>
    </w:p>
    <w:p w14:paraId="33F81369" w14:textId="77777777" w:rsidR="00AC7C32" w:rsidRPr="00A07744" w:rsidRDefault="00AC7C32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A8FDABD" w14:textId="64515F3C" w:rsidR="00B77E24" w:rsidRPr="00A07744" w:rsidRDefault="00D03DAC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สำหรับในส่วนของคดี ข้อ </w:t>
      </w:r>
      <w:r w:rsidR="004637A9">
        <w:rPr>
          <w:rFonts w:asciiTheme="majorBidi" w:hAnsiTheme="majorBidi" w:cstheme="majorBidi"/>
          <w:sz w:val="30"/>
          <w:szCs w:val="30"/>
          <w:lang w:val="en-US"/>
        </w:rPr>
        <w:t>3)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77E24" w:rsidRPr="00A07744">
        <w:rPr>
          <w:rFonts w:asciiTheme="majorBidi" w:hAnsiTheme="majorBidi" w:cstheme="majorBidi"/>
          <w:sz w:val="30"/>
          <w:szCs w:val="30"/>
          <w:cs/>
          <w:lang w:val="en-US"/>
        </w:rPr>
        <w:t>ที่ปรึกษาทางกฎหมายของกลุ่มบริษัทมีความเห็นว่าจากพยานหลักฐานและข้อมูลของบริษัทมีแนวทางต่อสู้ในชั้นศาลได้ ซึ่งทั้งนี้ขึ้นอยู่กับการพิจารณาของศาล</w:t>
      </w:r>
    </w:p>
    <w:p w14:paraId="20F8C2C7" w14:textId="77777777" w:rsidR="007D7367" w:rsidRPr="00A07744" w:rsidRDefault="007D7367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38AB1AA" w14:textId="77777777" w:rsidR="00FC419C" w:rsidRDefault="00FC419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9BBCE40" w14:textId="57D34026" w:rsidR="00EB786A" w:rsidRPr="00A07744" w:rsidRDefault="00F501F6" w:rsidP="00B77E24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สำหรับ</w:t>
      </w:r>
      <w:r w:rsidR="00AD6051" w:rsidRPr="00A07744">
        <w:rPr>
          <w:rFonts w:asciiTheme="majorBidi" w:hAnsiTheme="majorBidi" w:cstheme="majorBidi"/>
          <w:sz w:val="30"/>
          <w:szCs w:val="30"/>
          <w:cs/>
          <w:lang w:val="en-US"/>
        </w:rPr>
        <w:t>ในส่วนของ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 ข้อ </w:t>
      </w:r>
      <w:r w:rsidR="004637A9">
        <w:rPr>
          <w:rFonts w:asciiTheme="majorBidi" w:hAnsiTheme="majorBidi" w:cstheme="majorBidi"/>
          <w:sz w:val="30"/>
          <w:szCs w:val="30"/>
          <w:lang w:val="en-US"/>
        </w:rPr>
        <w:t>4)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D6051" w:rsidRPr="00A07744">
        <w:rPr>
          <w:rFonts w:asciiTheme="majorBidi" w:hAnsiTheme="majorBidi" w:cstheme="majorBidi"/>
          <w:sz w:val="30"/>
          <w:szCs w:val="30"/>
          <w:cs/>
          <w:lang w:val="en-US"/>
        </w:rPr>
        <w:t>ตาม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>คำฟ้องคดีมีการบรรยายฟ้องว่าเป็นคดีแพ่งเกี่ยวเนื่องกับคดีอาญาในส่วน</w:t>
      </w:r>
      <w:r w:rsidR="00AD6051" w:rsidRPr="00A07744">
        <w:rPr>
          <w:rFonts w:asciiTheme="majorBidi" w:hAnsiTheme="majorBidi" w:cstheme="majorBidi"/>
          <w:sz w:val="30"/>
          <w:szCs w:val="30"/>
          <w:cs/>
          <w:lang w:val="en-US"/>
        </w:rPr>
        <w:t>ของคดี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>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 คดีส่วนอาญาถึงที่สุดแล้ว และบริษัทได้</w:t>
      </w:r>
      <w:r w:rsidR="00AD6051" w:rsidRPr="00A07744">
        <w:rPr>
          <w:rFonts w:asciiTheme="majorBidi" w:hAnsiTheme="majorBidi" w:cstheme="majorBidi"/>
          <w:sz w:val="30"/>
          <w:szCs w:val="30"/>
          <w:cs/>
          <w:lang w:val="en-US"/>
        </w:rPr>
        <w:t>ปฏิบัติการชำระหนี้ในข้อ</w:t>
      </w:r>
      <w:r w:rsidR="004637A9">
        <w:rPr>
          <w:rFonts w:asciiTheme="majorBidi" w:hAnsiTheme="majorBidi" w:cstheme="majorBidi"/>
          <w:sz w:val="30"/>
          <w:szCs w:val="30"/>
          <w:lang w:val="en-US"/>
        </w:rPr>
        <w:t xml:space="preserve"> 4.1)</w:t>
      </w:r>
      <w:r w:rsidR="00AD6051" w:rsidRPr="00A0774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D6051"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ข้อ </w:t>
      </w:r>
      <w:r w:rsidR="004637A9">
        <w:rPr>
          <w:rFonts w:asciiTheme="majorBidi" w:hAnsiTheme="majorBidi" w:cstheme="majorBidi"/>
          <w:sz w:val="30"/>
          <w:szCs w:val="30"/>
          <w:lang w:val="en-US"/>
        </w:rPr>
        <w:t>4.5)</w:t>
      </w:r>
      <w:r w:rsidR="00AD6051" w:rsidRPr="00A0774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F7AB1"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แล้ว </w:t>
      </w:r>
      <w:r w:rsidR="00AD6051"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ส่วนในข้อ </w:t>
      </w:r>
      <w:r w:rsidR="004637A9">
        <w:rPr>
          <w:rFonts w:asciiTheme="majorBidi" w:hAnsiTheme="majorBidi" w:cstheme="majorBidi"/>
          <w:sz w:val="30"/>
          <w:szCs w:val="30"/>
          <w:lang w:val="en-US"/>
        </w:rPr>
        <w:t>4.2)</w:t>
      </w:r>
      <w:r w:rsidR="00AD6051" w:rsidRPr="00A0774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637A9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AD6051" w:rsidRPr="00A0774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637A9">
        <w:rPr>
          <w:rFonts w:asciiTheme="majorBidi" w:hAnsiTheme="majorBidi" w:cstheme="majorBidi"/>
          <w:sz w:val="30"/>
          <w:szCs w:val="30"/>
          <w:lang w:val="en-US"/>
        </w:rPr>
        <w:t>4.4)</w:t>
      </w:r>
      <w:r w:rsidR="00AD6051" w:rsidRPr="00A0774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D6051" w:rsidRPr="00A07744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>เริ่มดำเนินการปฏิบัติการชำระหนี้ตามคำพิพากษาของศาลโดยการนำเอาแร่หินเพื่ออุตสาหกรรมปูนซีเมนต์ไปถมคืนยังพื้นที่ที่พิพาทเดิม พร้อมทำการฟื้นฟูสภาพพื้นที่ที่พิพาทให้กลับคืนสู่สภาพดีดังเดิม โดยบริษัทได้บันทึกค่าใช้จ่ายที่เกี่ยวข้องเรียบร้อยแล้ว ทั้งนี้ ในส่วนของ</w:t>
      </w:r>
      <w:r w:rsidR="00AD6051" w:rsidRPr="00A07744">
        <w:rPr>
          <w:rFonts w:asciiTheme="majorBidi" w:hAnsiTheme="majorBidi" w:cstheme="majorBidi"/>
          <w:sz w:val="30"/>
          <w:szCs w:val="30"/>
          <w:cs/>
          <w:lang w:val="en-US"/>
        </w:rPr>
        <w:t>คดีสาขาในขั้นบังคับคดี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>การอายัดเงินในบัญชีธนาคารของบริษัทตา</w:t>
      </w:r>
      <w:r w:rsidRPr="009076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มคดีในข้อ </w:t>
      </w:r>
      <w:r w:rsidR="00896FDF" w:rsidRPr="0090769D">
        <w:rPr>
          <w:rFonts w:asciiTheme="majorBidi" w:hAnsiTheme="majorBidi" w:cstheme="majorBidi"/>
          <w:sz w:val="30"/>
          <w:szCs w:val="30"/>
          <w:lang w:val="en-US"/>
        </w:rPr>
        <w:t>4.1)</w:t>
      </w:r>
      <w:r w:rsidRPr="0090769D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896FDF" w:rsidRPr="0090769D">
        <w:rPr>
          <w:rFonts w:asciiTheme="majorBidi" w:hAnsiTheme="majorBidi" w:cstheme="majorBidi"/>
          <w:sz w:val="30"/>
          <w:szCs w:val="30"/>
          <w:lang w:val="en-US"/>
        </w:rPr>
        <w:t>4.4)</w:t>
      </w:r>
      <w:r w:rsidRPr="0090769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บริษัทได้มีการยื่นคำร้องขอให้ศาลเพิกถอนการอายัดเงินในบัญชีแล้ว โดยคดี</w:t>
      </w:r>
      <w:r w:rsidR="00747EED" w:rsidRPr="009076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ข้อ </w:t>
      </w:r>
      <w:r w:rsidR="006A1B95" w:rsidRPr="0090769D">
        <w:rPr>
          <w:rFonts w:asciiTheme="majorBidi" w:hAnsiTheme="majorBidi" w:cstheme="majorBidi"/>
          <w:sz w:val="30"/>
          <w:szCs w:val="30"/>
          <w:lang w:val="en-US"/>
        </w:rPr>
        <w:t>4.1)</w:t>
      </w:r>
      <w:r w:rsidR="00747EED" w:rsidRPr="009076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4A98" w:rsidRPr="0090769D">
        <w:rPr>
          <w:rFonts w:asciiTheme="majorBidi" w:hAnsiTheme="majorBidi"/>
          <w:sz w:val="30"/>
          <w:szCs w:val="30"/>
          <w:cs/>
          <w:lang w:val="en-US"/>
        </w:rPr>
        <w:t>อยู่ระหว่างการพิจารณาของศาลฎีกา</w:t>
      </w:r>
      <w:r w:rsidR="00747EED" w:rsidRPr="0090769D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747EED" w:rsidRPr="00A07744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คดีข้อ </w:t>
      </w:r>
      <w:r w:rsidR="00FC419C">
        <w:rPr>
          <w:rFonts w:asciiTheme="majorBidi" w:hAnsiTheme="majorBidi" w:cstheme="majorBidi"/>
          <w:sz w:val="30"/>
          <w:szCs w:val="30"/>
          <w:lang w:val="en-US"/>
        </w:rPr>
        <w:t>4.4)</w:t>
      </w:r>
      <w:r w:rsidR="00747EED" w:rsidRPr="00A0774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47EED" w:rsidRPr="00A07744">
        <w:rPr>
          <w:rFonts w:asciiTheme="majorBidi" w:hAnsiTheme="majorBidi" w:cstheme="majorBidi"/>
          <w:sz w:val="30"/>
          <w:szCs w:val="30"/>
          <w:cs/>
          <w:lang w:val="en-US"/>
        </w:rPr>
        <w:t>อยู่ระหว่างการพิจารณาของ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>ศาลอุท</w:t>
      </w:r>
      <w:r w:rsidR="00D44B1A" w:rsidRPr="00A07744">
        <w:rPr>
          <w:rFonts w:asciiTheme="majorBidi" w:hAnsiTheme="majorBidi" w:cstheme="majorBidi"/>
          <w:sz w:val="30"/>
          <w:szCs w:val="30"/>
          <w:cs/>
          <w:lang w:val="en-US"/>
        </w:rPr>
        <w:t>ธ</w:t>
      </w:r>
      <w:r w:rsidRPr="00A07744">
        <w:rPr>
          <w:rFonts w:asciiTheme="majorBidi" w:hAnsiTheme="majorBidi" w:cstheme="majorBidi"/>
          <w:sz w:val="30"/>
          <w:szCs w:val="30"/>
          <w:cs/>
          <w:lang w:val="en-US"/>
        </w:rPr>
        <w:t>รณ์</w:t>
      </w:r>
    </w:p>
    <w:p w14:paraId="0B71347B" w14:textId="77777777" w:rsidR="00D03DAC" w:rsidRDefault="00D03DAC" w:rsidP="00B77E24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5973B7F" w14:textId="77777777" w:rsidR="002707C5" w:rsidRPr="00B22DC7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B22DC7">
        <w:rPr>
          <w:rFonts w:asciiTheme="majorBidi" w:hAnsiTheme="majorBidi" w:cstheme="majorBidi"/>
          <w:cs/>
        </w:rPr>
        <w:t>เรื่องอื่น</w:t>
      </w:r>
    </w:p>
    <w:p w14:paraId="75D27397" w14:textId="77777777" w:rsidR="002707C5" w:rsidRPr="00C01ECC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5A95CBF" w14:textId="77777777" w:rsidR="002707C5" w:rsidRPr="00B22DC7" w:rsidRDefault="002707C5" w:rsidP="00BC54C2">
      <w:pPr>
        <w:pStyle w:val="Bo-Blankline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B22DC7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B22DC7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B22DC7">
        <w:rPr>
          <w:rFonts w:asciiTheme="majorBidi" w:hAnsiTheme="majorBidi" w:cstheme="majorBidi"/>
          <w:sz w:val="30"/>
          <w:szCs w:val="30"/>
        </w:rPr>
        <w:t xml:space="preserve">T-VER) </w:t>
      </w:r>
      <w:r w:rsidRPr="00B22DC7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C01ECC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1D8DDC4" w14:textId="32C21896" w:rsidR="00484463" w:rsidRPr="00B22DC7" w:rsidRDefault="00D16298" w:rsidP="00D16298">
      <w:pPr>
        <w:pStyle w:val="Bo-Blankline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22DC7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35C6A" w:rsidRPr="00B22DC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22DC7" w:rsidRPr="00B22DC7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="00235C6A" w:rsidRPr="00B22DC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22DC7" w:rsidRPr="00B22DC7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B22DC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C3F7F" w:rsidRPr="00B22DC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35C6A" w:rsidRPr="00B22DC7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B22DC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3378E" w:rsidRPr="00B22DC7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บริษัทย่อยดังกล่าว</w:t>
      </w:r>
      <w:r w:rsidR="00F166CC" w:rsidRPr="00B22DC7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ได้รับการขึ้นทะเบียนจาก อบก. รับรองปริมาณคาร์บอนเครดิตคงเหลือ</w:t>
      </w:r>
      <w:r w:rsidR="0053378E" w:rsidRPr="00B22DC7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 </w:t>
      </w:r>
      <w:r w:rsidR="00D44393" w:rsidRPr="00B22DC7">
        <w:rPr>
          <w:rFonts w:asciiTheme="majorBidi" w:hAnsiTheme="majorBidi" w:cstheme="majorBidi"/>
          <w:spacing w:val="-2"/>
          <w:sz w:val="30"/>
          <w:szCs w:val="30"/>
        </w:rPr>
        <w:t>2,489,675</w:t>
      </w:r>
      <w:r w:rsidR="0053378E" w:rsidRPr="00B22DC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ตันคาร์บอนไดออกไซด์เทียบเท่า</w:t>
      </w:r>
    </w:p>
    <w:p w14:paraId="7E503F22" w14:textId="77777777" w:rsidR="00D16298" w:rsidRPr="00C01ECC" w:rsidRDefault="00D16298" w:rsidP="00D16298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93F6502" w14:textId="2D897715" w:rsidR="00FB7FCB" w:rsidRPr="005D02CE" w:rsidRDefault="002707C5" w:rsidP="00D407B2">
      <w:pPr>
        <w:pStyle w:val="Bo-Blankline"/>
        <w:numPr>
          <w:ilvl w:val="0"/>
          <w:numId w:val="11"/>
        </w:numPr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5D02CE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>จนถึงไตรมาส</w:t>
      </w:r>
      <w:r w:rsidR="00274C27" w:rsidRPr="005D02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527E5" w:rsidRPr="005D02C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74C27" w:rsidRPr="005D02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74C27" w:rsidRPr="005D02CE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5D02CE">
        <w:rPr>
          <w:rFonts w:asciiTheme="majorBidi" w:hAnsiTheme="majorBidi" w:cstheme="majorBidi"/>
          <w:sz w:val="30"/>
          <w:szCs w:val="30"/>
        </w:rPr>
        <w:t xml:space="preserve"> -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F4E1A" w:rsidRPr="005D02CE">
        <w:rPr>
          <w:rFonts w:asciiTheme="majorBidi" w:hAnsiTheme="majorBidi" w:cstheme="majorBidi"/>
          <w:sz w:val="30"/>
          <w:szCs w:val="30"/>
        </w:rPr>
        <w:t>,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481</w:t>
      </w:r>
      <w:r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="00167259"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399</w:t>
      </w:r>
      <w:r w:rsidR="00EF4E1A" w:rsidRPr="005D02CE">
        <w:rPr>
          <w:rFonts w:asciiTheme="majorBidi" w:hAnsiTheme="majorBidi" w:cstheme="majorBidi"/>
          <w:sz w:val="30"/>
          <w:szCs w:val="30"/>
        </w:rPr>
        <w:t>,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539</w:t>
      </w:r>
      <w:r w:rsidR="00EF4E1A" w:rsidRPr="005D02CE">
        <w:rPr>
          <w:rFonts w:asciiTheme="majorBidi" w:hAnsiTheme="majorBidi" w:cstheme="majorBidi"/>
          <w:sz w:val="30"/>
          <w:szCs w:val="30"/>
        </w:rPr>
        <w:t>,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43</w:t>
      </w:r>
      <w:r w:rsidR="00167259" w:rsidRPr="005D02CE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043</w:t>
      </w:r>
      <w:r w:rsidR="00167259" w:rsidRPr="005D02CE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 w:rsidR="00EF4E1A" w:rsidRPr="005D02CE">
        <w:rPr>
          <w:rFonts w:asciiTheme="majorBidi" w:hAnsiTheme="majorBidi" w:cstheme="majorBidi"/>
          <w:sz w:val="30"/>
          <w:szCs w:val="30"/>
          <w:cs/>
        </w:rPr>
        <w:t xml:space="preserve">เป็นหินดินซีเมนต์จำนวน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F4E1A" w:rsidRPr="005D02CE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772</w:t>
      </w:r>
      <w:r w:rsidR="00EF4E1A" w:rsidRPr="005D02CE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500</w:t>
      </w:r>
      <w:r w:rsidR="00EF4E1A" w:rsidRPr="005D02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F4E1A" w:rsidRPr="005D02CE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ตัน </w:t>
      </w:r>
      <w:r w:rsidR="001A5366" w:rsidRPr="005D02CE">
        <w:rPr>
          <w:rFonts w:asciiTheme="majorBidi" w:hAnsiTheme="majorBidi" w:cstheme="majorBidi"/>
          <w:sz w:val="30"/>
          <w:szCs w:val="30"/>
          <w:cs/>
        </w:rPr>
        <w:t>ร</w:t>
      </w:r>
      <w:r w:rsidR="00CB2CED" w:rsidRPr="005D02CE">
        <w:rPr>
          <w:rFonts w:asciiTheme="majorBidi" w:hAnsiTheme="majorBidi" w:cstheme="majorBidi"/>
          <w:sz w:val="30"/>
          <w:szCs w:val="30"/>
          <w:cs/>
        </w:rPr>
        <w:t>วม</w:t>
      </w:r>
      <w:r w:rsidRPr="005D02CE">
        <w:rPr>
          <w:rFonts w:asciiTheme="majorBidi" w:hAnsiTheme="majorBidi" w:cstheme="majorBidi"/>
          <w:sz w:val="30"/>
          <w:szCs w:val="30"/>
          <w:cs/>
        </w:rPr>
        <w:t xml:space="preserve">เป็นจำนวนทั้งสิ้น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448</w:t>
      </w:r>
      <w:r w:rsidR="00EF4E1A" w:rsidRPr="005D02CE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355</w:t>
      </w:r>
      <w:r w:rsidR="00EF4E1A" w:rsidRPr="005D02CE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EF4E1A" w:rsidRPr="005D02C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7C3F7F" w:rsidRPr="005D02C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D02CE">
        <w:rPr>
          <w:rFonts w:asciiTheme="majorBidi" w:hAnsiTheme="majorBidi" w:cstheme="majorBidi"/>
          <w:sz w:val="30"/>
          <w:szCs w:val="30"/>
        </w:rPr>
        <w:t xml:space="preserve"> </w:t>
      </w:r>
      <w:r w:rsidRPr="005D02CE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2E8BDD09" w14:textId="7ACE6C72" w:rsidR="00FC419C" w:rsidRDefault="00FC419C">
      <w:pPr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3100B57B" w14:textId="77777777" w:rsidR="00B05D43" w:rsidRPr="00C8715F" w:rsidRDefault="00B05D43" w:rsidP="00B05D43">
      <w:pPr>
        <w:pStyle w:val="Caption"/>
        <w:ind w:hanging="900"/>
        <w:rPr>
          <w:rFonts w:asciiTheme="majorBidi" w:hAnsiTheme="majorBidi" w:cstheme="majorBidi"/>
          <w:cs/>
        </w:rPr>
      </w:pPr>
      <w:r w:rsidRPr="00C8715F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เหตุการณ์ภายหลังรอบระยะเวลารายงาน</w:t>
      </w:r>
    </w:p>
    <w:p w14:paraId="033EF6A5" w14:textId="77777777" w:rsidR="00B05D43" w:rsidRPr="00C01ECC" w:rsidRDefault="00B05D43" w:rsidP="00B05D43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58BCC58" w14:textId="2688D4EB" w:rsidR="001564F9" w:rsidRPr="00AF150A" w:rsidRDefault="001564F9" w:rsidP="001564F9">
      <w:pPr>
        <w:pStyle w:val="ListParagraph"/>
        <w:numPr>
          <w:ilvl w:val="0"/>
          <w:numId w:val="14"/>
        </w:numPr>
        <w:spacing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AF150A">
        <w:rPr>
          <w:rFonts w:asciiTheme="majorBidi" w:hAnsiTheme="majorBidi" w:cstheme="majorBidi"/>
          <w:sz w:val="30"/>
          <w:szCs w:val="30"/>
          <w:cs/>
        </w:rPr>
        <w:t>ใน</w:t>
      </w:r>
      <w:r w:rsidR="00D710BD" w:rsidRPr="00AF150A">
        <w:rPr>
          <w:rFonts w:asciiTheme="majorBidi" w:hAnsiTheme="majorBidi" w:cstheme="majorBidi"/>
          <w:sz w:val="30"/>
          <w:szCs w:val="30"/>
          <w:cs/>
        </w:rPr>
        <w:t xml:space="preserve">ระหว่างวันที่ </w:t>
      </w:r>
      <w:r w:rsidR="00D710BD" w:rsidRPr="00AF150A">
        <w:rPr>
          <w:rFonts w:asciiTheme="majorBidi" w:hAnsiTheme="majorBidi" w:cstheme="majorBidi"/>
          <w:sz w:val="30"/>
          <w:szCs w:val="30"/>
        </w:rPr>
        <w:t xml:space="preserve">10 </w:t>
      </w:r>
      <w:r w:rsidR="00AE3F5B">
        <w:rPr>
          <w:rFonts w:asciiTheme="majorBidi" w:hAnsiTheme="majorBidi" w:cstheme="majorBidi"/>
          <w:sz w:val="30"/>
          <w:szCs w:val="30"/>
        </w:rPr>
        <w:t>-</w:t>
      </w:r>
      <w:r w:rsidR="00D710BD" w:rsidRPr="00AF150A">
        <w:rPr>
          <w:rFonts w:asciiTheme="majorBidi" w:hAnsiTheme="majorBidi" w:cstheme="majorBidi"/>
          <w:sz w:val="30"/>
          <w:szCs w:val="30"/>
        </w:rPr>
        <w:t xml:space="preserve"> 14 </w:t>
      </w:r>
      <w:r w:rsidR="00D710BD" w:rsidRPr="00AF150A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D710BD" w:rsidRPr="00AF150A">
        <w:rPr>
          <w:rFonts w:asciiTheme="majorBidi" w:hAnsiTheme="majorBidi" w:cstheme="majorBidi"/>
          <w:sz w:val="30"/>
          <w:szCs w:val="30"/>
        </w:rPr>
        <w:t xml:space="preserve">2569 </w:t>
      </w:r>
      <w:r w:rsidR="00D710BD" w:rsidRPr="00AF150A">
        <w:rPr>
          <w:rFonts w:asciiTheme="majorBidi" w:hAnsiTheme="majorBidi" w:cstheme="majorBidi"/>
          <w:sz w:val="30"/>
          <w:szCs w:val="30"/>
          <w:cs/>
        </w:rPr>
        <w:t xml:space="preserve">บริษัทย่อยเสนอขายหุ้นกู้ อายุ </w:t>
      </w:r>
      <w:r w:rsidR="00D710BD" w:rsidRPr="00AF150A">
        <w:rPr>
          <w:rFonts w:asciiTheme="majorBidi" w:hAnsiTheme="majorBidi" w:cstheme="majorBidi"/>
          <w:sz w:val="30"/>
          <w:szCs w:val="30"/>
        </w:rPr>
        <w:t xml:space="preserve">4 </w:t>
      </w:r>
      <w:r w:rsidR="00D710BD" w:rsidRPr="00AF150A">
        <w:rPr>
          <w:rFonts w:asciiTheme="majorBidi" w:hAnsiTheme="majorBidi" w:cstheme="majorBidi"/>
          <w:sz w:val="30"/>
          <w:szCs w:val="30"/>
          <w:cs/>
        </w:rPr>
        <w:t xml:space="preserve">ปี อัตราดอกเบี้ยคงที่ร้อยละ </w:t>
      </w:r>
      <w:r w:rsidR="00D710BD" w:rsidRPr="00AF150A">
        <w:rPr>
          <w:rFonts w:asciiTheme="majorBidi" w:hAnsiTheme="majorBidi" w:cstheme="majorBidi"/>
          <w:sz w:val="30"/>
          <w:szCs w:val="30"/>
        </w:rPr>
        <w:t xml:space="preserve">3.70 </w:t>
      </w:r>
      <w:r w:rsidR="00D710BD" w:rsidRPr="00AF150A">
        <w:rPr>
          <w:rFonts w:asciiTheme="majorBidi" w:hAnsiTheme="majorBidi" w:cstheme="majorBidi"/>
          <w:sz w:val="30"/>
          <w:szCs w:val="30"/>
          <w:cs/>
        </w:rPr>
        <w:t xml:space="preserve">ต่อปี ชำระดอกเบี้ยทุก </w:t>
      </w:r>
      <w:r w:rsidR="00D710BD" w:rsidRPr="00AF150A">
        <w:rPr>
          <w:rFonts w:asciiTheme="majorBidi" w:hAnsiTheme="majorBidi" w:cstheme="majorBidi"/>
          <w:sz w:val="30"/>
          <w:szCs w:val="30"/>
        </w:rPr>
        <w:t xml:space="preserve">3 </w:t>
      </w:r>
      <w:r w:rsidR="00D710BD" w:rsidRPr="00AF150A">
        <w:rPr>
          <w:rFonts w:asciiTheme="majorBidi" w:hAnsiTheme="majorBidi" w:cstheme="majorBidi"/>
          <w:sz w:val="30"/>
          <w:szCs w:val="30"/>
          <w:cs/>
        </w:rPr>
        <w:t xml:space="preserve">เดือน มูลค่าเสนอขายไม่เกิน </w:t>
      </w:r>
      <w:r w:rsidR="00D710BD" w:rsidRPr="00AF150A">
        <w:rPr>
          <w:rFonts w:asciiTheme="majorBidi" w:hAnsiTheme="majorBidi" w:cstheme="majorBidi"/>
          <w:sz w:val="30"/>
          <w:szCs w:val="30"/>
        </w:rPr>
        <w:t xml:space="preserve">5,000 </w:t>
      </w:r>
      <w:r w:rsidR="00D710BD" w:rsidRPr="00AF150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06290DE" w14:textId="77777777" w:rsidR="00D710BD" w:rsidRPr="00AF150A" w:rsidRDefault="00D710BD" w:rsidP="00D710BD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2F5A9067" w14:textId="3D081EE8" w:rsidR="00D710BD" w:rsidRPr="00AF150A" w:rsidRDefault="00D710BD" w:rsidP="001564F9">
      <w:pPr>
        <w:pStyle w:val="ListParagraph"/>
        <w:numPr>
          <w:ilvl w:val="0"/>
          <w:numId w:val="14"/>
        </w:numPr>
        <w:spacing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AF150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F666E">
        <w:rPr>
          <w:rFonts w:asciiTheme="majorBidi" w:hAnsiTheme="majorBidi" w:cstheme="majorBidi"/>
          <w:sz w:val="30"/>
          <w:szCs w:val="30"/>
        </w:rPr>
        <w:t>13</w:t>
      </w:r>
      <w:r w:rsidRPr="00AF150A">
        <w:rPr>
          <w:rFonts w:asciiTheme="majorBidi" w:hAnsiTheme="majorBidi" w:cstheme="majorBidi"/>
          <w:sz w:val="30"/>
          <w:szCs w:val="30"/>
        </w:rPr>
        <w:t xml:space="preserve"> </w:t>
      </w:r>
      <w:r w:rsidRPr="00AF150A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AF666E">
        <w:rPr>
          <w:rFonts w:asciiTheme="majorBidi" w:hAnsiTheme="majorBidi" w:cstheme="majorBidi"/>
          <w:sz w:val="30"/>
          <w:szCs w:val="30"/>
        </w:rPr>
        <w:t>2569</w:t>
      </w:r>
      <w:r w:rsidRPr="00AF150A">
        <w:rPr>
          <w:rFonts w:asciiTheme="majorBidi" w:hAnsiTheme="majorBidi" w:cstheme="majorBidi"/>
          <w:sz w:val="30"/>
          <w:szCs w:val="30"/>
        </w:rPr>
        <w:t xml:space="preserve"> </w:t>
      </w:r>
      <w:r w:rsidRPr="00AF150A">
        <w:rPr>
          <w:rFonts w:asciiTheme="majorBidi" w:hAnsiTheme="majorBidi" w:cstheme="majorBidi"/>
          <w:sz w:val="30"/>
          <w:szCs w:val="30"/>
          <w:cs/>
        </w:rPr>
        <w:t xml:space="preserve">บริษัทย่อยพร้อมผู้ถือหุ้นหนึ่งราย ได้ดำเนินการจดทะเบียนจัดตั้งบริษัทร่วมทุนชื่อ </w:t>
      </w:r>
      <w:r w:rsidR="00AF666E">
        <w:rPr>
          <w:rFonts w:asciiTheme="majorBidi" w:hAnsiTheme="majorBidi" w:cstheme="majorBidi"/>
          <w:sz w:val="30"/>
          <w:szCs w:val="30"/>
        </w:rPr>
        <w:t>“</w:t>
      </w:r>
      <w:r w:rsidRPr="00AF150A">
        <w:rPr>
          <w:rFonts w:asciiTheme="majorBidi" w:hAnsiTheme="majorBidi" w:cstheme="majorBidi"/>
          <w:sz w:val="30"/>
          <w:szCs w:val="30"/>
          <w:cs/>
        </w:rPr>
        <w:t>บริษัท จีที ดิจิทัล จำกัด</w:t>
      </w:r>
      <w:r w:rsidR="00AF666E">
        <w:rPr>
          <w:rFonts w:asciiTheme="majorBidi" w:hAnsiTheme="majorBidi" w:cstheme="majorBidi"/>
          <w:sz w:val="30"/>
          <w:szCs w:val="30"/>
        </w:rPr>
        <w:t>”</w:t>
      </w:r>
      <w:r w:rsidRPr="00AF150A">
        <w:rPr>
          <w:rFonts w:asciiTheme="majorBidi" w:hAnsiTheme="majorBidi" w:cstheme="majorBidi"/>
          <w:sz w:val="30"/>
          <w:szCs w:val="30"/>
          <w:cs/>
        </w:rPr>
        <w:t xml:space="preserve"> โดยมีทุนจดทะเบียนจำนวน </w:t>
      </w:r>
      <w:r w:rsidR="00AF666E">
        <w:rPr>
          <w:rFonts w:asciiTheme="majorBidi" w:hAnsiTheme="majorBidi" w:cstheme="majorBidi"/>
          <w:sz w:val="30"/>
          <w:szCs w:val="30"/>
        </w:rPr>
        <w:t>500,000</w:t>
      </w:r>
      <w:r w:rsidRPr="00AF150A">
        <w:rPr>
          <w:rFonts w:asciiTheme="majorBidi" w:hAnsiTheme="majorBidi" w:cstheme="majorBidi"/>
          <w:sz w:val="30"/>
          <w:szCs w:val="30"/>
          <w:cs/>
        </w:rPr>
        <w:t xml:space="preserve"> บาท (แบ่งเป็นหุ้นสามัญจำนวน </w:t>
      </w:r>
      <w:r w:rsidR="00AF666E">
        <w:rPr>
          <w:rFonts w:asciiTheme="majorBidi" w:hAnsiTheme="majorBidi" w:cstheme="majorBidi"/>
          <w:sz w:val="30"/>
          <w:szCs w:val="30"/>
        </w:rPr>
        <w:t>5,000</w:t>
      </w:r>
      <w:r w:rsidRPr="00AF150A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Pr="00AF150A">
        <w:rPr>
          <w:rFonts w:asciiTheme="majorBidi" w:hAnsiTheme="majorBidi" w:cstheme="majorBidi"/>
          <w:sz w:val="30"/>
          <w:szCs w:val="30"/>
          <w:cs/>
        </w:rPr>
        <w:br/>
        <w:t xml:space="preserve">มูลค่าที่ตราไว้หุ้นละ </w:t>
      </w:r>
      <w:r w:rsidR="00AF666E">
        <w:rPr>
          <w:rFonts w:asciiTheme="majorBidi" w:hAnsiTheme="majorBidi" w:cstheme="majorBidi"/>
          <w:sz w:val="30"/>
          <w:szCs w:val="30"/>
        </w:rPr>
        <w:t>100</w:t>
      </w:r>
      <w:r w:rsidRPr="00AF150A">
        <w:rPr>
          <w:rFonts w:asciiTheme="majorBidi" w:hAnsiTheme="majorBidi" w:cstheme="majorBidi"/>
          <w:sz w:val="30"/>
          <w:szCs w:val="30"/>
          <w:cs/>
        </w:rPr>
        <w:t xml:space="preserve"> บาท) โดยเรียกชำระค่าหุ้นแล้วร้อยละ </w:t>
      </w:r>
      <w:r w:rsidR="00AF666E">
        <w:rPr>
          <w:rFonts w:asciiTheme="majorBidi" w:hAnsiTheme="majorBidi" w:cstheme="majorBidi"/>
          <w:sz w:val="30"/>
          <w:szCs w:val="30"/>
        </w:rPr>
        <w:t>25</w:t>
      </w:r>
      <w:r w:rsidRPr="00AF150A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บริษัทย่อยถือหุ้นในสัดส่วนร้อยละ </w:t>
      </w:r>
      <w:r w:rsidR="00AF666E">
        <w:rPr>
          <w:rFonts w:asciiTheme="majorBidi" w:hAnsiTheme="majorBidi" w:cstheme="majorBidi"/>
          <w:sz w:val="30"/>
          <w:szCs w:val="30"/>
        </w:rPr>
        <w:t>51</w:t>
      </w:r>
      <w:r w:rsidRPr="00AF150A">
        <w:rPr>
          <w:rFonts w:asciiTheme="majorBidi" w:hAnsiTheme="majorBidi" w:cstheme="majorBidi"/>
          <w:sz w:val="30"/>
          <w:szCs w:val="30"/>
          <w:cs/>
        </w:rPr>
        <w:t xml:space="preserve"> คิดเป็นเงินลงทุนจำนวน </w:t>
      </w:r>
      <w:r w:rsidR="00AF666E">
        <w:rPr>
          <w:rFonts w:asciiTheme="majorBidi" w:hAnsiTheme="majorBidi" w:cstheme="majorBidi"/>
          <w:sz w:val="30"/>
          <w:szCs w:val="30"/>
        </w:rPr>
        <w:t>63,750</w:t>
      </w:r>
      <w:r w:rsidRPr="00AF150A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14:paraId="7EA7A10A" w14:textId="77777777" w:rsidR="00AF666E" w:rsidRPr="009C5080" w:rsidRDefault="00AF666E" w:rsidP="009C5080">
      <w:pPr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36FCAA8B" w14:textId="42E24CC3" w:rsidR="00C9697A" w:rsidRDefault="00C9697A" w:rsidP="00C9697A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มาตรฐานการรายงานทางการเงินที่</w:t>
      </w:r>
      <w:r w:rsidR="005408BE">
        <w:rPr>
          <w:rFonts w:asciiTheme="majorBidi" w:hAnsiTheme="majorBidi" w:cstheme="majorBidi" w:hint="cs"/>
          <w:cs/>
        </w:rPr>
        <w:t>ประกาศแล้วแต่</w:t>
      </w:r>
      <w:r>
        <w:rPr>
          <w:rFonts w:asciiTheme="majorBidi" w:hAnsiTheme="majorBidi" w:cstheme="majorBidi" w:hint="cs"/>
          <w:cs/>
        </w:rPr>
        <w:t>ยังไม่</w:t>
      </w:r>
      <w:r w:rsidR="005408BE">
        <w:rPr>
          <w:rFonts w:asciiTheme="majorBidi" w:hAnsiTheme="majorBidi" w:cstheme="majorBidi" w:hint="cs"/>
          <w:cs/>
        </w:rPr>
        <w:t>มีผลบังคับ</w:t>
      </w:r>
      <w:r>
        <w:rPr>
          <w:rFonts w:asciiTheme="majorBidi" w:hAnsiTheme="majorBidi" w:cstheme="majorBidi" w:hint="cs"/>
          <w:cs/>
        </w:rPr>
        <w:t>ใช้</w:t>
      </w:r>
    </w:p>
    <w:p w14:paraId="6C0CFA66" w14:textId="77777777" w:rsidR="005408BE" w:rsidRDefault="005408BE" w:rsidP="005408BE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4356FEC" w14:textId="3BC841FF" w:rsidR="005408BE" w:rsidRPr="00C9697A" w:rsidRDefault="005408BE" w:rsidP="00C9697A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สภาวิชาชีพได้ออกและปรับปรุง</w:t>
      </w:r>
      <w:r w:rsidRPr="00C9697A">
        <w:rPr>
          <w:rFonts w:asciiTheme="majorBidi" w:hAnsiTheme="majorBidi" w:cstheme="majorBidi"/>
          <w:sz w:val="30"/>
          <w:szCs w:val="30"/>
          <w:cs/>
          <w:lang w:val="en-US"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ซึ่ง</w:t>
      </w:r>
      <w:r w:rsidRPr="00C9697A">
        <w:rPr>
          <w:rFonts w:asciiTheme="majorBidi" w:hAnsiTheme="majorBidi" w:cstheme="majorBidi"/>
          <w:sz w:val="30"/>
          <w:szCs w:val="30"/>
          <w:cs/>
          <w:lang w:val="en-US"/>
        </w:rPr>
        <w:t>มีผล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บังคับใช้</w:t>
      </w:r>
      <w:r w:rsidRPr="00C9697A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สำหรับรอบระยะเวลาบัญชีที่เริ่มในหรือหลังวันที่ </w:t>
      </w:r>
      <w:r w:rsidR="00AF666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9697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F666E">
        <w:rPr>
          <w:rFonts w:asciiTheme="majorBidi" w:hAnsiTheme="majorBidi" w:cstheme="majorBidi"/>
          <w:sz w:val="30"/>
          <w:szCs w:val="30"/>
          <w:lang w:val="en-US"/>
        </w:rPr>
        <w:t>2571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รวมนี้เนื่องจากยังไม่มีผลบังคับใช้ ทั้งนี้ กลุ่มบริษัทอยู่ระหว่างการประเมินผลกระทบที่อาจเกิดขึ้นต่องบการเงินรวมจากการถือปฏิบัติตามมาตรฐานการรายงานทางการเงินที่ออกและปรับปรุงใหม่ดังกล่าว</w:t>
      </w:r>
    </w:p>
    <w:sectPr w:rsidR="005408BE" w:rsidRPr="00C9697A" w:rsidSect="000B7DA2">
      <w:headerReference w:type="default" r:id="rId30"/>
      <w:footerReference w:type="default" r:id="rId31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180A7" w14:textId="77777777" w:rsidR="0059188A" w:rsidRDefault="0059188A">
      <w:r>
        <w:separator/>
      </w:r>
    </w:p>
  </w:endnote>
  <w:endnote w:type="continuationSeparator" w:id="0">
    <w:p w14:paraId="1D9CB5B2" w14:textId="77777777" w:rsidR="0059188A" w:rsidRDefault="0059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21AE54FB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B08B8">
      <w:rPr>
        <w:rStyle w:val="PageNumber"/>
        <w:rFonts w:ascii="Angsana New" w:hAnsi="Angsana New" w:cs="Angsana New"/>
        <w:noProof/>
        <w:sz w:val="30"/>
        <w:szCs w:val="30"/>
      </w:rPr>
      <w:t>34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1BAAC67D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08B8" w:rsidRPr="00EB08B8">
          <w:rPr>
            <w:rFonts w:asciiTheme="majorBidi" w:hAnsiTheme="majorBidi" w:cstheme="majorBidi"/>
            <w:noProof/>
            <w:sz w:val="30"/>
            <w:szCs w:val="30"/>
            <w:lang w:val="en-US"/>
          </w:rPr>
          <w:t>66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7AA1E61B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B08B8">
      <w:rPr>
        <w:rStyle w:val="PageNumber"/>
        <w:rFonts w:ascii="Angsana New" w:hAnsi="Angsana New" w:cs="Angsana New"/>
        <w:noProof/>
        <w:sz w:val="30"/>
        <w:szCs w:val="30"/>
      </w:rPr>
      <w:t>36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071F6DB6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B08B8">
      <w:rPr>
        <w:rStyle w:val="PageNumber"/>
        <w:rFonts w:ascii="Angsana New" w:hAnsi="Angsana New" w:cs="Angsana New"/>
        <w:noProof/>
        <w:sz w:val="30"/>
        <w:szCs w:val="30"/>
      </w:rPr>
      <w:t>37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3A8D83D2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EB08B8"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3B560940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EB08B8">
      <w:rPr>
        <w:rStyle w:val="PageNumber"/>
        <w:rFonts w:ascii="Angsana New" w:cs="Angsana New"/>
        <w:noProof/>
        <w:sz w:val="30"/>
        <w:szCs w:val="30"/>
        <w:lang w:val="en-US"/>
      </w:rPr>
      <w:t>40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17D773CC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EB08B8">
      <w:rPr>
        <w:rFonts w:ascii="Angsana New" w:hAnsi="Angsana New"/>
        <w:noProof/>
        <w:sz w:val="30"/>
        <w:szCs w:val="30"/>
      </w:rPr>
      <w:t>43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7C013E76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EB08B8">
      <w:rPr>
        <w:rFonts w:ascii="Angsana New" w:hAnsi="Angsana New"/>
        <w:noProof/>
        <w:sz w:val="30"/>
        <w:szCs w:val="30"/>
      </w:rPr>
      <w:t>44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23F8151A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08B8" w:rsidRPr="00EB08B8">
          <w:rPr>
            <w:rFonts w:asciiTheme="majorBidi" w:hAnsiTheme="majorBidi" w:cstheme="majorBidi"/>
            <w:noProof/>
            <w:sz w:val="30"/>
            <w:szCs w:val="30"/>
            <w:lang w:val="en-US"/>
          </w:rPr>
          <w:t>47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6E3B47BF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08B8" w:rsidRPr="00EB08B8">
          <w:rPr>
            <w:rFonts w:asciiTheme="majorBidi" w:hAnsiTheme="majorBidi" w:cstheme="majorBidi"/>
            <w:noProof/>
            <w:sz w:val="30"/>
            <w:szCs w:val="30"/>
            <w:lang w:val="en-US"/>
          </w:rPr>
          <w:t>51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B8419" w14:textId="77777777" w:rsidR="0059188A" w:rsidRDefault="0059188A">
      <w:r>
        <w:separator/>
      </w:r>
    </w:p>
  </w:footnote>
  <w:footnote w:type="continuationSeparator" w:id="0">
    <w:p w14:paraId="7A3232C6" w14:textId="77777777" w:rsidR="0059188A" w:rsidRDefault="00591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F626D4F" w14:textId="259058BE" w:rsidR="00B600F3" w:rsidRPr="00720668" w:rsidRDefault="00B600F3" w:rsidP="00B600F3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236C0D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FA8EC16" w14:textId="77777777" w:rsidR="00C01ECC" w:rsidRPr="00720668" w:rsidRDefault="00C01ECC" w:rsidP="00C01ECC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D8CE2" w14:textId="0EE8E9A1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E29F2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062BFD" w14:textId="77777777" w:rsidR="00BA3A09" w:rsidRPr="00720668" w:rsidRDefault="00BA3A09" w:rsidP="00BA3A0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BA19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0C262D0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7974C7E" w14:textId="77777777" w:rsidR="00BA3A09" w:rsidRPr="00720668" w:rsidRDefault="00BA3A09" w:rsidP="00BA3A0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1489A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FCB285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161D8E3" w14:textId="77777777" w:rsidR="00BA3A09" w:rsidRPr="00720668" w:rsidRDefault="00BA3A09" w:rsidP="00BA3A0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6A9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4FE40C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7D60697" w14:textId="77777777" w:rsidR="002C2563" w:rsidRPr="00720668" w:rsidRDefault="002C2563" w:rsidP="002C2563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537E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4E5923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468C20D" w14:textId="77777777" w:rsidR="002C2563" w:rsidRPr="00720668" w:rsidRDefault="002C2563" w:rsidP="002C2563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357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78F4F1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9C4A5E" w14:textId="77777777" w:rsidR="00175593" w:rsidRPr="00720668" w:rsidRDefault="00175593" w:rsidP="00175593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C9B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0674F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34594D4" w14:textId="77777777" w:rsidR="00C01ECC" w:rsidRPr="00720668" w:rsidRDefault="00C01ECC" w:rsidP="00C01ECC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C607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7EBE14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354EC75" w14:textId="77777777" w:rsidR="00C01ECC" w:rsidRPr="00720668" w:rsidRDefault="00C01ECC" w:rsidP="00C01ECC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5240FE"/>
    <w:multiLevelType w:val="hybridMultilevel"/>
    <w:tmpl w:val="5D342AE2"/>
    <w:lvl w:ilvl="0" w:tplc="A23673B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0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831008"/>
    <w:multiLevelType w:val="multilevel"/>
    <w:tmpl w:val="7ADA7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243FA"/>
    <w:multiLevelType w:val="hybridMultilevel"/>
    <w:tmpl w:val="47086670"/>
    <w:lvl w:ilvl="0" w:tplc="8B32810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A14031F"/>
    <w:multiLevelType w:val="hybridMultilevel"/>
    <w:tmpl w:val="E3549A70"/>
    <w:lvl w:ilvl="0" w:tplc="BED6B580">
      <w:start w:val="1"/>
      <w:numFmt w:val="decimal"/>
      <w:lvlText w:val="4.%1)"/>
      <w:lvlJc w:val="left"/>
      <w:pPr>
        <w:ind w:left="1260" w:hanging="360"/>
      </w:pPr>
      <w:rPr>
        <w:rFonts w:cs="Angsana New (Headings CS)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E439F6"/>
    <w:multiLevelType w:val="hybridMultilevel"/>
    <w:tmpl w:val="2F7ADA0E"/>
    <w:lvl w:ilvl="0" w:tplc="C8EED49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0">
    <w:nsid w:val="79602878"/>
    <w:multiLevelType w:val="singleLevel"/>
    <w:tmpl w:val="3B8CBF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6"/>
  </w:num>
  <w:num w:numId="5">
    <w:abstractNumId w:val="5"/>
  </w:num>
  <w:num w:numId="6">
    <w:abstractNumId w:val="12"/>
  </w:num>
  <w:num w:numId="7">
    <w:abstractNumId w:val="2"/>
  </w:num>
  <w:num w:numId="8">
    <w:abstractNumId w:val="0"/>
  </w:num>
  <w:num w:numId="9">
    <w:abstractNumId w:val="3"/>
  </w:num>
  <w:num w:numId="10">
    <w:abstractNumId w:val="17"/>
  </w:num>
  <w:num w:numId="11">
    <w:abstractNumId w:val="15"/>
  </w:num>
  <w:num w:numId="12">
    <w:abstractNumId w:val="9"/>
  </w:num>
  <w:num w:numId="13">
    <w:abstractNumId w:val="8"/>
  </w:num>
  <w:num w:numId="14">
    <w:abstractNumId w:val="10"/>
  </w:num>
  <w:num w:numId="15">
    <w:abstractNumId w:val="2"/>
  </w:num>
  <w:num w:numId="16">
    <w:abstractNumId w:val="20"/>
  </w:num>
  <w:num w:numId="17">
    <w:abstractNumId w:val="4"/>
  </w:num>
  <w:num w:numId="18">
    <w:abstractNumId w:val="13"/>
  </w:num>
  <w:num w:numId="19">
    <w:abstractNumId w:val="18"/>
  </w:num>
  <w:num w:numId="20">
    <w:abstractNumId w:val="11"/>
  </w:num>
  <w:num w:numId="21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13F"/>
    <w:rsid w:val="000016D7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9DD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571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4D2"/>
    <w:rsid w:val="0000753E"/>
    <w:rsid w:val="00007BD3"/>
    <w:rsid w:val="00007D84"/>
    <w:rsid w:val="00007F46"/>
    <w:rsid w:val="00007FD9"/>
    <w:rsid w:val="00010418"/>
    <w:rsid w:val="00010439"/>
    <w:rsid w:val="000105FE"/>
    <w:rsid w:val="00010620"/>
    <w:rsid w:val="0001063C"/>
    <w:rsid w:val="0001064A"/>
    <w:rsid w:val="000108CF"/>
    <w:rsid w:val="00010A17"/>
    <w:rsid w:val="00010C36"/>
    <w:rsid w:val="0001110F"/>
    <w:rsid w:val="000116AA"/>
    <w:rsid w:val="00011B01"/>
    <w:rsid w:val="00011B1C"/>
    <w:rsid w:val="000124C0"/>
    <w:rsid w:val="00012566"/>
    <w:rsid w:val="0001264A"/>
    <w:rsid w:val="00012953"/>
    <w:rsid w:val="00012C0B"/>
    <w:rsid w:val="00012E2C"/>
    <w:rsid w:val="00013078"/>
    <w:rsid w:val="00013369"/>
    <w:rsid w:val="000134E4"/>
    <w:rsid w:val="000135E2"/>
    <w:rsid w:val="0001366C"/>
    <w:rsid w:val="00013992"/>
    <w:rsid w:val="000139DA"/>
    <w:rsid w:val="00013A77"/>
    <w:rsid w:val="00013EF3"/>
    <w:rsid w:val="000140F6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BD1"/>
    <w:rsid w:val="00015C8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4E2"/>
    <w:rsid w:val="00020626"/>
    <w:rsid w:val="00020824"/>
    <w:rsid w:val="00020907"/>
    <w:rsid w:val="00020C87"/>
    <w:rsid w:val="00020CB1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1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D78"/>
    <w:rsid w:val="00025F5D"/>
    <w:rsid w:val="00026326"/>
    <w:rsid w:val="00026507"/>
    <w:rsid w:val="0002659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698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8EF"/>
    <w:rsid w:val="00030CC5"/>
    <w:rsid w:val="00030D6E"/>
    <w:rsid w:val="000310C3"/>
    <w:rsid w:val="0003137D"/>
    <w:rsid w:val="000313F9"/>
    <w:rsid w:val="000314BB"/>
    <w:rsid w:val="00031553"/>
    <w:rsid w:val="00031C5A"/>
    <w:rsid w:val="00031DDC"/>
    <w:rsid w:val="00031E80"/>
    <w:rsid w:val="00031F3A"/>
    <w:rsid w:val="00031FA0"/>
    <w:rsid w:val="0003201B"/>
    <w:rsid w:val="00032157"/>
    <w:rsid w:val="000324E0"/>
    <w:rsid w:val="0003299A"/>
    <w:rsid w:val="00032B46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32B"/>
    <w:rsid w:val="00043565"/>
    <w:rsid w:val="000435DF"/>
    <w:rsid w:val="00043719"/>
    <w:rsid w:val="00043A61"/>
    <w:rsid w:val="00043AA2"/>
    <w:rsid w:val="00043ADC"/>
    <w:rsid w:val="00043AFD"/>
    <w:rsid w:val="00043B40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917"/>
    <w:rsid w:val="00045A76"/>
    <w:rsid w:val="00046247"/>
    <w:rsid w:val="00046319"/>
    <w:rsid w:val="000465E0"/>
    <w:rsid w:val="00046A5D"/>
    <w:rsid w:val="00046C05"/>
    <w:rsid w:val="00046D4E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407"/>
    <w:rsid w:val="00052943"/>
    <w:rsid w:val="00052980"/>
    <w:rsid w:val="00052A94"/>
    <w:rsid w:val="00052AF3"/>
    <w:rsid w:val="00052C78"/>
    <w:rsid w:val="00052F98"/>
    <w:rsid w:val="00053135"/>
    <w:rsid w:val="00053145"/>
    <w:rsid w:val="0005318A"/>
    <w:rsid w:val="000533B7"/>
    <w:rsid w:val="000540BB"/>
    <w:rsid w:val="000540C3"/>
    <w:rsid w:val="0005413E"/>
    <w:rsid w:val="000542E2"/>
    <w:rsid w:val="0005505A"/>
    <w:rsid w:val="00055284"/>
    <w:rsid w:val="00055304"/>
    <w:rsid w:val="000554B1"/>
    <w:rsid w:val="00055503"/>
    <w:rsid w:val="000555AD"/>
    <w:rsid w:val="00055A0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2FF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257"/>
    <w:rsid w:val="00063824"/>
    <w:rsid w:val="000639B2"/>
    <w:rsid w:val="00063A04"/>
    <w:rsid w:val="00063ADF"/>
    <w:rsid w:val="00063E3C"/>
    <w:rsid w:val="00064096"/>
    <w:rsid w:val="000640AD"/>
    <w:rsid w:val="0006423C"/>
    <w:rsid w:val="000643E8"/>
    <w:rsid w:val="000648CA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85D"/>
    <w:rsid w:val="0006694B"/>
    <w:rsid w:val="00066AA8"/>
    <w:rsid w:val="00066C63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49B"/>
    <w:rsid w:val="000705F4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5BF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5EDE"/>
    <w:rsid w:val="00076255"/>
    <w:rsid w:val="00076683"/>
    <w:rsid w:val="000767D4"/>
    <w:rsid w:val="00076CD2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27C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56"/>
    <w:rsid w:val="00082FE7"/>
    <w:rsid w:val="00083067"/>
    <w:rsid w:val="000831AF"/>
    <w:rsid w:val="000833C2"/>
    <w:rsid w:val="0008341D"/>
    <w:rsid w:val="00083920"/>
    <w:rsid w:val="000839D1"/>
    <w:rsid w:val="00083C5A"/>
    <w:rsid w:val="0008411B"/>
    <w:rsid w:val="000844CC"/>
    <w:rsid w:val="000845D6"/>
    <w:rsid w:val="00084987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E88"/>
    <w:rsid w:val="00085FCB"/>
    <w:rsid w:val="000860EB"/>
    <w:rsid w:val="0008629D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7BA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07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3DB"/>
    <w:rsid w:val="000965C2"/>
    <w:rsid w:val="0009663B"/>
    <w:rsid w:val="0009682B"/>
    <w:rsid w:val="00096936"/>
    <w:rsid w:val="00096B4C"/>
    <w:rsid w:val="00096B87"/>
    <w:rsid w:val="00096FB9"/>
    <w:rsid w:val="0009724C"/>
    <w:rsid w:val="0009773F"/>
    <w:rsid w:val="0009775B"/>
    <w:rsid w:val="000977EC"/>
    <w:rsid w:val="00097A43"/>
    <w:rsid w:val="00097B33"/>
    <w:rsid w:val="00097B89"/>
    <w:rsid w:val="000A0087"/>
    <w:rsid w:val="000A00D7"/>
    <w:rsid w:val="000A00ED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2FA"/>
    <w:rsid w:val="000A18D0"/>
    <w:rsid w:val="000A1914"/>
    <w:rsid w:val="000A195B"/>
    <w:rsid w:val="000A1C1B"/>
    <w:rsid w:val="000A1F0A"/>
    <w:rsid w:val="000A2350"/>
    <w:rsid w:val="000A245C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8F2"/>
    <w:rsid w:val="000B1A99"/>
    <w:rsid w:val="000B1B17"/>
    <w:rsid w:val="000B1B1D"/>
    <w:rsid w:val="000B1CE1"/>
    <w:rsid w:val="000B1D8D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09"/>
    <w:rsid w:val="000B3D66"/>
    <w:rsid w:val="000B4032"/>
    <w:rsid w:val="000B48C3"/>
    <w:rsid w:val="000B49B0"/>
    <w:rsid w:val="000B49F8"/>
    <w:rsid w:val="000B4F40"/>
    <w:rsid w:val="000B513E"/>
    <w:rsid w:val="000B51EF"/>
    <w:rsid w:val="000B552D"/>
    <w:rsid w:val="000B55A8"/>
    <w:rsid w:val="000B5973"/>
    <w:rsid w:val="000B59B4"/>
    <w:rsid w:val="000B5CF2"/>
    <w:rsid w:val="000B5E81"/>
    <w:rsid w:val="000B61A2"/>
    <w:rsid w:val="000B6208"/>
    <w:rsid w:val="000B6414"/>
    <w:rsid w:val="000B6506"/>
    <w:rsid w:val="000B653B"/>
    <w:rsid w:val="000B6632"/>
    <w:rsid w:val="000B6641"/>
    <w:rsid w:val="000B689B"/>
    <w:rsid w:val="000B6BB9"/>
    <w:rsid w:val="000B6CB8"/>
    <w:rsid w:val="000B7213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71F"/>
    <w:rsid w:val="000C0885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48A"/>
    <w:rsid w:val="000C64B5"/>
    <w:rsid w:val="000C668A"/>
    <w:rsid w:val="000C68EB"/>
    <w:rsid w:val="000C6B0B"/>
    <w:rsid w:val="000C75A1"/>
    <w:rsid w:val="000C776C"/>
    <w:rsid w:val="000C7825"/>
    <w:rsid w:val="000C79DC"/>
    <w:rsid w:val="000C7A0F"/>
    <w:rsid w:val="000C7CA5"/>
    <w:rsid w:val="000C7DBC"/>
    <w:rsid w:val="000C7F38"/>
    <w:rsid w:val="000D0044"/>
    <w:rsid w:val="000D008D"/>
    <w:rsid w:val="000D00EE"/>
    <w:rsid w:val="000D0287"/>
    <w:rsid w:val="000D06EF"/>
    <w:rsid w:val="000D07FC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135"/>
    <w:rsid w:val="000D1407"/>
    <w:rsid w:val="000D144E"/>
    <w:rsid w:val="000D164D"/>
    <w:rsid w:val="000D167A"/>
    <w:rsid w:val="000D17A8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99E"/>
    <w:rsid w:val="000D4AD6"/>
    <w:rsid w:val="000D4DDD"/>
    <w:rsid w:val="000D4E66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8F1"/>
    <w:rsid w:val="000D6A9B"/>
    <w:rsid w:val="000D6BE9"/>
    <w:rsid w:val="000D6BFA"/>
    <w:rsid w:val="000D6CE4"/>
    <w:rsid w:val="000D6D9B"/>
    <w:rsid w:val="000D706E"/>
    <w:rsid w:val="000D718B"/>
    <w:rsid w:val="000D7295"/>
    <w:rsid w:val="000D730C"/>
    <w:rsid w:val="000D7603"/>
    <w:rsid w:val="000D7660"/>
    <w:rsid w:val="000D77DB"/>
    <w:rsid w:val="000D7927"/>
    <w:rsid w:val="000D7C31"/>
    <w:rsid w:val="000E03D5"/>
    <w:rsid w:val="000E0510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06"/>
    <w:rsid w:val="000E3451"/>
    <w:rsid w:val="000E3456"/>
    <w:rsid w:val="000E3620"/>
    <w:rsid w:val="000E3811"/>
    <w:rsid w:val="000E39A6"/>
    <w:rsid w:val="000E3CA7"/>
    <w:rsid w:val="000E4217"/>
    <w:rsid w:val="000E42CC"/>
    <w:rsid w:val="000E4BDB"/>
    <w:rsid w:val="000E4BE1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EEF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484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1D"/>
    <w:rsid w:val="000F2639"/>
    <w:rsid w:val="000F2679"/>
    <w:rsid w:val="000F2A9A"/>
    <w:rsid w:val="000F2AEE"/>
    <w:rsid w:val="000F2E40"/>
    <w:rsid w:val="000F3060"/>
    <w:rsid w:val="000F3074"/>
    <w:rsid w:val="000F3257"/>
    <w:rsid w:val="000F3272"/>
    <w:rsid w:val="000F348C"/>
    <w:rsid w:val="000F3663"/>
    <w:rsid w:val="000F39A2"/>
    <w:rsid w:val="000F3AF6"/>
    <w:rsid w:val="000F3C22"/>
    <w:rsid w:val="000F3C8A"/>
    <w:rsid w:val="000F3EFE"/>
    <w:rsid w:val="000F3FC2"/>
    <w:rsid w:val="000F4235"/>
    <w:rsid w:val="000F4377"/>
    <w:rsid w:val="000F4608"/>
    <w:rsid w:val="000F4859"/>
    <w:rsid w:val="000F489F"/>
    <w:rsid w:val="000F522E"/>
    <w:rsid w:val="000F52AA"/>
    <w:rsid w:val="000F5912"/>
    <w:rsid w:val="000F59B0"/>
    <w:rsid w:val="000F5D85"/>
    <w:rsid w:val="000F5F1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825"/>
    <w:rsid w:val="000F7D57"/>
    <w:rsid w:val="000F7EF6"/>
    <w:rsid w:val="001000F8"/>
    <w:rsid w:val="001005B5"/>
    <w:rsid w:val="00100621"/>
    <w:rsid w:val="0010066A"/>
    <w:rsid w:val="00100821"/>
    <w:rsid w:val="00100E9A"/>
    <w:rsid w:val="00100EF4"/>
    <w:rsid w:val="001011A5"/>
    <w:rsid w:val="00101672"/>
    <w:rsid w:val="001016DC"/>
    <w:rsid w:val="0010172A"/>
    <w:rsid w:val="001019D7"/>
    <w:rsid w:val="00101A19"/>
    <w:rsid w:val="00101BD2"/>
    <w:rsid w:val="00101F50"/>
    <w:rsid w:val="00102217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9A0"/>
    <w:rsid w:val="00103DD9"/>
    <w:rsid w:val="00103F21"/>
    <w:rsid w:val="00104282"/>
    <w:rsid w:val="00104313"/>
    <w:rsid w:val="00104770"/>
    <w:rsid w:val="00104904"/>
    <w:rsid w:val="00104C33"/>
    <w:rsid w:val="00104ED3"/>
    <w:rsid w:val="00105101"/>
    <w:rsid w:val="0010566E"/>
    <w:rsid w:val="00105738"/>
    <w:rsid w:val="0010598C"/>
    <w:rsid w:val="00105D95"/>
    <w:rsid w:val="00105EC8"/>
    <w:rsid w:val="00105F4F"/>
    <w:rsid w:val="00105FFD"/>
    <w:rsid w:val="0010626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0E69"/>
    <w:rsid w:val="001116A5"/>
    <w:rsid w:val="00111978"/>
    <w:rsid w:val="00111EB5"/>
    <w:rsid w:val="0011241D"/>
    <w:rsid w:val="0011249E"/>
    <w:rsid w:val="00112547"/>
    <w:rsid w:val="00112599"/>
    <w:rsid w:val="00112979"/>
    <w:rsid w:val="00112A38"/>
    <w:rsid w:val="00112B65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4DB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4FD"/>
    <w:rsid w:val="0012382C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C75"/>
    <w:rsid w:val="00130E7E"/>
    <w:rsid w:val="001311CB"/>
    <w:rsid w:val="0013128E"/>
    <w:rsid w:val="001312C9"/>
    <w:rsid w:val="001319A0"/>
    <w:rsid w:val="00131AA5"/>
    <w:rsid w:val="00131EC6"/>
    <w:rsid w:val="00131F55"/>
    <w:rsid w:val="001325EC"/>
    <w:rsid w:val="001327D2"/>
    <w:rsid w:val="00132A22"/>
    <w:rsid w:val="00132C40"/>
    <w:rsid w:val="00132E23"/>
    <w:rsid w:val="00132F9A"/>
    <w:rsid w:val="001332CB"/>
    <w:rsid w:val="00133541"/>
    <w:rsid w:val="00134153"/>
    <w:rsid w:val="0013438A"/>
    <w:rsid w:val="00134AB9"/>
    <w:rsid w:val="00134BCD"/>
    <w:rsid w:val="00134CC6"/>
    <w:rsid w:val="00134DC4"/>
    <w:rsid w:val="00134E9F"/>
    <w:rsid w:val="00134EE9"/>
    <w:rsid w:val="00135878"/>
    <w:rsid w:val="00135900"/>
    <w:rsid w:val="00135B88"/>
    <w:rsid w:val="0013600B"/>
    <w:rsid w:val="001360B5"/>
    <w:rsid w:val="001360BA"/>
    <w:rsid w:val="001362FD"/>
    <w:rsid w:val="0013645E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A0"/>
    <w:rsid w:val="00140BB4"/>
    <w:rsid w:val="00140EC4"/>
    <w:rsid w:val="00141213"/>
    <w:rsid w:val="001412A6"/>
    <w:rsid w:val="00141699"/>
    <w:rsid w:val="0014179F"/>
    <w:rsid w:val="00141874"/>
    <w:rsid w:val="00141B05"/>
    <w:rsid w:val="001420E2"/>
    <w:rsid w:val="00142352"/>
    <w:rsid w:val="001425D2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D9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4F8E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2FF"/>
    <w:rsid w:val="0014636D"/>
    <w:rsid w:val="0014651A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EE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47E"/>
    <w:rsid w:val="0015259E"/>
    <w:rsid w:val="001527D6"/>
    <w:rsid w:val="00152954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92F"/>
    <w:rsid w:val="00154B04"/>
    <w:rsid w:val="00154BF5"/>
    <w:rsid w:val="00154C9C"/>
    <w:rsid w:val="00154FC5"/>
    <w:rsid w:val="00155056"/>
    <w:rsid w:val="001550EE"/>
    <w:rsid w:val="001558B9"/>
    <w:rsid w:val="0015596B"/>
    <w:rsid w:val="00155A31"/>
    <w:rsid w:val="00155C8B"/>
    <w:rsid w:val="00155D24"/>
    <w:rsid w:val="00155EFC"/>
    <w:rsid w:val="00156122"/>
    <w:rsid w:val="00156314"/>
    <w:rsid w:val="00156320"/>
    <w:rsid w:val="001564A4"/>
    <w:rsid w:val="001564F9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92A"/>
    <w:rsid w:val="00157ABE"/>
    <w:rsid w:val="00157C63"/>
    <w:rsid w:val="00157E4A"/>
    <w:rsid w:val="00157F5E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83E"/>
    <w:rsid w:val="00161CB5"/>
    <w:rsid w:val="00161CEE"/>
    <w:rsid w:val="00161D09"/>
    <w:rsid w:val="001626ED"/>
    <w:rsid w:val="001629D9"/>
    <w:rsid w:val="00162A87"/>
    <w:rsid w:val="00162A8C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B0"/>
    <w:rsid w:val="001655C0"/>
    <w:rsid w:val="00165903"/>
    <w:rsid w:val="00165AF4"/>
    <w:rsid w:val="00165FF8"/>
    <w:rsid w:val="00166231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67E5E"/>
    <w:rsid w:val="0017007D"/>
    <w:rsid w:val="0017008A"/>
    <w:rsid w:val="0017025C"/>
    <w:rsid w:val="001703A0"/>
    <w:rsid w:val="001704D0"/>
    <w:rsid w:val="001705B0"/>
    <w:rsid w:val="00170A62"/>
    <w:rsid w:val="00170B48"/>
    <w:rsid w:val="00170E99"/>
    <w:rsid w:val="00170F89"/>
    <w:rsid w:val="00171049"/>
    <w:rsid w:val="00171225"/>
    <w:rsid w:val="00171264"/>
    <w:rsid w:val="00171341"/>
    <w:rsid w:val="001713EE"/>
    <w:rsid w:val="00171690"/>
    <w:rsid w:val="0017196B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46A"/>
    <w:rsid w:val="00175566"/>
    <w:rsid w:val="00175593"/>
    <w:rsid w:val="0017595D"/>
    <w:rsid w:val="00175993"/>
    <w:rsid w:val="00175E5A"/>
    <w:rsid w:val="00176309"/>
    <w:rsid w:val="00176481"/>
    <w:rsid w:val="001764AE"/>
    <w:rsid w:val="0017688F"/>
    <w:rsid w:val="00176D24"/>
    <w:rsid w:val="00176F37"/>
    <w:rsid w:val="001771DE"/>
    <w:rsid w:val="0017754D"/>
    <w:rsid w:val="00177BB1"/>
    <w:rsid w:val="00177D48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22A"/>
    <w:rsid w:val="00182395"/>
    <w:rsid w:val="00182464"/>
    <w:rsid w:val="00182844"/>
    <w:rsid w:val="001829B5"/>
    <w:rsid w:val="00182A3E"/>
    <w:rsid w:val="00182DF6"/>
    <w:rsid w:val="00182F51"/>
    <w:rsid w:val="00182F8F"/>
    <w:rsid w:val="00182FC2"/>
    <w:rsid w:val="00183146"/>
    <w:rsid w:val="00183154"/>
    <w:rsid w:val="0018326F"/>
    <w:rsid w:val="0018336E"/>
    <w:rsid w:val="001833A6"/>
    <w:rsid w:val="001836BB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8AE"/>
    <w:rsid w:val="00186962"/>
    <w:rsid w:val="00186985"/>
    <w:rsid w:val="00186B48"/>
    <w:rsid w:val="00186B69"/>
    <w:rsid w:val="00186DD6"/>
    <w:rsid w:val="00186EBF"/>
    <w:rsid w:val="001871F9"/>
    <w:rsid w:val="00187327"/>
    <w:rsid w:val="00187508"/>
    <w:rsid w:val="00187D86"/>
    <w:rsid w:val="00190271"/>
    <w:rsid w:val="00190522"/>
    <w:rsid w:val="00190617"/>
    <w:rsid w:val="0019085A"/>
    <w:rsid w:val="00190EC5"/>
    <w:rsid w:val="00191009"/>
    <w:rsid w:val="00191030"/>
    <w:rsid w:val="00191144"/>
    <w:rsid w:val="001912A1"/>
    <w:rsid w:val="00191303"/>
    <w:rsid w:val="001917F4"/>
    <w:rsid w:val="0019187A"/>
    <w:rsid w:val="001918B8"/>
    <w:rsid w:val="0019196D"/>
    <w:rsid w:val="00191A11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3CC"/>
    <w:rsid w:val="00194451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0D4"/>
    <w:rsid w:val="00196176"/>
    <w:rsid w:val="001962FE"/>
    <w:rsid w:val="0019638B"/>
    <w:rsid w:val="00196492"/>
    <w:rsid w:val="00196654"/>
    <w:rsid w:val="00196B00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366"/>
    <w:rsid w:val="001A5A00"/>
    <w:rsid w:val="001A5A35"/>
    <w:rsid w:val="001A5AE9"/>
    <w:rsid w:val="001A5BBC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4B7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0E99"/>
    <w:rsid w:val="001B1780"/>
    <w:rsid w:val="001B18D1"/>
    <w:rsid w:val="001B1B16"/>
    <w:rsid w:val="001B1C88"/>
    <w:rsid w:val="001B1DEB"/>
    <w:rsid w:val="001B1EF3"/>
    <w:rsid w:val="001B2394"/>
    <w:rsid w:val="001B2865"/>
    <w:rsid w:val="001B2951"/>
    <w:rsid w:val="001B2A12"/>
    <w:rsid w:val="001B2B07"/>
    <w:rsid w:val="001B2D00"/>
    <w:rsid w:val="001B2D57"/>
    <w:rsid w:val="001B2DED"/>
    <w:rsid w:val="001B2E45"/>
    <w:rsid w:val="001B2E60"/>
    <w:rsid w:val="001B2FA3"/>
    <w:rsid w:val="001B33E2"/>
    <w:rsid w:val="001B4353"/>
    <w:rsid w:val="001B4611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68F"/>
    <w:rsid w:val="001B5780"/>
    <w:rsid w:val="001B5822"/>
    <w:rsid w:val="001B5C3C"/>
    <w:rsid w:val="001B5C85"/>
    <w:rsid w:val="001B5C96"/>
    <w:rsid w:val="001B5FD9"/>
    <w:rsid w:val="001B6B9D"/>
    <w:rsid w:val="001B6BF8"/>
    <w:rsid w:val="001B6CF1"/>
    <w:rsid w:val="001B6D79"/>
    <w:rsid w:val="001B6D8F"/>
    <w:rsid w:val="001B6EED"/>
    <w:rsid w:val="001B6FC9"/>
    <w:rsid w:val="001B71E6"/>
    <w:rsid w:val="001B725F"/>
    <w:rsid w:val="001B7284"/>
    <w:rsid w:val="001B7388"/>
    <w:rsid w:val="001B76C6"/>
    <w:rsid w:val="001B78F2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C72"/>
    <w:rsid w:val="001C0D07"/>
    <w:rsid w:val="001C0F14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0D6"/>
    <w:rsid w:val="001C3379"/>
    <w:rsid w:val="001C37CA"/>
    <w:rsid w:val="001C39D0"/>
    <w:rsid w:val="001C3AFE"/>
    <w:rsid w:val="001C3B5C"/>
    <w:rsid w:val="001C3BB2"/>
    <w:rsid w:val="001C3E3E"/>
    <w:rsid w:val="001C40EA"/>
    <w:rsid w:val="001C4161"/>
    <w:rsid w:val="001C4634"/>
    <w:rsid w:val="001C4F22"/>
    <w:rsid w:val="001C531C"/>
    <w:rsid w:val="001C5557"/>
    <w:rsid w:val="001C5604"/>
    <w:rsid w:val="001C5659"/>
    <w:rsid w:val="001C5A5E"/>
    <w:rsid w:val="001C5C4F"/>
    <w:rsid w:val="001C5D92"/>
    <w:rsid w:val="001C6375"/>
    <w:rsid w:val="001C664C"/>
    <w:rsid w:val="001C681B"/>
    <w:rsid w:val="001C695D"/>
    <w:rsid w:val="001C696F"/>
    <w:rsid w:val="001C6A10"/>
    <w:rsid w:val="001C6CCC"/>
    <w:rsid w:val="001C6FA5"/>
    <w:rsid w:val="001C700E"/>
    <w:rsid w:val="001C7367"/>
    <w:rsid w:val="001C765D"/>
    <w:rsid w:val="001C76A3"/>
    <w:rsid w:val="001C7B50"/>
    <w:rsid w:val="001C7B93"/>
    <w:rsid w:val="001C7C87"/>
    <w:rsid w:val="001C7DBE"/>
    <w:rsid w:val="001D00F9"/>
    <w:rsid w:val="001D0943"/>
    <w:rsid w:val="001D0AC5"/>
    <w:rsid w:val="001D0B74"/>
    <w:rsid w:val="001D0BB3"/>
    <w:rsid w:val="001D0EA4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48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C97"/>
    <w:rsid w:val="001D4D40"/>
    <w:rsid w:val="001D5109"/>
    <w:rsid w:val="001D5399"/>
    <w:rsid w:val="001D54AF"/>
    <w:rsid w:val="001D55AE"/>
    <w:rsid w:val="001D5825"/>
    <w:rsid w:val="001D5B04"/>
    <w:rsid w:val="001D606A"/>
    <w:rsid w:val="001D6248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326"/>
    <w:rsid w:val="001E17B4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792"/>
    <w:rsid w:val="001E4CE8"/>
    <w:rsid w:val="001E4E6F"/>
    <w:rsid w:val="001E5048"/>
    <w:rsid w:val="001E514B"/>
    <w:rsid w:val="001E5369"/>
    <w:rsid w:val="001E53D4"/>
    <w:rsid w:val="001E55E8"/>
    <w:rsid w:val="001E5A41"/>
    <w:rsid w:val="001E5FF4"/>
    <w:rsid w:val="001E64A7"/>
    <w:rsid w:val="001E6708"/>
    <w:rsid w:val="001E67C3"/>
    <w:rsid w:val="001E6A0C"/>
    <w:rsid w:val="001E6A95"/>
    <w:rsid w:val="001E6C88"/>
    <w:rsid w:val="001E6E78"/>
    <w:rsid w:val="001E709C"/>
    <w:rsid w:val="001E70B6"/>
    <w:rsid w:val="001E744F"/>
    <w:rsid w:val="001E7586"/>
    <w:rsid w:val="001E762E"/>
    <w:rsid w:val="001E7AD7"/>
    <w:rsid w:val="001E7C52"/>
    <w:rsid w:val="001E7E74"/>
    <w:rsid w:val="001F00C2"/>
    <w:rsid w:val="001F02AE"/>
    <w:rsid w:val="001F0448"/>
    <w:rsid w:val="001F046A"/>
    <w:rsid w:val="001F0994"/>
    <w:rsid w:val="001F0B36"/>
    <w:rsid w:val="001F0C30"/>
    <w:rsid w:val="001F0E92"/>
    <w:rsid w:val="001F0FC5"/>
    <w:rsid w:val="001F10CC"/>
    <w:rsid w:val="001F1215"/>
    <w:rsid w:val="001F1230"/>
    <w:rsid w:val="001F14F2"/>
    <w:rsid w:val="001F17B3"/>
    <w:rsid w:val="001F1879"/>
    <w:rsid w:val="001F1DA2"/>
    <w:rsid w:val="001F1E1E"/>
    <w:rsid w:val="001F1F57"/>
    <w:rsid w:val="001F2188"/>
    <w:rsid w:val="001F2747"/>
    <w:rsid w:val="001F2864"/>
    <w:rsid w:val="001F2BD0"/>
    <w:rsid w:val="001F2E65"/>
    <w:rsid w:val="001F3583"/>
    <w:rsid w:val="001F3C30"/>
    <w:rsid w:val="001F3C67"/>
    <w:rsid w:val="001F3EB2"/>
    <w:rsid w:val="001F429D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1F7DFF"/>
    <w:rsid w:val="00200022"/>
    <w:rsid w:val="00200023"/>
    <w:rsid w:val="002001F3"/>
    <w:rsid w:val="002004E8"/>
    <w:rsid w:val="00200828"/>
    <w:rsid w:val="00200A8C"/>
    <w:rsid w:val="00200AC9"/>
    <w:rsid w:val="0020100B"/>
    <w:rsid w:val="002012CF"/>
    <w:rsid w:val="00201688"/>
    <w:rsid w:val="002019CB"/>
    <w:rsid w:val="002019EE"/>
    <w:rsid w:val="00201E12"/>
    <w:rsid w:val="00201F40"/>
    <w:rsid w:val="00202402"/>
    <w:rsid w:val="00202445"/>
    <w:rsid w:val="00202639"/>
    <w:rsid w:val="00202B5B"/>
    <w:rsid w:val="00202B75"/>
    <w:rsid w:val="00202C02"/>
    <w:rsid w:val="00202F2C"/>
    <w:rsid w:val="0020320A"/>
    <w:rsid w:val="00203531"/>
    <w:rsid w:val="002039BB"/>
    <w:rsid w:val="00203D20"/>
    <w:rsid w:val="00203EEF"/>
    <w:rsid w:val="00203FF7"/>
    <w:rsid w:val="002042C7"/>
    <w:rsid w:val="002043EA"/>
    <w:rsid w:val="00204756"/>
    <w:rsid w:val="002047E4"/>
    <w:rsid w:val="00204829"/>
    <w:rsid w:val="002049D0"/>
    <w:rsid w:val="00204A05"/>
    <w:rsid w:val="00204A38"/>
    <w:rsid w:val="00204CFE"/>
    <w:rsid w:val="00204FB9"/>
    <w:rsid w:val="00204FC7"/>
    <w:rsid w:val="0020502E"/>
    <w:rsid w:val="0020519B"/>
    <w:rsid w:val="002054CA"/>
    <w:rsid w:val="0020565E"/>
    <w:rsid w:val="002056A3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6FAC"/>
    <w:rsid w:val="0020722C"/>
    <w:rsid w:val="00207488"/>
    <w:rsid w:val="0020776C"/>
    <w:rsid w:val="002077B5"/>
    <w:rsid w:val="002077F9"/>
    <w:rsid w:val="00207840"/>
    <w:rsid w:val="0020792C"/>
    <w:rsid w:val="0020794F"/>
    <w:rsid w:val="00207ABD"/>
    <w:rsid w:val="00207B43"/>
    <w:rsid w:val="00207F03"/>
    <w:rsid w:val="0021006F"/>
    <w:rsid w:val="002101BF"/>
    <w:rsid w:val="002101E7"/>
    <w:rsid w:val="0021059B"/>
    <w:rsid w:val="00210723"/>
    <w:rsid w:val="00210883"/>
    <w:rsid w:val="0021094A"/>
    <w:rsid w:val="00210AC9"/>
    <w:rsid w:val="00211170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9E4"/>
    <w:rsid w:val="00212C36"/>
    <w:rsid w:val="00212D13"/>
    <w:rsid w:val="00212D1A"/>
    <w:rsid w:val="00212D82"/>
    <w:rsid w:val="0021325C"/>
    <w:rsid w:val="00213381"/>
    <w:rsid w:val="002134EA"/>
    <w:rsid w:val="0021370D"/>
    <w:rsid w:val="00213A4A"/>
    <w:rsid w:val="00213B7C"/>
    <w:rsid w:val="00213EB3"/>
    <w:rsid w:val="00214130"/>
    <w:rsid w:val="00214183"/>
    <w:rsid w:val="0021459F"/>
    <w:rsid w:val="00214873"/>
    <w:rsid w:val="002149A2"/>
    <w:rsid w:val="00214A72"/>
    <w:rsid w:val="00214C06"/>
    <w:rsid w:val="00214C6E"/>
    <w:rsid w:val="00214E30"/>
    <w:rsid w:val="00214F22"/>
    <w:rsid w:val="00215872"/>
    <w:rsid w:val="0021593C"/>
    <w:rsid w:val="00215A34"/>
    <w:rsid w:val="00215A5D"/>
    <w:rsid w:val="00216209"/>
    <w:rsid w:val="00216261"/>
    <w:rsid w:val="002162A4"/>
    <w:rsid w:val="002162A6"/>
    <w:rsid w:val="0021638A"/>
    <w:rsid w:val="002163CA"/>
    <w:rsid w:val="002164AC"/>
    <w:rsid w:val="002164C4"/>
    <w:rsid w:val="00216625"/>
    <w:rsid w:val="00216A14"/>
    <w:rsid w:val="00216B10"/>
    <w:rsid w:val="00216B27"/>
    <w:rsid w:val="00216E5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74B"/>
    <w:rsid w:val="00221AA9"/>
    <w:rsid w:val="00221FBC"/>
    <w:rsid w:val="00222433"/>
    <w:rsid w:val="002224AF"/>
    <w:rsid w:val="002224EB"/>
    <w:rsid w:val="00222B85"/>
    <w:rsid w:val="00222C2D"/>
    <w:rsid w:val="00222C32"/>
    <w:rsid w:val="00223114"/>
    <w:rsid w:val="00223149"/>
    <w:rsid w:val="00223727"/>
    <w:rsid w:val="00223DB8"/>
    <w:rsid w:val="00223F0F"/>
    <w:rsid w:val="00224189"/>
    <w:rsid w:val="002241E8"/>
    <w:rsid w:val="00224433"/>
    <w:rsid w:val="00224481"/>
    <w:rsid w:val="00224937"/>
    <w:rsid w:val="00224D20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B81"/>
    <w:rsid w:val="00226E4A"/>
    <w:rsid w:val="00226F0F"/>
    <w:rsid w:val="002271C3"/>
    <w:rsid w:val="002272B2"/>
    <w:rsid w:val="002273D1"/>
    <w:rsid w:val="00227564"/>
    <w:rsid w:val="00227766"/>
    <w:rsid w:val="00227C40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3CC"/>
    <w:rsid w:val="00231511"/>
    <w:rsid w:val="00231569"/>
    <w:rsid w:val="00231751"/>
    <w:rsid w:val="0023176F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539"/>
    <w:rsid w:val="0023387C"/>
    <w:rsid w:val="00233B5B"/>
    <w:rsid w:val="00233DB4"/>
    <w:rsid w:val="00233F8A"/>
    <w:rsid w:val="00234463"/>
    <w:rsid w:val="002346FD"/>
    <w:rsid w:val="002349CD"/>
    <w:rsid w:val="00234AA5"/>
    <w:rsid w:val="00234B62"/>
    <w:rsid w:val="00234C77"/>
    <w:rsid w:val="00234C9A"/>
    <w:rsid w:val="00234D20"/>
    <w:rsid w:val="00234D90"/>
    <w:rsid w:val="00234FF9"/>
    <w:rsid w:val="00235202"/>
    <w:rsid w:val="00235342"/>
    <w:rsid w:val="00235715"/>
    <w:rsid w:val="002359E6"/>
    <w:rsid w:val="00235C6A"/>
    <w:rsid w:val="00235FD4"/>
    <w:rsid w:val="00236374"/>
    <w:rsid w:val="00236529"/>
    <w:rsid w:val="002365EE"/>
    <w:rsid w:val="00236A32"/>
    <w:rsid w:val="00236E80"/>
    <w:rsid w:val="00237157"/>
    <w:rsid w:val="00237196"/>
    <w:rsid w:val="002371FD"/>
    <w:rsid w:val="00237481"/>
    <w:rsid w:val="002377BB"/>
    <w:rsid w:val="0023787B"/>
    <w:rsid w:val="002378BB"/>
    <w:rsid w:val="00237C8F"/>
    <w:rsid w:val="00237DFA"/>
    <w:rsid w:val="00237F34"/>
    <w:rsid w:val="00240157"/>
    <w:rsid w:val="002407EE"/>
    <w:rsid w:val="0024080D"/>
    <w:rsid w:val="0024086F"/>
    <w:rsid w:val="00240A5E"/>
    <w:rsid w:val="00240B23"/>
    <w:rsid w:val="00241161"/>
    <w:rsid w:val="002411D6"/>
    <w:rsid w:val="002412C5"/>
    <w:rsid w:val="002413A4"/>
    <w:rsid w:val="0024148D"/>
    <w:rsid w:val="00241D84"/>
    <w:rsid w:val="00241E42"/>
    <w:rsid w:val="00242070"/>
    <w:rsid w:val="00242094"/>
    <w:rsid w:val="00242569"/>
    <w:rsid w:val="0024265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6FE"/>
    <w:rsid w:val="00244721"/>
    <w:rsid w:val="002448F5"/>
    <w:rsid w:val="00244927"/>
    <w:rsid w:val="00244986"/>
    <w:rsid w:val="00244A99"/>
    <w:rsid w:val="00244D91"/>
    <w:rsid w:val="00244EAA"/>
    <w:rsid w:val="00244EB7"/>
    <w:rsid w:val="00244EBD"/>
    <w:rsid w:val="00244EE7"/>
    <w:rsid w:val="00244EFD"/>
    <w:rsid w:val="002450B2"/>
    <w:rsid w:val="002453D3"/>
    <w:rsid w:val="002457DB"/>
    <w:rsid w:val="0024592E"/>
    <w:rsid w:val="00245D7C"/>
    <w:rsid w:val="00245F15"/>
    <w:rsid w:val="00245F2F"/>
    <w:rsid w:val="0024600E"/>
    <w:rsid w:val="00246374"/>
    <w:rsid w:val="00246549"/>
    <w:rsid w:val="00246718"/>
    <w:rsid w:val="0024698A"/>
    <w:rsid w:val="00246AF8"/>
    <w:rsid w:val="00246D59"/>
    <w:rsid w:val="00246DD1"/>
    <w:rsid w:val="0024700C"/>
    <w:rsid w:val="00247690"/>
    <w:rsid w:val="0024780F"/>
    <w:rsid w:val="00250184"/>
    <w:rsid w:val="0025077E"/>
    <w:rsid w:val="0025095B"/>
    <w:rsid w:val="00250BA9"/>
    <w:rsid w:val="00250BFB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4FC1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B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B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B97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46BD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269"/>
    <w:rsid w:val="00267328"/>
    <w:rsid w:val="002675DA"/>
    <w:rsid w:val="0026777E"/>
    <w:rsid w:val="00267866"/>
    <w:rsid w:val="00267B92"/>
    <w:rsid w:val="00267C86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4AD3"/>
    <w:rsid w:val="00274C27"/>
    <w:rsid w:val="002754ED"/>
    <w:rsid w:val="002756EA"/>
    <w:rsid w:val="00275B76"/>
    <w:rsid w:val="00275DAE"/>
    <w:rsid w:val="00276083"/>
    <w:rsid w:val="002760C4"/>
    <w:rsid w:val="00276316"/>
    <w:rsid w:val="00276436"/>
    <w:rsid w:val="0027650F"/>
    <w:rsid w:val="00276601"/>
    <w:rsid w:val="00276837"/>
    <w:rsid w:val="00276936"/>
    <w:rsid w:val="002769E8"/>
    <w:rsid w:val="00276A24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0CA2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6F6"/>
    <w:rsid w:val="00284A08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303"/>
    <w:rsid w:val="00286480"/>
    <w:rsid w:val="0028666E"/>
    <w:rsid w:val="00286814"/>
    <w:rsid w:val="0028681E"/>
    <w:rsid w:val="00286900"/>
    <w:rsid w:val="00286C0B"/>
    <w:rsid w:val="00286F85"/>
    <w:rsid w:val="00287215"/>
    <w:rsid w:val="002878B1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4D8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750"/>
    <w:rsid w:val="002948FF"/>
    <w:rsid w:val="00294A5D"/>
    <w:rsid w:val="00294B83"/>
    <w:rsid w:val="00294F56"/>
    <w:rsid w:val="002952F9"/>
    <w:rsid w:val="00295617"/>
    <w:rsid w:val="002958C5"/>
    <w:rsid w:val="00295B2B"/>
    <w:rsid w:val="00295BB3"/>
    <w:rsid w:val="00295E93"/>
    <w:rsid w:val="00295EE3"/>
    <w:rsid w:val="00295FBB"/>
    <w:rsid w:val="0029614A"/>
    <w:rsid w:val="002965A9"/>
    <w:rsid w:val="00296775"/>
    <w:rsid w:val="002967D0"/>
    <w:rsid w:val="00296B78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134"/>
    <w:rsid w:val="002A027A"/>
    <w:rsid w:val="002A02C8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2CF3"/>
    <w:rsid w:val="002A3143"/>
    <w:rsid w:val="002A31A2"/>
    <w:rsid w:val="002A3209"/>
    <w:rsid w:val="002A325F"/>
    <w:rsid w:val="002A3354"/>
    <w:rsid w:val="002A3933"/>
    <w:rsid w:val="002A3A8C"/>
    <w:rsid w:val="002A3D01"/>
    <w:rsid w:val="002A3EF4"/>
    <w:rsid w:val="002A40EA"/>
    <w:rsid w:val="002A4267"/>
    <w:rsid w:val="002A488C"/>
    <w:rsid w:val="002A48BA"/>
    <w:rsid w:val="002A4B3C"/>
    <w:rsid w:val="002A5535"/>
    <w:rsid w:val="002A55F8"/>
    <w:rsid w:val="002A560C"/>
    <w:rsid w:val="002A5903"/>
    <w:rsid w:val="002A59E0"/>
    <w:rsid w:val="002A5B52"/>
    <w:rsid w:val="002A5D8D"/>
    <w:rsid w:val="002A60C9"/>
    <w:rsid w:val="002A685D"/>
    <w:rsid w:val="002A68C6"/>
    <w:rsid w:val="002A696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4F2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D1C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13"/>
    <w:rsid w:val="002B25E1"/>
    <w:rsid w:val="002B272E"/>
    <w:rsid w:val="002B29D2"/>
    <w:rsid w:val="002B29E0"/>
    <w:rsid w:val="002B2F28"/>
    <w:rsid w:val="002B32D5"/>
    <w:rsid w:val="002B3546"/>
    <w:rsid w:val="002B3D0F"/>
    <w:rsid w:val="002B42DB"/>
    <w:rsid w:val="002B456A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5FA3"/>
    <w:rsid w:val="002B6349"/>
    <w:rsid w:val="002B6355"/>
    <w:rsid w:val="002B6419"/>
    <w:rsid w:val="002B656C"/>
    <w:rsid w:val="002B672B"/>
    <w:rsid w:val="002B68C9"/>
    <w:rsid w:val="002B6AFF"/>
    <w:rsid w:val="002B6C9C"/>
    <w:rsid w:val="002B6FCF"/>
    <w:rsid w:val="002B70B7"/>
    <w:rsid w:val="002B7232"/>
    <w:rsid w:val="002B7454"/>
    <w:rsid w:val="002B758A"/>
    <w:rsid w:val="002B778B"/>
    <w:rsid w:val="002B77A2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D6"/>
    <w:rsid w:val="002C13F8"/>
    <w:rsid w:val="002C149B"/>
    <w:rsid w:val="002C1877"/>
    <w:rsid w:val="002C1917"/>
    <w:rsid w:val="002C1D49"/>
    <w:rsid w:val="002C1D80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563"/>
    <w:rsid w:val="002C2A80"/>
    <w:rsid w:val="002C2B1E"/>
    <w:rsid w:val="002C2FB2"/>
    <w:rsid w:val="002C314E"/>
    <w:rsid w:val="002C3155"/>
    <w:rsid w:val="002C36B5"/>
    <w:rsid w:val="002C37A9"/>
    <w:rsid w:val="002C3B6A"/>
    <w:rsid w:val="002C3CF7"/>
    <w:rsid w:val="002C3E60"/>
    <w:rsid w:val="002C41C7"/>
    <w:rsid w:val="002C461F"/>
    <w:rsid w:val="002C481B"/>
    <w:rsid w:val="002C486C"/>
    <w:rsid w:val="002C4931"/>
    <w:rsid w:val="002C493D"/>
    <w:rsid w:val="002C4D8E"/>
    <w:rsid w:val="002C4F0C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5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2E00"/>
    <w:rsid w:val="002D2FA2"/>
    <w:rsid w:val="002D3060"/>
    <w:rsid w:val="002D3317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EA8"/>
    <w:rsid w:val="002D4FBE"/>
    <w:rsid w:val="002D547F"/>
    <w:rsid w:val="002D55EC"/>
    <w:rsid w:val="002D5907"/>
    <w:rsid w:val="002D5A45"/>
    <w:rsid w:val="002D5C09"/>
    <w:rsid w:val="002D64A3"/>
    <w:rsid w:val="002D6758"/>
    <w:rsid w:val="002D69AA"/>
    <w:rsid w:val="002D6A59"/>
    <w:rsid w:val="002D6C86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6E"/>
    <w:rsid w:val="002E04DD"/>
    <w:rsid w:val="002E0557"/>
    <w:rsid w:val="002E0CD0"/>
    <w:rsid w:val="002E0DC5"/>
    <w:rsid w:val="002E0F5B"/>
    <w:rsid w:val="002E1143"/>
    <w:rsid w:val="002E15F3"/>
    <w:rsid w:val="002E1959"/>
    <w:rsid w:val="002E1AC5"/>
    <w:rsid w:val="002E1B47"/>
    <w:rsid w:val="002E1B68"/>
    <w:rsid w:val="002E1BA9"/>
    <w:rsid w:val="002E1E09"/>
    <w:rsid w:val="002E1E43"/>
    <w:rsid w:val="002E1FD1"/>
    <w:rsid w:val="002E22AF"/>
    <w:rsid w:val="002E22D1"/>
    <w:rsid w:val="002E25F6"/>
    <w:rsid w:val="002E28DC"/>
    <w:rsid w:val="002E2BDB"/>
    <w:rsid w:val="002E2D0C"/>
    <w:rsid w:val="002E2D74"/>
    <w:rsid w:val="002E33D0"/>
    <w:rsid w:val="002E33F8"/>
    <w:rsid w:val="002E3540"/>
    <w:rsid w:val="002E36F9"/>
    <w:rsid w:val="002E38AE"/>
    <w:rsid w:val="002E3A12"/>
    <w:rsid w:val="002E3B09"/>
    <w:rsid w:val="002E3C83"/>
    <w:rsid w:val="002E3ED0"/>
    <w:rsid w:val="002E411C"/>
    <w:rsid w:val="002E4339"/>
    <w:rsid w:val="002E43F5"/>
    <w:rsid w:val="002E44DE"/>
    <w:rsid w:val="002E45EC"/>
    <w:rsid w:val="002E48BC"/>
    <w:rsid w:val="002E48BE"/>
    <w:rsid w:val="002E49F5"/>
    <w:rsid w:val="002E49FB"/>
    <w:rsid w:val="002E4B75"/>
    <w:rsid w:val="002E4D6A"/>
    <w:rsid w:val="002E5007"/>
    <w:rsid w:val="002E56B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3E"/>
    <w:rsid w:val="002E727B"/>
    <w:rsid w:val="002E7301"/>
    <w:rsid w:val="002E75B3"/>
    <w:rsid w:val="002E75F1"/>
    <w:rsid w:val="002E776A"/>
    <w:rsid w:val="002E795F"/>
    <w:rsid w:val="002E7A3B"/>
    <w:rsid w:val="002E7B0F"/>
    <w:rsid w:val="002F0051"/>
    <w:rsid w:val="002F04FB"/>
    <w:rsid w:val="002F076E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472"/>
    <w:rsid w:val="002F5567"/>
    <w:rsid w:val="002F58B8"/>
    <w:rsid w:val="002F5A62"/>
    <w:rsid w:val="002F64F2"/>
    <w:rsid w:val="002F66F1"/>
    <w:rsid w:val="002F6CD1"/>
    <w:rsid w:val="002F6D39"/>
    <w:rsid w:val="002F6DEF"/>
    <w:rsid w:val="002F7076"/>
    <w:rsid w:val="002F71F2"/>
    <w:rsid w:val="002F7504"/>
    <w:rsid w:val="002F7597"/>
    <w:rsid w:val="002F7669"/>
    <w:rsid w:val="002F78D0"/>
    <w:rsid w:val="002F7B13"/>
    <w:rsid w:val="002F7FB1"/>
    <w:rsid w:val="00300145"/>
    <w:rsid w:val="00300146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2D1D"/>
    <w:rsid w:val="0030325E"/>
    <w:rsid w:val="003033F7"/>
    <w:rsid w:val="0030361C"/>
    <w:rsid w:val="003037E4"/>
    <w:rsid w:val="003037EF"/>
    <w:rsid w:val="00303869"/>
    <w:rsid w:val="00303D61"/>
    <w:rsid w:val="00303D79"/>
    <w:rsid w:val="0030402C"/>
    <w:rsid w:val="00304303"/>
    <w:rsid w:val="003048C6"/>
    <w:rsid w:val="00304C9D"/>
    <w:rsid w:val="00304D2C"/>
    <w:rsid w:val="00304D7B"/>
    <w:rsid w:val="00304E07"/>
    <w:rsid w:val="0030527C"/>
    <w:rsid w:val="003052A6"/>
    <w:rsid w:val="00305893"/>
    <w:rsid w:val="00305B62"/>
    <w:rsid w:val="003060F1"/>
    <w:rsid w:val="0030616A"/>
    <w:rsid w:val="003063F4"/>
    <w:rsid w:val="00306505"/>
    <w:rsid w:val="0030656C"/>
    <w:rsid w:val="00306637"/>
    <w:rsid w:val="00306736"/>
    <w:rsid w:val="003068D3"/>
    <w:rsid w:val="00306B3A"/>
    <w:rsid w:val="00306BB7"/>
    <w:rsid w:val="00306C62"/>
    <w:rsid w:val="00306C90"/>
    <w:rsid w:val="00306F94"/>
    <w:rsid w:val="0030714F"/>
    <w:rsid w:val="0030715E"/>
    <w:rsid w:val="0030736D"/>
    <w:rsid w:val="0030774C"/>
    <w:rsid w:val="003077D4"/>
    <w:rsid w:val="00307935"/>
    <w:rsid w:val="0031051A"/>
    <w:rsid w:val="003106F6"/>
    <w:rsid w:val="003107BB"/>
    <w:rsid w:val="00310A8C"/>
    <w:rsid w:val="00310B91"/>
    <w:rsid w:val="00310C3E"/>
    <w:rsid w:val="00310E66"/>
    <w:rsid w:val="00310FB4"/>
    <w:rsid w:val="00311024"/>
    <w:rsid w:val="003110B1"/>
    <w:rsid w:val="003111BB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5D9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257"/>
    <w:rsid w:val="0031542E"/>
    <w:rsid w:val="003154C1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25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1E4"/>
    <w:rsid w:val="003231EE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4A5A"/>
    <w:rsid w:val="00324BDD"/>
    <w:rsid w:val="00325450"/>
    <w:rsid w:val="003257B6"/>
    <w:rsid w:val="00325C1B"/>
    <w:rsid w:val="00325D0A"/>
    <w:rsid w:val="00325D90"/>
    <w:rsid w:val="00325DD1"/>
    <w:rsid w:val="00325EF5"/>
    <w:rsid w:val="00325F7C"/>
    <w:rsid w:val="0032601D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853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4"/>
    <w:rsid w:val="00336B76"/>
    <w:rsid w:val="00336D0D"/>
    <w:rsid w:val="0033721E"/>
    <w:rsid w:val="0033726D"/>
    <w:rsid w:val="00337361"/>
    <w:rsid w:val="003373FF"/>
    <w:rsid w:val="003374D8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1F7E"/>
    <w:rsid w:val="00342079"/>
    <w:rsid w:val="003424A1"/>
    <w:rsid w:val="003426F8"/>
    <w:rsid w:val="00342A2B"/>
    <w:rsid w:val="00342B69"/>
    <w:rsid w:val="00343326"/>
    <w:rsid w:val="00343A52"/>
    <w:rsid w:val="00343A66"/>
    <w:rsid w:val="00343A69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8A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8A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37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32D"/>
    <w:rsid w:val="003567A1"/>
    <w:rsid w:val="00356F36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4AB"/>
    <w:rsid w:val="0036055E"/>
    <w:rsid w:val="003608F6"/>
    <w:rsid w:val="00360AAA"/>
    <w:rsid w:val="00360E4D"/>
    <w:rsid w:val="00361007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A12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5E28"/>
    <w:rsid w:val="003661E3"/>
    <w:rsid w:val="0036623B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425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A1"/>
    <w:rsid w:val="00373CB0"/>
    <w:rsid w:val="00373F4D"/>
    <w:rsid w:val="003740D2"/>
    <w:rsid w:val="00374382"/>
    <w:rsid w:val="0037452C"/>
    <w:rsid w:val="00374ABD"/>
    <w:rsid w:val="00375389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77A79"/>
    <w:rsid w:val="00380147"/>
    <w:rsid w:val="003803A8"/>
    <w:rsid w:val="00380A00"/>
    <w:rsid w:val="00380A70"/>
    <w:rsid w:val="00380D5A"/>
    <w:rsid w:val="003812F4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187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9D5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1AA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81B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4AE"/>
    <w:rsid w:val="00396792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0A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CC"/>
    <w:rsid w:val="003A1EFB"/>
    <w:rsid w:val="003A25F2"/>
    <w:rsid w:val="003A2675"/>
    <w:rsid w:val="003A27F4"/>
    <w:rsid w:val="003A286B"/>
    <w:rsid w:val="003A29B5"/>
    <w:rsid w:val="003A2AB2"/>
    <w:rsid w:val="003A2AC8"/>
    <w:rsid w:val="003A2B3E"/>
    <w:rsid w:val="003A2D2D"/>
    <w:rsid w:val="003A2FA0"/>
    <w:rsid w:val="003A310C"/>
    <w:rsid w:val="003A310F"/>
    <w:rsid w:val="003A3228"/>
    <w:rsid w:val="003A3596"/>
    <w:rsid w:val="003A36FF"/>
    <w:rsid w:val="003A373A"/>
    <w:rsid w:val="003A38A7"/>
    <w:rsid w:val="003A38E2"/>
    <w:rsid w:val="003A3E64"/>
    <w:rsid w:val="003A4055"/>
    <w:rsid w:val="003A405B"/>
    <w:rsid w:val="003A4112"/>
    <w:rsid w:val="003A4592"/>
    <w:rsid w:val="003A471C"/>
    <w:rsid w:val="003A47DF"/>
    <w:rsid w:val="003A4A74"/>
    <w:rsid w:val="003A4FC6"/>
    <w:rsid w:val="003A4FC8"/>
    <w:rsid w:val="003A54F8"/>
    <w:rsid w:val="003A5707"/>
    <w:rsid w:val="003A5ABD"/>
    <w:rsid w:val="003A5DED"/>
    <w:rsid w:val="003A5EBF"/>
    <w:rsid w:val="003A600E"/>
    <w:rsid w:val="003A646A"/>
    <w:rsid w:val="003A65A9"/>
    <w:rsid w:val="003A6797"/>
    <w:rsid w:val="003A6EF5"/>
    <w:rsid w:val="003A6FA7"/>
    <w:rsid w:val="003A720A"/>
    <w:rsid w:val="003A734A"/>
    <w:rsid w:val="003A73D2"/>
    <w:rsid w:val="003A742F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70B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2B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5BC7"/>
    <w:rsid w:val="003B6507"/>
    <w:rsid w:val="003B6936"/>
    <w:rsid w:val="003B6ACF"/>
    <w:rsid w:val="003B6B18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67E"/>
    <w:rsid w:val="003C1745"/>
    <w:rsid w:val="003C19F7"/>
    <w:rsid w:val="003C1A84"/>
    <w:rsid w:val="003C1C0F"/>
    <w:rsid w:val="003C1FC7"/>
    <w:rsid w:val="003C1FCF"/>
    <w:rsid w:val="003C21B9"/>
    <w:rsid w:val="003C2272"/>
    <w:rsid w:val="003C25F4"/>
    <w:rsid w:val="003C28D4"/>
    <w:rsid w:val="003C2A60"/>
    <w:rsid w:val="003C2ACC"/>
    <w:rsid w:val="003C2B9E"/>
    <w:rsid w:val="003C3070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A13"/>
    <w:rsid w:val="003C4B57"/>
    <w:rsid w:val="003C4BA1"/>
    <w:rsid w:val="003C4CF5"/>
    <w:rsid w:val="003C4F74"/>
    <w:rsid w:val="003C4FD1"/>
    <w:rsid w:val="003C56C8"/>
    <w:rsid w:val="003C5CA8"/>
    <w:rsid w:val="003C5F00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2D3"/>
    <w:rsid w:val="003D13A6"/>
    <w:rsid w:val="003D14C2"/>
    <w:rsid w:val="003D1591"/>
    <w:rsid w:val="003D1699"/>
    <w:rsid w:val="003D1A04"/>
    <w:rsid w:val="003D1A44"/>
    <w:rsid w:val="003D1BBF"/>
    <w:rsid w:val="003D1C41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9FB"/>
    <w:rsid w:val="003D2B9E"/>
    <w:rsid w:val="003D2CBF"/>
    <w:rsid w:val="003D2FA4"/>
    <w:rsid w:val="003D3040"/>
    <w:rsid w:val="003D3245"/>
    <w:rsid w:val="003D32D7"/>
    <w:rsid w:val="003D341B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AEB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DFC"/>
    <w:rsid w:val="003D7EA2"/>
    <w:rsid w:val="003D7EBD"/>
    <w:rsid w:val="003E00E2"/>
    <w:rsid w:val="003E0482"/>
    <w:rsid w:val="003E05EE"/>
    <w:rsid w:val="003E07D8"/>
    <w:rsid w:val="003E0819"/>
    <w:rsid w:val="003E0827"/>
    <w:rsid w:val="003E09DE"/>
    <w:rsid w:val="003E0C21"/>
    <w:rsid w:val="003E0FDE"/>
    <w:rsid w:val="003E129F"/>
    <w:rsid w:val="003E1354"/>
    <w:rsid w:val="003E1385"/>
    <w:rsid w:val="003E1551"/>
    <w:rsid w:val="003E18DB"/>
    <w:rsid w:val="003E1B64"/>
    <w:rsid w:val="003E1BDE"/>
    <w:rsid w:val="003E1D6C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58B"/>
    <w:rsid w:val="003E5A45"/>
    <w:rsid w:val="003E5B4D"/>
    <w:rsid w:val="003E5BF5"/>
    <w:rsid w:val="003E5F33"/>
    <w:rsid w:val="003E5F5A"/>
    <w:rsid w:val="003E607B"/>
    <w:rsid w:val="003E60C6"/>
    <w:rsid w:val="003E6137"/>
    <w:rsid w:val="003E642E"/>
    <w:rsid w:val="003E65E2"/>
    <w:rsid w:val="003E65E5"/>
    <w:rsid w:val="003E668E"/>
    <w:rsid w:val="003E6896"/>
    <w:rsid w:val="003E6CF1"/>
    <w:rsid w:val="003E6E69"/>
    <w:rsid w:val="003E6ECC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1E93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55B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0F5A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1D1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BC"/>
    <w:rsid w:val="00404BDF"/>
    <w:rsid w:val="004051DB"/>
    <w:rsid w:val="004052F1"/>
    <w:rsid w:val="004055CA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3E4"/>
    <w:rsid w:val="00411508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882"/>
    <w:rsid w:val="00414995"/>
    <w:rsid w:val="00414A2C"/>
    <w:rsid w:val="00414E87"/>
    <w:rsid w:val="0041510C"/>
    <w:rsid w:val="00415159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A8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C45"/>
    <w:rsid w:val="00420D9E"/>
    <w:rsid w:val="004212E2"/>
    <w:rsid w:val="00421B8F"/>
    <w:rsid w:val="00421CD1"/>
    <w:rsid w:val="00421D4B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919"/>
    <w:rsid w:val="00423B61"/>
    <w:rsid w:val="00423F4E"/>
    <w:rsid w:val="00424097"/>
    <w:rsid w:val="004241FC"/>
    <w:rsid w:val="004243BE"/>
    <w:rsid w:val="00424887"/>
    <w:rsid w:val="00424A2F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AC8"/>
    <w:rsid w:val="00425D2D"/>
    <w:rsid w:val="00425FF8"/>
    <w:rsid w:val="00426078"/>
    <w:rsid w:val="0042626D"/>
    <w:rsid w:val="00426783"/>
    <w:rsid w:val="0042686A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0DC"/>
    <w:rsid w:val="004301C0"/>
    <w:rsid w:val="004304E0"/>
    <w:rsid w:val="004307C6"/>
    <w:rsid w:val="00430800"/>
    <w:rsid w:val="00430814"/>
    <w:rsid w:val="00430B03"/>
    <w:rsid w:val="00430CDE"/>
    <w:rsid w:val="00430DFD"/>
    <w:rsid w:val="00431297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20"/>
    <w:rsid w:val="004349CE"/>
    <w:rsid w:val="00434EA8"/>
    <w:rsid w:val="00434F4E"/>
    <w:rsid w:val="00434FA2"/>
    <w:rsid w:val="00434FCB"/>
    <w:rsid w:val="004353C4"/>
    <w:rsid w:val="00435559"/>
    <w:rsid w:val="0043574F"/>
    <w:rsid w:val="00435C38"/>
    <w:rsid w:val="00435FA5"/>
    <w:rsid w:val="00435FE2"/>
    <w:rsid w:val="004361F1"/>
    <w:rsid w:val="00436301"/>
    <w:rsid w:val="0043637C"/>
    <w:rsid w:val="00436693"/>
    <w:rsid w:val="004367D7"/>
    <w:rsid w:val="004368FF"/>
    <w:rsid w:val="00437086"/>
    <w:rsid w:val="0043737D"/>
    <w:rsid w:val="004377D8"/>
    <w:rsid w:val="00437B5C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B1A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B1F"/>
    <w:rsid w:val="00444D61"/>
    <w:rsid w:val="00444EA7"/>
    <w:rsid w:val="00444F2E"/>
    <w:rsid w:val="00444F3F"/>
    <w:rsid w:val="00445221"/>
    <w:rsid w:val="00445427"/>
    <w:rsid w:val="00445564"/>
    <w:rsid w:val="004455C9"/>
    <w:rsid w:val="00445961"/>
    <w:rsid w:val="00445B25"/>
    <w:rsid w:val="00445CCC"/>
    <w:rsid w:val="00445D2B"/>
    <w:rsid w:val="00445F8A"/>
    <w:rsid w:val="00446086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CE7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008"/>
    <w:rsid w:val="0045313D"/>
    <w:rsid w:val="00453159"/>
    <w:rsid w:val="00453273"/>
    <w:rsid w:val="00453C8E"/>
    <w:rsid w:val="00453F36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475"/>
    <w:rsid w:val="00455746"/>
    <w:rsid w:val="004557C8"/>
    <w:rsid w:val="00455A18"/>
    <w:rsid w:val="00455AE8"/>
    <w:rsid w:val="00455CB9"/>
    <w:rsid w:val="00455E2B"/>
    <w:rsid w:val="00455EB1"/>
    <w:rsid w:val="00456014"/>
    <w:rsid w:val="004560C1"/>
    <w:rsid w:val="00456204"/>
    <w:rsid w:val="00456261"/>
    <w:rsid w:val="00456382"/>
    <w:rsid w:val="004565FF"/>
    <w:rsid w:val="00456A21"/>
    <w:rsid w:val="00456AAB"/>
    <w:rsid w:val="00456B3C"/>
    <w:rsid w:val="00456C57"/>
    <w:rsid w:val="00456EE1"/>
    <w:rsid w:val="00456F4D"/>
    <w:rsid w:val="004574FD"/>
    <w:rsid w:val="004577B1"/>
    <w:rsid w:val="00457CC0"/>
    <w:rsid w:val="00457E43"/>
    <w:rsid w:val="00457E68"/>
    <w:rsid w:val="00460239"/>
    <w:rsid w:val="00460714"/>
    <w:rsid w:val="004607BA"/>
    <w:rsid w:val="00460838"/>
    <w:rsid w:val="00460C78"/>
    <w:rsid w:val="00460D2A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28AC"/>
    <w:rsid w:val="00463000"/>
    <w:rsid w:val="004630A9"/>
    <w:rsid w:val="0046313F"/>
    <w:rsid w:val="004637A9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7C0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685"/>
    <w:rsid w:val="004677FC"/>
    <w:rsid w:val="00467811"/>
    <w:rsid w:val="004678A1"/>
    <w:rsid w:val="00467913"/>
    <w:rsid w:val="00467918"/>
    <w:rsid w:val="00467AC3"/>
    <w:rsid w:val="00467DCF"/>
    <w:rsid w:val="00467F11"/>
    <w:rsid w:val="00470007"/>
    <w:rsid w:val="0047012C"/>
    <w:rsid w:val="00470281"/>
    <w:rsid w:val="004702D8"/>
    <w:rsid w:val="004702ED"/>
    <w:rsid w:val="0047034E"/>
    <w:rsid w:val="0047061D"/>
    <w:rsid w:val="00470670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717"/>
    <w:rsid w:val="004738EA"/>
    <w:rsid w:val="00473BBB"/>
    <w:rsid w:val="00473FAA"/>
    <w:rsid w:val="00474023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779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4B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588"/>
    <w:rsid w:val="004836AA"/>
    <w:rsid w:val="00483752"/>
    <w:rsid w:val="00483B4D"/>
    <w:rsid w:val="00483D03"/>
    <w:rsid w:val="00483E80"/>
    <w:rsid w:val="00483E8A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6DCB"/>
    <w:rsid w:val="0048725E"/>
    <w:rsid w:val="0048780D"/>
    <w:rsid w:val="00487BB6"/>
    <w:rsid w:val="00487CEF"/>
    <w:rsid w:val="004901BF"/>
    <w:rsid w:val="0049077C"/>
    <w:rsid w:val="00490C12"/>
    <w:rsid w:val="00490DE1"/>
    <w:rsid w:val="0049146D"/>
    <w:rsid w:val="0049155D"/>
    <w:rsid w:val="00491794"/>
    <w:rsid w:val="00491C37"/>
    <w:rsid w:val="00491E3A"/>
    <w:rsid w:val="00491E89"/>
    <w:rsid w:val="00492067"/>
    <w:rsid w:val="00492270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3E88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284"/>
    <w:rsid w:val="00496858"/>
    <w:rsid w:val="00496A01"/>
    <w:rsid w:val="00496AAB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DD2"/>
    <w:rsid w:val="004A0EA6"/>
    <w:rsid w:val="004A1239"/>
    <w:rsid w:val="004A12E7"/>
    <w:rsid w:val="004A1600"/>
    <w:rsid w:val="004A164F"/>
    <w:rsid w:val="004A168D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A3A"/>
    <w:rsid w:val="004A3A65"/>
    <w:rsid w:val="004A3C8A"/>
    <w:rsid w:val="004A3F30"/>
    <w:rsid w:val="004A41FB"/>
    <w:rsid w:val="004A4418"/>
    <w:rsid w:val="004A4432"/>
    <w:rsid w:val="004A4730"/>
    <w:rsid w:val="004A481F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0BD8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799"/>
    <w:rsid w:val="004B28E9"/>
    <w:rsid w:val="004B33AC"/>
    <w:rsid w:val="004B3483"/>
    <w:rsid w:val="004B3590"/>
    <w:rsid w:val="004B376B"/>
    <w:rsid w:val="004B3A3F"/>
    <w:rsid w:val="004B3EA7"/>
    <w:rsid w:val="004B402A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5C6E"/>
    <w:rsid w:val="004B5CA0"/>
    <w:rsid w:val="004B6132"/>
    <w:rsid w:val="004B67E2"/>
    <w:rsid w:val="004B6888"/>
    <w:rsid w:val="004B690F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4D5"/>
    <w:rsid w:val="004B76DF"/>
    <w:rsid w:val="004B7A8D"/>
    <w:rsid w:val="004B7BAE"/>
    <w:rsid w:val="004C01F9"/>
    <w:rsid w:val="004C0223"/>
    <w:rsid w:val="004C0613"/>
    <w:rsid w:val="004C070B"/>
    <w:rsid w:val="004C080E"/>
    <w:rsid w:val="004C0D22"/>
    <w:rsid w:val="004C1058"/>
    <w:rsid w:val="004C1214"/>
    <w:rsid w:val="004C1246"/>
    <w:rsid w:val="004C1347"/>
    <w:rsid w:val="004C16EF"/>
    <w:rsid w:val="004C1986"/>
    <w:rsid w:val="004C1C8B"/>
    <w:rsid w:val="004C2131"/>
    <w:rsid w:val="004C2543"/>
    <w:rsid w:val="004C2764"/>
    <w:rsid w:val="004C2906"/>
    <w:rsid w:val="004C298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01B"/>
    <w:rsid w:val="004C6138"/>
    <w:rsid w:val="004C62CD"/>
    <w:rsid w:val="004C69B1"/>
    <w:rsid w:val="004C6A88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AE8"/>
    <w:rsid w:val="004D1E51"/>
    <w:rsid w:val="004D2008"/>
    <w:rsid w:val="004D237E"/>
    <w:rsid w:val="004D2464"/>
    <w:rsid w:val="004D2C14"/>
    <w:rsid w:val="004D2CC9"/>
    <w:rsid w:val="004D2D0F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8A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0A7"/>
    <w:rsid w:val="004E11D3"/>
    <w:rsid w:val="004E1320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B01"/>
    <w:rsid w:val="004E3D83"/>
    <w:rsid w:val="004E40D0"/>
    <w:rsid w:val="004E4293"/>
    <w:rsid w:val="004E472A"/>
    <w:rsid w:val="004E4983"/>
    <w:rsid w:val="004E4AC3"/>
    <w:rsid w:val="004E4BEA"/>
    <w:rsid w:val="004E4F4A"/>
    <w:rsid w:val="004E5138"/>
    <w:rsid w:val="004E517F"/>
    <w:rsid w:val="004E539A"/>
    <w:rsid w:val="004E5C07"/>
    <w:rsid w:val="004E5DA6"/>
    <w:rsid w:val="004E5DD3"/>
    <w:rsid w:val="004E649B"/>
    <w:rsid w:val="004E64C4"/>
    <w:rsid w:val="004E6555"/>
    <w:rsid w:val="004E6664"/>
    <w:rsid w:val="004E67C9"/>
    <w:rsid w:val="004E68D3"/>
    <w:rsid w:val="004E6BF7"/>
    <w:rsid w:val="004E6E90"/>
    <w:rsid w:val="004E6E91"/>
    <w:rsid w:val="004E712A"/>
    <w:rsid w:val="004E7184"/>
    <w:rsid w:val="004E75F2"/>
    <w:rsid w:val="004E7747"/>
    <w:rsid w:val="004E7AC9"/>
    <w:rsid w:val="004E7CFC"/>
    <w:rsid w:val="004E7E39"/>
    <w:rsid w:val="004F02B9"/>
    <w:rsid w:val="004F0342"/>
    <w:rsid w:val="004F03E4"/>
    <w:rsid w:val="004F05FD"/>
    <w:rsid w:val="004F0788"/>
    <w:rsid w:val="004F1032"/>
    <w:rsid w:val="004F10E8"/>
    <w:rsid w:val="004F12D8"/>
    <w:rsid w:val="004F13BD"/>
    <w:rsid w:val="004F1C14"/>
    <w:rsid w:val="004F2082"/>
    <w:rsid w:val="004F2108"/>
    <w:rsid w:val="004F2445"/>
    <w:rsid w:val="004F2666"/>
    <w:rsid w:val="004F2676"/>
    <w:rsid w:val="004F26FF"/>
    <w:rsid w:val="004F2814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354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44D"/>
    <w:rsid w:val="004F55B5"/>
    <w:rsid w:val="004F5708"/>
    <w:rsid w:val="004F5741"/>
    <w:rsid w:val="004F5761"/>
    <w:rsid w:val="004F58BD"/>
    <w:rsid w:val="004F591F"/>
    <w:rsid w:val="004F5A35"/>
    <w:rsid w:val="004F5E3A"/>
    <w:rsid w:val="004F6178"/>
    <w:rsid w:val="004F630A"/>
    <w:rsid w:val="004F6532"/>
    <w:rsid w:val="004F66DA"/>
    <w:rsid w:val="004F6889"/>
    <w:rsid w:val="004F6A7F"/>
    <w:rsid w:val="004F6B48"/>
    <w:rsid w:val="004F6E7B"/>
    <w:rsid w:val="004F6FC9"/>
    <w:rsid w:val="004F7299"/>
    <w:rsid w:val="004F7720"/>
    <w:rsid w:val="004F7914"/>
    <w:rsid w:val="004F7CD5"/>
    <w:rsid w:val="0050043F"/>
    <w:rsid w:val="005005D2"/>
    <w:rsid w:val="005005F2"/>
    <w:rsid w:val="0050077B"/>
    <w:rsid w:val="005008F1"/>
    <w:rsid w:val="00500C09"/>
    <w:rsid w:val="00500E2C"/>
    <w:rsid w:val="005010D3"/>
    <w:rsid w:val="0050117C"/>
    <w:rsid w:val="00501184"/>
    <w:rsid w:val="0050120E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220"/>
    <w:rsid w:val="0050635B"/>
    <w:rsid w:val="005064FB"/>
    <w:rsid w:val="00506746"/>
    <w:rsid w:val="00506775"/>
    <w:rsid w:val="00506C3F"/>
    <w:rsid w:val="00507A66"/>
    <w:rsid w:val="00507A8A"/>
    <w:rsid w:val="00507B2E"/>
    <w:rsid w:val="00507E55"/>
    <w:rsid w:val="005101F9"/>
    <w:rsid w:val="00510285"/>
    <w:rsid w:val="005107CF"/>
    <w:rsid w:val="0051082D"/>
    <w:rsid w:val="00510E27"/>
    <w:rsid w:val="005110DB"/>
    <w:rsid w:val="0051124D"/>
    <w:rsid w:val="005114A0"/>
    <w:rsid w:val="005114CA"/>
    <w:rsid w:val="0051152B"/>
    <w:rsid w:val="00511681"/>
    <w:rsid w:val="00511789"/>
    <w:rsid w:val="00511939"/>
    <w:rsid w:val="005119FC"/>
    <w:rsid w:val="00511D88"/>
    <w:rsid w:val="00511D9D"/>
    <w:rsid w:val="005121CC"/>
    <w:rsid w:val="005129B7"/>
    <w:rsid w:val="00512D18"/>
    <w:rsid w:val="00512D7A"/>
    <w:rsid w:val="00512F1D"/>
    <w:rsid w:val="00512F73"/>
    <w:rsid w:val="005130BF"/>
    <w:rsid w:val="005132B9"/>
    <w:rsid w:val="0051346D"/>
    <w:rsid w:val="005139BD"/>
    <w:rsid w:val="00513BE3"/>
    <w:rsid w:val="00513EF0"/>
    <w:rsid w:val="0051416C"/>
    <w:rsid w:val="00514239"/>
    <w:rsid w:val="0051437B"/>
    <w:rsid w:val="00514753"/>
    <w:rsid w:val="005148F2"/>
    <w:rsid w:val="005151E1"/>
    <w:rsid w:val="00515342"/>
    <w:rsid w:val="0051536C"/>
    <w:rsid w:val="00515507"/>
    <w:rsid w:val="00515598"/>
    <w:rsid w:val="0051574F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20C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868"/>
    <w:rsid w:val="00521D72"/>
    <w:rsid w:val="00521F2B"/>
    <w:rsid w:val="00521F8B"/>
    <w:rsid w:val="005222E5"/>
    <w:rsid w:val="0052232F"/>
    <w:rsid w:val="0052241B"/>
    <w:rsid w:val="00522446"/>
    <w:rsid w:val="005224E0"/>
    <w:rsid w:val="0052255D"/>
    <w:rsid w:val="00522C88"/>
    <w:rsid w:val="00522E34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2D5"/>
    <w:rsid w:val="005254CD"/>
    <w:rsid w:val="0052557E"/>
    <w:rsid w:val="005255A4"/>
    <w:rsid w:val="005255AF"/>
    <w:rsid w:val="00525707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5B5"/>
    <w:rsid w:val="005326EF"/>
    <w:rsid w:val="00532768"/>
    <w:rsid w:val="00533228"/>
    <w:rsid w:val="0053378E"/>
    <w:rsid w:val="00533DFA"/>
    <w:rsid w:val="00533E57"/>
    <w:rsid w:val="0053417A"/>
    <w:rsid w:val="00534E53"/>
    <w:rsid w:val="005350FB"/>
    <w:rsid w:val="00535322"/>
    <w:rsid w:val="00535832"/>
    <w:rsid w:val="00535D8D"/>
    <w:rsid w:val="00535E8D"/>
    <w:rsid w:val="00536027"/>
    <w:rsid w:val="00536645"/>
    <w:rsid w:val="00536798"/>
    <w:rsid w:val="005369A8"/>
    <w:rsid w:val="00536BE9"/>
    <w:rsid w:val="00536CE6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8BE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517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706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EA4"/>
    <w:rsid w:val="00547F68"/>
    <w:rsid w:val="00550371"/>
    <w:rsid w:val="005505E5"/>
    <w:rsid w:val="0055066B"/>
    <w:rsid w:val="005509AD"/>
    <w:rsid w:val="00550B68"/>
    <w:rsid w:val="00550C05"/>
    <w:rsid w:val="00550F3D"/>
    <w:rsid w:val="005512CD"/>
    <w:rsid w:val="0055145A"/>
    <w:rsid w:val="00551790"/>
    <w:rsid w:val="0055183E"/>
    <w:rsid w:val="00552196"/>
    <w:rsid w:val="005523DA"/>
    <w:rsid w:val="00552424"/>
    <w:rsid w:val="00552532"/>
    <w:rsid w:val="005525B0"/>
    <w:rsid w:val="005526FD"/>
    <w:rsid w:val="005527E5"/>
    <w:rsid w:val="00552821"/>
    <w:rsid w:val="00552921"/>
    <w:rsid w:val="0055299F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2CF"/>
    <w:rsid w:val="00554937"/>
    <w:rsid w:val="00554E6C"/>
    <w:rsid w:val="00555009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F16"/>
    <w:rsid w:val="0055708C"/>
    <w:rsid w:val="005570FD"/>
    <w:rsid w:val="0055752E"/>
    <w:rsid w:val="00557654"/>
    <w:rsid w:val="005577FF"/>
    <w:rsid w:val="00557936"/>
    <w:rsid w:val="00557ADA"/>
    <w:rsid w:val="00557C14"/>
    <w:rsid w:val="00557D15"/>
    <w:rsid w:val="00557E7B"/>
    <w:rsid w:val="00560050"/>
    <w:rsid w:val="00560422"/>
    <w:rsid w:val="0056046B"/>
    <w:rsid w:val="0056067F"/>
    <w:rsid w:val="00560FEF"/>
    <w:rsid w:val="00561573"/>
    <w:rsid w:val="00561854"/>
    <w:rsid w:val="00561B59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B5F"/>
    <w:rsid w:val="00564DDB"/>
    <w:rsid w:val="00564EE9"/>
    <w:rsid w:val="00565406"/>
    <w:rsid w:val="005655AE"/>
    <w:rsid w:val="005655E7"/>
    <w:rsid w:val="0056577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67C35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983"/>
    <w:rsid w:val="00572A18"/>
    <w:rsid w:val="00572B03"/>
    <w:rsid w:val="00572B5E"/>
    <w:rsid w:val="00572B6B"/>
    <w:rsid w:val="00572C8A"/>
    <w:rsid w:val="00572D0E"/>
    <w:rsid w:val="005731DF"/>
    <w:rsid w:val="005731F0"/>
    <w:rsid w:val="0057339F"/>
    <w:rsid w:val="00573430"/>
    <w:rsid w:val="0057345A"/>
    <w:rsid w:val="00573853"/>
    <w:rsid w:val="005739D2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566"/>
    <w:rsid w:val="00576796"/>
    <w:rsid w:val="0057682A"/>
    <w:rsid w:val="0057682B"/>
    <w:rsid w:val="005768E9"/>
    <w:rsid w:val="0057695E"/>
    <w:rsid w:val="00576A6C"/>
    <w:rsid w:val="00576C44"/>
    <w:rsid w:val="0057700F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ABF"/>
    <w:rsid w:val="00580D4C"/>
    <w:rsid w:val="00580EF8"/>
    <w:rsid w:val="0058102B"/>
    <w:rsid w:val="005810C9"/>
    <w:rsid w:val="005811E5"/>
    <w:rsid w:val="005817A5"/>
    <w:rsid w:val="005817CF"/>
    <w:rsid w:val="00581B2D"/>
    <w:rsid w:val="00582263"/>
    <w:rsid w:val="00582284"/>
    <w:rsid w:val="00582473"/>
    <w:rsid w:val="005824EC"/>
    <w:rsid w:val="00582761"/>
    <w:rsid w:val="00582BB6"/>
    <w:rsid w:val="00582C57"/>
    <w:rsid w:val="00582D7D"/>
    <w:rsid w:val="00582E10"/>
    <w:rsid w:val="00582F44"/>
    <w:rsid w:val="00583148"/>
    <w:rsid w:val="0058326C"/>
    <w:rsid w:val="005833A3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DB1"/>
    <w:rsid w:val="00584E57"/>
    <w:rsid w:val="00584F04"/>
    <w:rsid w:val="00585281"/>
    <w:rsid w:val="00585448"/>
    <w:rsid w:val="00585851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08FB"/>
    <w:rsid w:val="005910C0"/>
    <w:rsid w:val="005910F4"/>
    <w:rsid w:val="00591299"/>
    <w:rsid w:val="005913E2"/>
    <w:rsid w:val="00591524"/>
    <w:rsid w:val="0059178E"/>
    <w:rsid w:val="0059188A"/>
    <w:rsid w:val="00591BE4"/>
    <w:rsid w:val="00591C5A"/>
    <w:rsid w:val="00591C70"/>
    <w:rsid w:val="00591CCD"/>
    <w:rsid w:val="00591FF7"/>
    <w:rsid w:val="00592154"/>
    <w:rsid w:val="00592298"/>
    <w:rsid w:val="00592368"/>
    <w:rsid w:val="00592391"/>
    <w:rsid w:val="0059239D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AB6"/>
    <w:rsid w:val="00593AD8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046"/>
    <w:rsid w:val="00595AAC"/>
    <w:rsid w:val="00595BF1"/>
    <w:rsid w:val="00595C15"/>
    <w:rsid w:val="00595C9F"/>
    <w:rsid w:val="00596078"/>
    <w:rsid w:val="0059611B"/>
    <w:rsid w:val="005964FD"/>
    <w:rsid w:val="00596639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A9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55"/>
    <w:rsid w:val="005A35BC"/>
    <w:rsid w:val="005A3D54"/>
    <w:rsid w:val="005A3E45"/>
    <w:rsid w:val="005A3F4E"/>
    <w:rsid w:val="005A40AE"/>
    <w:rsid w:val="005A42D0"/>
    <w:rsid w:val="005A434A"/>
    <w:rsid w:val="005A434B"/>
    <w:rsid w:val="005A453D"/>
    <w:rsid w:val="005A461F"/>
    <w:rsid w:val="005A46C9"/>
    <w:rsid w:val="005A480E"/>
    <w:rsid w:val="005A48CA"/>
    <w:rsid w:val="005A4C4B"/>
    <w:rsid w:val="005A4DDD"/>
    <w:rsid w:val="005A5114"/>
    <w:rsid w:val="005A52E7"/>
    <w:rsid w:val="005A533E"/>
    <w:rsid w:val="005A5420"/>
    <w:rsid w:val="005A55C3"/>
    <w:rsid w:val="005A55CE"/>
    <w:rsid w:val="005A55F6"/>
    <w:rsid w:val="005A5696"/>
    <w:rsid w:val="005A5AB1"/>
    <w:rsid w:val="005A5C9C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6F79"/>
    <w:rsid w:val="005A701E"/>
    <w:rsid w:val="005A7237"/>
    <w:rsid w:val="005A735D"/>
    <w:rsid w:val="005A73BF"/>
    <w:rsid w:val="005A746F"/>
    <w:rsid w:val="005A78FB"/>
    <w:rsid w:val="005A7BCE"/>
    <w:rsid w:val="005A7D6D"/>
    <w:rsid w:val="005B02F1"/>
    <w:rsid w:val="005B047D"/>
    <w:rsid w:val="005B0957"/>
    <w:rsid w:val="005B0AA0"/>
    <w:rsid w:val="005B0ADA"/>
    <w:rsid w:val="005B0C84"/>
    <w:rsid w:val="005B1012"/>
    <w:rsid w:val="005B125D"/>
    <w:rsid w:val="005B14E6"/>
    <w:rsid w:val="005B1A53"/>
    <w:rsid w:val="005B1D08"/>
    <w:rsid w:val="005B1F4E"/>
    <w:rsid w:val="005B2287"/>
    <w:rsid w:val="005B254A"/>
    <w:rsid w:val="005B2CCC"/>
    <w:rsid w:val="005B2D9D"/>
    <w:rsid w:val="005B2DE9"/>
    <w:rsid w:val="005B2EBA"/>
    <w:rsid w:val="005B2EF3"/>
    <w:rsid w:val="005B3018"/>
    <w:rsid w:val="005B3033"/>
    <w:rsid w:val="005B34CD"/>
    <w:rsid w:val="005B3538"/>
    <w:rsid w:val="005B360A"/>
    <w:rsid w:val="005B360B"/>
    <w:rsid w:val="005B361F"/>
    <w:rsid w:val="005B385F"/>
    <w:rsid w:val="005B3A3B"/>
    <w:rsid w:val="005B3BB1"/>
    <w:rsid w:val="005B4538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9DC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4E3"/>
    <w:rsid w:val="005C06FF"/>
    <w:rsid w:val="005C07E9"/>
    <w:rsid w:val="005C0883"/>
    <w:rsid w:val="005C0956"/>
    <w:rsid w:val="005C0A0E"/>
    <w:rsid w:val="005C0A8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B96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AE5"/>
    <w:rsid w:val="005C3BE0"/>
    <w:rsid w:val="005C3D03"/>
    <w:rsid w:val="005C40EE"/>
    <w:rsid w:val="005C4557"/>
    <w:rsid w:val="005C47F3"/>
    <w:rsid w:val="005C4CD1"/>
    <w:rsid w:val="005C4F6D"/>
    <w:rsid w:val="005C5117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2CE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41C"/>
    <w:rsid w:val="005D4824"/>
    <w:rsid w:val="005D4903"/>
    <w:rsid w:val="005D498A"/>
    <w:rsid w:val="005D4AE5"/>
    <w:rsid w:val="005D4E26"/>
    <w:rsid w:val="005D5015"/>
    <w:rsid w:val="005D57B7"/>
    <w:rsid w:val="005D59EC"/>
    <w:rsid w:val="005D5A9E"/>
    <w:rsid w:val="005D5DEF"/>
    <w:rsid w:val="005D5F12"/>
    <w:rsid w:val="005D5F1B"/>
    <w:rsid w:val="005D6040"/>
    <w:rsid w:val="005D627D"/>
    <w:rsid w:val="005D653C"/>
    <w:rsid w:val="005D661B"/>
    <w:rsid w:val="005D685F"/>
    <w:rsid w:val="005D6A4B"/>
    <w:rsid w:val="005D6BEA"/>
    <w:rsid w:val="005D6E7B"/>
    <w:rsid w:val="005D6F9D"/>
    <w:rsid w:val="005D71DE"/>
    <w:rsid w:val="005D7329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6E49"/>
    <w:rsid w:val="005E7389"/>
    <w:rsid w:val="005E7C2E"/>
    <w:rsid w:val="005E7C84"/>
    <w:rsid w:val="005E7CBB"/>
    <w:rsid w:val="005E7FED"/>
    <w:rsid w:val="005F0007"/>
    <w:rsid w:val="005F0085"/>
    <w:rsid w:val="005F0396"/>
    <w:rsid w:val="005F0408"/>
    <w:rsid w:val="005F053C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46E"/>
    <w:rsid w:val="005F2766"/>
    <w:rsid w:val="005F293A"/>
    <w:rsid w:val="005F29AC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5ECF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082"/>
    <w:rsid w:val="006002C5"/>
    <w:rsid w:val="00600690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EA3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D68"/>
    <w:rsid w:val="00603EBF"/>
    <w:rsid w:val="00603EC1"/>
    <w:rsid w:val="00603EFF"/>
    <w:rsid w:val="00604135"/>
    <w:rsid w:val="0060471A"/>
    <w:rsid w:val="006047B2"/>
    <w:rsid w:val="00604924"/>
    <w:rsid w:val="00604A9B"/>
    <w:rsid w:val="00604BFC"/>
    <w:rsid w:val="00604C23"/>
    <w:rsid w:val="00604D42"/>
    <w:rsid w:val="006051F3"/>
    <w:rsid w:val="00605280"/>
    <w:rsid w:val="006055D8"/>
    <w:rsid w:val="006057E8"/>
    <w:rsid w:val="0060583F"/>
    <w:rsid w:val="0060584F"/>
    <w:rsid w:val="00605AD1"/>
    <w:rsid w:val="00605FF5"/>
    <w:rsid w:val="00605FF7"/>
    <w:rsid w:val="006061D5"/>
    <w:rsid w:val="006063B6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36E"/>
    <w:rsid w:val="00607436"/>
    <w:rsid w:val="00607B80"/>
    <w:rsid w:val="00607D56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662"/>
    <w:rsid w:val="00611865"/>
    <w:rsid w:val="00611941"/>
    <w:rsid w:val="00611A07"/>
    <w:rsid w:val="00611A3F"/>
    <w:rsid w:val="00611A81"/>
    <w:rsid w:val="00611E34"/>
    <w:rsid w:val="00611E93"/>
    <w:rsid w:val="00611EDE"/>
    <w:rsid w:val="00611F78"/>
    <w:rsid w:val="0061206E"/>
    <w:rsid w:val="006123DA"/>
    <w:rsid w:val="00612437"/>
    <w:rsid w:val="006124A0"/>
    <w:rsid w:val="00612601"/>
    <w:rsid w:val="006129AC"/>
    <w:rsid w:val="00612C66"/>
    <w:rsid w:val="00612CAD"/>
    <w:rsid w:val="00612D50"/>
    <w:rsid w:val="00612ED2"/>
    <w:rsid w:val="0061303D"/>
    <w:rsid w:val="006132E0"/>
    <w:rsid w:val="006133A1"/>
    <w:rsid w:val="00613508"/>
    <w:rsid w:val="006135CD"/>
    <w:rsid w:val="0061378C"/>
    <w:rsid w:val="00613961"/>
    <w:rsid w:val="00613B96"/>
    <w:rsid w:val="00613C2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C94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E3E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883"/>
    <w:rsid w:val="00622BF1"/>
    <w:rsid w:val="00622C25"/>
    <w:rsid w:val="00623141"/>
    <w:rsid w:val="00623508"/>
    <w:rsid w:val="0062367D"/>
    <w:rsid w:val="0062371A"/>
    <w:rsid w:val="00623A37"/>
    <w:rsid w:val="00623B1C"/>
    <w:rsid w:val="00623ED8"/>
    <w:rsid w:val="00623F18"/>
    <w:rsid w:val="00623F2C"/>
    <w:rsid w:val="0062404C"/>
    <w:rsid w:val="006240CA"/>
    <w:rsid w:val="00624112"/>
    <w:rsid w:val="006244FE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0"/>
    <w:rsid w:val="00627F51"/>
    <w:rsid w:val="006301A6"/>
    <w:rsid w:val="006301CE"/>
    <w:rsid w:val="0063026A"/>
    <w:rsid w:val="006305EA"/>
    <w:rsid w:val="00630625"/>
    <w:rsid w:val="00630838"/>
    <w:rsid w:val="00630B43"/>
    <w:rsid w:val="00630B71"/>
    <w:rsid w:val="0063121D"/>
    <w:rsid w:val="0063131E"/>
    <w:rsid w:val="00631349"/>
    <w:rsid w:val="00631696"/>
    <w:rsid w:val="00631831"/>
    <w:rsid w:val="00631AB5"/>
    <w:rsid w:val="00631EBD"/>
    <w:rsid w:val="006321C8"/>
    <w:rsid w:val="006328B7"/>
    <w:rsid w:val="006328F2"/>
    <w:rsid w:val="0063291D"/>
    <w:rsid w:val="00632C66"/>
    <w:rsid w:val="00632D0F"/>
    <w:rsid w:val="00632DF3"/>
    <w:rsid w:val="00632E1F"/>
    <w:rsid w:val="006336EC"/>
    <w:rsid w:val="006338A0"/>
    <w:rsid w:val="00633CE9"/>
    <w:rsid w:val="00633E08"/>
    <w:rsid w:val="006341AC"/>
    <w:rsid w:val="00634978"/>
    <w:rsid w:val="006349C9"/>
    <w:rsid w:val="00634AAE"/>
    <w:rsid w:val="00634CA2"/>
    <w:rsid w:val="00634F88"/>
    <w:rsid w:val="00635100"/>
    <w:rsid w:val="00635297"/>
    <w:rsid w:val="00635457"/>
    <w:rsid w:val="006355CE"/>
    <w:rsid w:val="00635C1B"/>
    <w:rsid w:val="00635CAD"/>
    <w:rsid w:val="00635EE7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B2F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4FE5"/>
    <w:rsid w:val="0064531E"/>
    <w:rsid w:val="00645E06"/>
    <w:rsid w:val="00645FB5"/>
    <w:rsid w:val="00646061"/>
    <w:rsid w:val="006460BE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48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2B46"/>
    <w:rsid w:val="00652EA2"/>
    <w:rsid w:val="0065313E"/>
    <w:rsid w:val="0065335A"/>
    <w:rsid w:val="006535FC"/>
    <w:rsid w:val="00653934"/>
    <w:rsid w:val="00653958"/>
    <w:rsid w:val="006539B9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914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45F"/>
    <w:rsid w:val="00655B7C"/>
    <w:rsid w:val="006563C8"/>
    <w:rsid w:val="00656A0A"/>
    <w:rsid w:val="00656ABC"/>
    <w:rsid w:val="00656C1B"/>
    <w:rsid w:val="00656E1C"/>
    <w:rsid w:val="006570C2"/>
    <w:rsid w:val="0065747F"/>
    <w:rsid w:val="006578E4"/>
    <w:rsid w:val="006602AB"/>
    <w:rsid w:val="006604CA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C9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6FF6"/>
    <w:rsid w:val="0066710A"/>
    <w:rsid w:val="00667364"/>
    <w:rsid w:val="0066741C"/>
    <w:rsid w:val="00667455"/>
    <w:rsid w:val="00667519"/>
    <w:rsid w:val="00667946"/>
    <w:rsid w:val="00667F7A"/>
    <w:rsid w:val="006702B3"/>
    <w:rsid w:val="006707FD"/>
    <w:rsid w:val="00670821"/>
    <w:rsid w:val="00670ADF"/>
    <w:rsid w:val="00670B3B"/>
    <w:rsid w:val="00670E20"/>
    <w:rsid w:val="00671008"/>
    <w:rsid w:val="00671448"/>
    <w:rsid w:val="0067174D"/>
    <w:rsid w:val="00671861"/>
    <w:rsid w:val="00671879"/>
    <w:rsid w:val="00671ED4"/>
    <w:rsid w:val="00672770"/>
    <w:rsid w:val="006729B2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16"/>
    <w:rsid w:val="00676926"/>
    <w:rsid w:val="00676AA4"/>
    <w:rsid w:val="00676C51"/>
    <w:rsid w:val="00676C6E"/>
    <w:rsid w:val="00676DED"/>
    <w:rsid w:val="00676E28"/>
    <w:rsid w:val="00676E95"/>
    <w:rsid w:val="00677120"/>
    <w:rsid w:val="00677164"/>
    <w:rsid w:val="00677213"/>
    <w:rsid w:val="00677296"/>
    <w:rsid w:val="0067744C"/>
    <w:rsid w:val="006775AB"/>
    <w:rsid w:val="00677B0B"/>
    <w:rsid w:val="006801E4"/>
    <w:rsid w:val="006802E2"/>
    <w:rsid w:val="00680481"/>
    <w:rsid w:val="00680631"/>
    <w:rsid w:val="00680714"/>
    <w:rsid w:val="00680814"/>
    <w:rsid w:val="00680BB5"/>
    <w:rsid w:val="00681159"/>
    <w:rsid w:val="006813E8"/>
    <w:rsid w:val="006818A7"/>
    <w:rsid w:val="00681BE3"/>
    <w:rsid w:val="00681C1E"/>
    <w:rsid w:val="0068203B"/>
    <w:rsid w:val="00682421"/>
    <w:rsid w:val="00682994"/>
    <w:rsid w:val="00682C5A"/>
    <w:rsid w:val="00682F67"/>
    <w:rsid w:val="0068317C"/>
    <w:rsid w:val="006833B6"/>
    <w:rsid w:val="006833D7"/>
    <w:rsid w:val="006834A0"/>
    <w:rsid w:val="006836EF"/>
    <w:rsid w:val="00684230"/>
    <w:rsid w:val="0068455E"/>
    <w:rsid w:val="006846AD"/>
    <w:rsid w:val="00684779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D68"/>
    <w:rsid w:val="00686DA6"/>
    <w:rsid w:val="00686EB1"/>
    <w:rsid w:val="00687071"/>
    <w:rsid w:val="006870BE"/>
    <w:rsid w:val="00687243"/>
    <w:rsid w:val="00687713"/>
    <w:rsid w:val="006877E0"/>
    <w:rsid w:val="00687805"/>
    <w:rsid w:val="00687912"/>
    <w:rsid w:val="00687C4C"/>
    <w:rsid w:val="00687C4F"/>
    <w:rsid w:val="00687C6F"/>
    <w:rsid w:val="00687CC7"/>
    <w:rsid w:val="006902C1"/>
    <w:rsid w:val="006904EB"/>
    <w:rsid w:val="00690559"/>
    <w:rsid w:val="00690705"/>
    <w:rsid w:val="0069090F"/>
    <w:rsid w:val="0069095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2C"/>
    <w:rsid w:val="00693A55"/>
    <w:rsid w:val="00693DBF"/>
    <w:rsid w:val="00693E1E"/>
    <w:rsid w:val="0069455C"/>
    <w:rsid w:val="006946C9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8A9"/>
    <w:rsid w:val="006969C2"/>
    <w:rsid w:val="00696ADB"/>
    <w:rsid w:val="00696BB0"/>
    <w:rsid w:val="006970CF"/>
    <w:rsid w:val="00697147"/>
    <w:rsid w:val="0069718E"/>
    <w:rsid w:val="00697248"/>
    <w:rsid w:val="006972C9"/>
    <w:rsid w:val="00697522"/>
    <w:rsid w:val="006978A0"/>
    <w:rsid w:val="00697CD4"/>
    <w:rsid w:val="006A03F9"/>
    <w:rsid w:val="006A05BD"/>
    <w:rsid w:val="006A0612"/>
    <w:rsid w:val="006A089B"/>
    <w:rsid w:val="006A0BCE"/>
    <w:rsid w:val="006A0F87"/>
    <w:rsid w:val="006A109F"/>
    <w:rsid w:val="006A12AD"/>
    <w:rsid w:val="006A139F"/>
    <w:rsid w:val="006A15A2"/>
    <w:rsid w:val="006A1B46"/>
    <w:rsid w:val="006A1B95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AA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2E0"/>
    <w:rsid w:val="006A5491"/>
    <w:rsid w:val="006A573F"/>
    <w:rsid w:val="006A588A"/>
    <w:rsid w:val="006A588E"/>
    <w:rsid w:val="006A5ADF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6B2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880"/>
    <w:rsid w:val="006B2AA2"/>
    <w:rsid w:val="006B2DEA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4F2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5CE0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822"/>
    <w:rsid w:val="006C18C4"/>
    <w:rsid w:val="006C1BDA"/>
    <w:rsid w:val="006C2111"/>
    <w:rsid w:val="006C225D"/>
    <w:rsid w:val="006C249D"/>
    <w:rsid w:val="006C2715"/>
    <w:rsid w:val="006C2798"/>
    <w:rsid w:val="006C2980"/>
    <w:rsid w:val="006C2E0E"/>
    <w:rsid w:val="006C3201"/>
    <w:rsid w:val="006C337B"/>
    <w:rsid w:val="006C35B8"/>
    <w:rsid w:val="006C3801"/>
    <w:rsid w:val="006C3E80"/>
    <w:rsid w:val="006C4512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1BC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88C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614"/>
    <w:rsid w:val="006D67E8"/>
    <w:rsid w:val="006D6817"/>
    <w:rsid w:val="006D689A"/>
    <w:rsid w:val="006D6D20"/>
    <w:rsid w:val="006D75E3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2B"/>
    <w:rsid w:val="006E1AAA"/>
    <w:rsid w:val="006E1FB9"/>
    <w:rsid w:val="006E225E"/>
    <w:rsid w:val="006E22F7"/>
    <w:rsid w:val="006E23D1"/>
    <w:rsid w:val="006E25A0"/>
    <w:rsid w:val="006E25FE"/>
    <w:rsid w:val="006E26B8"/>
    <w:rsid w:val="006E284F"/>
    <w:rsid w:val="006E29D5"/>
    <w:rsid w:val="006E2A82"/>
    <w:rsid w:val="006E2C6D"/>
    <w:rsid w:val="006E2DA4"/>
    <w:rsid w:val="006E2DC8"/>
    <w:rsid w:val="006E30CA"/>
    <w:rsid w:val="006E3311"/>
    <w:rsid w:val="006E391B"/>
    <w:rsid w:val="006E3A13"/>
    <w:rsid w:val="006E3AB4"/>
    <w:rsid w:val="006E3CC8"/>
    <w:rsid w:val="006E3DE9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4FAA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1E7"/>
    <w:rsid w:val="006E7AEF"/>
    <w:rsid w:val="006E7B8F"/>
    <w:rsid w:val="006E7BB7"/>
    <w:rsid w:val="006E7E92"/>
    <w:rsid w:val="006F03A7"/>
    <w:rsid w:val="006F03C0"/>
    <w:rsid w:val="006F05BA"/>
    <w:rsid w:val="006F0C75"/>
    <w:rsid w:val="006F0D6C"/>
    <w:rsid w:val="006F105E"/>
    <w:rsid w:val="006F134A"/>
    <w:rsid w:val="006F13D0"/>
    <w:rsid w:val="006F178B"/>
    <w:rsid w:val="006F1802"/>
    <w:rsid w:val="006F1AD9"/>
    <w:rsid w:val="006F1AEB"/>
    <w:rsid w:val="006F207A"/>
    <w:rsid w:val="006F2123"/>
    <w:rsid w:val="006F2336"/>
    <w:rsid w:val="006F23AC"/>
    <w:rsid w:val="006F25AC"/>
    <w:rsid w:val="006F25F4"/>
    <w:rsid w:val="006F2A9C"/>
    <w:rsid w:val="006F2CCC"/>
    <w:rsid w:val="006F2CCE"/>
    <w:rsid w:val="006F2D7C"/>
    <w:rsid w:val="006F313D"/>
    <w:rsid w:val="006F318F"/>
    <w:rsid w:val="006F33D4"/>
    <w:rsid w:val="006F3631"/>
    <w:rsid w:val="006F395B"/>
    <w:rsid w:val="006F39B4"/>
    <w:rsid w:val="006F3A7D"/>
    <w:rsid w:val="006F3AAA"/>
    <w:rsid w:val="006F3E75"/>
    <w:rsid w:val="006F4102"/>
    <w:rsid w:val="006F4158"/>
    <w:rsid w:val="006F430D"/>
    <w:rsid w:val="006F432C"/>
    <w:rsid w:val="006F4941"/>
    <w:rsid w:val="006F4B18"/>
    <w:rsid w:val="006F4B9E"/>
    <w:rsid w:val="006F4C63"/>
    <w:rsid w:val="006F4C94"/>
    <w:rsid w:val="006F4E83"/>
    <w:rsid w:val="006F56C4"/>
    <w:rsid w:val="006F5820"/>
    <w:rsid w:val="006F59B0"/>
    <w:rsid w:val="006F5BBF"/>
    <w:rsid w:val="006F5D32"/>
    <w:rsid w:val="006F5E45"/>
    <w:rsid w:val="006F5E4C"/>
    <w:rsid w:val="006F5F7A"/>
    <w:rsid w:val="006F690F"/>
    <w:rsid w:val="006F6C49"/>
    <w:rsid w:val="006F6D89"/>
    <w:rsid w:val="006F6F63"/>
    <w:rsid w:val="006F70AC"/>
    <w:rsid w:val="006F7210"/>
    <w:rsid w:val="006F723C"/>
    <w:rsid w:val="006F72BD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0CC3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4FA8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45"/>
    <w:rsid w:val="0070786C"/>
    <w:rsid w:val="007079A1"/>
    <w:rsid w:val="00707C68"/>
    <w:rsid w:val="00707EC6"/>
    <w:rsid w:val="0071017B"/>
    <w:rsid w:val="0071038D"/>
    <w:rsid w:val="00710545"/>
    <w:rsid w:val="007106DE"/>
    <w:rsid w:val="00710A04"/>
    <w:rsid w:val="00710E5D"/>
    <w:rsid w:val="0071160C"/>
    <w:rsid w:val="00711BB3"/>
    <w:rsid w:val="00711BE8"/>
    <w:rsid w:val="0071220F"/>
    <w:rsid w:val="00712253"/>
    <w:rsid w:val="007124B6"/>
    <w:rsid w:val="00712749"/>
    <w:rsid w:val="0071283D"/>
    <w:rsid w:val="00712AAE"/>
    <w:rsid w:val="00712C6E"/>
    <w:rsid w:val="00712E1D"/>
    <w:rsid w:val="00712E9A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553"/>
    <w:rsid w:val="00715682"/>
    <w:rsid w:val="00715687"/>
    <w:rsid w:val="00715AC3"/>
    <w:rsid w:val="00715B77"/>
    <w:rsid w:val="00715BDD"/>
    <w:rsid w:val="00715E83"/>
    <w:rsid w:val="00715EC7"/>
    <w:rsid w:val="007160F3"/>
    <w:rsid w:val="007163B8"/>
    <w:rsid w:val="00716458"/>
    <w:rsid w:val="00716467"/>
    <w:rsid w:val="00716475"/>
    <w:rsid w:val="007165ED"/>
    <w:rsid w:val="007166ED"/>
    <w:rsid w:val="00716EF5"/>
    <w:rsid w:val="007172B8"/>
    <w:rsid w:val="00717569"/>
    <w:rsid w:val="007178E7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75F"/>
    <w:rsid w:val="00725A12"/>
    <w:rsid w:val="00725ADA"/>
    <w:rsid w:val="00725CB3"/>
    <w:rsid w:val="00725CFC"/>
    <w:rsid w:val="00725EF2"/>
    <w:rsid w:val="00726247"/>
    <w:rsid w:val="0072630E"/>
    <w:rsid w:val="007263BC"/>
    <w:rsid w:val="007265EE"/>
    <w:rsid w:val="00726604"/>
    <w:rsid w:val="007267E0"/>
    <w:rsid w:val="00726916"/>
    <w:rsid w:val="00727389"/>
    <w:rsid w:val="007273D7"/>
    <w:rsid w:val="007276AA"/>
    <w:rsid w:val="00727892"/>
    <w:rsid w:val="00727A71"/>
    <w:rsid w:val="00727C0B"/>
    <w:rsid w:val="00727CB1"/>
    <w:rsid w:val="00730280"/>
    <w:rsid w:val="00730361"/>
    <w:rsid w:val="00730568"/>
    <w:rsid w:val="007309F0"/>
    <w:rsid w:val="00730D4F"/>
    <w:rsid w:val="00730E0A"/>
    <w:rsid w:val="007310A2"/>
    <w:rsid w:val="007312F4"/>
    <w:rsid w:val="007318C2"/>
    <w:rsid w:val="00731A53"/>
    <w:rsid w:val="00731AA1"/>
    <w:rsid w:val="00731DCF"/>
    <w:rsid w:val="00731F50"/>
    <w:rsid w:val="00732535"/>
    <w:rsid w:val="007327DB"/>
    <w:rsid w:val="0073283D"/>
    <w:rsid w:val="00732855"/>
    <w:rsid w:val="00732CFB"/>
    <w:rsid w:val="00732DB6"/>
    <w:rsid w:val="00732E56"/>
    <w:rsid w:val="0073327A"/>
    <w:rsid w:val="00733713"/>
    <w:rsid w:val="0073371C"/>
    <w:rsid w:val="00733D80"/>
    <w:rsid w:val="00733F0A"/>
    <w:rsid w:val="00734223"/>
    <w:rsid w:val="007342EB"/>
    <w:rsid w:val="00734499"/>
    <w:rsid w:val="0073463D"/>
    <w:rsid w:val="007346EF"/>
    <w:rsid w:val="00734768"/>
    <w:rsid w:val="00734A1F"/>
    <w:rsid w:val="00734B9C"/>
    <w:rsid w:val="00734BD1"/>
    <w:rsid w:val="00734EC1"/>
    <w:rsid w:val="007351C7"/>
    <w:rsid w:val="0073537C"/>
    <w:rsid w:val="00735471"/>
    <w:rsid w:val="00735629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751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0F22"/>
    <w:rsid w:val="00741306"/>
    <w:rsid w:val="007418D9"/>
    <w:rsid w:val="007419AB"/>
    <w:rsid w:val="00741A14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D80"/>
    <w:rsid w:val="00744F1B"/>
    <w:rsid w:val="00744FB1"/>
    <w:rsid w:val="007451FE"/>
    <w:rsid w:val="0074536D"/>
    <w:rsid w:val="00745484"/>
    <w:rsid w:val="007454FF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9D2"/>
    <w:rsid w:val="00746A02"/>
    <w:rsid w:val="00746C0C"/>
    <w:rsid w:val="00746C48"/>
    <w:rsid w:val="00746C6C"/>
    <w:rsid w:val="00746D59"/>
    <w:rsid w:val="007470B8"/>
    <w:rsid w:val="007475EB"/>
    <w:rsid w:val="00747A5B"/>
    <w:rsid w:val="00747A7D"/>
    <w:rsid w:val="00747C1E"/>
    <w:rsid w:val="00747EED"/>
    <w:rsid w:val="00750408"/>
    <w:rsid w:val="007507EE"/>
    <w:rsid w:val="0075093C"/>
    <w:rsid w:val="007509F5"/>
    <w:rsid w:val="00750CB6"/>
    <w:rsid w:val="00750D1A"/>
    <w:rsid w:val="00751286"/>
    <w:rsid w:val="0075152A"/>
    <w:rsid w:val="007515AF"/>
    <w:rsid w:val="0075172C"/>
    <w:rsid w:val="00751937"/>
    <w:rsid w:val="00751D09"/>
    <w:rsid w:val="00751E32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76E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40"/>
    <w:rsid w:val="00755FAB"/>
    <w:rsid w:val="007562D1"/>
    <w:rsid w:val="0075656E"/>
    <w:rsid w:val="007566EE"/>
    <w:rsid w:val="00756AF5"/>
    <w:rsid w:val="00756B26"/>
    <w:rsid w:val="00756FD2"/>
    <w:rsid w:val="0075720B"/>
    <w:rsid w:val="0075727B"/>
    <w:rsid w:val="00757634"/>
    <w:rsid w:val="0075778C"/>
    <w:rsid w:val="00757C00"/>
    <w:rsid w:val="0076008B"/>
    <w:rsid w:val="00760227"/>
    <w:rsid w:val="00760387"/>
    <w:rsid w:val="0076092F"/>
    <w:rsid w:val="00760C4B"/>
    <w:rsid w:val="00760DCB"/>
    <w:rsid w:val="00760ED4"/>
    <w:rsid w:val="007612BC"/>
    <w:rsid w:val="0076154B"/>
    <w:rsid w:val="0076156D"/>
    <w:rsid w:val="00761B78"/>
    <w:rsid w:val="00762353"/>
    <w:rsid w:val="007623DC"/>
    <w:rsid w:val="007625A9"/>
    <w:rsid w:val="00762684"/>
    <w:rsid w:val="0076281D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C9F"/>
    <w:rsid w:val="00763F98"/>
    <w:rsid w:val="007640D9"/>
    <w:rsid w:val="007642A9"/>
    <w:rsid w:val="00764680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A7D"/>
    <w:rsid w:val="00767B89"/>
    <w:rsid w:val="00767C29"/>
    <w:rsid w:val="00767F68"/>
    <w:rsid w:val="00767FFE"/>
    <w:rsid w:val="007700B2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40F"/>
    <w:rsid w:val="00772530"/>
    <w:rsid w:val="007726A7"/>
    <w:rsid w:val="00772705"/>
    <w:rsid w:val="00772715"/>
    <w:rsid w:val="007727C5"/>
    <w:rsid w:val="00772961"/>
    <w:rsid w:val="00772A78"/>
    <w:rsid w:val="00772DD7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6E9"/>
    <w:rsid w:val="00776A60"/>
    <w:rsid w:val="00776BF8"/>
    <w:rsid w:val="00777278"/>
    <w:rsid w:val="0077778D"/>
    <w:rsid w:val="007778A1"/>
    <w:rsid w:val="007778C5"/>
    <w:rsid w:val="0078002D"/>
    <w:rsid w:val="0078028E"/>
    <w:rsid w:val="00780594"/>
    <w:rsid w:val="007805FE"/>
    <w:rsid w:val="007807F2"/>
    <w:rsid w:val="00780A45"/>
    <w:rsid w:val="00780B97"/>
    <w:rsid w:val="00780F89"/>
    <w:rsid w:val="00781205"/>
    <w:rsid w:val="00781523"/>
    <w:rsid w:val="00781549"/>
    <w:rsid w:val="007819EE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832"/>
    <w:rsid w:val="00782A5E"/>
    <w:rsid w:val="00782A76"/>
    <w:rsid w:val="00782C32"/>
    <w:rsid w:val="00782F92"/>
    <w:rsid w:val="0078349C"/>
    <w:rsid w:val="0078386A"/>
    <w:rsid w:val="00783B6D"/>
    <w:rsid w:val="00783BF1"/>
    <w:rsid w:val="00783E88"/>
    <w:rsid w:val="00784018"/>
    <w:rsid w:val="0078435F"/>
    <w:rsid w:val="007843CA"/>
    <w:rsid w:val="00784400"/>
    <w:rsid w:val="0078455B"/>
    <w:rsid w:val="00784562"/>
    <w:rsid w:val="0078471C"/>
    <w:rsid w:val="00784733"/>
    <w:rsid w:val="00784F64"/>
    <w:rsid w:val="0078501C"/>
    <w:rsid w:val="007851F3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C3E"/>
    <w:rsid w:val="00786E65"/>
    <w:rsid w:val="007875B5"/>
    <w:rsid w:val="007875FE"/>
    <w:rsid w:val="0078765C"/>
    <w:rsid w:val="00787718"/>
    <w:rsid w:val="007878DF"/>
    <w:rsid w:val="007879C3"/>
    <w:rsid w:val="00787BA2"/>
    <w:rsid w:val="00787C13"/>
    <w:rsid w:val="00787FD5"/>
    <w:rsid w:val="00790104"/>
    <w:rsid w:val="007904C9"/>
    <w:rsid w:val="007904CE"/>
    <w:rsid w:val="007905E1"/>
    <w:rsid w:val="00790624"/>
    <w:rsid w:val="007906C5"/>
    <w:rsid w:val="00790827"/>
    <w:rsid w:val="00790BFF"/>
    <w:rsid w:val="00790EA8"/>
    <w:rsid w:val="00791C7C"/>
    <w:rsid w:val="00791F03"/>
    <w:rsid w:val="0079206C"/>
    <w:rsid w:val="007920CE"/>
    <w:rsid w:val="007923BE"/>
    <w:rsid w:val="007924DE"/>
    <w:rsid w:val="007927D0"/>
    <w:rsid w:val="007928D8"/>
    <w:rsid w:val="0079303D"/>
    <w:rsid w:val="00793153"/>
    <w:rsid w:val="007932BE"/>
    <w:rsid w:val="0079332F"/>
    <w:rsid w:val="0079364B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423"/>
    <w:rsid w:val="00795643"/>
    <w:rsid w:val="007956D6"/>
    <w:rsid w:val="007958C3"/>
    <w:rsid w:val="00795D49"/>
    <w:rsid w:val="0079607B"/>
    <w:rsid w:val="007963B5"/>
    <w:rsid w:val="0079649E"/>
    <w:rsid w:val="007964C0"/>
    <w:rsid w:val="007965EE"/>
    <w:rsid w:val="0079674D"/>
    <w:rsid w:val="0079686E"/>
    <w:rsid w:val="00796896"/>
    <w:rsid w:val="0079697E"/>
    <w:rsid w:val="00796CF9"/>
    <w:rsid w:val="00796E3E"/>
    <w:rsid w:val="00796EA4"/>
    <w:rsid w:val="00796EA5"/>
    <w:rsid w:val="00797297"/>
    <w:rsid w:val="00797359"/>
    <w:rsid w:val="007973BE"/>
    <w:rsid w:val="00797640"/>
    <w:rsid w:val="00797DDA"/>
    <w:rsid w:val="00797ED3"/>
    <w:rsid w:val="00797EF2"/>
    <w:rsid w:val="007A0215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078"/>
    <w:rsid w:val="007A168E"/>
    <w:rsid w:val="007A16EB"/>
    <w:rsid w:val="007A1D68"/>
    <w:rsid w:val="007A1DA2"/>
    <w:rsid w:val="007A1E8E"/>
    <w:rsid w:val="007A20F2"/>
    <w:rsid w:val="007A22EA"/>
    <w:rsid w:val="007A243D"/>
    <w:rsid w:val="007A28F2"/>
    <w:rsid w:val="007A2976"/>
    <w:rsid w:val="007A2A3B"/>
    <w:rsid w:val="007A2EF3"/>
    <w:rsid w:val="007A30A2"/>
    <w:rsid w:val="007A349F"/>
    <w:rsid w:val="007A3722"/>
    <w:rsid w:val="007A390B"/>
    <w:rsid w:val="007A3A5F"/>
    <w:rsid w:val="007A3AA1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276"/>
    <w:rsid w:val="007A641D"/>
    <w:rsid w:val="007A6458"/>
    <w:rsid w:val="007A65CD"/>
    <w:rsid w:val="007A6725"/>
    <w:rsid w:val="007A6822"/>
    <w:rsid w:val="007A6CA0"/>
    <w:rsid w:val="007A6EFA"/>
    <w:rsid w:val="007A72F6"/>
    <w:rsid w:val="007A737C"/>
    <w:rsid w:val="007A75EF"/>
    <w:rsid w:val="007A75F7"/>
    <w:rsid w:val="007A7B9F"/>
    <w:rsid w:val="007A7C73"/>
    <w:rsid w:val="007A7E2F"/>
    <w:rsid w:val="007A7F50"/>
    <w:rsid w:val="007A7FA6"/>
    <w:rsid w:val="007A7FAA"/>
    <w:rsid w:val="007B006C"/>
    <w:rsid w:val="007B0410"/>
    <w:rsid w:val="007B0479"/>
    <w:rsid w:val="007B0693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90"/>
    <w:rsid w:val="007B16B5"/>
    <w:rsid w:val="007B170B"/>
    <w:rsid w:val="007B1900"/>
    <w:rsid w:val="007B1A35"/>
    <w:rsid w:val="007B1B13"/>
    <w:rsid w:val="007B238C"/>
    <w:rsid w:val="007B23F6"/>
    <w:rsid w:val="007B2482"/>
    <w:rsid w:val="007B2727"/>
    <w:rsid w:val="007B2E5F"/>
    <w:rsid w:val="007B2EC8"/>
    <w:rsid w:val="007B3032"/>
    <w:rsid w:val="007B30CA"/>
    <w:rsid w:val="007B31CB"/>
    <w:rsid w:val="007B33B9"/>
    <w:rsid w:val="007B3838"/>
    <w:rsid w:val="007B39D9"/>
    <w:rsid w:val="007B3F70"/>
    <w:rsid w:val="007B44FE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180"/>
    <w:rsid w:val="007B640D"/>
    <w:rsid w:val="007B6443"/>
    <w:rsid w:val="007B6647"/>
    <w:rsid w:val="007B68C8"/>
    <w:rsid w:val="007B6A44"/>
    <w:rsid w:val="007B6BB7"/>
    <w:rsid w:val="007B6E15"/>
    <w:rsid w:val="007B6EF5"/>
    <w:rsid w:val="007B7006"/>
    <w:rsid w:val="007B700C"/>
    <w:rsid w:val="007B72A7"/>
    <w:rsid w:val="007B7612"/>
    <w:rsid w:val="007B77F7"/>
    <w:rsid w:val="007B7D13"/>
    <w:rsid w:val="007C0085"/>
    <w:rsid w:val="007C02CE"/>
    <w:rsid w:val="007C0404"/>
    <w:rsid w:val="007C0543"/>
    <w:rsid w:val="007C05C7"/>
    <w:rsid w:val="007C0630"/>
    <w:rsid w:val="007C074F"/>
    <w:rsid w:val="007C09B3"/>
    <w:rsid w:val="007C0D2C"/>
    <w:rsid w:val="007C0F9E"/>
    <w:rsid w:val="007C0FC8"/>
    <w:rsid w:val="007C1152"/>
    <w:rsid w:val="007C15BC"/>
    <w:rsid w:val="007C17D2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2E66"/>
    <w:rsid w:val="007C3096"/>
    <w:rsid w:val="007C3C83"/>
    <w:rsid w:val="007C3F40"/>
    <w:rsid w:val="007C3F7F"/>
    <w:rsid w:val="007C3FCE"/>
    <w:rsid w:val="007C423B"/>
    <w:rsid w:val="007C42CE"/>
    <w:rsid w:val="007C4395"/>
    <w:rsid w:val="007C439E"/>
    <w:rsid w:val="007C4611"/>
    <w:rsid w:val="007C4775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6D9E"/>
    <w:rsid w:val="007C70ED"/>
    <w:rsid w:val="007C713E"/>
    <w:rsid w:val="007C71EB"/>
    <w:rsid w:val="007C7330"/>
    <w:rsid w:val="007C7373"/>
    <w:rsid w:val="007C75F1"/>
    <w:rsid w:val="007C764E"/>
    <w:rsid w:val="007C7A69"/>
    <w:rsid w:val="007C7C31"/>
    <w:rsid w:val="007D02B8"/>
    <w:rsid w:val="007D0352"/>
    <w:rsid w:val="007D07FE"/>
    <w:rsid w:val="007D0A8B"/>
    <w:rsid w:val="007D0C0D"/>
    <w:rsid w:val="007D0C38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2D48"/>
    <w:rsid w:val="007D339F"/>
    <w:rsid w:val="007D347C"/>
    <w:rsid w:val="007D3629"/>
    <w:rsid w:val="007D375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E64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15B"/>
    <w:rsid w:val="007D6213"/>
    <w:rsid w:val="007D62D9"/>
    <w:rsid w:val="007D65D4"/>
    <w:rsid w:val="007D669C"/>
    <w:rsid w:val="007D6792"/>
    <w:rsid w:val="007D6F1C"/>
    <w:rsid w:val="007D705B"/>
    <w:rsid w:val="007D7094"/>
    <w:rsid w:val="007D7367"/>
    <w:rsid w:val="007D7B16"/>
    <w:rsid w:val="007D7E50"/>
    <w:rsid w:val="007D7F3F"/>
    <w:rsid w:val="007D7FD0"/>
    <w:rsid w:val="007E02C9"/>
    <w:rsid w:val="007E0935"/>
    <w:rsid w:val="007E0B38"/>
    <w:rsid w:val="007E0EB8"/>
    <w:rsid w:val="007E11AF"/>
    <w:rsid w:val="007E122C"/>
    <w:rsid w:val="007E165E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6A9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597"/>
    <w:rsid w:val="007E4899"/>
    <w:rsid w:val="007E4CF6"/>
    <w:rsid w:val="007E500C"/>
    <w:rsid w:val="007E53E4"/>
    <w:rsid w:val="007E543B"/>
    <w:rsid w:val="007E5472"/>
    <w:rsid w:val="007E550B"/>
    <w:rsid w:val="007E5DB6"/>
    <w:rsid w:val="007E5FB5"/>
    <w:rsid w:val="007E6168"/>
    <w:rsid w:val="007E6172"/>
    <w:rsid w:val="007E61D6"/>
    <w:rsid w:val="007E6469"/>
    <w:rsid w:val="007E665C"/>
    <w:rsid w:val="007E6AFE"/>
    <w:rsid w:val="007E6E00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C29"/>
    <w:rsid w:val="007F0D10"/>
    <w:rsid w:val="007F11A8"/>
    <w:rsid w:val="007F11EA"/>
    <w:rsid w:val="007F154C"/>
    <w:rsid w:val="007F1610"/>
    <w:rsid w:val="007F1636"/>
    <w:rsid w:val="007F1793"/>
    <w:rsid w:val="007F1919"/>
    <w:rsid w:val="007F1973"/>
    <w:rsid w:val="007F19D1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AA9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A34"/>
    <w:rsid w:val="007F5B5C"/>
    <w:rsid w:val="007F5C82"/>
    <w:rsid w:val="007F5CDE"/>
    <w:rsid w:val="007F5EAF"/>
    <w:rsid w:val="007F63D2"/>
    <w:rsid w:val="007F655A"/>
    <w:rsid w:val="007F699C"/>
    <w:rsid w:val="007F6C84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56B"/>
    <w:rsid w:val="0080164C"/>
    <w:rsid w:val="00801724"/>
    <w:rsid w:val="00801869"/>
    <w:rsid w:val="00801CC2"/>
    <w:rsid w:val="00801E2A"/>
    <w:rsid w:val="00802009"/>
    <w:rsid w:val="008021ED"/>
    <w:rsid w:val="00802702"/>
    <w:rsid w:val="00802774"/>
    <w:rsid w:val="008029EC"/>
    <w:rsid w:val="00802C0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5BC6"/>
    <w:rsid w:val="0080615B"/>
    <w:rsid w:val="008061FF"/>
    <w:rsid w:val="0080649C"/>
    <w:rsid w:val="00806620"/>
    <w:rsid w:val="00806745"/>
    <w:rsid w:val="00806748"/>
    <w:rsid w:val="00806890"/>
    <w:rsid w:val="00806956"/>
    <w:rsid w:val="00806AB1"/>
    <w:rsid w:val="008075B3"/>
    <w:rsid w:val="00807828"/>
    <w:rsid w:val="00807B26"/>
    <w:rsid w:val="00807F9B"/>
    <w:rsid w:val="00810276"/>
    <w:rsid w:val="0081038A"/>
    <w:rsid w:val="0081042E"/>
    <w:rsid w:val="008107D4"/>
    <w:rsid w:val="00810914"/>
    <w:rsid w:val="00810A2C"/>
    <w:rsid w:val="00810C7B"/>
    <w:rsid w:val="008110C0"/>
    <w:rsid w:val="0081147C"/>
    <w:rsid w:val="00811716"/>
    <w:rsid w:val="00811A07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4B56"/>
    <w:rsid w:val="00814BD6"/>
    <w:rsid w:val="00815C29"/>
    <w:rsid w:val="00815EEF"/>
    <w:rsid w:val="008161F8"/>
    <w:rsid w:val="0081622D"/>
    <w:rsid w:val="00816236"/>
    <w:rsid w:val="0081641D"/>
    <w:rsid w:val="00816501"/>
    <w:rsid w:val="00816531"/>
    <w:rsid w:val="008165E2"/>
    <w:rsid w:val="008167F5"/>
    <w:rsid w:val="00816A40"/>
    <w:rsid w:val="00816CE1"/>
    <w:rsid w:val="0081732C"/>
    <w:rsid w:val="0081738C"/>
    <w:rsid w:val="00817466"/>
    <w:rsid w:val="0081773F"/>
    <w:rsid w:val="0081789E"/>
    <w:rsid w:val="00817DD9"/>
    <w:rsid w:val="00817FE2"/>
    <w:rsid w:val="0082036A"/>
    <w:rsid w:val="00820E1C"/>
    <w:rsid w:val="00820F99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8BD"/>
    <w:rsid w:val="008229EC"/>
    <w:rsid w:val="00822B7A"/>
    <w:rsid w:val="00822C3D"/>
    <w:rsid w:val="00822D27"/>
    <w:rsid w:val="0082311C"/>
    <w:rsid w:val="00823506"/>
    <w:rsid w:val="008237FA"/>
    <w:rsid w:val="00823924"/>
    <w:rsid w:val="008239B7"/>
    <w:rsid w:val="00823A4C"/>
    <w:rsid w:val="00823A69"/>
    <w:rsid w:val="00823CDC"/>
    <w:rsid w:val="008249B9"/>
    <w:rsid w:val="00824A6C"/>
    <w:rsid w:val="00824E57"/>
    <w:rsid w:val="00825162"/>
    <w:rsid w:val="0082532B"/>
    <w:rsid w:val="00825427"/>
    <w:rsid w:val="008254CC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5F53"/>
    <w:rsid w:val="008261C5"/>
    <w:rsid w:val="008261FC"/>
    <w:rsid w:val="00826271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578"/>
    <w:rsid w:val="008306F8"/>
    <w:rsid w:val="0083071E"/>
    <w:rsid w:val="0083079F"/>
    <w:rsid w:val="008308C6"/>
    <w:rsid w:val="008309D8"/>
    <w:rsid w:val="00830AAD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47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982"/>
    <w:rsid w:val="00834B73"/>
    <w:rsid w:val="00834CEE"/>
    <w:rsid w:val="00834CF1"/>
    <w:rsid w:val="0083558A"/>
    <w:rsid w:val="008355C4"/>
    <w:rsid w:val="00835648"/>
    <w:rsid w:val="00835657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204"/>
    <w:rsid w:val="0083669C"/>
    <w:rsid w:val="00836B1D"/>
    <w:rsid w:val="00836EFE"/>
    <w:rsid w:val="00837089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341"/>
    <w:rsid w:val="00841909"/>
    <w:rsid w:val="008419B2"/>
    <w:rsid w:val="00841EB8"/>
    <w:rsid w:val="008421B5"/>
    <w:rsid w:val="008426E7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0F"/>
    <w:rsid w:val="00843E7F"/>
    <w:rsid w:val="008440A9"/>
    <w:rsid w:val="00844223"/>
    <w:rsid w:val="008443C0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877"/>
    <w:rsid w:val="00846A8E"/>
    <w:rsid w:val="00846D57"/>
    <w:rsid w:val="00846EE1"/>
    <w:rsid w:val="00847345"/>
    <w:rsid w:val="00847572"/>
    <w:rsid w:val="00847670"/>
    <w:rsid w:val="0084779A"/>
    <w:rsid w:val="00847C0A"/>
    <w:rsid w:val="00847DF3"/>
    <w:rsid w:val="008503AA"/>
    <w:rsid w:val="0085056E"/>
    <w:rsid w:val="00850593"/>
    <w:rsid w:val="00850714"/>
    <w:rsid w:val="00850A13"/>
    <w:rsid w:val="00850AA9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2E81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107"/>
    <w:rsid w:val="0085445A"/>
    <w:rsid w:val="0085456B"/>
    <w:rsid w:val="00854618"/>
    <w:rsid w:val="008546E6"/>
    <w:rsid w:val="00854C69"/>
    <w:rsid w:val="00854E01"/>
    <w:rsid w:val="008551EE"/>
    <w:rsid w:val="008552D9"/>
    <w:rsid w:val="00855431"/>
    <w:rsid w:val="00855591"/>
    <w:rsid w:val="00855E2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63B"/>
    <w:rsid w:val="00857C54"/>
    <w:rsid w:val="00857EB1"/>
    <w:rsid w:val="00857F85"/>
    <w:rsid w:val="00860741"/>
    <w:rsid w:val="0086086C"/>
    <w:rsid w:val="00860B42"/>
    <w:rsid w:val="00860E3F"/>
    <w:rsid w:val="00860F04"/>
    <w:rsid w:val="008610BA"/>
    <w:rsid w:val="008611A8"/>
    <w:rsid w:val="00861279"/>
    <w:rsid w:val="00861330"/>
    <w:rsid w:val="0086137B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042"/>
    <w:rsid w:val="00863178"/>
    <w:rsid w:val="00863182"/>
    <w:rsid w:val="00863195"/>
    <w:rsid w:val="008632B4"/>
    <w:rsid w:val="008634CF"/>
    <w:rsid w:val="008637D5"/>
    <w:rsid w:val="008638F7"/>
    <w:rsid w:val="00863902"/>
    <w:rsid w:val="00863D73"/>
    <w:rsid w:val="00863F9D"/>
    <w:rsid w:val="00864AD8"/>
    <w:rsid w:val="00864B1C"/>
    <w:rsid w:val="00864D72"/>
    <w:rsid w:val="00865169"/>
    <w:rsid w:val="0086517A"/>
    <w:rsid w:val="0086541C"/>
    <w:rsid w:val="0086553F"/>
    <w:rsid w:val="008655C2"/>
    <w:rsid w:val="008656F9"/>
    <w:rsid w:val="0086588A"/>
    <w:rsid w:val="00865AC0"/>
    <w:rsid w:val="00865B98"/>
    <w:rsid w:val="00865EBD"/>
    <w:rsid w:val="00865F56"/>
    <w:rsid w:val="00866217"/>
    <w:rsid w:val="00866834"/>
    <w:rsid w:val="0086691A"/>
    <w:rsid w:val="00866A2C"/>
    <w:rsid w:val="00866BFE"/>
    <w:rsid w:val="00866D21"/>
    <w:rsid w:val="00866DA1"/>
    <w:rsid w:val="00866E11"/>
    <w:rsid w:val="008670B8"/>
    <w:rsid w:val="00867299"/>
    <w:rsid w:val="008677B7"/>
    <w:rsid w:val="00867D63"/>
    <w:rsid w:val="00870239"/>
    <w:rsid w:val="00870763"/>
    <w:rsid w:val="0087096C"/>
    <w:rsid w:val="00870D95"/>
    <w:rsid w:val="00870DB3"/>
    <w:rsid w:val="00870FC2"/>
    <w:rsid w:val="0087136F"/>
    <w:rsid w:val="00871609"/>
    <w:rsid w:val="00871890"/>
    <w:rsid w:val="00871C28"/>
    <w:rsid w:val="00871E57"/>
    <w:rsid w:val="00872025"/>
    <w:rsid w:val="008720E1"/>
    <w:rsid w:val="008720E6"/>
    <w:rsid w:val="0087246C"/>
    <w:rsid w:val="008726D1"/>
    <w:rsid w:val="00872C94"/>
    <w:rsid w:val="00872E5F"/>
    <w:rsid w:val="008738B1"/>
    <w:rsid w:val="008738D7"/>
    <w:rsid w:val="00873900"/>
    <w:rsid w:val="00873975"/>
    <w:rsid w:val="00873ADD"/>
    <w:rsid w:val="00873AEC"/>
    <w:rsid w:val="00873DDA"/>
    <w:rsid w:val="00873F95"/>
    <w:rsid w:val="0087478D"/>
    <w:rsid w:val="00874A69"/>
    <w:rsid w:val="00874B60"/>
    <w:rsid w:val="00874F32"/>
    <w:rsid w:val="008753DC"/>
    <w:rsid w:val="00875675"/>
    <w:rsid w:val="0087584D"/>
    <w:rsid w:val="00875C20"/>
    <w:rsid w:val="00875F38"/>
    <w:rsid w:val="00876021"/>
    <w:rsid w:val="00876281"/>
    <w:rsid w:val="008763F7"/>
    <w:rsid w:val="008765C0"/>
    <w:rsid w:val="008766C0"/>
    <w:rsid w:val="008768AD"/>
    <w:rsid w:val="00876B02"/>
    <w:rsid w:val="00876DCE"/>
    <w:rsid w:val="00876E0E"/>
    <w:rsid w:val="00876F6D"/>
    <w:rsid w:val="00876F89"/>
    <w:rsid w:val="0087725D"/>
    <w:rsid w:val="00877262"/>
    <w:rsid w:val="00877277"/>
    <w:rsid w:val="00877292"/>
    <w:rsid w:val="008772E5"/>
    <w:rsid w:val="0087736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0F9"/>
    <w:rsid w:val="00884317"/>
    <w:rsid w:val="00884527"/>
    <w:rsid w:val="00884799"/>
    <w:rsid w:val="00884B99"/>
    <w:rsid w:val="00884C73"/>
    <w:rsid w:val="00885014"/>
    <w:rsid w:val="0088520E"/>
    <w:rsid w:val="0088539C"/>
    <w:rsid w:val="00885A09"/>
    <w:rsid w:val="00885B0F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5B"/>
    <w:rsid w:val="00887163"/>
    <w:rsid w:val="008871BE"/>
    <w:rsid w:val="00887285"/>
    <w:rsid w:val="0088747C"/>
    <w:rsid w:val="00887992"/>
    <w:rsid w:val="00887FDB"/>
    <w:rsid w:val="0089019E"/>
    <w:rsid w:val="008901EF"/>
    <w:rsid w:val="008903C9"/>
    <w:rsid w:val="0089059F"/>
    <w:rsid w:val="008905FD"/>
    <w:rsid w:val="0089069D"/>
    <w:rsid w:val="008907A6"/>
    <w:rsid w:val="00890976"/>
    <w:rsid w:val="00890BA1"/>
    <w:rsid w:val="00890BC6"/>
    <w:rsid w:val="00890CBA"/>
    <w:rsid w:val="00891111"/>
    <w:rsid w:val="008911E6"/>
    <w:rsid w:val="00891260"/>
    <w:rsid w:val="0089130C"/>
    <w:rsid w:val="008913B9"/>
    <w:rsid w:val="008914D9"/>
    <w:rsid w:val="008915F4"/>
    <w:rsid w:val="008916D6"/>
    <w:rsid w:val="0089177F"/>
    <w:rsid w:val="008918EE"/>
    <w:rsid w:val="00891937"/>
    <w:rsid w:val="00891AC9"/>
    <w:rsid w:val="00891E1D"/>
    <w:rsid w:val="00891E28"/>
    <w:rsid w:val="00891E9F"/>
    <w:rsid w:val="00892273"/>
    <w:rsid w:val="00892513"/>
    <w:rsid w:val="008925F1"/>
    <w:rsid w:val="00892D08"/>
    <w:rsid w:val="008930A3"/>
    <w:rsid w:val="008930B8"/>
    <w:rsid w:val="008930EA"/>
    <w:rsid w:val="008930F2"/>
    <w:rsid w:val="008933C1"/>
    <w:rsid w:val="008934C6"/>
    <w:rsid w:val="008937AE"/>
    <w:rsid w:val="00893BB0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560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6FDF"/>
    <w:rsid w:val="008972C6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DF9"/>
    <w:rsid w:val="008A1E7F"/>
    <w:rsid w:val="008A202A"/>
    <w:rsid w:val="008A22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ED8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AE2"/>
    <w:rsid w:val="008A7BCA"/>
    <w:rsid w:val="008A7FE3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53D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4CDB"/>
    <w:rsid w:val="008B5000"/>
    <w:rsid w:val="008B51B3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0D00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2DED"/>
    <w:rsid w:val="008D306F"/>
    <w:rsid w:val="008D3079"/>
    <w:rsid w:val="008D30DA"/>
    <w:rsid w:val="008D32AA"/>
    <w:rsid w:val="008D3423"/>
    <w:rsid w:val="008D3570"/>
    <w:rsid w:val="008D3821"/>
    <w:rsid w:val="008D395C"/>
    <w:rsid w:val="008D3A35"/>
    <w:rsid w:val="008D3F26"/>
    <w:rsid w:val="008D4047"/>
    <w:rsid w:val="008D470C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36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6F22"/>
    <w:rsid w:val="008D7479"/>
    <w:rsid w:val="008D79CB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75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BC1"/>
    <w:rsid w:val="008E3C0D"/>
    <w:rsid w:val="008E3C86"/>
    <w:rsid w:val="008E3DD2"/>
    <w:rsid w:val="008E426C"/>
    <w:rsid w:val="008E4414"/>
    <w:rsid w:val="008E45D4"/>
    <w:rsid w:val="008E4680"/>
    <w:rsid w:val="008E46BC"/>
    <w:rsid w:val="008E473B"/>
    <w:rsid w:val="008E4CEB"/>
    <w:rsid w:val="008E4E33"/>
    <w:rsid w:val="008E53BD"/>
    <w:rsid w:val="008E582B"/>
    <w:rsid w:val="008E5949"/>
    <w:rsid w:val="008E5A57"/>
    <w:rsid w:val="008E5FF4"/>
    <w:rsid w:val="008E601E"/>
    <w:rsid w:val="008E61CE"/>
    <w:rsid w:val="008E61DA"/>
    <w:rsid w:val="008E620F"/>
    <w:rsid w:val="008E64C7"/>
    <w:rsid w:val="008E652B"/>
    <w:rsid w:val="008E6540"/>
    <w:rsid w:val="008E6569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45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105"/>
    <w:rsid w:val="008F34EE"/>
    <w:rsid w:val="008F383C"/>
    <w:rsid w:val="008F3961"/>
    <w:rsid w:val="008F3BD0"/>
    <w:rsid w:val="008F431D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ADF"/>
    <w:rsid w:val="008F5C70"/>
    <w:rsid w:val="008F5CB7"/>
    <w:rsid w:val="008F5EF1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0F38"/>
    <w:rsid w:val="00901063"/>
    <w:rsid w:val="00901235"/>
    <w:rsid w:val="00901573"/>
    <w:rsid w:val="0090170F"/>
    <w:rsid w:val="00901752"/>
    <w:rsid w:val="0090182F"/>
    <w:rsid w:val="009018E9"/>
    <w:rsid w:val="009018F0"/>
    <w:rsid w:val="009019EE"/>
    <w:rsid w:val="00901A37"/>
    <w:rsid w:val="00901CB0"/>
    <w:rsid w:val="00901CF3"/>
    <w:rsid w:val="00901DCE"/>
    <w:rsid w:val="00901E70"/>
    <w:rsid w:val="00901FBF"/>
    <w:rsid w:val="0090220E"/>
    <w:rsid w:val="009029BB"/>
    <w:rsid w:val="00902C0B"/>
    <w:rsid w:val="00902C4C"/>
    <w:rsid w:val="009039EC"/>
    <w:rsid w:val="00903AA7"/>
    <w:rsid w:val="00903B4A"/>
    <w:rsid w:val="009041A5"/>
    <w:rsid w:val="00904391"/>
    <w:rsid w:val="009043D4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5CB2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69D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C0E"/>
    <w:rsid w:val="00911DF2"/>
    <w:rsid w:val="009122B1"/>
    <w:rsid w:val="0091266D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D72"/>
    <w:rsid w:val="00913FC2"/>
    <w:rsid w:val="00914579"/>
    <w:rsid w:val="0091465F"/>
    <w:rsid w:val="009146D5"/>
    <w:rsid w:val="0091478A"/>
    <w:rsid w:val="0091489C"/>
    <w:rsid w:val="00914C0F"/>
    <w:rsid w:val="00915360"/>
    <w:rsid w:val="009154B5"/>
    <w:rsid w:val="00915691"/>
    <w:rsid w:val="009157AA"/>
    <w:rsid w:val="009157F5"/>
    <w:rsid w:val="00915981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209"/>
    <w:rsid w:val="0091728C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511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02"/>
    <w:rsid w:val="00924190"/>
    <w:rsid w:val="009243D1"/>
    <w:rsid w:val="00924907"/>
    <w:rsid w:val="00924C36"/>
    <w:rsid w:val="0092514C"/>
    <w:rsid w:val="009252A8"/>
    <w:rsid w:val="00925529"/>
    <w:rsid w:val="00925592"/>
    <w:rsid w:val="0092580B"/>
    <w:rsid w:val="0092594A"/>
    <w:rsid w:val="00925D77"/>
    <w:rsid w:val="00926592"/>
    <w:rsid w:val="00926808"/>
    <w:rsid w:val="00927216"/>
    <w:rsid w:val="009273DD"/>
    <w:rsid w:val="0092751B"/>
    <w:rsid w:val="009275A9"/>
    <w:rsid w:val="00927768"/>
    <w:rsid w:val="0092799A"/>
    <w:rsid w:val="00927AC4"/>
    <w:rsid w:val="00927C99"/>
    <w:rsid w:val="00927D6E"/>
    <w:rsid w:val="009302CE"/>
    <w:rsid w:val="00930523"/>
    <w:rsid w:val="0093057D"/>
    <w:rsid w:val="009306B9"/>
    <w:rsid w:val="0093086F"/>
    <w:rsid w:val="00930B5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1E"/>
    <w:rsid w:val="009335AA"/>
    <w:rsid w:val="009335B8"/>
    <w:rsid w:val="00933715"/>
    <w:rsid w:val="00933B9C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CF"/>
    <w:rsid w:val="009357E7"/>
    <w:rsid w:val="00935919"/>
    <w:rsid w:val="00935A4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B5B"/>
    <w:rsid w:val="00941D5C"/>
    <w:rsid w:val="00941EFA"/>
    <w:rsid w:val="00941FD0"/>
    <w:rsid w:val="00941FE8"/>
    <w:rsid w:val="00941FFC"/>
    <w:rsid w:val="0094242D"/>
    <w:rsid w:val="00942584"/>
    <w:rsid w:val="0094272B"/>
    <w:rsid w:val="0094299A"/>
    <w:rsid w:val="009432E0"/>
    <w:rsid w:val="0094364A"/>
    <w:rsid w:val="00943812"/>
    <w:rsid w:val="0094392D"/>
    <w:rsid w:val="009439CF"/>
    <w:rsid w:val="009439E2"/>
    <w:rsid w:val="00943B08"/>
    <w:rsid w:val="00943B86"/>
    <w:rsid w:val="00943C78"/>
    <w:rsid w:val="00943FFC"/>
    <w:rsid w:val="0094418C"/>
    <w:rsid w:val="0094494A"/>
    <w:rsid w:val="00944B65"/>
    <w:rsid w:val="00944DCF"/>
    <w:rsid w:val="00945127"/>
    <w:rsid w:val="00945275"/>
    <w:rsid w:val="0094537C"/>
    <w:rsid w:val="0094541E"/>
    <w:rsid w:val="00945474"/>
    <w:rsid w:val="00945483"/>
    <w:rsid w:val="0094567C"/>
    <w:rsid w:val="00945863"/>
    <w:rsid w:val="009458AC"/>
    <w:rsid w:val="0094598F"/>
    <w:rsid w:val="00945D49"/>
    <w:rsid w:val="00945D6C"/>
    <w:rsid w:val="00945D87"/>
    <w:rsid w:val="009462E7"/>
    <w:rsid w:val="009464D9"/>
    <w:rsid w:val="009464DE"/>
    <w:rsid w:val="0094678E"/>
    <w:rsid w:val="00946810"/>
    <w:rsid w:val="009469F6"/>
    <w:rsid w:val="00946A10"/>
    <w:rsid w:val="00946CF6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CA0"/>
    <w:rsid w:val="00950F9F"/>
    <w:rsid w:val="009514B6"/>
    <w:rsid w:val="00951654"/>
    <w:rsid w:val="00951668"/>
    <w:rsid w:val="0095168D"/>
    <w:rsid w:val="0095185A"/>
    <w:rsid w:val="00951873"/>
    <w:rsid w:val="009518F9"/>
    <w:rsid w:val="00951D1F"/>
    <w:rsid w:val="00951E28"/>
    <w:rsid w:val="00951F10"/>
    <w:rsid w:val="00952072"/>
    <w:rsid w:val="0095247D"/>
    <w:rsid w:val="00952AE0"/>
    <w:rsid w:val="00952C07"/>
    <w:rsid w:val="00952D22"/>
    <w:rsid w:val="0095382F"/>
    <w:rsid w:val="00953DFF"/>
    <w:rsid w:val="00954ABA"/>
    <w:rsid w:val="00954B94"/>
    <w:rsid w:val="00954D3A"/>
    <w:rsid w:val="00954DBF"/>
    <w:rsid w:val="00954FEA"/>
    <w:rsid w:val="0095569A"/>
    <w:rsid w:val="009556F9"/>
    <w:rsid w:val="00955754"/>
    <w:rsid w:val="00955D1C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11"/>
    <w:rsid w:val="00957AD1"/>
    <w:rsid w:val="00957B80"/>
    <w:rsid w:val="00957EBF"/>
    <w:rsid w:val="00957F9A"/>
    <w:rsid w:val="00957FA1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D7C"/>
    <w:rsid w:val="00963F10"/>
    <w:rsid w:val="00963F4F"/>
    <w:rsid w:val="009643CF"/>
    <w:rsid w:val="0096442D"/>
    <w:rsid w:val="00964597"/>
    <w:rsid w:val="0096484D"/>
    <w:rsid w:val="00964878"/>
    <w:rsid w:val="00964DFB"/>
    <w:rsid w:val="00964EF4"/>
    <w:rsid w:val="00965199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2E6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6F2"/>
    <w:rsid w:val="0097184A"/>
    <w:rsid w:val="00971A31"/>
    <w:rsid w:val="00971B60"/>
    <w:rsid w:val="00971D77"/>
    <w:rsid w:val="009721CE"/>
    <w:rsid w:val="009724DA"/>
    <w:rsid w:val="0097253F"/>
    <w:rsid w:val="0097259A"/>
    <w:rsid w:val="00972A26"/>
    <w:rsid w:val="00972D2C"/>
    <w:rsid w:val="00972DE7"/>
    <w:rsid w:val="00972F9D"/>
    <w:rsid w:val="00972FA4"/>
    <w:rsid w:val="00973148"/>
    <w:rsid w:val="00973216"/>
    <w:rsid w:val="00973A79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6BF"/>
    <w:rsid w:val="009807CD"/>
    <w:rsid w:val="009807EB"/>
    <w:rsid w:val="00980911"/>
    <w:rsid w:val="00980B1D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3E2C"/>
    <w:rsid w:val="00984027"/>
    <w:rsid w:val="009843F8"/>
    <w:rsid w:val="00984481"/>
    <w:rsid w:val="009845D2"/>
    <w:rsid w:val="00984A10"/>
    <w:rsid w:val="00984A98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6CB"/>
    <w:rsid w:val="00986A62"/>
    <w:rsid w:val="00986EAE"/>
    <w:rsid w:val="00986F8A"/>
    <w:rsid w:val="00986FB5"/>
    <w:rsid w:val="009870E3"/>
    <w:rsid w:val="0098710E"/>
    <w:rsid w:val="0098712A"/>
    <w:rsid w:val="0098740C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404"/>
    <w:rsid w:val="00990833"/>
    <w:rsid w:val="00990B95"/>
    <w:rsid w:val="00990E4E"/>
    <w:rsid w:val="00990E55"/>
    <w:rsid w:val="00990EE2"/>
    <w:rsid w:val="00990FA9"/>
    <w:rsid w:val="009912B4"/>
    <w:rsid w:val="009912E6"/>
    <w:rsid w:val="009912FD"/>
    <w:rsid w:val="0099142E"/>
    <w:rsid w:val="009914E4"/>
    <w:rsid w:val="00991686"/>
    <w:rsid w:val="009918A4"/>
    <w:rsid w:val="009918EF"/>
    <w:rsid w:val="00991AA7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DE2"/>
    <w:rsid w:val="00994E62"/>
    <w:rsid w:val="00994EAA"/>
    <w:rsid w:val="0099511E"/>
    <w:rsid w:val="0099522F"/>
    <w:rsid w:val="009952E7"/>
    <w:rsid w:val="009958E3"/>
    <w:rsid w:val="00995A7B"/>
    <w:rsid w:val="00995BEE"/>
    <w:rsid w:val="00995FBF"/>
    <w:rsid w:val="00996262"/>
    <w:rsid w:val="0099653A"/>
    <w:rsid w:val="009967B7"/>
    <w:rsid w:val="009968A2"/>
    <w:rsid w:val="00996906"/>
    <w:rsid w:val="00996CCB"/>
    <w:rsid w:val="00996D9B"/>
    <w:rsid w:val="00996FA8"/>
    <w:rsid w:val="00997325"/>
    <w:rsid w:val="00997440"/>
    <w:rsid w:val="009977BF"/>
    <w:rsid w:val="009977C1"/>
    <w:rsid w:val="00997D39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22E"/>
    <w:rsid w:val="009A176D"/>
    <w:rsid w:val="009A1E2D"/>
    <w:rsid w:val="009A1EC0"/>
    <w:rsid w:val="009A1FE6"/>
    <w:rsid w:val="009A2410"/>
    <w:rsid w:val="009A25D6"/>
    <w:rsid w:val="009A2A6D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47"/>
    <w:rsid w:val="009A41FE"/>
    <w:rsid w:val="009A4701"/>
    <w:rsid w:val="009A4887"/>
    <w:rsid w:val="009A4B8E"/>
    <w:rsid w:val="009A5061"/>
    <w:rsid w:val="009A5330"/>
    <w:rsid w:val="009A54B4"/>
    <w:rsid w:val="009A5571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666"/>
    <w:rsid w:val="009A77BF"/>
    <w:rsid w:val="009A78C9"/>
    <w:rsid w:val="009A7D0C"/>
    <w:rsid w:val="009A7E0D"/>
    <w:rsid w:val="009A7F96"/>
    <w:rsid w:val="009B0100"/>
    <w:rsid w:val="009B0164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B5C"/>
    <w:rsid w:val="009B1D20"/>
    <w:rsid w:val="009B209A"/>
    <w:rsid w:val="009B2156"/>
    <w:rsid w:val="009B21C5"/>
    <w:rsid w:val="009B22E0"/>
    <w:rsid w:val="009B23DC"/>
    <w:rsid w:val="009B26EE"/>
    <w:rsid w:val="009B2A33"/>
    <w:rsid w:val="009B2A75"/>
    <w:rsid w:val="009B2BC2"/>
    <w:rsid w:val="009B2C01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6FD"/>
    <w:rsid w:val="009B699C"/>
    <w:rsid w:val="009B6EDB"/>
    <w:rsid w:val="009B6EEE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C6D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695"/>
    <w:rsid w:val="009C2A40"/>
    <w:rsid w:val="009C2D3B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080"/>
    <w:rsid w:val="009C53F6"/>
    <w:rsid w:val="009C5605"/>
    <w:rsid w:val="009C56D7"/>
    <w:rsid w:val="009C5AE2"/>
    <w:rsid w:val="009C5E7B"/>
    <w:rsid w:val="009C6002"/>
    <w:rsid w:val="009C6516"/>
    <w:rsid w:val="009C65DF"/>
    <w:rsid w:val="009C66EF"/>
    <w:rsid w:val="009C6924"/>
    <w:rsid w:val="009C6A8C"/>
    <w:rsid w:val="009C6B9C"/>
    <w:rsid w:val="009C6C46"/>
    <w:rsid w:val="009C6E88"/>
    <w:rsid w:val="009C7213"/>
    <w:rsid w:val="009C72B8"/>
    <w:rsid w:val="009C7A93"/>
    <w:rsid w:val="009C7B09"/>
    <w:rsid w:val="009C7C3C"/>
    <w:rsid w:val="009C7CEF"/>
    <w:rsid w:val="009C7D64"/>
    <w:rsid w:val="009C7E16"/>
    <w:rsid w:val="009C7F42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DE5"/>
    <w:rsid w:val="009D1E24"/>
    <w:rsid w:val="009D1FF1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0F3"/>
    <w:rsid w:val="009D5610"/>
    <w:rsid w:val="009D5C10"/>
    <w:rsid w:val="009D60F7"/>
    <w:rsid w:val="009D62E9"/>
    <w:rsid w:val="009D652D"/>
    <w:rsid w:val="009D659C"/>
    <w:rsid w:val="009D665F"/>
    <w:rsid w:val="009D6801"/>
    <w:rsid w:val="009D6CE2"/>
    <w:rsid w:val="009D7041"/>
    <w:rsid w:val="009D717C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391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88C"/>
    <w:rsid w:val="009E3DBE"/>
    <w:rsid w:val="009E3EDD"/>
    <w:rsid w:val="009E3F2D"/>
    <w:rsid w:val="009E4206"/>
    <w:rsid w:val="009E45C9"/>
    <w:rsid w:val="009E45CA"/>
    <w:rsid w:val="009E462A"/>
    <w:rsid w:val="009E463F"/>
    <w:rsid w:val="009E47ED"/>
    <w:rsid w:val="009E49FF"/>
    <w:rsid w:val="009E4A31"/>
    <w:rsid w:val="009E4B28"/>
    <w:rsid w:val="009E509B"/>
    <w:rsid w:val="009E511B"/>
    <w:rsid w:val="009E5218"/>
    <w:rsid w:val="009E53AE"/>
    <w:rsid w:val="009E54C8"/>
    <w:rsid w:val="009E59DE"/>
    <w:rsid w:val="009E5FD6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1F2E"/>
    <w:rsid w:val="009F20DB"/>
    <w:rsid w:val="009F2671"/>
    <w:rsid w:val="009F2760"/>
    <w:rsid w:val="009F2979"/>
    <w:rsid w:val="009F2C09"/>
    <w:rsid w:val="009F2C4C"/>
    <w:rsid w:val="009F2CB8"/>
    <w:rsid w:val="009F308C"/>
    <w:rsid w:val="009F3356"/>
    <w:rsid w:val="009F3439"/>
    <w:rsid w:val="009F3538"/>
    <w:rsid w:val="009F390C"/>
    <w:rsid w:val="009F3D00"/>
    <w:rsid w:val="009F406E"/>
    <w:rsid w:val="009F45EA"/>
    <w:rsid w:val="009F46BD"/>
    <w:rsid w:val="009F47F2"/>
    <w:rsid w:val="009F4B06"/>
    <w:rsid w:val="009F4B7C"/>
    <w:rsid w:val="009F4DA9"/>
    <w:rsid w:val="009F528A"/>
    <w:rsid w:val="009F52D5"/>
    <w:rsid w:val="009F5407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BAB"/>
    <w:rsid w:val="009F6D77"/>
    <w:rsid w:val="009F7360"/>
    <w:rsid w:val="009F79EB"/>
    <w:rsid w:val="009F7AB1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496"/>
    <w:rsid w:val="00A025CE"/>
    <w:rsid w:val="00A02797"/>
    <w:rsid w:val="00A02857"/>
    <w:rsid w:val="00A02957"/>
    <w:rsid w:val="00A02A13"/>
    <w:rsid w:val="00A02A71"/>
    <w:rsid w:val="00A02A8C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CB5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834"/>
    <w:rsid w:val="00A06954"/>
    <w:rsid w:val="00A07037"/>
    <w:rsid w:val="00A07209"/>
    <w:rsid w:val="00A072C0"/>
    <w:rsid w:val="00A07416"/>
    <w:rsid w:val="00A07744"/>
    <w:rsid w:val="00A07E16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7B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5E3"/>
    <w:rsid w:val="00A137D2"/>
    <w:rsid w:val="00A13DE7"/>
    <w:rsid w:val="00A141FC"/>
    <w:rsid w:val="00A14655"/>
    <w:rsid w:val="00A1471E"/>
    <w:rsid w:val="00A14750"/>
    <w:rsid w:val="00A14791"/>
    <w:rsid w:val="00A147D5"/>
    <w:rsid w:val="00A14950"/>
    <w:rsid w:val="00A14A71"/>
    <w:rsid w:val="00A14E61"/>
    <w:rsid w:val="00A150A7"/>
    <w:rsid w:val="00A1526C"/>
    <w:rsid w:val="00A154A7"/>
    <w:rsid w:val="00A154C8"/>
    <w:rsid w:val="00A154E8"/>
    <w:rsid w:val="00A15854"/>
    <w:rsid w:val="00A15D04"/>
    <w:rsid w:val="00A15DC2"/>
    <w:rsid w:val="00A15E59"/>
    <w:rsid w:val="00A15EA0"/>
    <w:rsid w:val="00A164F3"/>
    <w:rsid w:val="00A1669C"/>
    <w:rsid w:val="00A16797"/>
    <w:rsid w:val="00A168D0"/>
    <w:rsid w:val="00A16B0C"/>
    <w:rsid w:val="00A16B5E"/>
    <w:rsid w:val="00A16B6B"/>
    <w:rsid w:val="00A16C8A"/>
    <w:rsid w:val="00A16CAA"/>
    <w:rsid w:val="00A1711E"/>
    <w:rsid w:val="00A17145"/>
    <w:rsid w:val="00A17494"/>
    <w:rsid w:val="00A176AD"/>
    <w:rsid w:val="00A176F7"/>
    <w:rsid w:val="00A17903"/>
    <w:rsid w:val="00A17A6F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DCA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580"/>
    <w:rsid w:val="00A2594A"/>
    <w:rsid w:val="00A25B08"/>
    <w:rsid w:val="00A25D02"/>
    <w:rsid w:val="00A25DFB"/>
    <w:rsid w:val="00A2616F"/>
    <w:rsid w:val="00A26476"/>
    <w:rsid w:val="00A26480"/>
    <w:rsid w:val="00A2698B"/>
    <w:rsid w:val="00A26CD8"/>
    <w:rsid w:val="00A26F82"/>
    <w:rsid w:val="00A2717E"/>
    <w:rsid w:val="00A27424"/>
    <w:rsid w:val="00A274AA"/>
    <w:rsid w:val="00A27517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275"/>
    <w:rsid w:val="00A314AD"/>
    <w:rsid w:val="00A31583"/>
    <w:rsid w:val="00A315B3"/>
    <w:rsid w:val="00A31798"/>
    <w:rsid w:val="00A31A24"/>
    <w:rsid w:val="00A31AC2"/>
    <w:rsid w:val="00A320F1"/>
    <w:rsid w:val="00A321FA"/>
    <w:rsid w:val="00A32F34"/>
    <w:rsid w:val="00A32FC5"/>
    <w:rsid w:val="00A32FC6"/>
    <w:rsid w:val="00A33107"/>
    <w:rsid w:val="00A3320C"/>
    <w:rsid w:val="00A33531"/>
    <w:rsid w:val="00A33A21"/>
    <w:rsid w:val="00A33D75"/>
    <w:rsid w:val="00A34580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C86"/>
    <w:rsid w:val="00A35D0B"/>
    <w:rsid w:val="00A365B7"/>
    <w:rsid w:val="00A3686A"/>
    <w:rsid w:val="00A368BE"/>
    <w:rsid w:val="00A36E86"/>
    <w:rsid w:val="00A36F91"/>
    <w:rsid w:val="00A370DA"/>
    <w:rsid w:val="00A37306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B7"/>
    <w:rsid w:val="00A406C3"/>
    <w:rsid w:val="00A410D6"/>
    <w:rsid w:val="00A411BC"/>
    <w:rsid w:val="00A412F0"/>
    <w:rsid w:val="00A41581"/>
    <w:rsid w:val="00A419A3"/>
    <w:rsid w:val="00A41F68"/>
    <w:rsid w:val="00A4249E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46D"/>
    <w:rsid w:val="00A4489A"/>
    <w:rsid w:val="00A448C9"/>
    <w:rsid w:val="00A44D60"/>
    <w:rsid w:val="00A45021"/>
    <w:rsid w:val="00A45166"/>
    <w:rsid w:val="00A45428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6E61"/>
    <w:rsid w:val="00A470A6"/>
    <w:rsid w:val="00A47A10"/>
    <w:rsid w:val="00A47B7B"/>
    <w:rsid w:val="00A50213"/>
    <w:rsid w:val="00A50917"/>
    <w:rsid w:val="00A50EB3"/>
    <w:rsid w:val="00A51565"/>
    <w:rsid w:val="00A51A86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10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0F3A"/>
    <w:rsid w:val="00A6102D"/>
    <w:rsid w:val="00A61052"/>
    <w:rsid w:val="00A6196D"/>
    <w:rsid w:val="00A61AFA"/>
    <w:rsid w:val="00A61C57"/>
    <w:rsid w:val="00A61DA2"/>
    <w:rsid w:val="00A61DDD"/>
    <w:rsid w:val="00A62083"/>
    <w:rsid w:val="00A620F2"/>
    <w:rsid w:val="00A62125"/>
    <w:rsid w:val="00A62221"/>
    <w:rsid w:val="00A62305"/>
    <w:rsid w:val="00A624A6"/>
    <w:rsid w:val="00A626E5"/>
    <w:rsid w:val="00A62721"/>
    <w:rsid w:val="00A628CD"/>
    <w:rsid w:val="00A62940"/>
    <w:rsid w:val="00A62D59"/>
    <w:rsid w:val="00A62F34"/>
    <w:rsid w:val="00A63264"/>
    <w:rsid w:val="00A635B3"/>
    <w:rsid w:val="00A63A67"/>
    <w:rsid w:val="00A63B63"/>
    <w:rsid w:val="00A63BEC"/>
    <w:rsid w:val="00A63DD2"/>
    <w:rsid w:val="00A640A4"/>
    <w:rsid w:val="00A6466F"/>
    <w:rsid w:val="00A6472E"/>
    <w:rsid w:val="00A64771"/>
    <w:rsid w:val="00A64B4F"/>
    <w:rsid w:val="00A64C6E"/>
    <w:rsid w:val="00A64DCB"/>
    <w:rsid w:val="00A64E07"/>
    <w:rsid w:val="00A65184"/>
    <w:rsid w:val="00A651C8"/>
    <w:rsid w:val="00A651CB"/>
    <w:rsid w:val="00A65378"/>
    <w:rsid w:val="00A6559B"/>
    <w:rsid w:val="00A65669"/>
    <w:rsid w:val="00A656AA"/>
    <w:rsid w:val="00A65799"/>
    <w:rsid w:val="00A6583F"/>
    <w:rsid w:val="00A658F9"/>
    <w:rsid w:val="00A6597C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4B4"/>
    <w:rsid w:val="00A67748"/>
    <w:rsid w:val="00A67C86"/>
    <w:rsid w:val="00A67DCC"/>
    <w:rsid w:val="00A67EEB"/>
    <w:rsid w:val="00A67EF9"/>
    <w:rsid w:val="00A70176"/>
    <w:rsid w:val="00A705B0"/>
    <w:rsid w:val="00A706BD"/>
    <w:rsid w:val="00A70784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9D"/>
    <w:rsid w:val="00A724C5"/>
    <w:rsid w:val="00A725E9"/>
    <w:rsid w:val="00A72970"/>
    <w:rsid w:val="00A72AD3"/>
    <w:rsid w:val="00A72DCA"/>
    <w:rsid w:val="00A72DD7"/>
    <w:rsid w:val="00A72F53"/>
    <w:rsid w:val="00A731AA"/>
    <w:rsid w:val="00A7342C"/>
    <w:rsid w:val="00A734A2"/>
    <w:rsid w:val="00A736CD"/>
    <w:rsid w:val="00A73893"/>
    <w:rsid w:val="00A73A7A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A54"/>
    <w:rsid w:val="00A75DB1"/>
    <w:rsid w:val="00A76295"/>
    <w:rsid w:val="00A762C7"/>
    <w:rsid w:val="00A764A5"/>
    <w:rsid w:val="00A767EE"/>
    <w:rsid w:val="00A7698F"/>
    <w:rsid w:val="00A76BBD"/>
    <w:rsid w:val="00A76BEE"/>
    <w:rsid w:val="00A76DF7"/>
    <w:rsid w:val="00A76DFA"/>
    <w:rsid w:val="00A774C1"/>
    <w:rsid w:val="00A776E5"/>
    <w:rsid w:val="00A77902"/>
    <w:rsid w:val="00A77959"/>
    <w:rsid w:val="00A77B7F"/>
    <w:rsid w:val="00A80153"/>
    <w:rsid w:val="00A80202"/>
    <w:rsid w:val="00A805AC"/>
    <w:rsid w:val="00A8089C"/>
    <w:rsid w:val="00A813F7"/>
    <w:rsid w:val="00A817C7"/>
    <w:rsid w:val="00A8188D"/>
    <w:rsid w:val="00A81986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CEA"/>
    <w:rsid w:val="00A82D98"/>
    <w:rsid w:val="00A82EA1"/>
    <w:rsid w:val="00A8301A"/>
    <w:rsid w:val="00A83203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8D0"/>
    <w:rsid w:val="00A84901"/>
    <w:rsid w:val="00A849C0"/>
    <w:rsid w:val="00A84ADE"/>
    <w:rsid w:val="00A84BBD"/>
    <w:rsid w:val="00A84C69"/>
    <w:rsid w:val="00A84E2B"/>
    <w:rsid w:val="00A84EA6"/>
    <w:rsid w:val="00A84FE1"/>
    <w:rsid w:val="00A8507C"/>
    <w:rsid w:val="00A85222"/>
    <w:rsid w:val="00A8528F"/>
    <w:rsid w:val="00A854C5"/>
    <w:rsid w:val="00A854F3"/>
    <w:rsid w:val="00A8552B"/>
    <w:rsid w:val="00A85A74"/>
    <w:rsid w:val="00A85D37"/>
    <w:rsid w:val="00A85EC0"/>
    <w:rsid w:val="00A85FE0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1AE"/>
    <w:rsid w:val="00A9028F"/>
    <w:rsid w:val="00A90505"/>
    <w:rsid w:val="00A9061C"/>
    <w:rsid w:val="00A90630"/>
    <w:rsid w:val="00A90AE8"/>
    <w:rsid w:val="00A91052"/>
    <w:rsid w:val="00A91158"/>
    <w:rsid w:val="00A9118F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AA6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415"/>
    <w:rsid w:val="00A9657D"/>
    <w:rsid w:val="00A966CA"/>
    <w:rsid w:val="00A9686C"/>
    <w:rsid w:val="00A96A33"/>
    <w:rsid w:val="00A971F9"/>
    <w:rsid w:val="00A972BF"/>
    <w:rsid w:val="00A97820"/>
    <w:rsid w:val="00A97B1E"/>
    <w:rsid w:val="00AA0132"/>
    <w:rsid w:val="00AA0815"/>
    <w:rsid w:val="00AA08CF"/>
    <w:rsid w:val="00AA0955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854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698"/>
    <w:rsid w:val="00AB1972"/>
    <w:rsid w:val="00AB1A59"/>
    <w:rsid w:val="00AB1CE9"/>
    <w:rsid w:val="00AB1DA1"/>
    <w:rsid w:val="00AB2405"/>
    <w:rsid w:val="00AB247E"/>
    <w:rsid w:val="00AB2508"/>
    <w:rsid w:val="00AB2689"/>
    <w:rsid w:val="00AB26D0"/>
    <w:rsid w:val="00AB2B72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811"/>
    <w:rsid w:val="00AB49B1"/>
    <w:rsid w:val="00AB4B50"/>
    <w:rsid w:val="00AB5497"/>
    <w:rsid w:val="00AB5613"/>
    <w:rsid w:val="00AB5614"/>
    <w:rsid w:val="00AB56CC"/>
    <w:rsid w:val="00AB570A"/>
    <w:rsid w:val="00AB5C93"/>
    <w:rsid w:val="00AB5CF1"/>
    <w:rsid w:val="00AB5DC9"/>
    <w:rsid w:val="00AB5E13"/>
    <w:rsid w:val="00AB61DA"/>
    <w:rsid w:val="00AB6247"/>
    <w:rsid w:val="00AB643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CB5"/>
    <w:rsid w:val="00AC0F7D"/>
    <w:rsid w:val="00AC10F4"/>
    <w:rsid w:val="00AC1251"/>
    <w:rsid w:val="00AC1E86"/>
    <w:rsid w:val="00AC1FC7"/>
    <w:rsid w:val="00AC2509"/>
    <w:rsid w:val="00AC266E"/>
    <w:rsid w:val="00AC2833"/>
    <w:rsid w:val="00AC28FB"/>
    <w:rsid w:val="00AC2A9F"/>
    <w:rsid w:val="00AC2C71"/>
    <w:rsid w:val="00AC2D64"/>
    <w:rsid w:val="00AC2E06"/>
    <w:rsid w:val="00AC2FBA"/>
    <w:rsid w:val="00AC30B8"/>
    <w:rsid w:val="00AC30EB"/>
    <w:rsid w:val="00AC3179"/>
    <w:rsid w:val="00AC333B"/>
    <w:rsid w:val="00AC3398"/>
    <w:rsid w:val="00AC34B7"/>
    <w:rsid w:val="00AC3574"/>
    <w:rsid w:val="00AC3B4F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499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BC4"/>
    <w:rsid w:val="00AC7C32"/>
    <w:rsid w:val="00AC7CBC"/>
    <w:rsid w:val="00AC7E2E"/>
    <w:rsid w:val="00AD0488"/>
    <w:rsid w:val="00AD0B60"/>
    <w:rsid w:val="00AD0BF9"/>
    <w:rsid w:val="00AD0D24"/>
    <w:rsid w:val="00AD0F72"/>
    <w:rsid w:val="00AD0FD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34"/>
    <w:rsid w:val="00AD4BEC"/>
    <w:rsid w:val="00AD4C15"/>
    <w:rsid w:val="00AD4EC4"/>
    <w:rsid w:val="00AD52FA"/>
    <w:rsid w:val="00AD5462"/>
    <w:rsid w:val="00AD5925"/>
    <w:rsid w:val="00AD5D80"/>
    <w:rsid w:val="00AD5E92"/>
    <w:rsid w:val="00AD601A"/>
    <w:rsid w:val="00AD6051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42A"/>
    <w:rsid w:val="00AE07C8"/>
    <w:rsid w:val="00AE0A16"/>
    <w:rsid w:val="00AE0E0C"/>
    <w:rsid w:val="00AE1428"/>
    <w:rsid w:val="00AE19FA"/>
    <w:rsid w:val="00AE1CFB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3F5B"/>
    <w:rsid w:val="00AE4109"/>
    <w:rsid w:val="00AE41D3"/>
    <w:rsid w:val="00AE421E"/>
    <w:rsid w:val="00AE4884"/>
    <w:rsid w:val="00AE4BE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D11"/>
    <w:rsid w:val="00AE6E6A"/>
    <w:rsid w:val="00AE6F13"/>
    <w:rsid w:val="00AE70CF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3F6"/>
    <w:rsid w:val="00AF144D"/>
    <w:rsid w:val="00AF150A"/>
    <w:rsid w:val="00AF1561"/>
    <w:rsid w:val="00AF166D"/>
    <w:rsid w:val="00AF16F0"/>
    <w:rsid w:val="00AF1ADA"/>
    <w:rsid w:val="00AF1B46"/>
    <w:rsid w:val="00AF1B7D"/>
    <w:rsid w:val="00AF1D13"/>
    <w:rsid w:val="00AF20F5"/>
    <w:rsid w:val="00AF21E5"/>
    <w:rsid w:val="00AF23ED"/>
    <w:rsid w:val="00AF24CD"/>
    <w:rsid w:val="00AF2601"/>
    <w:rsid w:val="00AF2680"/>
    <w:rsid w:val="00AF28AF"/>
    <w:rsid w:val="00AF29E7"/>
    <w:rsid w:val="00AF2ABD"/>
    <w:rsid w:val="00AF2C7F"/>
    <w:rsid w:val="00AF2D6E"/>
    <w:rsid w:val="00AF2E29"/>
    <w:rsid w:val="00AF328B"/>
    <w:rsid w:val="00AF3290"/>
    <w:rsid w:val="00AF3343"/>
    <w:rsid w:val="00AF3408"/>
    <w:rsid w:val="00AF3429"/>
    <w:rsid w:val="00AF34EB"/>
    <w:rsid w:val="00AF370D"/>
    <w:rsid w:val="00AF3745"/>
    <w:rsid w:val="00AF3B27"/>
    <w:rsid w:val="00AF45ED"/>
    <w:rsid w:val="00AF46BF"/>
    <w:rsid w:val="00AF4899"/>
    <w:rsid w:val="00AF4F48"/>
    <w:rsid w:val="00AF5461"/>
    <w:rsid w:val="00AF59AD"/>
    <w:rsid w:val="00AF60A1"/>
    <w:rsid w:val="00AF6248"/>
    <w:rsid w:val="00AF6265"/>
    <w:rsid w:val="00AF6489"/>
    <w:rsid w:val="00AF666E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3FB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D43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04E"/>
    <w:rsid w:val="00B1011A"/>
    <w:rsid w:val="00B103A5"/>
    <w:rsid w:val="00B108F5"/>
    <w:rsid w:val="00B10A11"/>
    <w:rsid w:val="00B113DA"/>
    <w:rsid w:val="00B11783"/>
    <w:rsid w:val="00B117AB"/>
    <w:rsid w:val="00B1190E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2E70"/>
    <w:rsid w:val="00B1330F"/>
    <w:rsid w:val="00B13480"/>
    <w:rsid w:val="00B1351D"/>
    <w:rsid w:val="00B13986"/>
    <w:rsid w:val="00B13F6A"/>
    <w:rsid w:val="00B14709"/>
    <w:rsid w:val="00B1475A"/>
    <w:rsid w:val="00B14862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7C8"/>
    <w:rsid w:val="00B217E4"/>
    <w:rsid w:val="00B218C9"/>
    <w:rsid w:val="00B21A25"/>
    <w:rsid w:val="00B21B82"/>
    <w:rsid w:val="00B22D93"/>
    <w:rsid w:val="00B22DC7"/>
    <w:rsid w:val="00B22E86"/>
    <w:rsid w:val="00B22F1C"/>
    <w:rsid w:val="00B22F71"/>
    <w:rsid w:val="00B23482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209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31B"/>
    <w:rsid w:val="00B2569E"/>
    <w:rsid w:val="00B256E7"/>
    <w:rsid w:val="00B257B0"/>
    <w:rsid w:val="00B261CB"/>
    <w:rsid w:val="00B2627C"/>
    <w:rsid w:val="00B265B2"/>
    <w:rsid w:val="00B266C9"/>
    <w:rsid w:val="00B268D2"/>
    <w:rsid w:val="00B26D69"/>
    <w:rsid w:val="00B26D73"/>
    <w:rsid w:val="00B275F7"/>
    <w:rsid w:val="00B27857"/>
    <w:rsid w:val="00B27DEA"/>
    <w:rsid w:val="00B3035F"/>
    <w:rsid w:val="00B30494"/>
    <w:rsid w:val="00B3051C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01B"/>
    <w:rsid w:val="00B34328"/>
    <w:rsid w:val="00B347C3"/>
    <w:rsid w:val="00B34833"/>
    <w:rsid w:val="00B34C4D"/>
    <w:rsid w:val="00B34D41"/>
    <w:rsid w:val="00B3514A"/>
    <w:rsid w:val="00B351B5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444"/>
    <w:rsid w:val="00B36754"/>
    <w:rsid w:val="00B36A05"/>
    <w:rsid w:val="00B36A4D"/>
    <w:rsid w:val="00B36B60"/>
    <w:rsid w:val="00B36DBA"/>
    <w:rsid w:val="00B37187"/>
    <w:rsid w:val="00B371EB"/>
    <w:rsid w:val="00B372AD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0F9A"/>
    <w:rsid w:val="00B41037"/>
    <w:rsid w:val="00B41361"/>
    <w:rsid w:val="00B41391"/>
    <w:rsid w:val="00B41653"/>
    <w:rsid w:val="00B41D01"/>
    <w:rsid w:val="00B41DEB"/>
    <w:rsid w:val="00B423BA"/>
    <w:rsid w:val="00B4246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7C6"/>
    <w:rsid w:val="00B44BD6"/>
    <w:rsid w:val="00B45011"/>
    <w:rsid w:val="00B45936"/>
    <w:rsid w:val="00B45961"/>
    <w:rsid w:val="00B45AA3"/>
    <w:rsid w:val="00B465A7"/>
    <w:rsid w:val="00B46679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8"/>
    <w:rsid w:val="00B502B9"/>
    <w:rsid w:val="00B5034B"/>
    <w:rsid w:val="00B50353"/>
    <w:rsid w:val="00B50E40"/>
    <w:rsid w:val="00B50E48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CE6"/>
    <w:rsid w:val="00B53F97"/>
    <w:rsid w:val="00B54012"/>
    <w:rsid w:val="00B54067"/>
    <w:rsid w:val="00B54716"/>
    <w:rsid w:val="00B549F2"/>
    <w:rsid w:val="00B54D9D"/>
    <w:rsid w:val="00B54E1A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0F3"/>
    <w:rsid w:val="00B60199"/>
    <w:rsid w:val="00B60204"/>
    <w:rsid w:val="00B60861"/>
    <w:rsid w:val="00B608D0"/>
    <w:rsid w:val="00B60A41"/>
    <w:rsid w:val="00B60C29"/>
    <w:rsid w:val="00B60F6F"/>
    <w:rsid w:val="00B61101"/>
    <w:rsid w:val="00B612A4"/>
    <w:rsid w:val="00B61524"/>
    <w:rsid w:val="00B615A0"/>
    <w:rsid w:val="00B615EF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2FD8"/>
    <w:rsid w:val="00B630D2"/>
    <w:rsid w:val="00B637BD"/>
    <w:rsid w:val="00B637C1"/>
    <w:rsid w:val="00B63B71"/>
    <w:rsid w:val="00B63EF4"/>
    <w:rsid w:val="00B64525"/>
    <w:rsid w:val="00B645C0"/>
    <w:rsid w:val="00B648B0"/>
    <w:rsid w:val="00B64AA7"/>
    <w:rsid w:val="00B64F0F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8A6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490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53E"/>
    <w:rsid w:val="00B73B0B"/>
    <w:rsid w:val="00B73CB1"/>
    <w:rsid w:val="00B73E3C"/>
    <w:rsid w:val="00B73FF3"/>
    <w:rsid w:val="00B74433"/>
    <w:rsid w:val="00B74954"/>
    <w:rsid w:val="00B74DF7"/>
    <w:rsid w:val="00B74FCA"/>
    <w:rsid w:val="00B75218"/>
    <w:rsid w:val="00B752AE"/>
    <w:rsid w:val="00B752EC"/>
    <w:rsid w:val="00B754E3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77E24"/>
    <w:rsid w:val="00B80252"/>
    <w:rsid w:val="00B804F7"/>
    <w:rsid w:val="00B8065F"/>
    <w:rsid w:val="00B8088C"/>
    <w:rsid w:val="00B80B76"/>
    <w:rsid w:val="00B80E20"/>
    <w:rsid w:val="00B80FE1"/>
    <w:rsid w:val="00B81152"/>
    <w:rsid w:val="00B81155"/>
    <w:rsid w:val="00B81251"/>
    <w:rsid w:val="00B81463"/>
    <w:rsid w:val="00B81767"/>
    <w:rsid w:val="00B81B09"/>
    <w:rsid w:val="00B81C75"/>
    <w:rsid w:val="00B824F8"/>
    <w:rsid w:val="00B82876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0FE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419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A75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A78"/>
    <w:rsid w:val="00B95BC6"/>
    <w:rsid w:val="00B95C8A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66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1EAC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09"/>
    <w:rsid w:val="00BA3AB4"/>
    <w:rsid w:val="00BA3BD2"/>
    <w:rsid w:val="00BA3C1E"/>
    <w:rsid w:val="00BA3EEB"/>
    <w:rsid w:val="00BA426B"/>
    <w:rsid w:val="00BA431E"/>
    <w:rsid w:val="00BA43DB"/>
    <w:rsid w:val="00BA43F9"/>
    <w:rsid w:val="00BA485C"/>
    <w:rsid w:val="00BA49A0"/>
    <w:rsid w:val="00BA4B10"/>
    <w:rsid w:val="00BA4BAF"/>
    <w:rsid w:val="00BA4C61"/>
    <w:rsid w:val="00BA4E15"/>
    <w:rsid w:val="00BA4E6E"/>
    <w:rsid w:val="00BA5120"/>
    <w:rsid w:val="00BA5402"/>
    <w:rsid w:val="00BA582B"/>
    <w:rsid w:val="00BA5C6B"/>
    <w:rsid w:val="00BA5CB7"/>
    <w:rsid w:val="00BA5D7D"/>
    <w:rsid w:val="00BA60EE"/>
    <w:rsid w:val="00BA6187"/>
    <w:rsid w:val="00BA6268"/>
    <w:rsid w:val="00BA6908"/>
    <w:rsid w:val="00BA6C37"/>
    <w:rsid w:val="00BA6C77"/>
    <w:rsid w:val="00BA75A3"/>
    <w:rsid w:val="00BA789E"/>
    <w:rsid w:val="00BA79EF"/>
    <w:rsid w:val="00BA7A57"/>
    <w:rsid w:val="00BA7F9E"/>
    <w:rsid w:val="00BB024F"/>
    <w:rsid w:val="00BB0266"/>
    <w:rsid w:val="00BB088D"/>
    <w:rsid w:val="00BB09ED"/>
    <w:rsid w:val="00BB0B5A"/>
    <w:rsid w:val="00BB0BA1"/>
    <w:rsid w:val="00BB0C57"/>
    <w:rsid w:val="00BB0F4F"/>
    <w:rsid w:val="00BB1211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DF8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A3C"/>
    <w:rsid w:val="00BB6F40"/>
    <w:rsid w:val="00BB6FC4"/>
    <w:rsid w:val="00BB73E1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22A"/>
    <w:rsid w:val="00BC08D8"/>
    <w:rsid w:val="00BC0910"/>
    <w:rsid w:val="00BC0B0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89B"/>
    <w:rsid w:val="00BC2C75"/>
    <w:rsid w:val="00BC2D4A"/>
    <w:rsid w:val="00BC2E7B"/>
    <w:rsid w:val="00BC31BD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891"/>
    <w:rsid w:val="00BC48DF"/>
    <w:rsid w:val="00BC4905"/>
    <w:rsid w:val="00BC49CA"/>
    <w:rsid w:val="00BC5363"/>
    <w:rsid w:val="00BC5382"/>
    <w:rsid w:val="00BC54C2"/>
    <w:rsid w:val="00BC58B3"/>
    <w:rsid w:val="00BC5912"/>
    <w:rsid w:val="00BC591E"/>
    <w:rsid w:val="00BC5A06"/>
    <w:rsid w:val="00BC5ABE"/>
    <w:rsid w:val="00BC6031"/>
    <w:rsid w:val="00BC61DC"/>
    <w:rsid w:val="00BC6275"/>
    <w:rsid w:val="00BC644E"/>
    <w:rsid w:val="00BC6502"/>
    <w:rsid w:val="00BC651C"/>
    <w:rsid w:val="00BC6594"/>
    <w:rsid w:val="00BC66E5"/>
    <w:rsid w:val="00BC6918"/>
    <w:rsid w:val="00BC6D76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646"/>
    <w:rsid w:val="00BD1667"/>
    <w:rsid w:val="00BD1799"/>
    <w:rsid w:val="00BD1815"/>
    <w:rsid w:val="00BD1832"/>
    <w:rsid w:val="00BD1953"/>
    <w:rsid w:val="00BD1A60"/>
    <w:rsid w:val="00BD1B73"/>
    <w:rsid w:val="00BD1C73"/>
    <w:rsid w:val="00BD1EDE"/>
    <w:rsid w:val="00BD2376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39C"/>
    <w:rsid w:val="00BE045A"/>
    <w:rsid w:val="00BE05C1"/>
    <w:rsid w:val="00BE0695"/>
    <w:rsid w:val="00BE0AD8"/>
    <w:rsid w:val="00BE0CCE"/>
    <w:rsid w:val="00BE0F1E"/>
    <w:rsid w:val="00BE1ABF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2A9C"/>
    <w:rsid w:val="00BE3888"/>
    <w:rsid w:val="00BE3A90"/>
    <w:rsid w:val="00BE3AC4"/>
    <w:rsid w:val="00BE3C9F"/>
    <w:rsid w:val="00BE3E48"/>
    <w:rsid w:val="00BE42E4"/>
    <w:rsid w:val="00BE4438"/>
    <w:rsid w:val="00BE449B"/>
    <w:rsid w:val="00BE47AA"/>
    <w:rsid w:val="00BE49B1"/>
    <w:rsid w:val="00BE4B4A"/>
    <w:rsid w:val="00BE4D8A"/>
    <w:rsid w:val="00BE4DD9"/>
    <w:rsid w:val="00BE5000"/>
    <w:rsid w:val="00BE53EF"/>
    <w:rsid w:val="00BE58B3"/>
    <w:rsid w:val="00BE591C"/>
    <w:rsid w:val="00BE5C67"/>
    <w:rsid w:val="00BE5F14"/>
    <w:rsid w:val="00BE60DC"/>
    <w:rsid w:val="00BE6434"/>
    <w:rsid w:val="00BE648B"/>
    <w:rsid w:val="00BE65D7"/>
    <w:rsid w:val="00BE669A"/>
    <w:rsid w:val="00BE6735"/>
    <w:rsid w:val="00BE677A"/>
    <w:rsid w:val="00BE67AA"/>
    <w:rsid w:val="00BE6920"/>
    <w:rsid w:val="00BE6DB1"/>
    <w:rsid w:val="00BE6F68"/>
    <w:rsid w:val="00BE716F"/>
    <w:rsid w:val="00BE719F"/>
    <w:rsid w:val="00BE721B"/>
    <w:rsid w:val="00BE72D6"/>
    <w:rsid w:val="00BE749A"/>
    <w:rsid w:val="00BE764E"/>
    <w:rsid w:val="00BE7ADA"/>
    <w:rsid w:val="00BE7B93"/>
    <w:rsid w:val="00BE7D25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266"/>
    <w:rsid w:val="00BF2467"/>
    <w:rsid w:val="00BF24A1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741"/>
    <w:rsid w:val="00BF5986"/>
    <w:rsid w:val="00BF5C1D"/>
    <w:rsid w:val="00BF5E13"/>
    <w:rsid w:val="00BF607C"/>
    <w:rsid w:val="00BF61B9"/>
    <w:rsid w:val="00BF63A1"/>
    <w:rsid w:val="00BF64F8"/>
    <w:rsid w:val="00BF6683"/>
    <w:rsid w:val="00BF6B56"/>
    <w:rsid w:val="00BF6D6A"/>
    <w:rsid w:val="00BF6E65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0CDD"/>
    <w:rsid w:val="00C01138"/>
    <w:rsid w:val="00C01382"/>
    <w:rsid w:val="00C013AD"/>
    <w:rsid w:val="00C017CD"/>
    <w:rsid w:val="00C017FB"/>
    <w:rsid w:val="00C01867"/>
    <w:rsid w:val="00C01A35"/>
    <w:rsid w:val="00C01ECC"/>
    <w:rsid w:val="00C022CE"/>
    <w:rsid w:val="00C025EA"/>
    <w:rsid w:val="00C02720"/>
    <w:rsid w:val="00C0273E"/>
    <w:rsid w:val="00C02840"/>
    <w:rsid w:val="00C028FA"/>
    <w:rsid w:val="00C02BCC"/>
    <w:rsid w:val="00C02D6B"/>
    <w:rsid w:val="00C02FD3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1A2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25"/>
    <w:rsid w:val="00C05CE0"/>
    <w:rsid w:val="00C0633B"/>
    <w:rsid w:val="00C064C6"/>
    <w:rsid w:val="00C0650D"/>
    <w:rsid w:val="00C065EA"/>
    <w:rsid w:val="00C066E0"/>
    <w:rsid w:val="00C06BA6"/>
    <w:rsid w:val="00C06F2A"/>
    <w:rsid w:val="00C07020"/>
    <w:rsid w:val="00C0776E"/>
    <w:rsid w:val="00C07DB9"/>
    <w:rsid w:val="00C10008"/>
    <w:rsid w:val="00C10143"/>
    <w:rsid w:val="00C1028B"/>
    <w:rsid w:val="00C103B6"/>
    <w:rsid w:val="00C106AB"/>
    <w:rsid w:val="00C107AC"/>
    <w:rsid w:val="00C10902"/>
    <w:rsid w:val="00C10DFE"/>
    <w:rsid w:val="00C111BD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3CBC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54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505"/>
    <w:rsid w:val="00C2070F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AE4"/>
    <w:rsid w:val="00C23D40"/>
    <w:rsid w:val="00C23E89"/>
    <w:rsid w:val="00C240F8"/>
    <w:rsid w:val="00C241B7"/>
    <w:rsid w:val="00C24224"/>
    <w:rsid w:val="00C24651"/>
    <w:rsid w:val="00C24806"/>
    <w:rsid w:val="00C249D5"/>
    <w:rsid w:val="00C24DA5"/>
    <w:rsid w:val="00C24DE6"/>
    <w:rsid w:val="00C24E2D"/>
    <w:rsid w:val="00C2542E"/>
    <w:rsid w:val="00C2566B"/>
    <w:rsid w:val="00C25751"/>
    <w:rsid w:val="00C257D4"/>
    <w:rsid w:val="00C25999"/>
    <w:rsid w:val="00C25E2E"/>
    <w:rsid w:val="00C25E57"/>
    <w:rsid w:val="00C26409"/>
    <w:rsid w:val="00C26B4C"/>
    <w:rsid w:val="00C26CCA"/>
    <w:rsid w:val="00C27362"/>
    <w:rsid w:val="00C27422"/>
    <w:rsid w:val="00C27971"/>
    <w:rsid w:val="00C27DD2"/>
    <w:rsid w:val="00C27F44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7A5"/>
    <w:rsid w:val="00C33878"/>
    <w:rsid w:val="00C33BDE"/>
    <w:rsid w:val="00C33C13"/>
    <w:rsid w:val="00C33C20"/>
    <w:rsid w:val="00C33F19"/>
    <w:rsid w:val="00C3409F"/>
    <w:rsid w:val="00C340E0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07D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359"/>
    <w:rsid w:val="00C3797A"/>
    <w:rsid w:val="00C379CB"/>
    <w:rsid w:val="00C40342"/>
    <w:rsid w:val="00C40542"/>
    <w:rsid w:val="00C40884"/>
    <w:rsid w:val="00C40E69"/>
    <w:rsid w:val="00C40ED1"/>
    <w:rsid w:val="00C4124F"/>
    <w:rsid w:val="00C41281"/>
    <w:rsid w:val="00C413CE"/>
    <w:rsid w:val="00C41962"/>
    <w:rsid w:val="00C41B46"/>
    <w:rsid w:val="00C41B91"/>
    <w:rsid w:val="00C41BE3"/>
    <w:rsid w:val="00C41CA5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D6D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BA"/>
    <w:rsid w:val="00C461CC"/>
    <w:rsid w:val="00C463A4"/>
    <w:rsid w:val="00C463F3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47E7E"/>
    <w:rsid w:val="00C5050C"/>
    <w:rsid w:val="00C507D2"/>
    <w:rsid w:val="00C50D3B"/>
    <w:rsid w:val="00C5110D"/>
    <w:rsid w:val="00C515B8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62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052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907"/>
    <w:rsid w:val="00C56B5F"/>
    <w:rsid w:val="00C56D4C"/>
    <w:rsid w:val="00C56E74"/>
    <w:rsid w:val="00C5716D"/>
    <w:rsid w:val="00C574CA"/>
    <w:rsid w:val="00C5754B"/>
    <w:rsid w:val="00C57914"/>
    <w:rsid w:val="00C57B90"/>
    <w:rsid w:val="00C6037C"/>
    <w:rsid w:val="00C606C8"/>
    <w:rsid w:val="00C60D6D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5EA"/>
    <w:rsid w:val="00C629F1"/>
    <w:rsid w:val="00C62CBD"/>
    <w:rsid w:val="00C62E4F"/>
    <w:rsid w:val="00C62E50"/>
    <w:rsid w:val="00C62FAB"/>
    <w:rsid w:val="00C62FCE"/>
    <w:rsid w:val="00C6301F"/>
    <w:rsid w:val="00C630F5"/>
    <w:rsid w:val="00C635D6"/>
    <w:rsid w:val="00C636D7"/>
    <w:rsid w:val="00C638B0"/>
    <w:rsid w:val="00C63B9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83"/>
    <w:rsid w:val="00C66D9E"/>
    <w:rsid w:val="00C66EDC"/>
    <w:rsid w:val="00C67223"/>
    <w:rsid w:val="00C6747F"/>
    <w:rsid w:val="00C67751"/>
    <w:rsid w:val="00C6788E"/>
    <w:rsid w:val="00C67A45"/>
    <w:rsid w:val="00C67ACA"/>
    <w:rsid w:val="00C67C74"/>
    <w:rsid w:val="00C67DB8"/>
    <w:rsid w:val="00C7052A"/>
    <w:rsid w:val="00C707B3"/>
    <w:rsid w:val="00C70AE9"/>
    <w:rsid w:val="00C70FAE"/>
    <w:rsid w:val="00C71087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B35"/>
    <w:rsid w:val="00C72CF9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B67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122"/>
    <w:rsid w:val="00C80272"/>
    <w:rsid w:val="00C8046B"/>
    <w:rsid w:val="00C80675"/>
    <w:rsid w:val="00C80CDD"/>
    <w:rsid w:val="00C80F30"/>
    <w:rsid w:val="00C810EE"/>
    <w:rsid w:val="00C811A7"/>
    <w:rsid w:val="00C8174E"/>
    <w:rsid w:val="00C817CD"/>
    <w:rsid w:val="00C817E3"/>
    <w:rsid w:val="00C81ACC"/>
    <w:rsid w:val="00C82053"/>
    <w:rsid w:val="00C82179"/>
    <w:rsid w:val="00C8229D"/>
    <w:rsid w:val="00C82383"/>
    <w:rsid w:val="00C82509"/>
    <w:rsid w:val="00C826AA"/>
    <w:rsid w:val="00C82E18"/>
    <w:rsid w:val="00C82F60"/>
    <w:rsid w:val="00C8346C"/>
    <w:rsid w:val="00C835AB"/>
    <w:rsid w:val="00C83603"/>
    <w:rsid w:val="00C83761"/>
    <w:rsid w:val="00C83787"/>
    <w:rsid w:val="00C8394F"/>
    <w:rsid w:val="00C83C72"/>
    <w:rsid w:val="00C8429A"/>
    <w:rsid w:val="00C845F9"/>
    <w:rsid w:val="00C846E3"/>
    <w:rsid w:val="00C8470E"/>
    <w:rsid w:val="00C847F5"/>
    <w:rsid w:val="00C84914"/>
    <w:rsid w:val="00C84F29"/>
    <w:rsid w:val="00C850A7"/>
    <w:rsid w:val="00C850DC"/>
    <w:rsid w:val="00C85426"/>
    <w:rsid w:val="00C855D3"/>
    <w:rsid w:val="00C8575C"/>
    <w:rsid w:val="00C85763"/>
    <w:rsid w:val="00C8592E"/>
    <w:rsid w:val="00C85A97"/>
    <w:rsid w:val="00C85DE0"/>
    <w:rsid w:val="00C85E3C"/>
    <w:rsid w:val="00C8629D"/>
    <w:rsid w:val="00C863AF"/>
    <w:rsid w:val="00C863C6"/>
    <w:rsid w:val="00C865F9"/>
    <w:rsid w:val="00C86A9D"/>
    <w:rsid w:val="00C86A9E"/>
    <w:rsid w:val="00C86D35"/>
    <w:rsid w:val="00C86D73"/>
    <w:rsid w:val="00C86EE7"/>
    <w:rsid w:val="00C87037"/>
    <w:rsid w:val="00C87044"/>
    <w:rsid w:val="00C8715F"/>
    <w:rsid w:val="00C875D3"/>
    <w:rsid w:val="00C87672"/>
    <w:rsid w:val="00C876DD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9EB"/>
    <w:rsid w:val="00C90B16"/>
    <w:rsid w:val="00C90E27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8A3"/>
    <w:rsid w:val="00C93B03"/>
    <w:rsid w:val="00C93B86"/>
    <w:rsid w:val="00C94288"/>
    <w:rsid w:val="00C94292"/>
    <w:rsid w:val="00C9433A"/>
    <w:rsid w:val="00C943BB"/>
    <w:rsid w:val="00C9460A"/>
    <w:rsid w:val="00C949AD"/>
    <w:rsid w:val="00C94F61"/>
    <w:rsid w:val="00C9500D"/>
    <w:rsid w:val="00C95345"/>
    <w:rsid w:val="00C955C3"/>
    <w:rsid w:val="00C9589C"/>
    <w:rsid w:val="00C95E81"/>
    <w:rsid w:val="00C96128"/>
    <w:rsid w:val="00C961D8"/>
    <w:rsid w:val="00C968DA"/>
    <w:rsid w:val="00C9697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7C7"/>
    <w:rsid w:val="00CA0D88"/>
    <w:rsid w:val="00CA10F7"/>
    <w:rsid w:val="00CA12C9"/>
    <w:rsid w:val="00CA12F0"/>
    <w:rsid w:val="00CA13D6"/>
    <w:rsid w:val="00CA1521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30D"/>
    <w:rsid w:val="00CA2BBD"/>
    <w:rsid w:val="00CA2EF2"/>
    <w:rsid w:val="00CA3030"/>
    <w:rsid w:val="00CA32BF"/>
    <w:rsid w:val="00CA3509"/>
    <w:rsid w:val="00CA3549"/>
    <w:rsid w:val="00CA3696"/>
    <w:rsid w:val="00CA3790"/>
    <w:rsid w:val="00CA39DE"/>
    <w:rsid w:val="00CA3B9D"/>
    <w:rsid w:val="00CA3C1D"/>
    <w:rsid w:val="00CA3C2D"/>
    <w:rsid w:val="00CA3CE7"/>
    <w:rsid w:val="00CA3FAD"/>
    <w:rsid w:val="00CA415F"/>
    <w:rsid w:val="00CA427A"/>
    <w:rsid w:val="00CA4977"/>
    <w:rsid w:val="00CA4A08"/>
    <w:rsid w:val="00CA52F9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A7E66"/>
    <w:rsid w:val="00CB000E"/>
    <w:rsid w:val="00CB0282"/>
    <w:rsid w:val="00CB043F"/>
    <w:rsid w:val="00CB0603"/>
    <w:rsid w:val="00CB0870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86E"/>
    <w:rsid w:val="00CB2CED"/>
    <w:rsid w:val="00CB2E78"/>
    <w:rsid w:val="00CB2E7D"/>
    <w:rsid w:val="00CB2EF4"/>
    <w:rsid w:val="00CB30E4"/>
    <w:rsid w:val="00CB348B"/>
    <w:rsid w:val="00CB3A4E"/>
    <w:rsid w:val="00CB3A71"/>
    <w:rsid w:val="00CB3AFB"/>
    <w:rsid w:val="00CB3CD2"/>
    <w:rsid w:val="00CB4080"/>
    <w:rsid w:val="00CB43B8"/>
    <w:rsid w:val="00CB4592"/>
    <w:rsid w:val="00CB4747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59"/>
    <w:rsid w:val="00CB5FB4"/>
    <w:rsid w:val="00CB642C"/>
    <w:rsid w:val="00CB659D"/>
    <w:rsid w:val="00CB69A8"/>
    <w:rsid w:val="00CB6DA6"/>
    <w:rsid w:val="00CB714B"/>
    <w:rsid w:val="00CB76A1"/>
    <w:rsid w:val="00CB7B3F"/>
    <w:rsid w:val="00CB7BC2"/>
    <w:rsid w:val="00CB7C38"/>
    <w:rsid w:val="00CB7C53"/>
    <w:rsid w:val="00CB7CFB"/>
    <w:rsid w:val="00CB7D80"/>
    <w:rsid w:val="00CB7DA7"/>
    <w:rsid w:val="00CB7F78"/>
    <w:rsid w:val="00CC00A2"/>
    <w:rsid w:val="00CC0312"/>
    <w:rsid w:val="00CC1003"/>
    <w:rsid w:val="00CC1287"/>
    <w:rsid w:val="00CC13AD"/>
    <w:rsid w:val="00CC16C0"/>
    <w:rsid w:val="00CC1A57"/>
    <w:rsid w:val="00CC1ACE"/>
    <w:rsid w:val="00CC1CB4"/>
    <w:rsid w:val="00CC2053"/>
    <w:rsid w:val="00CC21DB"/>
    <w:rsid w:val="00CC2DE4"/>
    <w:rsid w:val="00CC30A0"/>
    <w:rsid w:val="00CC3943"/>
    <w:rsid w:val="00CC3BC0"/>
    <w:rsid w:val="00CC3BDA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28"/>
    <w:rsid w:val="00CC4767"/>
    <w:rsid w:val="00CC47A0"/>
    <w:rsid w:val="00CC4970"/>
    <w:rsid w:val="00CC4C0D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6A9B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0D41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02"/>
    <w:rsid w:val="00CD3CAB"/>
    <w:rsid w:val="00CD3CC8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34D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2FAB"/>
    <w:rsid w:val="00CE329A"/>
    <w:rsid w:val="00CE35AC"/>
    <w:rsid w:val="00CE383A"/>
    <w:rsid w:val="00CE38EA"/>
    <w:rsid w:val="00CE3CED"/>
    <w:rsid w:val="00CE40ED"/>
    <w:rsid w:val="00CE4236"/>
    <w:rsid w:val="00CE46C4"/>
    <w:rsid w:val="00CE4722"/>
    <w:rsid w:val="00CE48A4"/>
    <w:rsid w:val="00CE48C4"/>
    <w:rsid w:val="00CE4BA3"/>
    <w:rsid w:val="00CE4CB2"/>
    <w:rsid w:val="00CE4FE6"/>
    <w:rsid w:val="00CE51C8"/>
    <w:rsid w:val="00CE54EF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722"/>
    <w:rsid w:val="00CF0A97"/>
    <w:rsid w:val="00CF0AF5"/>
    <w:rsid w:val="00CF0B07"/>
    <w:rsid w:val="00CF135F"/>
    <w:rsid w:val="00CF1398"/>
    <w:rsid w:val="00CF13DC"/>
    <w:rsid w:val="00CF17FB"/>
    <w:rsid w:val="00CF1969"/>
    <w:rsid w:val="00CF1A5D"/>
    <w:rsid w:val="00CF1EC2"/>
    <w:rsid w:val="00CF24A8"/>
    <w:rsid w:val="00CF265A"/>
    <w:rsid w:val="00CF27C9"/>
    <w:rsid w:val="00CF2B36"/>
    <w:rsid w:val="00CF2EC2"/>
    <w:rsid w:val="00CF2F2D"/>
    <w:rsid w:val="00CF317A"/>
    <w:rsid w:val="00CF33C5"/>
    <w:rsid w:val="00CF340C"/>
    <w:rsid w:val="00CF3495"/>
    <w:rsid w:val="00CF396E"/>
    <w:rsid w:val="00CF3EF1"/>
    <w:rsid w:val="00CF3F23"/>
    <w:rsid w:val="00CF3FF5"/>
    <w:rsid w:val="00CF4024"/>
    <w:rsid w:val="00CF4239"/>
    <w:rsid w:val="00CF42CA"/>
    <w:rsid w:val="00CF4480"/>
    <w:rsid w:val="00CF4DFC"/>
    <w:rsid w:val="00CF4E44"/>
    <w:rsid w:val="00CF51DB"/>
    <w:rsid w:val="00CF57A0"/>
    <w:rsid w:val="00CF58AB"/>
    <w:rsid w:val="00CF5A0B"/>
    <w:rsid w:val="00CF5D0E"/>
    <w:rsid w:val="00CF5F66"/>
    <w:rsid w:val="00CF6029"/>
    <w:rsid w:val="00CF61FE"/>
    <w:rsid w:val="00CF630C"/>
    <w:rsid w:val="00CF63FB"/>
    <w:rsid w:val="00CF6422"/>
    <w:rsid w:val="00CF6D40"/>
    <w:rsid w:val="00CF6D4D"/>
    <w:rsid w:val="00CF6EE0"/>
    <w:rsid w:val="00CF6F0D"/>
    <w:rsid w:val="00CF6F8B"/>
    <w:rsid w:val="00CF743E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3FD"/>
    <w:rsid w:val="00D01B2F"/>
    <w:rsid w:val="00D01D1D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AC"/>
    <w:rsid w:val="00D03DC5"/>
    <w:rsid w:val="00D04074"/>
    <w:rsid w:val="00D04106"/>
    <w:rsid w:val="00D0431D"/>
    <w:rsid w:val="00D045DA"/>
    <w:rsid w:val="00D04C77"/>
    <w:rsid w:val="00D04E7C"/>
    <w:rsid w:val="00D0502E"/>
    <w:rsid w:val="00D05154"/>
    <w:rsid w:val="00D053AD"/>
    <w:rsid w:val="00D05619"/>
    <w:rsid w:val="00D05671"/>
    <w:rsid w:val="00D058C3"/>
    <w:rsid w:val="00D05A90"/>
    <w:rsid w:val="00D05D2E"/>
    <w:rsid w:val="00D05FAD"/>
    <w:rsid w:val="00D062ED"/>
    <w:rsid w:val="00D063DE"/>
    <w:rsid w:val="00D067EF"/>
    <w:rsid w:val="00D068A8"/>
    <w:rsid w:val="00D069D5"/>
    <w:rsid w:val="00D06BDE"/>
    <w:rsid w:val="00D06C61"/>
    <w:rsid w:val="00D06E1C"/>
    <w:rsid w:val="00D06EF2"/>
    <w:rsid w:val="00D070D1"/>
    <w:rsid w:val="00D07127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05D"/>
    <w:rsid w:val="00D12423"/>
    <w:rsid w:val="00D1251F"/>
    <w:rsid w:val="00D12670"/>
    <w:rsid w:val="00D12AAD"/>
    <w:rsid w:val="00D12C31"/>
    <w:rsid w:val="00D12E03"/>
    <w:rsid w:val="00D131D0"/>
    <w:rsid w:val="00D133B7"/>
    <w:rsid w:val="00D134A9"/>
    <w:rsid w:val="00D13A07"/>
    <w:rsid w:val="00D13BEF"/>
    <w:rsid w:val="00D1417A"/>
    <w:rsid w:val="00D141B7"/>
    <w:rsid w:val="00D148AC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298"/>
    <w:rsid w:val="00D164C1"/>
    <w:rsid w:val="00D1667C"/>
    <w:rsid w:val="00D1667D"/>
    <w:rsid w:val="00D16761"/>
    <w:rsid w:val="00D168F7"/>
    <w:rsid w:val="00D1694E"/>
    <w:rsid w:val="00D16F87"/>
    <w:rsid w:val="00D16F88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1D"/>
    <w:rsid w:val="00D21332"/>
    <w:rsid w:val="00D2192B"/>
    <w:rsid w:val="00D21AFE"/>
    <w:rsid w:val="00D21C4B"/>
    <w:rsid w:val="00D21E1B"/>
    <w:rsid w:val="00D221FB"/>
    <w:rsid w:val="00D2282C"/>
    <w:rsid w:val="00D231E9"/>
    <w:rsid w:val="00D2355B"/>
    <w:rsid w:val="00D236EC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B68"/>
    <w:rsid w:val="00D24CF4"/>
    <w:rsid w:val="00D24CF5"/>
    <w:rsid w:val="00D24F10"/>
    <w:rsid w:val="00D255F3"/>
    <w:rsid w:val="00D259A2"/>
    <w:rsid w:val="00D25E22"/>
    <w:rsid w:val="00D25ECD"/>
    <w:rsid w:val="00D2611B"/>
    <w:rsid w:val="00D262F7"/>
    <w:rsid w:val="00D2681A"/>
    <w:rsid w:val="00D2698E"/>
    <w:rsid w:val="00D269DD"/>
    <w:rsid w:val="00D26B13"/>
    <w:rsid w:val="00D26DFC"/>
    <w:rsid w:val="00D26F01"/>
    <w:rsid w:val="00D27090"/>
    <w:rsid w:val="00D270CA"/>
    <w:rsid w:val="00D273A1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56"/>
    <w:rsid w:val="00D30DD5"/>
    <w:rsid w:val="00D31200"/>
    <w:rsid w:val="00D316C3"/>
    <w:rsid w:val="00D317A6"/>
    <w:rsid w:val="00D3189F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7B9"/>
    <w:rsid w:val="00D33ACA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D47"/>
    <w:rsid w:val="00D36ECE"/>
    <w:rsid w:val="00D36F54"/>
    <w:rsid w:val="00D37000"/>
    <w:rsid w:val="00D37053"/>
    <w:rsid w:val="00D373D4"/>
    <w:rsid w:val="00D374E7"/>
    <w:rsid w:val="00D3782D"/>
    <w:rsid w:val="00D37A2A"/>
    <w:rsid w:val="00D37BD0"/>
    <w:rsid w:val="00D40079"/>
    <w:rsid w:val="00D402F1"/>
    <w:rsid w:val="00D402FF"/>
    <w:rsid w:val="00D403FC"/>
    <w:rsid w:val="00D4043A"/>
    <w:rsid w:val="00D407B2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B40"/>
    <w:rsid w:val="00D42F01"/>
    <w:rsid w:val="00D42F50"/>
    <w:rsid w:val="00D42FDD"/>
    <w:rsid w:val="00D435F3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93"/>
    <w:rsid w:val="00D443D8"/>
    <w:rsid w:val="00D445D6"/>
    <w:rsid w:val="00D44622"/>
    <w:rsid w:val="00D446F3"/>
    <w:rsid w:val="00D44920"/>
    <w:rsid w:val="00D44B0F"/>
    <w:rsid w:val="00D44B1A"/>
    <w:rsid w:val="00D44C1C"/>
    <w:rsid w:val="00D44C8D"/>
    <w:rsid w:val="00D45681"/>
    <w:rsid w:val="00D456F0"/>
    <w:rsid w:val="00D459E1"/>
    <w:rsid w:val="00D45B9E"/>
    <w:rsid w:val="00D45CDF"/>
    <w:rsid w:val="00D45D7E"/>
    <w:rsid w:val="00D45FE5"/>
    <w:rsid w:val="00D45FFD"/>
    <w:rsid w:val="00D46078"/>
    <w:rsid w:val="00D460C8"/>
    <w:rsid w:val="00D46D03"/>
    <w:rsid w:val="00D46D73"/>
    <w:rsid w:val="00D47078"/>
    <w:rsid w:val="00D473F4"/>
    <w:rsid w:val="00D47428"/>
    <w:rsid w:val="00D47709"/>
    <w:rsid w:val="00D4794D"/>
    <w:rsid w:val="00D47996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B8F"/>
    <w:rsid w:val="00D51C98"/>
    <w:rsid w:val="00D51E0B"/>
    <w:rsid w:val="00D5213E"/>
    <w:rsid w:val="00D523AD"/>
    <w:rsid w:val="00D52651"/>
    <w:rsid w:val="00D5289E"/>
    <w:rsid w:val="00D52F1E"/>
    <w:rsid w:val="00D53288"/>
    <w:rsid w:val="00D5359A"/>
    <w:rsid w:val="00D5398A"/>
    <w:rsid w:val="00D539F1"/>
    <w:rsid w:val="00D53A13"/>
    <w:rsid w:val="00D53EFD"/>
    <w:rsid w:val="00D542B3"/>
    <w:rsid w:val="00D54F40"/>
    <w:rsid w:val="00D54FE1"/>
    <w:rsid w:val="00D5525C"/>
    <w:rsid w:val="00D5535E"/>
    <w:rsid w:val="00D55905"/>
    <w:rsid w:val="00D5591D"/>
    <w:rsid w:val="00D55BBD"/>
    <w:rsid w:val="00D55C51"/>
    <w:rsid w:val="00D55CF7"/>
    <w:rsid w:val="00D55D7B"/>
    <w:rsid w:val="00D56268"/>
    <w:rsid w:val="00D562CC"/>
    <w:rsid w:val="00D563F5"/>
    <w:rsid w:val="00D566CE"/>
    <w:rsid w:val="00D56995"/>
    <w:rsid w:val="00D56D3A"/>
    <w:rsid w:val="00D570E4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330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6A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5B9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9EF"/>
    <w:rsid w:val="00D67A34"/>
    <w:rsid w:val="00D67B7A"/>
    <w:rsid w:val="00D67BB1"/>
    <w:rsid w:val="00D67F94"/>
    <w:rsid w:val="00D70047"/>
    <w:rsid w:val="00D700B7"/>
    <w:rsid w:val="00D706B8"/>
    <w:rsid w:val="00D7098B"/>
    <w:rsid w:val="00D70B52"/>
    <w:rsid w:val="00D70D02"/>
    <w:rsid w:val="00D70E68"/>
    <w:rsid w:val="00D70EB0"/>
    <w:rsid w:val="00D71061"/>
    <w:rsid w:val="00D710AC"/>
    <w:rsid w:val="00D710BD"/>
    <w:rsid w:val="00D7118E"/>
    <w:rsid w:val="00D713AA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75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15B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247"/>
    <w:rsid w:val="00D813A0"/>
    <w:rsid w:val="00D8170D"/>
    <w:rsid w:val="00D817F9"/>
    <w:rsid w:val="00D81C99"/>
    <w:rsid w:val="00D81CFB"/>
    <w:rsid w:val="00D82452"/>
    <w:rsid w:val="00D825F9"/>
    <w:rsid w:val="00D82842"/>
    <w:rsid w:val="00D82A0A"/>
    <w:rsid w:val="00D82BA5"/>
    <w:rsid w:val="00D82D0E"/>
    <w:rsid w:val="00D82D61"/>
    <w:rsid w:val="00D83001"/>
    <w:rsid w:val="00D8315A"/>
    <w:rsid w:val="00D832DA"/>
    <w:rsid w:val="00D83589"/>
    <w:rsid w:val="00D83680"/>
    <w:rsid w:val="00D83751"/>
    <w:rsid w:val="00D83B21"/>
    <w:rsid w:val="00D83C53"/>
    <w:rsid w:val="00D83CAD"/>
    <w:rsid w:val="00D83D04"/>
    <w:rsid w:val="00D83F02"/>
    <w:rsid w:val="00D84193"/>
    <w:rsid w:val="00D8431D"/>
    <w:rsid w:val="00D8446D"/>
    <w:rsid w:val="00D84D90"/>
    <w:rsid w:val="00D8501A"/>
    <w:rsid w:val="00D85171"/>
    <w:rsid w:val="00D852BE"/>
    <w:rsid w:val="00D8533B"/>
    <w:rsid w:val="00D85776"/>
    <w:rsid w:val="00D8585F"/>
    <w:rsid w:val="00D85AB5"/>
    <w:rsid w:val="00D86018"/>
    <w:rsid w:val="00D86159"/>
    <w:rsid w:val="00D8656D"/>
    <w:rsid w:val="00D868EA"/>
    <w:rsid w:val="00D86BAA"/>
    <w:rsid w:val="00D8718D"/>
    <w:rsid w:val="00D8719F"/>
    <w:rsid w:val="00D87241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0DE"/>
    <w:rsid w:val="00D90160"/>
    <w:rsid w:val="00D90315"/>
    <w:rsid w:val="00D904C8"/>
    <w:rsid w:val="00D905BA"/>
    <w:rsid w:val="00D90745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9FB"/>
    <w:rsid w:val="00D92C37"/>
    <w:rsid w:val="00D92E55"/>
    <w:rsid w:val="00D93034"/>
    <w:rsid w:val="00D936D8"/>
    <w:rsid w:val="00D939CF"/>
    <w:rsid w:val="00D93AC9"/>
    <w:rsid w:val="00D93C15"/>
    <w:rsid w:val="00D940BD"/>
    <w:rsid w:val="00D9413F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BAD"/>
    <w:rsid w:val="00D94ED8"/>
    <w:rsid w:val="00D94F8A"/>
    <w:rsid w:val="00D9529B"/>
    <w:rsid w:val="00D95354"/>
    <w:rsid w:val="00D95723"/>
    <w:rsid w:val="00D957EE"/>
    <w:rsid w:val="00D957F1"/>
    <w:rsid w:val="00D959D5"/>
    <w:rsid w:val="00D95AD3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9E3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D6B"/>
    <w:rsid w:val="00DA3F05"/>
    <w:rsid w:val="00DA4222"/>
    <w:rsid w:val="00DA4895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BA2"/>
    <w:rsid w:val="00DA6CEA"/>
    <w:rsid w:val="00DA6E81"/>
    <w:rsid w:val="00DA717C"/>
    <w:rsid w:val="00DA732C"/>
    <w:rsid w:val="00DA7333"/>
    <w:rsid w:val="00DA7355"/>
    <w:rsid w:val="00DA73B7"/>
    <w:rsid w:val="00DA746F"/>
    <w:rsid w:val="00DA74CC"/>
    <w:rsid w:val="00DA7587"/>
    <w:rsid w:val="00DA79CF"/>
    <w:rsid w:val="00DA7BC7"/>
    <w:rsid w:val="00DA7FDC"/>
    <w:rsid w:val="00DB017E"/>
    <w:rsid w:val="00DB046E"/>
    <w:rsid w:val="00DB0652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A9E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6FBE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C88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BF8"/>
    <w:rsid w:val="00DC2CA5"/>
    <w:rsid w:val="00DC2DC7"/>
    <w:rsid w:val="00DC2E2A"/>
    <w:rsid w:val="00DC2F40"/>
    <w:rsid w:val="00DC2F5D"/>
    <w:rsid w:val="00DC2F7C"/>
    <w:rsid w:val="00DC321B"/>
    <w:rsid w:val="00DC3889"/>
    <w:rsid w:val="00DC38F5"/>
    <w:rsid w:val="00DC3A12"/>
    <w:rsid w:val="00DC3AC7"/>
    <w:rsid w:val="00DC3BBD"/>
    <w:rsid w:val="00DC3C2E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4DB"/>
    <w:rsid w:val="00DC5B34"/>
    <w:rsid w:val="00DC5C9E"/>
    <w:rsid w:val="00DC5E96"/>
    <w:rsid w:val="00DC60E4"/>
    <w:rsid w:val="00DC7309"/>
    <w:rsid w:val="00DC796E"/>
    <w:rsid w:val="00DC7A56"/>
    <w:rsid w:val="00DC7EE0"/>
    <w:rsid w:val="00DC7FA6"/>
    <w:rsid w:val="00DD0018"/>
    <w:rsid w:val="00DD0475"/>
    <w:rsid w:val="00DD055F"/>
    <w:rsid w:val="00DD0698"/>
    <w:rsid w:val="00DD06AD"/>
    <w:rsid w:val="00DD076A"/>
    <w:rsid w:val="00DD0D41"/>
    <w:rsid w:val="00DD0D7D"/>
    <w:rsid w:val="00DD11AF"/>
    <w:rsid w:val="00DD1205"/>
    <w:rsid w:val="00DD1216"/>
    <w:rsid w:val="00DD156E"/>
    <w:rsid w:val="00DD1C0F"/>
    <w:rsid w:val="00DD1CA5"/>
    <w:rsid w:val="00DD1CBF"/>
    <w:rsid w:val="00DD201D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EBF"/>
    <w:rsid w:val="00DD3FAF"/>
    <w:rsid w:val="00DD40F8"/>
    <w:rsid w:val="00DD43C3"/>
    <w:rsid w:val="00DD44DB"/>
    <w:rsid w:val="00DD495E"/>
    <w:rsid w:val="00DD4A08"/>
    <w:rsid w:val="00DD4A2A"/>
    <w:rsid w:val="00DD4B37"/>
    <w:rsid w:val="00DD4BDD"/>
    <w:rsid w:val="00DD4C49"/>
    <w:rsid w:val="00DD4FC2"/>
    <w:rsid w:val="00DD5165"/>
    <w:rsid w:val="00DD5AC0"/>
    <w:rsid w:val="00DD5CD2"/>
    <w:rsid w:val="00DD5E21"/>
    <w:rsid w:val="00DD5EBD"/>
    <w:rsid w:val="00DD5EE6"/>
    <w:rsid w:val="00DD6046"/>
    <w:rsid w:val="00DD6053"/>
    <w:rsid w:val="00DD631F"/>
    <w:rsid w:val="00DD6434"/>
    <w:rsid w:val="00DD64CE"/>
    <w:rsid w:val="00DD65BB"/>
    <w:rsid w:val="00DD6A9F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473"/>
    <w:rsid w:val="00DE06C7"/>
    <w:rsid w:val="00DE0CFE"/>
    <w:rsid w:val="00DE0E23"/>
    <w:rsid w:val="00DE1081"/>
    <w:rsid w:val="00DE121D"/>
    <w:rsid w:val="00DE1294"/>
    <w:rsid w:val="00DE1337"/>
    <w:rsid w:val="00DE187B"/>
    <w:rsid w:val="00DE18B2"/>
    <w:rsid w:val="00DE1A10"/>
    <w:rsid w:val="00DE1A37"/>
    <w:rsid w:val="00DE1EBB"/>
    <w:rsid w:val="00DE2061"/>
    <w:rsid w:val="00DE21A6"/>
    <w:rsid w:val="00DE226E"/>
    <w:rsid w:val="00DE2270"/>
    <w:rsid w:val="00DE2691"/>
    <w:rsid w:val="00DE26E7"/>
    <w:rsid w:val="00DE27CB"/>
    <w:rsid w:val="00DE28BD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6D4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35"/>
    <w:rsid w:val="00DE6EFF"/>
    <w:rsid w:val="00DE7541"/>
    <w:rsid w:val="00DE79F4"/>
    <w:rsid w:val="00DE7FE2"/>
    <w:rsid w:val="00DF00C6"/>
    <w:rsid w:val="00DF0457"/>
    <w:rsid w:val="00DF07A0"/>
    <w:rsid w:val="00DF0CA8"/>
    <w:rsid w:val="00DF0D36"/>
    <w:rsid w:val="00DF0EAE"/>
    <w:rsid w:val="00DF133F"/>
    <w:rsid w:val="00DF1985"/>
    <w:rsid w:val="00DF1988"/>
    <w:rsid w:val="00DF1A83"/>
    <w:rsid w:val="00DF1BC9"/>
    <w:rsid w:val="00DF1F60"/>
    <w:rsid w:val="00DF2385"/>
    <w:rsid w:val="00DF245C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8C5"/>
    <w:rsid w:val="00DF4996"/>
    <w:rsid w:val="00DF4A0C"/>
    <w:rsid w:val="00DF4CC5"/>
    <w:rsid w:val="00DF4DA1"/>
    <w:rsid w:val="00DF4F0A"/>
    <w:rsid w:val="00DF5655"/>
    <w:rsid w:val="00DF5685"/>
    <w:rsid w:val="00DF56A5"/>
    <w:rsid w:val="00DF57CF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DF7E63"/>
    <w:rsid w:val="00E00398"/>
    <w:rsid w:val="00E005F5"/>
    <w:rsid w:val="00E00721"/>
    <w:rsid w:val="00E00826"/>
    <w:rsid w:val="00E0088F"/>
    <w:rsid w:val="00E00EAD"/>
    <w:rsid w:val="00E01253"/>
    <w:rsid w:val="00E01871"/>
    <w:rsid w:val="00E01988"/>
    <w:rsid w:val="00E01B91"/>
    <w:rsid w:val="00E02CE1"/>
    <w:rsid w:val="00E031DC"/>
    <w:rsid w:val="00E03728"/>
    <w:rsid w:val="00E038B4"/>
    <w:rsid w:val="00E03E2B"/>
    <w:rsid w:val="00E0448D"/>
    <w:rsid w:val="00E04548"/>
    <w:rsid w:val="00E04680"/>
    <w:rsid w:val="00E04AF9"/>
    <w:rsid w:val="00E04BD5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5E1D"/>
    <w:rsid w:val="00E06131"/>
    <w:rsid w:val="00E06188"/>
    <w:rsid w:val="00E06AF9"/>
    <w:rsid w:val="00E06CCA"/>
    <w:rsid w:val="00E06DE1"/>
    <w:rsid w:val="00E07118"/>
    <w:rsid w:val="00E07131"/>
    <w:rsid w:val="00E07273"/>
    <w:rsid w:val="00E07702"/>
    <w:rsid w:val="00E07AA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1AF1"/>
    <w:rsid w:val="00E11EC2"/>
    <w:rsid w:val="00E12315"/>
    <w:rsid w:val="00E1234A"/>
    <w:rsid w:val="00E124B0"/>
    <w:rsid w:val="00E12654"/>
    <w:rsid w:val="00E12721"/>
    <w:rsid w:val="00E12A4B"/>
    <w:rsid w:val="00E13027"/>
    <w:rsid w:val="00E1350C"/>
    <w:rsid w:val="00E13518"/>
    <w:rsid w:val="00E1380A"/>
    <w:rsid w:val="00E13BA2"/>
    <w:rsid w:val="00E13C10"/>
    <w:rsid w:val="00E13EBB"/>
    <w:rsid w:val="00E14813"/>
    <w:rsid w:val="00E148D0"/>
    <w:rsid w:val="00E14A51"/>
    <w:rsid w:val="00E14B73"/>
    <w:rsid w:val="00E15A17"/>
    <w:rsid w:val="00E15D9D"/>
    <w:rsid w:val="00E15DB7"/>
    <w:rsid w:val="00E161E5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17FBD"/>
    <w:rsid w:val="00E2005C"/>
    <w:rsid w:val="00E20064"/>
    <w:rsid w:val="00E201EF"/>
    <w:rsid w:val="00E20739"/>
    <w:rsid w:val="00E208F0"/>
    <w:rsid w:val="00E20B0A"/>
    <w:rsid w:val="00E213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791"/>
    <w:rsid w:val="00E23B5D"/>
    <w:rsid w:val="00E23CCC"/>
    <w:rsid w:val="00E23EBC"/>
    <w:rsid w:val="00E23F5B"/>
    <w:rsid w:val="00E242EB"/>
    <w:rsid w:val="00E24646"/>
    <w:rsid w:val="00E24D03"/>
    <w:rsid w:val="00E252C0"/>
    <w:rsid w:val="00E256E4"/>
    <w:rsid w:val="00E257F6"/>
    <w:rsid w:val="00E26069"/>
    <w:rsid w:val="00E260BF"/>
    <w:rsid w:val="00E26145"/>
    <w:rsid w:val="00E26233"/>
    <w:rsid w:val="00E26503"/>
    <w:rsid w:val="00E26644"/>
    <w:rsid w:val="00E2694A"/>
    <w:rsid w:val="00E26954"/>
    <w:rsid w:val="00E26D00"/>
    <w:rsid w:val="00E27011"/>
    <w:rsid w:val="00E27870"/>
    <w:rsid w:val="00E278C7"/>
    <w:rsid w:val="00E27E8E"/>
    <w:rsid w:val="00E27F51"/>
    <w:rsid w:val="00E27FA1"/>
    <w:rsid w:val="00E300EC"/>
    <w:rsid w:val="00E3099E"/>
    <w:rsid w:val="00E311C1"/>
    <w:rsid w:val="00E3126E"/>
    <w:rsid w:val="00E313A7"/>
    <w:rsid w:val="00E3144D"/>
    <w:rsid w:val="00E314AF"/>
    <w:rsid w:val="00E314BA"/>
    <w:rsid w:val="00E3163C"/>
    <w:rsid w:val="00E316A4"/>
    <w:rsid w:val="00E3174C"/>
    <w:rsid w:val="00E31C6F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869"/>
    <w:rsid w:val="00E33DAD"/>
    <w:rsid w:val="00E33DC9"/>
    <w:rsid w:val="00E33EC1"/>
    <w:rsid w:val="00E33EE0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6D8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541"/>
    <w:rsid w:val="00E4371A"/>
    <w:rsid w:val="00E43841"/>
    <w:rsid w:val="00E4396F"/>
    <w:rsid w:val="00E43C91"/>
    <w:rsid w:val="00E43D4B"/>
    <w:rsid w:val="00E43E4B"/>
    <w:rsid w:val="00E43F26"/>
    <w:rsid w:val="00E43F64"/>
    <w:rsid w:val="00E4435B"/>
    <w:rsid w:val="00E445EF"/>
    <w:rsid w:val="00E4496F"/>
    <w:rsid w:val="00E44CCF"/>
    <w:rsid w:val="00E44EE9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3BB"/>
    <w:rsid w:val="00E50422"/>
    <w:rsid w:val="00E50529"/>
    <w:rsid w:val="00E50B4D"/>
    <w:rsid w:val="00E50E0E"/>
    <w:rsid w:val="00E51746"/>
    <w:rsid w:val="00E51777"/>
    <w:rsid w:val="00E51800"/>
    <w:rsid w:val="00E51841"/>
    <w:rsid w:val="00E51BF3"/>
    <w:rsid w:val="00E51F14"/>
    <w:rsid w:val="00E52269"/>
    <w:rsid w:val="00E525C5"/>
    <w:rsid w:val="00E527E5"/>
    <w:rsid w:val="00E52914"/>
    <w:rsid w:val="00E52B83"/>
    <w:rsid w:val="00E532AE"/>
    <w:rsid w:val="00E532DA"/>
    <w:rsid w:val="00E53619"/>
    <w:rsid w:val="00E5363F"/>
    <w:rsid w:val="00E53776"/>
    <w:rsid w:val="00E537AC"/>
    <w:rsid w:val="00E53839"/>
    <w:rsid w:val="00E5397C"/>
    <w:rsid w:val="00E539B7"/>
    <w:rsid w:val="00E53E0A"/>
    <w:rsid w:val="00E53EA6"/>
    <w:rsid w:val="00E5414C"/>
    <w:rsid w:val="00E54197"/>
    <w:rsid w:val="00E541FC"/>
    <w:rsid w:val="00E5426E"/>
    <w:rsid w:val="00E543D2"/>
    <w:rsid w:val="00E543F4"/>
    <w:rsid w:val="00E545FB"/>
    <w:rsid w:val="00E54791"/>
    <w:rsid w:val="00E54C14"/>
    <w:rsid w:val="00E54C26"/>
    <w:rsid w:val="00E54D3B"/>
    <w:rsid w:val="00E54E2F"/>
    <w:rsid w:val="00E54FB2"/>
    <w:rsid w:val="00E552D4"/>
    <w:rsid w:val="00E553FD"/>
    <w:rsid w:val="00E5557F"/>
    <w:rsid w:val="00E55A17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8E"/>
    <w:rsid w:val="00E60FC2"/>
    <w:rsid w:val="00E61383"/>
    <w:rsid w:val="00E6144A"/>
    <w:rsid w:val="00E616CB"/>
    <w:rsid w:val="00E61913"/>
    <w:rsid w:val="00E61B16"/>
    <w:rsid w:val="00E6204D"/>
    <w:rsid w:val="00E62390"/>
    <w:rsid w:val="00E626FA"/>
    <w:rsid w:val="00E627B7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429"/>
    <w:rsid w:val="00E6552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6FCD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901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351"/>
    <w:rsid w:val="00E7356B"/>
    <w:rsid w:val="00E73579"/>
    <w:rsid w:val="00E7382C"/>
    <w:rsid w:val="00E73892"/>
    <w:rsid w:val="00E7428D"/>
    <w:rsid w:val="00E744F1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5D48"/>
    <w:rsid w:val="00E76008"/>
    <w:rsid w:val="00E763D5"/>
    <w:rsid w:val="00E766D9"/>
    <w:rsid w:val="00E7697C"/>
    <w:rsid w:val="00E76E4E"/>
    <w:rsid w:val="00E77061"/>
    <w:rsid w:val="00E7710D"/>
    <w:rsid w:val="00E774CE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4F"/>
    <w:rsid w:val="00E81081"/>
    <w:rsid w:val="00E81AB8"/>
    <w:rsid w:val="00E81BC0"/>
    <w:rsid w:val="00E81ECD"/>
    <w:rsid w:val="00E82349"/>
    <w:rsid w:val="00E824DE"/>
    <w:rsid w:val="00E826B3"/>
    <w:rsid w:val="00E827E0"/>
    <w:rsid w:val="00E82D11"/>
    <w:rsid w:val="00E82EF6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4ECE"/>
    <w:rsid w:val="00E8507B"/>
    <w:rsid w:val="00E851DF"/>
    <w:rsid w:val="00E856A8"/>
    <w:rsid w:val="00E857DC"/>
    <w:rsid w:val="00E85B07"/>
    <w:rsid w:val="00E85D43"/>
    <w:rsid w:val="00E85D95"/>
    <w:rsid w:val="00E85E3F"/>
    <w:rsid w:val="00E85F5A"/>
    <w:rsid w:val="00E85FBC"/>
    <w:rsid w:val="00E8607B"/>
    <w:rsid w:val="00E8647F"/>
    <w:rsid w:val="00E86492"/>
    <w:rsid w:val="00E86697"/>
    <w:rsid w:val="00E86792"/>
    <w:rsid w:val="00E86AF0"/>
    <w:rsid w:val="00E86BF5"/>
    <w:rsid w:val="00E86E26"/>
    <w:rsid w:val="00E8714B"/>
    <w:rsid w:val="00E87643"/>
    <w:rsid w:val="00E8770C"/>
    <w:rsid w:val="00E87B98"/>
    <w:rsid w:val="00E87BDB"/>
    <w:rsid w:val="00E87BFF"/>
    <w:rsid w:val="00E87C77"/>
    <w:rsid w:val="00E87EB3"/>
    <w:rsid w:val="00E901AF"/>
    <w:rsid w:val="00E903FD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26D0"/>
    <w:rsid w:val="00E9278F"/>
    <w:rsid w:val="00E930B5"/>
    <w:rsid w:val="00E9326A"/>
    <w:rsid w:val="00E93366"/>
    <w:rsid w:val="00E93414"/>
    <w:rsid w:val="00E93A97"/>
    <w:rsid w:val="00E93BA2"/>
    <w:rsid w:val="00E940B3"/>
    <w:rsid w:val="00E943AB"/>
    <w:rsid w:val="00E944E8"/>
    <w:rsid w:val="00E94DFD"/>
    <w:rsid w:val="00E95516"/>
    <w:rsid w:val="00E95DDC"/>
    <w:rsid w:val="00E9605F"/>
    <w:rsid w:val="00E96256"/>
    <w:rsid w:val="00E963DC"/>
    <w:rsid w:val="00E9641A"/>
    <w:rsid w:val="00E96699"/>
    <w:rsid w:val="00E966DF"/>
    <w:rsid w:val="00E96DB2"/>
    <w:rsid w:val="00E96E40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C50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56B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BD8"/>
    <w:rsid w:val="00EA6CA2"/>
    <w:rsid w:val="00EA6D4A"/>
    <w:rsid w:val="00EA6F09"/>
    <w:rsid w:val="00EA6FB4"/>
    <w:rsid w:val="00EA736F"/>
    <w:rsid w:val="00EA770F"/>
    <w:rsid w:val="00EA7728"/>
    <w:rsid w:val="00EA77B4"/>
    <w:rsid w:val="00EA789E"/>
    <w:rsid w:val="00EA7B36"/>
    <w:rsid w:val="00EB037E"/>
    <w:rsid w:val="00EB0464"/>
    <w:rsid w:val="00EB07DF"/>
    <w:rsid w:val="00EB08B8"/>
    <w:rsid w:val="00EB099D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CE"/>
    <w:rsid w:val="00EB1AFA"/>
    <w:rsid w:val="00EB1E23"/>
    <w:rsid w:val="00EB221E"/>
    <w:rsid w:val="00EB257C"/>
    <w:rsid w:val="00EB28CA"/>
    <w:rsid w:val="00EB294F"/>
    <w:rsid w:val="00EB2DA4"/>
    <w:rsid w:val="00EB2DEC"/>
    <w:rsid w:val="00EB2EF3"/>
    <w:rsid w:val="00EB2F11"/>
    <w:rsid w:val="00EB3006"/>
    <w:rsid w:val="00EB3088"/>
    <w:rsid w:val="00EB32C4"/>
    <w:rsid w:val="00EB346D"/>
    <w:rsid w:val="00EB392B"/>
    <w:rsid w:val="00EB39E4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6BF"/>
    <w:rsid w:val="00EB784F"/>
    <w:rsid w:val="00EB786A"/>
    <w:rsid w:val="00EB78E5"/>
    <w:rsid w:val="00EB7A0D"/>
    <w:rsid w:val="00EB7D54"/>
    <w:rsid w:val="00EB7EF7"/>
    <w:rsid w:val="00EC0043"/>
    <w:rsid w:val="00EC0582"/>
    <w:rsid w:val="00EC064D"/>
    <w:rsid w:val="00EC0781"/>
    <w:rsid w:val="00EC09CB"/>
    <w:rsid w:val="00EC09F2"/>
    <w:rsid w:val="00EC0E65"/>
    <w:rsid w:val="00EC1366"/>
    <w:rsid w:val="00EC138B"/>
    <w:rsid w:val="00EC171C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15"/>
    <w:rsid w:val="00EC442A"/>
    <w:rsid w:val="00EC4565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5E2E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68E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608"/>
    <w:rsid w:val="00ED66E6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B78"/>
    <w:rsid w:val="00EE0D68"/>
    <w:rsid w:val="00EE10A2"/>
    <w:rsid w:val="00EE1126"/>
    <w:rsid w:val="00EE1202"/>
    <w:rsid w:val="00EE1593"/>
    <w:rsid w:val="00EE17D4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2ECB"/>
    <w:rsid w:val="00EE3066"/>
    <w:rsid w:val="00EE31B7"/>
    <w:rsid w:val="00EE329A"/>
    <w:rsid w:val="00EE3467"/>
    <w:rsid w:val="00EE3563"/>
    <w:rsid w:val="00EE3680"/>
    <w:rsid w:val="00EE370E"/>
    <w:rsid w:val="00EE3AF5"/>
    <w:rsid w:val="00EE3F03"/>
    <w:rsid w:val="00EE3FD3"/>
    <w:rsid w:val="00EE40AD"/>
    <w:rsid w:val="00EE4A92"/>
    <w:rsid w:val="00EE4EA1"/>
    <w:rsid w:val="00EE4EBD"/>
    <w:rsid w:val="00EE50B7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AC6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2F7C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4CB"/>
    <w:rsid w:val="00EF7549"/>
    <w:rsid w:val="00EF76B6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9A1"/>
    <w:rsid w:val="00F02B33"/>
    <w:rsid w:val="00F02E3D"/>
    <w:rsid w:val="00F02F30"/>
    <w:rsid w:val="00F0300E"/>
    <w:rsid w:val="00F03076"/>
    <w:rsid w:val="00F030ED"/>
    <w:rsid w:val="00F0318A"/>
    <w:rsid w:val="00F032BD"/>
    <w:rsid w:val="00F036C1"/>
    <w:rsid w:val="00F03729"/>
    <w:rsid w:val="00F037B5"/>
    <w:rsid w:val="00F03916"/>
    <w:rsid w:val="00F03A44"/>
    <w:rsid w:val="00F03DD4"/>
    <w:rsid w:val="00F03DE1"/>
    <w:rsid w:val="00F0414D"/>
    <w:rsid w:val="00F04293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88"/>
    <w:rsid w:val="00F10EEE"/>
    <w:rsid w:val="00F11052"/>
    <w:rsid w:val="00F110EE"/>
    <w:rsid w:val="00F111E1"/>
    <w:rsid w:val="00F11277"/>
    <w:rsid w:val="00F11599"/>
    <w:rsid w:val="00F116A5"/>
    <w:rsid w:val="00F11823"/>
    <w:rsid w:val="00F119AC"/>
    <w:rsid w:val="00F119BF"/>
    <w:rsid w:val="00F11AEC"/>
    <w:rsid w:val="00F11E4F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3F3C"/>
    <w:rsid w:val="00F140F9"/>
    <w:rsid w:val="00F1426B"/>
    <w:rsid w:val="00F1427F"/>
    <w:rsid w:val="00F142C7"/>
    <w:rsid w:val="00F143DA"/>
    <w:rsid w:val="00F14649"/>
    <w:rsid w:val="00F14795"/>
    <w:rsid w:val="00F14AB6"/>
    <w:rsid w:val="00F14B80"/>
    <w:rsid w:val="00F15186"/>
    <w:rsid w:val="00F151E8"/>
    <w:rsid w:val="00F15360"/>
    <w:rsid w:val="00F15631"/>
    <w:rsid w:val="00F15E5D"/>
    <w:rsid w:val="00F162D6"/>
    <w:rsid w:val="00F166CC"/>
    <w:rsid w:val="00F16811"/>
    <w:rsid w:val="00F16ECC"/>
    <w:rsid w:val="00F17064"/>
    <w:rsid w:val="00F1727C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67F"/>
    <w:rsid w:val="00F21957"/>
    <w:rsid w:val="00F21C1B"/>
    <w:rsid w:val="00F21D30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ACE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2F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6CF"/>
    <w:rsid w:val="00F25840"/>
    <w:rsid w:val="00F259A8"/>
    <w:rsid w:val="00F25A6A"/>
    <w:rsid w:val="00F25C09"/>
    <w:rsid w:val="00F25E86"/>
    <w:rsid w:val="00F25FB6"/>
    <w:rsid w:val="00F26269"/>
    <w:rsid w:val="00F26330"/>
    <w:rsid w:val="00F26741"/>
    <w:rsid w:val="00F26A08"/>
    <w:rsid w:val="00F26A6F"/>
    <w:rsid w:val="00F26B36"/>
    <w:rsid w:val="00F26B9F"/>
    <w:rsid w:val="00F26C1B"/>
    <w:rsid w:val="00F26D67"/>
    <w:rsid w:val="00F26EE9"/>
    <w:rsid w:val="00F2718A"/>
    <w:rsid w:val="00F27494"/>
    <w:rsid w:val="00F27891"/>
    <w:rsid w:val="00F278F2"/>
    <w:rsid w:val="00F279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06"/>
    <w:rsid w:val="00F3095F"/>
    <w:rsid w:val="00F30BF5"/>
    <w:rsid w:val="00F31272"/>
    <w:rsid w:val="00F31684"/>
    <w:rsid w:val="00F31890"/>
    <w:rsid w:val="00F319E2"/>
    <w:rsid w:val="00F3205D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6D7"/>
    <w:rsid w:val="00F34C58"/>
    <w:rsid w:val="00F34E4B"/>
    <w:rsid w:val="00F34E54"/>
    <w:rsid w:val="00F34E5E"/>
    <w:rsid w:val="00F34EEF"/>
    <w:rsid w:val="00F351A4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37764"/>
    <w:rsid w:val="00F402EB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2B"/>
    <w:rsid w:val="00F424DD"/>
    <w:rsid w:val="00F4282F"/>
    <w:rsid w:val="00F42A36"/>
    <w:rsid w:val="00F42A46"/>
    <w:rsid w:val="00F43014"/>
    <w:rsid w:val="00F43513"/>
    <w:rsid w:val="00F43691"/>
    <w:rsid w:val="00F439B2"/>
    <w:rsid w:val="00F43DDC"/>
    <w:rsid w:val="00F43EFA"/>
    <w:rsid w:val="00F440C3"/>
    <w:rsid w:val="00F441A9"/>
    <w:rsid w:val="00F44435"/>
    <w:rsid w:val="00F44451"/>
    <w:rsid w:val="00F447A0"/>
    <w:rsid w:val="00F44860"/>
    <w:rsid w:val="00F44C63"/>
    <w:rsid w:val="00F44D2B"/>
    <w:rsid w:val="00F45010"/>
    <w:rsid w:val="00F45031"/>
    <w:rsid w:val="00F45162"/>
    <w:rsid w:val="00F45AF5"/>
    <w:rsid w:val="00F45BA3"/>
    <w:rsid w:val="00F46215"/>
    <w:rsid w:val="00F46328"/>
    <w:rsid w:val="00F46473"/>
    <w:rsid w:val="00F46521"/>
    <w:rsid w:val="00F46921"/>
    <w:rsid w:val="00F46A32"/>
    <w:rsid w:val="00F46B03"/>
    <w:rsid w:val="00F46E9D"/>
    <w:rsid w:val="00F46F06"/>
    <w:rsid w:val="00F472FE"/>
    <w:rsid w:val="00F47472"/>
    <w:rsid w:val="00F47606"/>
    <w:rsid w:val="00F4776F"/>
    <w:rsid w:val="00F477FF"/>
    <w:rsid w:val="00F4798A"/>
    <w:rsid w:val="00F4799D"/>
    <w:rsid w:val="00F479B9"/>
    <w:rsid w:val="00F47DB8"/>
    <w:rsid w:val="00F50080"/>
    <w:rsid w:val="00F50106"/>
    <w:rsid w:val="00F501C7"/>
    <w:rsid w:val="00F501F6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2B4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3F51"/>
    <w:rsid w:val="00F54156"/>
    <w:rsid w:val="00F543A9"/>
    <w:rsid w:val="00F543BB"/>
    <w:rsid w:val="00F543EC"/>
    <w:rsid w:val="00F5459E"/>
    <w:rsid w:val="00F545E1"/>
    <w:rsid w:val="00F54945"/>
    <w:rsid w:val="00F54949"/>
    <w:rsid w:val="00F54A29"/>
    <w:rsid w:val="00F54BF2"/>
    <w:rsid w:val="00F54F40"/>
    <w:rsid w:val="00F55126"/>
    <w:rsid w:val="00F553E3"/>
    <w:rsid w:val="00F5548E"/>
    <w:rsid w:val="00F5561F"/>
    <w:rsid w:val="00F55717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643A"/>
    <w:rsid w:val="00F566D6"/>
    <w:rsid w:val="00F5741D"/>
    <w:rsid w:val="00F574F5"/>
    <w:rsid w:val="00F57660"/>
    <w:rsid w:val="00F57782"/>
    <w:rsid w:val="00F57861"/>
    <w:rsid w:val="00F579E2"/>
    <w:rsid w:val="00F57E6C"/>
    <w:rsid w:val="00F57F44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8D7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0F1"/>
    <w:rsid w:val="00F6528C"/>
    <w:rsid w:val="00F65565"/>
    <w:rsid w:val="00F65602"/>
    <w:rsid w:val="00F657AA"/>
    <w:rsid w:val="00F65C9B"/>
    <w:rsid w:val="00F65D4D"/>
    <w:rsid w:val="00F65F90"/>
    <w:rsid w:val="00F6602A"/>
    <w:rsid w:val="00F66151"/>
    <w:rsid w:val="00F661A0"/>
    <w:rsid w:val="00F6626B"/>
    <w:rsid w:val="00F66548"/>
    <w:rsid w:val="00F668EC"/>
    <w:rsid w:val="00F66FB6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B63"/>
    <w:rsid w:val="00F73C61"/>
    <w:rsid w:val="00F74223"/>
    <w:rsid w:val="00F74300"/>
    <w:rsid w:val="00F74621"/>
    <w:rsid w:val="00F7489F"/>
    <w:rsid w:val="00F74BB4"/>
    <w:rsid w:val="00F74C90"/>
    <w:rsid w:val="00F74EF6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6F60"/>
    <w:rsid w:val="00F77231"/>
    <w:rsid w:val="00F7725E"/>
    <w:rsid w:val="00F77379"/>
    <w:rsid w:val="00F77BF4"/>
    <w:rsid w:val="00F77DAD"/>
    <w:rsid w:val="00F8005B"/>
    <w:rsid w:val="00F801A9"/>
    <w:rsid w:val="00F80443"/>
    <w:rsid w:val="00F805CE"/>
    <w:rsid w:val="00F807D2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5FD"/>
    <w:rsid w:val="00F83807"/>
    <w:rsid w:val="00F8389E"/>
    <w:rsid w:val="00F83A3C"/>
    <w:rsid w:val="00F83C4A"/>
    <w:rsid w:val="00F83D17"/>
    <w:rsid w:val="00F83F1B"/>
    <w:rsid w:val="00F83F21"/>
    <w:rsid w:val="00F8419E"/>
    <w:rsid w:val="00F843F5"/>
    <w:rsid w:val="00F8444E"/>
    <w:rsid w:val="00F84512"/>
    <w:rsid w:val="00F847D5"/>
    <w:rsid w:val="00F84C24"/>
    <w:rsid w:val="00F84D29"/>
    <w:rsid w:val="00F84E31"/>
    <w:rsid w:val="00F84E59"/>
    <w:rsid w:val="00F85048"/>
    <w:rsid w:val="00F8505A"/>
    <w:rsid w:val="00F85235"/>
    <w:rsid w:val="00F854A2"/>
    <w:rsid w:val="00F854A9"/>
    <w:rsid w:val="00F855CB"/>
    <w:rsid w:val="00F85AEE"/>
    <w:rsid w:val="00F85C37"/>
    <w:rsid w:val="00F85E16"/>
    <w:rsid w:val="00F85FC7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00"/>
    <w:rsid w:val="00F90E6E"/>
    <w:rsid w:val="00F91329"/>
    <w:rsid w:val="00F9150C"/>
    <w:rsid w:val="00F91923"/>
    <w:rsid w:val="00F91ABC"/>
    <w:rsid w:val="00F91B1B"/>
    <w:rsid w:val="00F91DD1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5A9"/>
    <w:rsid w:val="00F94687"/>
    <w:rsid w:val="00F946C8"/>
    <w:rsid w:val="00F94838"/>
    <w:rsid w:val="00F94C42"/>
    <w:rsid w:val="00F94E56"/>
    <w:rsid w:val="00F94E81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A36"/>
    <w:rsid w:val="00F96BFF"/>
    <w:rsid w:val="00F97036"/>
    <w:rsid w:val="00F971DF"/>
    <w:rsid w:val="00F97334"/>
    <w:rsid w:val="00F97553"/>
    <w:rsid w:val="00F975F0"/>
    <w:rsid w:val="00F9775F"/>
    <w:rsid w:val="00F978C7"/>
    <w:rsid w:val="00FA00C6"/>
    <w:rsid w:val="00FA01D6"/>
    <w:rsid w:val="00FA0840"/>
    <w:rsid w:val="00FA086D"/>
    <w:rsid w:val="00FA099A"/>
    <w:rsid w:val="00FA0AB9"/>
    <w:rsid w:val="00FA0F7C"/>
    <w:rsid w:val="00FA0F94"/>
    <w:rsid w:val="00FA1270"/>
    <w:rsid w:val="00FA1372"/>
    <w:rsid w:val="00FA1593"/>
    <w:rsid w:val="00FA17D6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48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5F2E"/>
    <w:rsid w:val="00FA61F9"/>
    <w:rsid w:val="00FA6201"/>
    <w:rsid w:val="00FA62D5"/>
    <w:rsid w:val="00FA644B"/>
    <w:rsid w:val="00FA64D5"/>
    <w:rsid w:val="00FA68CC"/>
    <w:rsid w:val="00FA69DC"/>
    <w:rsid w:val="00FA6B1B"/>
    <w:rsid w:val="00FA6C72"/>
    <w:rsid w:val="00FA6E04"/>
    <w:rsid w:val="00FA6E53"/>
    <w:rsid w:val="00FA6E90"/>
    <w:rsid w:val="00FA6F8F"/>
    <w:rsid w:val="00FA7045"/>
    <w:rsid w:val="00FA7749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20A4"/>
    <w:rsid w:val="00FB2F5F"/>
    <w:rsid w:val="00FB2F95"/>
    <w:rsid w:val="00FB33B0"/>
    <w:rsid w:val="00FB35E6"/>
    <w:rsid w:val="00FB370C"/>
    <w:rsid w:val="00FB37E4"/>
    <w:rsid w:val="00FB3991"/>
    <w:rsid w:val="00FB3D02"/>
    <w:rsid w:val="00FB42B2"/>
    <w:rsid w:val="00FB43D1"/>
    <w:rsid w:val="00FB43FE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53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6"/>
    <w:rsid w:val="00FB64F7"/>
    <w:rsid w:val="00FB674C"/>
    <w:rsid w:val="00FB6D6A"/>
    <w:rsid w:val="00FB6DB2"/>
    <w:rsid w:val="00FB6DFF"/>
    <w:rsid w:val="00FB6E51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BCC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19C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08"/>
    <w:rsid w:val="00FC5F10"/>
    <w:rsid w:val="00FC611C"/>
    <w:rsid w:val="00FC647D"/>
    <w:rsid w:val="00FC650D"/>
    <w:rsid w:val="00FC652E"/>
    <w:rsid w:val="00FC65FA"/>
    <w:rsid w:val="00FC6912"/>
    <w:rsid w:val="00FC6A0F"/>
    <w:rsid w:val="00FC6B8D"/>
    <w:rsid w:val="00FC6E7B"/>
    <w:rsid w:val="00FC6E97"/>
    <w:rsid w:val="00FC72B9"/>
    <w:rsid w:val="00FC73CA"/>
    <w:rsid w:val="00FC77E7"/>
    <w:rsid w:val="00FC79CD"/>
    <w:rsid w:val="00FC7A15"/>
    <w:rsid w:val="00FC7A59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1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8C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B1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85"/>
    <w:rsid w:val="00FE06B7"/>
    <w:rsid w:val="00FE06BE"/>
    <w:rsid w:val="00FE078B"/>
    <w:rsid w:val="00FE0857"/>
    <w:rsid w:val="00FE0AEE"/>
    <w:rsid w:val="00FE0BCD"/>
    <w:rsid w:val="00FE0C11"/>
    <w:rsid w:val="00FE0EB1"/>
    <w:rsid w:val="00FE1944"/>
    <w:rsid w:val="00FE1E65"/>
    <w:rsid w:val="00FE20B0"/>
    <w:rsid w:val="00FE2139"/>
    <w:rsid w:val="00FE21FA"/>
    <w:rsid w:val="00FE2235"/>
    <w:rsid w:val="00FE22B3"/>
    <w:rsid w:val="00FE29A2"/>
    <w:rsid w:val="00FE2D81"/>
    <w:rsid w:val="00FE2E0E"/>
    <w:rsid w:val="00FE3659"/>
    <w:rsid w:val="00FE3775"/>
    <w:rsid w:val="00FE3841"/>
    <w:rsid w:val="00FE388A"/>
    <w:rsid w:val="00FE38CD"/>
    <w:rsid w:val="00FE3992"/>
    <w:rsid w:val="00FE39E1"/>
    <w:rsid w:val="00FE3F8D"/>
    <w:rsid w:val="00FE3FF9"/>
    <w:rsid w:val="00FE45D8"/>
    <w:rsid w:val="00FE4630"/>
    <w:rsid w:val="00FE4E50"/>
    <w:rsid w:val="00FE5354"/>
    <w:rsid w:val="00FE5534"/>
    <w:rsid w:val="00FE55E4"/>
    <w:rsid w:val="00FE5626"/>
    <w:rsid w:val="00FE5627"/>
    <w:rsid w:val="00FE5CE8"/>
    <w:rsid w:val="00FE5D99"/>
    <w:rsid w:val="00FE6120"/>
    <w:rsid w:val="00FE613A"/>
    <w:rsid w:val="00FE61A8"/>
    <w:rsid w:val="00FE691C"/>
    <w:rsid w:val="00FE6978"/>
    <w:rsid w:val="00FE6D81"/>
    <w:rsid w:val="00FE6DFA"/>
    <w:rsid w:val="00FE7119"/>
    <w:rsid w:val="00FE7186"/>
    <w:rsid w:val="00FE7610"/>
    <w:rsid w:val="00FE7B6C"/>
    <w:rsid w:val="00FF0097"/>
    <w:rsid w:val="00FF03FB"/>
    <w:rsid w:val="00FF059F"/>
    <w:rsid w:val="00FF0855"/>
    <w:rsid w:val="00FF085D"/>
    <w:rsid w:val="00FF0B3E"/>
    <w:rsid w:val="00FF0DF4"/>
    <w:rsid w:val="00FF0E55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2D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BE0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3B5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C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C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02BA2B5-CAF6-495A-B611-9E1CAA1EE273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9CE42-D8A2-49E1-9B20-BC9AD3E64A86}">
  <ds:schemaRefs>
    <ds:schemaRef ds:uri="http://purl.org/dc/elements/1.1/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4243d5be-521d-4052-81ca-f0f31ea6f2da"/>
    <ds:schemaRef ds:uri="f6ba49b0-bcda-4796-8236-5b5cc1493ac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E63B7BE-C5CD-4B73-9CD6-65F7B3176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2B0FD-14F5-4E4D-A44D-C51EA02201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50</Pages>
  <Words>9882</Words>
  <Characters>56332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2026-08-06T05:55:00Z</cp:lastPrinted>
  <dcterms:created xsi:type="dcterms:W3CDTF">2026-08-13T09:02:00Z</dcterms:created>
  <dcterms:modified xsi:type="dcterms:W3CDTF">2026-08-13T09:02:00Z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