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B868" w14:textId="0A4C275A" w:rsidR="00DB724B" w:rsidRPr="00896D28" w:rsidRDefault="00DB724B" w:rsidP="00B07B22">
      <w:pPr>
        <w:pStyle w:val="Header"/>
        <w:tabs>
          <w:tab w:val="clear" w:pos="8562"/>
          <w:tab w:val="left" w:pos="5328"/>
        </w:tabs>
        <w:jc w:val="center"/>
        <w:rPr>
          <w:rFonts w:ascii="Angsana New" w:hAnsi="Angsana New" w:cs="Angsana New"/>
          <w:b w:val="0"/>
          <w:bCs/>
          <w:color w:val="000000" w:themeColor="text1"/>
          <w:sz w:val="72"/>
          <w:szCs w:val="72"/>
          <w:lang w:val="en-US" w:bidi="th-TH"/>
        </w:rPr>
      </w:pPr>
    </w:p>
    <w:p w14:paraId="6E228776" w14:textId="3CDCECFE" w:rsidR="009B109C" w:rsidRPr="00E5234C" w:rsidRDefault="009B109C" w:rsidP="00B07B22">
      <w:pPr>
        <w:pStyle w:val="Header"/>
        <w:tabs>
          <w:tab w:val="clear" w:pos="8562"/>
          <w:tab w:val="left" w:pos="5328"/>
        </w:tabs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</w:p>
    <w:p w14:paraId="268E57BA" w14:textId="214D4176" w:rsidR="009B109C" w:rsidRPr="008939D8" w:rsidRDefault="009E70DA" w:rsidP="00B07B22">
      <w:pPr>
        <w:pStyle w:val="Header"/>
        <w:tabs>
          <w:tab w:val="clear" w:pos="8562"/>
          <w:tab w:val="left" w:pos="5328"/>
        </w:tabs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  <w:r w:rsidRPr="008939D8">
        <w:rPr>
          <w:rFonts w:ascii="Angsana New" w:hAnsi="Angsana New" w:cs="Angsana New"/>
          <w:b w:val="0"/>
          <w:bCs/>
          <w:noProof/>
          <w:color w:val="000000" w:themeColor="text1"/>
          <w:sz w:val="52"/>
          <w:szCs w:val="52"/>
          <w:lang w:val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64934" wp14:editId="58D985EC">
                <wp:simplePos x="0" y="0"/>
                <wp:positionH relativeFrom="column">
                  <wp:posOffset>438150</wp:posOffset>
                </wp:positionH>
                <wp:positionV relativeFrom="paragraph">
                  <wp:posOffset>207010</wp:posOffset>
                </wp:positionV>
                <wp:extent cx="48006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737EB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6.3pt" to="412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" strokecolor="#7f7f7f [1612]" strokeweight="1.5pt"/>
            </w:pict>
          </mc:Fallback>
        </mc:AlternateContent>
      </w:r>
    </w:p>
    <w:p w14:paraId="7DD90E76" w14:textId="77777777" w:rsidR="00F70A1F" w:rsidRPr="008939D8" w:rsidRDefault="00F70A1F" w:rsidP="00B07B22">
      <w:pPr>
        <w:pStyle w:val="Header"/>
        <w:tabs>
          <w:tab w:val="left" w:pos="5328"/>
        </w:tabs>
        <w:jc w:val="center"/>
        <w:rPr>
          <w:rFonts w:ascii="Angsana New" w:hAnsi="Angsana New" w:cs="Angsana New"/>
          <w:b w:val="0"/>
          <w:bCs/>
          <w:color w:val="000000" w:themeColor="text1"/>
          <w:sz w:val="48"/>
          <w:szCs w:val="48"/>
          <w:lang w:bidi="th-TH"/>
        </w:rPr>
      </w:pPr>
      <w:r w:rsidRPr="008939D8"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val="en-US" w:bidi="th-TH"/>
        </w:rPr>
        <w:t>รายงานการสอบทานข้อมูลทางการเงินระหว่างกาล</w:t>
      </w:r>
      <w:r w:rsidRPr="008939D8"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bidi="th-TH"/>
        </w:rPr>
        <w:t>และ</w:t>
      </w:r>
    </w:p>
    <w:p w14:paraId="0B0CB6C3" w14:textId="77777777" w:rsidR="00F70A1F" w:rsidRPr="008939D8" w:rsidRDefault="00F70A1F" w:rsidP="00B07B22">
      <w:pPr>
        <w:pStyle w:val="Header"/>
        <w:tabs>
          <w:tab w:val="left" w:pos="5328"/>
        </w:tabs>
        <w:jc w:val="center"/>
        <w:rPr>
          <w:rFonts w:ascii="Angsana New" w:hAnsi="Angsana New" w:cs="Angsana New"/>
          <w:b w:val="0"/>
          <w:bCs/>
          <w:color w:val="000000" w:themeColor="text1"/>
          <w:sz w:val="48"/>
          <w:szCs w:val="48"/>
          <w:lang w:bidi="th-TH"/>
        </w:rPr>
      </w:pPr>
      <w:r w:rsidRPr="008939D8"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bidi="th-TH"/>
        </w:rPr>
        <w:t>รายงานทางการเงินระหว่างกาลของ</w:t>
      </w:r>
    </w:p>
    <w:p w14:paraId="01CC0DEB" w14:textId="77777777" w:rsidR="00F70A1F" w:rsidRPr="008939D8" w:rsidRDefault="00F70A1F" w:rsidP="00B07B22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A0640E1" w14:textId="0C7EBE0F" w:rsidR="00F70A1F" w:rsidRPr="008939D8" w:rsidRDefault="00F70A1F" w:rsidP="00B07B22">
      <w:pPr>
        <w:spacing w:after="0"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bidi="th-TH"/>
        </w:rPr>
      </w:pPr>
      <w:r w:rsidRPr="008939D8">
        <w:rPr>
          <w:rFonts w:ascii="Angsana New" w:hAnsi="Angsana New" w:cs="Angsana New"/>
          <w:b/>
          <w:bCs/>
          <w:sz w:val="48"/>
          <w:szCs w:val="48"/>
          <w:cs/>
        </w:rPr>
        <w:t xml:space="preserve">บริษัท </w:t>
      </w:r>
      <w:r w:rsidR="00E0287A" w:rsidRPr="008939D8">
        <w:rPr>
          <w:rFonts w:ascii="Angsana New" w:hAnsi="Angsana New" w:cs="Angsana New"/>
          <w:b/>
          <w:bCs/>
          <w:sz w:val="48"/>
          <w:szCs w:val="48"/>
          <w:cs/>
        </w:rPr>
        <w:t>ตงฮั้ว โฮลดิ้ง</w:t>
      </w:r>
      <w:r w:rsidRPr="008939D8">
        <w:rPr>
          <w:rFonts w:ascii="Angsana New" w:hAnsi="Angsana New" w:cs="Angsana New"/>
          <w:b/>
          <w:bCs/>
          <w:sz w:val="48"/>
          <w:szCs w:val="48"/>
          <w:cs/>
        </w:rPr>
        <w:t xml:space="preserve"> จำกัด</w:t>
      </w:r>
      <w:r w:rsidRPr="008939D8">
        <w:rPr>
          <w:rFonts w:ascii="Angsana New" w:hAnsi="Angsana New" w:cs="Angsana New"/>
          <w:b/>
          <w:bCs/>
          <w:sz w:val="48"/>
          <w:szCs w:val="48"/>
          <w:cs/>
          <w:lang w:bidi="th-TH"/>
        </w:rPr>
        <w:t xml:space="preserve"> (มหาชน) และบริษัทย่อย</w:t>
      </w:r>
    </w:p>
    <w:p w14:paraId="1D397E42" w14:textId="77777777" w:rsidR="007168CA" w:rsidRPr="008939D8" w:rsidRDefault="007168CA" w:rsidP="007168CA">
      <w:pPr>
        <w:jc w:val="center"/>
        <w:rPr>
          <w:bCs/>
        </w:rPr>
      </w:pPr>
      <w:r w:rsidRPr="008939D8">
        <w:rPr>
          <w:rFonts w:ascii="Angsana New" w:hAnsi="Angsana New" w:cs="Angsana New"/>
          <w:b/>
          <w:kern w:val="28"/>
          <w:sz w:val="40"/>
          <w:szCs w:val="40"/>
          <w:cs/>
          <w:lang w:val="en-GB" w:bidi="th-TH"/>
        </w:rPr>
        <w:t>สำหรับงวดสามเดือนและหกเดือนสิ้นสุดวันที่</w:t>
      </w:r>
      <w:r w:rsidRPr="008939D8">
        <w:rPr>
          <w:rFonts w:ascii="Angsana New" w:hAnsi="Angsana New" w:cs="Angsana New"/>
          <w:bCs/>
          <w:kern w:val="28"/>
          <w:sz w:val="40"/>
          <w:szCs w:val="40"/>
          <w:lang w:val="en-GB" w:bidi="th-TH"/>
        </w:rPr>
        <w:t xml:space="preserve"> 30 </w:t>
      </w:r>
      <w:r w:rsidRPr="008939D8">
        <w:rPr>
          <w:rFonts w:ascii="Angsana New" w:hAnsi="Angsana New" w:cs="Angsana New"/>
          <w:b/>
          <w:kern w:val="28"/>
          <w:sz w:val="40"/>
          <w:szCs w:val="40"/>
          <w:cs/>
          <w:lang w:val="en-GB" w:bidi="th-TH"/>
        </w:rPr>
        <w:t xml:space="preserve">มิถุนายน </w:t>
      </w:r>
      <w:r w:rsidRPr="008939D8">
        <w:rPr>
          <w:rFonts w:ascii="Angsana New" w:hAnsi="Angsana New" w:cs="Angsana New"/>
          <w:bCs/>
          <w:kern w:val="28"/>
          <w:sz w:val="40"/>
          <w:szCs w:val="40"/>
          <w:lang w:bidi="th-TH"/>
        </w:rPr>
        <w:t>2569</w:t>
      </w:r>
    </w:p>
    <w:p w14:paraId="0157550B" w14:textId="28B42F8F" w:rsidR="00194706" w:rsidRPr="008939D8" w:rsidRDefault="009E70DA" w:rsidP="00B07B22">
      <w:pPr>
        <w:spacing w:after="0" w:line="240" w:lineRule="auto"/>
        <w:rPr>
          <w:rFonts w:ascii="Angsana New" w:hAnsi="Angsana New" w:cs="Angsana New"/>
        </w:rPr>
      </w:pPr>
      <w:r w:rsidRPr="008939D8">
        <w:rPr>
          <w:rFonts w:ascii="Angsana New" w:hAnsi="Angsana New" w:cs="Angsana New"/>
          <w:b/>
          <w:bCs/>
          <w:noProof/>
          <w:color w:val="000000" w:themeColor="text1"/>
          <w:sz w:val="52"/>
          <w:szCs w:val="52"/>
          <w:lang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A8A3C2" wp14:editId="251A1133">
                <wp:simplePos x="0" y="0"/>
                <wp:positionH relativeFrom="column">
                  <wp:posOffset>428625</wp:posOffset>
                </wp:positionH>
                <wp:positionV relativeFrom="paragraph">
                  <wp:posOffset>161925</wp:posOffset>
                </wp:positionV>
                <wp:extent cx="48006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98F8C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12.75pt" to="411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" strokecolor="#7f7f7f [1612]" strokeweight="1.5pt"/>
            </w:pict>
          </mc:Fallback>
        </mc:AlternateContent>
      </w:r>
    </w:p>
    <w:p w14:paraId="0E664185" w14:textId="4706725B" w:rsidR="00194706" w:rsidRPr="008939D8" w:rsidRDefault="00194706" w:rsidP="00B07B22">
      <w:pPr>
        <w:spacing w:after="0" w:line="240" w:lineRule="auto"/>
        <w:rPr>
          <w:rFonts w:ascii="Angsana New" w:hAnsi="Angsana New" w:cs="Angsana New"/>
        </w:rPr>
      </w:pPr>
    </w:p>
    <w:p w14:paraId="03EC397A" w14:textId="0F3A4BAB" w:rsidR="00194706" w:rsidRPr="008939D8" w:rsidRDefault="00194706" w:rsidP="00B07B22">
      <w:pPr>
        <w:spacing w:after="0" w:line="240" w:lineRule="auto"/>
        <w:rPr>
          <w:rFonts w:ascii="Angsana New" w:hAnsi="Angsana New" w:cs="Angsana New"/>
        </w:rPr>
      </w:pPr>
    </w:p>
    <w:p w14:paraId="1865B81B" w14:textId="77777777" w:rsidR="00194706" w:rsidRPr="008939D8" w:rsidRDefault="00194706" w:rsidP="00B07B22">
      <w:pPr>
        <w:spacing w:after="0" w:line="240" w:lineRule="auto"/>
        <w:rPr>
          <w:rFonts w:ascii="Angsana New" w:hAnsi="Angsana New" w:cs="Angsana New"/>
        </w:rPr>
      </w:pPr>
    </w:p>
    <w:p w14:paraId="1154972D" w14:textId="77777777" w:rsidR="00194706" w:rsidRPr="008939D8" w:rsidRDefault="00194706" w:rsidP="00B07B22">
      <w:pPr>
        <w:spacing w:after="0" w:line="240" w:lineRule="auto"/>
        <w:rPr>
          <w:rFonts w:ascii="Angsana New" w:hAnsi="Angsana New" w:cs="Angsana New"/>
        </w:rPr>
        <w:sectPr w:rsidR="00194706" w:rsidRPr="008939D8" w:rsidSect="009D105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572" w:right="913" w:bottom="1531" w:left="1843" w:header="680" w:footer="3291" w:gutter="0"/>
          <w:cols w:space="708"/>
          <w:docGrid w:linePitch="360"/>
        </w:sectPr>
      </w:pPr>
    </w:p>
    <w:p w14:paraId="46FFB91E" w14:textId="3B547814" w:rsidR="005428F3" w:rsidRPr="008939D8" w:rsidRDefault="005428F3" w:rsidP="00B07B22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939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เสนอ</w:t>
      </w:r>
      <w:r w:rsidRPr="008939D8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8939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คณะกรรมการและผู้ถือหุ้นของบริษัท</w:t>
      </w:r>
      <w:r w:rsidRPr="008939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287A" w:rsidRPr="008939D8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</w:t>
      </w:r>
      <w:r w:rsidRPr="008939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5B6D8D5D" w14:textId="77777777" w:rsidR="005428F3" w:rsidRPr="008939D8" w:rsidRDefault="005428F3" w:rsidP="00B07B22">
      <w:pPr>
        <w:pStyle w:val="Header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46D896A4" w14:textId="725337B9" w:rsidR="005E5521" w:rsidRPr="00896D2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939D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ข้าพเจ้าได้สอบทานงบฐานะการเงินรวมและงบฐานะการเงินเฉพาะ</w:t>
      </w:r>
      <w:r w:rsidRPr="008939D8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ของบริษัท</w:t>
      </w:r>
      <w:r w:rsidRPr="008939D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ณ วันที่ </w:t>
      </w:r>
      <w:r w:rsidRPr="008939D8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30 </w:t>
      </w:r>
      <w:r w:rsidRPr="008939D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มิถุนายน</w:t>
      </w:r>
      <w:r w:rsidRPr="008939D8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2569 </w:t>
      </w:r>
      <w:r w:rsidRPr="008939D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และงบกำไรขาดทุนเบ็ดเสร็จรวมและงบกำไรขาดทุนเบ็ดเสร็จเฉพาะ</w:t>
      </w:r>
      <w:r w:rsidRPr="008939D8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ของบริษัท</w:t>
      </w:r>
      <w:r w:rsidRPr="008939D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สำหรับงวดสามเดือนและ</w:t>
      </w:r>
      <w:r w:rsidRPr="00896D28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หกเดือนสิ้นสุดวันที่ </w:t>
      </w:r>
      <w:r w:rsidRPr="00896D28">
        <w:rPr>
          <w:rFonts w:ascii="Angsana New" w:hAnsi="Angsana New" w:cs="Angsana New"/>
          <w:color w:val="000000"/>
          <w:spacing w:val="-4"/>
          <w:sz w:val="30"/>
          <w:szCs w:val="30"/>
          <w:lang w:bidi="th-TH"/>
        </w:rPr>
        <w:t xml:space="preserve">30 </w:t>
      </w:r>
      <w:r w:rsidRPr="00896D28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>มิถุนายน</w:t>
      </w:r>
      <w:r w:rsidRPr="00896D28">
        <w:rPr>
          <w:rFonts w:ascii="Angsana New" w:hAnsi="Angsana New" w:cs="Angsana New"/>
          <w:color w:val="000000"/>
          <w:spacing w:val="-4"/>
          <w:sz w:val="30"/>
          <w:szCs w:val="30"/>
          <w:lang w:bidi="th-TH"/>
        </w:rPr>
        <w:t xml:space="preserve"> 2569 </w:t>
      </w:r>
      <w:r w:rsidRPr="00896D28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>และงบการเปลี่ยนแปลงส่วนของผู้ถือหุ้นรวมและงบการเปลี่ยนแปลง</w:t>
      </w:r>
      <w:r w:rsidRPr="00896D28">
        <w:rPr>
          <w:rFonts w:ascii="Angsana New" w:hAnsi="Angsana New" w:cs="Angsana New"/>
          <w:color w:val="000000"/>
          <w:spacing w:val="-8"/>
          <w:sz w:val="30"/>
          <w:szCs w:val="30"/>
          <w:cs/>
          <w:lang w:bidi="th-TH"/>
        </w:rPr>
        <w:t>ส่วนของผู้ถือหุ้นเฉพาะ</w:t>
      </w:r>
      <w:r w:rsidRPr="00896D28">
        <w:rPr>
          <w:rFonts w:ascii="Angsana New" w:hAnsi="Angsana New" w:cs="Angsana New" w:hint="cs"/>
          <w:color w:val="000000"/>
          <w:spacing w:val="-8"/>
          <w:sz w:val="30"/>
          <w:szCs w:val="30"/>
          <w:cs/>
          <w:lang w:bidi="th-TH"/>
        </w:rPr>
        <w:t>ของบริษัท</w:t>
      </w:r>
      <w:r w:rsidRPr="00896D28">
        <w:rPr>
          <w:rFonts w:ascii="Angsan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และงบกระแสเงินสดรวมและงบกระแสเงินสดเฉพาะ</w:t>
      </w:r>
      <w:r w:rsidRPr="00896D28">
        <w:rPr>
          <w:rFonts w:ascii="Angsana New" w:hAnsi="Angsana New" w:cs="Angsana New" w:hint="cs"/>
          <w:color w:val="000000"/>
          <w:spacing w:val="-8"/>
          <w:sz w:val="30"/>
          <w:szCs w:val="30"/>
          <w:cs/>
          <w:lang w:bidi="th-TH"/>
        </w:rPr>
        <w:t>ของบริษัท</w:t>
      </w:r>
      <w:r w:rsidRPr="00896D28">
        <w:rPr>
          <w:rFonts w:ascii="Angsan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สำหรับงวด</w:t>
      </w:r>
      <w:r w:rsidRPr="00896D2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หกเดือนสิ้นสุดวันเดียวกัน และหมายเหตุประกอบงบการเงินแบบย่อ </w:t>
      </w:r>
      <w:r w:rsidRPr="00896D2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(ข้อมูลทางการเงินระหว่างกาล) </w:t>
      </w:r>
      <w:r w:rsidRPr="00896D2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ของบริษัท </w:t>
      </w:r>
      <w:r w:rsidRPr="00896D28">
        <w:rPr>
          <w:rFonts w:ascii="Angsana New" w:hAnsi="Angsana New" w:cs="Angsana New"/>
          <w:sz w:val="30"/>
          <w:szCs w:val="30"/>
          <w:cs/>
          <w:lang w:bidi="th-TH"/>
        </w:rPr>
        <w:t>ตงฮั้ว โฮลดิ้ง</w:t>
      </w:r>
      <w:r w:rsidRPr="00896D2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จำกัด (มหาชน) และบริษัทย่อย และของเฉพาะบริษัท </w:t>
      </w:r>
      <w:r w:rsidRPr="00896D28">
        <w:rPr>
          <w:rFonts w:ascii="Angsana New" w:hAnsi="Angsana New" w:cs="Angsana New"/>
          <w:sz w:val="30"/>
          <w:szCs w:val="30"/>
          <w:cs/>
          <w:lang w:bidi="th-TH"/>
        </w:rPr>
        <w:t>ตงฮั้ว โฮลดิ้ง</w:t>
      </w:r>
      <w:r w:rsidRPr="00896D28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จำกัด (มหาชน) </w:t>
      </w:r>
      <w:r w:rsidRPr="00896D28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  <w:lang w:bidi="th-TH"/>
        </w:rPr>
        <w:t>ซึ่งผู้บ</w:t>
      </w:r>
      <w:r w:rsidRPr="00896D2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Pr="00896D2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ตามมาตรฐานการบัญชี ฉบับที่ </w:t>
      </w:r>
      <w:r w:rsidRPr="00896D28">
        <w:rPr>
          <w:rFonts w:ascii="Angsana New" w:hAnsi="Angsana New" w:cs="Angsana New"/>
          <w:spacing w:val="-2"/>
          <w:sz w:val="30"/>
          <w:szCs w:val="30"/>
          <w:lang w:bidi="th-TH"/>
        </w:rPr>
        <w:t>34</w:t>
      </w:r>
      <w:r w:rsidRPr="00896D2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เรื่อง </w:t>
      </w:r>
      <w:r w:rsidRPr="00896D28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“</w:t>
      </w:r>
      <w:r w:rsidRPr="00896D2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การรายงานทางการเงินระหว่างกาล</w:t>
      </w:r>
      <w:r w:rsidRPr="00896D28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”</w:t>
      </w:r>
      <w:r w:rsidRPr="00896D2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ส่วนข้าพเจ้าเป็นผู้รับผิดชอบ</w:t>
      </w:r>
      <w:r w:rsidRPr="00896D28">
        <w:rPr>
          <w:rFonts w:ascii="Angsana New" w:hAnsi="Angsana New" w:cs="Angsana New"/>
          <w:sz w:val="30"/>
          <w:szCs w:val="30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17E56B" w14:textId="77777777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75C943E3" w14:textId="77777777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939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453E4BC8" w14:textId="77777777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01EE1C4A" w14:textId="21504AE0" w:rsidR="005E5521" w:rsidRPr="00896D2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8939D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8939D8">
        <w:rPr>
          <w:rFonts w:ascii="Angsana New" w:hAnsi="Angsana New" w:cs="Angsana New"/>
          <w:spacing w:val="-4"/>
          <w:sz w:val="30"/>
          <w:szCs w:val="30"/>
          <w:lang w:bidi="th-TH"/>
        </w:rPr>
        <w:t>2410</w:t>
      </w:r>
      <w:r w:rsidRPr="008939D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“การสอบทานข้อมูลทางการเงิน</w:t>
      </w:r>
      <w:r w:rsidRPr="00896D28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896D28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 w:rsidRPr="00896D28">
        <w:rPr>
          <w:rFonts w:ascii="Angsana New" w:hAnsi="Angsana New" w:cs="Angsana New"/>
          <w:sz w:val="30"/>
          <w:szCs w:val="30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896D2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และวิธีการสอบทานอื่น</w:t>
      </w:r>
      <w:r w:rsidRPr="00896D2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896D2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96D28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896D2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896D28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  <w:lang w:bidi="th-TH"/>
        </w:rPr>
        <w:t xml:space="preserve">ตรวจสอบ </w:t>
      </w:r>
      <w:r w:rsidRPr="00896D28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ดังนั้น</w:t>
      </w:r>
      <w:r w:rsidR="008939D8" w:rsidRPr="00896D28">
        <w:rPr>
          <w:rFonts w:ascii="Angsana New" w:hAnsi="Angsana New" w:cs="Angsana New" w:hint="cs"/>
          <w:color w:val="000000" w:themeColor="text1"/>
          <w:sz w:val="30"/>
          <w:szCs w:val="30"/>
          <w:cs/>
          <w:lang w:bidi="th-TH"/>
        </w:rPr>
        <w:t xml:space="preserve"> </w:t>
      </w:r>
      <w:r w:rsidRPr="00896D28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26BFF430" w14:textId="77777777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8428B9" w14:textId="77777777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939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ข้อสรุป</w:t>
      </w:r>
    </w:p>
    <w:p w14:paraId="0A1B102F" w14:textId="77777777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F11EA7B" w14:textId="6DE0CEE8" w:rsidR="005E5521" w:rsidRPr="008939D8" w:rsidRDefault="005E5521" w:rsidP="005E552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939D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</w:t>
      </w:r>
      <w:r w:rsidRPr="008939D8">
        <w:rPr>
          <w:rFonts w:ascii="Angsana New" w:hAnsi="Angsana New" w:cs="Angsana New"/>
          <w:sz w:val="30"/>
          <w:szCs w:val="30"/>
          <w:cs/>
          <w:lang w:bidi="th-TH"/>
        </w:rPr>
        <w:t xml:space="preserve">ขึ้นตามมาตรฐานการบัญชีฉบับที่ </w:t>
      </w:r>
      <w:r w:rsidRPr="008939D8">
        <w:rPr>
          <w:rFonts w:ascii="Angsana New" w:hAnsi="Angsana New" w:cs="Angsana New"/>
          <w:sz w:val="30"/>
          <w:szCs w:val="30"/>
          <w:lang w:bidi="th-TH"/>
        </w:rPr>
        <w:t>34</w:t>
      </w:r>
      <w:r w:rsidRPr="008939D8">
        <w:rPr>
          <w:rFonts w:ascii="Angsana New" w:hAnsi="Angsana New" w:cs="Angsana New"/>
          <w:sz w:val="30"/>
          <w:szCs w:val="30"/>
          <w:cs/>
          <w:lang w:bidi="th-TH"/>
        </w:rPr>
        <w:t xml:space="preserve"> เรื่อง </w:t>
      </w:r>
      <w:r w:rsidRPr="008939D8">
        <w:rPr>
          <w:rFonts w:ascii="Angsana New" w:hAnsi="Angsana New" w:cs="Angsana New"/>
          <w:sz w:val="30"/>
          <w:szCs w:val="30"/>
          <w:lang w:bidi="th-TH"/>
        </w:rPr>
        <w:t>“</w:t>
      </w:r>
      <w:r w:rsidRPr="008939D8">
        <w:rPr>
          <w:rFonts w:ascii="Angsana New" w:hAnsi="Angsana New" w:cs="Angsana New"/>
          <w:sz w:val="30"/>
          <w:szCs w:val="30"/>
          <w:cs/>
          <w:lang w:bidi="th-TH"/>
        </w:rPr>
        <w:t>การรายงานทางการเงินระหว่างกาล</w:t>
      </w:r>
      <w:r w:rsidRPr="008939D8">
        <w:rPr>
          <w:rFonts w:ascii="Angsana New" w:hAnsi="Angsana New" w:cs="Angsana New"/>
          <w:sz w:val="30"/>
          <w:szCs w:val="30"/>
          <w:lang w:bidi="th-TH"/>
        </w:rPr>
        <w:t>”</w:t>
      </w:r>
      <w:r w:rsidRPr="008939D8">
        <w:rPr>
          <w:rFonts w:ascii="Angsana New" w:hAnsi="Angsana New" w:cs="Angsana New"/>
          <w:sz w:val="30"/>
          <w:szCs w:val="30"/>
          <w:cs/>
          <w:lang w:bidi="th-TH"/>
        </w:rPr>
        <w:t xml:space="preserve"> ในสาระสำคัญ</w:t>
      </w:r>
    </w:p>
    <w:p w14:paraId="248F4364" w14:textId="77777777" w:rsidR="005428F3" w:rsidRPr="008939D8" w:rsidRDefault="005428F3" w:rsidP="00B07B2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5428F3" w:rsidRPr="008939D8" w:rsidSect="005428F3">
          <w:headerReference w:type="even" r:id="rId16"/>
          <w:headerReference w:type="default" r:id="rId17"/>
          <w:footerReference w:type="default" r:id="rId18"/>
          <w:pgSz w:w="11907" w:h="16840" w:code="9"/>
          <w:pgMar w:top="2160" w:right="1296" w:bottom="576" w:left="2304" w:header="677" w:footer="375" w:gutter="0"/>
          <w:pgNumType w:start="1"/>
          <w:cols w:space="708"/>
          <w:docGrid w:linePitch="360"/>
        </w:sectPr>
      </w:pPr>
    </w:p>
    <w:p w14:paraId="554DDC88" w14:textId="42C1CCBF" w:rsidR="00F70A1F" w:rsidRPr="008939D8" w:rsidRDefault="00F70A1F" w:rsidP="00B07B22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 w:rsidRPr="008939D8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1DEDC32E" w14:textId="77777777" w:rsidR="00E61393" w:rsidRPr="008939D8" w:rsidRDefault="00E61393" w:rsidP="00B07B22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16"/>
          <w:szCs w:val="16"/>
        </w:rPr>
      </w:pPr>
    </w:p>
    <w:p w14:paraId="397C275E" w14:textId="1A3EC97A" w:rsidR="00E0287A" w:rsidRPr="008939D8" w:rsidRDefault="00E0287A" w:rsidP="00B07B2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8939D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นอกจากนี้ </w:t>
      </w:r>
      <w:r w:rsidRPr="008939D8">
        <w:rPr>
          <w:rFonts w:ascii="Angsana New" w:hAnsi="Angsana New" w:cs="Angsana New"/>
          <w:spacing w:val="-4"/>
          <w:sz w:val="30"/>
          <w:szCs w:val="30"/>
          <w:cs/>
        </w:rPr>
        <w:t>ข้าพเจ้าขอให้สังเกตเกี่ยวกับเหตุการณ์ที่บริษัทย่อยสองแห่งถูกสำนักงานป้องกันและปราบปราม</w:t>
      </w:r>
      <w:r w:rsidRPr="008939D8">
        <w:rPr>
          <w:rFonts w:ascii="Angsana New" w:hAnsi="Angsana New" w:cs="Angsana New"/>
          <w:spacing w:val="-6"/>
          <w:sz w:val="30"/>
          <w:szCs w:val="30"/>
          <w:cs/>
        </w:rPr>
        <w:t xml:space="preserve">การฟอกเงินมีคำสั่งอายัดเงินค่าขายหลักทรัพย์ ตามรายละเอียดที่ระบุไว้ในหมายเหตุประกอบงบการเงินข้อ </w:t>
      </w:r>
      <w:r w:rsidR="005E5521" w:rsidRPr="008939D8">
        <w:rPr>
          <w:rFonts w:ascii="Angsana New" w:hAnsi="Angsana New" w:cs="Angsana New"/>
          <w:spacing w:val="-6"/>
          <w:sz w:val="30"/>
          <w:szCs w:val="30"/>
        </w:rPr>
        <w:t>5</w:t>
      </w:r>
      <w:r w:rsidRPr="008939D8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.</w:t>
      </w:r>
      <w:r w:rsidRPr="008939D8">
        <w:rPr>
          <w:rFonts w:ascii="Angsana New" w:hAnsi="Angsana New" w:cs="Angsana New"/>
          <w:spacing w:val="-6"/>
          <w:sz w:val="30"/>
          <w:szCs w:val="30"/>
          <w:lang w:bidi="th-TH"/>
        </w:rPr>
        <w:t>4</w:t>
      </w:r>
      <w:r w:rsidRPr="008939D8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939D8">
        <w:rPr>
          <w:rFonts w:ascii="Angsana New" w:hAnsi="Angsana New" w:cs="Angsana New"/>
          <w:spacing w:val="-2"/>
          <w:sz w:val="30"/>
          <w:szCs w:val="30"/>
          <w:cs/>
        </w:rPr>
        <w:t xml:space="preserve">เรื่อง เงินฝากกับบริษัทหลักทรัพย์ที่ถูกอายัด ทั้งนี้ </w:t>
      </w:r>
      <w:r w:rsidR="00D61069"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ข้อสรุปของ</w:t>
      </w:r>
      <w:r w:rsidRPr="008939D8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="00D61069"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ไม่</w:t>
      </w:r>
      <w:r w:rsidRPr="008939D8">
        <w:rPr>
          <w:rFonts w:ascii="Angsana New" w:hAnsi="Angsana New" w:cs="Angsana New"/>
          <w:spacing w:val="-2"/>
          <w:sz w:val="30"/>
          <w:szCs w:val="30"/>
          <w:cs/>
        </w:rPr>
        <w:t>ได้</w:t>
      </w:r>
      <w:r w:rsidR="00D61069"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เปลี่ยนแปลงไปเนื่องจากเรื่อง</w:t>
      </w:r>
      <w:r w:rsidRPr="008939D8">
        <w:rPr>
          <w:rFonts w:ascii="Angsana New" w:hAnsi="Angsana New" w:cs="Angsana New"/>
          <w:spacing w:val="-2"/>
          <w:sz w:val="30"/>
          <w:szCs w:val="30"/>
          <w:cs/>
        </w:rPr>
        <w:t>นี้</w:t>
      </w:r>
    </w:p>
    <w:p w14:paraId="4C4A8CD3" w14:textId="77777777" w:rsidR="0042324A" w:rsidRPr="008939D8" w:rsidRDefault="0042324A" w:rsidP="00B07B2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42747C" w14:textId="77777777" w:rsidR="00F70A1F" w:rsidRPr="008939D8" w:rsidRDefault="00F70A1F" w:rsidP="00B07B2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39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เรื่องอื่น</w:t>
      </w:r>
    </w:p>
    <w:p w14:paraId="0D5C0049" w14:textId="77777777" w:rsidR="005428F3" w:rsidRPr="008939D8" w:rsidRDefault="005428F3" w:rsidP="00B07B22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16"/>
          <w:szCs w:val="16"/>
        </w:rPr>
      </w:pPr>
    </w:p>
    <w:p w14:paraId="4D8E967A" w14:textId="5C9305E7" w:rsidR="00E61393" w:rsidRPr="008939D8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939D8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งบฐานะการเงินรวมของบริษัท </w:t>
      </w:r>
      <w:r w:rsidRPr="008939D8">
        <w:rPr>
          <w:rFonts w:ascii="Angsana New" w:hAnsi="Angsana New" w:cs="Angsana New"/>
          <w:spacing w:val="-6"/>
          <w:sz w:val="30"/>
          <w:szCs w:val="30"/>
          <w:cs/>
        </w:rPr>
        <w:t>ตงฮั้ว โฮลดิ้ง</w:t>
      </w:r>
      <w:r w:rsidRPr="008939D8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จำกัด (มหาชน) และบริษัทย่อย และงบฐานะการเงินเฉพาะบริษัท</w:t>
      </w:r>
      <w:r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ของบริษัท </w:t>
      </w:r>
      <w:r w:rsidRPr="008939D8">
        <w:rPr>
          <w:rFonts w:ascii="Angsana New" w:hAnsi="Angsana New" w:cs="Angsana New"/>
          <w:spacing w:val="-2"/>
          <w:sz w:val="30"/>
          <w:szCs w:val="30"/>
          <w:cs/>
        </w:rPr>
        <w:t>ตงฮั้ว โฮลดิ้ง</w:t>
      </w:r>
      <w:r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จำกัด (มหาชน) ณ วันที่</w:t>
      </w:r>
      <w:r w:rsidRPr="008939D8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31 </w:t>
      </w:r>
      <w:r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ธันวาคม </w:t>
      </w:r>
      <w:r w:rsidRPr="008939D8">
        <w:rPr>
          <w:rFonts w:ascii="Angsana New" w:hAnsi="Angsana New" w:cs="Angsana New"/>
          <w:spacing w:val="-2"/>
          <w:sz w:val="30"/>
          <w:szCs w:val="30"/>
          <w:lang w:bidi="th-TH"/>
        </w:rPr>
        <w:t>256</w:t>
      </w:r>
      <w:r w:rsidR="004A191E"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8</w:t>
      </w:r>
      <w:r w:rsidRPr="008939D8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8939D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8939D8">
        <w:rPr>
          <w:rStyle w:val="normaltextrun"/>
          <w:rFonts w:ascii="Angsana New" w:hAnsi="Angsana New" w:cs="Angsana New"/>
          <w:color w:val="000000"/>
          <w:spacing w:val="-2"/>
          <w:sz w:val="30"/>
          <w:szCs w:val="30"/>
          <w:shd w:val="clear" w:color="auto" w:fill="FFFFFF"/>
          <w:cs/>
          <w:lang w:bidi="th-TH"/>
        </w:rPr>
        <w:t xml:space="preserve"> และ</w:t>
      </w:r>
      <w:r w:rsidR="00133615" w:rsidRPr="008939D8">
        <w:rPr>
          <w:rStyle w:val="normaltextrun"/>
          <w:rFonts w:ascii="Angsana New" w:hAnsi="Angsana New" w:cs="Angsana New"/>
          <w:color w:val="000000"/>
          <w:spacing w:val="-2"/>
          <w:sz w:val="30"/>
          <w:szCs w:val="30"/>
          <w:shd w:val="clear" w:color="auto" w:fill="FFFFFF"/>
          <w:cs/>
          <w:lang w:bidi="th-TH"/>
        </w:rPr>
        <w:t>ให้ข้อสังเกต</w:t>
      </w:r>
      <w:r w:rsidR="00133615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เกี่ยวกับ</w:t>
      </w:r>
      <w:r w:rsidRPr="008939D8">
        <w:rPr>
          <w:rStyle w:val="normaltextrun"/>
          <w:rFonts w:ascii="Angsana New" w:hAnsi="Angsana New" w:cs="Angsana New"/>
          <w:color w:val="000000"/>
          <w:spacing w:val="-2"/>
          <w:sz w:val="30"/>
          <w:szCs w:val="30"/>
          <w:shd w:val="clear" w:color="auto" w:fill="FFFFFF"/>
          <w:cs/>
          <w:lang w:bidi="th-TH"/>
        </w:rPr>
        <w:t>เหตุการณ์ที่บริษัทย่อยสองแห่งถูกสำนักงานป้องกันและปราบปรามการฟอกเงินอายัดเงินค่าขายหลักทรัพย์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ตามรายงานลงวันที่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2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7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 xml:space="preserve">กุมภาพันธ์ 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</w:t>
      </w:r>
      <w:r w:rsidR="000149A7" w:rsidRPr="008939D8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>9</w:t>
      </w:r>
    </w:p>
    <w:p w14:paraId="2A383F22" w14:textId="77777777" w:rsidR="00E61393" w:rsidRPr="008939D8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A2453AA" w14:textId="7C608780" w:rsidR="00E61393" w:rsidRPr="000F27AE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0F27A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งบกำไรขาดทุนเบ็ดเสร็จรวมและงบกำไรขาดทุนเบ็ดเสร็จเฉพาะบริษัท </w:t>
      </w:r>
      <w:r w:rsidR="000E4BD5" w:rsidRPr="000F27AE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>สำหรับงวดสามเดือนและหกเดือน</w:t>
      </w:r>
      <w:r w:rsidR="000E4BD5" w:rsidRPr="000F27AE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สิ้นสุดวันที่ </w:t>
      </w:r>
      <w:r w:rsidR="000E4BD5" w:rsidRPr="000F27AE">
        <w:rPr>
          <w:rFonts w:ascii="Angsana New" w:hAnsi="Angsana New" w:cs="Angsana New"/>
          <w:color w:val="000000"/>
          <w:spacing w:val="2"/>
          <w:sz w:val="30"/>
          <w:szCs w:val="30"/>
          <w:lang w:bidi="th-TH"/>
        </w:rPr>
        <w:t xml:space="preserve">30 </w:t>
      </w:r>
      <w:r w:rsidR="000E4BD5" w:rsidRPr="000F27AE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มิถุนายน</w:t>
      </w:r>
      <w:r w:rsidR="000E4BD5" w:rsidRPr="000F27AE">
        <w:rPr>
          <w:rFonts w:ascii="Angsana New" w:hAnsi="Angsana New" w:cs="Angsana New"/>
          <w:color w:val="000000"/>
          <w:spacing w:val="2"/>
          <w:sz w:val="30"/>
          <w:szCs w:val="30"/>
          <w:lang w:bidi="th-TH"/>
        </w:rPr>
        <w:t xml:space="preserve"> 256</w:t>
      </w:r>
      <w:r w:rsidR="00284533" w:rsidRPr="000F27AE">
        <w:rPr>
          <w:rFonts w:ascii="Angsana New" w:hAnsi="Angsana New" w:cs="Angsana New"/>
          <w:color w:val="000000"/>
          <w:spacing w:val="2"/>
          <w:sz w:val="30"/>
          <w:szCs w:val="30"/>
          <w:lang w:bidi="th-TH"/>
        </w:rPr>
        <w:t>8</w:t>
      </w:r>
      <w:r w:rsidR="000E4BD5" w:rsidRPr="000F27AE">
        <w:rPr>
          <w:rFonts w:ascii="Angsana New" w:hAnsi="Angsana New" w:cs="Angsana New"/>
          <w:color w:val="000000"/>
          <w:spacing w:val="2"/>
          <w:sz w:val="30"/>
          <w:szCs w:val="30"/>
          <w:lang w:bidi="th-TH"/>
        </w:rPr>
        <w:t xml:space="preserve"> </w:t>
      </w:r>
      <w:r w:rsidR="008939D8" w:rsidRPr="000F27A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>และ</w:t>
      </w:r>
      <w:r w:rsidRPr="000F27A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งบการเปลี่ยนแปลงส่วนของผู้ถือหุ้นรวมและงบการเปลี่ยนแปลงส่วนของผู้ถือหุ้นเฉพาะบริษัท และงบกระแสเงินสดรวมและงบกระแสเงินสดเฉพาะบริษัทสำหรับงวด</w:t>
      </w:r>
      <w:r w:rsidR="000E4BD5" w:rsidRPr="000F27AE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หก</w:t>
      </w:r>
      <w:r w:rsidRPr="000F27A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เดือนสิ้นสุดวัน</w:t>
      </w:r>
      <w:r w:rsidR="000E4BD5" w:rsidRPr="000F27AE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เดียวกัน</w:t>
      </w:r>
      <w:r w:rsidRPr="000F27A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ของบริษัท </w:t>
      </w:r>
      <w:r w:rsidRPr="000F27AE">
        <w:rPr>
          <w:rFonts w:ascii="Angsana New" w:hAnsi="Angsana New" w:cs="Angsana New"/>
          <w:spacing w:val="2"/>
          <w:sz w:val="30"/>
          <w:szCs w:val="30"/>
          <w:cs/>
        </w:rPr>
        <w:t>ตงฮั้ว โฮลดิ้ง</w:t>
      </w:r>
      <w:r w:rsidRPr="000F27AE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F27A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จำกัด (มหาชน)</w:t>
      </w:r>
      <w:r w:rsidRPr="000F27AE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0F27A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และบริษัทย่อย และของเฉพาะ</w:t>
      </w:r>
      <w:r w:rsidRPr="000F27A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บริษัท </w:t>
      </w:r>
      <w:r w:rsidRPr="000F27AE">
        <w:rPr>
          <w:rFonts w:ascii="Angsana New" w:hAnsi="Angsana New" w:cs="Angsana New"/>
          <w:spacing w:val="-2"/>
          <w:sz w:val="30"/>
          <w:szCs w:val="30"/>
          <w:cs/>
        </w:rPr>
        <w:t>ตงฮั้ว โฮลดิ้ง</w:t>
      </w:r>
      <w:r w:rsidRPr="000F27A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จำกัด (มหาชน) ที่แสดงเปรียบเทียบสอบทานโดยผู้สอบบัญชีอื่นในสำนักงานเดียวกัน </w:t>
      </w:r>
      <w:r w:rsidR="000E4BD5" w:rsidRPr="000F27A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ซึ่งได้เสนอรายงานโดยสรุปอย่างไม่มีเงื่อนไข </w:t>
      </w:r>
      <w:r w:rsidR="0022305D" w:rsidRPr="000F27AE">
        <w:rPr>
          <w:rFonts w:ascii="Angsana New" w:hAnsi="Angsana New" w:cs="Angsana New" w:hint="cs"/>
          <w:sz w:val="30"/>
          <w:szCs w:val="30"/>
          <w:cs/>
          <w:lang w:bidi="th-TH"/>
        </w:rPr>
        <w:t>และให้ข้อสังเกตเกี่ยวกับเงินฝากธนาคารเกี่ยวกับการขาย</w:t>
      </w:r>
      <w:r w:rsidR="0022305D" w:rsidRPr="000F27A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งินลงทุนในหลักทรัพย์จดทะเบียนแห่งหนึ่งของบริษัทย่อยสองบริษัทของหลุ่มบริษัทได้ถูกสำนักงานป้องกัน</w:t>
      </w:r>
      <w:r w:rsidR="0022305D" w:rsidRPr="000F27A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และปราบปรามการฟอกเงินอายัดไว้ และการปรับงบการเงินรวมใหม่สำหรับงวดสามเดือนและหกเดือนสิ้นสุดวันที่ </w:t>
      </w:r>
      <w:r w:rsidR="0022305D" w:rsidRPr="000F27AE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="0022305D" w:rsidRPr="000F27A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="0022305D" w:rsidRPr="000F27AE">
        <w:rPr>
          <w:rFonts w:ascii="Angsana New" w:hAnsi="Angsana New" w:cs="Angsana New"/>
          <w:sz w:val="30"/>
          <w:szCs w:val="30"/>
          <w:lang w:bidi="th-TH"/>
        </w:rPr>
        <w:t xml:space="preserve">2567 </w:t>
      </w:r>
      <w:r w:rsidR="0022305D" w:rsidRPr="000F27AE">
        <w:rPr>
          <w:rFonts w:ascii="Angsana New" w:hAnsi="Angsana New" w:cs="Angsana New" w:hint="cs"/>
          <w:sz w:val="30"/>
          <w:szCs w:val="30"/>
          <w:cs/>
          <w:lang w:bidi="th-TH"/>
        </w:rPr>
        <w:t>เพื่อให้สามารถเปรียบเทียบกันได้</w:t>
      </w:r>
      <w:r w:rsidR="000149A7" w:rsidRPr="000F27AE">
        <w:rPr>
          <w:rFonts w:ascii="Angsana New" w:hAnsi="Angsana New" w:cs="Angsana New"/>
          <w:sz w:val="30"/>
          <w:szCs w:val="30"/>
          <w:cs/>
          <w:lang w:bidi="th-TH"/>
        </w:rPr>
        <w:t xml:space="preserve">ตามรายงานลงวันที่ </w:t>
      </w:r>
      <w:r w:rsidR="000149A7" w:rsidRPr="000F27AE">
        <w:rPr>
          <w:rFonts w:ascii="Angsana New" w:hAnsi="Angsana New" w:cs="Angsana New"/>
          <w:sz w:val="30"/>
          <w:szCs w:val="30"/>
          <w:lang w:bidi="th-TH"/>
        </w:rPr>
        <w:t xml:space="preserve">14 </w:t>
      </w:r>
      <w:r w:rsidR="000E4BD5" w:rsidRPr="000F27AE">
        <w:rPr>
          <w:rFonts w:ascii="Angsana New" w:hAnsi="Angsana New" w:cs="Angsana New" w:hint="cs"/>
          <w:sz w:val="30"/>
          <w:szCs w:val="30"/>
          <w:cs/>
          <w:lang w:bidi="th-TH"/>
        </w:rPr>
        <w:t>สิงหา</w:t>
      </w:r>
      <w:r w:rsidR="000149A7" w:rsidRPr="000F27AE">
        <w:rPr>
          <w:rFonts w:ascii="Angsana New" w:hAnsi="Angsana New" w:cs="Angsana New"/>
          <w:sz w:val="30"/>
          <w:szCs w:val="30"/>
          <w:cs/>
          <w:lang w:bidi="th-TH"/>
        </w:rPr>
        <w:t xml:space="preserve">คม </w:t>
      </w:r>
      <w:r w:rsidR="000149A7" w:rsidRPr="000F27AE">
        <w:rPr>
          <w:rFonts w:ascii="Angsana New" w:hAnsi="Angsana New" w:cs="Angsana New"/>
          <w:sz w:val="30"/>
          <w:szCs w:val="30"/>
          <w:lang w:bidi="th-TH"/>
        </w:rPr>
        <w:t>256</w:t>
      </w:r>
      <w:r w:rsidR="000149A7" w:rsidRPr="000F27AE">
        <w:rPr>
          <w:rFonts w:ascii="Angsana New" w:hAnsi="Angsana New" w:cs="Angsana New"/>
          <w:sz w:val="30"/>
          <w:szCs w:val="30"/>
          <w:cs/>
          <w:lang w:bidi="th-TH"/>
        </w:rPr>
        <w:t>8</w:t>
      </w:r>
    </w:p>
    <w:p w14:paraId="1D83BA2D" w14:textId="4ADAC42E" w:rsidR="005428F3" w:rsidRPr="008939D8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5A507D4" w14:textId="672A382A" w:rsidR="00E61393" w:rsidRPr="008939D8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9B98F87" w14:textId="77777777" w:rsidR="00E61393" w:rsidRPr="008939D8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9EF02BB" w14:textId="77777777" w:rsidR="005428F3" w:rsidRPr="008939D8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12FBC91" w14:textId="77777777" w:rsidR="004A191E" w:rsidRPr="008939D8" w:rsidRDefault="004A191E" w:rsidP="00B07B22">
      <w:pPr>
        <w:spacing w:after="0" w:line="240" w:lineRule="auto"/>
        <w:ind w:right="41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8939D8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 xml:space="preserve">นายธีรยุทธ  ปัญญาทวีทรัพย์ </w:t>
      </w:r>
    </w:p>
    <w:p w14:paraId="1ED9C40E" w14:textId="4660F8A5" w:rsidR="00E61393" w:rsidRPr="008939D8" w:rsidRDefault="00E61393" w:rsidP="00B07B22">
      <w:pPr>
        <w:spacing w:after="0" w:line="240" w:lineRule="auto"/>
        <w:ind w:right="41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939D8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2343147F" w14:textId="5DA69D08" w:rsidR="00E61393" w:rsidRPr="008939D8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939D8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="007168CA" w:rsidRPr="008939D8">
        <w:rPr>
          <w:rFonts w:ascii="Angsana New" w:hAnsi="Angsana New" w:cs="Angsana New"/>
          <w:sz w:val="30"/>
          <w:szCs w:val="30"/>
          <w:lang w:bidi="th-TH"/>
        </w:rPr>
        <w:t>6</w:t>
      </w:r>
      <w:r w:rsidR="004A191E" w:rsidRPr="008939D8">
        <w:rPr>
          <w:rFonts w:ascii="Angsana New" w:hAnsi="Angsana New" w:cs="Angsana New"/>
          <w:sz w:val="30"/>
          <w:szCs w:val="30"/>
          <w:cs/>
          <w:lang w:bidi="th-TH"/>
        </w:rPr>
        <w:t>553</w:t>
      </w:r>
    </w:p>
    <w:p w14:paraId="5F760395" w14:textId="77777777" w:rsidR="00E61393" w:rsidRPr="008939D8" w:rsidRDefault="00E61393" w:rsidP="00B07B2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D7454DA" w14:textId="77777777" w:rsidR="00E61393" w:rsidRPr="008939D8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939D8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02E8145A" w14:textId="77777777" w:rsidR="00E61393" w:rsidRPr="008939D8" w:rsidRDefault="00E61393" w:rsidP="00B07B2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939D8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2BB7A0E3" w14:textId="3E2D2439" w:rsidR="00964DBE" w:rsidRPr="00964DBE" w:rsidRDefault="00E61393" w:rsidP="00964DB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939D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8939D8">
        <w:rPr>
          <w:rFonts w:ascii="Angsana New" w:hAnsi="Angsana New" w:cs="Angsana New"/>
          <w:sz w:val="30"/>
          <w:szCs w:val="30"/>
          <w:lang w:bidi="th-TH"/>
        </w:rPr>
        <w:t xml:space="preserve">14 </w:t>
      </w:r>
      <w:r w:rsidR="00B6693F" w:rsidRPr="008939D8">
        <w:rPr>
          <w:rFonts w:ascii="Angsana New" w:hAnsi="Angsana New" w:cs="Angsana New" w:hint="cs"/>
          <w:sz w:val="30"/>
          <w:szCs w:val="30"/>
          <w:cs/>
          <w:lang w:bidi="th-TH"/>
        </w:rPr>
        <w:t>สิงห</w:t>
      </w:r>
      <w:r w:rsidRPr="008939D8">
        <w:rPr>
          <w:rFonts w:ascii="Angsana New" w:hAnsi="Angsana New" w:cs="Angsana New"/>
          <w:sz w:val="30"/>
          <w:szCs w:val="30"/>
          <w:cs/>
          <w:lang w:bidi="th-TH"/>
        </w:rPr>
        <w:t>าคม</w:t>
      </w:r>
      <w:r w:rsidRPr="008939D8">
        <w:rPr>
          <w:rFonts w:ascii="Angsana New" w:hAnsi="Angsana New" w:cs="Angsana New"/>
          <w:sz w:val="30"/>
          <w:szCs w:val="30"/>
          <w:lang w:bidi="th-TH"/>
        </w:rPr>
        <w:t xml:space="preserve"> 2569</w:t>
      </w:r>
    </w:p>
    <w:sectPr w:rsidR="00964DBE" w:rsidRPr="00964DBE" w:rsidSect="00964DBE">
      <w:headerReference w:type="default" r:id="rId19"/>
      <w:footerReference w:type="default" r:id="rId20"/>
      <w:pgSz w:w="11907" w:h="16840" w:code="9"/>
      <w:pgMar w:top="1872" w:right="1296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7A84F" w14:textId="77777777" w:rsidR="00A75FA8" w:rsidRDefault="00A75FA8">
      <w:r>
        <w:separator/>
      </w:r>
    </w:p>
  </w:endnote>
  <w:endnote w:type="continuationSeparator" w:id="0">
    <w:p w14:paraId="57154629" w14:textId="77777777" w:rsidR="00A75FA8" w:rsidRDefault="00A7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0F0A" w14:textId="77777777" w:rsidR="00CF2260" w:rsidRDefault="00CF2260" w:rsidP="00262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23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9BCB0C" w14:textId="77777777" w:rsidR="00CF2260" w:rsidRDefault="00CF2260" w:rsidP="002629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71E8" w14:textId="7F5C0753" w:rsidR="00E1243F" w:rsidRDefault="00E1243F">
    <w:pPr>
      <w:pStyle w:val="Footer"/>
    </w:pPr>
    <w:r w:rsidRPr="00741AAF">
      <w:rPr>
        <w:rFonts w:eastAsiaTheme="minorHAnsi" w:cstheme="minorBid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5920" behindDoc="1" locked="0" layoutInCell="1" allowOverlap="1" wp14:anchorId="089204CD" wp14:editId="607B9B9A">
              <wp:simplePos x="0" y="0"/>
              <wp:positionH relativeFrom="column">
                <wp:posOffset>2622550</wp:posOffset>
              </wp:positionH>
              <wp:positionV relativeFrom="paragraph">
                <wp:posOffset>-25218</wp:posOffset>
              </wp:positionV>
              <wp:extent cx="3095625" cy="863157"/>
              <wp:effectExtent l="0" t="0" r="9525" b="0"/>
              <wp:wrapNone/>
              <wp:docPr id="38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95625" cy="863157"/>
                        <a:chOff x="0" y="-24448"/>
                        <a:chExt cx="3095625" cy="863157"/>
                      </a:xfrm>
                    </wpg:grpSpPr>
                    <pic:pic xmlns:pic="http://schemas.openxmlformats.org/drawingml/2006/picture">
                      <pic:nvPicPr>
                        <pic:cNvPr id="37" name="Picture 37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9559"/>
                          <a:ext cx="3095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8" name="TextBox 23"/>
                      <wps:cNvSpPr txBox="1"/>
                      <wps:spPr>
                        <a:xfrm>
                          <a:off x="596560" y="-24448"/>
                          <a:ext cx="2457450" cy="23387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E7A32C" w14:textId="77777777" w:rsidR="00E1243F" w:rsidRPr="003E0E7D" w:rsidRDefault="00E1243F" w:rsidP="00E1243F">
                            <w:pPr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</w:pPr>
                            <w:r w:rsidRPr="003E0E7D"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9204CD" id="Group 38" o:spid="_x0000_s1026" style="position:absolute;left:0;text-align:left;margin-left:206.5pt;margin-top:-2pt;width:243.75pt;height:67.95pt;z-index:-251650560;mso-height-relative:margin" coordorigin=",-244" coordsize="30956,86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" o:spid="_x0000_s1027" type="#_x0000_t75" style="position:absolute;top:195;width:30956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">
                <v:imagedata r:id="rId3" r:href="rId4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8" type="#_x0000_t202" style="position:absolute;left:5965;top:-244;width:24575;height:2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<v:textbox>
                  <w:txbxContent>
                    <w:p w14:paraId="03E7A32C" w14:textId="77777777" w:rsidR="00E1243F" w:rsidRPr="003E0E7D" w:rsidRDefault="00E1243F" w:rsidP="00E1243F">
                      <w:pPr>
                        <w:rPr>
                          <w:rFonts w:ascii="Grandview" w:hAnsi="Grandview" w:cs="Cordia New"/>
                          <w:kern w:val="24"/>
                          <w:szCs w:val="18"/>
                        </w:rPr>
                      </w:pPr>
                      <w:r w:rsidRPr="003E0E7D">
                        <w:rPr>
                          <w:rFonts w:ascii="Grandview" w:hAnsi="Grandview" w:cs="Cordia New"/>
                          <w:kern w:val="24"/>
                          <w:szCs w:val="18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C26532" w:rsidRPr="0069090D" w14:paraId="503BD6B9" w14:textId="77777777" w:rsidTr="00354166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6A7F0D20" w14:textId="77777777" w:rsidR="00C26532" w:rsidRPr="008719C2" w:rsidRDefault="00C26532" w:rsidP="00C26532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272774CB" w14:textId="77777777" w:rsidR="00C26532" w:rsidRPr="008719C2" w:rsidRDefault="00C26532" w:rsidP="00C26532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2FB8665D" w14:textId="77777777" w:rsidR="00C26532" w:rsidRPr="008719C2" w:rsidRDefault="00C26532" w:rsidP="00C26532">
          <w:pPr>
            <w:pStyle w:val="LetterFooter"/>
          </w:pPr>
        </w:p>
      </w:tc>
    </w:tr>
    <w:tr w:rsidR="00C26532" w:rsidRPr="0069090D" w14:paraId="6110F140" w14:textId="77777777" w:rsidTr="00354166">
      <w:trPr>
        <w:trHeight w:val="5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22A9685A" w14:textId="77777777" w:rsidR="00C26532" w:rsidRDefault="00C26532" w:rsidP="00C26532">
          <w:pPr>
            <w:pStyle w:val="LicenceNumber"/>
          </w:pPr>
          <w:bookmarkStart w:id="12" w:name="License_Number"/>
          <w:bookmarkEnd w:id="12"/>
        </w:p>
        <w:p w14:paraId="581502CF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3919AF4B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9669FE6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</w:tr>
    <w:tr w:rsidR="000925DD" w:rsidRPr="0069090D" w14:paraId="50F00818" w14:textId="77777777" w:rsidTr="00354166">
      <w:trPr>
        <w:trHeight w:val="116"/>
      </w:trPr>
      <w:tc>
        <w:tcPr>
          <w:tcW w:w="5781" w:type="dxa"/>
          <w:tcBorders>
            <w:top w:val="nil"/>
          </w:tcBorders>
        </w:tcPr>
        <w:p w14:paraId="62041504" w14:textId="77777777" w:rsidR="000925DD" w:rsidRPr="000D0E98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51A72274" w14:textId="77777777" w:rsidR="000925DD" w:rsidRPr="0069090D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13E19A7A" w14:textId="77777777" w:rsidR="000925DD" w:rsidRPr="00577D61" w:rsidRDefault="000925DD" w:rsidP="000925DD">
          <w:pPr>
            <w:pStyle w:val="Smlspace"/>
            <w:framePr w:hSpace="0" w:wrap="auto" w:vAnchor="margin" w:yAlign="inline"/>
          </w:pPr>
        </w:p>
      </w:tc>
    </w:tr>
    <w:tr w:rsidR="00C26532" w:rsidRPr="0069090D" w14:paraId="12E9D0C4" w14:textId="77777777" w:rsidTr="000925DD">
      <w:trPr>
        <w:trHeight w:val="116"/>
      </w:trPr>
      <w:tc>
        <w:tcPr>
          <w:tcW w:w="5781" w:type="dxa"/>
        </w:tcPr>
        <w:p w14:paraId="23736F64" w14:textId="77777777" w:rsidR="00C26532" w:rsidRDefault="00C26532" w:rsidP="00C26532">
          <w:pPr>
            <w:pStyle w:val="LetterFooter"/>
          </w:pPr>
          <w:bookmarkStart w:id="13" w:name="Footer2_tbl"/>
          <w:bookmarkStart w:id="14" w:name="Footer1_tbl"/>
          <w:bookmarkEnd w:id="13"/>
        </w:p>
      </w:tc>
      <w:tc>
        <w:tcPr>
          <w:tcW w:w="227" w:type="dxa"/>
          <w:tcBorders>
            <w:top w:val="nil"/>
          </w:tcBorders>
          <w:vAlign w:val="bottom"/>
        </w:tcPr>
        <w:p w14:paraId="1E850DAC" w14:textId="77777777" w:rsidR="00C26532" w:rsidRPr="0069090D" w:rsidRDefault="00C26532" w:rsidP="00C26532">
          <w:pPr>
            <w:pStyle w:val="LetterFooter"/>
          </w:pPr>
        </w:p>
      </w:tc>
      <w:tc>
        <w:tcPr>
          <w:tcW w:w="2353" w:type="dxa"/>
        </w:tcPr>
        <w:p w14:paraId="716A37C1" w14:textId="77777777" w:rsidR="00C26532" w:rsidRPr="00577D61" w:rsidRDefault="00C26532" w:rsidP="007F7FAC">
          <w:pPr>
            <w:pStyle w:val="LetterFooterURL"/>
            <w:jc w:val="left"/>
          </w:pPr>
          <w:bookmarkStart w:id="15" w:name="Web"/>
          <w:bookmarkEnd w:id="15"/>
        </w:p>
      </w:tc>
    </w:tr>
    <w:bookmarkEnd w:id="14"/>
  </w:tbl>
  <w:p w14:paraId="2EFAA72D" w14:textId="77777777" w:rsidR="00CF2260" w:rsidRPr="00C13906" w:rsidRDefault="00CF2260" w:rsidP="00C139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60A1" w14:textId="7A9CED59" w:rsidR="005428F3" w:rsidRDefault="005428F3" w:rsidP="005428F3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FF13F21" wp14:editId="387BA605">
              <wp:simplePos x="0" y="0"/>
              <wp:positionH relativeFrom="column">
                <wp:posOffset>635</wp:posOffset>
              </wp:positionH>
              <wp:positionV relativeFrom="paragraph">
                <wp:posOffset>118745</wp:posOffset>
              </wp:positionV>
              <wp:extent cx="5223510" cy="0"/>
              <wp:effectExtent l="0" t="0" r="0" b="0"/>
              <wp:wrapNone/>
              <wp:docPr id="36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2351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79A7D2" id="Straight Connector 36" o:spid="_x0000_s1026" style="position:absolute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9.35pt" to="411.3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" strokecolor="#b1059d"/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0256" behindDoc="0" locked="0" layoutInCell="1" allowOverlap="1" wp14:anchorId="150FC66F" wp14:editId="476C310B">
              <wp:simplePos x="0" y="0"/>
              <wp:positionH relativeFrom="column">
                <wp:posOffset>3727450</wp:posOffset>
              </wp:positionH>
              <wp:positionV relativeFrom="paragraph">
                <wp:posOffset>27305</wp:posOffset>
              </wp:positionV>
              <wp:extent cx="1676400" cy="506730"/>
              <wp:effectExtent l="0" t="0" r="0" b="7620"/>
              <wp:wrapNone/>
              <wp:docPr id="35" name="Group 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6400" cy="506730"/>
                        <a:chOff x="0" y="0"/>
                        <a:chExt cx="1676400" cy="506730"/>
                      </a:xfrm>
                    </wpg:grpSpPr>
                    <pic:pic xmlns:pic="http://schemas.openxmlformats.org/drawingml/2006/picture">
                      <pic:nvPicPr>
                        <pic:cNvPr id="44" name="Picture 44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33350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5" name="TextBox 23"/>
                      <wps:cNvSpPr txBox="1"/>
                      <wps:spPr>
                        <a:xfrm>
                          <a:off x="203200" y="0"/>
                          <a:ext cx="1473200" cy="238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3C441A" w14:textId="77777777" w:rsidR="005428F3" w:rsidRDefault="005428F3" w:rsidP="005428F3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0FC66F" id="Group 35" o:spid="_x0000_s1032" style="position:absolute;left:0;text-align:left;margin-left:293.5pt;margin-top:2.15pt;width:132pt;height:39.9pt;z-index:251680256;mso-width-relative:margin" coordsize="16764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" o:spid="_x0000_s1033" type="#_x0000_t75" alt="A picture containing logo&#10;&#10;Description automatically generated" style="position:absolute;top:1333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4" type="#_x0000_t202" style="position:absolute;left:2032;width:1473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<v:textbox>
                  <w:txbxContent>
                    <w:p w14:paraId="193C441A" w14:textId="77777777" w:rsidR="005428F3" w:rsidRDefault="005428F3" w:rsidP="005428F3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7440C964" w14:textId="77777777" w:rsidR="005428F3" w:rsidRDefault="005428F3" w:rsidP="005428F3">
    <w:pPr>
      <w:pStyle w:val="Footer"/>
      <w:jc w:val="thaiDistribute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บริษัท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พราวด์ อิน โปร จำกัด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33/62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 อาคารวอลล์สตรีททาวเวอร์ ชั้น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13</w:t>
    </w:r>
  </w:p>
  <w:p w14:paraId="747AF76A" w14:textId="77777777" w:rsidR="005428F3" w:rsidRDefault="005428F3" w:rsidP="005428F3">
    <w:pPr>
      <w:pStyle w:val="Footer"/>
      <w:jc w:val="thaiDistribute"/>
      <w:rPr>
        <w:lang w:val="en-US"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ถนนสุรวงศ์ แขวงสุริยวงศ์ เขตบางรัก กรุงเทพฯ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 xml:space="preserve">10500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0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val="en-US" w:bidi="th-TH"/>
      </w:rPr>
      <w:t>2-235-6950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26B54" w14:textId="77777777" w:rsidR="00964DBE" w:rsidRDefault="00964DBE" w:rsidP="00964DBE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4A7F893C" wp14:editId="19C09359">
              <wp:simplePos x="0" y="0"/>
              <wp:positionH relativeFrom="column">
                <wp:posOffset>635</wp:posOffset>
              </wp:positionH>
              <wp:positionV relativeFrom="paragraph">
                <wp:posOffset>118745</wp:posOffset>
              </wp:positionV>
              <wp:extent cx="5223510" cy="0"/>
              <wp:effectExtent l="0" t="0" r="0" b="0"/>
              <wp:wrapNone/>
              <wp:docPr id="660627036" name="Straight Connector 6606270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2351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50432F" id="Straight Connector 660627036" o:spid="_x0000_s1026" style="position:absolute;flip:y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9.35pt" to="411.3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" strokecolor="#b1059d"/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9472" behindDoc="0" locked="0" layoutInCell="1" allowOverlap="1" wp14:anchorId="0BE17AED" wp14:editId="64359569">
              <wp:simplePos x="0" y="0"/>
              <wp:positionH relativeFrom="column">
                <wp:posOffset>3727450</wp:posOffset>
              </wp:positionH>
              <wp:positionV relativeFrom="paragraph">
                <wp:posOffset>27305</wp:posOffset>
              </wp:positionV>
              <wp:extent cx="1676400" cy="506730"/>
              <wp:effectExtent l="0" t="0" r="0" b="7620"/>
              <wp:wrapNone/>
              <wp:docPr id="1156435277" name="Group 11564352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6400" cy="506730"/>
                        <a:chOff x="0" y="0"/>
                        <a:chExt cx="1676400" cy="506730"/>
                      </a:xfrm>
                    </wpg:grpSpPr>
                    <pic:pic xmlns:pic="http://schemas.openxmlformats.org/drawingml/2006/picture">
                      <pic:nvPicPr>
                        <pic:cNvPr id="1145932742" name="Picture 1145932742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33350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093211742" name="TextBox 23"/>
                      <wps:cNvSpPr txBox="1"/>
                      <wps:spPr>
                        <a:xfrm>
                          <a:off x="203200" y="0"/>
                          <a:ext cx="1473200" cy="238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057265" w14:textId="77777777" w:rsidR="00964DBE" w:rsidRDefault="00964DBE" w:rsidP="00964DBE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E17AED" id="Group 1156435277" o:spid="_x0000_s1035" style="position:absolute;left:0;text-align:left;margin-left:293.5pt;margin-top:2.15pt;width:132pt;height:39.9pt;z-index:251689472;mso-width-relative:margin" coordsize="16764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45932742" o:spid="_x0000_s1036" type="#_x0000_t75" alt="A picture containing logo&#10;&#10;Description automatically generated" style="position:absolute;top:1333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7" type="#_x0000_t202" style="position:absolute;left:2032;width:1473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" filled="f" stroked="f">
                <v:textbox>
                  <w:txbxContent>
                    <w:p w14:paraId="53057265" w14:textId="77777777" w:rsidR="00964DBE" w:rsidRDefault="00964DBE" w:rsidP="00964DBE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EDC38CD" w14:textId="77777777" w:rsidR="00964DBE" w:rsidRDefault="00964DBE" w:rsidP="00964DBE">
    <w:pPr>
      <w:pStyle w:val="Footer"/>
      <w:jc w:val="thaiDistribute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บริษัท พราวด์ อิน โปร จำกัด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33/62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 อาคารวอลล์สตรีททาวเวอร์ ชั้น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13</w:t>
    </w:r>
  </w:p>
  <w:p w14:paraId="417BEEA8" w14:textId="77777777" w:rsidR="00964DBE" w:rsidRDefault="00964DBE" w:rsidP="00964DBE">
    <w:pPr>
      <w:pStyle w:val="Footer"/>
      <w:jc w:val="thaiDistribute"/>
      <w:rPr>
        <w:lang w:val="en-US"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ถนนสุรวงศ์ แขวงสุริยวงศ์ เขตบางรัก กรุงเทพฯ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 xml:space="preserve">10500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0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val="en-US" w:bidi="th-TH"/>
      </w:rPr>
      <w:t>2-235-6950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FD97" w14:textId="77777777" w:rsidR="00A75FA8" w:rsidRDefault="00A75FA8">
      <w:r>
        <w:separator/>
      </w:r>
    </w:p>
  </w:footnote>
  <w:footnote w:type="continuationSeparator" w:id="0">
    <w:p w14:paraId="3BE49BC9" w14:textId="77777777" w:rsidR="00A75FA8" w:rsidRDefault="00A75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73BA" w14:textId="77777777" w:rsidR="00CF2260" w:rsidRPr="008A1CD0" w:rsidRDefault="00C47A39" w:rsidP="008A1CD0">
    <w:pPr>
      <w:pStyle w:val="Header"/>
    </w:pPr>
    <w:r w:rsidRPr="00A145B1">
      <w:rPr>
        <w:noProof/>
        <w:cs/>
        <w:lang w:val="en-US" w:bidi="th-TH"/>
      </w:rPr>
      <w:drawing>
        <wp:inline distT="0" distB="0" distL="0" distR="0" wp14:anchorId="3671B535" wp14:editId="43419562">
          <wp:extent cx="3762375" cy="1590675"/>
          <wp:effectExtent l="0" t="0" r="0" b="0"/>
          <wp:docPr id="16" name="Picture 16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4443" cy="1595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90F5" w14:textId="77777777" w:rsidR="00CF2260" w:rsidRDefault="00CF2260" w:rsidP="00C13906">
    <w:pPr>
      <w:pStyle w:val="Header"/>
      <w:spacing w:after="1418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60CB65B" wp14:editId="70BC8E28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CF2260" w14:paraId="3E10AFBF" w14:textId="77777777" w:rsidTr="00C13906">
                            <w:tc>
                              <w:tcPr>
                                <w:tcW w:w="6117" w:type="dxa"/>
                              </w:tcPr>
                              <w:p w14:paraId="4376C281" w14:textId="77777777" w:rsidR="00CF2260" w:rsidRPr="00C06939" w:rsidRDefault="008E2235">
                                <w:bookmarkStart w:id="0" w:name="Logo_tbl"/>
                                <w:r>
                                  <w:rPr>
                                    <w:noProof/>
                                    <w:lang w:bidi="th-TH"/>
                                  </w:rPr>
                                  <w:drawing>
                                    <wp:inline distT="0" distB="0" distL="0" distR="0" wp14:anchorId="216771A2" wp14:editId="187F2620">
                                      <wp:extent cx="2036068" cy="627889"/>
                                      <wp:effectExtent l="0" t="0" r="2540" b="1270"/>
                                      <wp:docPr id="17" name="Picture 1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36068" cy="62788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0"/>
                        </w:tbl>
                        <w:p w14:paraId="213306E8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CB65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95.25pt;margin-top:38.25pt;width:305.85pt;height:60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CF2260" w14:paraId="3E10AFBF" w14:textId="77777777" w:rsidTr="00C13906">
                      <w:tc>
                        <w:tcPr>
                          <w:tcW w:w="6117" w:type="dxa"/>
                        </w:tcPr>
                        <w:p w14:paraId="4376C281" w14:textId="77777777" w:rsidR="00CF2260" w:rsidRPr="00C06939" w:rsidRDefault="008E2235">
                          <w:bookmarkStart w:id="1" w:name="Logo_tbl"/>
                          <w:r>
                            <w:rPr>
                              <w:noProof/>
                              <w:lang w:bidi="th-TH"/>
                            </w:rPr>
                            <w:drawing>
                              <wp:inline distT="0" distB="0" distL="0" distR="0" wp14:anchorId="216771A2" wp14:editId="187F2620">
                                <wp:extent cx="2036068" cy="627889"/>
                                <wp:effectExtent l="0" t="0" r="2540" b="1270"/>
                                <wp:docPr id="17" name="Picture 1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36068" cy="6278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"/>
                  </w:tbl>
                  <w:p w14:paraId="213306E8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  <w:p w14:paraId="5707CE1C" w14:textId="77777777" w:rsidR="00CF2260" w:rsidRDefault="00CF2260" w:rsidP="00C13906">
    <w:pPr>
      <w:pStyle w:val="Header"/>
    </w:pPr>
  </w:p>
  <w:p w14:paraId="617AF078" w14:textId="77777777" w:rsidR="00CF2260" w:rsidRPr="00C13906" w:rsidRDefault="000925DD" w:rsidP="00C13906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A69137" wp14:editId="6D1DA80B">
              <wp:simplePos x="0" y="0"/>
              <wp:positionH relativeFrom="page">
                <wp:posOffset>488731</wp:posOffset>
              </wp:positionH>
              <wp:positionV relativeFrom="page">
                <wp:posOffset>3499946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CF2260" w:rsidRPr="0069090D" w14:paraId="3F5D8A56" w14:textId="77777777" w:rsidTr="000925DD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14:paraId="42AE9A2D" w14:textId="77777777" w:rsidR="00CF2260" w:rsidRPr="0069090D" w:rsidRDefault="00CF2260" w:rsidP="000925DD">
                                <w:pPr>
                                  <w:pStyle w:val="LetterFooter"/>
                                </w:pPr>
                                <w:bookmarkStart w:id="2" w:name="Partners"/>
                                <w:bookmarkStart w:id="3" w:name="Endorsements_tbl"/>
                                <w:bookmarkEnd w:id="2"/>
                              </w:p>
                            </w:tc>
                          </w:tr>
                          <w:bookmarkEnd w:id="3"/>
                        </w:tbl>
                        <w:p w14:paraId="0290E4DB" w14:textId="77777777" w:rsidR="00CF2260" w:rsidRDefault="00CF2260" w:rsidP="00C2653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A69137" id="Text Box 7" o:spid="_x0000_s1030" type="#_x0000_t202" style="position:absolute;margin-left:38.5pt;margin-top:275.6pt;width:77.4pt;height:538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CF2260" w:rsidRPr="0069090D" w14:paraId="3F5D8A56" w14:textId="77777777" w:rsidTr="000925DD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14:paraId="42AE9A2D" w14:textId="77777777" w:rsidR="00CF2260" w:rsidRPr="0069090D" w:rsidRDefault="00CF2260" w:rsidP="000925DD">
                          <w:pPr>
                            <w:pStyle w:val="LetterFooter"/>
                          </w:pPr>
                          <w:bookmarkStart w:id="4" w:name="Partners"/>
                          <w:bookmarkStart w:id="5" w:name="Endorsements_tbl"/>
                          <w:bookmarkEnd w:id="4"/>
                        </w:p>
                      </w:tc>
                    </w:tr>
                    <w:bookmarkEnd w:id="5"/>
                  </w:tbl>
                  <w:p w14:paraId="0290E4DB" w14:textId="77777777" w:rsidR="00CF2260" w:rsidRDefault="00CF2260" w:rsidP="00C26532"/>
                </w:txbxContent>
              </v:textbox>
              <w10:wrap anchorx="page" anchory="page"/>
            </v:shape>
          </w:pict>
        </mc:Fallback>
      </mc:AlternateContent>
    </w:r>
    <w:r w:rsidR="00CF2260"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5C4AFA0" wp14:editId="059249E5">
              <wp:simplePos x="0" y="0"/>
              <wp:positionH relativeFrom="page">
                <wp:posOffset>5721985</wp:posOffset>
              </wp:positionH>
              <wp:positionV relativeFrom="page">
                <wp:posOffset>1722120</wp:posOffset>
              </wp:positionV>
              <wp:extent cx="1298448" cy="2103120"/>
              <wp:effectExtent l="0" t="0" r="16510" b="1143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8448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26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265"/>
                          </w:tblGrid>
                          <w:tr w:rsidR="008F7486" w14:paraId="227D1C2E" w14:textId="77777777" w:rsidTr="008F7486">
                            <w:trPr>
                              <w:trHeight w:val="3969"/>
                            </w:trPr>
                            <w:tc>
                              <w:tcPr>
                                <w:tcW w:w="2381" w:type="dxa"/>
                                <w:tcBorders>
                                  <w:top w:val="single" w:sz="12" w:space="0" w:color="4F2D7F" w:themeColor="accent1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31F0EF2" w14:textId="77777777" w:rsidR="00354166" w:rsidRDefault="00354166" w:rsidP="00354166">
                                <w:pPr>
                                  <w:pStyle w:val="TradingName"/>
                                </w:pPr>
                                <w:bookmarkStart w:id="6" w:name="Trad_name"/>
                                <w:bookmarkStart w:id="7" w:name="Address_tbl"/>
                                <w:bookmarkEnd w:id="6"/>
                                <w:r>
                                  <w:t>Grant Thornton Limited</w:t>
                                </w:r>
                              </w:p>
                              <w:p w14:paraId="698D359D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18th Floor Capital Tower</w:t>
                                </w:r>
                              </w:p>
                              <w:p w14:paraId="694EC58A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87/1 Wireless Road</w:t>
                                </w:r>
                              </w:p>
                              <w:p w14:paraId="0DFD22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proofErr w:type="spellStart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Lumpini</w:t>
                                </w:r>
                                <w:proofErr w:type="spellEnd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 xml:space="preserve">, </w:t>
                                </w:r>
                                <w:proofErr w:type="spellStart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Phatumwan</w:t>
                                </w:r>
                                <w:proofErr w:type="spellEnd"/>
                              </w:p>
                              <w:p w14:paraId="4320E9B4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Bangkok, Thailand</w:t>
                                </w:r>
                              </w:p>
                              <w:p w14:paraId="60B285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10330</w:t>
                                </w:r>
                              </w:p>
                              <w:p w14:paraId="3BB80A37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</w:p>
                              <w:p w14:paraId="1E6CB8D9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T +66 2 205 8222</w:t>
                                </w:r>
                              </w:p>
                              <w:p w14:paraId="4BFC20A4" w14:textId="77777777" w:rsidR="008F7486" w:rsidRPr="008F7486" w:rsidRDefault="00354166" w:rsidP="00354166">
                                <w:pPr>
                                  <w:pStyle w:val="PartnerAddress"/>
                                </w:pPr>
                                <w:r w:rsidRPr="00354166">
                                  <w:rPr>
                                    <w:bCs/>
                                  </w:rPr>
                                  <w:t>F +66 2 654 3339</w:t>
                                </w:r>
                                <w:bookmarkStart w:id="8" w:name="Dual"/>
                                <w:bookmarkEnd w:id="8"/>
                              </w:p>
                            </w:tc>
                          </w:tr>
                          <w:bookmarkEnd w:id="7"/>
                        </w:tbl>
                        <w:p w14:paraId="34AEDA11" w14:textId="77777777" w:rsidR="008F7486" w:rsidRDefault="008F7486" w:rsidP="008F7486"/>
                        <w:p w14:paraId="32F09159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C4AFA0" id="Text Box 11" o:spid="_x0000_s1031" type="#_x0000_t202" style="position:absolute;margin-left:450.55pt;margin-top:135.6pt;width:102.25pt;height:165.6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" filled="f" stroked="f">
              <v:textbox inset="0,0,0,0">
                <w:txbxContent>
                  <w:tbl>
                    <w:tblPr>
                      <w:tblStyle w:val="TableGrid"/>
                      <w:tblW w:w="2265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265"/>
                    </w:tblGrid>
                    <w:tr w:rsidR="008F7486" w14:paraId="227D1C2E" w14:textId="77777777" w:rsidTr="008F7486">
                      <w:trPr>
                        <w:trHeight w:val="3969"/>
                      </w:trPr>
                      <w:tc>
                        <w:tcPr>
                          <w:tcW w:w="2381" w:type="dxa"/>
                          <w:tcBorders>
                            <w:top w:val="single" w:sz="12" w:space="0" w:color="4F2D7F" w:themeColor="accent1"/>
                            <w:left w:val="nil"/>
                            <w:bottom w:val="nil"/>
                            <w:right w:val="nil"/>
                          </w:tcBorders>
                        </w:tcPr>
                        <w:p w14:paraId="531F0EF2" w14:textId="77777777" w:rsidR="00354166" w:rsidRDefault="00354166" w:rsidP="00354166">
                          <w:pPr>
                            <w:pStyle w:val="TradingName"/>
                          </w:pPr>
                          <w:bookmarkStart w:id="9" w:name="Trad_name"/>
                          <w:bookmarkStart w:id="10" w:name="Address_tbl"/>
                          <w:bookmarkEnd w:id="9"/>
                          <w:r>
                            <w:t>Grant Thornton Limited</w:t>
                          </w:r>
                        </w:p>
                        <w:p w14:paraId="698D359D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18th Floor Capital Tower</w:t>
                          </w:r>
                        </w:p>
                        <w:p w14:paraId="694EC58A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87/1 Wireless Road</w:t>
                          </w:r>
                        </w:p>
                        <w:p w14:paraId="0DFD22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proofErr w:type="spellStart"/>
                          <w:r w:rsidRPr="00354166">
                            <w:rPr>
                              <w:b w:val="0"/>
                              <w:bCs/>
                            </w:rPr>
                            <w:t>Lumpini</w:t>
                          </w:r>
                          <w:proofErr w:type="spellEnd"/>
                          <w:r w:rsidRPr="00354166">
                            <w:rPr>
                              <w:b w:val="0"/>
                              <w:bCs/>
                            </w:rPr>
                            <w:t xml:space="preserve">, </w:t>
                          </w:r>
                          <w:proofErr w:type="spellStart"/>
                          <w:r w:rsidRPr="00354166">
                            <w:rPr>
                              <w:b w:val="0"/>
                              <w:bCs/>
                            </w:rPr>
                            <w:t>Phatumwan</w:t>
                          </w:r>
                          <w:proofErr w:type="spellEnd"/>
                        </w:p>
                        <w:p w14:paraId="4320E9B4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Bangkok, Thailand</w:t>
                          </w:r>
                        </w:p>
                        <w:p w14:paraId="60B285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10330</w:t>
                          </w:r>
                        </w:p>
                        <w:p w14:paraId="3BB80A37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</w:p>
                        <w:p w14:paraId="1E6CB8D9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T +66 2 205 8222</w:t>
                          </w:r>
                        </w:p>
                        <w:p w14:paraId="4BFC20A4" w14:textId="77777777" w:rsidR="008F7486" w:rsidRPr="008F7486" w:rsidRDefault="00354166" w:rsidP="00354166">
                          <w:pPr>
                            <w:pStyle w:val="PartnerAddress"/>
                          </w:pPr>
                          <w:r w:rsidRPr="00354166">
                            <w:rPr>
                              <w:bCs/>
                            </w:rPr>
                            <w:t>F +66 2 654 3339</w:t>
                          </w:r>
                          <w:bookmarkStart w:id="11" w:name="Dual"/>
                          <w:bookmarkEnd w:id="11"/>
                        </w:p>
                      </w:tc>
                    </w:tr>
                    <w:bookmarkEnd w:id="10"/>
                  </w:tbl>
                  <w:p w14:paraId="34AEDA11" w14:textId="77777777" w:rsidR="008F7486" w:rsidRDefault="008F7486" w:rsidP="008F7486"/>
                  <w:p w14:paraId="32F09159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8EEE" w14:textId="77777777" w:rsidR="00CF2260" w:rsidRDefault="00CF226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6079C95F" w:rsidR="005428F3" w:rsidRDefault="005428F3" w:rsidP="00255AF8">
    <w:pPr>
      <w:pStyle w:val="Header"/>
      <w:tabs>
        <w:tab w:val="left" w:pos="5328"/>
      </w:tabs>
      <w:spacing w:after="1080"/>
    </w:pP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8BB668B" wp14:editId="0ABF1AF4">
              <wp:simplePos x="0" y="0"/>
              <wp:positionH relativeFrom="column">
                <wp:posOffset>933450</wp:posOffset>
              </wp:positionH>
              <wp:positionV relativeFrom="paragraph">
                <wp:posOffset>854710</wp:posOffset>
              </wp:positionV>
              <wp:extent cx="43287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8795" cy="0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2309D4" id="Straight Connector 2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3.5pt,67.3pt" to="414.3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" strokecolor="#b1059d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0859C4F5" wp14:editId="3B040143">
          <wp:extent cx="2641600" cy="1117600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16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207BD2" w14:textId="77777777" w:rsidR="005428F3" w:rsidRDefault="005428F3" w:rsidP="00255AF8">
    <w:pPr>
      <w:pStyle w:val="Header"/>
      <w:tabs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ECE18" w14:textId="77777777" w:rsidR="00964DBE" w:rsidRDefault="00964DBE" w:rsidP="00964DB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13F53FB8" wp14:editId="429A36E2">
              <wp:simplePos x="0" y="0"/>
              <wp:positionH relativeFrom="column">
                <wp:posOffset>486410</wp:posOffset>
              </wp:positionH>
              <wp:positionV relativeFrom="paragraph">
                <wp:posOffset>456565</wp:posOffset>
              </wp:positionV>
              <wp:extent cx="4863465" cy="635"/>
              <wp:effectExtent l="0" t="0" r="32385" b="37465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4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CB2BB3" id="Straight Connector 10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8.3pt,35.95pt" to="421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" strokecolor="#b1059d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3138490E" wp14:editId="57576677">
          <wp:extent cx="1358900" cy="577850"/>
          <wp:effectExtent l="0" t="0" r="0" b="0"/>
          <wp:docPr id="428686860" name="Picture 428686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395FE" w14:textId="4B8B5A6F" w:rsidR="00C53AB1" w:rsidRPr="00964DBE" w:rsidRDefault="00C53AB1" w:rsidP="00964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30833735">
    <w:abstractNumId w:val="6"/>
  </w:num>
  <w:num w:numId="2" w16cid:durableId="434059822">
    <w:abstractNumId w:val="5"/>
  </w:num>
  <w:num w:numId="3" w16cid:durableId="1301115557">
    <w:abstractNumId w:val="5"/>
  </w:num>
  <w:num w:numId="4" w16cid:durableId="919563025">
    <w:abstractNumId w:val="10"/>
  </w:num>
  <w:num w:numId="5" w16cid:durableId="778526468">
    <w:abstractNumId w:val="16"/>
  </w:num>
  <w:num w:numId="6" w16cid:durableId="716469643">
    <w:abstractNumId w:val="15"/>
  </w:num>
  <w:num w:numId="7" w16cid:durableId="245001867">
    <w:abstractNumId w:val="13"/>
  </w:num>
  <w:num w:numId="8" w16cid:durableId="366419257">
    <w:abstractNumId w:val="4"/>
  </w:num>
  <w:num w:numId="9" w16cid:durableId="512960411">
    <w:abstractNumId w:val="8"/>
  </w:num>
  <w:num w:numId="10" w16cid:durableId="1180317008">
    <w:abstractNumId w:val="7"/>
  </w:num>
  <w:num w:numId="11" w16cid:durableId="1024983662">
    <w:abstractNumId w:val="8"/>
  </w:num>
  <w:num w:numId="12" w16cid:durableId="409928529">
    <w:abstractNumId w:val="14"/>
  </w:num>
  <w:num w:numId="13" w16cid:durableId="404954362">
    <w:abstractNumId w:val="11"/>
  </w:num>
  <w:num w:numId="14" w16cid:durableId="780223595">
    <w:abstractNumId w:val="3"/>
  </w:num>
  <w:num w:numId="15" w16cid:durableId="1278639870">
    <w:abstractNumId w:val="2"/>
  </w:num>
  <w:num w:numId="16" w16cid:durableId="451753106">
    <w:abstractNumId w:val="1"/>
  </w:num>
  <w:num w:numId="17" w16cid:durableId="1028071074">
    <w:abstractNumId w:val="0"/>
  </w:num>
  <w:num w:numId="18" w16cid:durableId="278463430">
    <w:abstractNumId w:val="12"/>
  </w:num>
  <w:num w:numId="19" w16cid:durableId="39724595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989989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149A7"/>
    <w:rsid w:val="00036890"/>
    <w:rsid w:val="00045178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C1035"/>
    <w:rsid w:val="000D59B2"/>
    <w:rsid w:val="000E1646"/>
    <w:rsid w:val="000E4BD5"/>
    <w:rsid w:val="000F24FC"/>
    <w:rsid w:val="000F27AE"/>
    <w:rsid w:val="000F4D95"/>
    <w:rsid w:val="000F5999"/>
    <w:rsid w:val="000F7802"/>
    <w:rsid w:val="000F7D15"/>
    <w:rsid w:val="001052FE"/>
    <w:rsid w:val="0012340D"/>
    <w:rsid w:val="00130B7B"/>
    <w:rsid w:val="00133615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137A"/>
    <w:rsid w:val="001B485F"/>
    <w:rsid w:val="001B6557"/>
    <w:rsid w:val="001D5D48"/>
    <w:rsid w:val="001D74FF"/>
    <w:rsid w:val="001E7FFB"/>
    <w:rsid w:val="001F1AF0"/>
    <w:rsid w:val="001F282A"/>
    <w:rsid w:val="001F41F6"/>
    <w:rsid w:val="00203A5E"/>
    <w:rsid w:val="00203B9A"/>
    <w:rsid w:val="00205F8C"/>
    <w:rsid w:val="0022305D"/>
    <w:rsid w:val="00223C38"/>
    <w:rsid w:val="00227D43"/>
    <w:rsid w:val="0023112A"/>
    <w:rsid w:val="00232894"/>
    <w:rsid w:val="00237BD1"/>
    <w:rsid w:val="00240935"/>
    <w:rsid w:val="00241406"/>
    <w:rsid w:val="00254B3A"/>
    <w:rsid w:val="00255AF8"/>
    <w:rsid w:val="002578FF"/>
    <w:rsid w:val="00262326"/>
    <w:rsid w:val="0026290B"/>
    <w:rsid w:val="00271B1E"/>
    <w:rsid w:val="00275092"/>
    <w:rsid w:val="00284533"/>
    <w:rsid w:val="002940CA"/>
    <w:rsid w:val="002A2FB2"/>
    <w:rsid w:val="002A54BD"/>
    <w:rsid w:val="002B1DAB"/>
    <w:rsid w:val="002C4B82"/>
    <w:rsid w:val="002D139D"/>
    <w:rsid w:val="002D2DC5"/>
    <w:rsid w:val="002F2027"/>
    <w:rsid w:val="0030029A"/>
    <w:rsid w:val="00300833"/>
    <w:rsid w:val="003032F4"/>
    <w:rsid w:val="0030362F"/>
    <w:rsid w:val="00306F2B"/>
    <w:rsid w:val="003213C5"/>
    <w:rsid w:val="003249AD"/>
    <w:rsid w:val="00325122"/>
    <w:rsid w:val="00344313"/>
    <w:rsid w:val="003462D8"/>
    <w:rsid w:val="0035003D"/>
    <w:rsid w:val="00354166"/>
    <w:rsid w:val="00355237"/>
    <w:rsid w:val="00355E7D"/>
    <w:rsid w:val="003704CE"/>
    <w:rsid w:val="003720FC"/>
    <w:rsid w:val="003762FC"/>
    <w:rsid w:val="00381F01"/>
    <w:rsid w:val="003834FD"/>
    <w:rsid w:val="003845B2"/>
    <w:rsid w:val="00387F2F"/>
    <w:rsid w:val="00390019"/>
    <w:rsid w:val="003904B2"/>
    <w:rsid w:val="003A4E4A"/>
    <w:rsid w:val="003B5657"/>
    <w:rsid w:val="003C1511"/>
    <w:rsid w:val="003C2973"/>
    <w:rsid w:val="003C2CA0"/>
    <w:rsid w:val="003C6A81"/>
    <w:rsid w:val="003D0767"/>
    <w:rsid w:val="003D0B36"/>
    <w:rsid w:val="00400DFB"/>
    <w:rsid w:val="00401CB2"/>
    <w:rsid w:val="004035B5"/>
    <w:rsid w:val="00407394"/>
    <w:rsid w:val="00407FBE"/>
    <w:rsid w:val="0042324A"/>
    <w:rsid w:val="00423D5B"/>
    <w:rsid w:val="00424F6C"/>
    <w:rsid w:val="00425244"/>
    <w:rsid w:val="00435EA1"/>
    <w:rsid w:val="00441D97"/>
    <w:rsid w:val="00447053"/>
    <w:rsid w:val="00461097"/>
    <w:rsid w:val="00462B97"/>
    <w:rsid w:val="00471150"/>
    <w:rsid w:val="00476FEE"/>
    <w:rsid w:val="00481F79"/>
    <w:rsid w:val="00487079"/>
    <w:rsid w:val="0049248E"/>
    <w:rsid w:val="004952F5"/>
    <w:rsid w:val="004957A1"/>
    <w:rsid w:val="004A0636"/>
    <w:rsid w:val="004A191E"/>
    <w:rsid w:val="004A652A"/>
    <w:rsid w:val="004C1FE9"/>
    <w:rsid w:val="004D18B1"/>
    <w:rsid w:val="004D1EB2"/>
    <w:rsid w:val="004E3A82"/>
    <w:rsid w:val="004E5F46"/>
    <w:rsid w:val="004E7DA6"/>
    <w:rsid w:val="004F6078"/>
    <w:rsid w:val="00513853"/>
    <w:rsid w:val="0051765E"/>
    <w:rsid w:val="005216D3"/>
    <w:rsid w:val="00523CD5"/>
    <w:rsid w:val="005240BC"/>
    <w:rsid w:val="0052705B"/>
    <w:rsid w:val="00531CB0"/>
    <w:rsid w:val="00536222"/>
    <w:rsid w:val="0054242F"/>
    <w:rsid w:val="005428F3"/>
    <w:rsid w:val="00553170"/>
    <w:rsid w:val="00560836"/>
    <w:rsid w:val="00561C73"/>
    <w:rsid w:val="005625F5"/>
    <w:rsid w:val="005648D0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5521"/>
    <w:rsid w:val="005E6A34"/>
    <w:rsid w:val="005F0782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41CAA"/>
    <w:rsid w:val="0064317C"/>
    <w:rsid w:val="0065033C"/>
    <w:rsid w:val="006624FF"/>
    <w:rsid w:val="0066440E"/>
    <w:rsid w:val="0067077B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8CA"/>
    <w:rsid w:val="00716E71"/>
    <w:rsid w:val="0072591B"/>
    <w:rsid w:val="00733C42"/>
    <w:rsid w:val="0074699B"/>
    <w:rsid w:val="00751D8C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39D8"/>
    <w:rsid w:val="0089426D"/>
    <w:rsid w:val="00896D28"/>
    <w:rsid w:val="008A1CD0"/>
    <w:rsid w:val="008B2355"/>
    <w:rsid w:val="008B2749"/>
    <w:rsid w:val="008B4FBA"/>
    <w:rsid w:val="008B5EAB"/>
    <w:rsid w:val="008C4C70"/>
    <w:rsid w:val="008D1328"/>
    <w:rsid w:val="008E2235"/>
    <w:rsid w:val="008F7486"/>
    <w:rsid w:val="00907933"/>
    <w:rsid w:val="00917C14"/>
    <w:rsid w:val="009217F2"/>
    <w:rsid w:val="00923A87"/>
    <w:rsid w:val="00930CD4"/>
    <w:rsid w:val="00933C37"/>
    <w:rsid w:val="00944A04"/>
    <w:rsid w:val="00947FA4"/>
    <w:rsid w:val="009623AD"/>
    <w:rsid w:val="00964DBE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2A7E"/>
    <w:rsid w:val="009C3FA4"/>
    <w:rsid w:val="009D105E"/>
    <w:rsid w:val="009D274B"/>
    <w:rsid w:val="009E53E7"/>
    <w:rsid w:val="009E6A78"/>
    <w:rsid w:val="009E70DA"/>
    <w:rsid w:val="009E784C"/>
    <w:rsid w:val="009F3662"/>
    <w:rsid w:val="009F5EF5"/>
    <w:rsid w:val="009F7EC2"/>
    <w:rsid w:val="00A12D99"/>
    <w:rsid w:val="00A1326C"/>
    <w:rsid w:val="00A17466"/>
    <w:rsid w:val="00A275A9"/>
    <w:rsid w:val="00A34B72"/>
    <w:rsid w:val="00A45B6F"/>
    <w:rsid w:val="00A45BC8"/>
    <w:rsid w:val="00A465EC"/>
    <w:rsid w:val="00A47E2A"/>
    <w:rsid w:val="00A51555"/>
    <w:rsid w:val="00A54401"/>
    <w:rsid w:val="00A577A3"/>
    <w:rsid w:val="00A62A20"/>
    <w:rsid w:val="00A65D04"/>
    <w:rsid w:val="00A721BC"/>
    <w:rsid w:val="00A72E5C"/>
    <w:rsid w:val="00A7530D"/>
    <w:rsid w:val="00A75FA8"/>
    <w:rsid w:val="00A76A26"/>
    <w:rsid w:val="00AA0DEB"/>
    <w:rsid w:val="00AA221B"/>
    <w:rsid w:val="00AA3C3B"/>
    <w:rsid w:val="00AA4E5B"/>
    <w:rsid w:val="00AB080A"/>
    <w:rsid w:val="00AD4B7B"/>
    <w:rsid w:val="00AE2D8C"/>
    <w:rsid w:val="00AE4B96"/>
    <w:rsid w:val="00AE6A04"/>
    <w:rsid w:val="00AF3133"/>
    <w:rsid w:val="00B04BC4"/>
    <w:rsid w:val="00B07B22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6693F"/>
    <w:rsid w:val="00B776DC"/>
    <w:rsid w:val="00B80246"/>
    <w:rsid w:val="00B8480C"/>
    <w:rsid w:val="00B8501D"/>
    <w:rsid w:val="00B87898"/>
    <w:rsid w:val="00B97F92"/>
    <w:rsid w:val="00BA4715"/>
    <w:rsid w:val="00BD4D0B"/>
    <w:rsid w:val="00BE06BE"/>
    <w:rsid w:val="00BE2AF3"/>
    <w:rsid w:val="00BE7717"/>
    <w:rsid w:val="00BF2BFC"/>
    <w:rsid w:val="00C022D5"/>
    <w:rsid w:val="00C0414F"/>
    <w:rsid w:val="00C06D87"/>
    <w:rsid w:val="00C1089A"/>
    <w:rsid w:val="00C13906"/>
    <w:rsid w:val="00C26532"/>
    <w:rsid w:val="00C33325"/>
    <w:rsid w:val="00C35BE2"/>
    <w:rsid w:val="00C40A43"/>
    <w:rsid w:val="00C42790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0718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2CF0"/>
    <w:rsid w:val="00CE3E3D"/>
    <w:rsid w:val="00CE58E1"/>
    <w:rsid w:val="00CE617B"/>
    <w:rsid w:val="00CF1817"/>
    <w:rsid w:val="00CF2260"/>
    <w:rsid w:val="00CF2550"/>
    <w:rsid w:val="00D03287"/>
    <w:rsid w:val="00D047CD"/>
    <w:rsid w:val="00D05ED2"/>
    <w:rsid w:val="00D06340"/>
    <w:rsid w:val="00D078C5"/>
    <w:rsid w:val="00D12569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3953"/>
    <w:rsid w:val="00D54991"/>
    <w:rsid w:val="00D61069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68E7"/>
    <w:rsid w:val="00DC75EE"/>
    <w:rsid w:val="00DD1D27"/>
    <w:rsid w:val="00DD36E0"/>
    <w:rsid w:val="00DD6340"/>
    <w:rsid w:val="00DE0967"/>
    <w:rsid w:val="00DE4690"/>
    <w:rsid w:val="00DE4E2E"/>
    <w:rsid w:val="00DF6F8B"/>
    <w:rsid w:val="00DF7158"/>
    <w:rsid w:val="00E0287A"/>
    <w:rsid w:val="00E0557F"/>
    <w:rsid w:val="00E1243F"/>
    <w:rsid w:val="00E14093"/>
    <w:rsid w:val="00E176B8"/>
    <w:rsid w:val="00E23E65"/>
    <w:rsid w:val="00E24A07"/>
    <w:rsid w:val="00E30934"/>
    <w:rsid w:val="00E343F3"/>
    <w:rsid w:val="00E46B82"/>
    <w:rsid w:val="00E47E4B"/>
    <w:rsid w:val="00E5234C"/>
    <w:rsid w:val="00E54014"/>
    <w:rsid w:val="00E61393"/>
    <w:rsid w:val="00E65C90"/>
    <w:rsid w:val="00E74E1F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1E1B"/>
    <w:rsid w:val="00EC2CD8"/>
    <w:rsid w:val="00EC42CE"/>
    <w:rsid w:val="00EC470D"/>
    <w:rsid w:val="00EC4B28"/>
    <w:rsid w:val="00EC6372"/>
    <w:rsid w:val="00ED13F5"/>
    <w:rsid w:val="00ED3871"/>
    <w:rsid w:val="00ED5DA3"/>
    <w:rsid w:val="00EF265F"/>
    <w:rsid w:val="00EF37BF"/>
    <w:rsid w:val="00F011A2"/>
    <w:rsid w:val="00F107E3"/>
    <w:rsid w:val="00F10E4E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  <w:style w:type="paragraph" w:customStyle="1" w:styleId="RNormal">
    <w:name w:val="RNormal"/>
    <w:basedOn w:val="Normal"/>
    <w:rsid w:val="00E6139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306F2B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306F2B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F2B"/>
    <w:rPr>
      <w:rFonts w:asciiTheme="minorHAnsi" w:hAnsiTheme="minorHAnsi" w:cs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6F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6F2B"/>
    <w:rPr>
      <w:rFonts w:asciiTheme="minorHAnsi" w:hAnsiTheme="minorHAnsi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cid:image001.jpg@01D8A8D4.9FE3CFF0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D58F95-21B2-4BF1-92B4-90BF0ECBC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1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3521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2026-08-12T09:48:00Z</cp:lastPrinted>
  <dcterms:created xsi:type="dcterms:W3CDTF">2026-08-14T08:11:00Z</dcterms:created>
  <dcterms:modified xsi:type="dcterms:W3CDTF">2026-08-14T08:11:00Z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