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40AC1182" w:rsidR="00DB308D" w:rsidRPr="00AE5562" w:rsidRDefault="00DB308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27C3BD6" w14:textId="6DF9B3A4" w:rsidR="00E94B50" w:rsidRPr="00AE5562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752327F" w14:textId="024F14DB" w:rsidR="00E94B50" w:rsidRPr="00AE5562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EDFBD6C" w14:textId="5872A3FD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10A03E4" w14:textId="384419A5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798A449" w14:textId="25E35A17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E03E878" w14:textId="16F9FB5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F2C17D8" w14:textId="299B67C7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9E8FA82" w14:textId="09DF366E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337CE56" w14:textId="1EF391CF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12D8081" w14:textId="49A7813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A152F91" w14:textId="5554D8A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3088BC2" w14:textId="77777777" w:rsidR="001D1174" w:rsidRPr="00AE5562" w:rsidRDefault="001D1174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79735172" w14:textId="23951119" w:rsidR="00AD3B26" w:rsidRPr="00AE5562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42624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</w:t>
      </w:r>
      <w:r w:rsidR="00EF11C2" w:rsidRPr="00AE556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สหมิตรถังแก๊ส</w:t>
      </w:r>
      <w:r w:rsidR="00EF11C2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142624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จำกัด (มหาชน)</w:t>
      </w:r>
    </w:p>
    <w:p w14:paraId="580879B3" w14:textId="77777777" w:rsidR="00AD3B26" w:rsidRPr="00AE5562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05540248" w:rsidR="00867682" w:rsidRPr="00AE5562" w:rsidRDefault="00CA2FEE" w:rsidP="003B60CB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Pr="00AE556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280DA4"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983B7E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983B7E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มิถุนายน</w:t>
      </w:r>
      <w:r w:rsidR="00FE67F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FE67F5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</w:t>
      </w:r>
      <w:r w:rsidR="00983B7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983B7E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983B7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="00983B7E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="00983B7E"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</w:t>
      </w:r>
      <w:r w:rsidR="00C82251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="00C775D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รวมถึง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งบกระแสเงินสด</w:t>
      </w:r>
      <w:r w:rsidR="00505D08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983B7E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505D08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เดือ</w:t>
      </w:r>
      <w:r w:rsidR="00505D08" w:rsidRPr="005A1838">
        <w:rPr>
          <w:rFonts w:ascii="BrowalliaUPC" w:hAnsi="BrowalliaUPC" w:cs="BrowalliaUPC" w:hint="cs"/>
          <w:sz w:val="28"/>
          <w:szCs w:val="28"/>
          <w:cs/>
          <w:lang w:bidi="th-TH"/>
        </w:rPr>
        <w:t>นสิ้นสุด</w:t>
      </w:r>
      <w:r w:rsidR="005A1838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</w:t>
      </w:r>
      <w:r w:rsidR="000326C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FF579F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</w:t>
      </w:r>
      <w:r w:rsidR="00CF3EB4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เป็นผู้รับผิดชอบในการจัดทำและนำเสนอ</w:t>
      </w:r>
      <w:r w:rsidR="006D177A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</w:t>
      </w:r>
      <w:r w:rsidR="000326C2">
        <w:rPr>
          <w:rFonts w:ascii="BrowalliaUPC" w:hAnsi="BrowalliaUPC" w:cs="BrowalliaUPC" w:hint="cs"/>
          <w:sz w:val="28"/>
          <w:szCs w:val="28"/>
          <w:cs/>
          <w:lang w:bidi="th-TH"/>
        </w:rPr>
        <w:t>บ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การเงินระหว่างกาลนี้ตามมาตรฐานการบัญชี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AE5562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F3EB4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CF3EB4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24C243" w14:textId="577B08C0" w:rsidR="00EB6C2B" w:rsidRPr="00AE5562" w:rsidRDefault="00CD40B6" w:rsidP="005252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422FC9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AE556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="0005610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Pr="00AE5562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6C9B081A" w14:textId="77777777" w:rsidR="00845B9A" w:rsidRDefault="00845B9A" w:rsidP="00CD4D4E">
      <w:pPr>
        <w:jc w:val="thaiDistribute"/>
        <w:rPr>
          <w:rFonts w:ascii="BrowalliaUPC" w:hAnsi="BrowalliaUPC" w:cs="BrowalliaUPC"/>
        </w:rPr>
      </w:pPr>
    </w:p>
    <w:p w14:paraId="1FDD8532" w14:textId="77777777" w:rsidR="00845B9A" w:rsidRDefault="00845B9A" w:rsidP="00CD4D4E">
      <w:pPr>
        <w:jc w:val="thaiDistribute"/>
        <w:rPr>
          <w:rFonts w:ascii="BrowalliaUPC" w:hAnsi="BrowalliaUPC" w:cs="BrowalliaUPC"/>
        </w:rPr>
      </w:pPr>
    </w:p>
    <w:p w14:paraId="3F3B1895" w14:textId="77777777" w:rsidR="00845B9A" w:rsidRPr="00AE5562" w:rsidRDefault="00845B9A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Pr="00AE5562" w:rsidRDefault="002C5345" w:rsidP="00CD4D4E">
      <w:pPr>
        <w:jc w:val="thaiDistribute"/>
        <w:rPr>
          <w:rFonts w:ascii="BrowalliaUPC" w:hAnsi="BrowalliaUPC" w:cs="BrowalliaUPC"/>
        </w:rPr>
      </w:pPr>
    </w:p>
    <w:p w14:paraId="57F5B62E" w14:textId="321FD27B" w:rsidR="002C5345" w:rsidRPr="00AE5562" w:rsidRDefault="002C5345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14:paraId="582CEC34" w14:textId="3840AA89" w:rsidR="00046BB1" w:rsidRPr="00AE5562" w:rsidRDefault="00D6220C" w:rsidP="00F73320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F73320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</w:t>
      </w:r>
      <w:r w:rsidR="005A62A2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ร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48413E4B" w14:textId="5396B1F5" w:rsidR="00884701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882F908" w14:textId="598FFBED" w:rsidR="00F30A8C" w:rsidRDefault="007B1E1C" w:rsidP="00F30A8C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มูลและเหตุการณ์ที่เน้น</w:t>
      </w:r>
    </w:p>
    <w:p w14:paraId="4BF300B7" w14:textId="77777777" w:rsidR="009610A0" w:rsidRDefault="009610A0" w:rsidP="00F30A8C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46AF1835" w14:textId="1B4E1FF7" w:rsidR="009610A0" w:rsidRPr="009610A0" w:rsidRDefault="009610A0" w:rsidP="00DB004A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610A0">
        <w:rPr>
          <w:rFonts w:ascii="BrowalliaUPC" w:hAnsi="BrowalliaUPC" w:cs="BrowalliaUPC"/>
          <w:sz w:val="28"/>
          <w:szCs w:val="28"/>
          <w:cs/>
          <w:lang w:bidi="th-TH"/>
        </w:rPr>
        <w:t>ตามที่ได้อธิบายในหมายเหตุประกอบ</w:t>
      </w:r>
      <w:r w:rsidR="001876DF" w:rsidRPr="00166264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Pr="009610A0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A56156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Pr="009610A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70A41" w:rsidRPr="00166264"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ซึ่งได้อธิบายถึงผลกระทบจากการที่</w:t>
      </w:r>
      <w:r w:rsidRPr="009610A0">
        <w:rPr>
          <w:rFonts w:ascii="BrowalliaUPC" w:hAnsi="BrowalliaUPC" w:cs="BrowalliaUPC"/>
          <w:sz w:val="28"/>
          <w:szCs w:val="28"/>
          <w:cs/>
          <w:lang w:bidi="th-TH"/>
        </w:rPr>
        <w:t>บริษัทได้เปลี่ยนนโยบายทางบัญชี</w:t>
      </w:r>
      <w:r w:rsidR="0033294A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สำหรับการคำนวณ</w:t>
      </w:r>
      <w:r w:rsidRPr="009610A0">
        <w:rPr>
          <w:rFonts w:ascii="BrowalliaUPC" w:hAnsi="BrowalliaUPC" w:cs="BrowalliaUPC"/>
          <w:sz w:val="28"/>
          <w:szCs w:val="28"/>
          <w:cs/>
          <w:lang w:bidi="th-TH"/>
        </w:rPr>
        <w:t>ราคา</w:t>
      </w:r>
      <w:r w:rsidR="009A454C">
        <w:rPr>
          <w:rFonts w:ascii="BrowalliaUPC" w:hAnsi="BrowalliaUPC" w:cs="BrowalliaUPC" w:hint="cs"/>
          <w:sz w:val="28"/>
          <w:szCs w:val="28"/>
          <w:cs/>
          <w:lang w:bidi="th-TH"/>
        </w:rPr>
        <w:t>ทุนของ</w:t>
      </w:r>
      <w:r w:rsidRPr="009610A0">
        <w:rPr>
          <w:rFonts w:ascii="BrowalliaUPC" w:hAnsi="BrowalliaUPC" w:cs="BrowalliaUPC"/>
          <w:sz w:val="28"/>
          <w:szCs w:val="28"/>
          <w:cs/>
          <w:lang w:bidi="th-TH"/>
        </w:rPr>
        <w:t>สินค้าคงเหลือ</w:t>
      </w:r>
      <w:r w:rsidR="00FF657C">
        <w:rPr>
          <w:rFonts w:ascii="Browallia New" w:hAnsi="Browallia New" w:cs="Browallia New" w:hint="cs"/>
          <w:sz w:val="28"/>
          <w:szCs w:val="28"/>
          <w:cs/>
        </w:rPr>
        <w:t xml:space="preserve">สำหรับวัตถุดิบและอื่นๆ </w:t>
      </w:r>
      <w:r w:rsidR="00B77326" w:rsidRPr="00B77326">
        <w:rPr>
          <w:rFonts w:ascii="Browallia New" w:hAnsi="Browallia New" w:cs="Browallia New"/>
          <w:sz w:val="28"/>
          <w:szCs w:val="28"/>
          <w:cs/>
          <w:lang w:bidi="th-TH"/>
        </w:rPr>
        <w:t>จาก</w:t>
      </w:r>
      <w:r w:rsidR="00C459DC" w:rsidRPr="00B77326">
        <w:rPr>
          <w:rFonts w:ascii="Browallia New" w:hAnsi="Browallia New" w:cs="Browallia New"/>
          <w:sz w:val="28"/>
          <w:szCs w:val="28"/>
          <w:cs/>
          <w:lang w:bidi="th-TH"/>
        </w:rPr>
        <w:t>วิธีเฉพาะเจาะจง</w:t>
      </w:r>
      <w:r w:rsidR="00920E9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B77326" w:rsidRPr="00B77326">
        <w:rPr>
          <w:rFonts w:ascii="Browallia New" w:hAnsi="Browallia New" w:cs="Browallia New"/>
          <w:sz w:val="28"/>
          <w:szCs w:val="28"/>
          <w:cs/>
          <w:lang w:bidi="th-TH"/>
        </w:rPr>
        <w:t>วิธีเข้าก่อน - ออกก่อน (</w:t>
      </w:r>
      <w:r w:rsidR="00B77326" w:rsidRPr="00B77326">
        <w:rPr>
          <w:rFonts w:ascii="Browallia New" w:hAnsi="Browallia New" w:cs="Browallia New"/>
          <w:sz w:val="28"/>
          <w:szCs w:val="28"/>
        </w:rPr>
        <w:t>FIFO)</w:t>
      </w:r>
      <w:r w:rsidR="00B77326" w:rsidRPr="00B77326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เป็นวิธีถัวเฉลี่ย</w:t>
      </w:r>
      <w:r w:rsidR="003029AF">
        <w:rPr>
          <w:rFonts w:ascii="Browallia New" w:hAnsi="Browallia New" w:cs="Browallia New" w:hint="cs"/>
          <w:sz w:val="28"/>
          <w:szCs w:val="28"/>
          <w:cs/>
          <w:lang w:bidi="th-TH"/>
        </w:rPr>
        <w:t>ถ่วงน้ำหนัก</w:t>
      </w:r>
      <w:r w:rsidR="00431E0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31E08">
        <w:rPr>
          <w:rFonts w:ascii="Browallia New" w:hAnsi="Browallia New" w:cs="Browallia New"/>
          <w:sz w:val="28"/>
          <w:szCs w:val="28"/>
          <w:lang w:val="en-US" w:bidi="th-TH"/>
        </w:rPr>
        <w:t>(weighted average)</w:t>
      </w:r>
      <w:r w:rsidRPr="009610A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60E26" w:rsidRPr="00760E26">
        <w:rPr>
          <w:rFonts w:ascii="BrowalliaUPC" w:hAnsi="BrowalliaUPC" w:cs="BrowalliaUPC"/>
          <w:sz w:val="28"/>
          <w:szCs w:val="28"/>
          <w:cs/>
          <w:lang w:bidi="th-TH"/>
        </w:rPr>
        <w:t xml:space="preserve">ตั้งแต่วันที่ </w:t>
      </w:r>
      <w:r w:rsidR="00DD390B">
        <w:rPr>
          <w:rFonts w:ascii="BrowalliaUPC" w:hAnsi="BrowalliaUPC" w:cs="BrowalliaUPC"/>
          <w:sz w:val="28"/>
          <w:szCs w:val="28"/>
          <w:lang w:bidi="th-TH"/>
        </w:rPr>
        <w:t>1</w:t>
      </w:r>
      <w:r w:rsidR="00760E26" w:rsidRPr="00760E26">
        <w:rPr>
          <w:rFonts w:ascii="BrowalliaUPC" w:hAnsi="BrowalliaUPC" w:cs="BrowalliaUPC"/>
          <w:sz w:val="28"/>
          <w:szCs w:val="28"/>
          <w:cs/>
          <w:lang w:bidi="th-TH"/>
        </w:rPr>
        <w:t xml:space="preserve"> มกราคม </w:t>
      </w:r>
      <w:r w:rsidR="000E475C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="00760E26" w:rsidRPr="00760E26">
        <w:rPr>
          <w:rFonts w:ascii="BrowalliaUPC" w:hAnsi="BrowalliaUPC" w:cs="BrowalliaUPC"/>
          <w:sz w:val="28"/>
          <w:szCs w:val="28"/>
          <w:cs/>
          <w:lang w:bidi="th-TH"/>
        </w:rPr>
        <w:t xml:space="preserve"> โดยใช้วิธีปรับย้อนหลัง บริษัทได้ปรับปรุงงบการเงินและข้อมูลทางการเงินย้อนหลังกับงบการเงินทุกงวดที่แสดงเปรียบเทียบ ทั้งนี้ข้อสรุปของข้าพเจ้าไม่ได้เปลี่ยนแปลงไปเนื่องจากเรื่องนี้</w:t>
      </w:r>
    </w:p>
    <w:p w14:paraId="7C624407" w14:textId="77777777" w:rsidR="009610A0" w:rsidRPr="00AE5562" w:rsidRDefault="009610A0" w:rsidP="00F30A8C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908FA9C" w14:textId="39A435BA" w:rsidR="00F30A8C" w:rsidRPr="00AE5562" w:rsidRDefault="00F30A8C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8AA24E6" w14:textId="36F8B4D6" w:rsidR="00AA77A8" w:rsidRPr="00AE5562" w:rsidRDefault="00AA77A8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51D81AC9" w14:textId="53ACDEC8" w:rsidR="00EF11C2" w:rsidRPr="00AE5562" w:rsidRDefault="003445B8" w:rsidP="00037FD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6A886AC8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E756BBA" w14:textId="5D75184E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AE55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5B8" w:rsidRPr="00AE5562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9B275B8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5AE1B1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F9138F0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EEDADC7" w14:textId="15DFCCEE" w:rsidR="00D15EA5" w:rsidRPr="00AE5562" w:rsidRDefault="005F5340" w:rsidP="00D15EA5">
      <w:pPr>
        <w:pStyle w:val="BodyText"/>
        <w:rPr>
          <w:rFonts w:ascii="BrowalliaUPC" w:hAnsi="BrowalliaUPC" w:cs="BrowalliaUPC"/>
        </w:rPr>
      </w:pPr>
      <w:r w:rsidRPr="005F5340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CF3EB4" w:rsidRPr="005F53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FE67F5" w:rsidRPr="005F53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E67F5" w:rsidRPr="005F5340">
        <w:rPr>
          <w:rFonts w:ascii="Browallia New" w:hAnsi="Browallia New" w:cs="Browallia New"/>
          <w:sz w:val="28"/>
          <w:szCs w:val="28"/>
          <w:lang w:val="en-US" w:bidi="th-TH"/>
        </w:rPr>
        <w:t>2569</w:t>
      </w:r>
    </w:p>
    <w:sectPr w:rsidR="00D15EA5" w:rsidRPr="00AE5562" w:rsidSect="00570F8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78E1D" w14:textId="77777777" w:rsidR="00450724" w:rsidRDefault="00450724">
      <w:r>
        <w:separator/>
      </w:r>
    </w:p>
  </w:endnote>
  <w:endnote w:type="continuationSeparator" w:id="0">
    <w:p w14:paraId="731CCFF6" w14:textId="77777777" w:rsidR="00450724" w:rsidRDefault="00450724">
      <w:r>
        <w:continuationSeparator/>
      </w:r>
    </w:p>
  </w:endnote>
  <w:endnote w:type="continuationNotice" w:id="1">
    <w:p w14:paraId="765512B0" w14:textId="77777777" w:rsidR="00450724" w:rsidRDefault="004507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0CA6B" w14:textId="77777777" w:rsidR="00450724" w:rsidRDefault="00450724">
      <w:bookmarkStart w:id="0" w:name="_Hlk482348182"/>
      <w:bookmarkEnd w:id="0"/>
      <w:r>
        <w:separator/>
      </w:r>
    </w:p>
  </w:footnote>
  <w:footnote w:type="continuationSeparator" w:id="0">
    <w:p w14:paraId="0F287094" w14:textId="77777777" w:rsidR="00450724" w:rsidRDefault="00450724">
      <w:r>
        <w:continuationSeparator/>
      </w:r>
    </w:p>
  </w:footnote>
  <w:footnote w:type="continuationNotice" w:id="1">
    <w:p w14:paraId="75612BA6" w14:textId="77777777" w:rsidR="00450724" w:rsidRDefault="004507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21B33DAF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F0CF28C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41E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310260248">
    <w:abstractNumId w:val="3"/>
  </w:num>
  <w:num w:numId="2" w16cid:durableId="1063605225">
    <w:abstractNumId w:val="2"/>
  </w:num>
  <w:num w:numId="3" w16cid:durableId="649479676">
    <w:abstractNumId w:val="1"/>
  </w:num>
  <w:num w:numId="4" w16cid:durableId="1273627778">
    <w:abstractNumId w:val="0"/>
  </w:num>
  <w:num w:numId="5" w16cid:durableId="1140656936">
    <w:abstractNumId w:val="6"/>
  </w:num>
  <w:num w:numId="6" w16cid:durableId="1657606161">
    <w:abstractNumId w:val="5"/>
  </w:num>
  <w:num w:numId="7" w16cid:durableId="604532039">
    <w:abstractNumId w:val="10"/>
  </w:num>
  <w:num w:numId="8" w16cid:durableId="234780143">
    <w:abstractNumId w:val="16"/>
  </w:num>
  <w:num w:numId="9" w16cid:durableId="1718317673">
    <w:abstractNumId w:val="5"/>
  </w:num>
  <w:num w:numId="10" w16cid:durableId="1664816845">
    <w:abstractNumId w:val="15"/>
  </w:num>
  <w:num w:numId="11" w16cid:durableId="1254245894">
    <w:abstractNumId w:val="13"/>
  </w:num>
  <w:num w:numId="12" w16cid:durableId="1146311719">
    <w:abstractNumId w:val="4"/>
  </w:num>
  <w:num w:numId="13" w16cid:durableId="1150252303">
    <w:abstractNumId w:val="8"/>
  </w:num>
  <w:num w:numId="14" w16cid:durableId="815100714">
    <w:abstractNumId w:val="7"/>
  </w:num>
  <w:num w:numId="15" w16cid:durableId="310912807">
    <w:abstractNumId w:val="8"/>
  </w:num>
  <w:num w:numId="16" w16cid:durableId="199168140">
    <w:abstractNumId w:val="9"/>
  </w:num>
  <w:num w:numId="17" w16cid:durableId="892469339">
    <w:abstractNumId w:val="11"/>
  </w:num>
  <w:num w:numId="18" w16cid:durableId="1898783762">
    <w:abstractNumId w:val="15"/>
  </w:num>
  <w:num w:numId="19" w16cid:durableId="1022508870">
    <w:abstractNumId w:val="13"/>
  </w:num>
  <w:num w:numId="20" w16cid:durableId="1125737862">
    <w:abstractNumId w:val="4"/>
  </w:num>
  <w:num w:numId="21" w16cid:durableId="597641802">
    <w:abstractNumId w:val="8"/>
  </w:num>
  <w:num w:numId="22" w16cid:durableId="602034804">
    <w:abstractNumId w:val="7"/>
  </w:num>
  <w:num w:numId="23" w16cid:durableId="1257401341">
    <w:abstractNumId w:val="7"/>
  </w:num>
  <w:num w:numId="24" w16cid:durableId="1702363833">
    <w:abstractNumId w:val="7"/>
  </w:num>
  <w:num w:numId="25" w16cid:durableId="931663046">
    <w:abstractNumId w:val="8"/>
  </w:num>
  <w:num w:numId="26" w16cid:durableId="781143583">
    <w:abstractNumId w:val="8"/>
  </w:num>
  <w:num w:numId="27" w16cid:durableId="2117557394">
    <w:abstractNumId w:val="8"/>
  </w:num>
  <w:num w:numId="28" w16cid:durableId="679042708">
    <w:abstractNumId w:val="14"/>
  </w:num>
  <w:num w:numId="29" w16cid:durableId="1363675590">
    <w:abstractNumId w:val="14"/>
  </w:num>
  <w:num w:numId="30" w16cid:durableId="1920482906">
    <w:abstractNumId w:val="14"/>
  </w:num>
  <w:num w:numId="31" w16cid:durableId="170031854">
    <w:abstractNumId w:val="12"/>
  </w:num>
  <w:num w:numId="32" w16cid:durableId="7417156">
    <w:abstractNumId w:val="12"/>
  </w:num>
  <w:num w:numId="33" w16cid:durableId="118255006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42AD"/>
    <w:rsid w:val="000162B0"/>
    <w:rsid w:val="000206CD"/>
    <w:rsid w:val="00021A3A"/>
    <w:rsid w:val="00024027"/>
    <w:rsid w:val="00024A35"/>
    <w:rsid w:val="0003023B"/>
    <w:rsid w:val="00031D17"/>
    <w:rsid w:val="000326C2"/>
    <w:rsid w:val="00037FD9"/>
    <w:rsid w:val="00041DA5"/>
    <w:rsid w:val="00044ACE"/>
    <w:rsid w:val="0004550E"/>
    <w:rsid w:val="00046BB1"/>
    <w:rsid w:val="00047AD9"/>
    <w:rsid w:val="00052614"/>
    <w:rsid w:val="0005610C"/>
    <w:rsid w:val="000605D3"/>
    <w:rsid w:val="000618C0"/>
    <w:rsid w:val="00064F57"/>
    <w:rsid w:val="00067A2B"/>
    <w:rsid w:val="00070C2B"/>
    <w:rsid w:val="000723F7"/>
    <w:rsid w:val="00074485"/>
    <w:rsid w:val="000828F1"/>
    <w:rsid w:val="00082F59"/>
    <w:rsid w:val="000875D8"/>
    <w:rsid w:val="00094333"/>
    <w:rsid w:val="00097FAB"/>
    <w:rsid w:val="000A2B1E"/>
    <w:rsid w:val="000B2DA9"/>
    <w:rsid w:val="000B65E3"/>
    <w:rsid w:val="000B7090"/>
    <w:rsid w:val="000C461A"/>
    <w:rsid w:val="000C498D"/>
    <w:rsid w:val="000C4B70"/>
    <w:rsid w:val="000C5002"/>
    <w:rsid w:val="000E475C"/>
    <w:rsid w:val="000E52CE"/>
    <w:rsid w:val="000F16C2"/>
    <w:rsid w:val="000F3AAB"/>
    <w:rsid w:val="000F5993"/>
    <w:rsid w:val="000F6E25"/>
    <w:rsid w:val="001011DF"/>
    <w:rsid w:val="00112B69"/>
    <w:rsid w:val="00116CD0"/>
    <w:rsid w:val="00120CA9"/>
    <w:rsid w:val="00125CB0"/>
    <w:rsid w:val="001316D3"/>
    <w:rsid w:val="001359C6"/>
    <w:rsid w:val="00142624"/>
    <w:rsid w:val="00142760"/>
    <w:rsid w:val="00142E5B"/>
    <w:rsid w:val="001518ED"/>
    <w:rsid w:val="00151EFC"/>
    <w:rsid w:val="00153BC8"/>
    <w:rsid w:val="001554CD"/>
    <w:rsid w:val="00155A91"/>
    <w:rsid w:val="00157AF2"/>
    <w:rsid w:val="001613E2"/>
    <w:rsid w:val="001618F6"/>
    <w:rsid w:val="0016459D"/>
    <w:rsid w:val="00164B49"/>
    <w:rsid w:val="00165E70"/>
    <w:rsid w:val="00167017"/>
    <w:rsid w:val="00170A41"/>
    <w:rsid w:val="001715A8"/>
    <w:rsid w:val="001748B1"/>
    <w:rsid w:val="00182F9F"/>
    <w:rsid w:val="0018354F"/>
    <w:rsid w:val="001876DF"/>
    <w:rsid w:val="0019210D"/>
    <w:rsid w:val="00193E83"/>
    <w:rsid w:val="001A3BFB"/>
    <w:rsid w:val="001A3C20"/>
    <w:rsid w:val="001B1628"/>
    <w:rsid w:val="001B198C"/>
    <w:rsid w:val="001B1C78"/>
    <w:rsid w:val="001B3B30"/>
    <w:rsid w:val="001B7388"/>
    <w:rsid w:val="001C23C4"/>
    <w:rsid w:val="001C377F"/>
    <w:rsid w:val="001C6AA0"/>
    <w:rsid w:val="001D1174"/>
    <w:rsid w:val="001D2302"/>
    <w:rsid w:val="001D7BB3"/>
    <w:rsid w:val="001E12A6"/>
    <w:rsid w:val="001E4463"/>
    <w:rsid w:val="001E498F"/>
    <w:rsid w:val="001E7C36"/>
    <w:rsid w:val="001F0F38"/>
    <w:rsid w:val="001F1B88"/>
    <w:rsid w:val="002041E4"/>
    <w:rsid w:val="00223CC9"/>
    <w:rsid w:val="0022518C"/>
    <w:rsid w:val="00225C09"/>
    <w:rsid w:val="002262CF"/>
    <w:rsid w:val="00227974"/>
    <w:rsid w:val="0023466F"/>
    <w:rsid w:val="00237A7E"/>
    <w:rsid w:val="00241F16"/>
    <w:rsid w:val="00247969"/>
    <w:rsid w:val="0026182A"/>
    <w:rsid w:val="00263F9B"/>
    <w:rsid w:val="00270698"/>
    <w:rsid w:val="00277EBE"/>
    <w:rsid w:val="00280DA4"/>
    <w:rsid w:val="00281732"/>
    <w:rsid w:val="002838FB"/>
    <w:rsid w:val="00285249"/>
    <w:rsid w:val="00287190"/>
    <w:rsid w:val="00291237"/>
    <w:rsid w:val="002948FE"/>
    <w:rsid w:val="002A252E"/>
    <w:rsid w:val="002A57AF"/>
    <w:rsid w:val="002B09C3"/>
    <w:rsid w:val="002B0BF8"/>
    <w:rsid w:val="002B5A4A"/>
    <w:rsid w:val="002B60A6"/>
    <w:rsid w:val="002B72DA"/>
    <w:rsid w:val="002C3D57"/>
    <w:rsid w:val="002C44C3"/>
    <w:rsid w:val="002C5345"/>
    <w:rsid w:val="002C623D"/>
    <w:rsid w:val="002D5A0F"/>
    <w:rsid w:val="002D6E25"/>
    <w:rsid w:val="002E02F4"/>
    <w:rsid w:val="002E0919"/>
    <w:rsid w:val="002E7F1E"/>
    <w:rsid w:val="002F1359"/>
    <w:rsid w:val="002F13B9"/>
    <w:rsid w:val="002F2DEB"/>
    <w:rsid w:val="002F3903"/>
    <w:rsid w:val="002F43B6"/>
    <w:rsid w:val="002F4A52"/>
    <w:rsid w:val="002F7D90"/>
    <w:rsid w:val="0030026A"/>
    <w:rsid w:val="00302966"/>
    <w:rsid w:val="003029AF"/>
    <w:rsid w:val="003037D0"/>
    <w:rsid w:val="00305173"/>
    <w:rsid w:val="003150E8"/>
    <w:rsid w:val="00320FF4"/>
    <w:rsid w:val="00321236"/>
    <w:rsid w:val="00321A76"/>
    <w:rsid w:val="003241E8"/>
    <w:rsid w:val="003304A5"/>
    <w:rsid w:val="0033294A"/>
    <w:rsid w:val="00332F8A"/>
    <w:rsid w:val="003343AD"/>
    <w:rsid w:val="00335E5B"/>
    <w:rsid w:val="00341A61"/>
    <w:rsid w:val="00343D49"/>
    <w:rsid w:val="003445B8"/>
    <w:rsid w:val="00345C74"/>
    <w:rsid w:val="003547F1"/>
    <w:rsid w:val="00354F5D"/>
    <w:rsid w:val="00363BA3"/>
    <w:rsid w:val="00365ECE"/>
    <w:rsid w:val="00367449"/>
    <w:rsid w:val="003744DA"/>
    <w:rsid w:val="00380940"/>
    <w:rsid w:val="00384904"/>
    <w:rsid w:val="00391660"/>
    <w:rsid w:val="003A46D5"/>
    <w:rsid w:val="003A539A"/>
    <w:rsid w:val="003B428A"/>
    <w:rsid w:val="003B4CCD"/>
    <w:rsid w:val="003B4DED"/>
    <w:rsid w:val="003B60CB"/>
    <w:rsid w:val="003C08B4"/>
    <w:rsid w:val="003C12C5"/>
    <w:rsid w:val="003C27EF"/>
    <w:rsid w:val="003C32E9"/>
    <w:rsid w:val="003C3898"/>
    <w:rsid w:val="003D2605"/>
    <w:rsid w:val="003D64D6"/>
    <w:rsid w:val="003E034A"/>
    <w:rsid w:val="003E067D"/>
    <w:rsid w:val="003E3E21"/>
    <w:rsid w:val="003E789A"/>
    <w:rsid w:val="003E7F40"/>
    <w:rsid w:val="003F0D85"/>
    <w:rsid w:val="003F1162"/>
    <w:rsid w:val="003F1D0F"/>
    <w:rsid w:val="003F3E6D"/>
    <w:rsid w:val="003F65D9"/>
    <w:rsid w:val="004009CF"/>
    <w:rsid w:val="00402DCF"/>
    <w:rsid w:val="00405D35"/>
    <w:rsid w:val="004152EF"/>
    <w:rsid w:val="00416281"/>
    <w:rsid w:val="00422353"/>
    <w:rsid w:val="00422FC9"/>
    <w:rsid w:val="004248DC"/>
    <w:rsid w:val="00426915"/>
    <w:rsid w:val="00431E08"/>
    <w:rsid w:val="00433F63"/>
    <w:rsid w:val="00435788"/>
    <w:rsid w:val="004359E6"/>
    <w:rsid w:val="00436309"/>
    <w:rsid w:val="0043662F"/>
    <w:rsid w:val="00443CE3"/>
    <w:rsid w:val="00450724"/>
    <w:rsid w:val="00452E7B"/>
    <w:rsid w:val="004546FA"/>
    <w:rsid w:val="00456EA9"/>
    <w:rsid w:val="00462BCB"/>
    <w:rsid w:val="0047215E"/>
    <w:rsid w:val="00473DB8"/>
    <w:rsid w:val="0047451F"/>
    <w:rsid w:val="00481FE7"/>
    <w:rsid w:val="0048532C"/>
    <w:rsid w:val="00487E39"/>
    <w:rsid w:val="0049103F"/>
    <w:rsid w:val="004979E1"/>
    <w:rsid w:val="004A0DFE"/>
    <w:rsid w:val="004A2A82"/>
    <w:rsid w:val="004A3C62"/>
    <w:rsid w:val="004C0971"/>
    <w:rsid w:val="004C0C25"/>
    <w:rsid w:val="004C1633"/>
    <w:rsid w:val="004C2111"/>
    <w:rsid w:val="004C247C"/>
    <w:rsid w:val="004C2609"/>
    <w:rsid w:val="004C732E"/>
    <w:rsid w:val="004D20AE"/>
    <w:rsid w:val="004D21F1"/>
    <w:rsid w:val="004D3578"/>
    <w:rsid w:val="004D6145"/>
    <w:rsid w:val="004D6254"/>
    <w:rsid w:val="004E3140"/>
    <w:rsid w:val="004F1A16"/>
    <w:rsid w:val="004F207F"/>
    <w:rsid w:val="004F507D"/>
    <w:rsid w:val="004F5D91"/>
    <w:rsid w:val="00501C71"/>
    <w:rsid w:val="00505D08"/>
    <w:rsid w:val="005070FA"/>
    <w:rsid w:val="00512EE2"/>
    <w:rsid w:val="00517795"/>
    <w:rsid w:val="0052186A"/>
    <w:rsid w:val="00525239"/>
    <w:rsid w:val="00525DA5"/>
    <w:rsid w:val="005321DA"/>
    <w:rsid w:val="005379BB"/>
    <w:rsid w:val="005407E7"/>
    <w:rsid w:val="00543565"/>
    <w:rsid w:val="00547541"/>
    <w:rsid w:val="00551365"/>
    <w:rsid w:val="005627FF"/>
    <w:rsid w:val="00570F8E"/>
    <w:rsid w:val="00573C50"/>
    <w:rsid w:val="0057744B"/>
    <w:rsid w:val="00577ABA"/>
    <w:rsid w:val="00577D61"/>
    <w:rsid w:val="005822AC"/>
    <w:rsid w:val="00591F0D"/>
    <w:rsid w:val="00594415"/>
    <w:rsid w:val="005A1838"/>
    <w:rsid w:val="005A29D0"/>
    <w:rsid w:val="005A62A2"/>
    <w:rsid w:val="005B3BF9"/>
    <w:rsid w:val="005B405A"/>
    <w:rsid w:val="005B411F"/>
    <w:rsid w:val="005B55A6"/>
    <w:rsid w:val="005C0075"/>
    <w:rsid w:val="005C2CCB"/>
    <w:rsid w:val="005C5212"/>
    <w:rsid w:val="005C6479"/>
    <w:rsid w:val="005C69FD"/>
    <w:rsid w:val="005D7025"/>
    <w:rsid w:val="005E2D67"/>
    <w:rsid w:val="005E41D3"/>
    <w:rsid w:val="005E5578"/>
    <w:rsid w:val="005E76C8"/>
    <w:rsid w:val="005F4D62"/>
    <w:rsid w:val="005F5340"/>
    <w:rsid w:val="005F7418"/>
    <w:rsid w:val="00604F56"/>
    <w:rsid w:val="00610ED7"/>
    <w:rsid w:val="0061134E"/>
    <w:rsid w:val="00612F9D"/>
    <w:rsid w:val="00620CE3"/>
    <w:rsid w:val="00621086"/>
    <w:rsid w:val="00630249"/>
    <w:rsid w:val="006317A5"/>
    <w:rsid w:val="00635242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71E8"/>
    <w:rsid w:val="00677C01"/>
    <w:rsid w:val="00680E47"/>
    <w:rsid w:val="00683CC7"/>
    <w:rsid w:val="00684FBE"/>
    <w:rsid w:val="00692CA5"/>
    <w:rsid w:val="006932D7"/>
    <w:rsid w:val="00695717"/>
    <w:rsid w:val="00696C42"/>
    <w:rsid w:val="006A2A8F"/>
    <w:rsid w:val="006A3A81"/>
    <w:rsid w:val="006A3B2F"/>
    <w:rsid w:val="006A4FEE"/>
    <w:rsid w:val="006B06A2"/>
    <w:rsid w:val="006B3B46"/>
    <w:rsid w:val="006B457F"/>
    <w:rsid w:val="006B626C"/>
    <w:rsid w:val="006C19DF"/>
    <w:rsid w:val="006C2F94"/>
    <w:rsid w:val="006C3D37"/>
    <w:rsid w:val="006C6376"/>
    <w:rsid w:val="006D177A"/>
    <w:rsid w:val="006D1DDA"/>
    <w:rsid w:val="006D36D9"/>
    <w:rsid w:val="006D6A11"/>
    <w:rsid w:val="006D6FF5"/>
    <w:rsid w:val="006E22D6"/>
    <w:rsid w:val="006F1B19"/>
    <w:rsid w:val="006F29ED"/>
    <w:rsid w:val="006F4F77"/>
    <w:rsid w:val="006F53EE"/>
    <w:rsid w:val="006F6271"/>
    <w:rsid w:val="006F7046"/>
    <w:rsid w:val="0070147C"/>
    <w:rsid w:val="007064E7"/>
    <w:rsid w:val="00710FFC"/>
    <w:rsid w:val="00714FD6"/>
    <w:rsid w:val="007167A0"/>
    <w:rsid w:val="007265F7"/>
    <w:rsid w:val="00727737"/>
    <w:rsid w:val="00731894"/>
    <w:rsid w:val="00742FDB"/>
    <w:rsid w:val="00746796"/>
    <w:rsid w:val="00746D91"/>
    <w:rsid w:val="0075598A"/>
    <w:rsid w:val="00757DF2"/>
    <w:rsid w:val="00760E26"/>
    <w:rsid w:val="00761813"/>
    <w:rsid w:val="00766BF8"/>
    <w:rsid w:val="007708B6"/>
    <w:rsid w:val="0077190F"/>
    <w:rsid w:val="00771B85"/>
    <w:rsid w:val="00775DA6"/>
    <w:rsid w:val="00777294"/>
    <w:rsid w:val="0078170A"/>
    <w:rsid w:val="00782971"/>
    <w:rsid w:val="007862A5"/>
    <w:rsid w:val="00790956"/>
    <w:rsid w:val="00793C3F"/>
    <w:rsid w:val="0079502D"/>
    <w:rsid w:val="00795F99"/>
    <w:rsid w:val="00796796"/>
    <w:rsid w:val="007A0755"/>
    <w:rsid w:val="007A31D9"/>
    <w:rsid w:val="007A638E"/>
    <w:rsid w:val="007A6428"/>
    <w:rsid w:val="007A7230"/>
    <w:rsid w:val="007A74F9"/>
    <w:rsid w:val="007B0602"/>
    <w:rsid w:val="007B1E1C"/>
    <w:rsid w:val="007B2853"/>
    <w:rsid w:val="007B4BE2"/>
    <w:rsid w:val="007B7134"/>
    <w:rsid w:val="007C179E"/>
    <w:rsid w:val="007C4904"/>
    <w:rsid w:val="007C6354"/>
    <w:rsid w:val="007D2945"/>
    <w:rsid w:val="007D41A1"/>
    <w:rsid w:val="007F45B1"/>
    <w:rsid w:val="008033D0"/>
    <w:rsid w:val="00803FB6"/>
    <w:rsid w:val="008059EF"/>
    <w:rsid w:val="008128F7"/>
    <w:rsid w:val="00812938"/>
    <w:rsid w:val="00813F87"/>
    <w:rsid w:val="008167BC"/>
    <w:rsid w:val="0081690E"/>
    <w:rsid w:val="00816E4E"/>
    <w:rsid w:val="00827B71"/>
    <w:rsid w:val="00830DAC"/>
    <w:rsid w:val="0083134C"/>
    <w:rsid w:val="00832F51"/>
    <w:rsid w:val="0083560C"/>
    <w:rsid w:val="00836BB6"/>
    <w:rsid w:val="00837997"/>
    <w:rsid w:val="00843100"/>
    <w:rsid w:val="00845B9A"/>
    <w:rsid w:val="00847054"/>
    <w:rsid w:val="0085007F"/>
    <w:rsid w:val="00850F25"/>
    <w:rsid w:val="00850F28"/>
    <w:rsid w:val="008534AA"/>
    <w:rsid w:val="008541C2"/>
    <w:rsid w:val="008600C3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9683C"/>
    <w:rsid w:val="008A0F42"/>
    <w:rsid w:val="008B19D9"/>
    <w:rsid w:val="008B1FD3"/>
    <w:rsid w:val="008B204B"/>
    <w:rsid w:val="008B78DC"/>
    <w:rsid w:val="008C286B"/>
    <w:rsid w:val="008C2D6A"/>
    <w:rsid w:val="008C49AE"/>
    <w:rsid w:val="008C59F7"/>
    <w:rsid w:val="008D0C07"/>
    <w:rsid w:val="008E0B48"/>
    <w:rsid w:val="008E7687"/>
    <w:rsid w:val="008F0E3C"/>
    <w:rsid w:val="008F11FA"/>
    <w:rsid w:val="008F33AE"/>
    <w:rsid w:val="008F4ACA"/>
    <w:rsid w:val="00910F49"/>
    <w:rsid w:val="00912F98"/>
    <w:rsid w:val="00917FBB"/>
    <w:rsid w:val="00920E93"/>
    <w:rsid w:val="009219CA"/>
    <w:rsid w:val="009223D3"/>
    <w:rsid w:val="00926BFD"/>
    <w:rsid w:val="009302FA"/>
    <w:rsid w:val="0093140D"/>
    <w:rsid w:val="00931D7A"/>
    <w:rsid w:val="00935D8D"/>
    <w:rsid w:val="00941F14"/>
    <w:rsid w:val="00942FE8"/>
    <w:rsid w:val="00952595"/>
    <w:rsid w:val="00954855"/>
    <w:rsid w:val="00957E70"/>
    <w:rsid w:val="00960A66"/>
    <w:rsid w:val="009610A0"/>
    <w:rsid w:val="00962DFD"/>
    <w:rsid w:val="00970DAB"/>
    <w:rsid w:val="00971A51"/>
    <w:rsid w:val="009729E1"/>
    <w:rsid w:val="0097321D"/>
    <w:rsid w:val="009800C3"/>
    <w:rsid w:val="00983B7E"/>
    <w:rsid w:val="00990DF2"/>
    <w:rsid w:val="009919C7"/>
    <w:rsid w:val="00991E80"/>
    <w:rsid w:val="0099227E"/>
    <w:rsid w:val="00992531"/>
    <w:rsid w:val="009954DA"/>
    <w:rsid w:val="00995CD5"/>
    <w:rsid w:val="00995F00"/>
    <w:rsid w:val="009A1787"/>
    <w:rsid w:val="009A305F"/>
    <w:rsid w:val="009A454C"/>
    <w:rsid w:val="009A4F5A"/>
    <w:rsid w:val="009A7DBF"/>
    <w:rsid w:val="009B1F44"/>
    <w:rsid w:val="009B1F4A"/>
    <w:rsid w:val="009B34A2"/>
    <w:rsid w:val="009B3D4E"/>
    <w:rsid w:val="009B4573"/>
    <w:rsid w:val="009B466C"/>
    <w:rsid w:val="009C002A"/>
    <w:rsid w:val="009D407B"/>
    <w:rsid w:val="009D4234"/>
    <w:rsid w:val="009D5BFE"/>
    <w:rsid w:val="009D6DB3"/>
    <w:rsid w:val="009E278C"/>
    <w:rsid w:val="009F268F"/>
    <w:rsid w:val="009F6D03"/>
    <w:rsid w:val="009F6EDC"/>
    <w:rsid w:val="00A03110"/>
    <w:rsid w:val="00A035CE"/>
    <w:rsid w:val="00A04179"/>
    <w:rsid w:val="00A0537F"/>
    <w:rsid w:val="00A05DDA"/>
    <w:rsid w:val="00A0602E"/>
    <w:rsid w:val="00A06C1F"/>
    <w:rsid w:val="00A07FFA"/>
    <w:rsid w:val="00A11FB4"/>
    <w:rsid w:val="00A1550B"/>
    <w:rsid w:val="00A202D9"/>
    <w:rsid w:val="00A21134"/>
    <w:rsid w:val="00A30D5D"/>
    <w:rsid w:val="00A31084"/>
    <w:rsid w:val="00A34CBD"/>
    <w:rsid w:val="00A35782"/>
    <w:rsid w:val="00A362F9"/>
    <w:rsid w:val="00A43EE6"/>
    <w:rsid w:val="00A4585A"/>
    <w:rsid w:val="00A56156"/>
    <w:rsid w:val="00A57BBA"/>
    <w:rsid w:val="00A60F49"/>
    <w:rsid w:val="00A61E15"/>
    <w:rsid w:val="00A66F91"/>
    <w:rsid w:val="00A67BFF"/>
    <w:rsid w:val="00A70229"/>
    <w:rsid w:val="00A72755"/>
    <w:rsid w:val="00A80C70"/>
    <w:rsid w:val="00A846A5"/>
    <w:rsid w:val="00A91444"/>
    <w:rsid w:val="00A918D1"/>
    <w:rsid w:val="00A93A9A"/>
    <w:rsid w:val="00A966E2"/>
    <w:rsid w:val="00AA219C"/>
    <w:rsid w:val="00AA5C16"/>
    <w:rsid w:val="00AA77A8"/>
    <w:rsid w:val="00AA7A48"/>
    <w:rsid w:val="00AB0845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5562"/>
    <w:rsid w:val="00AE64CA"/>
    <w:rsid w:val="00AF17B7"/>
    <w:rsid w:val="00AF2647"/>
    <w:rsid w:val="00AF7092"/>
    <w:rsid w:val="00B051FB"/>
    <w:rsid w:val="00B055C7"/>
    <w:rsid w:val="00B069D1"/>
    <w:rsid w:val="00B07754"/>
    <w:rsid w:val="00B1324D"/>
    <w:rsid w:val="00B157E2"/>
    <w:rsid w:val="00B24A45"/>
    <w:rsid w:val="00B25B92"/>
    <w:rsid w:val="00B26948"/>
    <w:rsid w:val="00B337DD"/>
    <w:rsid w:val="00B339B3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64D65"/>
    <w:rsid w:val="00B670F0"/>
    <w:rsid w:val="00B72AA6"/>
    <w:rsid w:val="00B744FC"/>
    <w:rsid w:val="00B77326"/>
    <w:rsid w:val="00B83039"/>
    <w:rsid w:val="00B8305E"/>
    <w:rsid w:val="00B85F94"/>
    <w:rsid w:val="00BA5B00"/>
    <w:rsid w:val="00BA5CD2"/>
    <w:rsid w:val="00BA65D9"/>
    <w:rsid w:val="00BB1A07"/>
    <w:rsid w:val="00BB6387"/>
    <w:rsid w:val="00BB6DAD"/>
    <w:rsid w:val="00BB7346"/>
    <w:rsid w:val="00BC0FBE"/>
    <w:rsid w:val="00BC1555"/>
    <w:rsid w:val="00BC4C3F"/>
    <w:rsid w:val="00BC60A9"/>
    <w:rsid w:val="00BD09B9"/>
    <w:rsid w:val="00BD6110"/>
    <w:rsid w:val="00BD6BE7"/>
    <w:rsid w:val="00BE0C8A"/>
    <w:rsid w:val="00BE2668"/>
    <w:rsid w:val="00BE334D"/>
    <w:rsid w:val="00BE3C5B"/>
    <w:rsid w:val="00BE4988"/>
    <w:rsid w:val="00BE7565"/>
    <w:rsid w:val="00BF1C24"/>
    <w:rsid w:val="00BF5E73"/>
    <w:rsid w:val="00C021A5"/>
    <w:rsid w:val="00C06939"/>
    <w:rsid w:val="00C069CC"/>
    <w:rsid w:val="00C06B41"/>
    <w:rsid w:val="00C07214"/>
    <w:rsid w:val="00C13A9F"/>
    <w:rsid w:val="00C149ED"/>
    <w:rsid w:val="00C14D24"/>
    <w:rsid w:val="00C16191"/>
    <w:rsid w:val="00C173BF"/>
    <w:rsid w:val="00C21E3B"/>
    <w:rsid w:val="00C26135"/>
    <w:rsid w:val="00C33685"/>
    <w:rsid w:val="00C35B1A"/>
    <w:rsid w:val="00C41C7D"/>
    <w:rsid w:val="00C459DC"/>
    <w:rsid w:val="00C52276"/>
    <w:rsid w:val="00C56388"/>
    <w:rsid w:val="00C570CA"/>
    <w:rsid w:val="00C63023"/>
    <w:rsid w:val="00C63743"/>
    <w:rsid w:val="00C63D3F"/>
    <w:rsid w:val="00C71B96"/>
    <w:rsid w:val="00C76C6C"/>
    <w:rsid w:val="00C775DB"/>
    <w:rsid w:val="00C80EC5"/>
    <w:rsid w:val="00C82145"/>
    <w:rsid w:val="00C82251"/>
    <w:rsid w:val="00C85669"/>
    <w:rsid w:val="00C86BB9"/>
    <w:rsid w:val="00C8772C"/>
    <w:rsid w:val="00CA2FEE"/>
    <w:rsid w:val="00CA43FD"/>
    <w:rsid w:val="00CA53F3"/>
    <w:rsid w:val="00CB18EB"/>
    <w:rsid w:val="00CB335B"/>
    <w:rsid w:val="00CB441E"/>
    <w:rsid w:val="00CB6253"/>
    <w:rsid w:val="00CC72E9"/>
    <w:rsid w:val="00CC7EB4"/>
    <w:rsid w:val="00CD0D6D"/>
    <w:rsid w:val="00CD1095"/>
    <w:rsid w:val="00CD25C2"/>
    <w:rsid w:val="00CD2D75"/>
    <w:rsid w:val="00CD40B6"/>
    <w:rsid w:val="00CD4D4E"/>
    <w:rsid w:val="00CD5BC6"/>
    <w:rsid w:val="00CD7022"/>
    <w:rsid w:val="00CD70A5"/>
    <w:rsid w:val="00CE24E5"/>
    <w:rsid w:val="00CE41DB"/>
    <w:rsid w:val="00CE4D96"/>
    <w:rsid w:val="00CF1EA0"/>
    <w:rsid w:val="00CF3EB4"/>
    <w:rsid w:val="00CF46A3"/>
    <w:rsid w:val="00D03AF5"/>
    <w:rsid w:val="00D0436A"/>
    <w:rsid w:val="00D0450C"/>
    <w:rsid w:val="00D0644F"/>
    <w:rsid w:val="00D078C4"/>
    <w:rsid w:val="00D12B8E"/>
    <w:rsid w:val="00D15EA5"/>
    <w:rsid w:val="00D2100B"/>
    <w:rsid w:val="00D24220"/>
    <w:rsid w:val="00D3089E"/>
    <w:rsid w:val="00D31D7A"/>
    <w:rsid w:val="00D33E60"/>
    <w:rsid w:val="00D34A4B"/>
    <w:rsid w:val="00D460E7"/>
    <w:rsid w:val="00D512D7"/>
    <w:rsid w:val="00D51A62"/>
    <w:rsid w:val="00D6220C"/>
    <w:rsid w:val="00D63ABC"/>
    <w:rsid w:val="00D643B7"/>
    <w:rsid w:val="00D647F1"/>
    <w:rsid w:val="00D65332"/>
    <w:rsid w:val="00D675F1"/>
    <w:rsid w:val="00D73B96"/>
    <w:rsid w:val="00D80807"/>
    <w:rsid w:val="00D82093"/>
    <w:rsid w:val="00D86917"/>
    <w:rsid w:val="00D91065"/>
    <w:rsid w:val="00D92F9A"/>
    <w:rsid w:val="00D9427D"/>
    <w:rsid w:val="00D96128"/>
    <w:rsid w:val="00D97349"/>
    <w:rsid w:val="00DA36EE"/>
    <w:rsid w:val="00DA452E"/>
    <w:rsid w:val="00DA5128"/>
    <w:rsid w:val="00DB004A"/>
    <w:rsid w:val="00DB308D"/>
    <w:rsid w:val="00DB5F40"/>
    <w:rsid w:val="00DC1296"/>
    <w:rsid w:val="00DD02E8"/>
    <w:rsid w:val="00DD1E47"/>
    <w:rsid w:val="00DD390B"/>
    <w:rsid w:val="00DD61A9"/>
    <w:rsid w:val="00DD6EF1"/>
    <w:rsid w:val="00DE0849"/>
    <w:rsid w:val="00DE4958"/>
    <w:rsid w:val="00DE59D9"/>
    <w:rsid w:val="00DE617B"/>
    <w:rsid w:val="00DE6882"/>
    <w:rsid w:val="00DE7160"/>
    <w:rsid w:val="00DE7C2D"/>
    <w:rsid w:val="00DF13EF"/>
    <w:rsid w:val="00DF14F9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26FD"/>
    <w:rsid w:val="00E33FDA"/>
    <w:rsid w:val="00E3652A"/>
    <w:rsid w:val="00E36ECB"/>
    <w:rsid w:val="00E406D5"/>
    <w:rsid w:val="00E414EB"/>
    <w:rsid w:val="00E4799A"/>
    <w:rsid w:val="00E566DB"/>
    <w:rsid w:val="00E56701"/>
    <w:rsid w:val="00E62754"/>
    <w:rsid w:val="00E64D2D"/>
    <w:rsid w:val="00E67E8A"/>
    <w:rsid w:val="00E73E6C"/>
    <w:rsid w:val="00E811FC"/>
    <w:rsid w:val="00E81B7D"/>
    <w:rsid w:val="00E86B53"/>
    <w:rsid w:val="00E9110B"/>
    <w:rsid w:val="00E9147F"/>
    <w:rsid w:val="00E94B50"/>
    <w:rsid w:val="00EA0D11"/>
    <w:rsid w:val="00EA1723"/>
    <w:rsid w:val="00EA2B6F"/>
    <w:rsid w:val="00EB3478"/>
    <w:rsid w:val="00EB4B39"/>
    <w:rsid w:val="00EB600E"/>
    <w:rsid w:val="00EB652D"/>
    <w:rsid w:val="00EB6C2B"/>
    <w:rsid w:val="00EB6FE3"/>
    <w:rsid w:val="00ED0228"/>
    <w:rsid w:val="00ED723E"/>
    <w:rsid w:val="00EE0F65"/>
    <w:rsid w:val="00EE1ADC"/>
    <w:rsid w:val="00EE40D3"/>
    <w:rsid w:val="00EF11C2"/>
    <w:rsid w:val="00EF190C"/>
    <w:rsid w:val="00EF3C47"/>
    <w:rsid w:val="00EF6392"/>
    <w:rsid w:val="00EF6AB4"/>
    <w:rsid w:val="00F01358"/>
    <w:rsid w:val="00F15E29"/>
    <w:rsid w:val="00F23F7E"/>
    <w:rsid w:val="00F24398"/>
    <w:rsid w:val="00F246A1"/>
    <w:rsid w:val="00F30A8C"/>
    <w:rsid w:val="00F3200C"/>
    <w:rsid w:val="00F3700A"/>
    <w:rsid w:val="00F37917"/>
    <w:rsid w:val="00F37E5F"/>
    <w:rsid w:val="00F418BE"/>
    <w:rsid w:val="00F46A84"/>
    <w:rsid w:val="00F5513E"/>
    <w:rsid w:val="00F63F3F"/>
    <w:rsid w:val="00F66FA5"/>
    <w:rsid w:val="00F71678"/>
    <w:rsid w:val="00F71C9A"/>
    <w:rsid w:val="00F730E3"/>
    <w:rsid w:val="00F73320"/>
    <w:rsid w:val="00F755E9"/>
    <w:rsid w:val="00F82434"/>
    <w:rsid w:val="00F83B9A"/>
    <w:rsid w:val="00F909CD"/>
    <w:rsid w:val="00F92506"/>
    <w:rsid w:val="00F92CA4"/>
    <w:rsid w:val="00F974D1"/>
    <w:rsid w:val="00FA121E"/>
    <w:rsid w:val="00FA16E0"/>
    <w:rsid w:val="00FA7A71"/>
    <w:rsid w:val="00FB202E"/>
    <w:rsid w:val="00FB36BA"/>
    <w:rsid w:val="00FB7855"/>
    <w:rsid w:val="00FC4397"/>
    <w:rsid w:val="00FD05AD"/>
    <w:rsid w:val="00FD0666"/>
    <w:rsid w:val="00FD1E31"/>
    <w:rsid w:val="00FD7295"/>
    <w:rsid w:val="00FE2187"/>
    <w:rsid w:val="00FE320C"/>
    <w:rsid w:val="00FE67F5"/>
    <w:rsid w:val="00FF579F"/>
    <w:rsid w:val="00FF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9FA010A7-5FE6-4E9C-8E9E-275FCF213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/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</w:tc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cPr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cPr>
      <w:tcBorders>
        <w:bottom w:val="single" w:sz="6" w:space="0" w:color="FFFFFF"/>
      </w:tcBorders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/>
    <w:tcPr>
      <w:tcBorders>
        <w:right w:val="single" w:sz="6" w:space="0" w:color="000000"/>
      </w:tcBorders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/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/>
    <w:tcPr>
      <w:shd w:val="solid" w:color="008080" w:fill="FFFFFF"/>
    </w:tcPr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pct10" w:color="00000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solid" w:color="C0C0C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" w:color="000000" w:fill="FF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aps/>
        <w:color w:val="auto"/>
      </w:r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</w:tcBorders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/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</w:tblPr>
    <w:tcPr>
      <w:shd w:val="pct20" w:color="00FF00" w:fill="FFFFFF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12" w:space="0" w:color="000000"/>
      </w:tcBorders>
      <w:shd w:val="clear" w:color="auto" w:fill="auto"/>
    </w:tcPr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0" w:color="000000" w:fill="FFFFFF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/>
    <w:tcPr>
      <w:tcBorders>
        <w:left w:val="single" w:sz="12" w:space="0" w:color="000000"/>
      </w:tcBorders>
      <w:shd w:val="pct25" w:color="808000" w:fill="FFFFFF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/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7" ma:contentTypeDescription="Create a new document." ma:contentTypeScope="" ma:versionID="22ce7d7d2dad882dfd4c2dc0a6a683ce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b50b33286792c41e6ec9c2355e6b3442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7E9943-FD93-4505-A19A-FE79061C4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665a464-acd4-4c70-80c3-9e7a6a849254"/>
  </ds:schemaRefs>
</ds:datastoreItem>
</file>

<file path=customXml/itemProps4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187</TotalTime>
  <Pages>2</Pages>
  <Words>370</Words>
  <Characters>1721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220</cp:revision>
  <cp:lastPrinted>2026-05-13T12:25:00Z</cp:lastPrinted>
  <dcterms:created xsi:type="dcterms:W3CDTF">2021-08-02T06:37:00Z</dcterms:created>
  <dcterms:modified xsi:type="dcterms:W3CDTF">2026-08-11T08:48:00Z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