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0D4E7" w14:textId="77777777" w:rsidR="00C73471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793B39E6" w14:textId="45A3BC6F" w:rsidR="00DE1C23" w:rsidRDefault="00DE1C23" w:rsidP="00500C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AB758CE" w14:textId="77777777" w:rsidR="002147E8" w:rsidRPr="0002213A" w:rsidRDefault="002147E8" w:rsidP="002147E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14:paraId="3FE3165D" w14:textId="6CA50A15" w:rsidR="00686EC2" w:rsidRPr="0002213A" w:rsidRDefault="002147E8" w:rsidP="00686EC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4348C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</w:t>
      </w:r>
      <w:r w:rsidR="004348C0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4348C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6EC2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EB15558" w14:textId="77777777" w:rsidR="001206FB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23E4D1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B8AA259" w14:textId="00F36DD2" w:rsidR="00383543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C8C930" w14:textId="52DAFD3F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63231D1" w14:textId="77777777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8D76550" w14:textId="2188E374" w:rsidR="00383543" w:rsidRPr="00C73471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83543" w:rsidRPr="00C73471" w:rsidSect="0062117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C2E61E" w14:textId="6BE25CA3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5A688A1A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C73471" w:rsidRPr="00C73471">
        <w:rPr>
          <w:rFonts w:ascii="Angsana New" w:hAnsi="Angsana New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7D8A5602" w14:textId="77777777" w:rsidR="00DE1C23" w:rsidRPr="00CE458C" w:rsidRDefault="00DE1C23" w:rsidP="00F02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208B5C0" w14:textId="0B8C83B4" w:rsidR="00104129" w:rsidRPr="00CE458C" w:rsidRDefault="00104129" w:rsidP="00FA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686EC2" w:rsidRPr="00686EC2">
        <w:rPr>
          <w:rFonts w:ascii="Angsana New" w:hAnsi="Angsana New"/>
          <w:sz w:val="30"/>
          <w:szCs w:val="30"/>
        </w:rPr>
        <w:t>3</w:t>
      </w:r>
      <w:r w:rsidR="004348C0">
        <w:rPr>
          <w:rFonts w:ascii="Angsana New" w:hAnsi="Angsana New"/>
          <w:sz w:val="30"/>
          <w:szCs w:val="30"/>
        </w:rPr>
        <w:t>0</w:t>
      </w:r>
      <w:r w:rsidR="00686EC2" w:rsidRPr="00686EC2">
        <w:rPr>
          <w:rFonts w:ascii="Angsana New" w:hAnsi="Angsana New" w:hint="cs"/>
          <w:sz w:val="30"/>
          <w:szCs w:val="30"/>
          <w:cs/>
        </w:rPr>
        <w:t xml:space="preserve"> ม</w:t>
      </w:r>
      <w:r w:rsidR="004348C0"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/>
          <w:sz w:val="30"/>
          <w:szCs w:val="30"/>
        </w:rPr>
        <w:t xml:space="preserve"> 256</w:t>
      </w:r>
      <w:r w:rsidR="00686EC2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</w:t>
      </w:r>
      <w:r w:rsidRPr="00A90FED">
        <w:rPr>
          <w:rFonts w:ascii="Angsana New" w:hAnsi="Angsana New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5C5393">
        <w:rPr>
          <w:rFonts w:ascii="Angsana New" w:hAnsi="Angsana New"/>
          <w:sz w:val="30"/>
          <w:szCs w:val="30"/>
        </w:rPr>
        <w:t xml:space="preserve"> </w:t>
      </w:r>
      <w:r w:rsidR="00F025BA" w:rsidRPr="00F025BA">
        <w:rPr>
          <w:rFonts w:ascii="Angsana New" w:hAnsi="Angsana New"/>
          <w:sz w:val="30"/>
          <w:szCs w:val="30"/>
          <w:cs/>
        </w:rPr>
        <w:t>สำหรับงวด</w:t>
      </w:r>
      <w:r w:rsidR="00F025BA">
        <w:rPr>
          <w:rFonts w:ascii="Angsana New" w:hAnsi="Angsana New" w:hint="cs"/>
          <w:sz w:val="30"/>
          <w:szCs w:val="30"/>
          <w:cs/>
        </w:rPr>
        <w:t>สาม</w:t>
      </w:r>
      <w:r w:rsidR="00FA134A">
        <w:rPr>
          <w:rFonts w:ascii="Angsana New" w:hAnsi="Angsana New" w:hint="cs"/>
          <w:sz w:val="30"/>
          <w:szCs w:val="30"/>
          <w:cs/>
        </w:rPr>
        <w:t>เดือนและ</w:t>
      </w:r>
      <w:r w:rsidR="00F025BA" w:rsidRPr="00F025BA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F025BA" w:rsidRPr="00F025BA">
        <w:rPr>
          <w:rFonts w:ascii="Angsana New" w:hAnsi="Angsana New"/>
          <w:sz w:val="30"/>
          <w:szCs w:val="30"/>
        </w:rPr>
        <w:t xml:space="preserve">30 </w:t>
      </w:r>
      <w:r w:rsidR="00F025BA" w:rsidRPr="00F025B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025BA" w:rsidRPr="00F025BA">
        <w:rPr>
          <w:rFonts w:ascii="Angsana New" w:hAnsi="Angsana New"/>
          <w:sz w:val="30"/>
          <w:szCs w:val="30"/>
        </w:rPr>
        <w:t>2569</w:t>
      </w:r>
      <w:r w:rsidR="00F025BA">
        <w:rPr>
          <w:rFonts w:ascii="Angsana New" w:hAnsi="Angsana New" w:hint="cs"/>
          <w:sz w:val="30"/>
          <w:szCs w:val="30"/>
          <w:cs/>
        </w:rPr>
        <w:t xml:space="preserve"> </w:t>
      </w:r>
      <w:r w:rsidRPr="00A90FED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</w:t>
      </w:r>
      <w:r w:rsidRPr="00A90FED">
        <w:rPr>
          <w:rFonts w:ascii="Angsana New" w:hAnsi="Angsana New"/>
          <w:spacing w:val="2"/>
          <w:sz w:val="30"/>
          <w:szCs w:val="30"/>
          <w:cs/>
        </w:rPr>
        <w:t>รวม</w:t>
      </w:r>
      <w:r w:rsidRPr="005C5393">
        <w:rPr>
          <w:rFonts w:ascii="Angsana New" w:hAnsi="Angsana New"/>
          <w:spacing w:val="-2"/>
          <w:sz w:val="30"/>
          <w:szCs w:val="30"/>
          <w:cs/>
        </w:rPr>
        <w:t>และงบกระแสเงินสดเฉพาะกิจการ สำหรับงวด</w:t>
      </w:r>
      <w:r w:rsidR="004348C0" w:rsidRPr="005C5393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5C5393">
        <w:rPr>
          <w:rFonts w:ascii="Angsana New" w:hAnsi="Angsana New"/>
          <w:spacing w:val="-2"/>
          <w:sz w:val="30"/>
          <w:szCs w:val="30"/>
          <w:cs/>
        </w:rPr>
        <w:t>เดือนสิ้นสุดวันที่</w:t>
      </w:r>
      <w:r w:rsidRPr="005C5393">
        <w:rPr>
          <w:rFonts w:ascii="Angsana New" w:hAnsi="Angsana New"/>
          <w:spacing w:val="-2"/>
          <w:sz w:val="30"/>
          <w:szCs w:val="30"/>
        </w:rPr>
        <w:t xml:space="preserve"> </w:t>
      </w:r>
      <w:r w:rsidR="00686EC2" w:rsidRPr="005C5393">
        <w:rPr>
          <w:rFonts w:ascii="Angsana New" w:hAnsi="Angsana New"/>
          <w:spacing w:val="-2"/>
          <w:sz w:val="30"/>
          <w:szCs w:val="30"/>
        </w:rPr>
        <w:t>3</w:t>
      </w:r>
      <w:r w:rsidR="004348C0" w:rsidRPr="005C5393">
        <w:rPr>
          <w:rFonts w:ascii="Angsana New" w:hAnsi="Angsana New"/>
          <w:spacing w:val="-2"/>
          <w:sz w:val="30"/>
          <w:szCs w:val="30"/>
        </w:rPr>
        <w:t>0</w:t>
      </w:r>
      <w:r w:rsidR="00686EC2" w:rsidRPr="005C5393">
        <w:rPr>
          <w:rFonts w:ascii="Angsana New" w:hAnsi="Angsana New" w:hint="cs"/>
          <w:spacing w:val="-2"/>
          <w:sz w:val="30"/>
          <w:szCs w:val="30"/>
          <w:cs/>
        </w:rPr>
        <w:t xml:space="preserve"> ม</w:t>
      </w:r>
      <w:r w:rsidR="004348C0" w:rsidRPr="005C5393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="00686EC2" w:rsidRPr="005C5393">
        <w:rPr>
          <w:rFonts w:ascii="Angsana New" w:hAnsi="Angsana New"/>
          <w:spacing w:val="-2"/>
          <w:sz w:val="30"/>
          <w:szCs w:val="30"/>
        </w:rPr>
        <w:t xml:space="preserve"> 2569 </w:t>
      </w:r>
      <w:r w:rsidRPr="005C5393">
        <w:rPr>
          <w:rFonts w:ascii="Angsana New" w:hAnsi="Angsana New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CE458C">
        <w:rPr>
          <w:rFonts w:ascii="Angsana New" w:hAnsi="Angsana New"/>
          <w:spacing w:val="-6"/>
          <w:sz w:val="30"/>
          <w:szCs w:val="30"/>
          <w:cs/>
        </w:rPr>
        <w:t xml:space="preserve">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</w:t>
      </w:r>
      <w:r w:rsidRPr="00C73471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</w:t>
      </w:r>
      <w:r>
        <w:rPr>
          <w:rFonts w:ascii="Angsana New" w:hAnsi="Angsana New" w:hint="cs"/>
          <w:sz w:val="30"/>
          <w:szCs w:val="30"/>
          <w:cs/>
        </w:rPr>
        <w:t xml:space="preserve">ด </w:t>
      </w:r>
      <w:r w:rsidRPr="00C73471">
        <w:rPr>
          <w:rFonts w:ascii="Angsana New" w:hAnsi="Angsana New"/>
          <w:sz w:val="30"/>
          <w:szCs w:val="30"/>
          <w:cs/>
        </w:rPr>
        <w:t>(มหาชน)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Pr="005C5393">
        <w:rPr>
          <w:rFonts w:ascii="Angsana New" w:hAnsi="Angsana New"/>
          <w:spacing w:val="2"/>
          <w:sz w:val="30"/>
          <w:szCs w:val="30"/>
          <w:cs/>
        </w:rPr>
        <w:t>อมรินทร์ คอร์เปอเรชั่นส์ จำกัด (มหาชน)</w:t>
      </w:r>
      <w:r w:rsidRPr="005C5393">
        <w:rPr>
          <w:rFonts w:ascii="Angsana New" w:hAnsi="Angsana New"/>
          <w:spacing w:val="2"/>
          <w:sz w:val="30"/>
          <w:szCs w:val="30"/>
        </w:rPr>
        <w:t xml:space="preserve"> </w:t>
      </w:r>
      <w:r w:rsidRPr="005C5393">
        <w:rPr>
          <w:rFonts w:ascii="Angsana New" w:hAnsi="Angsana New"/>
          <w:spacing w:val="2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</w:t>
      </w:r>
      <w:r w:rsidRPr="004A1A1E">
        <w:rPr>
          <w:rFonts w:ascii="Angsana New" w:hAnsi="Angsana New"/>
          <w:spacing w:val="-4"/>
          <w:sz w:val="30"/>
          <w:szCs w:val="30"/>
          <w:cs/>
        </w:rPr>
        <w:t>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FA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01510" w14:textId="2345802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8C638C4" w14:textId="77777777" w:rsidR="0016481F" w:rsidRPr="00CE458C" w:rsidRDefault="0016481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0915822C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B50826">
        <w:rPr>
          <w:rFonts w:ascii="Angsana New" w:hAnsi="Angsana New" w:hint="cs"/>
          <w:sz w:val="30"/>
          <w:szCs w:val="30"/>
          <w:cs/>
        </w:rPr>
        <w:t>ณัชชา อู่วัฒนสมบัติ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416F605A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B50826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4494D32" w14:textId="7B3AA7B0" w:rsidR="004F44E4" w:rsidRPr="00CE458C" w:rsidRDefault="003A05A0" w:rsidP="004F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4348C0">
        <w:rPr>
          <w:rFonts w:ascii="Angsana New" w:hAnsi="Angsana New"/>
          <w:sz w:val="30"/>
          <w:szCs w:val="30"/>
        </w:rPr>
        <w:t xml:space="preserve"> </w:t>
      </w:r>
      <w:r w:rsidR="004348C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F44E4">
        <w:rPr>
          <w:rFonts w:ascii="Angsana New" w:hAnsi="Angsana New"/>
          <w:sz w:val="30"/>
          <w:szCs w:val="30"/>
        </w:rPr>
        <w:t>256</w:t>
      </w:r>
      <w:r w:rsidR="007768AD">
        <w:rPr>
          <w:rFonts w:ascii="Angsana New" w:hAnsi="Angsana New"/>
          <w:sz w:val="30"/>
          <w:szCs w:val="30"/>
        </w:rPr>
        <w:t>9</w:t>
      </w:r>
    </w:p>
    <w:p w14:paraId="5EF318ED" w14:textId="77777777" w:rsidR="00C350A6" w:rsidRDefault="00C350A6" w:rsidP="00C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22F3B" w14:textId="185CDBE5" w:rsidR="00C350A6" w:rsidRPr="00C350A6" w:rsidRDefault="00C350A6" w:rsidP="00C3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C350A6" w:rsidRPr="00C350A6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6FDCB" w14:textId="77777777" w:rsidR="0061046F" w:rsidRDefault="0061046F">
      <w:r>
        <w:separator/>
      </w:r>
    </w:p>
  </w:endnote>
  <w:endnote w:type="continuationSeparator" w:id="0">
    <w:p w14:paraId="33CE8BF0" w14:textId="77777777" w:rsidR="0061046F" w:rsidRDefault="0061046F">
      <w:r>
        <w:continuationSeparator/>
      </w:r>
    </w:p>
  </w:endnote>
  <w:endnote w:type="continuationNotice" w:id="1">
    <w:p w14:paraId="17CB230A" w14:textId="77777777" w:rsidR="0061046F" w:rsidRDefault="006104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3010C03D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3A05A0">
      <w:rPr>
        <w:rFonts w:ascii="Angsana New" w:hAnsi="Angsana New"/>
        <w:i/>
        <w:iCs/>
        <w:noProof/>
        <w:sz w:val="30"/>
        <w:szCs w:val="30"/>
      </w:rPr>
      <w:t>1828001_2026Dec_FSA_AMARIN CORPORATIONS PUBLIC COMPANY LIMITED_06t_Q2_1.docx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238" w14:textId="77777777" w:rsidR="00482137" w:rsidRDefault="004821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0EF5AB13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3A05A0">
      <w:rPr>
        <w:rFonts w:ascii="Angsana New" w:hAnsi="Angsana New"/>
        <w:noProof/>
        <w:sz w:val="30"/>
        <w:szCs w:val="30"/>
      </w:rPr>
      <w:t>1828001_2026Dec_FSA_AMARIN CORPORATIONS PUBLIC COMPANY LIMITED_06t_Q2_1.docx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76670" w14:textId="77777777" w:rsidR="0061046F" w:rsidRDefault="0061046F">
      <w:r>
        <w:separator/>
      </w:r>
    </w:p>
  </w:footnote>
  <w:footnote w:type="continuationSeparator" w:id="0">
    <w:p w14:paraId="252C36B6" w14:textId="77777777" w:rsidR="0061046F" w:rsidRDefault="0061046F">
      <w:r>
        <w:continuationSeparator/>
      </w:r>
    </w:p>
  </w:footnote>
  <w:footnote w:type="continuationNotice" w:id="1">
    <w:p w14:paraId="08892D7C" w14:textId="77777777" w:rsidR="0061046F" w:rsidRDefault="006104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ADC2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FA735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FE9EA03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FED56D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363F50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92CCF0" w14:textId="77777777" w:rsidR="000F3715" w:rsidRP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EC7F" w14:textId="77777777" w:rsid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80A2D1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BAD028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D06435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4E8330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1AAFE9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761034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9FBA51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35BD48" w14:textId="77777777" w:rsidR="00F64DB2" w:rsidRPr="007E25A5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6417" w14:textId="77777777" w:rsidR="00482137" w:rsidRDefault="00482137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1812823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493F501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7B1CBDD4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4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0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3"/>
  </w:num>
  <w:num w:numId="20" w16cid:durableId="850223946">
    <w:abstractNumId w:val="26"/>
  </w:num>
  <w:num w:numId="21" w16cid:durableId="673872552">
    <w:abstractNumId w:val="32"/>
  </w:num>
  <w:num w:numId="22" w16cid:durableId="249243545">
    <w:abstractNumId w:val="27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5"/>
  </w:num>
  <w:num w:numId="26" w16cid:durableId="383413295">
    <w:abstractNumId w:val="28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1"/>
  </w:num>
  <w:num w:numId="34" w16cid:durableId="870337650">
    <w:abstractNumId w:val="34"/>
  </w:num>
  <w:num w:numId="35" w16cid:durableId="1398700902">
    <w:abstractNumId w:val="29"/>
  </w:num>
  <w:num w:numId="36" w16cid:durableId="59521342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2DE4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47ED1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622"/>
    <w:rsid w:val="00080688"/>
    <w:rsid w:val="00080900"/>
    <w:rsid w:val="00080C0D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5FA2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233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752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7F3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34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9B2"/>
    <w:rsid w:val="000C4BD0"/>
    <w:rsid w:val="000C4DC3"/>
    <w:rsid w:val="000C4E26"/>
    <w:rsid w:val="000C5180"/>
    <w:rsid w:val="000C5367"/>
    <w:rsid w:val="000C59E1"/>
    <w:rsid w:val="000C6217"/>
    <w:rsid w:val="000C6391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29F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58"/>
    <w:rsid w:val="000F2063"/>
    <w:rsid w:val="000F2288"/>
    <w:rsid w:val="000F2349"/>
    <w:rsid w:val="000F2ED0"/>
    <w:rsid w:val="000F32DB"/>
    <w:rsid w:val="000F3715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29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81F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30C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4D4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3EE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B37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1B"/>
    <w:rsid w:val="001F607A"/>
    <w:rsid w:val="001F66C7"/>
    <w:rsid w:val="001F6A6A"/>
    <w:rsid w:val="001F7017"/>
    <w:rsid w:val="001F72EF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7CA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E8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9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62F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7C"/>
    <w:rsid w:val="003306C3"/>
    <w:rsid w:val="003307D6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861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5A0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CE3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08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8C0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CBC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A1E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81F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087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0CE2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4C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2E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EDB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95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93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0A0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2F1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46F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2D3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4E0B"/>
    <w:rsid w:val="0061555D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5720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1C08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4C1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15D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55"/>
    <w:rsid w:val="00670DBA"/>
    <w:rsid w:val="00670F5F"/>
    <w:rsid w:val="00671987"/>
    <w:rsid w:val="00671AC7"/>
    <w:rsid w:val="00671DBC"/>
    <w:rsid w:val="00672094"/>
    <w:rsid w:val="006723B6"/>
    <w:rsid w:val="006725EE"/>
    <w:rsid w:val="006727D9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6EC2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A3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6FA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099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7B0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3A9"/>
    <w:rsid w:val="0070480E"/>
    <w:rsid w:val="00704999"/>
    <w:rsid w:val="00704B1E"/>
    <w:rsid w:val="00704D0B"/>
    <w:rsid w:val="00705901"/>
    <w:rsid w:val="00705D39"/>
    <w:rsid w:val="007060C6"/>
    <w:rsid w:val="00706561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A9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1E48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35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D"/>
    <w:rsid w:val="007768AE"/>
    <w:rsid w:val="00776C98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5A5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396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4A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A84"/>
    <w:rsid w:val="00846BA6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A4E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3BA5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DF7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BA9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7BA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4D7"/>
    <w:rsid w:val="009B2B52"/>
    <w:rsid w:val="009B2FEB"/>
    <w:rsid w:val="009B30EF"/>
    <w:rsid w:val="009B376D"/>
    <w:rsid w:val="009B3947"/>
    <w:rsid w:val="009B3993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D6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182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68D2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832"/>
    <w:rsid w:val="00A019B8"/>
    <w:rsid w:val="00A01D12"/>
    <w:rsid w:val="00A01D62"/>
    <w:rsid w:val="00A02114"/>
    <w:rsid w:val="00A02357"/>
    <w:rsid w:val="00A02914"/>
    <w:rsid w:val="00A02AFC"/>
    <w:rsid w:val="00A02B36"/>
    <w:rsid w:val="00A02FE0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0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2A0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898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5D3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0F02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BDB"/>
    <w:rsid w:val="00B33C26"/>
    <w:rsid w:val="00B344A8"/>
    <w:rsid w:val="00B345E3"/>
    <w:rsid w:val="00B34A74"/>
    <w:rsid w:val="00B34E7B"/>
    <w:rsid w:val="00B358A3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0F1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826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26E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4B8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8CA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41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E7CF8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1D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656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AAF"/>
    <w:rsid w:val="00D37D6F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B08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292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C1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49F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165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6BB"/>
    <w:rsid w:val="00E60725"/>
    <w:rsid w:val="00E609A6"/>
    <w:rsid w:val="00E60A52"/>
    <w:rsid w:val="00E60B20"/>
    <w:rsid w:val="00E60BE0"/>
    <w:rsid w:val="00E60DBE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3A5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06D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855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68B"/>
    <w:rsid w:val="00EE77C2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5BA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9E1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7E3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DB2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34A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B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C9DCF-B46F-4698-BC60-41517E789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66</TotalTime>
  <Pages>3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Sasiarun, Siriserussa</cp:lastModifiedBy>
  <cp:revision>34</cp:revision>
  <cp:lastPrinted>2026-07-31T14:44:00Z</cp:lastPrinted>
  <dcterms:created xsi:type="dcterms:W3CDTF">2025-05-09T02:32:00Z</dcterms:created>
  <dcterms:modified xsi:type="dcterms:W3CDTF">2026-07-31T20:03:00Z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