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A862FB" w14:textId="3ABA2383" w:rsidR="00CE1E58" w:rsidRPr="00CE458C" w:rsidRDefault="00CE1E58" w:rsidP="00CE1E58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bookmarkStart w:id="0" w:name="_Hlk44506557"/>
      <w:r w:rsidRPr="009D0F45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9D0F45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9D0F45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48E9F6A6" w14:textId="77777777" w:rsidR="00CE1E58" w:rsidRPr="005E7C9A" w:rsidRDefault="00CE1E58" w:rsidP="00CE1E58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294AE084" w14:textId="6A5EB265" w:rsidR="006E3AE4" w:rsidRPr="00507DDD" w:rsidRDefault="006E3AE4" w:rsidP="006E3AE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bookmarkStart w:id="1" w:name="_Hlk14033565"/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4E06207E" w14:textId="4FCA3FF2" w:rsidR="00CE1E58" w:rsidRDefault="00CE1E58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1D040DB8" w14:textId="706048E3" w:rsidR="00973556" w:rsidRDefault="00973556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14:paraId="38D91A03" w14:textId="219B47D6" w:rsidR="000A6BAE" w:rsidRDefault="000A6BAE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สินทรัพย์ทางการเงินที่อยู่ในความต้องการของตลาด</w:t>
      </w:r>
    </w:p>
    <w:p w14:paraId="51FB6C3C" w14:textId="23FC9963" w:rsidR="00313ADB" w:rsidRDefault="00313ADB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เงินลงทุนในบริษัทย่อย</w:t>
      </w:r>
    </w:p>
    <w:p w14:paraId="49836425" w14:textId="77777777" w:rsidR="00F8324E" w:rsidRPr="005A13BE" w:rsidRDefault="00290012" w:rsidP="00DE719A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  <w:r w:rsidR="00DE719A" w:rsidRPr="00DE719A">
        <w:rPr>
          <w:rFonts w:ascii="Angsana New" w:hAnsi="Angsana New" w:cs="Angsana New"/>
          <w:sz w:val="30"/>
          <w:szCs w:val="30"/>
          <w:cs/>
          <w:lang w:bidi="th-TH"/>
        </w:rPr>
        <w:t>และการจำแนกรายได้</w:t>
      </w:r>
    </w:p>
    <w:p w14:paraId="7F0444DF" w14:textId="22D671D6" w:rsidR="00DC794B" w:rsidRPr="00127DB5" w:rsidRDefault="00DC794B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6BEF7624" w14:textId="089918D3" w:rsidR="00127DB5" w:rsidRPr="00D7393C" w:rsidRDefault="00127DB5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794D8AB9" w14:textId="77777777" w:rsidR="00DD4626" w:rsidRPr="00CE458C" w:rsidRDefault="00DD4626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0E87DBB0" w14:textId="6C6CEAFF" w:rsidR="00985508" w:rsidRPr="002C26EB" w:rsidRDefault="00DD4626" w:rsidP="00985508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B6332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ภาระผูกพันกับกิจการที่ไม่เกี่ยวข้อ</w:t>
      </w:r>
      <w:r w:rsidR="00035259" w:rsidRPr="00CB6332">
        <w:rPr>
          <w:rFonts w:ascii="Angsana New" w:hAnsi="Angsana New" w:cs="Angsana New"/>
          <w:sz w:val="30"/>
          <w:szCs w:val="30"/>
          <w:cs/>
          <w:lang w:bidi="th-TH"/>
        </w:rPr>
        <w:t>งกัน</w:t>
      </w:r>
    </w:p>
    <w:p w14:paraId="1749FD9F" w14:textId="6E0025BE" w:rsidR="002C26EB" w:rsidRPr="00985508" w:rsidRDefault="002C26EB" w:rsidP="00985508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</w:t>
      </w:r>
      <w:r w:rsidR="00D951BF" w:rsidRPr="00D951BF">
        <w:rPr>
          <w:rFonts w:ascii="Angsana New" w:hAnsi="Angsana New" w:cs="Angsana New"/>
          <w:sz w:val="30"/>
          <w:szCs w:val="30"/>
          <w:cs/>
          <w:lang w:bidi="th-TH"/>
        </w:rPr>
        <w:t>ภายหลังรอบระยะเวลารายงาน</w:t>
      </w:r>
    </w:p>
    <w:p w14:paraId="4B7F3D99" w14:textId="18D9231B" w:rsidR="00985508" w:rsidRPr="00985508" w:rsidRDefault="007452E8" w:rsidP="00985508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452E8">
        <w:rPr>
          <w:rFonts w:ascii="Angsana New" w:hAnsi="Angsana New" w:cs="Angsana New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p w14:paraId="5E2CA9B0" w14:textId="3F83BEAD" w:rsidR="00985508" w:rsidRPr="00985508" w:rsidRDefault="00985508" w:rsidP="00985508">
      <w:pPr>
        <w:pStyle w:val="index"/>
        <w:tabs>
          <w:tab w:val="left" w:pos="1134"/>
        </w:tabs>
        <w:spacing w:after="0" w:line="240" w:lineRule="atLeast"/>
        <w:ind w:firstLine="0"/>
        <w:jc w:val="both"/>
        <w:outlineLvl w:val="0"/>
        <w:rPr>
          <w:rFonts w:ascii="Angsana New" w:hAnsi="Angsana New" w:cs="Angsana New"/>
        </w:rPr>
      </w:pPr>
    </w:p>
    <w:bookmarkEnd w:id="0"/>
    <w:bookmarkEnd w:id="1"/>
    <w:p w14:paraId="5602A87B" w14:textId="77777777" w:rsidR="0025275A" w:rsidRPr="00CE458C" w:rsidRDefault="002371CF" w:rsidP="00DD4626">
      <w:pPr>
        <w:pStyle w:val="index"/>
        <w:tabs>
          <w:tab w:val="left" w:pos="567"/>
          <w:tab w:val="left" w:pos="1134"/>
        </w:tabs>
        <w:spacing w:after="0" w:line="240" w:lineRule="atLeast"/>
        <w:ind w:left="0" w:firstLine="567"/>
        <w:jc w:val="both"/>
        <w:outlineLvl w:val="0"/>
        <w:rPr>
          <w:rFonts w:ascii="Angsana New" w:hAnsi="Angsana New" w:cs="Angsana New"/>
        </w:rPr>
      </w:pPr>
      <w:r w:rsidRPr="00CE458C">
        <w:rPr>
          <w:rFonts w:ascii="Angsana New" w:hAnsi="Angsana New" w:cs="Angsana New"/>
          <w:b/>
          <w:bCs/>
        </w:rPr>
        <w:br w:type="page"/>
      </w:r>
      <w:r w:rsidR="0025275A" w:rsidRPr="00CE458C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หมายเหตุประกอบงบ</w:t>
      </w:r>
      <w:r w:rsidR="0025275A" w:rsidRPr="00B143EC">
        <w:rPr>
          <w:rFonts w:ascii="Angsana New" w:hAnsi="Angsana New" w:cs="Angsana New"/>
          <w:sz w:val="30"/>
          <w:szCs w:val="30"/>
          <w:cs/>
          <w:lang w:bidi="th-TH"/>
        </w:rPr>
        <w:t>การเงินเป็น</w:t>
      </w:r>
      <w:r w:rsidR="0025275A" w:rsidRPr="00CE458C">
        <w:rPr>
          <w:rFonts w:ascii="Angsana New" w:hAnsi="Angsana New" w:cs="Angsana New"/>
          <w:sz w:val="30"/>
          <w:szCs w:val="30"/>
          <w:cs/>
          <w:lang w:bidi="th-TH"/>
        </w:rPr>
        <w:t>ส่วนหนึ่งของงบการเงิน</w:t>
      </w:r>
      <w:r w:rsidR="004B6B6A" w:rsidRPr="00CE458C">
        <w:rPr>
          <w:rFonts w:ascii="Angsana New" w:hAnsi="Angsana New" w:cs="Angsana New"/>
          <w:sz w:val="30"/>
          <w:szCs w:val="30"/>
          <w:cs/>
          <w:lang w:bidi="th-TH"/>
        </w:rPr>
        <w:t>ระหว่างกาล</w:t>
      </w:r>
      <w:r w:rsidR="0025275A" w:rsidRPr="00CE458C">
        <w:rPr>
          <w:rFonts w:ascii="Angsana New" w:hAnsi="Angsana New" w:cs="Angsana New"/>
          <w:sz w:val="30"/>
          <w:szCs w:val="30"/>
          <w:cs/>
          <w:lang w:bidi="th-TH"/>
        </w:rPr>
        <w:t>นี้</w:t>
      </w:r>
    </w:p>
    <w:p w14:paraId="3F0667E7" w14:textId="77777777" w:rsidR="0025275A" w:rsidRPr="005E7C9A" w:rsidRDefault="0025275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14:paraId="73CCCE00" w14:textId="6BB0C736" w:rsidR="0025275A" w:rsidRPr="00290012" w:rsidRDefault="004B6B6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ab/>
      </w:r>
      <w:r w:rsidR="0025275A" w:rsidRPr="00CE458C">
        <w:rPr>
          <w:rFonts w:ascii="Angsana New" w:hAnsi="Angsana New"/>
          <w:sz w:val="30"/>
          <w:szCs w:val="30"/>
          <w:cs/>
        </w:rPr>
        <w:t>งบการเงิน</w:t>
      </w:r>
      <w:r w:rsidRPr="00CE458C">
        <w:rPr>
          <w:rFonts w:ascii="Angsana New" w:hAnsi="Angsana New"/>
          <w:sz w:val="30"/>
          <w:szCs w:val="30"/>
          <w:cs/>
        </w:rPr>
        <w:t>ระหว่างกาล</w:t>
      </w:r>
      <w:r w:rsidR="0049566A" w:rsidRPr="00CE458C">
        <w:rPr>
          <w:rFonts w:ascii="Angsana New" w:hAnsi="Angsana New"/>
          <w:sz w:val="30"/>
          <w:szCs w:val="30"/>
          <w:cs/>
        </w:rPr>
        <w:t>นี้</w:t>
      </w:r>
      <w:r w:rsidR="0025275A" w:rsidRPr="00CE458C">
        <w:rPr>
          <w:rFonts w:ascii="Angsana New" w:hAnsi="Angsana New"/>
          <w:sz w:val="30"/>
          <w:szCs w:val="30"/>
          <w:cs/>
        </w:rPr>
        <w:t>ได้รับอนุมั</w:t>
      </w:r>
      <w:r w:rsidR="006322AD" w:rsidRPr="00CE458C">
        <w:rPr>
          <w:rFonts w:ascii="Angsana New" w:hAnsi="Angsana New"/>
          <w:sz w:val="30"/>
          <w:szCs w:val="30"/>
          <w:cs/>
        </w:rPr>
        <w:t>ติ</w:t>
      </w:r>
      <w:r w:rsidR="00C67B97" w:rsidRPr="00CE458C">
        <w:rPr>
          <w:rFonts w:ascii="Angsana New" w:hAnsi="Angsana New"/>
          <w:sz w:val="30"/>
          <w:szCs w:val="30"/>
          <w:cs/>
        </w:rPr>
        <w:t>ให้ออกงบการเงิน</w:t>
      </w:r>
      <w:r w:rsidR="006322AD" w:rsidRPr="00CE458C">
        <w:rPr>
          <w:rFonts w:ascii="Angsana New" w:hAnsi="Angsana New"/>
          <w:sz w:val="30"/>
          <w:szCs w:val="30"/>
          <w:cs/>
        </w:rPr>
        <w:t>จาก</w:t>
      </w:r>
      <w:r w:rsidR="003D3556" w:rsidRPr="00CE458C">
        <w:rPr>
          <w:rFonts w:ascii="Angsana New" w:hAnsi="Angsana New"/>
          <w:sz w:val="30"/>
          <w:szCs w:val="30"/>
          <w:cs/>
        </w:rPr>
        <w:t>คณะ</w:t>
      </w:r>
      <w:r w:rsidR="006322AD" w:rsidRPr="00CE458C">
        <w:rPr>
          <w:rFonts w:ascii="Angsana New" w:hAnsi="Angsana New"/>
          <w:sz w:val="30"/>
          <w:szCs w:val="30"/>
          <w:cs/>
        </w:rPr>
        <w:t>กรรมการเมื่อ</w:t>
      </w:r>
      <w:r w:rsidR="00C67B97" w:rsidRPr="00571C05">
        <w:rPr>
          <w:rFonts w:ascii="Angsana New" w:hAnsi="Angsana New"/>
          <w:sz w:val="30"/>
          <w:szCs w:val="30"/>
          <w:cs/>
        </w:rPr>
        <w:t>วันที่</w:t>
      </w:r>
      <w:r w:rsidR="00BC416F">
        <w:rPr>
          <w:rFonts w:ascii="Angsana New" w:hAnsi="Angsana New"/>
          <w:sz w:val="30"/>
          <w:szCs w:val="30"/>
        </w:rPr>
        <w:t xml:space="preserve"> </w:t>
      </w:r>
      <w:r w:rsidR="00E711E4" w:rsidRPr="00E711E4">
        <w:rPr>
          <w:rFonts w:ascii="Angsana New" w:hAnsi="Angsana New"/>
          <w:sz w:val="30"/>
          <w:szCs w:val="30"/>
          <w:lang w:val="en-GB"/>
        </w:rPr>
        <w:t>14</w:t>
      </w:r>
      <w:r w:rsidR="00127DB5">
        <w:rPr>
          <w:rFonts w:ascii="Angsana New" w:hAnsi="Angsana New"/>
          <w:sz w:val="30"/>
          <w:szCs w:val="30"/>
        </w:rPr>
        <w:t xml:space="preserve"> </w:t>
      </w:r>
      <w:r w:rsidR="00127DB5">
        <w:rPr>
          <w:rFonts w:ascii="Angsana New" w:hAnsi="Angsana New" w:hint="cs"/>
          <w:sz w:val="30"/>
          <w:szCs w:val="30"/>
          <w:cs/>
        </w:rPr>
        <w:t>สิงหาคม</w:t>
      </w:r>
      <w:r w:rsidR="00A053A8">
        <w:rPr>
          <w:rFonts w:ascii="Angsana New" w:hAnsi="Angsana New" w:hint="cs"/>
          <w:sz w:val="30"/>
          <w:szCs w:val="30"/>
          <w:cs/>
        </w:rPr>
        <w:t xml:space="preserve"> </w:t>
      </w:r>
      <w:r w:rsidR="00E711E4" w:rsidRPr="00E711E4">
        <w:rPr>
          <w:rFonts w:ascii="Angsana New" w:hAnsi="Angsana New"/>
          <w:sz w:val="30"/>
          <w:szCs w:val="30"/>
          <w:lang w:val="en-GB"/>
        </w:rPr>
        <w:t>2569</w:t>
      </w:r>
    </w:p>
    <w:p w14:paraId="6590F54D" w14:textId="1979AF84" w:rsidR="006E3AE4" w:rsidRPr="00CE458C" w:rsidRDefault="006E3AE4" w:rsidP="002844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403CACBB" w14:textId="2B3B1FF8" w:rsidR="006E3AE4" w:rsidRPr="00826D86" w:rsidRDefault="006E3AE4" w:rsidP="00826D86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826D86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5FDDAAA3" w14:textId="77777777" w:rsidR="001001BD" w:rsidRPr="005E7C9A" w:rsidRDefault="001001BD" w:rsidP="007B671E">
      <w:pPr>
        <w:pStyle w:val="Heading8"/>
        <w:spacing w:line="240" w:lineRule="auto"/>
        <w:ind w:left="567" w:right="0" w:hanging="567"/>
        <w:jc w:val="thaiDistribute"/>
        <w:rPr>
          <w:rFonts w:ascii="Angsana New" w:hAnsi="Angsana New" w:cs="Angsana New"/>
          <w:sz w:val="30"/>
          <w:szCs w:val="30"/>
        </w:rPr>
      </w:pPr>
    </w:p>
    <w:p w14:paraId="7D1C3A16" w14:textId="77C1FE26" w:rsidR="002944FB" w:rsidRDefault="00F54BC7" w:rsidP="00110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F54BC7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</w:t>
      </w:r>
      <w:r w:rsidR="00313ADB">
        <w:rPr>
          <w:rFonts w:ascii="Angsana New" w:hAnsi="Angsana New" w:hint="cs"/>
          <w:sz w:val="30"/>
          <w:szCs w:val="30"/>
          <w:cs/>
        </w:rPr>
        <w:t xml:space="preserve"> </w:t>
      </w:r>
      <w:r w:rsidRPr="00F54BC7">
        <w:rPr>
          <w:rFonts w:ascii="Angsana New" w:hAnsi="Angsana New"/>
          <w:sz w:val="30"/>
          <w:szCs w:val="30"/>
          <w:cs/>
        </w:rPr>
        <w:t>และจัดทำ</w:t>
      </w:r>
      <w:r>
        <w:rPr>
          <w:rFonts w:ascii="Angsana New" w:hAnsi="Angsana New"/>
          <w:sz w:val="30"/>
          <w:szCs w:val="30"/>
        </w:rPr>
        <w:t xml:space="preserve">  </w:t>
      </w:r>
      <w:r w:rsidRPr="00F54BC7">
        <w:rPr>
          <w:rFonts w:ascii="Angsana New" w:hAnsi="Angsana New"/>
          <w:spacing w:val="-6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 w:rsidRPr="00F54BC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E711E4" w:rsidRPr="00E711E4">
        <w:rPr>
          <w:rFonts w:ascii="Angsana New" w:hAnsi="Angsana New"/>
          <w:spacing w:val="-6"/>
          <w:sz w:val="30"/>
          <w:szCs w:val="30"/>
          <w:lang w:val="en-GB"/>
        </w:rPr>
        <w:t>34</w:t>
      </w:r>
      <w:r w:rsidRPr="00F54BC7">
        <w:rPr>
          <w:rFonts w:ascii="Angsana New" w:hAnsi="Angsana New"/>
          <w:sz w:val="30"/>
          <w:szCs w:val="30"/>
          <w:cs/>
        </w:rPr>
        <w:t xml:space="preserve"> เรื่อง </w:t>
      </w:r>
      <w:r w:rsidRPr="00F54BC7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>
        <w:rPr>
          <w:rFonts w:ascii="Angsana New" w:hAnsi="Angsana New"/>
          <w:sz w:val="30"/>
          <w:szCs w:val="30"/>
        </w:rPr>
        <w:t xml:space="preserve"> </w:t>
      </w:r>
      <w:r w:rsidRPr="00F54BC7">
        <w:rPr>
          <w:rFonts w:ascii="Angsana New" w:hAnsi="Angsana New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รวมถึงแนวปฏิบัติทางการบัญชีที่ประกาศใช้โดยสภาวิชาชีพบัญชีฯ </w:t>
      </w:r>
      <w:r w:rsidRPr="003C7C4A">
        <w:rPr>
          <w:rFonts w:ascii="Angsana New" w:hAnsi="Angsana New"/>
          <w:spacing w:val="-6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F54BC7">
        <w:rPr>
          <w:rFonts w:ascii="Angsana New" w:hAnsi="Angsana New"/>
          <w:spacing w:val="-6"/>
          <w:sz w:val="30"/>
          <w:szCs w:val="30"/>
          <w:cs/>
        </w:rPr>
        <w:t xml:space="preserve"> โดยงบการเงินระหว่างกาลนี้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F54BC7">
        <w:rPr>
          <w:rFonts w:ascii="Angsana New" w:hAnsi="Angsana New"/>
          <w:spacing w:val="-6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 </w:t>
      </w:r>
      <w:r w:rsidRPr="00F54BC7">
        <w:rPr>
          <w:rFonts w:ascii="Angsana New" w:hAnsi="Angsana New"/>
          <w:sz w:val="30"/>
          <w:szCs w:val="30"/>
          <w:cs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</w:t>
      </w:r>
      <w:r>
        <w:rPr>
          <w:rFonts w:ascii="Angsana New" w:hAnsi="Angsana New" w:hint="cs"/>
          <w:sz w:val="30"/>
          <w:szCs w:val="30"/>
          <w:cs/>
        </w:rPr>
        <w:t xml:space="preserve">    </w:t>
      </w:r>
      <w:r w:rsidRPr="00F54BC7">
        <w:rPr>
          <w:rFonts w:ascii="Angsana New" w:hAnsi="Angsana New"/>
          <w:sz w:val="30"/>
          <w:szCs w:val="30"/>
          <w:cs/>
        </w:rPr>
        <w:t>บริษัทย่อยสำหรับปีสิ้นสุดวันที่</w:t>
      </w:r>
      <w:r>
        <w:rPr>
          <w:rFonts w:ascii="Angsana New" w:hAnsi="Angsana New"/>
          <w:sz w:val="30"/>
          <w:szCs w:val="30"/>
        </w:rPr>
        <w:t xml:space="preserve"> </w:t>
      </w:r>
      <w:r w:rsidR="00E711E4" w:rsidRPr="00E711E4">
        <w:rPr>
          <w:rFonts w:ascii="Angsana New" w:hAnsi="Angsana New"/>
          <w:sz w:val="30"/>
          <w:szCs w:val="30"/>
          <w:lang w:val="en-GB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 w:rsidRPr="00F54BC7">
        <w:rPr>
          <w:rFonts w:ascii="Angsana New" w:hAnsi="Angsana New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</w:rPr>
        <w:t xml:space="preserve"> </w:t>
      </w:r>
      <w:r w:rsidR="00E711E4" w:rsidRPr="00E711E4">
        <w:rPr>
          <w:rFonts w:ascii="Angsana New" w:hAnsi="Angsana New"/>
          <w:sz w:val="30"/>
          <w:szCs w:val="30"/>
          <w:lang w:val="en-GB"/>
        </w:rPr>
        <w:t>2568</w:t>
      </w:r>
    </w:p>
    <w:p w14:paraId="7668B4FB" w14:textId="77777777" w:rsidR="00F82A24" w:rsidRPr="00D504D5" w:rsidRDefault="00613542" w:rsidP="00CA3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pacing w:val="-2"/>
          <w:sz w:val="24"/>
          <w:szCs w:val="24"/>
        </w:rPr>
      </w:pPr>
      <w:r w:rsidRPr="00CE458C">
        <w:rPr>
          <w:rFonts w:ascii="Angsana New" w:hAnsi="Angsana New"/>
          <w:spacing w:val="-2"/>
          <w:sz w:val="30"/>
          <w:szCs w:val="30"/>
        </w:rPr>
        <w:tab/>
      </w:r>
    </w:p>
    <w:p w14:paraId="17F448B3" w14:textId="7600DA2A" w:rsidR="00507DDD" w:rsidRPr="00FB45A7" w:rsidRDefault="00634DE6" w:rsidP="00FB45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634DE6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</w:t>
      </w:r>
      <w:r w:rsidR="00562F15">
        <w:rPr>
          <w:rFonts w:ascii="Angsana New" w:hAnsi="Angsana New" w:hint="cs"/>
          <w:sz w:val="30"/>
          <w:szCs w:val="30"/>
          <w:cs/>
        </w:rPr>
        <w:t xml:space="preserve"> </w:t>
      </w:r>
      <w:r w:rsidRPr="00634DE6">
        <w:rPr>
          <w:rFonts w:ascii="Angsana New" w:hAnsi="Angsana New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นโยบายการบัญชีวิธีการคำนวณ</w:t>
      </w:r>
      <w:r w:rsidR="001104F2">
        <w:rPr>
          <w:rFonts w:ascii="Angsana New" w:hAnsi="Angsana New" w:hint="cs"/>
          <w:sz w:val="30"/>
          <w:szCs w:val="30"/>
          <w:cs/>
        </w:rPr>
        <w:t xml:space="preserve"> </w:t>
      </w:r>
      <w:r w:rsidRPr="00634DE6">
        <w:rPr>
          <w:rFonts w:ascii="Angsana New" w:hAnsi="Angsana New"/>
          <w:sz w:val="30"/>
          <w:szCs w:val="30"/>
          <w:cs/>
        </w:rPr>
        <w:t>และแหล่งข้อมูลสำคัญที่ใช้ในการประมาณการอาจมีความไม่แน่นอนนั้นไม่แตกต่างจากที่ได้</w:t>
      </w:r>
      <w:r w:rsidR="003139FB">
        <w:rPr>
          <w:rFonts w:ascii="Angsana New" w:hAnsi="Angsana New" w:hint="cs"/>
          <w:sz w:val="30"/>
          <w:szCs w:val="30"/>
          <w:cs/>
        </w:rPr>
        <w:t xml:space="preserve">  </w:t>
      </w:r>
      <w:r w:rsidRPr="00507DDD">
        <w:rPr>
          <w:rFonts w:ascii="Angsana New" w:hAnsi="Angsana New"/>
          <w:sz w:val="30"/>
          <w:szCs w:val="30"/>
          <w:cs/>
        </w:rPr>
        <w:t>อธิบายไว้ในงบการเงินสำหรับปีสิ้นสุดวันที่</w:t>
      </w:r>
      <w:r w:rsidRPr="00507DDD">
        <w:rPr>
          <w:rFonts w:ascii="Angsana New" w:hAnsi="Angsana New"/>
          <w:sz w:val="30"/>
          <w:szCs w:val="30"/>
        </w:rPr>
        <w:t xml:space="preserve"> </w:t>
      </w:r>
      <w:r w:rsidR="00E711E4" w:rsidRPr="00E711E4">
        <w:rPr>
          <w:rFonts w:ascii="Angsana New" w:hAnsi="Angsana New"/>
          <w:sz w:val="30"/>
          <w:szCs w:val="30"/>
          <w:lang w:val="en-GB"/>
        </w:rPr>
        <w:t>31</w:t>
      </w:r>
      <w:r w:rsidRPr="00507DDD">
        <w:rPr>
          <w:rFonts w:ascii="Angsana New" w:hAnsi="Angsana New"/>
          <w:sz w:val="30"/>
          <w:szCs w:val="30"/>
        </w:rPr>
        <w:t xml:space="preserve"> </w:t>
      </w:r>
      <w:r w:rsidRPr="00507DDD">
        <w:rPr>
          <w:rFonts w:ascii="Angsana New" w:hAnsi="Angsana New"/>
          <w:sz w:val="30"/>
          <w:szCs w:val="30"/>
          <w:cs/>
        </w:rPr>
        <w:t>ธันวาคม</w:t>
      </w:r>
      <w:r w:rsidRPr="00507DDD">
        <w:rPr>
          <w:rFonts w:ascii="Angsana New" w:hAnsi="Angsana New"/>
          <w:sz w:val="30"/>
          <w:szCs w:val="30"/>
        </w:rPr>
        <w:t xml:space="preserve"> </w:t>
      </w:r>
      <w:r w:rsidR="00E711E4" w:rsidRPr="00E711E4">
        <w:rPr>
          <w:rFonts w:ascii="Angsana New" w:hAnsi="Angsana New"/>
          <w:sz w:val="30"/>
          <w:szCs w:val="30"/>
          <w:lang w:val="en-GB"/>
        </w:rPr>
        <w:t>2568</w:t>
      </w:r>
    </w:p>
    <w:p w14:paraId="7C3C004E" w14:textId="77777777" w:rsidR="001104F2" w:rsidRPr="00D37961" w:rsidRDefault="001104F2" w:rsidP="00077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</w:p>
    <w:p w14:paraId="141E6E36" w14:textId="31363C11" w:rsidR="00583715" w:rsidRDefault="00F96459" w:rsidP="00BC31C5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CE458C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2ACD1393" w14:textId="77777777" w:rsidR="00BC31C5" w:rsidRPr="00BC31C5" w:rsidRDefault="00BC31C5" w:rsidP="00BC31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2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9"/>
        <w:gridCol w:w="1082"/>
        <w:gridCol w:w="270"/>
        <w:gridCol w:w="1087"/>
        <w:gridCol w:w="270"/>
        <w:gridCol w:w="1084"/>
      </w:tblGrid>
      <w:tr w:rsidR="0081285E" w:rsidRPr="00B43BC0" w14:paraId="1F80282E" w14:textId="77777777">
        <w:trPr>
          <w:trHeight w:hRule="exact" w:val="374"/>
          <w:tblHeader/>
        </w:trPr>
        <w:tc>
          <w:tcPr>
            <w:tcW w:w="4140" w:type="dxa"/>
          </w:tcPr>
          <w:p w14:paraId="0E74EC52" w14:textId="77777777" w:rsidR="0081285E" w:rsidRPr="006B2B25" w:rsidRDefault="0081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41" w:type="dxa"/>
            <w:gridSpan w:val="3"/>
          </w:tcPr>
          <w:p w14:paraId="369AD045" w14:textId="77777777" w:rsidR="0081285E" w:rsidRPr="006B2B25" w:rsidRDefault="0081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B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C34AFAB" w14:textId="77777777" w:rsidR="0081285E" w:rsidRPr="006B2B25" w:rsidRDefault="0081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</w:tcPr>
          <w:p w14:paraId="3C4433B3" w14:textId="77777777" w:rsidR="0081285E" w:rsidRPr="006B2B25" w:rsidRDefault="0081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B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530D" w:rsidRPr="00B43BC0" w14:paraId="639CDDE9" w14:textId="77777777">
        <w:trPr>
          <w:trHeight w:hRule="exact" w:val="374"/>
          <w:tblHeader/>
        </w:trPr>
        <w:tc>
          <w:tcPr>
            <w:tcW w:w="4140" w:type="dxa"/>
          </w:tcPr>
          <w:p w14:paraId="12923180" w14:textId="72710079" w:rsidR="0075530D" w:rsidRPr="006B2B25" w:rsidRDefault="0075530D" w:rsidP="007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B2B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127D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6B2B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711E4" w:rsidRPr="00E711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="00127D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080" w:type="dxa"/>
          </w:tcPr>
          <w:p w14:paraId="0D81A53D" w14:textId="18313B14" w:rsidR="0075530D" w:rsidRPr="009B2250" w:rsidRDefault="00E711E4" w:rsidP="007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2569</w:t>
            </w:r>
          </w:p>
        </w:tc>
        <w:tc>
          <w:tcPr>
            <w:tcW w:w="279" w:type="dxa"/>
          </w:tcPr>
          <w:p w14:paraId="41ACCF4E" w14:textId="77777777" w:rsidR="0075530D" w:rsidRPr="009B2250" w:rsidRDefault="0075530D" w:rsidP="007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D99BB61" w14:textId="3AD495B8" w:rsidR="0075530D" w:rsidRPr="009B2250" w:rsidRDefault="00E711E4" w:rsidP="007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2568</w:t>
            </w:r>
          </w:p>
        </w:tc>
        <w:tc>
          <w:tcPr>
            <w:tcW w:w="270" w:type="dxa"/>
          </w:tcPr>
          <w:p w14:paraId="2DB63C20" w14:textId="77777777" w:rsidR="0075530D" w:rsidRPr="009B2250" w:rsidRDefault="0075530D" w:rsidP="007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432D60D4" w14:textId="208AC72E" w:rsidR="0075530D" w:rsidRPr="009B2250" w:rsidRDefault="00E711E4" w:rsidP="007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2569</w:t>
            </w:r>
          </w:p>
        </w:tc>
        <w:tc>
          <w:tcPr>
            <w:tcW w:w="270" w:type="dxa"/>
          </w:tcPr>
          <w:p w14:paraId="3EE8909D" w14:textId="77777777" w:rsidR="0075530D" w:rsidRPr="009B2250" w:rsidRDefault="0075530D" w:rsidP="007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B00AA94" w14:textId="42FF8FD4" w:rsidR="0075530D" w:rsidRPr="009B2250" w:rsidRDefault="00E711E4" w:rsidP="0075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2568</w:t>
            </w:r>
          </w:p>
        </w:tc>
      </w:tr>
      <w:tr w:rsidR="0081285E" w:rsidRPr="00B43BC0" w14:paraId="0ED4FE5D" w14:textId="77777777">
        <w:trPr>
          <w:tblHeader/>
        </w:trPr>
        <w:tc>
          <w:tcPr>
            <w:tcW w:w="4140" w:type="dxa"/>
          </w:tcPr>
          <w:p w14:paraId="13FA0E16" w14:textId="77777777" w:rsidR="0081285E" w:rsidRPr="00495DFC" w:rsidRDefault="0081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52" w:type="dxa"/>
            <w:gridSpan w:val="7"/>
          </w:tcPr>
          <w:p w14:paraId="7AFB1EAE" w14:textId="77777777" w:rsidR="0081285E" w:rsidRPr="00495DFC" w:rsidRDefault="0081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95DF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1285E" w:rsidRPr="00B43BC0" w14:paraId="1B94FAD0" w14:textId="77777777">
        <w:tc>
          <w:tcPr>
            <w:tcW w:w="4140" w:type="dxa"/>
          </w:tcPr>
          <w:p w14:paraId="1C2EE0B9" w14:textId="77777777" w:rsidR="0081285E" w:rsidRPr="00C551BB" w:rsidRDefault="0081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51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D6FCFC1" w14:textId="77777777" w:rsidR="0081285E" w:rsidRPr="00C551BB" w:rsidRDefault="0081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558201F1" w14:textId="77777777" w:rsidR="0081285E" w:rsidRPr="00C551BB" w:rsidRDefault="0081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7916ACA" w14:textId="77777777" w:rsidR="0081285E" w:rsidRPr="00C551BB" w:rsidRDefault="0081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BACB55" w14:textId="77777777" w:rsidR="0081285E" w:rsidRPr="00C551BB" w:rsidRDefault="0081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391750C6" w14:textId="77777777" w:rsidR="0081285E" w:rsidRPr="00C551BB" w:rsidRDefault="0081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828E0D" w14:textId="77777777" w:rsidR="0081285E" w:rsidRPr="00C551BB" w:rsidRDefault="0081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1906590" w14:textId="77777777" w:rsidR="0081285E" w:rsidRPr="00C551BB" w:rsidRDefault="0081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2CB9" w:rsidRPr="00B43BC0" w14:paraId="284C1FC4" w14:textId="77777777">
        <w:tc>
          <w:tcPr>
            <w:tcW w:w="4140" w:type="dxa"/>
          </w:tcPr>
          <w:p w14:paraId="3D66CB91" w14:textId="77777777" w:rsidR="00B52CB9" w:rsidRPr="00C551BB" w:rsidRDefault="00B52CB9" w:rsidP="00B52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0" w:type="dxa"/>
          </w:tcPr>
          <w:p w14:paraId="2B9C3C07" w14:textId="520ECC50" w:rsidR="00B52CB9" w:rsidRPr="00C551BB" w:rsidRDefault="00B52CB9" w:rsidP="00B52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23B79922" w14:textId="77777777" w:rsidR="00B52CB9" w:rsidRPr="00C551BB" w:rsidRDefault="00B52CB9" w:rsidP="00B52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57A76DB" w14:textId="151FB197" w:rsidR="00B52CB9" w:rsidRPr="00C551BB" w:rsidRDefault="00B52CB9" w:rsidP="00B52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2E90AA" w14:textId="77777777" w:rsidR="00B52CB9" w:rsidRPr="00C551BB" w:rsidRDefault="00B52CB9" w:rsidP="00B52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5370B32E" w14:textId="52A3C587" w:rsidR="00B52CB9" w:rsidRPr="003A5570" w:rsidRDefault="00E711E4" w:rsidP="00B52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159</w:t>
            </w:r>
            <w:r w:rsidR="00B52CB9">
              <w:rPr>
                <w:rFonts w:ascii="Angsana New" w:hAnsi="Angsana New"/>
                <w:sz w:val="30"/>
                <w:szCs w:val="30"/>
              </w:rPr>
              <w:t>,</w:t>
            </w: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925</w:t>
            </w:r>
          </w:p>
        </w:tc>
        <w:tc>
          <w:tcPr>
            <w:tcW w:w="270" w:type="dxa"/>
          </w:tcPr>
          <w:p w14:paraId="2596DB5B" w14:textId="77777777" w:rsidR="00B52CB9" w:rsidRPr="00C551BB" w:rsidRDefault="00B52CB9" w:rsidP="00B52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769FE43" w14:textId="47122AAD" w:rsidR="00B52CB9" w:rsidRPr="00C551BB" w:rsidRDefault="00E711E4" w:rsidP="00B52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185</w:t>
            </w:r>
            <w:r w:rsidR="00B52CB9">
              <w:rPr>
                <w:rFonts w:ascii="Angsana New" w:hAnsi="Angsana New"/>
                <w:sz w:val="30"/>
                <w:szCs w:val="30"/>
              </w:rPr>
              <w:t>,</w:t>
            </w: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188</w:t>
            </w:r>
          </w:p>
        </w:tc>
      </w:tr>
      <w:tr w:rsidR="00B52CB9" w:rsidRPr="00B43BC0" w14:paraId="5B61500B" w14:textId="77777777">
        <w:tc>
          <w:tcPr>
            <w:tcW w:w="4140" w:type="dxa"/>
          </w:tcPr>
          <w:p w14:paraId="5458EDD9" w14:textId="77777777" w:rsidR="00B52CB9" w:rsidRPr="00C551BB" w:rsidRDefault="00B52CB9" w:rsidP="00B52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41BA9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080" w:type="dxa"/>
          </w:tcPr>
          <w:p w14:paraId="72A98EE5" w14:textId="31AEF408" w:rsidR="00B52CB9" w:rsidRPr="00C551BB" w:rsidRDefault="00B52CB9" w:rsidP="00B52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6DDBEB10" w14:textId="77777777" w:rsidR="00B52CB9" w:rsidRPr="00C551BB" w:rsidRDefault="00B52CB9" w:rsidP="00B52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8D5B907" w14:textId="43F27DA4" w:rsidR="00B52CB9" w:rsidRPr="00C551BB" w:rsidRDefault="00B52CB9" w:rsidP="00B52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2810E5" w14:textId="77777777" w:rsidR="00B52CB9" w:rsidRPr="00C551BB" w:rsidRDefault="00B52CB9" w:rsidP="00B52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5E1CE261" w14:textId="0034D05B" w:rsidR="00B52CB9" w:rsidRPr="003A5570" w:rsidRDefault="00E711E4" w:rsidP="00B52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8</w:t>
            </w:r>
            <w:r w:rsidR="00B52CB9">
              <w:rPr>
                <w:rFonts w:ascii="Angsana New" w:hAnsi="Angsana New"/>
                <w:sz w:val="30"/>
                <w:szCs w:val="30"/>
              </w:rPr>
              <w:t>,</w:t>
            </w: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992</w:t>
            </w:r>
          </w:p>
        </w:tc>
        <w:tc>
          <w:tcPr>
            <w:tcW w:w="270" w:type="dxa"/>
          </w:tcPr>
          <w:p w14:paraId="15257E21" w14:textId="77777777" w:rsidR="00B52CB9" w:rsidRPr="00C551BB" w:rsidRDefault="00B52CB9" w:rsidP="00B52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A647820" w14:textId="327B3315" w:rsidR="00B52CB9" w:rsidRPr="00C551BB" w:rsidRDefault="00E711E4" w:rsidP="00B52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  <w:r w:rsidR="00B52CB9">
              <w:rPr>
                <w:rFonts w:ascii="Angsana New" w:hAnsi="Angsana New"/>
                <w:sz w:val="30"/>
                <w:szCs w:val="30"/>
              </w:rPr>
              <w:t>,</w:t>
            </w: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976</w:t>
            </w:r>
          </w:p>
        </w:tc>
      </w:tr>
      <w:tr w:rsidR="00461BE3" w:rsidRPr="00B43BC0" w14:paraId="6B7B2BA9" w14:textId="77777777">
        <w:tc>
          <w:tcPr>
            <w:tcW w:w="4140" w:type="dxa"/>
          </w:tcPr>
          <w:p w14:paraId="6A76872E" w14:textId="445C81FD" w:rsidR="00461BE3" w:rsidRPr="00C551BB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551BB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602CDC95" w14:textId="3E56414F" w:rsidR="00461BE3" w:rsidRPr="00C551BB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3417170C" w14:textId="77777777" w:rsidR="00461BE3" w:rsidRPr="00C551BB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4DBF5CE" w14:textId="39BEF206" w:rsidR="00461BE3" w:rsidRPr="00C551BB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71E6DC" w14:textId="77777777" w:rsidR="00461BE3" w:rsidRPr="00C551BB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6DB245AF" w14:textId="10CF6DC7" w:rsidR="00461BE3" w:rsidRPr="00282D70" w:rsidRDefault="00306B89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7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36</w:t>
            </w:r>
            <w:r w:rsidR="00461BE3">
              <w:rPr>
                <w:rFonts w:ascii="Angsana New" w:hAnsi="Angsana New"/>
                <w:sz w:val="30"/>
                <w:szCs w:val="30"/>
              </w:rPr>
              <w:t>,</w:t>
            </w:r>
            <w:r w:rsidR="00E711E4">
              <w:rPr>
                <w:rFonts w:ascii="Angsana New" w:hAnsi="Angsana New"/>
                <w:sz w:val="30"/>
                <w:szCs w:val="30"/>
                <w:lang w:val="en-GB"/>
              </w:rPr>
              <w:t>326</w:t>
            </w:r>
          </w:p>
        </w:tc>
        <w:tc>
          <w:tcPr>
            <w:tcW w:w="270" w:type="dxa"/>
          </w:tcPr>
          <w:p w14:paraId="6B283A84" w14:textId="77777777" w:rsidR="00461BE3" w:rsidRPr="00C551BB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159C22F" w14:textId="2A58599E" w:rsidR="00461BE3" w:rsidRPr="00997B13" w:rsidRDefault="00E711E4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13</w:t>
            </w:r>
            <w:r w:rsidR="00461BE3">
              <w:rPr>
                <w:rFonts w:ascii="Angsana New" w:hAnsi="Angsana New"/>
                <w:sz w:val="30"/>
                <w:szCs w:val="30"/>
              </w:rPr>
              <w:t>,</w:t>
            </w: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196</w:t>
            </w:r>
          </w:p>
        </w:tc>
      </w:tr>
      <w:tr w:rsidR="00461BE3" w:rsidRPr="00B43BC0" w14:paraId="5F8399EB" w14:textId="77777777">
        <w:tc>
          <w:tcPr>
            <w:tcW w:w="4140" w:type="dxa"/>
          </w:tcPr>
          <w:p w14:paraId="4D7D9D52" w14:textId="7AE3B7EC" w:rsidR="00461BE3" w:rsidRPr="00C551BB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0" w:type="dxa"/>
          </w:tcPr>
          <w:p w14:paraId="67092D4D" w14:textId="4A7F6313" w:rsidR="00461BE3" w:rsidRPr="00C551BB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661BCCFF" w14:textId="77777777" w:rsidR="00461BE3" w:rsidRPr="00C551BB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3942D4D" w14:textId="2E6FACA6" w:rsidR="00461BE3" w:rsidRPr="00C551BB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9AB491" w14:textId="77777777" w:rsidR="00461BE3" w:rsidRPr="00C551BB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280E1776" w14:textId="6B90EFFA" w:rsidR="00461BE3" w:rsidRPr="003A5570" w:rsidRDefault="00E711E4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78"/>
              <w:rPr>
                <w:rFonts w:ascii="Angsana New" w:hAnsi="Angsana New"/>
                <w:sz w:val="30"/>
                <w:szCs w:val="30"/>
              </w:rPr>
            </w:pP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9</w:t>
            </w:r>
            <w:r w:rsidR="00461BE3">
              <w:rPr>
                <w:rFonts w:ascii="Angsana New" w:hAnsi="Angsana New"/>
                <w:sz w:val="30"/>
                <w:szCs w:val="30"/>
              </w:rPr>
              <w:t>,</w:t>
            </w: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988</w:t>
            </w:r>
          </w:p>
        </w:tc>
        <w:tc>
          <w:tcPr>
            <w:tcW w:w="270" w:type="dxa"/>
          </w:tcPr>
          <w:p w14:paraId="3FA6DC37" w14:textId="77777777" w:rsidR="00461BE3" w:rsidRPr="00C551BB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F5AF55B" w14:textId="5AD41FE7" w:rsidR="00461BE3" w:rsidRPr="00C551BB" w:rsidRDefault="00E711E4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5</w:t>
            </w:r>
            <w:r w:rsidR="00461BE3">
              <w:rPr>
                <w:rFonts w:ascii="Angsana New" w:hAnsi="Angsana New"/>
                <w:sz w:val="30"/>
                <w:szCs w:val="30"/>
              </w:rPr>
              <w:t>,</w:t>
            </w: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033</w:t>
            </w:r>
          </w:p>
        </w:tc>
      </w:tr>
      <w:tr w:rsidR="00461BE3" w:rsidRPr="00B43BC0" w14:paraId="39EDE0E5" w14:textId="77777777">
        <w:tc>
          <w:tcPr>
            <w:tcW w:w="4140" w:type="dxa"/>
          </w:tcPr>
          <w:p w14:paraId="56B4C1EF" w14:textId="6D9FCA26" w:rsidR="00461BE3" w:rsidRPr="00C551BB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ค่าเช่าเวลาโฆษณา</w:t>
            </w:r>
          </w:p>
        </w:tc>
        <w:tc>
          <w:tcPr>
            <w:tcW w:w="1080" w:type="dxa"/>
          </w:tcPr>
          <w:p w14:paraId="6F80C770" w14:textId="78797B6F" w:rsidR="00461BE3" w:rsidRPr="00C551BB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3A6FF6D1" w14:textId="77777777" w:rsidR="00461BE3" w:rsidRPr="00C551BB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45C95C0" w14:textId="63EE3EB8" w:rsidR="00461BE3" w:rsidRPr="00C551BB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E9E12F" w14:textId="77777777" w:rsidR="00461BE3" w:rsidRPr="00C551BB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0D709A6C" w14:textId="1A41D53B" w:rsidR="00461BE3" w:rsidRPr="00842D38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E0EC9D" w14:textId="77777777" w:rsidR="00461BE3" w:rsidRPr="00C551BB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6E21288" w14:textId="4FDAEFE7" w:rsidR="00461BE3" w:rsidRPr="00C551BB" w:rsidRDefault="00E711E4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="00461BE3">
              <w:rPr>
                <w:rFonts w:ascii="Angsana New" w:hAnsi="Angsana New"/>
                <w:sz w:val="30"/>
                <w:szCs w:val="30"/>
              </w:rPr>
              <w:t>,</w:t>
            </w: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000</w:t>
            </w:r>
          </w:p>
        </w:tc>
      </w:tr>
      <w:tr w:rsidR="00461BE3" w:rsidRPr="00B43BC0" w14:paraId="0B1BB690" w14:textId="77777777">
        <w:tc>
          <w:tcPr>
            <w:tcW w:w="4140" w:type="dxa"/>
          </w:tcPr>
          <w:p w14:paraId="06DEC873" w14:textId="53874839" w:rsidR="00461BE3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2BBCA8B7" w14:textId="07EA83B5" w:rsidR="00461BE3" w:rsidRPr="00C551BB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7FA12C26" w14:textId="77777777" w:rsidR="00461BE3" w:rsidRPr="00C551BB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527AC6E" w14:textId="4ACB77CB" w:rsidR="00461BE3" w:rsidRPr="00C551BB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0EF744" w14:textId="77777777" w:rsidR="00461BE3" w:rsidRPr="00C551BB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5F30B67B" w14:textId="54428FA3" w:rsidR="00461BE3" w:rsidRDefault="00E711E4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5</w:t>
            </w:r>
            <w:r w:rsidR="00461BE3">
              <w:rPr>
                <w:rFonts w:ascii="Angsana New" w:hAnsi="Angsana New"/>
                <w:sz w:val="30"/>
                <w:szCs w:val="30"/>
              </w:rPr>
              <w:t>,</w:t>
            </w: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615</w:t>
            </w:r>
          </w:p>
        </w:tc>
        <w:tc>
          <w:tcPr>
            <w:tcW w:w="270" w:type="dxa"/>
          </w:tcPr>
          <w:p w14:paraId="6AD57129" w14:textId="77777777" w:rsidR="00461BE3" w:rsidRPr="00C551BB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196321FD" w14:textId="5077BAD7" w:rsidR="00461BE3" w:rsidRPr="007A682A" w:rsidRDefault="00E711E4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13</w:t>
            </w:r>
            <w:r w:rsidR="00461BE3">
              <w:rPr>
                <w:rFonts w:ascii="Angsana New" w:hAnsi="Angsana New"/>
                <w:sz w:val="30"/>
                <w:szCs w:val="30"/>
              </w:rPr>
              <w:t>,</w:t>
            </w: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121</w:t>
            </w:r>
          </w:p>
        </w:tc>
      </w:tr>
      <w:tr w:rsidR="00306B89" w:rsidRPr="00B43BC0" w14:paraId="640002CE" w14:textId="77777777">
        <w:tc>
          <w:tcPr>
            <w:tcW w:w="4140" w:type="dxa"/>
          </w:tcPr>
          <w:p w14:paraId="75CFAE98" w14:textId="77777777" w:rsidR="00306B89" w:rsidRDefault="00306B89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B69FFF8" w14:textId="77777777" w:rsidR="00306B89" w:rsidRPr="00C551BB" w:rsidRDefault="00306B89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6C8DA595" w14:textId="77777777" w:rsidR="00306B89" w:rsidRPr="00C551BB" w:rsidRDefault="00306B89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11632D4" w14:textId="77777777" w:rsidR="00306B89" w:rsidRPr="00C551BB" w:rsidRDefault="00306B89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A89F7F" w14:textId="77777777" w:rsidR="00306B89" w:rsidRPr="00C551BB" w:rsidRDefault="00306B89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2EFB929F" w14:textId="77777777" w:rsidR="00306B89" w:rsidRPr="00E711E4" w:rsidRDefault="00306B89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04349C2E" w14:textId="77777777" w:rsidR="00306B89" w:rsidRPr="00C551BB" w:rsidRDefault="00306B89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1584FF3" w14:textId="77777777" w:rsidR="00306B89" w:rsidRPr="00E711E4" w:rsidRDefault="00306B89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461BE3" w:rsidRPr="00B43BC0" w14:paraId="06AF53FA" w14:textId="77777777">
        <w:tc>
          <w:tcPr>
            <w:tcW w:w="4140" w:type="dxa"/>
          </w:tcPr>
          <w:p w14:paraId="5FB372AD" w14:textId="77777777" w:rsidR="00461BE3" w:rsidRPr="007134BE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34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บริษัท</w:t>
            </w:r>
            <w:r w:rsidRPr="007134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080" w:type="dxa"/>
          </w:tcPr>
          <w:p w14:paraId="02432FDE" w14:textId="77777777" w:rsidR="00461BE3" w:rsidRPr="007134BE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66900308" w14:textId="77777777" w:rsidR="00461BE3" w:rsidRPr="007134BE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DD12A44" w14:textId="77777777" w:rsidR="00461BE3" w:rsidRPr="007134BE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4F53D0" w14:textId="77777777" w:rsidR="00461BE3" w:rsidRPr="007134BE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2A4F15A0" w14:textId="77777777" w:rsidR="00461BE3" w:rsidRPr="007134BE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FD6468" w14:textId="77777777" w:rsidR="00461BE3" w:rsidRPr="007134BE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201B5FC" w14:textId="77777777" w:rsidR="00461BE3" w:rsidRPr="007134BE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1BE3" w:rsidRPr="00B43BC0" w14:paraId="7CF32CEE" w14:textId="77777777">
        <w:tc>
          <w:tcPr>
            <w:tcW w:w="4140" w:type="dxa"/>
          </w:tcPr>
          <w:p w14:paraId="0F353F9E" w14:textId="77777777" w:rsidR="00461BE3" w:rsidRPr="007134BE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134BE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0" w:type="dxa"/>
          </w:tcPr>
          <w:p w14:paraId="08D640CE" w14:textId="404B99ED" w:rsidR="00461BE3" w:rsidRPr="00E07DBA" w:rsidRDefault="00E711E4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9</w:t>
            </w:r>
            <w:r w:rsidR="00461BE3">
              <w:rPr>
                <w:rFonts w:ascii="Angsana New" w:hAnsi="Angsana New"/>
                <w:sz w:val="30"/>
                <w:szCs w:val="30"/>
              </w:rPr>
              <w:t>,</w:t>
            </w: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147</w:t>
            </w:r>
          </w:p>
        </w:tc>
        <w:tc>
          <w:tcPr>
            <w:tcW w:w="279" w:type="dxa"/>
          </w:tcPr>
          <w:p w14:paraId="1E80DF5A" w14:textId="77777777" w:rsidR="00461BE3" w:rsidRPr="007134BE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105423B" w14:textId="2F92AD52" w:rsidR="00461BE3" w:rsidRPr="00CC6365" w:rsidRDefault="00E711E4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10</w:t>
            </w:r>
            <w:r w:rsidR="00461BE3" w:rsidRPr="006832BA">
              <w:rPr>
                <w:rFonts w:ascii="Angsana New" w:hAnsi="Angsana New"/>
                <w:sz w:val="30"/>
                <w:szCs w:val="30"/>
              </w:rPr>
              <w:t>,</w:t>
            </w: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985</w:t>
            </w:r>
          </w:p>
        </w:tc>
        <w:tc>
          <w:tcPr>
            <w:tcW w:w="270" w:type="dxa"/>
          </w:tcPr>
          <w:p w14:paraId="51CAB6A9" w14:textId="77777777" w:rsidR="00461BE3" w:rsidRPr="007134BE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68CE5A71" w14:textId="7B88BBED" w:rsidR="00461BE3" w:rsidRPr="007134BE" w:rsidRDefault="00E711E4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9</w:t>
            </w:r>
            <w:r w:rsidR="00461BE3">
              <w:rPr>
                <w:rFonts w:ascii="Angsana New" w:hAnsi="Angsana New"/>
                <w:sz w:val="30"/>
                <w:szCs w:val="30"/>
              </w:rPr>
              <w:t>,</w:t>
            </w: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147</w:t>
            </w:r>
          </w:p>
        </w:tc>
        <w:tc>
          <w:tcPr>
            <w:tcW w:w="270" w:type="dxa"/>
          </w:tcPr>
          <w:p w14:paraId="4F709437" w14:textId="77777777" w:rsidR="00461BE3" w:rsidRPr="007134BE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CF2E2CA" w14:textId="61B26852" w:rsidR="00461BE3" w:rsidRPr="007134BE" w:rsidRDefault="00E711E4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10</w:t>
            </w:r>
            <w:r w:rsidR="00461BE3">
              <w:rPr>
                <w:rFonts w:ascii="Angsana New" w:hAnsi="Angsana New"/>
                <w:sz w:val="30"/>
                <w:szCs w:val="30"/>
              </w:rPr>
              <w:t>,</w:t>
            </w: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969</w:t>
            </w:r>
          </w:p>
        </w:tc>
      </w:tr>
      <w:tr w:rsidR="00461BE3" w:rsidRPr="00B43BC0" w14:paraId="5B231ABA" w14:textId="77777777">
        <w:tc>
          <w:tcPr>
            <w:tcW w:w="4140" w:type="dxa"/>
          </w:tcPr>
          <w:p w14:paraId="048B447E" w14:textId="02C3B9A0" w:rsidR="00461BE3" w:rsidRPr="007134BE" w:rsidRDefault="0050033E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="00461BE3" w:rsidRPr="009234C3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080" w:type="dxa"/>
          </w:tcPr>
          <w:p w14:paraId="6DCF3C82" w14:textId="5174C549" w:rsidR="00461BE3" w:rsidRPr="00212B7A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425143E8" w14:textId="77777777" w:rsidR="00461BE3" w:rsidRPr="007134BE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2A6FEB6" w14:textId="5FB1C353" w:rsidR="00461BE3" w:rsidRPr="00D5441A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866762" w14:textId="77777777" w:rsidR="00461BE3" w:rsidRPr="007134BE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0E38D739" w14:textId="290A6B3D" w:rsidR="00461BE3" w:rsidRPr="00212B7A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A55729" w14:textId="77777777" w:rsidR="00461BE3" w:rsidRPr="007134BE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30D953D" w14:textId="637824E2" w:rsidR="00461BE3" w:rsidRPr="00D5441A" w:rsidRDefault="00E711E4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5</w:t>
            </w:r>
            <w:r w:rsidR="00461BE3" w:rsidRPr="00666765">
              <w:rPr>
                <w:rFonts w:ascii="Angsana New" w:hAnsi="Angsana New"/>
                <w:sz w:val="30"/>
                <w:szCs w:val="30"/>
              </w:rPr>
              <w:t>,</w:t>
            </w: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354</w:t>
            </w:r>
          </w:p>
        </w:tc>
      </w:tr>
      <w:tr w:rsidR="00461BE3" w:rsidRPr="00B43BC0" w14:paraId="456139FB" w14:textId="77777777">
        <w:tc>
          <w:tcPr>
            <w:tcW w:w="4140" w:type="dxa"/>
          </w:tcPr>
          <w:p w14:paraId="4863A4CE" w14:textId="77777777" w:rsidR="00461BE3" w:rsidRPr="007134BE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134BE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31B64482" w14:textId="150A4DE5" w:rsidR="00461BE3" w:rsidRPr="00E07DBA" w:rsidRDefault="00E711E4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54</w:t>
            </w:r>
          </w:p>
        </w:tc>
        <w:tc>
          <w:tcPr>
            <w:tcW w:w="279" w:type="dxa"/>
          </w:tcPr>
          <w:p w14:paraId="386F089E" w14:textId="77777777" w:rsidR="00461BE3" w:rsidRPr="007134BE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6AA63A0" w14:textId="39F4F1D0" w:rsidR="00461BE3" w:rsidRPr="00CC6365" w:rsidRDefault="00E711E4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42</w:t>
            </w:r>
          </w:p>
        </w:tc>
        <w:tc>
          <w:tcPr>
            <w:tcW w:w="270" w:type="dxa"/>
          </w:tcPr>
          <w:p w14:paraId="21BCBCE1" w14:textId="77777777" w:rsidR="00461BE3" w:rsidRPr="007134BE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60A6CFB7" w14:textId="08AD0455" w:rsidR="00461BE3" w:rsidRPr="007134BE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7B805C" w14:textId="77777777" w:rsidR="00461BE3" w:rsidRPr="007134BE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EF8444D" w14:textId="6FD090AA" w:rsidR="00461BE3" w:rsidRPr="007134BE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61BE3" w:rsidRPr="000C6424" w14:paraId="5E7E73B1" w14:textId="77777777">
        <w:tc>
          <w:tcPr>
            <w:tcW w:w="4140" w:type="dxa"/>
          </w:tcPr>
          <w:p w14:paraId="3DFA1D56" w14:textId="77777777" w:rsidR="00461BE3" w:rsidRPr="000C6424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0" w:type="dxa"/>
          </w:tcPr>
          <w:p w14:paraId="3F444D33" w14:textId="6D8F3699" w:rsidR="00461BE3" w:rsidRPr="00E07DBA" w:rsidRDefault="00E711E4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31</w:t>
            </w:r>
            <w:r w:rsidR="00461BE3">
              <w:rPr>
                <w:rFonts w:ascii="Angsana New" w:hAnsi="Angsana New"/>
                <w:sz w:val="30"/>
                <w:szCs w:val="30"/>
              </w:rPr>
              <w:t>,</w:t>
            </w: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778</w:t>
            </w:r>
          </w:p>
        </w:tc>
        <w:tc>
          <w:tcPr>
            <w:tcW w:w="279" w:type="dxa"/>
          </w:tcPr>
          <w:p w14:paraId="3A527904" w14:textId="77777777" w:rsidR="00461BE3" w:rsidRPr="000C6424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8F95FFB" w14:textId="6082D635" w:rsidR="00461BE3" w:rsidRPr="00CC6365" w:rsidRDefault="00E711E4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47</w:t>
            </w:r>
            <w:r w:rsidR="00461BE3" w:rsidRPr="006832BA">
              <w:rPr>
                <w:rFonts w:ascii="Angsana New" w:hAnsi="Angsana New"/>
                <w:sz w:val="30"/>
                <w:szCs w:val="30"/>
              </w:rPr>
              <w:t>,</w:t>
            </w: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552</w:t>
            </w:r>
          </w:p>
        </w:tc>
        <w:tc>
          <w:tcPr>
            <w:tcW w:w="270" w:type="dxa"/>
          </w:tcPr>
          <w:p w14:paraId="61E3C545" w14:textId="77777777" w:rsidR="00461BE3" w:rsidRPr="00C551BB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7A13E4E5" w14:textId="39B2041C" w:rsidR="00461BE3" w:rsidRPr="008E362A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41168E" w14:textId="77777777" w:rsidR="00461BE3" w:rsidRPr="00C551BB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40B3F0C" w14:textId="2F4AC94A" w:rsidR="00461BE3" w:rsidRPr="00C551BB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61BE3" w:rsidRPr="000C6424" w14:paraId="66645E22" w14:textId="77777777">
        <w:tc>
          <w:tcPr>
            <w:tcW w:w="4140" w:type="dxa"/>
          </w:tcPr>
          <w:p w14:paraId="34294051" w14:textId="77777777" w:rsidR="00461BE3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D95364C" w14:textId="77777777" w:rsidR="00461BE3" w:rsidRPr="00997B13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5050D767" w14:textId="77777777" w:rsidR="00461BE3" w:rsidRPr="000C6424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864636F" w14:textId="77777777" w:rsidR="00461BE3" w:rsidRPr="00997B13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476B12" w14:textId="77777777" w:rsidR="00461BE3" w:rsidRPr="00C551BB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24E371E6" w14:textId="77777777" w:rsidR="00461BE3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954EA9" w14:textId="77777777" w:rsidR="00461BE3" w:rsidRPr="00C551BB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EF77586" w14:textId="77777777" w:rsidR="00461BE3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1BE3" w:rsidRPr="00B43BC0" w14:paraId="624649B0" w14:textId="77777777">
        <w:tc>
          <w:tcPr>
            <w:tcW w:w="4140" w:type="dxa"/>
          </w:tcPr>
          <w:p w14:paraId="337C30FE" w14:textId="77777777" w:rsidR="00461BE3" w:rsidRPr="00C551BB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51B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3E7056AB" w14:textId="77777777" w:rsidR="00461BE3" w:rsidRPr="00CC6365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76B9A227" w14:textId="77777777" w:rsidR="00461BE3" w:rsidRPr="00C551BB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A8EAFAC" w14:textId="77777777" w:rsidR="00461BE3" w:rsidRPr="00CC6365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EF63CEA" w14:textId="77777777" w:rsidR="00461BE3" w:rsidRPr="00C551BB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278BB846" w14:textId="77777777" w:rsidR="00461BE3" w:rsidRPr="00C551BB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29120C" w14:textId="77777777" w:rsidR="00461BE3" w:rsidRPr="00C551BB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0A62E2C" w14:textId="77777777" w:rsidR="00461BE3" w:rsidRPr="00C551BB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1BE3" w:rsidRPr="00B43BC0" w14:paraId="3803B5FF" w14:textId="77777777">
        <w:tc>
          <w:tcPr>
            <w:tcW w:w="4140" w:type="dxa"/>
          </w:tcPr>
          <w:p w14:paraId="3D85E0DF" w14:textId="77777777" w:rsidR="00461BE3" w:rsidRPr="00C551BB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54108F1F" w14:textId="77777777" w:rsidR="00461BE3" w:rsidRPr="00CC6365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1A4F7660" w14:textId="77777777" w:rsidR="00461BE3" w:rsidRPr="00C551BB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57CF9BE" w14:textId="77777777" w:rsidR="00461BE3" w:rsidRPr="00CC6365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85E90E" w14:textId="77777777" w:rsidR="00461BE3" w:rsidRPr="00C551BB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6A4AA1D0" w14:textId="77777777" w:rsidR="00461BE3" w:rsidRPr="00C551BB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2E9FB3" w14:textId="77777777" w:rsidR="00461BE3" w:rsidRPr="00C551BB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3B16886" w14:textId="77777777" w:rsidR="00461BE3" w:rsidRPr="00C551BB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1BE3" w:rsidRPr="00B43BC0" w14:paraId="5EDFE7FA" w14:textId="77777777">
        <w:tc>
          <w:tcPr>
            <w:tcW w:w="4140" w:type="dxa"/>
          </w:tcPr>
          <w:p w14:paraId="0169BEE6" w14:textId="77777777" w:rsidR="00461BE3" w:rsidRPr="00C551BB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A5570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</w:tcPr>
          <w:p w14:paraId="50CD2710" w14:textId="325FD0A5" w:rsidR="00461BE3" w:rsidRPr="00CC6365" w:rsidRDefault="00E711E4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  <w:cs/>
              </w:rPr>
            </w:pP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33</w:t>
            </w:r>
            <w:r w:rsidR="00461BE3">
              <w:rPr>
                <w:rFonts w:ascii="Angsana New" w:hAnsi="Angsana New"/>
                <w:sz w:val="30"/>
                <w:szCs w:val="30"/>
              </w:rPr>
              <w:t>,</w:t>
            </w: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220</w:t>
            </w:r>
          </w:p>
        </w:tc>
        <w:tc>
          <w:tcPr>
            <w:tcW w:w="279" w:type="dxa"/>
          </w:tcPr>
          <w:p w14:paraId="696082C7" w14:textId="77777777" w:rsidR="00461BE3" w:rsidRPr="00C551BB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685FC29" w14:textId="50039FF6" w:rsidR="00461BE3" w:rsidRPr="00CC6365" w:rsidRDefault="00E711E4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28</w:t>
            </w:r>
            <w:r w:rsidR="00461BE3" w:rsidRPr="006832BA">
              <w:rPr>
                <w:rFonts w:ascii="Angsana New" w:hAnsi="Angsana New"/>
                <w:sz w:val="30"/>
                <w:szCs w:val="30"/>
              </w:rPr>
              <w:t>,</w:t>
            </w: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942</w:t>
            </w:r>
          </w:p>
        </w:tc>
        <w:tc>
          <w:tcPr>
            <w:tcW w:w="270" w:type="dxa"/>
          </w:tcPr>
          <w:p w14:paraId="4D279200" w14:textId="77777777" w:rsidR="00461BE3" w:rsidRPr="00C551BB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0218F36E" w14:textId="113E8678" w:rsidR="00461BE3" w:rsidRPr="00C551BB" w:rsidRDefault="00E711E4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11</w:t>
            </w:r>
            <w:r w:rsidR="00461BE3">
              <w:rPr>
                <w:rFonts w:ascii="Angsana New" w:hAnsi="Angsana New"/>
                <w:sz w:val="30"/>
                <w:szCs w:val="30"/>
              </w:rPr>
              <w:t>,</w:t>
            </w: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447</w:t>
            </w:r>
          </w:p>
        </w:tc>
        <w:tc>
          <w:tcPr>
            <w:tcW w:w="270" w:type="dxa"/>
          </w:tcPr>
          <w:p w14:paraId="123F65E1" w14:textId="77777777" w:rsidR="00461BE3" w:rsidRPr="00C551BB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53434F2" w14:textId="02E3DE8F" w:rsidR="00461BE3" w:rsidRPr="00C551BB" w:rsidRDefault="00E711E4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11</w:t>
            </w:r>
            <w:r w:rsidR="00461BE3">
              <w:rPr>
                <w:rFonts w:ascii="Angsana New" w:hAnsi="Angsana New"/>
                <w:sz w:val="30"/>
                <w:szCs w:val="30"/>
              </w:rPr>
              <w:t>,</w:t>
            </w: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104</w:t>
            </w:r>
          </w:p>
        </w:tc>
      </w:tr>
      <w:tr w:rsidR="00461BE3" w:rsidRPr="00B43BC0" w14:paraId="36D2A4C8" w14:textId="77777777">
        <w:tc>
          <w:tcPr>
            <w:tcW w:w="4140" w:type="dxa"/>
          </w:tcPr>
          <w:p w14:paraId="4ED34746" w14:textId="77777777" w:rsidR="00461BE3" w:rsidRPr="00C551BB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A557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A5570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</w:tcPr>
          <w:p w14:paraId="1A622006" w14:textId="497C214F" w:rsidR="00461BE3" w:rsidRPr="00CC6365" w:rsidRDefault="00E711E4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="00461BE3">
              <w:rPr>
                <w:rFonts w:ascii="Angsana New" w:hAnsi="Angsana New"/>
                <w:sz w:val="30"/>
                <w:szCs w:val="30"/>
              </w:rPr>
              <w:t>,</w:t>
            </w: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872</w:t>
            </w:r>
          </w:p>
        </w:tc>
        <w:tc>
          <w:tcPr>
            <w:tcW w:w="279" w:type="dxa"/>
          </w:tcPr>
          <w:p w14:paraId="4173469E" w14:textId="77777777" w:rsidR="00461BE3" w:rsidRPr="00C551BB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E68FD54" w14:textId="13A791D3" w:rsidR="00461BE3" w:rsidRPr="00CC6365" w:rsidRDefault="00E711E4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="00461BE3" w:rsidRPr="006832BA">
              <w:rPr>
                <w:rFonts w:ascii="Angsana New" w:hAnsi="Angsana New"/>
                <w:sz w:val="30"/>
                <w:szCs w:val="30"/>
              </w:rPr>
              <w:t>,</w:t>
            </w: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824</w:t>
            </w:r>
          </w:p>
        </w:tc>
        <w:tc>
          <w:tcPr>
            <w:tcW w:w="270" w:type="dxa"/>
          </w:tcPr>
          <w:p w14:paraId="1CCB68DE" w14:textId="77777777" w:rsidR="00461BE3" w:rsidRPr="00C551BB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4282CF1C" w14:textId="3F263C79" w:rsidR="00461BE3" w:rsidRPr="00C551BB" w:rsidRDefault="00E711E4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="00461BE3">
              <w:rPr>
                <w:rFonts w:ascii="Angsana New" w:hAnsi="Angsana New"/>
                <w:sz w:val="30"/>
                <w:szCs w:val="30"/>
              </w:rPr>
              <w:t>,</w:t>
            </w: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005</w:t>
            </w:r>
          </w:p>
        </w:tc>
        <w:tc>
          <w:tcPr>
            <w:tcW w:w="270" w:type="dxa"/>
          </w:tcPr>
          <w:p w14:paraId="2F50436F" w14:textId="77777777" w:rsidR="00461BE3" w:rsidRPr="00C551BB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537C022" w14:textId="0F2A12B7" w:rsidR="00461BE3" w:rsidRPr="00C551BB" w:rsidRDefault="00E711E4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887</w:t>
            </w:r>
          </w:p>
        </w:tc>
      </w:tr>
      <w:tr w:rsidR="00461BE3" w:rsidRPr="003A5570" w14:paraId="3343C5B5" w14:textId="77777777">
        <w:tc>
          <w:tcPr>
            <w:tcW w:w="4140" w:type="dxa"/>
          </w:tcPr>
          <w:p w14:paraId="4A084A9F" w14:textId="77777777" w:rsidR="00461BE3" w:rsidRPr="003A5570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557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A5570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B2397EB" w14:textId="19EC0737" w:rsidR="00461BE3" w:rsidRPr="003A5570" w:rsidRDefault="00E711E4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32</w:t>
            </w:r>
          </w:p>
        </w:tc>
        <w:tc>
          <w:tcPr>
            <w:tcW w:w="279" w:type="dxa"/>
          </w:tcPr>
          <w:p w14:paraId="5F87EA43" w14:textId="77777777" w:rsidR="00461BE3" w:rsidRPr="003A5570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7C32E8A6" w14:textId="7F1B82D1" w:rsidR="00461BE3" w:rsidRPr="003A5570" w:rsidRDefault="00E711E4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19</w:t>
            </w:r>
          </w:p>
        </w:tc>
        <w:tc>
          <w:tcPr>
            <w:tcW w:w="270" w:type="dxa"/>
          </w:tcPr>
          <w:p w14:paraId="4814201D" w14:textId="77777777" w:rsidR="00461BE3" w:rsidRPr="003A5570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4720E375" w14:textId="279FE319" w:rsidR="00461BE3" w:rsidRPr="003A5570" w:rsidRDefault="00E711E4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19</w:t>
            </w:r>
          </w:p>
        </w:tc>
        <w:tc>
          <w:tcPr>
            <w:tcW w:w="270" w:type="dxa"/>
          </w:tcPr>
          <w:p w14:paraId="53C2E10F" w14:textId="77777777" w:rsidR="00461BE3" w:rsidRPr="003A5570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7640E951" w14:textId="6AB104DC" w:rsidR="00461BE3" w:rsidRPr="003A5570" w:rsidRDefault="00E711E4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19</w:t>
            </w:r>
          </w:p>
        </w:tc>
      </w:tr>
      <w:tr w:rsidR="00461BE3" w:rsidRPr="003A5570" w14:paraId="6F85BCBF" w14:textId="77777777">
        <w:tc>
          <w:tcPr>
            <w:tcW w:w="4140" w:type="dxa"/>
          </w:tcPr>
          <w:p w14:paraId="4A047F34" w14:textId="77777777" w:rsidR="00461BE3" w:rsidRPr="003A5570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55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990CE8D" w14:textId="7158B034" w:rsidR="00461BE3" w:rsidRPr="00D574D8" w:rsidRDefault="00E711E4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11E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35</w:t>
            </w:r>
            <w:r w:rsidR="00461BE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711E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124</w:t>
            </w:r>
          </w:p>
        </w:tc>
        <w:tc>
          <w:tcPr>
            <w:tcW w:w="279" w:type="dxa"/>
          </w:tcPr>
          <w:p w14:paraId="3350B6D6" w14:textId="77777777" w:rsidR="00461BE3" w:rsidRPr="00D574D8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3A8311C0" w14:textId="225BAAA5" w:rsidR="00461BE3" w:rsidRPr="00D574D8" w:rsidRDefault="00E711E4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11E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30</w:t>
            </w:r>
            <w:r w:rsidR="00461BE3" w:rsidRPr="006832B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711E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785</w:t>
            </w:r>
          </w:p>
        </w:tc>
        <w:tc>
          <w:tcPr>
            <w:tcW w:w="270" w:type="dxa"/>
          </w:tcPr>
          <w:p w14:paraId="514CBCB4" w14:textId="77777777" w:rsidR="00461BE3" w:rsidRPr="00D574D8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07F029F3" w14:textId="2839F267" w:rsidR="00461BE3" w:rsidRPr="0096160F" w:rsidRDefault="00E711E4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E711E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12</w:t>
            </w:r>
            <w:r w:rsidR="00461BE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711E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471</w:t>
            </w:r>
          </w:p>
        </w:tc>
        <w:tc>
          <w:tcPr>
            <w:tcW w:w="270" w:type="dxa"/>
          </w:tcPr>
          <w:p w14:paraId="2385F99D" w14:textId="77777777" w:rsidR="00461BE3" w:rsidRPr="00D574D8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65C5C790" w14:textId="1EE119DF" w:rsidR="00461BE3" w:rsidRPr="00D574D8" w:rsidRDefault="00E711E4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11E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12</w:t>
            </w:r>
            <w:r w:rsidR="00461BE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711E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010</w:t>
            </w:r>
          </w:p>
        </w:tc>
      </w:tr>
      <w:tr w:rsidR="00461BE3" w:rsidRPr="003A5570" w14:paraId="56FCA5BE" w14:textId="77777777">
        <w:tc>
          <w:tcPr>
            <w:tcW w:w="4140" w:type="dxa"/>
          </w:tcPr>
          <w:p w14:paraId="78A6D8A1" w14:textId="77777777" w:rsidR="00461BE3" w:rsidRPr="003A5570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3D19266" w14:textId="77777777" w:rsidR="00461BE3" w:rsidRPr="003A5570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" w:type="dxa"/>
          </w:tcPr>
          <w:p w14:paraId="09EA1AEA" w14:textId="77777777" w:rsidR="00461BE3" w:rsidRPr="003A5570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5173DE6" w14:textId="77777777" w:rsidR="00461BE3" w:rsidRPr="003A5570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7AE97EB" w14:textId="77777777" w:rsidR="00461BE3" w:rsidRPr="003A5570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2006D37C" w14:textId="77777777" w:rsidR="00461BE3" w:rsidRPr="003A5570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0EC0FF8" w14:textId="77777777" w:rsidR="00461BE3" w:rsidRPr="003A5570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B2D615B" w14:textId="77777777" w:rsidR="00461BE3" w:rsidRPr="003A5570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61BE3" w:rsidRPr="003A5570" w14:paraId="2751CE19" w14:textId="77777777">
        <w:tc>
          <w:tcPr>
            <w:tcW w:w="4140" w:type="dxa"/>
          </w:tcPr>
          <w:p w14:paraId="356F4104" w14:textId="77777777" w:rsidR="00461BE3" w:rsidRPr="003A5570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5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081E0BE0" w14:textId="77777777" w:rsidR="00461BE3" w:rsidRPr="00842D38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" w:type="dxa"/>
          </w:tcPr>
          <w:p w14:paraId="03BA468D" w14:textId="77777777" w:rsidR="00461BE3" w:rsidRPr="00842D38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1C314F37" w14:textId="77777777" w:rsidR="00461BE3" w:rsidRPr="00842D38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AB8A91A" w14:textId="77777777" w:rsidR="00461BE3" w:rsidRPr="00842D38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</w:tcPr>
          <w:p w14:paraId="093C2629" w14:textId="77777777" w:rsidR="00461BE3" w:rsidRPr="00842D38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390B2F5" w14:textId="77777777" w:rsidR="00461BE3" w:rsidRPr="00842D38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412E4675" w14:textId="77777777" w:rsidR="00461BE3" w:rsidRPr="00842D38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461BE3" w:rsidRPr="003A5570" w14:paraId="156F10A0" w14:textId="77777777">
        <w:tc>
          <w:tcPr>
            <w:tcW w:w="4140" w:type="dxa"/>
          </w:tcPr>
          <w:p w14:paraId="085C5586" w14:textId="77777777" w:rsidR="00461BE3" w:rsidRPr="003A5570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570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0" w:type="dxa"/>
          </w:tcPr>
          <w:p w14:paraId="5949B13F" w14:textId="39331C6B" w:rsidR="00461BE3" w:rsidRPr="003A5570" w:rsidRDefault="00881741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42</w:t>
            </w:r>
            <w:r w:rsidR="00461BE3">
              <w:rPr>
                <w:rFonts w:ascii="Angsana New" w:hAnsi="Angsana New"/>
                <w:sz w:val="30"/>
                <w:szCs w:val="30"/>
              </w:rPr>
              <w:t>,</w:t>
            </w:r>
            <w:r w:rsidR="009C3A14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74</w:t>
            </w:r>
          </w:p>
        </w:tc>
        <w:tc>
          <w:tcPr>
            <w:tcW w:w="279" w:type="dxa"/>
          </w:tcPr>
          <w:p w14:paraId="7B21A73C" w14:textId="77777777" w:rsidR="00461BE3" w:rsidRPr="003A5570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5199179" w14:textId="6CD022AD" w:rsidR="00461BE3" w:rsidRPr="003A5570" w:rsidRDefault="00E711E4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39</w:t>
            </w:r>
            <w:r w:rsidR="00461BE3" w:rsidRPr="006832BA">
              <w:rPr>
                <w:rFonts w:ascii="Angsana New" w:hAnsi="Angsana New"/>
                <w:sz w:val="30"/>
                <w:szCs w:val="30"/>
              </w:rPr>
              <w:t>,</w:t>
            </w: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940</w:t>
            </w:r>
          </w:p>
        </w:tc>
        <w:tc>
          <w:tcPr>
            <w:tcW w:w="270" w:type="dxa"/>
          </w:tcPr>
          <w:p w14:paraId="50EE9F5B" w14:textId="77777777" w:rsidR="00461BE3" w:rsidRPr="003A5570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6D643C13" w14:textId="75429E77" w:rsidR="00461BE3" w:rsidRPr="003A5570" w:rsidRDefault="00E711E4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7</w:t>
            </w:r>
            <w:r w:rsidR="00461BE3">
              <w:rPr>
                <w:rFonts w:ascii="Angsana New" w:hAnsi="Angsana New"/>
                <w:sz w:val="30"/>
                <w:szCs w:val="30"/>
              </w:rPr>
              <w:t>,</w:t>
            </w: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244</w:t>
            </w:r>
          </w:p>
        </w:tc>
        <w:tc>
          <w:tcPr>
            <w:tcW w:w="270" w:type="dxa"/>
          </w:tcPr>
          <w:p w14:paraId="396192D3" w14:textId="77777777" w:rsidR="00461BE3" w:rsidRPr="003A5570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F4A6E1C" w14:textId="36325E15" w:rsidR="00461BE3" w:rsidRPr="003A5570" w:rsidRDefault="00E711E4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9</w:t>
            </w:r>
            <w:r w:rsidR="00461BE3">
              <w:rPr>
                <w:rFonts w:ascii="Angsana New" w:hAnsi="Angsana New"/>
                <w:sz w:val="30"/>
                <w:szCs w:val="30"/>
              </w:rPr>
              <w:t>,</w:t>
            </w: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213</w:t>
            </w:r>
          </w:p>
        </w:tc>
      </w:tr>
      <w:tr w:rsidR="00461BE3" w:rsidRPr="003A5570" w14:paraId="530BA471" w14:textId="77777777">
        <w:tc>
          <w:tcPr>
            <w:tcW w:w="4140" w:type="dxa"/>
          </w:tcPr>
          <w:p w14:paraId="60DD85B1" w14:textId="77777777" w:rsidR="00461BE3" w:rsidRPr="003A5570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570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2D5EC0A7" w14:textId="657B2D6D" w:rsidR="00461BE3" w:rsidRPr="003A5570" w:rsidRDefault="00E711E4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="00461BE3">
              <w:rPr>
                <w:rFonts w:ascii="Angsana New" w:hAnsi="Angsana New"/>
                <w:sz w:val="30"/>
                <w:szCs w:val="30"/>
              </w:rPr>
              <w:t>,</w:t>
            </w: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458</w:t>
            </w:r>
          </w:p>
        </w:tc>
        <w:tc>
          <w:tcPr>
            <w:tcW w:w="279" w:type="dxa"/>
          </w:tcPr>
          <w:p w14:paraId="271188FB" w14:textId="77777777" w:rsidR="00461BE3" w:rsidRPr="003A5570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6C0D581" w14:textId="7E9A9493" w:rsidR="00461BE3" w:rsidRPr="003A5570" w:rsidRDefault="00E711E4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218</w:t>
            </w:r>
          </w:p>
        </w:tc>
        <w:tc>
          <w:tcPr>
            <w:tcW w:w="270" w:type="dxa"/>
          </w:tcPr>
          <w:p w14:paraId="0ECBAB47" w14:textId="77777777" w:rsidR="00461BE3" w:rsidRPr="003A5570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36768E79" w14:textId="3C89FCBC" w:rsidR="00461BE3" w:rsidRPr="003A5570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447CF6" w14:textId="77777777" w:rsidR="00461BE3" w:rsidRPr="003A5570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77AF4BC" w14:textId="1D60760D" w:rsidR="00461BE3" w:rsidRPr="003A5570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61BE3" w:rsidRPr="003A5570" w14:paraId="2A97DCD4" w14:textId="77777777">
        <w:tc>
          <w:tcPr>
            <w:tcW w:w="4140" w:type="dxa"/>
          </w:tcPr>
          <w:p w14:paraId="00B05C38" w14:textId="77777777" w:rsidR="00461BE3" w:rsidRPr="003A5570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A5570"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0" w:type="dxa"/>
          </w:tcPr>
          <w:p w14:paraId="08CE89AB" w14:textId="35A09293" w:rsidR="00461BE3" w:rsidRPr="003A5570" w:rsidRDefault="00E711E4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16</w:t>
            </w:r>
            <w:r w:rsidR="00461BE3">
              <w:rPr>
                <w:rFonts w:ascii="Angsana New" w:hAnsi="Angsana New"/>
                <w:sz w:val="30"/>
                <w:szCs w:val="30"/>
              </w:rPr>
              <w:t>,</w:t>
            </w: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032</w:t>
            </w:r>
          </w:p>
        </w:tc>
        <w:tc>
          <w:tcPr>
            <w:tcW w:w="279" w:type="dxa"/>
          </w:tcPr>
          <w:p w14:paraId="768416DF" w14:textId="77777777" w:rsidR="00461BE3" w:rsidRPr="003A5570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46E65BB" w14:textId="2FBAE00B" w:rsidR="00461BE3" w:rsidRPr="003A5570" w:rsidRDefault="00E711E4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13</w:t>
            </w:r>
            <w:r w:rsidR="00461BE3" w:rsidRPr="006832BA">
              <w:rPr>
                <w:rFonts w:ascii="Angsana New" w:hAnsi="Angsana New"/>
                <w:sz w:val="30"/>
                <w:szCs w:val="30"/>
              </w:rPr>
              <w:t>,</w:t>
            </w: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655</w:t>
            </w:r>
          </w:p>
        </w:tc>
        <w:tc>
          <w:tcPr>
            <w:tcW w:w="270" w:type="dxa"/>
          </w:tcPr>
          <w:p w14:paraId="5A418AC7" w14:textId="77777777" w:rsidR="00461BE3" w:rsidRPr="003A5570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1F75D7F3" w14:textId="27F1C014" w:rsidR="00461BE3" w:rsidRPr="003A5570" w:rsidRDefault="00E711E4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5</w:t>
            </w:r>
            <w:r w:rsidR="00461BE3">
              <w:rPr>
                <w:rFonts w:ascii="Angsana New" w:hAnsi="Angsana New"/>
                <w:sz w:val="30"/>
                <w:szCs w:val="30"/>
              </w:rPr>
              <w:t>,</w:t>
            </w: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356</w:t>
            </w:r>
          </w:p>
        </w:tc>
        <w:tc>
          <w:tcPr>
            <w:tcW w:w="270" w:type="dxa"/>
          </w:tcPr>
          <w:p w14:paraId="06EA4F16" w14:textId="77777777" w:rsidR="00461BE3" w:rsidRPr="003A5570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5E8AF3E" w14:textId="1C504DA5" w:rsidR="00461BE3" w:rsidRPr="003A5570" w:rsidRDefault="00E711E4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8</w:t>
            </w:r>
            <w:r w:rsidR="00461BE3">
              <w:rPr>
                <w:rFonts w:ascii="Angsana New" w:hAnsi="Angsana New"/>
                <w:sz w:val="30"/>
                <w:szCs w:val="30"/>
              </w:rPr>
              <w:t>,</w:t>
            </w: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613</w:t>
            </w:r>
          </w:p>
        </w:tc>
      </w:tr>
      <w:tr w:rsidR="00461BE3" w:rsidRPr="003A5570" w14:paraId="341C72CB" w14:textId="77777777" w:rsidTr="00600CB5">
        <w:trPr>
          <w:trHeight w:val="281"/>
        </w:trPr>
        <w:tc>
          <w:tcPr>
            <w:tcW w:w="4140" w:type="dxa"/>
          </w:tcPr>
          <w:p w14:paraId="1EFF7BCC" w14:textId="77777777" w:rsidR="00461BE3" w:rsidRPr="003A5570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557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4A3CFF3A" w14:textId="60ECF812" w:rsidR="00461BE3" w:rsidRPr="003A5570" w:rsidRDefault="00E711E4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5</w:t>
            </w:r>
            <w:r w:rsidR="00461BE3">
              <w:rPr>
                <w:rFonts w:ascii="Angsana New" w:hAnsi="Angsana New"/>
                <w:sz w:val="30"/>
                <w:szCs w:val="30"/>
              </w:rPr>
              <w:t>,</w:t>
            </w: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616</w:t>
            </w:r>
          </w:p>
        </w:tc>
        <w:tc>
          <w:tcPr>
            <w:tcW w:w="279" w:type="dxa"/>
          </w:tcPr>
          <w:p w14:paraId="21181DCD" w14:textId="77777777" w:rsidR="00461BE3" w:rsidRPr="003A5570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53C111F" w14:textId="2BF15E57" w:rsidR="00461BE3" w:rsidRPr="003A5570" w:rsidRDefault="00E711E4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9</w:t>
            </w:r>
            <w:r w:rsidR="00461BE3" w:rsidRPr="006832BA">
              <w:rPr>
                <w:rFonts w:ascii="Angsana New" w:hAnsi="Angsana New"/>
                <w:sz w:val="30"/>
                <w:szCs w:val="30"/>
              </w:rPr>
              <w:t>,</w:t>
            </w: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664</w:t>
            </w:r>
          </w:p>
        </w:tc>
        <w:tc>
          <w:tcPr>
            <w:tcW w:w="270" w:type="dxa"/>
          </w:tcPr>
          <w:p w14:paraId="5C69AF52" w14:textId="77777777" w:rsidR="00461BE3" w:rsidRPr="003A5570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5D77CD8E" w14:textId="7E9D7376" w:rsidR="00461BE3" w:rsidRPr="003A5570" w:rsidRDefault="00E711E4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  <w:r w:rsidR="00461BE3">
              <w:rPr>
                <w:rFonts w:ascii="Angsana New" w:hAnsi="Angsana New"/>
                <w:sz w:val="30"/>
                <w:szCs w:val="30"/>
              </w:rPr>
              <w:t>,</w:t>
            </w: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658</w:t>
            </w:r>
          </w:p>
        </w:tc>
        <w:tc>
          <w:tcPr>
            <w:tcW w:w="270" w:type="dxa"/>
          </w:tcPr>
          <w:p w14:paraId="5815A896" w14:textId="77777777" w:rsidR="00461BE3" w:rsidRPr="003A5570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1F160D3" w14:textId="2E659B37" w:rsidR="00461BE3" w:rsidRPr="003A5570" w:rsidRDefault="00E711E4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  <w:r w:rsidR="00461BE3">
              <w:rPr>
                <w:rFonts w:ascii="Angsana New" w:hAnsi="Angsana New"/>
                <w:sz w:val="30"/>
                <w:szCs w:val="30"/>
              </w:rPr>
              <w:t>,</w:t>
            </w: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263</w:t>
            </w:r>
          </w:p>
        </w:tc>
      </w:tr>
      <w:tr w:rsidR="00461BE3" w:rsidRPr="003A5570" w14:paraId="7A21CD82" w14:textId="77777777">
        <w:tc>
          <w:tcPr>
            <w:tcW w:w="4140" w:type="dxa"/>
          </w:tcPr>
          <w:p w14:paraId="6EC0A38F" w14:textId="77777777" w:rsidR="00461BE3" w:rsidRPr="003A5570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5570">
              <w:rPr>
                <w:rFonts w:ascii="Angsana New" w:hAnsi="Angsana New"/>
                <w:sz w:val="30"/>
                <w:szCs w:val="30"/>
                <w:cs/>
              </w:rPr>
              <w:t>ค่าเช่าจ่ายเกี่ยวกับสัญญาเช่า</w:t>
            </w:r>
          </w:p>
        </w:tc>
        <w:tc>
          <w:tcPr>
            <w:tcW w:w="1080" w:type="dxa"/>
          </w:tcPr>
          <w:p w14:paraId="6F4FA61F" w14:textId="1DFE04A9" w:rsidR="00461BE3" w:rsidRPr="003A5570" w:rsidRDefault="00E711E4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="00461BE3">
              <w:rPr>
                <w:rFonts w:ascii="Angsana New" w:hAnsi="Angsana New"/>
                <w:sz w:val="30"/>
                <w:szCs w:val="30"/>
              </w:rPr>
              <w:t>,</w:t>
            </w: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449</w:t>
            </w:r>
          </w:p>
        </w:tc>
        <w:tc>
          <w:tcPr>
            <w:tcW w:w="279" w:type="dxa"/>
          </w:tcPr>
          <w:p w14:paraId="5DA4F928" w14:textId="77777777" w:rsidR="00461BE3" w:rsidRPr="003A5570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CF76427" w14:textId="3091F44D" w:rsidR="00461BE3" w:rsidRPr="003A5570" w:rsidRDefault="00E711E4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="00461BE3" w:rsidRPr="006832BA">
              <w:rPr>
                <w:rFonts w:ascii="Angsana New" w:hAnsi="Angsana New"/>
                <w:sz w:val="30"/>
                <w:szCs w:val="30"/>
              </w:rPr>
              <w:t>,</w:t>
            </w: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495</w:t>
            </w:r>
          </w:p>
        </w:tc>
        <w:tc>
          <w:tcPr>
            <w:tcW w:w="270" w:type="dxa"/>
          </w:tcPr>
          <w:p w14:paraId="59C9DFDE" w14:textId="77777777" w:rsidR="00461BE3" w:rsidRPr="003A5570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309E2E3A" w14:textId="29A1D8AB" w:rsidR="00461BE3" w:rsidRPr="00842D38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603419" w14:textId="77777777" w:rsidR="00461BE3" w:rsidRPr="003A5570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8BB726E" w14:textId="538881D0" w:rsidR="00461BE3" w:rsidRPr="003A5570" w:rsidRDefault="00461BE3" w:rsidP="0046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7D89AD30" w14:textId="77777777" w:rsidR="00C223F8" w:rsidRDefault="00C223F8" w:rsidP="00E50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21"/>
        </w:tabs>
        <w:spacing w:line="240" w:lineRule="auto"/>
        <w:ind w:right="57"/>
        <w:rPr>
          <w:rFonts w:ascii="Angsana New" w:hAnsi="Angsana New"/>
          <w:sz w:val="28"/>
          <w:szCs w:val="28"/>
        </w:rPr>
      </w:pPr>
    </w:p>
    <w:tbl>
      <w:tblPr>
        <w:tblW w:w="9303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079"/>
        <w:gridCol w:w="272"/>
        <w:gridCol w:w="1079"/>
        <w:gridCol w:w="270"/>
        <w:gridCol w:w="1085"/>
        <w:gridCol w:w="264"/>
        <w:gridCol w:w="1114"/>
      </w:tblGrid>
      <w:tr w:rsidR="004774CA" w:rsidRPr="00104961" w14:paraId="34516E1A" w14:textId="77777777" w:rsidTr="00600CB5">
        <w:trPr>
          <w:tblHeader/>
        </w:trPr>
        <w:tc>
          <w:tcPr>
            <w:tcW w:w="2225" w:type="pct"/>
            <w:tcBorders>
              <w:top w:val="nil"/>
              <w:bottom w:val="nil"/>
            </w:tcBorders>
          </w:tcPr>
          <w:p w14:paraId="6D3CCF81" w14:textId="3311CBF4" w:rsidR="00246B7C" w:rsidRPr="00F2755E" w:rsidRDefault="00246B7C" w:rsidP="0024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0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EFBE2F" w14:textId="615C7264" w:rsidR="00246B7C" w:rsidRPr="00104961" w:rsidRDefault="00246B7C" w:rsidP="0024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B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</w:tcPr>
          <w:p w14:paraId="105FE346" w14:textId="77777777" w:rsidR="00246B7C" w:rsidRPr="00104961" w:rsidRDefault="00246B7C" w:rsidP="0024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09AD7D" w14:textId="560C9F48" w:rsidR="00246B7C" w:rsidRDefault="00246B7C" w:rsidP="0024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B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41CD" w:rsidRPr="00104961" w14:paraId="3C9808A1" w14:textId="77777777" w:rsidTr="00600CB5">
        <w:trPr>
          <w:tblHeader/>
        </w:trPr>
        <w:tc>
          <w:tcPr>
            <w:tcW w:w="2225" w:type="pct"/>
            <w:tcBorders>
              <w:top w:val="nil"/>
              <w:bottom w:val="nil"/>
            </w:tcBorders>
          </w:tcPr>
          <w:p w14:paraId="028DD9C2" w14:textId="68626F68" w:rsidR="00F941CD" w:rsidRPr="00E705B3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14:paraId="16E7A8AB" w14:textId="3791ABE1" w:rsidR="00F941CD" w:rsidRPr="00CC6365" w:rsidRDefault="00E711E4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30</w:t>
            </w:r>
            <w:r w:rsidR="00F941C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941CD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="00127DB5">
              <w:rPr>
                <w:rFonts w:ascii="Angsana New" w:hAnsi="Angsana New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3E5CA6" w14:textId="77777777" w:rsidR="00F941CD" w:rsidRPr="00104961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14:paraId="03752373" w14:textId="228A256C" w:rsidR="00F941CD" w:rsidRPr="00104961" w:rsidRDefault="00E711E4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31</w:t>
            </w:r>
            <w:r w:rsidR="00F941C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941CD" w:rsidRPr="00E705B3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</w:tcPr>
          <w:p w14:paraId="3FDDAFC5" w14:textId="77777777" w:rsidR="00F941CD" w:rsidRPr="00104961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</w:tcPr>
          <w:p w14:paraId="36ACECDD" w14:textId="2551B987" w:rsidR="00F941CD" w:rsidRDefault="00E711E4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30</w:t>
            </w:r>
            <w:r w:rsidR="00127DB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27DB5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079B06" w14:textId="77777777" w:rsidR="00F941CD" w:rsidRPr="00104961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</w:tcPr>
          <w:p w14:paraId="75D30C9E" w14:textId="5B2DBEEE" w:rsidR="00F941CD" w:rsidRDefault="00E711E4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31</w:t>
            </w:r>
            <w:r w:rsidR="00F941C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941CD" w:rsidRPr="00E705B3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F941CD" w:rsidRPr="00104961" w14:paraId="3B128F1D" w14:textId="77777777" w:rsidTr="00600CB5">
        <w:trPr>
          <w:tblHeader/>
        </w:trPr>
        <w:tc>
          <w:tcPr>
            <w:tcW w:w="2225" w:type="pct"/>
            <w:tcBorders>
              <w:top w:val="nil"/>
              <w:bottom w:val="nil"/>
            </w:tcBorders>
          </w:tcPr>
          <w:p w14:paraId="6276C2B5" w14:textId="077D2E36" w:rsidR="00F941CD" w:rsidRPr="00E705B3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14:paraId="01187372" w14:textId="01E3C353" w:rsidR="00F941CD" w:rsidRPr="00CC6365" w:rsidRDefault="00E711E4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2569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</w:tcPr>
          <w:p w14:paraId="2211A027" w14:textId="77777777" w:rsidR="00F941CD" w:rsidRPr="00104961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14:paraId="1939B371" w14:textId="74B5E4BD" w:rsidR="00F941CD" w:rsidRPr="00104961" w:rsidRDefault="00E711E4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2568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</w:tcPr>
          <w:p w14:paraId="55A5A8AA" w14:textId="77777777" w:rsidR="00F941CD" w:rsidRPr="00104961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</w:tcPr>
          <w:p w14:paraId="4F446334" w14:textId="4DB9CA5F" w:rsidR="00F941CD" w:rsidRDefault="00E711E4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2569</w:t>
            </w: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</w:tcPr>
          <w:p w14:paraId="0D9E912B" w14:textId="77777777" w:rsidR="00F941CD" w:rsidRPr="00104961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</w:tcPr>
          <w:p w14:paraId="1733D8D8" w14:textId="219DD3C3" w:rsidR="00F941CD" w:rsidRDefault="00E711E4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2568</w:t>
            </w:r>
          </w:p>
        </w:tc>
      </w:tr>
      <w:tr w:rsidR="00A226B2" w:rsidRPr="00104961" w14:paraId="7239E0F1" w14:textId="77777777" w:rsidTr="00600CB5">
        <w:trPr>
          <w:tblHeader/>
        </w:trPr>
        <w:tc>
          <w:tcPr>
            <w:tcW w:w="2225" w:type="pct"/>
            <w:tcBorders>
              <w:top w:val="nil"/>
              <w:bottom w:val="nil"/>
            </w:tcBorders>
          </w:tcPr>
          <w:p w14:paraId="7DF3E74F" w14:textId="77777777" w:rsidR="00A226B2" w:rsidRPr="00E705B3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5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F20A3D5" w14:textId="7E10B475" w:rsidR="00A226B2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DF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226B2" w:rsidRPr="00104961" w14:paraId="41204D9C" w14:textId="77777777" w:rsidTr="00600CB5">
        <w:tc>
          <w:tcPr>
            <w:tcW w:w="2225" w:type="pct"/>
            <w:tcBorders>
              <w:top w:val="nil"/>
              <w:bottom w:val="nil"/>
            </w:tcBorders>
          </w:tcPr>
          <w:p w14:paraId="0AE80000" w14:textId="27B46CC1" w:rsidR="00A226B2" w:rsidRPr="00E705B3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705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14:paraId="0154B73A" w14:textId="77777777" w:rsidR="00A226B2" w:rsidRPr="00CC6365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</w:tcPr>
          <w:p w14:paraId="2A05DA87" w14:textId="77777777" w:rsidR="00A226B2" w:rsidRPr="00104961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14:paraId="3D9D3833" w14:textId="77777777" w:rsidR="00A226B2" w:rsidRPr="00104961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</w:tcPr>
          <w:p w14:paraId="5381C29F" w14:textId="77777777" w:rsidR="00A226B2" w:rsidRPr="00104961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</w:tcPr>
          <w:p w14:paraId="341437DC" w14:textId="77777777" w:rsidR="00A226B2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</w:tcPr>
          <w:p w14:paraId="06AFD48F" w14:textId="77777777" w:rsidR="00A226B2" w:rsidRPr="00104961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</w:tcPr>
          <w:p w14:paraId="227A1910" w14:textId="77777777" w:rsidR="00A226B2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283C" w:rsidRPr="00104961" w14:paraId="785F90F9" w14:textId="77777777" w:rsidTr="00600CB5">
        <w:tc>
          <w:tcPr>
            <w:tcW w:w="2225" w:type="pct"/>
            <w:tcBorders>
              <w:top w:val="nil"/>
              <w:bottom w:val="nil"/>
            </w:tcBorders>
          </w:tcPr>
          <w:p w14:paraId="32F99F2E" w14:textId="77777777" w:rsidR="0046283C" w:rsidRPr="00F2755E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E705B3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14:paraId="2D5C8958" w14:textId="5721745D" w:rsidR="0046283C" w:rsidRPr="00CC6365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</w:tcPr>
          <w:p w14:paraId="520DC272" w14:textId="77777777" w:rsidR="0046283C" w:rsidRPr="00104961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14:paraId="74E96235" w14:textId="2E789B03" w:rsidR="0046283C" w:rsidRPr="00104961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</w:tcPr>
          <w:p w14:paraId="38698071" w14:textId="77777777" w:rsidR="0046283C" w:rsidRPr="00104961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</w:tcPr>
          <w:p w14:paraId="42714C30" w14:textId="0A4C793F" w:rsidR="0046283C" w:rsidRPr="00104961" w:rsidRDefault="00E711E4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238</w:t>
            </w:r>
            <w:r w:rsidR="0046283C">
              <w:rPr>
                <w:rFonts w:ascii="Angsana New" w:hAnsi="Angsana New"/>
                <w:sz w:val="30"/>
                <w:szCs w:val="30"/>
              </w:rPr>
              <w:t>,</w:t>
            </w: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433</w:t>
            </w: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</w:tcPr>
          <w:p w14:paraId="0F849ED0" w14:textId="77777777" w:rsidR="0046283C" w:rsidRPr="00104961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</w:tcPr>
          <w:p w14:paraId="6DCD4F13" w14:textId="0546DEAE" w:rsidR="0046283C" w:rsidRPr="00D457A5" w:rsidRDefault="00E711E4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250</w:t>
            </w:r>
            <w:r w:rsidR="0046283C" w:rsidRPr="00600CB5">
              <w:rPr>
                <w:rFonts w:ascii="Angsana New" w:hAnsi="Angsana New"/>
                <w:sz w:val="30"/>
                <w:szCs w:val="30"/>
              </w:rPr>
              <w:t>,</w:t>
            </w: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877</w:t>
            </w:r>
          </w:p>
        </w:tc>
      </w:tr>
      <w:tr w:rsidR="0046283C" w:rsidRPr="00104961" w14:paraId="315058EE" w14:textId="77777777" w:rsidTr="00600CB5">
        <w:tc>
          <w:tcPr>
            <w:tcW w:w="2225" w:type="pct"/>
            <w:tcBorders>
              <w:top w:val="nil"/>
              <w:bottom w:val="nil"/>
            </w:tcBorders>
          </w:tcPr>
          <w:p w14:paraId="05499114" w14:textId="77777777" w:rsidR="0046283C" w:rsidRPr="00F2755E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E705B3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14:paraId="724F600A" w14:textId="4A53F9E8" w:rsidR="0046283C" w:rsidRPr="001532C5" w:rsidRDefault="00E711E4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5</w:t>
            </w:r>
            <w:r w:rsidR="0046283C">
              <w:rPr>
                <w:rFonts w:ascii="Angsana New" w:hAnsi="Angsana New"/>
                <w:sz w:val="30"/>
                <w:szCs w:val="30"/>
              </w:rPr>
              <w:t>,</w:t>
            </w: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03</w:t>
            </w:r>
            <w:r w:rsidR="00881741">
              <w:rPr>
                <w:rFonts w:ascii="Angsana New" w:hAnsi="Angsana New"/>
                <w:sz w:val="30"/>
                <w:szCs w:val="30"/>
                <w:lang w:val="en-GB"/>
              </w:rPr>
              <w:t>9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</w:tcPr>
          <w:p w14:paraId="6A244D2D" w14:textId="77777777" w:rsidR="0046283C" w:rsidRPr="001532C5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14:paraId="0DB1A6C5" w14:textId="5EBE574F" w:rsidR="0046283C" w:rsidRPr="001532C5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00CB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711E4" w:rsidRPr="00E711E4">
              <w:rPr>
                <w:rFonts w:ascii="Angsana New" w:hAnsi="Angsana New"/>
                <w:sz w:val="30"/>
                <w:szCs w:val="30"/>
                <w:lang w:val="en-GB"/>
              </w:rPr>
              <w:t>7</w:t>
            </w:r>
            <w:r w:rsidRPr="00600CB5">
              <w:rPr>
                <w:rFonts w:ascii="Angsana New" w:hAnsi="Angsana New"/>
                <w:sz w:val="30"/>
                <w:szCs w:val="30"/>
              </w:rPr>
              <w:t>,</w:t>
            </w:r>
            <w:r w:rsidR="00E711E4" w:rsidRPr="00E711E4">
              <w:rPr>
                <w:rFonts w:ascii="Angsana New" w:hAnsi="Angsana New"/>
                <w:sz w:val="30"/>
                <w:szCs w:val="30"/>
                <w:lang w:val="en-GB"/>
              </w:rPr>
              <w:t>975</w:t>
            </w:r>
            <w:r w:rsidRPr="00600CB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</w:tcPr>
          <w:p w14:paraId="73578ADC" w14:textId="77777777" w:rsidR="0046283C" w:rsidRPr="00104961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</w:tcPr>
          <w:p w14:paraId="00771C14" w14:textId="60CCA58B" w:rsidR="0046283C" w:rsidRPr="00104961" w:rsidRDefault="00E711E4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5</w:t>
            </w:r>
            <w:r w:rsidR="0046283C">
              <w:rPr>
                <w:rFonts w:ascii="Angsana New" w:hAnsi="Angsana New"/>
                <w:sz w:val="30"/>
                <w:szCs w:val="30"/>
              </w:rPr>
              <w:t>,</w:t>
            </w: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038</w:t>
            </w: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</w:tcPr>
          <w:p w14:paraId="747CCC02" w14:textId="77777777" w:rsidR="0046283C" w:rsidRPr="00104961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</w:tcPr>
          <w:p w14:paraId="72AB5106" w14:textId="7042BAAA" w:rsidR="0046283C" w:rsidRPr="00600CB5" w:rsidRDefault="00E711E4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7</w:t>
            </w:r>
            <w:r w:rsidR="0046283C" w:rsidRPr="00600CB5">
              <w:rPr>
                <w:rFonts w:ascii="Angsana New" w:hAnsi="Angsana New"/>
                <w:sz w:val="30"/>
                <w:szCs w:val="30"/>
              </w:rPr>
              <w:t>,</w:t>
            </w: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975</w:t>
            </w:r>
          </w:p>
        </w:tc>
      </w:tr>
      <w:tr w:rsidR="0046283C" w:rsidRPr="00104961" w14:paraId="5DC18CB5" w14:textId="77777777" w:rsidTr="00600CB5">
        <w:tc>
          <w:tcPr>
            <w:tcW w:w="2225" w:type="pct"/>
            <w:tcBorders>
              <w:top w:val="nil"/>
              <w:bottom w:val="nil"/>
            </w:tcBorders>
          </w:tcPr>
          <w:p w14:paraId="72705EC7" w14:textId="77777777" w:rsidR="0046283C" w:rsidRPr="00F2755E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E705B3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F0DA99" w14:textId="2D9E3485" w:rsidR="0046283C" w:rsidRPr="001532C5" w:rsidRDefault="00881741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  <w:r w:rsidR="0046283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441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</w:tcPr>
          <w:p w14:paraId="41FF0569" w14:textId="77777777" w:rsidR="0046283C" w:rsidRPr="001532C5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7F6136" w14:textId="49D2CDFE" w:rsidR="0046283C" w:rsidRPr="00600CB5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00CB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711E4" w:rsidRPr="00E711E4">
              <w:rPr>
                <w:rFonts w:ascii="Angsana New" w:hAnsi="Angsana New"/>
                <w:sz w:val="30"/>
                <w:szCs w:val="30"/>
                <w:lang w:val="en-GB"/>
              </w:rPr>
              <w:t>22</w:t>
            </w:r>
            <w:r w:rsidRPr="00600CB5">
              <w:rPr>
                <w:rFonts w:ascii="Angsana New" w:hAnsi="Angsana New"/>
                <w:sz w:val="30"/>
                <w:szCs w:val="30"/>
              </w:rPr>
              <w:t>,</w:t>
            </w:r>
            <w:r w:rsidR="00E711E4" w:rsidRPr="00E711E4">
              <w:rPr>
                <w:rFonts w:ascii="Angsana New" w:hAnsi="Angsana New"/>
                <w:sz w:val="30"/>
                <w:szCs w:val="30"/>
                <w:lang w:val="en-GB"/>
              </w:rPr>
              <w:t>009</w:t>
            </w:r>
            <w:r w:rsidRPr="00600CB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</w:tcPr>
          <w:p w14:paraId="04C14D2E" w14:textId="77777777" w:rsidR="0046283C" w:rsidRPr="00104961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BA9B3B" w14:textId="5BCF6D28" w:rsidR="0046283C" w:rsidRPr="00104961" w:rsidRDefault="00E711E4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="00E96C96">
              <w:rPr>
                <w:rFonts w:ascii="Angsana New" w:hAnsi="Angsana New"/>
                <w:sz w:val="30"/>
                <w:szCs w:val="30"/>
              </w:rPr>
              <w:t>,</w:t>
            </w: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070</w:t>
            </w: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</w:tcPr>
          <w:p w14:paraId="3FE1DEC8" w14:textId="77777777" w:rsidR="0046283C" w:rsidRPr="00104961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2C68E9" w14:textId="31B2844C" w:rsidR="0046283C" w:rsidRPr="00600CB5" w:rsidRDefault="00E711E4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7</w:t>
            </w:r>
            <w:r w:rsidR="0046283C" w:rsidRPr="00600CB5">
              <w:rPr>
                <w:rFonts w:ascii="Angsana New" w:hAnsi="Angsana New"/>
                <w:sz w:val="30"/>
                <w:szCs w:val="30"/>
              </w:rPr>
              <w:t>,</w:t>
            </w: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718</w:t>
            </w:r>
          </w:p>
        </w:tc>
      </w:tr>
      <w:tr w:rsidR="0046283C" w:rsidRPr="00104961" w14:paraId="4EF0F2A6" w14:textId="77777777" w:rsidTr="00600CB5">
        <w:tc>
          <w:tcPr>
            <w:tcW w:w="2225" w:type="pct"/>
            <w:tcBorders>
              <w:top w:val="nil"/>
              <w:bottom w:val="nil"/>
            </w:tcBorders>
          </w:tcPr>
          <w:p w14:paraId="653FE254" w14:textId="77777777" w:rsidR="0046283C" w:rsidRPr="00F2755E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E705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DAA3E7" w14:textId="666309A6" w:rsidR="0046283C" w:rsidRPr="00600CB5" w:rsidRDefault="00881741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  <w:r w:rsidR="0046283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480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</w:tcPr>
          <w:p w14:paraId="04CECAA2" w14:textId="77777777" w:rsidR="0046283C" w:rsidRPr="00842D38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406A0B" w14:textId="67246AA2" w:rsidR="0046283C" w:rsidRPr="00600CB5" w:rsidRDefault="0046283C" w:rsidP="00E96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44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E711E4" w:rsidRPr="00E711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29</w:t>
            </w:r>
            <w:r w:rsidRPr="007A44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711E4" w:rsidRPr="00E711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984</w:t>
            </w:r>
            <w:r w:rsidRPr="00600CB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</w:tcPr>
          <w:p w14:paraId="1E30DC86" w14:textId="77777777" w:rsidR="0046283C" w:rsidRPr="00842D38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88C0D1" w14:textId="73B0253A" w:rsidR="0046283C" w:rsidRPr="00600CB5" w:rsidRDefault="00E711E4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11E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244</w:t>
            </w:r>
            <w:r w:rsidR="0046283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711E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</w:t>
            </w:r>
            <w:r w:rsidR="007A6BE9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</w:t>
            </w:r>
            <w:r w:rsidRPr="00E711E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</w:t>
            </w: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</w:tcPr>
          <w:p w14:paraId="4059FE59" w14:textId="77777777" w:rsidR="0046283C" w:rsidRPr="00842D38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7F6FCD" w14:textId="4B86C218" w:rsidR="0046283C" w:rsidRPr="00600CB5" w:rsidRDefault="00E711E4" w:rsidP="008A5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11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266</w:t>
            </w:r>
            <w:r w:rsidR="0046283C" w:rsidRPr="007A44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11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570</w:t>
            </w:r>
          </w:p>
        </w:tc>
      </w:tr>
      <w:tr w:rsidR="0046283C" w:rsidRPr="00104961" w14:paraId="3F029EDE" w14:textId="77777777" w:rsidTr="00600CB5">
        <w:tc>
          <w:tcPr>
            <w:tcW w:w="2225" w:type="pct"/>
            <w:tcBorders>
              <w:top w:val="nil"/>
              <w:bottom w:val="nil"/>
            </w:tcBorders>
          </w:tcPr>
          <w:p w14:paraId="774C402B" w14:textId="4FC0405D" w:rsidR="0046283C" w:rsidRPr="00104961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14:paraId="4346ACCE" w14:textId="77777777" w:rsidR="0046283C" w:rsidRPr="00CC6365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</w:tcPr>
          <w:p w14:paraId="096025FE" w14:textId="77777777" w:rsidR="0046283C" w:rsidRPr="00104961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14:paraId="489E3BDE" w14:textId="77777777" w:rsidR="0046283C" w:rsidRPr="00104961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</w:tcPr>
          <w:p w14:paraId="796B8F22" w14:textId="77777777" w:rsidR="0046283C" w:rsidRPr="00104961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</w:tcPr>
          <w:p w14:paraId="2E5F033D" w14:textId="77777777" w:rsidR="0046283C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</w:tcPr>
          <w:p w14:paraId="0E0C069E" w14:textId="77777777" w:rsidR="0046283C" w:rsidRPr="00104961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</w:tcPr>
          <w:p w14:paraId="7E668B80" w14:textId="77777777" w:rsidR="0046283C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283C" w:rsidRPr="00104961" w14:paraId="6BD9A05B" w14:textId="77777777" w:rsidTr="00600CB5">
        <w:tc>
          <w:tcPr>
            <w:tcW w:w="2225" w:type="pct"/>
            <w:tcBorders>
              <w:top w:val="nil"/>
              <w:bottom w:val="nil"/>
            </w:tcBorders>
          </w:tcPr>
          <w:p w14:paraId="77C87BC1" w14:textId="35386C33" w:rsidR="0046283C" w:rsidRPr="00F2755E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14:paraId="61409552" w14:textId="1F9783B7" w:rsidR="0046283C" w:rsidRPr="00BD5401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</w:tcPr>
          <w:p w14:paraId="05AD4E86" w14:textId="77777777" w:rsidR="0046283C" w:rsidRPr="001532C5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14:paraId="64AA1516" w14:textId="5E2DCEEE" w:rsidR="0046283C" w:rsidRPr="003A5623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</w:tcPr>
          <w:p w14:paraId="6BF7E5D9" w14:textId="77777777" w:rsidR="0046283C" w:rsidRPr="001532C5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</w:tcPr>
          <w:p w14:paraId="2039B583" w14:textId="70A4564B" w:rsidR="0046283C" w:rsidRPr="001532C5" w:rsidRDefault="00E711E4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52</w:t>
            </w:r>
            <w:r w:rsidR="0046283C" w:rsidRPr="0046283C">
              <w:rPr>
                <w:rFonts w:ascii="Angsana New" w:hAnsi="Angsana New"/>
                <w:sz w:val="30"/>
                <w:szCs w:val="30"/>
              </w:rPr>
              <w:t>,</w:t>
            </w: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933</w:t>
            </w: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</w:tcPr>
          <w:p w14:paraId="60F529D8" w14:textId="77777777" w:rsidR="0046283C" w:rsidRPr="00104961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</w:tcPr>
          <w:p w14:paraId="385339B5" w14:textId="5FBD73F9" w:rsidR="0046283C" w:rsidRPr="00D457A5" w:rsidRDefault="00E711E4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E711E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</w:t>
            </w:r>
            <w:r w:rsidR="0046283C" w:rsidRPr="007842A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11E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145</w:t>
            </w:r>
          </w:p>
        </w:tc>
      </w:tr>
      <w:tr w:rsidR="0046283C" w:rsidRPr="00104961" w14:paraId="44791291" w14:textId="77777777" w:rsidTr="00600CB5">
        <w:tc>
          <w:tcPr>
            <w:tcW w:w="2225" w:type="pct"/>
            <w:tcBorders>
              <w:top w:val="nil"/>
              <w:bottom w:val="nil"/>
            </w:tcBorders>
          </w:tcPr>
          <w:p w14:paraId="16E9A777" w14:textId="6DAAB097" w:rsidR="0046283C" w:rsidRPr="00F2755E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104961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ี่</w:t>
            </w:r>
            <w:r w:rsidRPr="00104961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14:paraId="1CCA42FE" w14:textId="7A7FBC85" w:rsidR="0046283C" w:rsidRPr="001532C5" w:rsidRDefault="00E711E4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  <w:r w:rsidR="0046283C">
              <w:rPr>
                <w:rFonts w:ascii="Angsana New" w:hAnsi="Angsana New"/>
                <w:sz w:val="30"/>
                <w:szCs w:val="30"/>
              </w:rPr>
              <w:t>,</w:t>
            </w: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494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</w:tcPr>
          <w:p w14:paraId="1678DE0C" w14:textId="77777777" w:rsidR="0046283C" w:rsidRPr="001532C5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14:paraId="35EB28AF" w14:textId="1A7EC6AF" w:rsidR="0046283C" w:rsidRPr="00842D38" w:rsidRDefault="00E711E4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711E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</w:t>
            </w:r>
            <w:r w:rsidR="0046283C" w:rsidRPr="004A07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11E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639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</w:tcPr>
          <w:p w14:paraId="19848F81" w14:textId="77777777" w:rsidR="0046283C" w:rsidRPr="001532C5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</w:tcPr>
          <w:p w14:paraId="0D81F7BF" w14:textId="628B1EFD" w:rsidR="0046283C" w:rsidRPr="001532C5" w:rsidRDefault="00E711E4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="0046283C">
              <w:rPr>
                <w:rFonts w:ascii="Angsana New" w:hAnsi="Angsana New"/>
                <w:sz w:val="30"/>
                <w:szCs w:val="30"/>
              </w:rPr>
              <w:t>,</w:t>
            </w: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826</w:t>
            </w: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</w:tcPr>
          <w:p w14:paraId="4E0A107C" w14:textId="77777777" w:rsidR="0046283C" w:rsidRPr="00104961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</w:tcPr>
          <w:p w14:paraId="7327446E" w14:textId="49E26662" w:rsidR="0046283C" w:rsidRPr="00842D38" w:rsidRDefault="00E711E4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711E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  <w:r w:rsidR="0046283C" w:rsidRPr="003C38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11E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572</w:t>
            </w:r>
          </w:p>
        </w:tc>
      </w:tr>
      <w:tr w:rsidR="0046283C" w:rsidRPr="00104961" w14:paraId="671951AA" w14:textId="77777777" w:rsidTr="00600CB5">
        <w:tc>
          <w:tcPr>
            <w:tcW w:w="2225" w:type="pct"/>
            <w:tcBorders>
              <w:top w:val="nil"/>
              <w:bottom w:val="nil"/>
            </w:tcBorders>
          </w:tcPr>
          <w:p w14:paraId="32F7DE30" w14:textId="0D7A3BF1" w:rsidR="0046283C" w:rsidRPr="00F2755E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E705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13AB35" w14:textId="633743EE" w:rsidR="0046283C" w:rsidRPr="00842D38" w:rsidRDefault="00E711E4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11E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</w:t>
            </w:r>
            <w:r w:rsidR="0046283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711E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494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</w:tcPr>
          <w:p w14:paraId="0F9BECF2" w14:textId="77777777" w:rsidR="0046283C" w:rsidRPr="00842D38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DDA779" w14:textId="6269A544" w:rsidR="0046283C" w:rsidRPr="00842D38" w:rsidRDefault="00E711E4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11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</w:t>
            </w:r>
            <w:r w:rsidR="0046283C" w:rsidRPr="004A07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11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639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</w:tcPr>
          <w:p w14:paraId="316EC990" w14:textId="77777777" w:rsidR="0046283C" w:rsidRPr="00842D38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3775DA" w14:textId="422C36B4" w:rsidR="0046283C" w:rsidRPr="00842D38" w:rsidRDefault="00E711E4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711E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54</w:t>
            </w:r>
            <w:r w:rsidR="008575F4" w:rsidRPr="008575F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711E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759</w:t>
            </w: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</w:tcPr>
          <w:p w14:paraId="24B0EC30" w14:textId="77777777" w:rsidR="0046283C" w:rsidRPr="00842D38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61A590" w14:textId="75DB6AD6" w:rsidR="0046283C" w:rsidRPr="00842D38" w:rsidRDefault="00E711E4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11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13</w:t>
            </w:r>
            <w:r w:rsidR="0046283C" w:rsidRPr="00B44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11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717</w:t>
            </w:r>
          </w:p>
        </w:tc>
      </w:tr>
      <w:tr w:rsidR="0046283C" w:rsidRPr="00284462" w14:paraId="1CFBF627" w14:textId="77777777" w:rsidTr="00600CB5">
        <w:trPr>
          <w:trHeight w:val="331"/>
        </w:trPr>
        <w:tc>
          <w:tcPr>
            <w:tcW w:w="2225" w:type="pct"/>
            <w:tcBorders>
              <w:top w:val="nil"/>
              <w:bottom w:val="nil"/>
            </w:tcBorders>
          </w:tcPr>
          <w:p w14:paraId="08FACD8E" w14:textId="77777777" w:rsidR="0046283C" w:rsidRPr="00666765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80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8AC7078" w14:textId="77777777" w:rsidR="0046283C" w:rsidRPr="00507DDD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</w:tcPr>
          <w:p w14:paraId="2A6361B2" w14:textId="77777777" w:rsidR="0046283C" w:rsidRPr="00507DDD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1A7A2AF" w14:textId="77777777" w:rsidR="0046283C" w:rsidRPr="00507DDD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</w:tcPr>
          <w:p w14:paraId="5718F62E" w14:textId="77777777" w:rsidR="0046283C" w:rsidRPr="00507DDD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3A91E0C" w14:textId="77777777" w:rsidR="0046283C" w:rsidRPr="00507DDD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</w:tcPr>
          <w:p w14:paraId="39F29C4F" w14:textId="77777777" w:rsidR="0046283C" w:rsidRPr="00507DDD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9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B63568C" w14:textId="77777777" w:rsidR="0046283C" w:rsidRPr="00507DDD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6283C" w:rsidRPr="00104961" w14:paraId="23275715" w14:textId="77777777" w:rsidTr="00600CB5">
        <w:tc>
          <w:tcPr>
            <w:tcW w:w="2225" w:type="pct"/>
            <w:tcBorders>
              <w:top w:val="nil"/>
              <w:bottom w:val="nil"/>
            </w:tcBorders>
          </w:tcPr>
          <w:p w14:paraId="4B9266CF" w14:textId="67C054C9" w:rsidR="0046283C" w:rsidRPr="00104961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14:paraId="4A7EFDBF" w14:textId="77777777" w:rsidR="0046283C" w:rsidRPr="000308E3" w:rsidRDefault="0046283C" w:rsidP="0046283C"/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</w:tcPr>
          <w:p w14:paraId="04D96D78" w14:textId="77777777" w:rsidR="0046283C" w:rsidRPr="00104961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14:paraId="24494958" w14:textId="77777777" w:rsidR="0046283C" w:rsidRPr="00104961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</w:tcPr>
          <w:p w14:paraId="2A8F8A04" w14:textId="77777777" w:rsidR="0046283C" w:rsidRPr="00104961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</w:tcPr>
          <w:p w14:paraId="5FAE7525" w14:textId="77777777" w:rsidR="0046283C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</w:tcPr>
          <w:p w14:paraId="42D10766" w14:textId="77777777" w:rsidR="0046283C" w:rsidRPr="00104961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</w:tcPr>
          <w:p w14:paraId="6815B0AA" w14:textId="77777777" w:rsidR="0046283C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283C" w:rsidRPr="00104961" w14:paraId="6577CB0B" w14:textId="77777777" w:rsidTr="00600CB5">
        <w:tc>
          <w:tcPr>
            <w:tcW w:w="2225" w:type="pct"/>
            <w:tcBorders>
              <w:top w:val="nil"/>
              <w:left w:val="nil"/>
              <w:bottom w:val="nil"/>
              <w:right w:val="nil"/>
            </w:tcBorders>
          </w:tcPr>
          <w:p w14:paraId="7F76EA5A" w14:textId="77777777" w:rsidR="0046283C" w:rsidRPr="00104961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14:paraId="10097F6D" w14:textId="03CC8D2F" w:rsidR="0046283C" w:rsidRPr="00DB6054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</w:tcPr>
          <w:p w14:paraId="576A2E78" w14:textId="77777777" w:rsidR="0046283C" w:rsidRPr="00DB6054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14:paraId="1F85A270" w14:textId="74BA89E4" w:rsidR="0046283C" w:rsidRPr="003A5623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</w:tcPr>
          <w:p w14:paraId="64B56B4B" w14:textId="77777777" w:rsidR="0046283C" w:rsidRPr="00104961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</w:tcPr>
          <w:p w14:paraId="1EE1F676" w14:textId="69EA71CA" w:rsidR="0046283C" w:rsidRPr="00104961" w:rsidRDefault="00E711E4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14</w:t>
            </w:r>
            <w:r w:rsidR="0046283C">
              <w:rPr>
                <w:rFonts w:ascii="Angsana New" w:hAnsi="Angsana New"/>
                <w:sz w:val="30"/>
                <w:szCs w:val="30"/>
              </w:rPr>
              <w:t>,</w:t>
            </w: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120</w:t>
            </w: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</w:tcPr>
          <w:p w14:paraId="5DB8DB04" w14:textId="77777777" w:rsidR="0046283C" w:rsidRPr="00104961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</w:tcPr>
          <w:p w14:paraId="17B7139A" w14:textId="729661CD" w:rsidR="0046283C" w:rsidRPr="00842D38" w:rsidRDefault="00E711E4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711E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40</w:t>
            </w:r>
            <w:r w:rsidR="0046283C" w:rsidRPr="00632E5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11E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176</w:t>
            </w:r>
          </w:p>
        </w:tc>
      </w:tr>
      <w:tr w:rsidR="0046283C" w:rsidRPr="00C50934" w14:paraId="26BDBD05" w14:textId="77777777" w:rsidTr="00600CB5">
        <w:tc>
          <w:tcPr>
            <w:tcW w:w="2225" w:type="pct"/>
            <w:tcBorders>
              <w:top w:val="nil"/>
              <w:left w:val="nil"/>
              <w:bottom w:val="nil"/>
              <w:right w:val="nil"/>
            </w:tcBorders>
          </w:tcPr>
          <w:p w14:paraId="3FB54581" w14:textId="77777777" w:rsidR="0046283C" w:rsidRPr="00104961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14:paraId="28383DE8" w14:textId="7F23176E" w:rsidR="0046283C" w:rsidRPr="00A119A3" w:rsidRDefault="00E711E4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14</w:t>
            </w:r>
            <w:r w:rsidR="0046283C">
              <w:rPr>
                <w:rFonts w:ascii="Angsana New" w:hAnsi="Angsana New"/>
                <w:sz w:val="30"/>
                <w:szCs w:val="30"/>
              </w:rPr>
              <w:t>,</w:t>
            </w: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785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</w:tcPr>
          <w:p w14:paraId="10ABB12B" w14:textId="77777777" w:rsidR="0046283C" w:rsidRPr="00104961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14:paraId="25B887D4" w14:textId="3A40266B" w:rsidR="0046283C" w:rsidRPr="00842D38" w:rsidRDefault="00E711E4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E711E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22</w:t>
            </w:r>
            <w:r w:rsidR="0046283C" w:rsidRPr="00F10E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11E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468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</w:tcPr>
          <w:p w14:paraId="333F9540" w14:textId="77777777" w:rsidR="0046283C" w:rsidRPr="00104961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</w:tcPr>
          <w:p w14:paraId="294D8BCC" w14:textId="650F0D32" w:rsidR="0046283C" w:rsidRPr="003A5623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</w:tcPr>
          <w:p w14:paraId="1EF8D8E5" w14:textId="77777777" w:rsidR="0046283C" w:rsidRPr="003A5623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  <w:tab w:val="decimal" w:pos="6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</w:tcPr>
          <w:p w14:paraId="4BA57D1E" w14:textId="73F16A63" w:rsidR="0046283C" w:rsidRPr="003A5623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6283C" w:rsidRPr="00104961" w14:paraId="5D4280CE" w14:textId="77777777" w:rsidTr="00600CB5">
        <w:tc>
          <w:tcPr>
            <w:tcW w:w="2225" w:type="pct"/>
            <w:tcBorders>
              <w:top w:val="nil"/>
              <w:left w:val="nil"/>
              <w:bottom w:val="nil"/>
              <w:right w:val="nil"/>
            </w:tcBorders>
          </w:tcPr>
          <w:p w14:paraId="5809297A" w14:textId="77777777" w:rsidR="0046283C" w:rsidRPr="00104961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14:paraId="72892427" w14:textId="5FD1BA66" w:rsidR="0046283C" w:rsidRPr="00A119A3" w:rsidRDefault="00E711E4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14</w:t>
            </w:r>
            <w:r w:rsidR="0046283C">
              <w:rPr>
                <w:rFonts w:ascii="Angsana New" w:hAnsi="Angsana New"/>
                <w:sz w:val="30"/>
                <w:szCs w:val="30"/>
              </w:rPr>
              <w:t>,</w:t>
            </w:r>
            <w:r w:rsidR="00CD3106">
              <w:rPr>
                <w:rFonts w:ascii="Angsana New" w:hAnsi="Angsana New"/>
                <w:sz w:val="30"/>
                <w:szCs w:val="30"/>
              </w:rPr>
              <w:t>365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CEF85" w14:textId="77777777" w:rsidR="0046283C" w:rsidRPr="00104961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14:paraId="46BD84D4" w14:textId="520DD65B" w:rsidR="0046283C" w:rsidRPr="00842D38" w:rsidRDefault="00E711E4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711E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13</w:t>
            </w:r>
            <w:r w:rsidR="0046283C" w:rsidRPr="00DA2D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11E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306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D85BD" w14:textId="77777777" w:rsidR="0046283C" w:rsidRPr="00104961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</w:tcPr>
          <w:p w14:paraId="0920A3DE" w14:textId="0408AEE9" w:rsidR="0046283C" w:rsidRPr="00104961" w:rsidRDefault="00E711E4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="0046283C">
              <w:rPr>
                <w:rFonts w:ascii="Angsana New" w:hAnsi="Angsana New"/>
                <w:sz w:val="30"/>
                <w:szCs w:val="30"/>
              </w:rPr>
              <w:t>,</w:t>
            </w: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266</w:t>
            </w: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B2708" w14:textId="77777777" w:rsidR="0046283C" w:rsidRPr="00104961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</w:tcPr>
          <w:p w14:paraId="2C553E44" w14:textId="3081762F" w:rsidR="0046283C" w:rsidRPr="00842D38" w:rsidRDefault="00E711E4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711E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</w:t>
            </w:r>
            <w:r w:rsidR="0046283C" w:rsidRPr="00A40CC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11E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470</w:t>
            </w:r>
          </w:p>
        </w:tc>
      </w:tr>
      <w:tr w:rsidR="0046283C" w:rsidRPr="00104961" w14:paraId="645CB4B6" w14:textId="77777777" w:rsidTr="00600CB5">
        <w:tc>
          <w:tcPr>
            <w:tcW w:w="2225" w:type="pct"/>
            <w:tcBorders>
              <w:top w:val="nil"/>
              <w:bottom w:val="nil"/>
            </w:tcBorders>
          </w:tcPr>
          <w:p w14:paraId="5B545153" w14:textId="77777777" w:rsidR="0046283C" w:rsidRPr="00104961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4CC0CBF9" w14:textId="10BB312F" w:rsidR="0046283C" w:rsidRPr="00686E28" w:rsidRDefault="00E711E4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711E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29</w:t>
            </w:r>
            <w:r w:rsidR="0046283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D3106">
              <w:rPr>
                <w:rFonts w:ascii="Angsana New" w:hAnsi="Angsana New"/>
                <w:b/>
                <w:bCs/>
                <w:sz w:val="30"/>
                <w:szCs w:val="30"/>
              </w:rPr>
              <w:t>150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1B5DDBBD" w14:textId="77777777" w:rsidR="0046283C" w:rsidRPr="00842D38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7AC391B0" w14:textId="67AA75EA" w:rsidR="0046283C" w:rsidRPr="00842D38" w:rsidRDefault="00E711E4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11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35</w:t>
            </w:r>
            <w:r w:rsidR="0046283C" w:rsidRPr="00DA2D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11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774</w:t>
            </w:r>
          </w:p>
        </w:tc>
        <w:tc>
          <w:tcPr>
            <w:tcW w:w="145" w:type="pct"/>
            <w:tcBorders>
              <w:top w:val="nil"/>
              <w:bottom w:val="nil"/>
            </w:tcBorders>
          </w:tcPr>
          <w:p w14:paraId="3BB8F756" w14:textId="77777777" w:rsidR="0046283C" w:rsidRPr="00842D38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41F57562" w14:textId="2E175346" w:rsidR="0046283C" w:rsidRPr="00842D38" w:rsidRDefault="00E711E4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11E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17</w:t>
            </w:r>
            <w:r w:rsidR="0046283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711E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386</w:t>
            </w:r>
          </w:p>
        </w:tc>
        <w:tc>
          <w:tcPr>
            <w:tcW w:w="142" w:type="pct"/>
            <w:tcBorders>
              <w:top w:val="nil"/>
              <w:bottom w:val="nil"/>
            </w:tcBorders>
          </w:tcPr>
          <w:p w14:paraId="00A513F6" w14:textId="77777777" w:rsidR="0046283C" w:rsidRPr="00842D38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57FB724C" w14:textId="3D9EA6F0" w:rsidR="0046283C" w:rsidRPr="00842D38" w:rsidRDefault="00E711E4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11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43</w:t>
            </w:r>
            <w:r w:rsidR="0046283C" w:rsidRPr="00B44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11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646</w:t>
            </w:r>
          </w:p>
        </w:tc>
      </w:tr>
      <w:tr w:rsidR="0046283C" w:rsidRPr="00104961" w14:paraId="60302CB4" w14:textId="77777777" w:rsidTr="00600CB5">
        <w:trPr>
          <w:trHeight w:val="331"/>
        </w:trPr>
        <w:tc>
          <w:tcPr>
            <w:tcW w:w="2225" w:type="pct"/>
            <w:tcBorders>
              <w:top w:val="nil"/>
              <w:bottom w:val="nil"/>
            </w:tcBorders>
          </w:tcPr>
          <w:p w14:paraId="1F314A65" w14:textId="77777777" w:rsidR="0046283C" w:rsidRPr="00666765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nil"/>
            </w:tcBorders>
          </w:tcPr>
          <w:p w14:paraId="40FFC31B" w14:textId="77777777" w:rsidR="0046283C" w:rsidRPr="00666765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2EECC86A" w14:textId="77777777" w:rsidR="0046283C" w:rsidRPr="00666765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nil"/>
            </w:tcBorders>
          </w:tcPr>
          <w:p w14:paraId="4CD149AC" w14:textId="77777777" w:rsidR="0046283C" w:rsidRPr="00666765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5" w:type="pct"/>
            <w:tcBorders>
              <w:top w:val="nil"/>
              <w:bottom w:val="nil"/>
            </w:tcBorders>
          </w:tcPr>
          <w:p w14:paraId="14042A0C" w14:textId="77777777" w:rsidR="0046283C" w:rsidRPr="00666765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nil"/>
            </w:tcBorders>
          </w:tcPr>
          <w:p w14:paraId="7ECDCAAC" w14:textId="77777777" w:rsidR="0046283C" w:rsidRPr="00666765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2" w:type="pct"/>
            <w:tcBorders>
              <w:top w:val="nil"/>
              <w:bottom w:val="nil"/>
            </w:tcBorders>
          </w:tcPr>
          <w:p w14:paraId="37E53128" w14:textId="77777777" w:rsidR="0046283C" w:rsidRPr="00666765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nil"/>
            </w:tcBorders>
          </w:tcPr>
          <w:p w14:paraId="6E9B8AFE" w14:textId="77777777" w:rsidR="0046283C" w:rsidRPr="00666765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46283C" w:rsidRPr="00CE458C" w14:paraId="4D4EBE02" w14:textId="77777777" w:rsidTr="00600CB5">
        <w:tc>
          <w:tcPr>
            <w:tcW w:w="2225" w:type="pct"/>
            <w:tcBorders>
              <w:top w:val="nil"/>
              <w:left w:val="nil"/>
              <w:bottom w:val="nil"/>
              <w:right w:val="nil"/>
            </w:tcBorders>
          </w:tcPr>
          <w:p w14:paraId="7336A55D" w14:textId="3BFF3814" w:rsidR="0046283C" w:rsidRPr="00507DDD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7DD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14:paraId="1272C2DF" w14:textId="77777777" w:rsidR="0046283C" w:rsidRPr="00507DDD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</w:tcPr>
          <w:p w14:paraId="57AA8FA5" w14:textId="77777777" w:rsidR="0046283C" w:rsidRPr="00507DDD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14:paraId="45559458" w14:textId="77777777" w:rsidR="0046283C" w:rsidRPr="00507DDD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8C0EB" w14:textId="77777777" w:rsidR="0046283C" w:rsidRPr="00507DDD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</w:tcPr>
          <w:p w14:paraId="597DE61D" w14:textId="77777777" w:rsidR="0046283C" w:rsidRPr="00507DDD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1D25B" w14:textId="77777777" w:rsidR="0046283C" w:rsidRPr="00507DDD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</w:tcPr>
          <w:p w14:paraId="511FD582" w14:textId="77777777" w:rsidR="0046283C" w:rsidRPr="00507DDD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283C" w:rsidRPr="00CE458C" w14:paraId="3ADB6B77" w14:textId="77777777" w:rsidTr="00600CB5">
        <w:tc>
          <w:tcPr>
            <w:tcW w:w="2225" w:type="pct"/>
            <w:tcBorders>
              <w:top w:val="nil"/>
              <w:left w:val="nil"/>
              <w:bottom w:val="nil"/>
              <w:right w:val="nil"/>
            </w:tcBorders>
          </w:tcPr>
          <w:p w14:paraId="5A2E735C" w14:textId="0C9A7888" w:rsidR="0046283C" w:rsidRPr="00507DDD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14:paraId="430C86A9" w14:textId="56EE472A" w:rsidR="0046283C" w:rsidRPr="003A5623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</w:tcPr>
          <w:p w14:paraId="5296D876" w14:textId="77777777" w:rsidR="0046283C" w:rsidRPr="003A5623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14:paraId="7FFB0340" w14:textId="1E925815" w:rsidR="0046283C" w:rsidRPr="00842D38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8AD07" w14:textId="77777777" w:rsidR="0046283C" w:rsidRPr="00507DDD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</w:tcPr>
          <w:p w14:paraId="56D2CC45" w14:textId="17E029E0" w:rsidR="0046283C" w:rsidRPr="00614E0B" w:rsidRDefault="00E711E4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70</w:t>
            </w:r>
            <w:r w:rsidR="0046283C">
              <w:rPr>
                <w:rFonts w:ascii="Angsana New" w:hAnsi="Angsana New"/>
                <w:sz w:val="30"/>
                <w:szCs w:val="30"/>
              </w:rPr>
              <w:t>,</w:t>
            </w: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738</w:t>
            </w: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34E07" w14:textId="77777777" w:rsidR="0046283C" w:rsidRPr="00507DDD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</w:tcPr>
          <w:p w14:paraId="64055003" w14:textId="5F2FEE65" w:rsidR="0046283C" w:rsidRPr="00507DDD" w:rsidRDefault="00E711E4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E711E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56</w:t>
            </w:r>
            <w:r w:rsidR="0046283C" w:rsidRPr="00B443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11E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128</w:t>
            </w:r>
          </w:p>
        </w:tc>
      </w:tr>
      <w:tr w:rsidR="0046283C" w:rsidRPr="00CE458C" w14:paraId="4D92C227" w14:textId="77777777" w:rsidTr="00600CB5">
        <w:tc>
          <w:tcPr>
            <w:tcW w:w="2225" w:type="pct"/>
            <w:tcBorders>
              <w:top w:val="nil"/>
              <w:left w:val="nil"/>
              <w:bottom w:val="nil"/>
              <w:right w:val="nil"/>
            </w:tcBorders>
          </w:tcPr>
          <w:p w14:paraId="0B7E92E9" w14:textId="361FC141" w:rsidR="0046283C" w:rsidRPr="00507DDD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507DDD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D6B263" w14:textId="071EA06D" w:rsidR="0046283C" w:rsidRPr="00614E0B" w:rsidRDefault="00E711E4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8</w:t>
            </w:r>
            <w:r w:rsidR="0046283C">
              <w:rPr>
                <w:rFonts w:ascii="Angsana New" w:hAnsi="Angsana New"/>
                <w:sz w:val="30"/>
                <w:szCs w:val="30"/>
              </w:rPr>
              <w:t>,</w:t>
            </w:r>
            <w:r w:rsidR="00CD3106">
              <w:rPr>
                <w:rFonts w:ascii="Angsana New" w:hAnsi="Angsana New"/>
                <w:sz w:val="30"/>
                <w:szCs w:val="30"/>
              </w:rPr>
              <w:t>702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</w:tcPr>
          <w:p w14:paraId="74864D37" w14:textId="77777777" w:rsidR="0046283C" w:rsidRPr="00507DDD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4D1B3C" w14:textId="78064FC1" w:rsidR="0046283C" w:rsidRPr="00614E0B" w:rsidRDefault="00E711E4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="0046283C" w:rsidRPr="00007D8C">
              <w:rPr>
                <w:rFonts w:ascii="Angsana New" w:hAnsi="Angsana New"/>
                <w:sz w:val="30"/>
                <w:szCs w:val="30"/>
              </w:rPr>
              <w:t>,</w:t>
            </w: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841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AA823" w14:textId="77777777" w:rsidR="0046283C" w:rsidRPr="00507DDD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B10A4E" w14:textId="09FE8874" w:rsidR="0046283C" w:rsidRPr="00507DDD" w:rsidRDefault="00E711E4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181</w:t>
            </w: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4FFAB" w14:textId="77777777" w:rsidR="0046283C" w:rsidRPr="00507DDD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3118D7" w14:textId="34E1E3D5" w:rsidR="0046283C" w:rsidRPr="00614E0B" w:rsidRDefault="00E711E4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E711E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167</w:t>
            </w:r>
          </w:p>
        </w:tc>
      </w:tr>
      <w:tr w:rsidR="0046283C" w:rsidRPr="00CE458C" w14:paraId="7AEE9DE7" w14:textId="77777777" w:rsidTr="00600CB5">
        <w:tc>
          <w:tcPr>
            <w:tcW w:w="2225" w:type="pct"/>
            <w:tcBorders>
              <w:top w:val="nil"/>
              <w:left w:val="nil"/>
              <w:bottom w:val="nil"/>
              <w:right w:val="nil"/>
            </w:tcBorders>
          </w:tcPr>
          <w:p w14:paraId="790DFD92" w14:textId="2464CCC0" w:rsidR="0046283C" w:rsidRPr="00507DDD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7DD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C5D0B0" w14:textId="7AD20692" w:rsidR="0046283C" w:rsidRPr="00507DDD" w:rsidRDefault="00E711E4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11E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8</w:t>
            </w:r>
            <w:r w:rsidR="0046283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D3106">
              <w:rPr>
                <w:rFonts w:ascii="Angsana New" w:hAnsi="Angsana New"/>
                <w:b/>
                <w:bCs/>
                <w:sz w:val="30"/>
                <w:szCs w:val="30"/>
              </w:rPr>
              <w:t>702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3B326" w14:textId="77777777" w:rsidR="0046283C" w:rsidRPr="00507DDD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5C9006" w14:textId="18E88EAD" w:rsidR="0046283C" w:rsidRPr="00614E0B" w:rsidRDefault="00E711E4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11E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</w:t>
            </w:r>
            <w:r w:rsidR="0046283C" w:rsidRPr="00007D8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711E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841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DFA24" w14:textId="77777777" w:rsidR="0046283C" w:rsidRPr="00507DDD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420740" w14:textId="2D08E57D" w:rsidR="0046283C" w:rsidRPr="00507DDD" w:rsidRDefault="00E711E4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11E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70</w:t>
            </w:r>
            <w:r w:rsidR="0046283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711E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919</w:t>
            </w: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D09B9" w14:textId="77777777" w:rsidR="0046283C" w:rsidRPr="00507DDD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0AF890" w14:textId="2BF34506" w:rsidR="0046283C" w:rsidRPr="00E233E4" w:rsidRDefault="00E711E4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11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56</w:t>
            </w:r>
            <w:r w:rsidR="0046283C" w:rsidRPr="00B44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11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295</w:t>
            </w:r>
          </w:p>
        </w:tc>
      </w:tr>
      <w:tr w:rsidR="0046283C" w:rsidRPr="00666765" w14:paraId="0D8BDA4D" w14:textId="77777777" w:rsidTr="00600CB5">
        <w:trPr>
          <w:trHeight w:val="331"/>
        </w:trPr>
        <w:tc>
          <w:tcPr>
            <w:tcW w:w="2225" w:type="pct"/>
            <w:tcBorders>
              <w:top w:val="nil"/>
              <w:left w:val="nil"/>
              <w:bottom w:val="nil"/>
              <w:right w:val="nil"/>
            </w:tcBorders>
          </w:tcPr>
          <w:p w14:paraId="3D87A402" w14:textId="77777777" w:rsidR="0046283C" w:rsidRPr="00666765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80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7ABAEE1" w14:textId="77777777" w:rsidR="0046283C" w:rsidRPr="00666765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0B286" w14:textId="77777777" w:rsidR="0046283C" w:rsidRPr="00666765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8AD8EC8" w14:textId="77777777" w:rsidR="0046283C" w:rsidRPr="00666765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B48CE" w14:textId="77777777" w:rsidR="0046283C" w:rsidRPr="00666765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434B884" w14:textId="77777777" w:rsidR="0046283C" w:rsidRPr="00666765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763D6" w14:textId="77777777" w:rsidR="0046283C" w:rsidRPr="00666765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BDDF84F" w14:textId="77777777" w:rsidR="0046283C" w:rsidRPr="00666765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46283C" w:rsidRPr="00CE458C" w14:paraId="492CD36C" w14:textId="77777777" w:rsidTr="00600CB5">
        <w:tc>
          <w:tcPr>
            <w:tcW w:w="2225" w:type="pct"/>
            <w:tcBorders>
              <w:top w:val="nil"/>
              <w:left w:val="nil"/>
              <w:bottom w:val="nil"/>
              <w:right w:val="nil"/>
            </w:tcBorders>
          </w:tcPr>
          <w:p w14:paraId="2456B483" w14:textId="02FDE2E1" w:rsidR="0046283C" w:rsidRPr="003A5623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A562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14:paraId="2D57CBF3" w14:textId="77777777" w:rsidR="0046283C" w:rsidRPr="00997B13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7F243" w14:textId="77777777" w:rsidR="0046283C" w:rsidRPr="00507DDD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14:paraId="2955A4AC" w14:textId="77777777" w:rsidR="0046283C" w:rsidRPr="00997B13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B1407" w14:textId="77777777" w:rsidR="0046283C" w:rsidRPr="00507DDD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</w:tcPr>
          <w:p w14:paraId="395C3D90" w14:textId="77777777" w:rsidR="0046283C" w:rsidRPr="00997B13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2A22B" w14:textId="77777777" w:rsidR="0046283C" w:rsidRPr="00507DDD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</w:tcPr>
          <w:p w14:paraId="3A0411D4" w14:textId="77777777" w:rsidR="0046283C" w:rsidRPr="00614E0B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6283C" w:rsidRPr="00CE458C" w14:paraId="5A4376C0" w14:textId="77777777" w:rsidTr="00600CB5">
        <w:tc>
          <w:tcPr>
            <w:tcW w:w="2225" w:type="pct"/>
            <w:tcBorders>
              <w:top w:val="nil"/>
              <w:left w:val="nil"/>
              <w:bottom w:val="nil"/>
              <w:right w:val="nil"/>
            </w:tcBorders>
          </w:tcPr>
          <w:p w14:paraId="65AA7059" w14:textId="76713B2B" w:rsidR="0046283C" w:rsidRPr="00C229D4" w:rsidRDefault="00C229D4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229D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A4E1D2" w14:textId="3F5D9889" w:rsidR="0046283C" w:rsidRPr="00DB6054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44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806D0" w14:textId="77777777" w:rsidR="0046283C" w:rsidRPr="003A5623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AA2504" w14:textId="50998983" w:rsidR="0046283C" w:rsidRPr="007A44A0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44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AE0EB" w14:textId="77777777" w:rsidR="0046283C" w:rsidRPr="003A5623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7388BE" w14:textId="16B6F260" w:rsidR="0046283C" w:rsidRPr="006832BA" w:rsidRDefault="00E711E4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11E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6</w:t>
            </w:r>
            <w:r w:rsidR="0046283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711E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377</w:t>
            </w: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18DC1" w14:textId="77777777" w:rsidR="0046283C" w:rsidRPr="003A5623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B80FD0" w14:textId="0C58D52F" w:rsidR="0046283C" w:rsidRPr="007A44A0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44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46283C" w:rsidRPr="00CE458C" w14:paraId="53C09115" w14:textId="77777777" w:rsidTr="00600CB5">
        <w:trPr>
          <w:trHeight w:val="331"/>
        </w:trPr>
        <w:tc>
          <w:tcPr>
            <w:tcW w:w="2225" w:type="pct"/>
            <w:tcBorders>
              <w:top w:val="nil"/>
              <w:left w:val="nil"/>
              <w:bottom w:val="nil"/>
              <w:right w:val="nil"/>
            </w:tcBorders>
          </w:tcPr>
          <w:p w14:paraId="1B062357" w14:textId="77777777" w:rsidR="0046283C" w:rsidRPr="00666765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0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586896F" w14:textId="77777777" w:rsidR="0046283C" w:rsidRPr="00997B13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35672" w14:textId="77777777" w:rsidR="0046283C" w:rsidRPr="00507DDD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9281534" w14:textId="77777777" w:rsidR="0046283C" w:rsidRPr="00997B13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231CC" w14:textId="77777777" w:rsidR="0046283C" w:rsidRPr="00507DDD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1FD4B01" w14:textId="77777777" w:rsidR="0046283C" w:rsidRPr="00997B13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354C9" w14:textId="77777777" w:rsidR="0046283C" w:rsidRPr="00507DDD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5485A64" w14:textId="77777777" w:rsidR="0046283C" w:rsidRPr="00614E0B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6283C" w:rsidRPr="00CE458C" w14:paraId="047F6D05" w14:textId="77777777" w:rsidTr="001F6AE3">
        <w:tc>
          <w:tcPr>
            <w:tcW w:w="2225" w:type="pct"/>
            <w:tcBorders>
              <w:top w:val="nil"/>
              <w:left w:val="nil"/>
              <w:bottom w:val="nil"/>
              <w:right w:val="nil"/>
            </w:tcBorders>
          </w:tcPr>
          <w:p w14:paraId="080ADC71" w14:textId="2FBD79F1" w:rsidR="0046283C" w:rsidRPr="00507DDD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7DD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14:paraId="23B78251" w14:textId="3C5567EE" w:rsidR="0046283C" w:rsidRPr="00614E0B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F17CB" w14:textId="77777777" w:rsidR="0046283C" w:rsidRPr="00507DDD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14:paraId="2810B3B2" w14:textId="64F37225" w:rsidR="0046283C" w:rsidRPr="00614E0B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A6B30" w14:textId="77777777" w:rsidR="0046283C" w:rsidRPr="00507DDD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</w:tcPr>
          <w:p w14:paraId="277EDAC5" w14:textId="17657952" w:rsidR="0046283C" w:rsidRPr="00507DDD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B723C" w14:textId="77777777" w:rsidR="0046283C" w:rsidRPr="00507DDD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</w:tcPr>
          <w:p w14:paraId="0E7A4A42" w14:textId="12FBE7AC" w:rsidR="0046283C" w:rsidRPr="00614E0B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6283C" w:rsidRPr="00CE458C" w14:paraId="19220012" w14:textId="77777777" w:rsidTr="00600CB5">
        <w:tc>
          <w:tcPr>
            <w:tcW w:w="2225" w:type="pct"/>
            <w:tcBorders>
              <w:top w:val="nil"/>
              <w:left w:val="nil"/>
              <w:bottom w:val="nil"/>
              <w:right w:val="nil"/>
            </w:tcBorders>
          </w:tcPr>
          <w:p w14:paraId="6A370EAE" w14:textId="6F0DCB86" w:rsidR="0046283C" w:rsidRPr="00507DDD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07DDD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0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D3B1628" w14:textId="6DB4972E" w:rsidR="0046283C" w:rsidRPr="00614E0B" w:rsidRDefault="00E711E4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11E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</w:t>
            </w:r>
            <w:r w:rsidR="008575F4" w:rsidRPr="008575F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711E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730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DDA6B" w14:textId="77777777" w:rsidR="0046283C" w:rsidRPr="00507DDD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A410532" w14:textId="65D5F9BE" w:rsidR="0046283C" w:rsidRPr="00501423" w:rsidRDefault="00E711E4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11E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</w:t>
            </w:r>
            <w:r w:rsidR="0046283C" w:rsidRPr="005014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711E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845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15690" w14:textId="77777777" w:rsidR="0046283C" w:rsidRPr="00507DDD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6128E7B" w14:textId="0E3418E0" w:rsidR="0046283C" w:rsidRPr="00507DDD" w:rsidRDefault="00E711E4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11E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479</w:t>
            </w: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0D90F" w14:textId="77777777" w:rsidR="0046283C" w:rsidRPr="00507DDD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2C3B5CB" w14:textId="7FF27A84" w:rsidR="0046283C" w:rsidRPr="00B443F4" w:rsidRDefault="00E711E4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11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601</w:t>
            </w:r>
          </w:p>
        </w:tc>
      </w:tr>
    </w:tbl>
    <w:p w14:paraId="2CB5BD08" w14:textId="77777777" w:rsidR="00DB6054" w:rsidRPr="00DB6054" w:rsidRDefault="00DB6054" w:rsidP="00DB60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58AF9C67" w14:textId="77777777" w:rsidR="004A06CE" w:rsidRDefault="004A06CE" w:rsidP="002022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496D2B9" w14:textId="77777777" w:rsidR="004A06CE" w:rsidRDefault="004A06CE" w:rsidP="002022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00D274A" w14:textId="77777777" w:rsidR="004A06CE" w:rsidRDefault="004A06CE" w:rsidP="002022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AC44C81" w14:textId="77777777" w:rsidR="004A06CE" w:rsidRDefault="004A06CE" w:rsidP="002022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0E54D32" w14:textId="77777777" w:rsidR="004A06CE" w:rsidRDefault="004A06CE" w:rsidP="002022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9F2C286" w14:textId="67B7CAA0" w:rsidR="004968A4" w:rsidRDefault="008E5A8F" w:rsidP="002022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สัญญา</w:t>
      </w:r>
      <w:r w:rsidR="004662F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สำคัญที่ทำกับกิจการที่เกี่ยวข้องกัน</w:t>
      </w:r>
    </w:p>
    <w:p w14:paraId="63875B1B" w14:textId="77777777" w:rsidR="000F660F" w:rsidRDefault="000F660F" w:rsidP="002022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F4AC6DB" w14:textId="1A518A60" w:rsidR="00621047" w:rsidRDefault="00621047" w:rsidP="006210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21047">
        <w:rPr>
          <w:rFonts w:ascii="Angsana New" w:hAnsi="Angsana New"/>
          <w:i/>
          <w:iCs/>
          <w:sz w:val="30"/>
          <w:szCs w:val="30"/>
          <w:cs/>
        </w:rPr>
        <w:t>สัญญาอนุญาตให้ใช้สิทธิในเครื่องหมายการค้า</w:t>
      </w:r>
    </w:p>
    <w:p w14:paraId="4D6177C1" w14:textId="77777777" w:rsidR="00621047" w:rsidRPr="00621047" w:rsidRDefault="00621047" w:rsidP="006210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2BB83E5" w14:textId="5A8E9158" w:rsidR="00621047" w:rsidRPr="00621047" w:rsidRDefault="00621047" w:rsidP="006210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621047">
        <w:rPr>
          <w:rFonts w:ascii="Angsana New" w:hAnsi="Angsana New"/>
          <w:sz w:val="30"/>
          <w:szCs w:val="30"/>
          <w:cs/>
        </w:rPr>
        <w:t>บริษัทได้ทำสัญญาอนุญาตให้ใช้สิทธิในเครื่องหมายการค้ากับบริษัท เอเอ็มอี อิมเมจิ</w:t>
      </w:r>
      <w:r w:rsidRPr="006A59DA">
        <w:rPr>
          <w:rFonts w:ascii="Angsana New" w:hAnsi="Angsana New"/>
          <w:sz w:val="30"/>
          <w:szCs w:val="30"/>
          <w:cs/>
        </w:rPr>
        <w:t>เนทีฟ จำกัด</w:t>
      </w:r>
      <w:r w:rsidRPr="00621047">
        <w:rPr>
          <w:rFonts w:ascii="Angsana New" w:hAnsi="Angsana New"/>
          <w:sz w:val="30"/>
          <w:szCs w:val="30"/>
          <w:cs/>
        </w:rPr>
        <w:t xml:space="preserve"> ซึ่งเป็นบริษัทย่อย </w:t>
      </w:r>
      <w:r w:rsidRPr="006A59DA">
        <w:rPr>
          <w:rFonts w:ascii="Angsana New" w:hAnsi="Angsana New"/>
          <w:spacing w:val="4"/>
          <w:sz w:val="30"/>
          <w:szCs w:val="30"/>
          <w:cs/>
        </w:rPr>
        <w:t>โดยบริษัทให้สิทธิในการใช้เครื่องหมายการค้า โลโก้ ชื่อทางการค้า เพื่อการจัดแสดง การประชาสัมพันธ์ และ</w:t>
      </w:r>
      <w:r w:rsidRPr="006A59DA">
        <w:rPr>
          <w:rFonts w:ascii="Angsana New" w:hAnsi="Angsana New"/>
          <w:spacing w:val="-4"/>
          <w:sz w:val="30"/>
          <w:szCs w:val="30"/>
          <w:cs/>
        </w:rPr>
        <w:t xml:space="preserve">การดำเนินกิจกรรมต่างๆ </w:t>
      </w:r>
      <w:r w:rsidR="0067149C" w:rsidRPr="006A59DA">
        <w:rPr>
          <w:rFonts w:ascii="Angsana New" w:hAnsi="Angsana New" w:hint="cs"/>
          <w:spacing w:val="-4"/>
          <w:sz w:val="30"/>
          <w:szCs w:val="30"/>
          <w:cs/>
        </w:rPr>
        <w:t>รวมถึง</w:t>
      </w:r>
      <w:r w:rsidR="002A5734" w:rsidRPr="006A59DA">
        <w:rPr>
          <w:rFonts w:ascii="Angsana New" w:hAnsi="Angsana New"/>
          <w:spacing w:val="-4"/>
          <w:sz w:val="30"/>
          <w:szCs w:val="30"/>
          <w:cs/>
        </w:rPr>
        <w:t>การจัดทำสื่อสิ่งพิมพ์ สื่อโสตทัศนวัสดุ และสื่อดิจิทัลทุกประเภท การสกรีนบนสินค้า</w:t>
      </w:r>
      <w:r w:rsidR="002A5734" w:rsidRPr="00F613D0">
        <w:rPr>
          <w:rFonts w:ascii="Angsana New" w:hAnsi="Angsana New"/>
          <w:spacing w:val="-4"/>
          <w:sz w:val="30"/>
          <w:szCs w:val="30"/>
          <w:cs/>
        </w:rPr>
        <w:t>เพื่อจำหน่ายจ่ายแจก การประชาสัมพันธ์และทำการตลาด ตลอดจนความร่วมมือทางการค้า และการทำกิจกรรมร่วม</w:t>
      </w:r>
      <w:r w:rsidR="002A5734" w:rsidRPr="002A5734">
        <w:rPr>
          <w:rFonts w:ascii="Angsana New" w:hAnsi="Angsana New"/>
          <w:sz w:val="30"/>
          <w:szCs w:val="30"/>
          <w:cs/>
        </w:rPr>
        <w:t>กับ</w:t>
      </w:r>
      <w:r w:rsidR="002A5734" w:rsidRPr="003B0FAE">
        <w:rPr>
          <w:rFonts w:ascii="Angsana New" w:hAnsi="Angsana New"/>
          <w:spacing w:val="2"/>
          <w:sz w:val="30"/>
          <w:szCs w:val="30"/>
          <w:cs/>
        </w:rPr>
        <w:t>พันธมิตรอื่น</w:t>
      </w:r>
      <w:r w:rsidR="002A5734" w:rsidRPr="003B0FAE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3B0FAE">
        <w:rPr>
          <w:rFonts w:ascii="Angsana New" w:hAnsi="Angsana New"/>
          <w:spacing w:val="2"/>
          <w:sz w:val="30"/>
          <w:szCs w:val="30"/>
          <w:cs/>
        </w:rPr>
        <w:t xml:space="preserve">ตั้งแต่วันที่ </w:t>
      </w:r>
      <w:r w:rsidR="00380F5A" w:rsidRPr="004A1657">
        <w:rPr>
          <w:rFonts w:ascii="Angsana New" w:hAnsi="Angsana New"/>
          <w:sz w:val="30"/>
          <w:szCs w:val="30"/>
          <w:lang w:val="en-GB"/>
        </w:rPr>
        <w:t>1</w:t>
      </w:r>
      <w:r w:rsidRPr="003B0FAE">
        <w:rPr>
          <w:rFonts w:ascii="Angsana New" w:hAnsi="Angsana New"/>
          <w:spacing w:val="2"/>
          <w:sz w:val="30"/>
          <w:szCs w:val="30"/>
          <w:cs/>
        </w:rPr>
        <w:t xml:space="preserve"> มกราคม </w:t>
      </w:r>
      <w:r w:rsidR="00380F5A" w:rsidRPr="00E711E4">
        <w:rPr>
          <w:rFonts w:ascii="Angsana New" w:hAnsi="Angsana New"/>
          <w:sz w:val="30"/>
          <w:szCs w:val="30"/>
          <w:lang w:val="en-GB"/>
        </w:rPr>
        <w:t>2</w:t>
      </w:r>
      <w:r w:rsidR="00AE72D2" w:rsidRPr="003B0FAE">
        <w:rPr>
          <w:rFonts w:ascii="Angsana New" w:hAnsi="Angsana New"/>
          <w:spacing w:val="2"/>
          <w:sz w:val="30"/>
          <w:szCs w:val="30"/>
          <w:lang w:val="en-GB"/>
        </w:rPr>
        <w:t>569</w:t>
      </w:r>
      <w:r w:rsidRPr="003B0FAE">
        <w:rPr>
          <w:rFonts w:ascii="Angsana New" w:hAnsi="Angsana New"/>
          <w:spacing w:val="2"/>
          <w:sz w:val="30"/>
          <w:szCs w:val="30"/>
          <w:cs/>
        </w:rPr>
        <w:t xml:space="preserve"> เป็นต้นไป โดยบริษัทย่อยดังกล่าวตกลงจะจ่ายค่าธรรมเนียมการใช้สิทธิใน</w:t>
      </w:r>
      <w:r w:rsidRPr="00621047">
        <w:rPr>
          <w:rFonts w:ascii="Angsana New" w:hAnsi="Angsana New"/>
          <w:sz w:val="30"/>
          <w:szCs w:val="30"/>
          <w:cs/>
        </w:rPr>
        <w:t xml:space="preserve">อัตราที่ระบุไว้ในสัญญา ทั้งนี้ คู่สัญญาทั้งสองฝ่ายมีสิทธิบอกเลิกสัญญานี้ได้ โดยแจ้งให้อีกฝ่ายทราบล่วงหน้าเป็นลายลักษณ์อักษรไม่น้อยกว่า </w:t>
      </w:r>
      <w:r w:rsidR="009225E4" w:rsidRPr="004A1657">
        <w:rPr>
          <w:rFonts w:ascii="Angsana New" w:hAnsi="Angsana New"/>
          <w:sz w:val="30"/>
          <w:szCs w:val="30"/>
          <w:lang w:val="en-GB"/>
        </w:rPr>
        <w:t>30</w:t>
      </w:r>
      <w:r w:rsidRPr="00621047">
        <w:rPr>
          <w:rFonts w:ascii="Angsana New" w:hAnsi="Angsana New"/>
          <w:sz w:val="30"/>
          <w:szCs w:val="30"/>
          <w:cs/>
        </w:rPr>
        <w:t xml:space="preserve"> วัน</w:t>
      </w:r>
    </w:p>
    <w:p w14:paraId="6D4A189C" w14:textId="233D646F" w:rsidR="00FE6882" w:rsidRDefault="00FE6882" w:rsidP="00BD18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sz w:val="30"/>
          <w:szCs w:val="30"/>
        </w:rPr>
      </w:pPr>
    </w:p>
    <w:p w14:paraId="4F32AB16" w14:textId="0C340783" w:rsidR="008C317D" w:rsidRPr="00CE458C" w:rsidRDefault="008C317D" w:rsidP="0050121C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ลูกหนี้การค้า</w:t>
      </w:r>
    </w:p>
    <w:p w14:paraId="728D5A12" w14:textId="77777777" w:rsidR="00BE193D" w:rsidRPr="00016EB8" w:rsidRDefault="00BE193D" w:rsidP="00BE19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tbl>
      <w:tblPr>
        <w:tblpPr w:leftFromText="180" w:rightFromText="180" w:vertAnchor="text" w:tblpX="450" w:tblpY="1"/>
        <w:tblOverlap w:val="never"/>
        <w:tblW w:w="9308" w:type="dxa"/>
        <w:tblLayout w:type="fixed"/>
        <w:tblLook w:val="0000" w:firstRow="0" w:lastRow="0" w:firstColumn="0" w:lastColumn="0" w:noHBand="0" w:noVBand="0"/>
      </w:tblPr>
      <w:tblGrid>
        <w:gridCol w:w="3788"/>
        <w:gridCol w:w="1242"/>
        <w:gridCol w:w="238"/>
        <w:gridCol w:w="1190"/>
        <w:gridCol w:w="274"/>
        <w:gridCol w:w="1165"/>
        <w:gridCol w:w="261"/>
        <w:gridCol w:w="1150"/>
      </w:tblGrid>
      <w:tr w:rsidR="00BE193D" w:rsidRPr="00ED3D80" w14:paraId="2BE2D223" w14:textId="77777777" w:rsidTr="0050121C">
        <w:trPr>
          <w:tblHeader/>
        </w:trPr>
        <w:tc>
          <w:tcPr>
            <w:tcW w:w="2035" w:type="pct"/>
          </w:tcPr>
          <w:p w14:paraId="33C56664" w14:textId="77777777" w:rsidR="00BE193D" w:rsidRPr="00ED3D80" w:rsidRDefault="00BE193D" w:rsidP="00501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4" w:type="pct"/>
            <w:gridSpan w:val="3"/>
          </w:tcPr>
          <w:p w14:paraId="36F5DBED" w14:textId="77777777" w:rsidR="00BE193D" w:rsidRPr="00ED3D80" w:rsidRDefault="00BE193D" w:rsidP="00501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1102E586" w14:textId="77777777" w:rsidR="00BE193D" w:rsidRPr="00ED3D80" w:rsidRDefault="00BE193D" w:rsidP="00501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pct"/>
            <w:gridSpan w:val="3"/>
          </w:tcPr>
          <w:p w14:paraId="372BF1AA" w14:textId="77777777" w:rsidR="00BE193D" w:rsidRPr="00ED3D80" w:rsidRDefault="00BE193D" w:rsidP="00501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41CD" w:rsidRPr="00ED3D80" w14:paraId="762AFFD4" w14:textId="77777777" w:rsidTr="0050121C">
        <w:trPr>
          <w:tblHeader/>
        </w:trPr>
        <w:tc>
          <w:tcPr>
            <w:tcW w:w="2035" w:type="pct"/>
          </w:tcPr>
          <w:p w14:paraId="37A45837" w14:textId="77777777" w:rsidR="00F941CD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36D9051B" w14:textId="531C627B" w:rsidR="00F941CD" w:rsidRDefault="00E711E4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30</w:t>
            </w:r>
            <w:r w:rsidR="00F941C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941CD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="00127DB5">
              <w:rPr>
                <w:rFonts w:ascii="Angsana New" w:hAnsi="Angsana New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28" w:type="pct"/>
            <w:vAlign w:val="center"/>
          </w:tcPr>
          <w:p w14:paraId="3EA5AF74" w14:textId="77777777" w:rsidR="00F941CD" w:rsidRPr="002F4B0F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7548DC64" w14:textId="03236B36" w:rsidR="00F941CD" w:rsidRDefault="00E711E4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31</w:t>
            </w:r>
            <w:r w:rsidR="00F941C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941CD" w:rsidRPr="00E705B3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073BCDB6" w14:textId="77777777" w:rsidR="00F941CD" w:rsidRPr="002F4B0F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1C4F6974" w14:textId="707481F5" w:rsidR="00F941CD" w:rsidRDefault="00E711E4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30</w:t>
            </w:r>
            <w:r w:rsidR="00127DB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27DB5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0" w:type="pct"/>
            <w:vAlign w:val="center"/>
          </w:tcPr>
          <w:p w14:paraId="2D8D52AB" w14:textId="77777777" w:rsidR="00F941CD" w:rsidRPr="002F4B0F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21A9478F" w14:textId="49C12BCA" w:rsidR="00F941CD" w:rsidRDefault="00E711E4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31</w:t>
            </w:r>
            <w:r w:rsidR="00F941C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941CD" w:rsidRPr="00E705B3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F941CD" w:rsidRPr="00ED3D80" w14:paraId="39403186" w14:textId="77777777" w:rsidTr="0050121C">
        <w:trPr>
          <w:tblHeader/>
        </w:trPr>
        <w:tc>
          <w:tcPr>
            <w:tcW w:w="2035" w:type="pct"/>
          </w:tcPr>
          <w:p w14:paraId="6AA561C6" w14:textId="77777777" w:rsidR="00F941CD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65A4C936" w14:textId="5D234F55" w:rsidR="00F941CD" w:rsidRPr="002F4B0F" w:rsidRDefault="00E711E4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2569</w:t>
            </w:r>
          </w:p>
        </w:tc>
        <w:tc>
          <w:tcPr>
            <w:tcW w:w="128" w:type="pct"/>
          </w:tcPr>
          <w:p w14:paraId="7DC8061D" w14:textId="77777777" w:rsidR="00F941CD" w:rsidRPr="002F4B0F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7D9F7D25" w14:textId="5598DCC0" w:rsidR="00F941CD" w:rsidRPr="002F4B0F" w:rsidRDefault="00E711E4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2568</w:t>
            </w:r>
          </w:p>
        </w:tc>
        <w:tc>
          <w:tcPr>
            <w:tcW w:w="147" w:type="pct"/>
          </w:tcPr>
          <w:p w14:paraId="6A90E2F5" w14:textId="77777777" w:rsidR="00F941CD" w:rsidRPr="002F4B0F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535FCE35" w14:textId="64D4D1B8" w:rsidR="00F941CD" w:rsidRPr="002F4B0F" w:rsidRDefault="00E711E4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2569</w:t>
            </w:r>
          </w:p>
        </w:tc>
        <w:tc>
          <w:tcPr>
            <w:tcW w:w="140" w:type="pct"/>
          </w:tcPr>
          <w:p w14:paraId="1D76B51A" w14:textId="77777777" w:rsidR="00F941CD" w:rsidRPr="002F4B0F" w:rsidRDefault="00F941CD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E0E64DC" w14:textId="5C217C72" w:rsidR="00F941CD" w:rsidRPr="002F4B0F" w:rsidRDefault="00E711E4" w:rsidP="00F9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2568</w:t>
            </w:r>
          </w:p>
        </w:tc>
      </w:tr>
      <w:tr w:rsidR="00A226B2" w:rsidRPr="00ED3D80" w14:paraId="5B748064" w14:textId="77777777" w:rsidTr="0050121C">
        <w:trPr>
          <w:trHeight w:val="20"/>
          <w:tblHeader/>
        </w:trPr>
        <w:tc>
          <w:tcPr>
            <w:tcW w:w="2035" w:type="pct"/>
          </w:tcPr>
          <w:p w14:paraId="6EB8C734" w14:textId="77777777" w:rsidR="00A226B2" w:rsidRPr="00ED3D80" w:rsidRDefault="00A226B2" w:rsidP="00A226B2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65" w:type="pct"/>
            <w:gridSpan w:val="7"/>
          </w:tcPr>
          <w:p w14:paraId="41BF1AD0" w14:textId="77777777" w:rsidR="00A226B2" w:rsidRPr="00ED3D80" w:rsidRDefault="00A226B2" w:rsidP="00A226B2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D3D8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D3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ED3D8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12301" w:rsidRPr="00ED3D80" w14:paraId="6996A304" w14:textId="77777777" w:rsidTr="0050121C">
        <w:tc>
          <w:tcPr>
            <w:tcW w:w="2035" w:type="pct"/>
          </w:tcPr>
          <w:p w14:paraId="1F6E6C93" w14:textId="77777777" w:rsidR="00212301" w:rsidRPr="00ED3D80" w:rsidRDefault="00212301" w:rsidP="0021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667" w:type="pct"/>
          </w:tcPr>
          <w:p w14:paraId="6A47FA9F" w14:textId="593EE192" w:rsidR="00212301" w:rsidRPr="002D12BB" w:rsidRDefault="004A1657" w:rsidP="0021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4A1657">
              <w:rPr>
                <w:rFonts w:ascii="Angsana New" w:hAnsi="Angsana New"/>
                <w:sz w:val="30"/>
                <w:szCs w:val="30"/>
                <w:lang w:val="en-GB"/>
              </w:rPr>
              <w:t>276,918</w:t>
            </w:r>
          </w:p>
        </w:tc>
        <w:tc>
          <w:tcPr>
            <w:tcW w:w="128" w:type="pct"/>
          </w:tcPr>
          <w:p w14:paraId="6666A0F1" w14:textId="77777777" w:rsidR="00212301" w:rsidRPr="00ED3D80" w:rsidRDefault="00212301" w:rsidP="00212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0A392F12" w14:textId="606D05E0" w:rsidR="00212301" w:rsidRPr="00ED3D80" w:rsidRDefault="00E711E4" w:rsidP="0021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E711E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336</w:t>
            </w:r>
            <w:r w:rsidR="00212301" w:rsidRPr="00164BF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11E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423</w:t>
            </w:r>
          </w:p>
        </w:tc>
        <w:tc>
          <w:tcPr>
            <w:tcW w:w="147" w:type="pct"/>
          </w:tcPr>
          <w:p w14:paraId="4ECF8022" w14:textId="77777777" w:rsidR="00212301" w:rsidRPr="00ED3D80" w:rsidRDefault="00212301" w:rsidP="00212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097373D8" w14:textId="328B1181" w:rsidR="00212301" w:rsidRPr="00ED3D80" w:rsidRDefault="00E711E4" w:rsidP="0021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165</w:t>
            </w:r>
            <w:r w:rsidR="005F345E" w:rsidRPr="005F345E">
              <w:rPr>
                <w:rFonts w:ascii="Angsana New" w:hAnsi="Angsana New"/>
                <w:sz w:val="30"/>
                <w:szCs w:val="30"/>
              </w:rPr>
              <w:t>,</w:t>
            </w: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921</w:t>
            </w:r>
          </w:p>
        </w:tc>
        <w:tc>
          <w:tcPr>
            <w:tcW w:w="140" w:type="pct"/>
          </w:tcPr>
          <w:p w14:paraId="2D2FD0A1" w14:textId="77777777" w:rsidR="00212301" w:rsidRPr="00ED3D80" w:rsidRDefault="00212301" w:rsidP="00212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E637BF2" w14:textId="44EE6B22" w:rsidR="00212301" w:rsidRPr="00ED3D80" w:rsidRDefault="00E711E4" w:rsidP="007A4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E711E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186</w:t>
            </w:r>
            <w:r w:rsidR="00212301" w:rsidRPr="008B25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11E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349</w:t>
            </w:r>
          </w:p>
        </w:tc>
      </w:tr>
      <w:tr w:rsidR="00212301" w:rsidRPr="00ED3D80" w14:paraId="1A947A69" w14:textId="77777777" w:rsidTr="0050121C">
        <w:tc>
          <w:tcPr>
            <w:tcW w:w="2035" w:type="pct"/>
          </w:tcPr>
          <w:p w14:paraId="52F8C1D2" w14:textId="77777777" w:rsidR="00212301" w:rsidRPr="00ED3D80" w:rsidRDefault="00212301" w:rsidP="0021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667" w:type="pct"/>
          </w:tcPr>
          <w:p w14:paraId="2C306850" w14:textId="77777777" w:rsidR="00212301" w:rsidRPr="002D12BB" w:rsidRDefault="00212301" w:rsidP="00212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3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581E826D" w14:textId="77777777" w:rsidR="00212301" w:rsidRPr="00ED3D80" w:rsidRDefault="00212301" w:rsidP="00212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257E86BC" w14:textId="77777777" w:rsidR="00212301" w:rsidRPr="00ED3D80" w:rsidRDefault="00212301" w:rsidP="0021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203ACCC" w14:textId="77777777" w:rsidR="00212301" w:rsidRPr="00ED3D80" w:rsidRDefault="00212301" w:rsidP="00212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6208C10F" w14:textId="77777777" w:rsidR="00212301" w:rsidRPr="00ED3D80" w:rsidRDefault="00212301" w:rsidP="0021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04E34A13" w14:textId="77777777" w:rsidR="00212301" w:rsidRPr="00ED3D80" w:rsidRDefault="00212301" w:rsidP="00212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E9D7B6B" w14:textId="77777777" w:rsidR="00212301" w:rsidRPr="00ED3D80" w:rsidRDefault="00212301" w:rsidP="0021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2301" w:rsidRPr="00ED3D80" w14:paraId="607A22B0" w14:textId="77777777" w:rsidTr="0050121C">
        <w:tc>
          <w:tcPr>
            <w:tcW w:w="2035" w:type="pct"/>
          </w:tcPr>
          <w:p w14:paraId="4D28CD02" w14:textId="7F0EE6BA" w:rsidR="00212301" w:rsidRPr="00ED3D80" w:rsidRDefault="00212301" w:rsidP="0021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E711E4" w:rsidRPr="00E711E4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67" w:type="pct"/>
          </w:tcPr>
          <w:p w14:paraId="314DAEC7" w14:textId="1042CFBE" w:rsidR="00212301" w:rsidRPr="002D12BB" w:rsidRDefault="004A1657" w:rsidP="0021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4A1657">
              <w:rPr>
                <w:rFonts w:ascii="Angsana New" w:hAnsi="Angsana New"/>
                <w:sz w:val="30"/>
                <w:szCs w:val="30"/>
                <w:lang w:val="en-GB"/>
              </w:rPr>
              <w:t>48,300</w:t>
            </w:r>
          </w:p>
        </w:tc>
        <w:tc>
          <w:tcPr>
            <w:tcW w:w="128" w:type="pct"/>
          </w:tcPr>
          <w:p w14:paraId="0C36D519" w14:textId="77777777" w:rsidR="00212301" w:rsidRPr="00ED3D80" w:rsidRDefault="00212301" w:rsidP="00212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2E99DA87" w14:textId="1E52F6FB" w:rsidR="00212301" w:rsidRPr="00614E0B" w:rsidRDefault="00E711E4" w:rsidP="007A4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711E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42</w:t>
            </w:r>
            <w:r w:rsidR="00212301" w:rsidRPr="00930EF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11E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504</w:t>
            </w:r>
          </w:p>
        </w:tc>
        <w:tc>
          <w:tcPr>
            <w:tcW w:w="147" w:type="pct"/>
          </w:tcPr>
          <w:p w14:paraId="5F613A98" w14:textId="77777777" w:rsidR="00212301" w:rsidRPr="00ED3D80" w:rsidRDefault="00212301" w:rsidP="00212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3011B2FC" w14:textId="414D3B31" w:rsidR="00212301" w:rsidRPr="00ED3D80" w:rsidRDefault="00E711E4" w:rsidP="0021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75</w:t>
            </w:r>
            <w:r w:rsidR="005F345E" w:rsidRPr="005F345E">
              <w:rPr>
                <w:rFonts w:ascii="Angsana New" w:hAnsi="Angsana New"/>
                <w:sz w:val="30"/>
                <w:szCs w:val="30"/>
              </w:rPr>
              <w:t>,</w:t>
            </w: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717</w:t>
            </w:r>
          </w:p>
        </w:tc>
        <w:tc>
          <w:tcPr>
            <w:tcW w:w="140" w:type="pct"/>
          </w:tcPr>
          <w:p w14:paraId="320C3840" w14:textId="77777777" w:rsidR="00212301" w:rsidRPr="00ED3D80" w:rsidRDefault="00212301" w:rsidP="00212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9D6CCC3" w14:textId="0F1C6367" w:rsidR="00212301" w:rsidRPr="005014C6" w:rsidRDefault="00E711E4" w:rsidP="0021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0" w:right="-110"/>
              <w:rPr>
                <w:rFonts w:asciiTheme="majorBidi" w:hAnsiTheme="majorBidi"/>
                <w:sz w:val="30"/>
                <w:szCs w:val="30"/>
              </w:rPr>
            </w:pPr>
            <w:r w:rsidRPr="00E711E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84</w:t>
            </w:r>
            <w:r w:rsidR="00212301" w:rsidRPr="00930EF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11E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480</w:t>
            </w:r>
          </w:p>
        </w:tc>
      </w:tr>
      <w:tr w:rsidR="00212301" w:rsidRPr="00ED3D80" w14:paraId="2E18A393" w14:textId="77777777" w:rsidTr="0050121C">
        <w:tc>
          <w:tcPr>
            <w:tcW w:w="2035" w:type="pct"/>
          </w:tcPr>
          <w:p w14:paraId="4891AF93" w14:textId="05988B7C" w:rsidR="00212301" w:rsidRPr="00ED3D80" w:rsidRDefault="00E711E4" w:rsidP="0021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="00212301" w:rsidRPr="00ED3D8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  <w:r w:rsidR="00212301" w:rsidRPr="00ED3D8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67" w:type="pct"/>
          </w:tcPr>
          <w:p w14:paraId="18097AFD" w14:textId="39B02886" w:rsidR="00212301" w:rsidRPr="002D12BB" w:rsidRDefault="004A1657" w:rsidP="0021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4A1657">
              <w:rPr>
                <w:rFonts w:ascii="Angsana New" w:hAnsi="Angsana New"/>
                <w:sz w:val="30"/>
                <w:szCs w:val="30"/>
                <w:lang w:val="en-GB"/>
              </w:rPr>
              <w:t>18,198</w:t>
            </w:r>
          </w:p>
        </w:tc>
        <w:tc>
          <w:tcPr>
            <w:tcW w:w="128" w:type="pct"/>
          </w:tcPr>
          <w:p w14:paraId="3EBFF48E" w14:textId="77777777" w:rsidR="00212301" w:rsidRPr="00ED3D80" w:rsidRDefault="00212301" w:rsidP="00212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6515D1B6" w14:textId="551BB575" w:rsidR="00212301" w:rsidRPr="00614E0B" w:rsidRDefault="00E711E4" w:rsidP="0021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711E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11</w:t>
            </w:r>
            <w:r w:rsidR="00212301" w:rsidRPr="00930EF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11E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182</w:t>
            </w:r>
          </w:p>
        </w:tc>
        <w:tc>
          <w:tcPr>
            <w:tcW w:w="147" w:type="pct"/>
          </w:tcPr>
          <w:p w14:paraId="111B2310" w14:textId="77777777" w:rsidR="00212301" w:rsidRPr="00ED3D80" w:rsidRDefault="00212301" w:rsidP="00212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591CDE86" w14:textId="4D8FB06B" w:rsidR="00212301" w:rsidRPr="00ED3D80" w:rsidRDefault="00E711E4" w:rsidP="0021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53</w:t>
            </w:r>
            <w:r w:rsidR="005F345E" w:rsidRPr="005F345E">
              <w:rPr>
                <w:rFonts w:ascii="Angsana New" w:hAnsi="Angsana New"/>
                <w:sz w:val="30"/>
                <w:szCs w:val="30"/>
              </w:rPr>
              <w:t>,</w:t>
            </w: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687</w:t>
            </w:r>
          </w:p>
        </w:tc>
        <w:tc>
          <w:tcPr>
            <w:tcW w:w="140" w:type="pct"/>
          </w:tcPr>
          <w:p w14:paraId="43919FFC" w14:textId="77777777" w:rsidR="00212301" w:rsidRPr="00ED3D80" w:rsidRDefault="00212301" w:rsidP="00212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44B35034" w14:textId="6D119E57" w:rsidR="00212301" w:rsidRPr="005014C6" w:rsidRDefault="00E711E4" w:rsidP="0021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0" w:right="-110"/>
              <w:rPr>
                <w:rFonts w:asciiTheme="majorBidi" w:hAnsiTheme="majorBidi"/>
                <w:sz w:val="30"/>
                <w:szCs w:val="30"/>
              </w:rPr>
            </w:pPr>
            <w:r w:rsidRPr="00E711E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41</w:t>
            </w:r>
            <w:r w:rsidR="00212301" w:rsidRPr="00930EF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11E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716</w:t>
            </w:r>
          </w:p>
        </w:tc>
      </w:tr>
      <w:tr w:rsidR="00212301" w:rsidRPr="00ED3D80" w14:paraId="0DCAEF65" w14:textId="77777777" w:rsidTr="0050121C">
        <w:tc>
          <w:tcPr>
            <w:tcW w:w="2035" w:type="pct"/>
          </w:tcPr>
          <w:p w14:paraId="0247F93A" w14:textId="6D15BCBF" w:rsidR="00212301" w:rsidRPr="00ED3D80" w:rsidRDefault="00E711E4" w:rsidP="0021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  <w:r w:rsidR="00212301" w:rsidRPr="00ED3D80">
              <w:rPr>
                <w:rFonts w:ascii="Angsana New" w:hAnsi="Angsana New"/>
                <w:sz w:val="30"/>
                <w:szCs w:val="30"/>
                <w:cs/>
              </w:rPr>
              <w:t xml:space="preserve"> -</w:t>
            </w:r>
            <w:r w:rsidR="00212301" w:rsidRPr="00ED3D8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12</w:t>
            </w:r>
            <w:r w:rsidR="00212301" w:rsidRPr="00ED3D8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12301" w:rsidRPr="00ED3D8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67" w:type="pct"/>
          </w:tcPr>
          <w:p w14:paraId="1E30C9BD" w14:textId="7C758AFE" w:rsidR="00212301" w:rsidRPr="002D12BB" w:rsidRDefault="00E711E4" w:rsidP="0021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9</w:t>
            </w:r>
            <w:r w:rsidR="00623B73" w:rsidRPr="00623B73">
              <w:rPr>
                <w:rFonts w:ascii="Angsana New" w:hAnsi="Angsana New"/>
                <w:sz w:val="30"/>
                <w:szCs w:val="30"/>
              </w:rPr>
              <w:t>,</w:t>
            </w: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794</w:t>
            </w:r>
          </w:p>
        </w:tc>
        <w:tc>
          <w:tcPr>
            <w:tcW w:w="128" w:type="pct"/>
          </w:tcPr>
          <w:p w14:paraId="50B81CD2" w14:textId="77777777" w:rsidR="00212301" w:rsidRPr="00ED3D80" w:rsidRDefault="00212301" w:rsidP="00212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423687DE" w14:textId="166460C1" w:rsidR="00212301" w:rsidRPr="00614E0B" w:rsidRDefault="00E711E4" w:rsidP="0021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711E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  <w:r w:rsidR="00212301" w:rsidRPr="00930EF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11E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155</w:t>
            </w:r>
          </w:p>
        </w:tc>
        <w:tc>
          <w:tcPr>
            <w:tcW w:w="147" w:type="pct"/>
          </w:tcPr>
          <w:p w14:paraId="410738D9" w14:textId="77777777" w:rsidR="00212301" w:rsidRPr="00ED3D80" w:rsidRDefault="00212301" w:rsidP="00212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4D1CB792" w14:textId="50327C3D" w:rsidR="00212301" w:rsidRPr="00ED3D80" w:rsidRDefault="00E711E4" w:rsidP="0021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</w:p>
        </w:tc>
        <w:tc>
          <w:tcPr>
            <w:tcW w:w="140" w:type="pct"/>
          </w:tcPr>
          <w:p w14:paraId="61BB349A" w14:textId="77777777" w:rsidR="00212301" w:rsidRPr="00ED3D80" w:rsidRDefault="00212301" w:rsidP="00212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5DDEC9B" w14:textId="1BF55A66" w:rsidR="00212301" w:rsidRPr="005014C6" w:rsidRDefault="00E711E4" w:rsidP="0021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0" w:right="-110"/>
              <w:rPr>
                <w:rFonts w:asciiTheme="majorBidi" w:hAnsiTheme="majorBidi"/>
                <w:sz w:val="30"/>
                <w:szCs w:val="30"/>
              </w:rPr>
            </w:pPr>
            <w:r w:rsidRPr="00E711E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556</w:t>
            </w:r>
          </w:p>
        </w:tc>
      </w:tr>
      <w:tr w:rsidR="00212301" w:rsidRPr="00ED3D80" w14:paraId="4632E9C1" w14:textId="77777777" w:rsidTr="00995FC1">
        <w:tc>
          <w:tcPr>
            <w:tcW w:w="2035" w:type="pct"/>
          </w:tcPr>
          <w:p w14:paraId="3D4EBD8C" w14:textId="1E7015C0" w:rsidR="00212301" w:rsidRPr="00ED3D80" w:rsidRDefault="00212301" w:rsidP="0021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="00E711E4" w:rsidRPr="00E711E4">
              <w:rPr>
                <w:rFonts w:ascii="Angsana New" w:hAnsi="Angsana New"/>
                <w:sz w:val="30"/>
                <w:szCs w:val="30"/>
                <w:lang w:val="en-GB"/>
              </w:rPr>
              <w:t>12</w:t>
            </w:r>
            <w:r w:rsidRPr="00ED3D8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67" w:type="pct"/>
            <w:tcBorders>
              <w:bottom w:val="single" w:sz="4" w:space="0" w:color="auto"/>
            </w:tcBorders>
          </w:tcPr>
          <w:p w14:paraId="10CA851F" w14:textId="04B61567" w:rsidR="00212301" w:rsidRPr="00ED3D80" w:rsidRDefault="00E711E4" w:rsidP="0021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14</w:t>
            </w:r>
            <w:r w:rsidR="00623B73" w:rsidRPr="00623B73">
              <w:rPr>
                <w:rFonts w:ascii="Angsana New" w:hAnsi="Angsana New"/>
                <w:sz w:val="30"/>
                <w:szCs w:val="30"/>
              </w:rPr>
              <w:t>,</w:t>
            </w: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298</w:t>
            </w:r>
          </w:p>
        </w:tc>
        <w:tc>
          <w:tcPr>
            <w:tcW w:w="128" w:type="pct"/>
          </w:tcPr>
          <w:p w14:paraId="4461A0E5" w14:textId="77777777" w:rsidR="00212301" w:rsidRPr="00ED3D80" w:rsidRDefault="00212301" w:rsidP="00212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70665897" w14:textId="52BCE1E1" w:rsidR="00212301" w:rsidRPr="00614E0B" w:rsidRDefault="00E711E4" w:rsidP="0021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711E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</w:t>
            </w:r>
            <w:r w:rsidR="00212301" w:rsidRPr="00DF0D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11E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980</w:t>
            </w:r>
          </w:p>
        </w:tc>
        <w:tc>
          <w:tcPr>
            <w:tcW w:w="147" w:type="pct"/>
          </w:tcPr>
          <w:p w14:paraId="21618C2C" w14:textId="77777777" w:rsidR="00212301" w:rsidRPr="00ED3D80" w:rsidRDefault="00212301" w:rsidP="00212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364B3C71" w14:textId="3BFA2E95" w:rsidR="00212301" w:rsidRPr="00ED3D80" w:rsidRDefault="00E711E4" w:rsidP="0021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  <w:r w:rsidR="005F345E" w:rsidRPr="005F345E">
              <w:rPr>
                <w:rFonts w:ascii="Angsana New" w:hAnsi="Angsana New"/>
                <w:sz w:val="30"/>
                <w:szCs w:val="30"/>
              </w:rPr>
              <w:t>,</w:t>
            </w: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283</w:t>
            </w:r>
          </w:p>
        </w:tc>
        <w:tc>
          <w:tcPr>
            <w:tcW w:w="140" w:type="pct"/>
          </w:tcPr>
          <w:p w14:paraId="7F5A8753" w14:textId="77777777" w:rsidR="00212301" w:rsidRPr="00ED3D80" w:rsidRDefault="00212301" w:rsidP="00212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4F0677E8" w14:textId="2A6AE78B" w:rsidR="00212301" w:rsidRPr="005014C6" w:rsidRDefault="00E711E4" w:rsidP="0021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0" w:right="-110"/>
              <w:rPr>
                <w:rFonts w:asciiTheme="majorBidi" w:hAnsiTheme="majorBidi"/>
                <w:sz w:val="30"/>
                <w:szCs w:val="30"/>
              </w:rPr>
            </w:pPr>
            <w:r w:rsidRPr="00E711E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</w:t>
            </w:r>
            <w:r w:rsidR="00212301" w:rsidRPr="00CB13E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11E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730</w:t>
            </w:r>
          </w:p>
        </w:tc>
      </w:tr>
      <w:tr w:rsidR="00212301" w:rsidRPr="00ED3D80" w14:paraId="3F537C65" w14:textId="77777777" w:rsidTr="00BC31C5">
        <w:tc>
          <w:tcPr>
            <w:tcW w:w="2035" w:type="pct"/>
          </w:tcPr>
          <w:p w14:paraId="2A3E6F3A" w14:textId="6591AF6F" w:rsidR="00212301" w:rsidRPr="00BC31C5" w:rsidRDefault="00212301" w:rsidP="0021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31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7" w:type="pct"/>
            <w:tcBorders>
              <w:top w:val="single" w:sz="4" w:space="0" w:color="auto"/>
            </w:tcBorders>
          </w:tcPr>
          <w:p w14:paraId="383DBCF1" w14:textId="4457805C" w:rsidR="00212301" w:rsidRPr="00614E0B" w:rsidRDefault="004A1657" w:rsidP="0021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1657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367,508</w:t>
            </w:r>
          </w:p>
        </w:tc>
        <w:tc>
          <w:tcPr>
            <w:tcW w:w="128" w:type="pct"/>
          </w:tcPr>
          <w:p w14:paraId="33863E39" w14:textId="77777777" w:rsidR="00212301" w:rsidRPr="00ED3D80" w:rsidRDefault="00212301" w:rsidP="00212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vAlign w:val="bottom"/>
          </w:tcPr>
          <w:p w14:paraId="400DCDEC" w14:textId="3B7513BE" w:rsidR="00212301" w:rsidRPr="00614E0B" w:rsidRDefault="00E711E4" w:rsidP="0021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11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399</w:t>
            </w:r>
            <w:r w:rsidR="00212301" w:rsidRPr="008400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11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244</w:t>
            </w:r>
          </w:p>
        </w:tc>
        <w:tc>
          <w:tcPr>
            <w:tcW w:w="147" w:type="pct"/>
          </w:tcPr>
          <w:p w14:paraId="6CA1BFEE" w14:textId="77777777" w:rsidR="00212301" w:rsidRPr="00C53F52" w:rsidRDefault="00212301" w:rsidP="00212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144D0E91" w14:textId="10B71863" w:rsidR="00212301" w:rsidRPr="00614E0B" w:rsidRDefault="00E711E4" w:rsidP="0021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711E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299</w:t>
            </w:r>
            <w:r w:rsidR="005F345E" w:rsidRPr="005F345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711E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612</w:t>
            </w:r>
          </w:p>
        </w:tc>
        <w:tc>
          <w:tcPr>
            <w:tcW w:w="140" w:type="pct"/>
          </w:tcPr>
          <w:p w14:paraId="6B3482F3" w14:textId="77777777" w:rsidR="00212301" w:rsidRPr="00C53F52" w:rsidRDefault="00212301" w:rsidP="00212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  <w:vAlign w:val="bottom"/>
          </w:tcPr>
          <w:p w14:paraId="58909FE8" w14:textId="748CC3A5" w:rsidR="00212301" w:rsidRPr="00614E0B" w:rsidRDefault="00E711E4" w:rsidP="0021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0" w:right="-110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E711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316</w:t>
            </w:r>
            <w:r w:rsidR="00212301" w:rsidRPr="00930E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11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831</w:t>
            </w:r>
          </w:p>
        </w:tc>
      </w:tr>
      <w:tr w:rsidR="0046283C" w:rsidRPr="00ED3D80" w14:paraId="5209547D" w14:textId="77777777" w:rsidTr="00A90FED">
        <w:tc>
          <w:tcPr>
            <w:tcW w:w="2035" w:type="pct"/>
          </w:tcPr>
          <w:p w14:paraId="15ECB394" w14:textId="2FE0542D" w:rsidR="0046283C" w:rsidRPr="00ED3D80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Pr="00ED3D80">
              <w:rPr>
                <w:rFonts w:ascii="Angsana New" w:hAnsi="Angsana New" w:hint="cs"/>
                <w:sz w:val="30"/>
                <w:szCs w:val="30"/>
                <w:cs/>
              </w:rPr>
              <w:t>ประมาณการรับคืนหนังสือ</w:t>
            </w:r>
          </w:p>
        </w:tc>
        <w:tc>
          <w:tcPr>
            <w:tcW w:w="667" w:type="pct"/>
            <w:vAlign w:val="bottom"/>
          </w:tcPr>
          <w:p w14:paraId="34B1DF7A" w14:textId="3DE5E99F" w:rsidR="0046283C" w:rsidRPr="00ED3D80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623B73">
              <w:rPr>
                <w:rFonts w:ascii="Angsana New" w:hAnsi="Angsana New"/>
                <w:sz w:val="30"/>
                <w:szCs w:val="30"/>
              </w:rPr>
              <w:t>(</w:t>
            </w:r>
            <w:r w:rsidR="00E711E4" w:rsidRPr="00E711E4">
              <w:rPr>
                <w:rFonts w:ascii="Angsana New" w:hAnsi="Angsana New"/>
                <w:sz w:val="30"/>
                <w:szCs w:val="30"/>
                <w:lang w:val="en-GB"/>
              </w:rPr>
              <w:t>298</w:t>
            </w:r>
            <w:r w:rsidRPr="00623B7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" w:type="pct"/>
          </w:tcPr>
          <w:p w14:paraId="26D71354" w14:textId="77777777" w:rsidR="0046283C" w:rsidRPr="00ED3D80" w:rsidRDefault="0046283C" w:rsidP="0046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vAlign w:val="bottom"/>
          </w:tcPr>
          <w:p w14:paraId="240D4659" w14:textId="17E1306F" w:rsidR="0046283C" w:rsidRPr="00614E0B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4001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711E4" w:rsidRPr="00E711E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335</w:t>
            </w:r>
            <w:r w:rsidRPr="0084001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2C508D17" w14:textId="77777777" w:rsidR="0046283C" w:rsidRPr="00ED3D80" w:rsidRDefault="0046283C" w:rsidP="0046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29416D25" w14:textId="0B59C1EB" w:rsidR="0046283C" w:rsidRPr="00ED3D80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4E04EA59" w14:textId="77777777" w:rsidR="0046283C" w:rsidRPr="00ED3D80" w:rsidRDefault="0046283C" w:rsidP="0046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2D9F443B" w14:textId="70C52EC4" w:rsidR="0046283C" w:rsidRPr="00ED3D80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6283C" w:rsidRPr="00ED3D80" w14:paraId="49E477A9" w14:textId="77777777" w:rsidTr="0050121C">
        <w:tc>
          <w:tcPr>
            <w:tcW w:w="2035" w:type="pct"/>
          </w:tcPr>
          <w:p w14:paraId="4AFB1D12" w14:textId="77777777" w:rsidR="0046283C" w:rsidRPr="00ED3D80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ค่าเผื่อประมาณการรับคืนนิตยสาร</w:t>
            </w:r>
          </w:p>
        </w:tc>
        <w:tc>
          <w:tcPr>
            <w:tcW w:w="667" w:type="pct"/>
            <w:vAlign w:val="bottom"/>
          </w:tcPr>
          <w:p w14:paraId="1E971754" w14:textId="167B266C" w:rsidR="0046283C" w:rsidRPr="00ED3D80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623B73">
              <w:rPr>
                <w:rFonts w:ascii="Angsana New" w:hAnsi="Angsana New"/>
                <w:sz w:val="30"/>
                <w:szCs w:val="30"/>
              </w:rPr>
              <w:t>(</w:t>
            </w:r>
            <w:r w:rsidR="00E711E4" w:rsidRPr="00E711E4">
              <w:rPr>
                <w:rFonts w:ascii="Angsana New" w:hAnsi="Angsana New"/>
                <w:sz w:val="30"/>
                <w:szCs w:val="30"/>
                <w:lang w:val="en-GB"/>
              </w:rPr>
              <w:t>166</w:t>
            </w:r>
            <w:r w:rsidRPr="00623B7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" w:type="pct"/>
          </w:tcPr>
          <w:p w14:paraId="2566B88D" w14:textId="77777777" w:rsidR="0046283C" w:rsidRPr="00ED3D80" w:rsidRDefault="0046283C" w:rsidP="0046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vAlign w:val="bottom"/>
          </w:tcPr>
          <w:p w14:paraId="70C2B430" w14:textId="60C7533D" w:rsidR="0046283C" w:rsidRPr="00614E0B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4001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711E4" w:rsidRPr="00E711E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525</w:t>
            </w:r>
            <w:r w:rsidRPr="0084001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788793C3" w14:textId="77777777" w:rsidR="0046283C" w:rsidRPr="00ED3D80" w:rsidRDefault="0046283C" w:rsidP="0046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043CA9A3" w14:textId="0D710B26" w:rsidR="0046283C" w:rsidRPr="00ED3D80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26448731" w14:textId="77777777" w:rsidR="0046283C" w:rsidRPr="00ED3D80" w:rsidRDefault="0046283C" w:rsidP="0046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2E032663" w14:textId="57A0091E" w:rsidR="0046283C" w:rsidRPr="00ED3D80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6283C" w:rsidRPr="00ED3D80" w14:paraId="74A2EBD2" w14:textId="77777777" w:rsidTr="0050121C">
        <w:tc>
          <w:tcPr>
            <w:tcW w:w="2035" w:type="pct"/>
          </w:tcPr>
          <w:p w14:paraId="5CCF641C" w14:textId="77777777" w:rsidR="0046283C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</w:t>
            </w:r>
          </w:p>
          <w:p w14:paraId="1B407E96" w14:textId="77777777" w:rsidR="0046283C" w:rsidRPr="00ED3D80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จะเกิดขึ้น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vAlign w:val="bottom"/>
          </w:tcPr>
          <w:p w14:paraId="1444F000" w14:textId="15EFF828" w:rsidR="0046283C" w:rsidRPr="00ED3D80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623B73">
              <w:rPr>
                <w:rFonts w:ascii="Angsana New" w:hAnsi="Angsana New"/>
                <w:sz w:val="30"/>
                <w:szCs w:val="30"/>
              </w:rPr>
              <w:t>(</w:t>
            </w:r>
            <w:r w:rsidR="00E711E4" w:rsidRPr="00E711E4">
              <w:rPr>
                <w:rFonts w:ascii="Angsana New" w:hAnsi="Angsana New"/>
                <w:sz w:val="30"/>
                <w:szCs w:val="30"/>
                <w:lang w:val="en-GB"/>
              </w:rPr>
              <w:t>12</w:t>
            </w:r>
            <w:r w:rsidRPr="00623B73">
              <w:rPr>
                <w:rFonts w:ascii="Angsana New" w:hAnsi="Angsana New"/>
                <w:sz w:val="30"/>
                <w:szCs w:val="30"/>
              </w:rPr>
              <w:t>,</w:t>
            </w:r>
            <w:r w:rsidR="00E711E4" w:rsidRPr="00E711E4">
              <w:rPr>
                <w:rFonts w:ascii="Angsana New" w:hAnsi="Angsana New"/>
                <w:sz w:val="30"/>
                <w:szCs w:val="30"/>
                <w:lang w:val="en-GB"/>
              </w:rPr>
              <w:t>196</w:t>
            </w:r>
            <w:r w:rsidRPr="00623B7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" w:type="pct"/>
          </w:tcPr>
          <w:p w14:paraId="33B7E99F" w14:textId="77777777" w:rsidR="0046283C" w:rsidRPr="00ED3D80" w:rsidRDefault="0046283C" w:rsidP="0046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bottom"/>
          </w:tcPr>
          <w:p w14:paraId="318A4663" w14:textId="69E54742" w:rsidR="0046283C" w:rsidRPr="00614E0B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4001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711E4" w:rsidRPr="00E711E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</w:t>
            </w:r>
            <w:r w:rsidRPr="008400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711E4" w:rsidRPr="00E711E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343</w:t>
            </w:r>
            <w:r w:rsidRPr="0084001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20BB24B3" w14:textId="77777777" w:rsidR="0046283C" w:rsidRPr="00ED3D80" w:rsidRDefault="0046283C" w:rsidP="0046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14:paraId="467BAD9C" w14:textId="0CA59570" w:rsidR="0046283C" w:rsidRPr="00ED3D80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5F345E">
              <w:rPr>
                <w:rFonts w:ascii="Angsana New" w:hAnsi="Angsana New"/>
                <w:sz w:val="30"/>
                <w:szCs w:val="30"/>
              </w:rPr>
              <w:t>(</w:t>
            </w:r>
            <w:r w:rsidR="00E711E4" w:rsidRPr="00E711E4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  <w:r w:rsidRPr="005F345E">
              <w:rPr>
                <w:rFonts w:ascii="Angsana New" w:hAnsi="Angsana New"/>
                <w:sz w:val="30"/>
                <w:szCs w:val="30"/>
              </w:rPr>
              <w:t>,</w:t>
            </w:r>
            <w:r w:rsidR="00E711E4" w:rsidRPr="00E711E4">
              <w:rPr>
                <w:rFonts w:ascii="Angsana New" w:hAnsi="Angsana New"/>
                <w:sz w:val="30"/>
                <w:szCs w:val="30"/>
                <w:lang w:val="en-GB"/>
              </w:rPr>
              <w:t>737</w:t>
            </w:r>
            <w:r w:rsidRPr="005F345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0" w:type="pct"/>
          </w:tcPr>
          <w:p w14:paraId="11C0178F" w14:textId="77777777" w:rsidR="0046283C" w:rsidRPr="00ED3D80" w:rsidRDefault="0046283C" w:rsidP="0046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bottom"/>
          </w:tcPr>
          <w:p w14:paraId="11549348" w14:textId="7925091F" w:rsidR="0046283C" w:rsidRPr="005014C6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0" w:right="-110"/>
              <w:rPr>
                <w:rFonts w:asciiTheme="majorBidi" w:hAnsiTheme="majorBidi"/>
                <w:sz w:val="30"/>
                <w:szCs w:val="30"/>
              </w:rPr>
            </w:pPr>
            <w:r w:rsidRPr="00930EF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711E4" w:rsidRPr="00E711E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</w:t>
            </w:r>
            <w:r w:rsidRPr="00930EF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711E4" w:rsidRPr="00E711E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737</w:t>
            </w:r>
            <w:r w:rsidRPr="00930EF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6283C" w:rsidRPr="002301B3" w14:paraId="406FEF01" w14:textId="77777777" w:rsidTr="0050121C">
        <w:tc>
          <w:tcPr>
            <w:tcW w:w="2035" w:type="pct"/>
          </w:tcPr>
          <w:p w14:paraId="293DE01C" w14:textId="1EEE5759" w:rsidR="0046283C" w:rsidRPr="00ED3D80" w:rsidRDefault="0046283C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</w:tcPr>
          <w:p w14:paraId="45CB5FB9" w14:textId="067218A3" w:rsidR="0046283C" w:rsidRPr="00614E0B" w:rsidRDefault="00E711E4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11E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35</w:t>
            </w:r>
            <w:r w:rsidR="00474308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</w:t>
            </w:r>
            <w:r w:rsidR="008829DD" w:rsidRPr="008829D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74308">
              <w:rPr>
                <w:rFonts w:ascii="Angsana New" w:hAnsi="Angsana New"/>
                <w:b/>
                <w:bCs/>
                <w:sz w:val="30"/>
                <w:szCs w:val="30"/>
              </w:rPr>
              <w:t>848</w:t>
            </w:r>
          </w:p>
        </w:tc>
        <w:tc>
          <w:tcPr>
            <w:tcW w:w="128" w:type="pct"/>
          </w:tcPr>
          <w:p w14:paraId="262415F9" w14:textId="77777777" w:rsidR="0046283C" w:rsidRPr="00ED3D80" w:rsidRDefault="0046283C" w:rsidP="0046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6BBC29" w14:textId="09CC881B" w:rsidR="0046283C" w:rsidRPr="00614E0B" w:rsidRDefault="00E711E4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11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386</w:t>
            </w:r>
            <w:r w:rsidR="0046283C" w:rsidRPr="008400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11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041</w:t>
            </w:r>
          </w:p>
        </w:tc>
        <w:tc>
          <w:tcPr>
            <w:tcW w:w="147" w:type="pct"/>
          </w:tcPr>
          <w:p w14:paraId="2D1E4E68" w14:textId="77777777" w:rsidR="0046283C" w:rsidRPr="00C53F52" w:rsidRDefault="0046283C" w:rsidP="0046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7EB2B9A1" w14:textId="41E045C0" w:rsidR="0046283C" w:rsidRPr="00614E0B" w:rsidRDefault="00E711E4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711E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296</w:t>
            </w:r>
            <w:r w:rsidR="0046283C" w:rsidRPr="005F345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711E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875</w:t>
            </w:r>
          </w:p>
        </w:tc>
        <w:tc>
          <w:tcPr>
            <w:tcW w:w="140" w:type="pct"/>
          </w:tcPr>
          <w:p w14:paraId="29884B21" w14:textId="77777777" w:rsidR="0046283C" w:rsidRPr="00C53F52" w:rsidRDefault="0046283C" w:rsidP="0046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B6EB5B" w14:textId="194ECD1F" w:rsidR="0046283C" w:rsidRPr="00614E0B" w:rsidRDefault="00E711E4" w:rsidP="0046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0" w:right="-110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E711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314</w:t>
            </w:r>
            <w:r w:rsidR="0046283C" w:rsidRPr="00930E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11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094</w:t>
            </w:r>
          </w:p>
        </w:tc>
      </w:tr>
    </w:tbl>
    <w:p w14:paraId="1BDEAEC0" w14:textId="77777777" w:rsidR="00BC31C5" w:rsidRDefault="00BC31C5" w:rsidP="0050121C">
      <w:pPr>
        <w:rPr>
          <w:rFonts w:asciiTheme="majorBidi" w:hAnsiTheme="majorBidi" w:cstheme="majorBidi"/>
          <w:sz w:val="16"/>
          <w:szCs w:val="16"/>
        </w:rPr>
      </w:pPr>
    </w:p>
    <w:p w14:paraId="1399D246" w14:textId="77777777" w:rsidR="00016EB8" w:rsidRDefault="00016EB8" w:rsidP="0050121C">
      <w:pPr>
        <w:rPr>
          <w:rFonts w:asciiTheme="majorBidi" w:hAnsiTheme="majorBidi" w:cstheme="majorBidi"/>
          <w:sz w:val="16"/>
          <w:szCs w:val="16"/>
        </w:rPr>
      </w:pPr>
    </w:p>
    <w:p w14:paraId="04A5F24E" w14:textId="26CDD10D" w:rsidR="001C21FA" w:rsidRDefault="001C21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  <w:r>
        <w:rPr>
          <w:rFonts w:asciiTheme="majorBidi" w:hAnsiTheme="majorBidi" w:cstheme="majorBidi"/>
          <w:sz w:val="16"/>
          <w:szCs w:val="16"/>
        </w:rPr>
        <w:br w:type="page"/>
      </w:r>
    </w:p>
    <w:p w14:paraId="46C07A80" w14:textId="0C477A39" w:rsidR="001206FB" w:rsidRPr="00F32542" w:rsidRDefault="00FA3821" w:rsidP="00016EB8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F32542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สินทรัพย์ทางการเงินที่อยู่ในความต้องการของตลาด</w:t>
      </w:r>
    </w:p>
    <w:p w14:paraId="263A2C6F" w14:textId="77777777" w:rsidR="00016EB8" w:rsidRPr="00016EB8" w:rsidRDefault="00016EB8" w:rsidP="00016EB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28"/>
          <w:szCs w:val="28"/>
          <w:cs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810"/>
        <w:gridCol w:w="241"/>
        <w:gridCol w:w="821"/>
        <w:gridCol w:w="249"/>
        <w:gridCol w:w="867"/>
        <w:gridCol w:w="249"/>
        <w:gridCol w:w="921"/>
        <w:gridCol w:w="249"/>
        <w:gridCol w:w="885"/>
        <w:gridCol w:w="270"/>
        <w:gridCol w:w="828"/>
      </w:tblGrid>
      <w:tr w:rsidR="00287447" w:rsidRPr="00287447" w14:paraId="1E4BCE82" w14:textId="77777777" w:rsidTr="0048482D">
        <w:trPr>
          <w:tblHeader/>
        </w:trPr>
        <w:tc>
          <w:tcPr>
            <w:tcW w:w="3150" w:type="dxa"/>
            <w:vAlign w:val="bottom"/>
          </w:tcPr>
          <w:p w14:paraId="227EE0F1" w14:textId="77777777" w:rsidR="00287447" w:rsidRPr="00287447" w:rsidRDefault="002874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6390" w:type="dxa"/>
            <w:gridSpan w:val="11"/>
            <w:vAlign w:val="bottom"/>
          </w:tcPr>
          <w:p w14:paraId="788841A8" w14:textId="77777777" w:rsidR="00287447" w:rsidRPr="00287447" w:rsidRDefault="0028744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874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87447" w:rsidRPr="00287447" w14:paraId="0095E05C" w14:textId="77777777" w:rsidTr="0048482D">
        <w:trPr>
          <w:tblHeader/>
        </w:trPr>
        <w:tc>
          <w:tcPr>
            <w:tcW w:w="3150" w:type="dxa"/>
            <w:vAlign w:val="bottom"/>
            <w:hideMark/>
          </w:tcPr>
          <w:p w14:paraId="5D3E0A18" w14:textId="77777777" w:rsidR="00287447" w:rsidRPr="00287447" w:rsidRDefault="002874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b/>
                <w:bCs/>
                <w:sz w:val="26"/>
                <w:szCs w:val="26"/>
                <w:lang w:val="th-TH"/>
              </w:rPr>
            </w:pPr>
            <w:r w:rsidRPr="00287447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br w:type="page"/>
            </w:r>
            <w:r w:rsidRPr="00287447">
              <w:rPr>
                <w:rFonts w:ascii="Angsana New" w:hAnsi="Angsana New"/>
                <w:bCs/>
                <w:i/>
                <w:iCs/>
                <w:sz w:val="26"/>
                <w:szCs w:val="26"/>
                <w:cs/>
              </w:rPr>
              <w:t>ตราสารหนี้ที่อยู่ในความต้องการ</w:t>
            </w:r>
            <w:r w:rsidRPr="00287447">
              <w:rPr>
                <w:rFonts w:ascii="Angsana New" w:hAnsi="Angsana New"/>
                <w:bCs/>
                <w:i/>
                <w:iCs/>
                <w:sz w:val="26"/>
                <w:szCs w:val="26"/>
              </w:rPr>
              <w:br/>
            </w:r>
            <w:r w:rsidRPr="00287447">
              <w:rPr>
                <w:rFonts w:ascii="Angsana New" w:hAnsi="Angsana New"/>
                <w:bCs/>
                <w:i/>
                <w:iCs/>
                <w:sz w:val="26"/>
                <w:szCs w:val="26"/>
                <w:cs/>
              </w:rPr>
              <w:t>ของตลาด</w:t>
            </w:r>
          </w:p>
        </w:tc>
        <w:tc>
          <w:tcPr>
            <w:tcW w:w="810" w:type="dxa"/>
            <w:vAlign w:val="bottom"/>
            <w:hideMark/>
          </w:tcPr>
          <w:p w14:paraId="301635C1" w14:textId="77777777" w:rsidR="00287447" w:rsidRPr="00287447" w:rsidRDefault="0028744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87447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  <w:p w14:paraId="5F18EA54" w14:textId="1D80855E" w:rsidR="00287447" w:rsidRPr="00287447" w:rsidRDefault="00E711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11E4"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  <w:r w:rsidR="00287447" w:rsidRPr="0028744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87447" w:rsidRPr="00287447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241" w:type="dxa"/>
            <w:vAlign w:val="bottom"/>
          </w:tcPr>
          <w:p w14:paraId="59E281B7" w14:textId="77777777" w:rsidR="00287447" w:rsidRPr="00287447" w:rsidRDefault="0028744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1" w:type="dxa"/>
            <w:vAlign w:val="bottom"/>
            <w:hideMark/>
          </w:tcPr>
          <w:p w14:paraId="61972438" w14:textId="77777777" w:rsidR="00287447" w:rsidRPr="00287447" w:rsidRDefault="0028744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7447">
              <w:rPr>
                <w:rFonts w:ascii="Angsana New" w:hAnsi="Angsana New"/>
                <w:sz w:val="26"/>
                <w:szCs w:val="26"/>
                <w:cs/>
              </w:rPr>
              <w:t>ซื้อ</w:t>
            </w:r>
          </w:p>
        </w:tc>
        <w:tc>
          <w:tcPr>
            <w:tcW w:w="249" w:type="dxa"/>
            <w:vAlign w:val="bottom"/>
          </w:tcPr>
          <w:p w14:paraId="7E5550E8" w14:textId="77777777" w:rsidR="00287447" w:rsidRPr="00287447" w:rsidRDefault="0028744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7" w:type="dxa"/>
            <w:vAlign w:val="bottom"/>
            <w:hideMark/>
          </w:tcPr>
          <w:p w14:paraId="2A0DC8F2" w14:textId="77777777" w:rsidR="00287447" w:rsidRPr="00287447" w:rsidRDefault="00287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7447">
              <w:rPr>
                <w:rFonts w:ascii="Angsana New" w:hAnsi="Angsana New"/>
                <w:sz w:val="26"/>
                <w:szCs w:val="26"/>
                <w:cs/>
              </w:rPr>
              <w:t xml:space="preserve">ครบกำหนด </w:t>
            </w:r>
          </w:p>
        </w:tc>
        <w:tc>
          <w:tcPr>
            <w:tcW w:w="249" w:type="dxa"/>
            <w:vAlign w:val="bottom"/>
          </w:tcPr>
          <w:p w14:paraId="6DE2BEB5" w14:textId="77777777" w:rsidR="00287447" w:rsidRPr="00287447" w:rsidRDefault="002874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vAlign w:val="bottom"/>
            <w:hideMark/>
          </w:tcPr>
          <w:p w14:paraId="2EBB1AF1" w14:textId="77777777" w:rsidR="00287447" w:rsidRPr="00287447" w:rsidRDefault="0028744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7447">
              <w:rPr>
                <w:rFonts w:ascii="Angsana New" w:hAnsi="Angsana New"/>
                <w:sz w:val="26"/>
                <w:szCs w:val="26"/>
                <w:cs/>
              </w:rPr>
              <w:t>รายการ</w:t>
            </w:r>
            <w:r w:rsidRPr="00287447">
              <w:rPr>
                <w:rFonts w:ascii="Angsana New" w:hAnsi="Angsana New"/>
                <w:sz w:val="26"/>
                <w:szCs w:val="26"/>
                <w:cs/>
              </w:rPr>
              <w:br/>
              <w:t>ตัดจำหน่ายส่วนเกิน</w:t>
            </w:r>
          </w:p>
        </w:tc>
        <w:tc>
          <w:tcPr>
            <w:tcW w:w="249" w:type="dxa"/>
            <w:vAlign w:val="bottom"/>
          </w:tcPr>
          <w:p w14:paraId="5B056CAF" w14:textId="77777777" w:rsidR="00287447" w:rsidRPr="00287447" w:rsidRDefault="0028744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5" w:type="dxa"/>
            <w:vAlign w:val="bottom"/>
            <w:hideMark/>
          </w:tcPr>
          <w:p w14:paraId="7A276D4E" w14:textId="77777777" w:rsidR="00287447" w:rsidRPr="00287447" w:rsidRDefault="0028744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87447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270" w:type="dxa"/>
          </w:tcPr>
          <w:p w14:paraId="55995394" w14:textId="77777777" w:rsidR="00287447" w:rsidRPr="00287447" w:rsidRDefault="0028744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28" w:type="dxa"/>
            <w:vAlign w:val="bottom"/>
          </w:tcPr>
          <w:p w14:paraId="675C3850" w14:textId="77777777" w:rsidR="00212301" w:rsidRPr="00ED7C0E" w:rsidRDefault="00212301" w:rsidP="0021230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  <w:p w14:paraId="7F4E7971" w14:textId="04BDBA51" w:rsidR="00287447" w:rsidRPr="00287447" w:rsidRDefault="00E711E4" w:rsidP="0021230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711E4">
              <w:rPr>
                <w:rFonts w:ascii="Angsana New" w:hAnsi="Angsana New" w:hint="cs"/>
                <w:sz w:val="26"/>
                <w:szCs w:val="26"/>
                <w:lang w:val="en-GB"/>
              </w:rPr>
              <w:t>3</w:t>
            </w:r>
            <w:r w:rsidRPr="00E711E4">
              <w:rPr>
                <w:rFonts w:ascii="Angsana New" w:hAnsi="Angsana New"/>
                <w:sz w:val="26"/>
                <w:szCs w:val="26"/>
                <w:lang w:val="en-GB"/>
              </w:rPr>
              <w:t>0</w:t>
            </w:r>
            <w:r w:rsidR="00127DB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27DB5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287447" w:rsidRPr="00287447" w14:paraId="63C6A3B7" w14:textId="77777777" w:rsidTr="0048482D">
        <w:trPr>
          <w:tblHeader/>
        </w:trPr>
        <w:tc>
          <w:tcPr>
            <w:tcW w:w="3150" w:type="dxa"/>
            <w:vAlign w:val="bottom"/>
          </w:tcPr>
          <w:p w14:paraId="10CCEA17" w14:textId="77777777" w:rsidR="00287447" w:rsidRPr="00287447" w:rsidRDefault="00287447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11"/>
            <w:vAlign w:val="bottom"/>
          </w:tcPr>
          <w:p w14:paraId="203D1E78" w14:textId="77777777" w:rsidR="00287447" w:rsidRPr="00287447" w:rsidRDefault="00287447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  <w:r w:rsidRPr="00287447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287447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287447"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  <w:t>)</w:t>
            </w:r>
          </w:p>
        </w:tc>
      </w:tr>
      <w:tr w:rsidR="00287447" w:rsidRPr="00287447" w14:paraId="5121FA0A" w14:textId="77777777" w:rsidTr="0048482D">
        <w:tc>
          <w:tcPr>
            <w:tcW w:w="3150" w:type="dxa"/>
            <w:vAlign w:val="bottom"/>
          </w:tcPr>
          <w:p w14:paraId="56839BED" w14:textId="62056291" w:rsidR="00287447" w:rsidRPr="00287447" w:rsidRDefault="00E711E4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E711E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810" w:type="dxa"/>
            <w:vAlign w:val="bottom"/>
          </w:tcPr>
          <w:p w14:paraId="1201BF99" w14:textId="77777777" w:rsidR="00287447" w:rsidRPr="00287447" w:rsidRDefault="00287447" w:rsidP="0028744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682004A8" w14:textId="77777777" w:rsidR="00287447" w:rsidRPr="00287447" w:rsidRDefault="00287447" w:rsidP="0028744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vAlign w:val="bottom"/>
          </w:tcPr>
          <w:p w14:paraId="2F5F8416" w14:textId="77777777" w:rsidR="00287447" w:rsidRPr="00287447" w:rsidRDefault="00287447" w:rsidP="0028744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7E5B1EC6" w14:textId="77777777" w:rsidR="00287447" w:rsidRPr="00287447" w:rsidRDefault="00287447" w:rsidP="00287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08B88985" w14:textId="77777777" w:rsidR="00287447" w:rsidRPr="00287447" w:rsidRDefault="00287447" w:rsidP="0028744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2A8062E6" w14:textId="77777777" w:rsidR="00287447" w:rsidRPr="00287447" w:rsidRDefault="00287447" w:rsidP="00287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21" w:type="dxa"/>
            <w:vAlign w:val="bottom"/>
          </w:tcPr>
          <w:p w14:paraId="1A5ED225" w14:textId="77777777" w:rsidR="00287447" w:rsidRPr="00287447" w:rsidRDefault="00287447" w:rsidP="0028744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42B09EF2" w14:textId="77777777" w:rsidR="00287447" w:rsidRPr="00287447" w:rsidRDefault="00287447" w:rsidP="00287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885" w:type="dxa"/>
            <w:vAlign w:val="bottom"/>
          </w:tcPr>
          <w:p w14:paraId="0CCE8B06" w14:textId="77777777" w:rsidR="00287447" w:rsidRPr="00287447" w:rsidRDefault="00287447" w:rsidP="0028744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AB8283D" w14:textId="77777777" w:rsidR="00287447" w:rsidRPr="00287447" w:rsidRDefault="00287447" w:rsidP="0028744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8" w:type="dxa"/>
          </w:tcPr>
          <w:p w14:paraId="35EC9BCE" w14:textId="77777777" w:rsidR="00287447" w:rsidRPr="00287447" w:rsidRDefault="00287447" w:rsidP="0028744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87447" w:rsidRPr="00287447" w14:paraId="2E79F32C" w14:textId="77777777" w:rsidTr="0048482D">
        <w:tc>
          <w:tcPr>
            <w:tcW w:w="3150" w:type="dxa"/>
            <w:vAlign w:val="bottom"/>
          </w:tcPr>
          <w:p w14:paraId="1F82210F" w14:textId="77777777" w:rsidR="00287447" w:rsidRPr="00287447" w:rsidRDefault="00287447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28744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สินทรัพย์ทางการเงินหมุนเวียน</w:t>
            </w:r>
          </w:p>
        </w:tc>
        <w:tc>
          <w:tcPr>
            <w:tcW w:w="810" w:type="dxa"/>
            <w:vAlign w:val="bottom"/>
          </w:tcPr>
          <w:p w14:paraId="5E3B049B" w14:textId="77777777" w:rsidR="00287447" w:rsidRPr="00287447" w:rsidRDefault="00287447" w:rsidP="0028744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192C8514" w14:textId="77777777" w:rsidR="00287447" w:rsidRPr="00287447" w:rsidRDefault="00287447" w:rsidP="0028744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vAlign w:val="bottom"/>
          </w:tcPr>
          <w:p w14:paraId="5BFA10C7" w14:textId="77777777" w:rsidR="00287447" w:rsidRPr="00287447" w:rsidRDefault="00287447" w:rsidP="0028744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23628B32" w14:textId="77777777" w:rsidR="00287447" w:rsidRPr="00287447" w:rsidRDefault="00287447" w:rsidP="00287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1682BC08" w14:textId="77777777" w:rsidR="00287447" w:rsidRPr="00287447" w:rsidRDefault="00287447" w:rsidP="0028744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30744198" w14:textId="77777777" w:rsidR="00287447" w:rsidRPr="00287447" w:rsidRDefault="00287447" w:rsidP="00287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21" w:type="dxa"/>
            <w:vAlign w:val="bottom"/>
          </w:tcPr>
          <w:p w14:paraId="77053104" w14:textId="77777777" w:rsidR="00287447" w:rsidRPr="00287447" w:rsidRDefault="00287447" w:rsidP="0028744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1D366DA0" w14:textId="77777777" w:rsidR="00287447" w:rsidRPr="00287447" w:rsidRDefault="00287447" w:rsidP="00287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885" w:type="dxa"/>
            <w:vAlign w:val="bottom"/>
          </w:tcPr>
          <w:p w14:paraId="4C1860AD" w14:textId="77777777" w:rsidR="00287447" w:rsidRPr="00287447" w:rsidRDefault="00287447" w:rsidP="0028744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41A69C" w14:textId="77777777" w:rsidR="00287447" w:rsidRPr="00287447" w:rsidRDefault="00287447" w:rsidP="0028744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8" w:type="dxa"/>
          </w:tcPr>
          <w:p w14:paraId="17A19FBE" w14:textId="77777777" w:rsidR="00287447" w:rsidRPr="00287447" w:rsidRDefault="00287447" w:rsidP="0028744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700A4" w:rsidRPr="00287447" w14:paraId="0856549C" w14:textId="77777777" w:rsidTr="00A617C9">
        <w:tc>
          <w:tcPr>
            <w:tcW w:w="3150" w:type="dxa"/>
            <w:vAlign w:val="bottom"/>
          </w:tcPr>
          <w:p w14:paraId="330D12E6" w14:textId="697BA067" w:rsidR="004700A4" w:rsidRPr="00287447" w:rsidRDefault="004700A4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87447">
              <w:rPr>
                <w:rFonts w:ascii="Angsana New" w:hAnsi="Angsana New"/>
                <w:sz w:val="26"/>
                <w:szCs w:val="26"/>
                <w:cs/>
              </w:rPr>
              <w:t>หุ้นกู้ที่วัดมูลค่าด้วยราคาทุนตัดจำหน่าย</w:t>
            </w:r>
          </w:p>
        </w:tc>
        <w:tc>
          <w:tcPr>
            <w:tcW w:w="810" w:type="dxa"/>
            <w:vAlign w:val="bottom"/>
          </w:tcPr>
          <w:p w14:paraId="179AD21B" w14:textId="337EC063" w:rsidR="004700A4" w:rsidRPr="00287447" w:rsidRDefault="00E711E4" w:rsidP="0028744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  <w:r w:rsidRPr="00E711E4">
              <w:rPr>
                <w:rFonts w:ascii="Angsana New" w:hAnsi="Angsana New" w:cs="Angsana New"/>
                <w:sz w:val="26"/>
                <w:szCs w:val="26"/>
              </w:rPr>
              <w:t>488</w:t>
            </w:r>
            <w:r w:rsidR="004700A4" w:rsidRPr="004700A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711E4">
              <w:rPr>
                <w:rFonts w:ascii="Angsana New" w:hAnsi="Angsana New" w:cs="Angsana New"/>
                <w:sz w:val="26"/>
                <w:szCs w:val="26"/>
              </w:rPr>
              <w:t>054</w:t>
            </w:r>
          </w:p>
        </w:tc>
        <w:tc>
          <w:tcPr>
            <w:tcW w:w="241" w:type="dxa"/>
            <w:vAlign w:val="bottom"/>
          </w:tcPr>
          <w:p w14:paraId="297B1367" w14:textId="77777777" w:rsidR="004700A4" w:rsidRPr="00287447" w:rsidRDefault="004700A4" w:rsidP="0028744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vAlign w:val="bottom"/>
          </w:tcPr>
          <w:p w14:paraId="71A415BB" w14:textId="664B69E3" w:rsidR="004700A4" w:rsidRPr="00287447" w:rsidRDefault="00E711E4" w:rsidP="0028744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  <w:r w:rsidRPr="00E711E4">
              <w:rPr>
                <w:rFonts w:ascii="Angsana New" w:hAnsi="Angsana New" w:cs="Angsana New"/>
                <w:sz w:val="26"/>
                <w:szCs w:val="26"/>
              </w:rPr>
              <w:t>387</w:t>
            </w:r>
            <w:r w:rsidR="004700A4" w:rsidRPr="004700A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711E4">
              <w:rPr>
                <w:rFonts w:ascii="Angsana New" w:hAnsi="Angsana New" w:cs="Angsana New"/>
                <w:sz w:val="26"/>
                <w:szCs w:val="26"/>
              </w:rPr>
              <w:t>713</w:t>
            </w:r>
          </w:p>
        </w:tc>
        <w:tc>
          <w:tcPr>
            <w:tcW w:w="249" w:type="dxa"/>
            <w:vAlign w:val="bottom"/>
          </w:tcPr>
          <w:p w14:paraId="3EE2936E" w14:textId="77777777" w:rsidR="004700A4" w:rsidRPr="00287447" w:rsidRDefault="004700A4" w:rsidP="00287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153EBD67" w14:textId="744491A0" w:rsidR="004700A4" w:rsidRPr="00287447" w:rsidRDefault="004700A4" w:rsidP="0028744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  <w:r w:rsidRPr="004700A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711E4" w:rsidRPr="00E711E4">
              <w:rPr>
                <w:rFonts w:ascii="Angsana New" w:hAnsi="Angsana New" w:cs="Angsana New"/>
                <w:sz w:val="26"/>
                <w:szCs w:val="26"/>
              </w:rPr>
              <w:t>537</w:t>
            </w:r>
            <w:r w:rsidRPr="004700A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711E4" w:rsidRPr="00E711E4">
              <w:rPr>
                <w:rFonts w:ascii="Angsana New" w:hAnsi="Angsana New" w:cs="Angsana New"/>
                <w:sz w:val="26"/>
                <w:szCs w:val="26"/>
              </w:rPr>
              <w:t>600</w:t>
            </w:r>
            <w:r w:rsidRPr="004700A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49" w:type="dxa"/>
            <w:vAlign w:val="bottom"/>
          </w:tcPr>
          <w:p w14:paraId="22F4D51D" w14:textId="77777777" w:rsidR="004700A4" w:rsidRPr="00287447" w:rsidRDefault="004700A4" w:rsidP="00287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21" w:type="dxa"/>
            <w:vAlign w:val="bottom"/>
          </w:tcPr>
          <w:p w14:paraId="25A071F5" w14:textId="48CFCAD7" w:rsidR="004700A4" w:rsidRPr="00287447" w:rsidRDefault="004700A4" w:rsidP="0028744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  <w:r w:rsidRPr="004700A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711E4" w:rsidRPr="00E711E4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4700A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711E4" w:rsidRPr="00E711E4">
              <w:rPr>
                <w:rFonts w:ascii="Angsana New" w:hAnsi="Angsana New" w:cs="Angsana New"/>
                <w:sz w:val="26"/>
                <w:szCs w:val="26"/>
              </w:rPr>
              <w:t>581</w:t>
            </w:r>
            <w:r w:rsidRPr="004700A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49" w:type="dxa"/>
            <w:vAlign w:val="bottom"/>
          </w:tcPr>
          <w:p w14:paraId="1740953B" w14:textId="77777777" w:rsidR="004700A4" w:rsidRPr="00287447" w:rsidRDefault="004700A4" w:rsidP="00287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885" w:type="dxa"/>
            <w:vAlign w:val="bottom"/>
          </w:tcPr>
          <w:p w14:paraId="23A9A804" w14:textId="669B8B60" w:rsidR="004700A4" w:rsidRPr="00287447" w:rsidRDefault="00E711E4" w:rsidP="004700A4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  <w:r w:rsidRPr="00E711E4">
              <w:rPr>
                <w:rFonts w:ascii="Angsana New" w:hAnsi="Angsana New" w:cs="Angsana New"/>
                <w:sz w:val="26"/>
                <w:szCs w:val="26"/>
              </w:rPr>
              <w:t>55</w:t>
            </w:r>
            <w:r w:rsidR="004700A4" w:rsidRPr="004700A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711E4">
              <w:rPr>
                <w:rFonts w:ascii="Angsana New" w:hAnsi="Angsana New" w:cs="Angsana New"/>
                <w:sz w:val="26"/>
                <w:szCs w:val="26"/>
              </w:rPr>
              <w:t>261</w:t>
            </w:r>
          </w:p>
        </w:tc>
        <w:tc>
          <w:tcPr>
            <w:tcW w:w="270" w:type="dxa"/>
          </w:tcPr>
          <w:p w14:paraId="3E9F620B" w14:textId="77777777" w:rsidR="004700A4" w:rsidRPr="00287447" w:rsidRDefault="004700A4" w:rsidP="0028744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8" w:type="dxa"/>
          </w:tcPr>
          <w:p w14:paraId="03810981" w14:textId="0AAFA87A" w:rsidR="004700A4" w:rsidRPr="00287447" w:rsidRDefault="00E711E4" w:rsidP="0028744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  <w:r w:rsidRPr="00E711E4">
              <w:rPr>
                <w:rFonts w:ascii="Angsana New" w:hAnsi="Angsana New" w:cs="Angsana New"/>
                <w:sz w:val="26"/>
                <w:szCs w:val="26"/>
              </w:rPr>
              <w:t>390</w:t>
            </w:r>
            <w:r w:rsidR="004700A4" w:rsidRPr="004700A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711E4">
              <w:rPr>
                <w:rFonts w:ascii="Angsana New" w:hAnsi="Angsana New" w:cs="Angsana New"/>
                <w:sz w:val="26"/>
                <w:szCs w:val="26"/>
              </w:rPr>
              <w:t>847</w:t>
            </w:r>
          </w:p>
        </w:tc>
      </w:tr>
      <w:tr w:rsidR="00A3718A" w:rsidRPr="00710A5F" w14:paraId="3F0ED16E" w14:textId="77777777" w:rsidTr="00A617C9">
        <w:tc>
          <w:tcPr>
            <w:tcW w:w="3150" w:type="dxa"/>
            <w:vAlign w:val="bottom"/>
          </w:tcPr>
          <w:p w14:paraId="376347C1" w14:textId="77777777" w:rsidR="00A3718A" w:rsidRPr="004700A4" w:rsidRDefault="00A3718A" w:rsidP="00A3718A">
            <w:pPr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4700A4">
              <w:rPr>
                <w:rFonts w:ascii="Angsana New" w:hAnsi="Angsana New"/>
                <w:sz w:val="26"/>
                <w:szCs w:val="26"/>
                <w:cs/>
              </w:rPr>
              <w:t>พันธบัตรรัฐบาลที่วัดมูลค่าด้วย</w:t>
            </w:r>
          </w:p>
          <w:p w14:paraId="1772ACD6" w14:textId="76C47B12" w:rsidR="00A3718A" w:rsidRPr="00287447" w:rsidRDefault="00A3718A" w:rsidP="00A3718A">
            <w:pPr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4700A4">
              <w:rPr>
                <w:rFonts w:ascii="Angsana New" w:hAnsi="Angsana New"/>
                <w:sz w:val="26"/>
                <w:szCs w:val="26"/>
                <w:cs/>
              </w:rPr>
              <w:t xml:space="preserve">   ราคาทุนตัดจำหน่าย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55D5D05" w14:textId="54F9579E" w:rsidR="00A3718A" w:rsidRPr="004700A4" w:rsidRDefault="00A3718A" w:rsidP="00A3718A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09C6430A" w14:textId="77777777" w:rsidR="00A3718A" w:rsidRPr="004700A4" w:rsidRDefault="00A3718A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  <w:vAlign w:val="bottom"/>
          </w:tcPr>
          <w:p w14:paraId="16068F48" w14:textId="778C1B1E" w:rsidR="00A3718A" w:rsidRPr="004700A4" w:rsidRDefault="00A3718A" w:rsidP="006016D6">
            <w:pPr>
              <w:pStyle w:val="acctfourfigures"/>
              <w:tabs>
                <w:tab w:val="clear" w:pos="765"/>
                <w:tab w:val="decimal" w:pos="377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9" w:type="dxa"/>
            <w:vAlign w:val="bottom"/>
          </w:tcPr>
          <w:p w14:paraId="14B37CEC" w14:textId="77777777" w:rsidR="00A3718A" w:rsidRPr="004700A4" w:rsidRDefault="00A3718A" w:rsidP="00A3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vAlign w:val="bottom"/>
          </w:tcPr>
          <w:p w14:paraId="44CC3350" w14:textId="0416BE38" w:rsidR="00A3718A" w:rsidRPr="004700A4" w:rsidRDefault="00A3718A" w:rsidP="007602D8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68D96C23" w14:textId="77777777" w:rsidR="00A3718A" w:rsidRPr="004700A4" w:rsidRDefault="00A3718A" w:rsidP="00A3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14:paraId="78166004" w14:textId="486B7E34" w:rsidR="00A3718A" w:rsidRPr="004700A4" w:rsidRDefault="00A3718A" w:rsidP="00A3718A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0D6E6979" w14:textId="77777777" w:rsidR="00A3718A" w:rsidRPr="004700A4" w:rsidRDefault="00A3718A" w:rsidP="00A3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5" w:type="dxa"/>
            <w:tcBorders>
              <w:bottom w:val="single" w:sz="4" w:space="0" w:color="auto"/>
            </w:tcBorders>
            <w:vAlign w:val="bottom"/>
          </w:tcPr>
          <w:p w14:paraId="5FD10FB6" w14:textId="786828E0" w:rsidR="00A3718A" w:rsidRPr="004700A4" w:rsidRDefault="00E711E4" w:rsidP="00A3718A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  <w:r w:rsidRPr="00E711E4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A3718A" w:rsidRPr="004700A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711E4">
              <w:rPr>
                <w:rFonts w:ascii="Angsana New" w:hAnsi="Angsana New" w:cs="Angsana New"/>
                <w:sz w:val="26"/>
                <w:szCs w:val="26"/>
              </w:rPr>
              <w:t>025</w:t>
            </w:r>
          </w:p>
        </w:tc>
        <w:tc>
          <w:tcPr>
            <w:tcW w:w="270" w:type="dxa"/>
          </w:tcPr>
          <w:p w14:paraId="7254A144" w14:textId="77777777" w:rsidR="00A3718A" w:rsidRPr="004700A4" w:rsidRDefault="00A3718A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</w:tcPr>
          <w:p w14:paraId="2A7CE504" w14:textId="77777777" w:rsidR="00A3718A" w:rsidRDefault="00A3718A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  <w:p w14:paraId="33BB99FA" w14:textId="2A25887C" w:rsidR="00A3718A" w:rsidRPr="004700A4" w:rsidRDefault="00E711E4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  <w:r w:rsidRPr="00E711E4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A3718A" w:rsidRPr="004700A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711E4">
              <w:rPr>
                <w:rFonts w:ascii="Angsana New" w:hAnsi="Angsana New" w:cs="Angsana New"/>
                <w:sz w:val="26"/>
                <w:szCs w:val="26"/>
              </w:rPr>
              <w:t>025</w:t>
            </w:r>
          </w:p>
        </w:tc>
      </w:tr>
      <w:tr w:rsidR="00A3718A" w:rsidRPr="00710A5F" w14:paraId="55CBB67C" w14:textId="77777777" w:rsidTr="00A617C9">
        <w:tc>
          <w:tcPr>
            <w:tcW w:w="3150" w:type="dxa"/>
            <w:vAlign w:val="bottom"/>
          </w:tcPr>
          <w:p w14:paraId="2707B605" w14:textId="65119E2D" w:rsidR="00A3718A" w:rsidRPr="00A3526E" w:rsidRDefault="00A3526E" w:rsidP="00A3718A">
            <w:pPr>
              <w:ind w:right="-1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3526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DEB661" w14:textId="62B9CC0F" w:rsidR="00A3718A" w:rsidRDefault="00E711E4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711E4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488</w:t>
            </w:r>
            <w:r w:rsidR="00A3718A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E711E4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054</w:t>
            </w:r>
          </w:p>
        </w:tc>
        <w:tc>
          <w:tcPr>
            <w:tcW w:w="241" w:type="dxa"/>
            <w:vAlign w:val="bottom"/>
          </w:tcPr>
          <w:p w14:paraId="14079BE8" w14:textId="77777777" w:rsidR="00A3718A" w:rsidRPr="00710A5F" w:rsidRDefault="00A3718A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8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F4BFB8" w14:textId="22A6EBC7" w:rsidR="00A3718A" w:rsidRPr="00600CB5" w:rsidRDefault="00E711E4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711E4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387</w:t>
            </w:r>
            <w:r w:rsidR="00A3718A" w:rsidRPr="004700A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E711E4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713</w:t>
            </w:r>
          </w:p>
        </w:tc>
        <w:tc>
          <w:tcPr>
            <w:tcW w:w="249" w:type="dxa"/>
            <w:vAlign w:val="bottom"/>
          </w:tcPr>
          <w:p w14:paraId="026B9E4F" w14:textId="77777777" w:rsidR="00A3718A" w:rsidRPr="00710A5F" w:rsidRDefault="00A3718A" w:rsidP="00A3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A4F379" w14:textId="05BE8FAC" w:rsidR="00A3718A" w:rsidRPr="00710A5F" w:rsidRDefault="00A3718A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700A4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E711E4" w:rsidRPr="00E711E4">
              <w:rPr>
                <w:rFonts w:ascii="Angsana New" w:hAnsi="Angsana New" w:cs="Angsana New"/>
                <w:b/>
                <w:bCs/>
                <w:sz w:val="26"/>
                <w:szCs w:val="26"/>
              </w:rPr>
              <w:t>537</w:t>
            </w:r>
            <w:r w:rsidRPr="004700A4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E711E4" w:rsidRPr="00E711E4">
              <w:rPr>
                <w:rFonts w:ascii="Angsana New" w:hAnsi="Angsana New" w:cs="Angsana New"/>
                <w:b/>
                <w:bCs/>
                <w:sz w:val="26"/>
                <w:szCs w:val="26"/>
              </w:rPr>
              <w:t>600</w:t>
            </w:r>
            <w:r w:rsidRPr="004700A4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49" w:type="dxa"/>
            <w:vAlign w:val="bottom"/>
          </w:tcPr>
          <w:p w14:paraId="541D5154" w14:textId="77777777" w:rsidR="00A3718A" w:rsidRPr="00710A5F" w:rsidRDefault="00A3718A" w:rsidP="00A3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C5D6C4" w14:textId="11BF6A86" w:rsidR="00A3718A" w:rsidRPr="00710A5F" w:rsidRDefault="00A3718A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700A4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E711E4" w:rsidRPr="00E711E4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Pr="004700A4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E711E4" w:rsidRPr="00E711E4">
              <w:rPr>
                <w:rFonts w:ascii="Angsana New" w:hAnsi="Angsana New" w:cs="Angsana New"/>
                <w:b/>
                <w:bCs/>
                <w:sz w:val="26"/>
                <w:szCs w:val="26"/>
              </w:rPr>
              <w:t>581</w:t>
            </w:r>
            <w:r w:rsidRPr="004700A4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49" w:type="dxa"/>
            <w:vAlign w:val="bottom"/>
          </w:tcPr>
          <w:p w14:paraId="57CCC91C" w14:textId="77777777" w:rsidR="00A3718A" w:rsidRPr="00710A5F" w:rsidRDefault="00A3718A" w:rsidP="00A3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4C21F1" w14:textId="577B9AA8" w:rsidR="00A3718A" w:rsidRPr="00710A5F" w:rsidRDefault="00E711E4" w:rsidP="00A3718A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711E4">
              <w:rPr>
                <w:rFonts w:ascii="Angsana New" w:hAnsi="Angsana New" w:cs="Angsana New"/>
                <w:b/>
                <w:bCs/>
                <w:sz w:val="26"/>
                <w:szCs w:val="26"/>
              </w:rPr>
              <w:t>58</w:t>
            </w:r>
            <w:r w:rsidR="00A3718A" w:rsidRPr="004700A4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E711E4">
              <w:rPr>
                <w:rFonts w:ascii="Angsana New" w:hAnsi="Angsana New" w:cs="Angsana New"/>
                <w:b/>
                <w:bCs/>
                <w:sz w:val="26"/>
                <w:szCs w:val="26"/>
              </w:rPr>
              <w:t>286</w:t>
            </w:r>
          </w:p>
        </w:tc>
        <w:tc>
          <w:tcPr>
            <w:tcW w:w="270" w:type="dxa"/>
          </w:tcPr>
          <w:p w14:paraId="11BF148A" w14:textId="77777777" w:rsidR="00A3718A" w:rsidRPr="00710A5F" w:rsidRDefault="00A3718A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</w:tcPr>
          <w:p w14:paraId="6A839A84" w14:textId="35C497B3" w:rsidR="00A3718A" w:rsidRPr="00710A5F" w:rsidRDefault="00E711E4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711E4">
              <w:rPr>
                <w:rFonts w:ascii="Angsana New" w:hAnsi="Angsana New" w:cs="Angsana New"/>
                <w:b/>
                <w:bCs/>
                <w:sz w:val="26"/>
                <w:szCs w:val="26"/>
              </w:rPr>
              <w:t>393</w:t>
            </w:r>
            <w:r w:rsidR="00A3718A" w:rsidRPr="004700A4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E711E4">
              <w:rPr>
                <w:rFonts w:ascii="Angsana New" w:hAnsi="Angsana New" w:cs="Angsana New"/>
                <w:b/>
                <w:bCs/>
                <w:sz w:val="26"/>
                <w:szCs w:val="26"/>
              </w:rPr>
              <w:t>872</w:t>
            </w:r>
          </w:p>
        </w:tc>
      </w:tr>
      <w:tr w:rsidR="00A3718A" w:rsidRPr="00287447" w14:paraId="2CA4B980" w14:textId="77777777" w:rsidTr="0048482D">
        <w:trPr>
          <w:trHeight w:val="60"/>
        </w:trPr>
        <w:tc>
          <w:tcPr>
            <w:tcW w:w="3150" w:type="dxa"/>
            <w:vAlign w:val="bottom"/>
          </w:tcPr>
          <w:p w14:paraId="7A2CE6AA" w14:textId="77777777" w:rsidR="00A3718A" w:rsidRPr="00287447" w:rsidRDefault="00A3718A" w:rsidP="00A371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79A0590" w14:textId="77777777" w:rsidR="00A3718A" w:rsidRPr="00287447" w:rsidRDefault="00A3718A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5AD43E40" w14:textId="77777777" w:rsidR="00A3718A" w:rsidRPr="00287447" w:rsidRDefault="00A3718A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B650E65" w14:textId="77777777" w:rsidR="00A3718A" w:rsidRPr="00287447" w:rsidRDefault="00A3718A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0EE5F6CF" w14:textId="77777777" w:rsidR="00A3718A" w:rsidRPr="00287447" w:rsidRDefault="00A3718A" w:rsidP="00A3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73A2CEE" w14:textId="77777777" w:rsidR="00A3718A" w:rsidRPr="00287447" w:rsidRDefault="00A3718A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7DDA761B" w14:textId="77777777" w:rsidR="00A3718A" w:rsidRPr="00287447" w:rsidRDefault="00A3718A" w:rsidP="00A3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0F1ED3C" w14:textId="77777777" w:rsidR="00A3718A" w:rsidRPr="00287447" w:rsidRDefault="00A3718A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1C26E15A" w14:textId="77777777" w:rsidR="00A3718A" w:rsidRPr="00287447" w:rsidRDefault="00A3718A" w:rsidP="00A3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AA00946" w14:textId="77777777" w:rsidR="00A3718A" w:rsidRPr="00287447" w:rsidRDefault="00A3718A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890722A" w14:textId="77777777" w:rsidR="00A3718A" w:rsidRPr="00287447" w:rsidRDefault="00A3718A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double" w:sz="4" w:space="0" w:color="auto"/>
              <w:left w:val="nil"/>
              <w:right w:val="nil"/>
            </w:tcBorders>
          </w:tcPr>
          <w:p w14:paraId="28785D6C" w14:textId="77777777" w:rsidR="00A3718A" w:rsidRPr="00287447" w:rsidRDefault="00A3718A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3718A" w:rsidRPr="00287447" w14:paraId="6CAF4E8E" w14:textId="77777777" w:rsidTr="0048482D">
        <w:trPr>
          <w:trHeight w:val="60"/>
        </w:trPr>
        <w:tc>
          <w:tcPr>
            <w:tcW w:w="3150" w:type="dxa"/>
            <w:vAlign w:val="bottom"/>
          </w:tcPr>
          <w:p w14:paraId="466D1EFE" w14:textId="77777777" w:rsidR="00A3718A" w:rsidRPr="00287447" w:rsidRDefault="00A3718A" w:rsidP="00A371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28744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34AD8A7" w14:textId="77777777" w:rsidR="00A3718A" w:rsidRPr="00287447" w:rsidRDefault="00A3718A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49666B77" w14:textId="77777777" w:rsidR="00A3718A" w:rsidRPr="00287447" w:rsidRDefault="00A3718A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nil"/>
              <w:left w:val="nil"/>
              <w:right w:val="nil"/>
            </w:tcBorders>
            <w:vAlign w:val="bottom"/>
          </w:tcPr>
          <w:p w14:paraId="7935842D" w14:textId="77777777" w:rsidR="00A3718A" w:rsidRPr="00287447" w:rsidRDefault="00A3718A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151CAB49" w14:textId="77777777" w:rsidR="00A3718A" w:rsidRPr="00287447" w:rsidRDefault="00A3718A" w:rsidP="00A3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  <w:vAlign w:val="bottom"/>
          </w:tcPr>
          <w:p w14:paraId="07E3C998" w14:textId="77777777" w:rsidR="00A3718A" w:rsidRPr="00287447" w:rsidRDefault="00A3718A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48B976ED" w14:textId="77777777" w:rsidR="00A3718A" w:rsidRPr="00287447" w:rsidRDefault="00A3718A" w:rsidP="00A3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0E145078" w14:textId="77777777" w:rsidR="00A3718A" w:rsidRPr="00287447" w:rsidRDefault="00A3718A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3C5FD46D" w14:textId="77777777" w:rsidR="00A3718A" w:rsidRPr="00287447" w:rsidRDefault="00A3718A" w:rsidP="00A3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  <w:vAlign w:val="bottom"/>
          </w:tcPr>
          <w:p w14:paraId="4365225A" w14:textId="77777777" w:rsidR="00A3718A" w:rsidRPr="00287447" w:rsidRDefault="00A3718A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9E3BED9" w14:textId="77777777" w:rsidR="00A3718A" w:rsidRPr="00287447" w:rsidRDefault="00A3718A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</w:tcPr>
          <w:p w14:paraId="511D50BD" w14:textId="77777777" w:rsidR="00A3718A" w:rsidRPr="00287447" w:rsidRDefault="00A3718A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3718A" w:rsidRPr="00287447" w14:paraId="115F9179" w14:textId="77777777" w:rsidTr="0048482D">
        <w:trPr>
          <w:trHeight w:val="155"/>
        </w:trPr>
        <w:tc>
          <w:tcPr>
            <w:tcW w:w="3150" w:type="dxa"/>
            <w:vAlign w:val="bottom"/>
          </w:tcPr>
          <w:p w14:paraId="1C658D02" w14:textId="77777777" w:rsidR="00A3718A" w:rsidRPr="00287447" w:rsidRDefault="00A3718A" w:rsidP="00A371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287447">
              <w:rPr>
                <w:rFonts w:ascii="Angsana New" w:hAnsi="Angsana New"/>
                <w:sz w:val="26"/>
                <w:szCs w:val="26"/>
                <w:cs/>
              </w:rPr>
              <w:t>หุ้นกู้ที่วัดมูลค่าด้วยราคาทุนตัดจำหน่าย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EDF3D18" w14:textId="478753F1" w:rsidR="00A3718A" w:rsidRPr="00AD09C3" w:rsidRDefault="00E711E4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711E4">
              <w:rPr>
                <w:rFonts w:ascii="Angsana New" w:hAnsi="Angsana New" w:cs="Angsana New"/>
                <w:sz w:val="26"/>
                <w:szCs w:val="26"/>
                <w:lang w:bidi="th-TH"/>
              </w:rPr>
              <w:t>458</w:t>
            </w:r>
            <w:r w:rsidR="00A3718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E711E4">
              <w:rPr>
                <w:rFonts w:ascii="Angsana New" w:hAnsi="Angsana New" w:cs="Angsan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241" w:type="dxa"/>
            <w:vAlign w:val="bottom"/>
          </w:tcPr>
          <w:p w14:paraId="5537CAD6" w14:textId="77777777" w:rsidR="00A3718A" w:rsidRPr="00287447" w:rsidRDefault="00A3718A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nil"/>
              <w:left w:val="nil"/>
              <w:right w:val="nil"/>
            </w:tcBorders>
            <w:vAlign w:val="bottom"/>
          </w:tcPr>
          <w:p w14:paraId="586D5D2A" w14:textId="6053FD0D" w:rsidR="00A3718A" w:rsidRPr="00287447" w:rsidRDefault="00E711E4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  <w:r w:rsidRPr="00E711E4">
              <w:rPr>
                <w:rFonts w:ascii="Angsana New" w:hAnsi="Angsana New" w:cs="Angsana New"/>
                <w:sz w:val="26"/>
                <w:szCs w:val="26"/>
              </w:rPr>
              <w:t>147</w:t>
            </w:r>
            <w:r w:rsidR="00A3718A" w:rsidRPr="004700A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711E4">
              <w:rPr>
                <w:rFonts w:ascii="Angsana New" w:hAnsi="Angsana New" w:cs="Angsana New"/>
                <w:sz w:val="26"/>
                <w:szCs w:val="26"/>
              </w:rPr>
              <w:t>319</w:t>
            </w:r>
          </w:p>
        </w:tc>
        <w:tc>
          <w:tcPr>
            <w:tcW w:w="249" w:type="dxa"/>
            <w:vAlign w:val="bottom"/>
          </w:tcPr>
          <w:p w14:paraId="769C03E6" w14:textId="77777777" w:rsidR="00A3718A" w:rsidRPr="00287447" w:rsidRDefault="00A3718A" w:rsidP="00A3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  <w:vAlign w:val="bottom"/>
          </w:tcPr>
          <w:p w14:paraId="5A4E811E" w14:textId="5AE6AFCA" w:rsidR="00A3718A" w:rsidRPr="00287447" w:rsidRDefault="00A3718A" w:rsidP="00A3718A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10BC51C4" w14:textId="77777777" w:rsidR="00A3718A" w:rsidRPr="00287447" w:rsidRDefault="00A3718A" w:rsidP="00A3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239974F7" w14:textId="3D114B47" w:rsidR="00A3718A" w:rsidRPr="00287447" w:rsidRDefault="00A3718A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  <w:r w:rsidRPr="004700A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711E4" w:rsidRPr="00E711E4">
              <w:rPr>
                <w:rFonts w:ascii="Angsana New" w:hAnsi="Angsana New" w:cs="Angsana New"/>
                <w:sz w:val="26"/>
                <w:szCs w:val="26"/>
              </w:rPr>
              <w:t>850</w:t>
            </w:r>
            <w:r w:rsidRPr="004700A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49" w:type="dxa"/>
            <w:vAlign w:val="bottom"/>
          </w:tcPr>
          <w:p w14:paraId="5128FA60" w14:textId="77777777" w:rsidR="00A3718A" w:rsidRPr="00287447" w:rsidRDefault="00A3718A" w:rsidP="00A3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  <w:vAlign w:val="bottom"/>
          </w:tcPr>
          <w:p w14:paraId="2C1A1C21" w14:textId="07EE0BB0" w:rsidR="00A3718A" w:rsidRPr="00287447" w:rsidRDefault="00A3718A" w:rsidP="00A3718A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  <w:r w:rsidRPr="004700A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711E4" w:rsidRPr="00E711E4">
              <w:rPr>
                <w:rFonts w:ascii="Angsana New" w:hAnsi="Angsana New" w:cs="Angsana New"/>
                <w:sz w:val="26"/>
                <w:szCs w:val="26"/>
              </w:rPr>
              <w:t>55</w:t>
            </w:r>
            <w:r w:rsidRPr="004700A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711E4" w:rsidRPr="00E711E4">
              <w:rPr>
                <w:rFonts w:ascii="Angsana New" w:hAnsi="Angsana New" w:cs="Angsana New"/>
                <w:sz w:val="26"/>
                <w:szCs w:val="26"/>
              </w:rPr>
              <w:t>261</w:t>
            </w:r>
            <w:r w:rsidRPr="004700A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0B5DD02" w14:textId="77777777" w:rsidR="00A3718A" w:rsidRPr="00287447" w:rsidRDefault="00A3718A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14:paraId="5BEC3FFC" w14:textId="1D0B8F0F" w:rsidR="00A3718A" w:rsidRPr="00F5249F" w:rsidRDefault="00E711E4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  <w:r w:rsidRPr="00E711E4">
              <w:rPr>
                <w:rFonts w:ascii="Angsana New" w:hAnsi="Angsana New" w:cs="Angsana New"/>
                <w:sz w:val="26"/>
                <w:szCs w:val="26"/>
              </w:rPr>
              <w:t>549</w:t>
            </w:r>
            <w:r w:rsidR="00A3718A" w:rsidRPr="004700A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711E4">
              <w:rPr>
                <w:rFonts w:ascii="Angsana New" w:hAnsi="Angsana New" w:cs="Angsana New"/>
                <w:sz w:val="26"/>
                <w:szCs w:val="26"/>
              </w:rPr>
              <w:t>208</w:t>
            </w:r>
          </w:p>
        </w:tc>
      </w:tr>
      <w:tr w:rsidR="00A3718A" w:rsidRPr="00287447" w14:paraId="69F516DD" w14:textId="77777777" w:rsidTr="0048482D">
        <w:trPr>
          <w:trHeight w:val="101"/>
        </w:trPr>
        <w:tc>
          <w:tcPr>
            <w:tcW w:w="3150" w:type="dxa"/>
            <w:vAlign w:val="bottom"/>
          </w:tcPr>
          <w:p w14:paraId="1A5C959E" w14:textId="77777777" w:rsidR="00A3718A" w:rsidRPr="00287447" w:rsidRDefault="00A3718A" w:rsidP="00A371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287447">
              <w:rPr>
                <w:rFonts w:ascii="Angsana New" w:hAnsi="Angsana New"/>
                <w:sz w:val="26"/>
                <w:szCs w:val="26"/>
                <w:cs/>
              </w:rPr>
              <w:t>พันธบัตรรัฐบาลที่วัดมูลค่าด้วย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CE48CE3" w14:textId="77777777" w:rsidR="00A3718A" w:rsidRPr="00287447" w:rsidRDefault="00A3718A" w:rsidP="00A3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" w:type="dxa"/>
            <w:vAlign w:val="bottom"/>
          </w:tcPr>
          <w:p w14:paraId="16FDCD0A" w14:textId="77777777" w:rsidR="00A3718A" w:rsidRPr="00287447" w:rsidRDefault="00A3718A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nil"/>
              <w:left w:val="nil"/>
              <w:right w:val="nil"/>
            </w:tcBorders>
            <w:vAlign w:val="bottom"/>
          </w:tcPr>
          <w:p w14:paraId="21AFB3C1" w14:textId="77777777" w:rsidR="00A3718A" w:rsidRPr="00287447" w:rsidRDefault="00A3718A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6C8FB2A6" w14:textId="77777777" w:rsidR="00A3718A" w:rsidRPr="00287447" w:rsidRDefault="00A3718A" w:rsidP="00A3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  <w:vAlign w:val="bottom"/>
          </w:tcPr>
          <w:p w14:paraId="5FC58BB4" w14:textId="77777777" w:rsidR="00A3718A" w:rsidRPr="00287447" w:rsidRDefault="00A3718A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388D6CE8" w14:textId="77777777" w:rsidR="00A3718A" w:rsidRPr="00287447" w:rsidRDefault="00A3718A" w:rsidP="00A3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2497C511" w14:textId="77777777" w:rsidR="00A3718A" w:rsidRPr="00287447" w:rsidRDefault="00A3718A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6D6FED46" w14:textId="77777777" w:rsidR="00A3718A" w:rsidRPr="00287447" w:rsidRDefault="00A3718A" w:rsidP="00A3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  <w:vAlign w:val="bottom"/>
          </w:tcPr>
          <w:p w14:paraId="79EE76EF" w14:textId="77777777" w:rsidR="00A3718A" w:rsidRPr="00287447" w:rsidRDefault="00A3718A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C55AD3A" w14:textId="77777777" w:rsidR="00A3718A" w:rsidRPr="00287447" w:rsidRDefault="00A3718A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</w:tcPr>
          <w:p w14:paraId="0DE37466" w14:textId="77777777" w:rsidR="00A3718A" w:rsidRPr="00F5249F" w:rsidRDefault="00A3718A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3718A" w:rsidRPr="00287447" w14:paraId="53ADC9B3" w14:textId="77777777" w:rsidTr="0048482D">
        <w:trPr>
          <w:trHeight w:val="101"/>
        </w:trPr>
        <w:tc>
          <w:tcPr>
            <w:tcW w:w="3150" w:type="dxa"/>
            <w:vAlign w:val="bottom"/>
          </w:tcPr>
          <w:p w14:paraId="62538A07" w14:textId="5D89DBCF" w:rsidR="00A3718A" w:rsidRPr="00287447" w:rsidRDefault="00A3718A" w:rsidP="00A371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287447">
              <w:rPr>
                <w:rFonts w:ascii="Angsana New" w:hAnsi="Angsana New"/>
                <w:sz w:val="26"/>
                <w:szCs w:val="26"/>
                <w:cs/>
              </w:rPr>
              <w:t xml:space="preserve">   ราคาทุนตัดจำหน่าย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9E329BA" w14:textId="30167C6D" w:rsidR="00A3718A" w:rsidRPr="00D66C47" w:rsidRDefault="00E711E4" w:rsidP="00A3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0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E711E4">
              <w:rPr>
                <w:rFonts w:ascii="Angsana New" w:hAnsi="Angsana New"/>
                <w:sz w:val="26"/>
                <w:szCs w:val="26"/>
                <w:lang w:val="en-GB"/>
              </w:rPr>
              <w:t>3</w:t>
            </w:r>
            <w:r w:rsidR="00A3718A" w:rsidRPr="00D66C47">
              <w:rPr>
                <w:rFonts w:ascii="Angsana New" w:hAnsi="Angsana New"/>
                <w:sz w:val="26"/>
                <w:szCs w:val="26"/>
              </w:rPr>
              <w:t>,</w:t>
            </w:r>
            <w:r w:rsidRPr="00E711E4">
              <w:rPr>
                <w:rFonts w:ascii="Angsana New" w:hAnsi="Angsan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241" w:type="dxa"/>
            <w:vAlign w:val="bottom"/>
          </w:tcPr>
          <w:p w14:paraId="5AC48FB9" w14:textId="77777777" w:rsidR="00A3718A" w:rsidRPr="00D66C47" w:rsidRDefault="00A3718A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nil"/>
              <w:left w:val="nil"/>
              <w:right w:val="nil"/>
            </w:tcBorders>
            <w:vAlign w:val="bottom"/>
          </w:tcPr>
          <w:p w14:paraId="41CA8D2A" w14:textId="6FF42405" w:rsidR="00A3718A" w:rsidRPr="00D66C47" w:rsidRDefault="00A3718A" w:rsidP="008A5CA3">
            <w:pPr>
              <w:pStyle w:val="acctfourfigures"/>
              <w:tabs>
                <w:tab w:val="clear" w:pos="765"/>
                <w:tab w:val="decimal" w:pos="377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12965FC0" w14:textId="77777777" w:rsidR="00A3718A" w:rsidRPr="00D66C47" w:rsidRDefault="00A3718A" w:rsidP="00A3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  <w:vAlign w:val="bottom"/>
          </w:tcPr>
          <w:p w14:paraId="2DE3F3E9" w14:textId="7CA31CD7" w:rsidR="00A3718A" w:rsidRPr="00D66C47" w:rsidRDefault="00A3718A" w:rsidP="00A3718A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9" w:type="dxa"/>
            <w:vAlign w:val="bottom"/>
          </w:tcPr>
          <w:p w14:paraId="1D10FD1A" w14:textId="77777777" w:rsidR="00A3718A" w:rsidRPr="00D66C47" w:rsidRDefault="00A3718A" w:rsidP="00A3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2FCA7E8D" w14:textId="07D0EA74" w:rsidR="00A3718A" w:rsidRPr="00D66C47" w:rsidRDefault="00A3718A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  <w:r w:rsidRPr="004700A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711E4" w:rsidRPr="00E711E4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Pr="004700A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49" w:type="dxa"/>
          </w:tcPr>
          <w:p w14:paraId="0665B23B" w14:textId="77777777" w:rsidR="00A3718A" w:rsidRPr="00D66C47" w:rsidRDefault="00A3718A" w:rsidP="00A3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  <w:vAlign w:val="bottom"/>
          </w:tcPr>
          <w:p w14:paraId="06732E18" w14:textId="2569F174" w:rsidR="00A3718A" w:rsidRPr="00D66C47" w:rsidRDefault="00A3718A" w:rsidP="00A3718A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  <w:r w:rsidRPr="004700A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711E4" w:rsidRPr="00E711E4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4700A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711E4" w:rsidRPr="00E711E4">
              <w:rPr>
                <w:rFonts w:ascii="Angsana New" w:hAnsi="Angsana New" w:cs="Angsana New"/>
                <w:sz w:val="26"/>
                <w:szCs w:val="26"/>
              </w:rPr>
              <w:t>025</w:t>
            </w:r>
            <w:r w:rsidRPr="004700A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BBC0C17" w14:textId="77777777" w:rsidR="00A3718A" w:rsidRPr="00D66C47" w:rsidRDefault="00A3718A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</w:tcPr>
          <w:p w14:paraId="482878C4" w14:textId="5EF2BFEF" w:rsidR="00A3718A" w:rsidRPr="00D66C47" w:rsidRDefault="00A3718A" w:rsidP="00A3718A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3718A" w:rsidRPr="00287447" w14:paraId="5DCC83F7" w14:textId="77777777" w:rsidTr="0048482D">
        <w:trPr>
          <w:trHeight w:val="60"/>
        </w:trPr>
        <w:tc>
          <w:tcPr>
            <w:tcW w:w="3150" w:type="dxa"/>
            <w:vAlign w:val="bottom"/>
          </w:tcPr>
          <w:p w14:paraId="2A82670E" w14:textId="77777777" w:rsidR="00A3718A" w:rsidRPr="00287447" w:rsidRDefault="00A3718A" w:rsidP="00A371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2874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B857EE" w14:textId="53F4C5EE" w:rsidR="00A3718A" w:rsidRPr="00287447" w:rsidRDefault="00E711E4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711E4">
              <w:rPr>
                <w:rFonts w:ascii="Angsana New" w:hAnsi="Angsana New" w:cs="Angsana New"/>
                <w:b/>
                <w:bCs/>
                <w:sz w:val="26"/>
                <w:szCs w:val="26"/>
              </w:rPr>
              <w:t>461</w:t>
            </w:r>
            <w:r w:rsidR="00A3718A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E711E4">
              <w:rPr>
                <w:rFonts w:ascii="Angsana New" w:hAnsi="Angsana New" w:cs="Angsana New"/>
                <w:b/>
                <w:bCs/>
                <w:sz w:val="26"/>
                <w:szCs w:val="26"/>
              </w:rPr>
              <w:t>036</w:t>
            </w:r>
          </w:p>
        </w:tc>
        <w:tc>
          <w:tcPr>
            <w:tcW w:w="241" w:type="dxa"/>
            <w:vAlign w:val="bottom"/>
          </w:tcPr>
          <w:p w14:paraId="2612291E" w14:textId="77777777" w:rsidR="00A3718A" w:rsidRPr="00287447" w:rsidRDefault="00A3718A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C02DB4" w14:textId="43FF6571" w:rsidR="00A3718A" w:rsidRPr="00287447" w:rsidRDefault="00E711E4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711E4">
              <w:rPr>
                <w:rFonts w:ascii="Angsana New" w:hAnsi="Angsana New" w:cs="Angsana New"/>
                <w:b/>
                <w:bCs/>
                <w:sz w:val="26"/>
                <w:szCs w:val="26"/>
              </w:rPr>
              <w:t>147</w:t>
            </w:r>
            <w:r w:rsidR="00A3718A" w:rsidRPr="00BB64E1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E711E4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319</w:t>
            </w:r>
          </w:p>
        </w:tc>
        <w:tc>
          <w:tcPr>
            <w:tcW w:w="249" w:type="dxa"/>
            <w:vAlign w:val="bottom"/>
          </w:tcPr>
          <w:p w14:paraId="64A62901" w14:textId="77777777" w:rsidR="00A3718A" w:rsidRPr="00287447" w:rsidRDefault="00A3718A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800AAA" w14:textId="18965925" w:rsidR="00A3718A" w:rsidRPr="00C8621E" w:rsidRDefault="00A3718A" w:rsidP="00A3718A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49" w:type="dxa"/>
            <w:vAlign w:val="bottom"/>
          </w:tcPr>
          <w:p w14:paraId="2C260CE7" w14:textId="77777777" w:rsidR="00A3718A" w:rsidRPr="00287447" w:rsidRDefault="00A3718A" w:rsidP="00A3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C9B808" w14:textId="44DE41F7" w:rsidR="00A3718A" w:rsidRPr="00287447" w:rsidRDefault="00A3718A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B64E1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E711E4" w:rsidRPr="00E711E4">
              <w:rPr>
                <w:rFonts w:ascii="Angsana New" w:hAnsi="Angsana New" w:cs="Angsana New"/>
                <w:b/>
                <w:bCs/>
                <w:sz w:val="26"/>
                <w:szCs w:val="26"/>
              </w:rPr>
              <w:t>861</w:t>
            </w:r>
            <w:r w:rsidRPr="00BB64E1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49" w:type="dxa"/>
            <w:vAlign w:val="bottom"/>
          </w:tcPr>
          <w:p w14:paraId="37A5FB00" w14:textId="77777777" w:rsidR="00A3718A" w:rsidRPr="00287447" w:rsidRDefault="00A3718A" w:rsidP="00A3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9AFEA5" w14:textId="4595EB9B" w:rsidR="00A3718A" w:rsidRPr="00287447" w:rsidRDefault="00A3718A" w:rsidP="00A3718A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B64E1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E711E4" w:rsidRPr="00E711E4">
              <w:rPr>
                <w:rFonts w:ascii="Angsana New" w:hAnsi="Angsana New" w:cs="Angsana New"/>
                <w:b/>
                <w:bCs/>
                <w:sz w:val="26"/>
                <w:szCs w:val="26"/>
              </w:rPr>
              <w:t>58</w:t>
            </w:r>
            <w:r w:rsidRPr="00BB64E1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E711E4" w:rsidRPr="00E711E4">
              <w:rPr>
                <w:rFonts w:ascii="Angsana New" w:hAnsi="Angsana New" w:cs="Angsana New"/>
                <w:b/>
                <w:bCs/>
                <w:sz w:val="26"/>
                <w:szCs w:val="26"/>
              </w:rPr>
              <w:t>286</w:t>
            </w:r>
            <w:r w:rsidRPr="00BB64E1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628035D" w14:textId="77777777" w:rsidR="00A3718A" w:rsidRPr="00287447" w:rsidRDefault="00A3718A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15F7B3" w14:textId="4B79F670" w:rsidR="00A3718A" w:rsidRPr="00287447" w:rsidRDefault="00E711E4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711E4">
              <w:rPr>
                <w:rFonts w:ascii="Angsana New" w:hAnsi="Angsana New" w:cs="Angsana New"/>
                <w:b/>
                <w:bCs/>
                <w:sz w:val="26"/>
                <w:szCs w:val="26"/>
              </w:rPr>
              <w:t>549</w:t>
            </w:r>
            <w:r w:rsidR="00A3718A" w:rsidRPr="00BB64E1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E711E4">
              <w:rPr>
                <w:rFonts w:ascii="Angsana New" w:hAnsi="Angsana New" w:cs="Angsana New"/>
                <w:b/>
                <w:bCs/>
                <w:sz w:val="26"/>
                <w:szCs w:val="26"/>
              </w:rPr>
              <w:t>208</w:t>
            </w:r>
          </w:p>
        </w:tc>
      </w:tr>
      <w:tr w:rsidR="00A3718A" w:rsidRPr="00287447" w14:paraId="6ECD70A7" w14:textId="77777777" w:rsidTr="0048482D">
        <w:tc>
          <w:tcPr>
            <w:tcW w:w="3150" w:type="dxa"/>
            <w:vAlign w:val="bottom"/>
          </w:tcPr>
          <w:p w14:paraId="09EF70D4" w14:textId="77777777" w:rsidR="00A3718A" w:rsidRPr="00287447" w:rsidRDefault="00A3718A" w:rsidP="00A3718A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41C81D2D" w14:textId="77777777" w:rsidR="00A3718A" w:rsidRPr="00287447" w:rsidRDefault="00A3718A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35142EF9" w14:textId="77777777" w:rsidR="00A3718A" w:rsidRPr="00287447" w:rsidRDefault="00A3718A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double" w:sz="4" w:space="0" w:color="auto"/>
            </w:tcBorders>
            <w:vAlign w:val="bottom"/>
          </w:tcPr>
          <w:p w14:paraId="625AE850" w14:textId="77777777" w:rsidR="00A3718A" w:rsidRPr="00287447" w:rsidRDefault="00A3718A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548F2771" w14:textId="77777777" w:rsidR="00A3718A" w:rsidRPr="00287447" w:rsidRDefault="00A3718A" w:rsidP="00A3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double" w:sz="4" w:space="0" w:color="auto"/>
            </w:tcBorders>
            <w:vAlign w:val="bottom"/>
          </w:tcPr>
          <w:p w14:paraId="12E906DA" w14:textId="77777777" w:rsidR="00A3718A" w:rsidRPr="00287447" w:rsidRDefault="00A3718A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10B882C9" w14:textId="77777777" w:rsidR="00A3718A" w:rsidRPr="00287447" w:rsidRDefault="00A3718A" w:rsidP="00A3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double" w:sz="4" w:space="0" w:color="auto"/>
            </w:tcBorders>
            <w:vAlign w:val="bottom"/>
          </w:tcPr>
          <w:p w14:paraId="117E053B" w14:textId="77777777" w:rsidR="00A3718A" w:rsidRPr="00287447" w:rsidRDefault="00A3718A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2A9B625B" w14:textId="77777777" w:rsidR="00A3718A" w:rsidRPr="00287447" w:rsidRDefault="00A3718A" w:rsidP="00A3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double" w:sz="4" w:space="0" w:color="auto"/>
            </w:tcBorders>
            <w:vAlign w:val="bottom"/>
          </w:tcPr>
          <w:p w14:paraId="26190032" w14:textId="77777777" w:rsidR="00A3718A" w:rsidRPr="00287447" w:rsidRDefault="00A3718A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8294E6A" w14:textId="77777777" w:rsidR="00A3718A" w:rsidRPr="00287447" w:rsidRDefault="00A3718A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double" w:sz="4" w:space="0" w:color="auto"/>
            </w:tcBorders>
          </w:tcPr>
          <w:p w14:paraId="53B20097" w14:textId="77777777" w:rsidR="00A3718A" w:rsidRPr="00287447" w:rsidRDefault="00A3718A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3718A" w:rsidRPr="00287447" w14:paraId="5AEE5069" w14:textId="77777777" w:rsidTr="0048482D">
        <w:tc>
          <w:tcPr>
            <w:tcW w:w="3150" w:type="dxa"/>
            <w:vAlign w:val="bottom"/>
          </w:tcPr>
          <w:p w14:paraId="5A67A1AA" w14:textId="33647027" w:rsidR="00A3718A" w:rsidRPr="00287447" w:rsidRDefault="00E711E4" w:rsidP="00A3718A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E711E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810" w:type="dxa"/>
            <w:vAlign w:val="bottom"/>
          </w:tcPr>
          <w:p w14:paraId="54B1DF48" w14:textId="77777777" w:rsidR="00A3718A" w:rsidRPr="00287447" w:rsidRDefault="00A3718A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46CFB5E8" w14:textId="77777777" w:rsidR="00A3718A" w:rsidRPr="00287447" w:rsidRDefault="00A3718A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vAlign w:val="bottom"/>
          </w:tcPr>
          <w:p w14:paraId="29825C93" w14:textId="77777777" w:rsidR="00A3718A" w:rsidRPr="00287447" w:rsidRDefault="00A3718A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09263E56" w14:textId="77777777" w:rsidR="00A3718A" w:rsidRPr="00287447" w:rsidRDefault="00A3718A" w:rsidP="00A3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1B320EEF" w14:textId="77777777" w:rsidR="00A3718A" w:rsidRPr="00287447" w:rsidRDefault="00A3718A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6A73A84F" w14:textId="77777777" w:rsidR="00A3718A" w:rsidRPr="00287447" w:rsidRDefault="00A3718A" w:rsidP="00A3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21" w:type="dxa"/>
            <w:vAlign w:val="bottom"/>
          </w:tcPr>
          <w:p w14:paraId="720CD575" w14:textId="77777777" w:rsidR="00A3718A" w:rsidRPr="00287447" w:rsidRDefault="00A3718A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7165E5E2" w14:textId="77777777" w:rsidR="00A3718A" w:rsidRPr="00287447" w:rsidRDefault="00A3718A" w:rsidP="00A3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885" w:type="dxa"/>
            <w:vAlign w:val="bottom"/>
          </w:tcPr>
          <w:p w14:paraId="6D30FD05" w14:textId="77777777" w:rsidR="00A3718A" w:rsidRPr="00287447" w:rsidRDefault="00A3718A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6794A4" w14:textId="77777777" w:rsidR="00A3718A" w:rsidRPr="00287447" w:rsidRDefault="00A3718A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8" w:type="dxa"/>
          </w:tcPr>
          <w:p w14:paraId="1FBE19BE" w14:textId="77777777" w:rsidR="00A3718A" w:rsidRPr="00287447" w:rsidRDefault="00A3718A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3718A" w:rsidRPr="00287447" w14:paraId="0A1B9178" w14:textId="77777777" w:rsidTr="0048482D">
        <w:tc>
          <w:tcPr>
            <w:tcW w:w="3150" w:type="dxa"/>
            <w:vAlign w:val="bottom"/>
          </w:tcPr>
          <w:p w14:paraId="038FA371" w14:textId="2CD00575" w:rsidR="00A3718A" w:rsidRPr="00287447" w:rsidRDefault="00A3718A" w:rsidP="00A3718A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28744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สินทรัพย์ทางการเงินหมุนเวียน</w:t>
            </w:r>
          </w:p>
        </w:tc>
        <w:tc>
          <w:tcPr>
            <w:tcW w:w="810" w:type="dxa"/>
            <w:vAlign w:val="bottom"/>
          </w:tcPr>
          <w:p w14:paraId="387DCA9E" w14:textId="77777777" w:rsidR="00A3718A" w:rsidRPr="00287447" w:rsidRDefault="00A3718A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4CD2DB73" w14:textId="77777777" w:rsidR="00A3718A" w:rsidRPr="00287447" w:rsidRDefault="00A3718A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vAlign w:val="bottom"/>
          </w:tcPr>
          <w:p w14:paraId="5039B2A1" w14:textId="77777777" w:rsidR="00A3718A" w:rsidRPr="00287447" w:rsidRDefault="00A3718A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50869AE3" w14:textId="77777777" w:rsidR="00A3718A" w:rsidRPr="00287447" w:rsidRDefault="00A3718A" w:rsidP="00A3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56F0CC7B" w14:textId="77777777" w:rsidR="00A3718A" w:rsidRPr="00287447" w:rsidRDefault="00A3718A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6EE1789A" w14:textId="77777777" w:rsidR="00A3718A" w:rsidRPr="00287447" w:rsidRDefault="00A3718A" w:rsidP="00A3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21" w:type="dxa"/>
            <w:vAlign w:val="bottom"/>
          </w:tcPr>
          <w:p w14:paraId="5ADC97B1" w14:textId="77777777" w:rsidR="00A3718A" w:rsidRPr="00287447" w:rsidRDefault="00A3718A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5BB442EE" w14:textId="77777777" w:rsidR="00A3718A" w:rsidRPr="00287447" w:rsidRDefault="00A3718A" w:rsidP="00A3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885" w:type="dxa"/>
            <w:vAlign w:val="bottom"/>
          </w:tcPr>
          <w:p w14:paraId="2D78984D" w14:textId="77777777" w:rsidR="00A3718A" w:rsidRPr="00287447" w:rsidRDefault="00A3718A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67794C6" w14:textId="77777777" w:rsidR="00A3718A" w:rsidRPr="00287447" w:rsidRDefault="00A3718A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8" w:type="dxa"/>
          </w:tcPr>
          <w:p w14:paraId="34931864" w14:textId="77777777" w:rsidR="00A3718A" w:rsidRPr="00287447" w:rsidRDefault="00A3718A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3718A" w:rsidRPr="00287447" w14:paraId="4F6613AF" w14:textId="77777777" w:rsidTr="0048482D">
        <w:tc>
          <w:tcPr>
            <w:tcW w:w="3150" w:type="dxa"/>
            <w:vAlign w:val="bottom"/>
          </w:tcPr>
          <w:p w14:paraId="49BECBF8" w14:textId="6CB898D2" w:rsidR="00A3718A" w:rsidRPr="00287447" w:rsidRDefault="00A3718A" w:rsidP="00A3718A">
            <w:pPr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287447">
              <w:rPr>
                <w:rFonts w:ascii="Angsana New" w:hAnsi="Angsana New"/>
                <w:sz w:val="26"/>
                <w:szCs w:val="26"/>
                <w:cs/>
              </w:rPr>
              <w:t>หุ้นกู้ที่วัดมูลค่าด้วยราคาทุนตัดจำหน่าย</w:t>
            </w: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37A3C5A2" w14:textId="315F9794" w:rsidR="00A3718A" w:rsidRPr="00321603" w:rsidRDefault="00E711E4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711E4">
              <w:rPr>
                <w:rFonts w:ascii="Angsana New" w:hAnsi="Angsana New" w:cs="Angsana New"/>
                <w:b/>
                <w:bCs/>
                <w:sz w:val="26"/>
                <w:szCs w:val="26"/>
              </w:rPr>
              <w:t>543</w:t>
            </w:r>
            <w:r w:rsidR="00A3718A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E711E4">
              <w:rPr>
                <w:rFonts w:ascii="Angsana New" w:hAnsi="Angsana New" w:cs="Angsana New"/>
                <w:b/>
                <w:bCs/>
                <w:sz w:val="26"/>
                <w:szCs w:val="26"/>
              </w:rPr>
              <w:t>130</w:t>
            </w:r>
          </w:p>
        </w:tc>
        <w:tc>
          <w:tcPr>
            <w:tcW w:w="241" w:type="dxa"/>
            <w:vAlign w:val="bottom"/>
          </w:tcPr>
          <w:p w14:paraId="20E197D8" w14:textId="77777777" w:rsidR="00A3718A" w:rsidRPr="00321603" w:rsidRDefault="00A3718A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821" w:type="dxa"/>
            <w:tcBorders>
              <w:bottom w:val="double" w:sz="4" w:space="0" w:color="auto"/>
            </w:tcBorders>
            <w:vAlign w:val="bottom"/>
          </w:tcPr>
          <w:p w14:paraId="098AF198" w14:textId="29816535" w:rsidR="00A3718A" w:rsidRPr="00321603" w:rsidRDefault="00E711E4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711E4">
              <w:rPr>
                <w:rFonts w:ascii="Angsana New" w:hAnsi="Angsana New" w:cs="Angsana New"/>
                <w:b/>
                <w:bCs/>
                <w:sz w:val="26"/>
                <w:szCs w:val="26"/>
              </w:rPr>
              <w:t>228</w:t>
            </w:r>
            <w:r w:rsidR="00A3718A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E711E4">
              <w:rPr>
                <w:rFonts w:ascii="Angsana New" w:hAnsi="Angsana New" w:cs="Angsana New"/>
                <w:b/>
                <w:bCs/>
                <w:sz w:val="26"/>
                <w:szCs w:val="26"/>
              </w:rPr>
              <w:t>840</w:t>
            </w:r>
          </w:p>
        </w:tc>
        <w:tc>
          <w:tcPr>
            <w:tcW w:w="249" w:type="dxa"/>
            <w:vAlign w:val="bottom"/>
          </w:tcPr>
          <w:p w14:paraId="32630992" w14:textId="77777777" w:rsidR="00A3718A" w:rsidRPr="00321603" w:rsidRDefault="00A3718A" w:rsidP="00A3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7" w:type="dxa"/>
            <w:tcBorders>
              <w:bottom w:val="double" w:sz="4" w:space="0" w:color="auto"/>
            </w:tcBorders>
            <w:vAlign w:val="bottom"/>
          </w:tcPr>
          <w:p w14:paraId="1C72E61B" w14:textId="67D3108C" w:rsidR="00A3718A" w:rsidRPr="00321603" w:rsidRDefault="00A3718A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E711E4" w:rsidRPr="00E711E4">
              <w:rPr>
                <w:rFonts w:ascii="Angsana New" w:hAnsi="Angsana New" w:cs="Angsana New"/>
                <w:b/>
                <w:bCs/>
                <w:sz w:val="26"/>
                <w:szCs w:val="26"/>
              </w:rPr>
              <w:t>337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E711E4" w:rsidRPr="00E711E4">
              <w:rPr>
                <w:rFonts w:ascii="Angsana New" w:hAnsi="Angsana New" w:cs="Angsana New"/>
                <w:b/>
                <w:bCs/>
                <w:sz w:val="26"/>
                <w:szCs w:val="26"/>
              </w:rPr>
              <w:t>000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49" w:type="dxa"/>
            <w:vAlign w:val="bottom"/>
          </w:tcPr>
          <w:p w14:paraId="7EF258E5" w14:textId="77777777" w:rsidR="00A3718A" w:rsidRPr="00321603" w:rsidRDefault="00A3718A" w:rsidP="00A3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21" w:type="dxa"/>
            <w:tcBorders>
              <w:bottom w:val="double" w:sz="4" w:space="0" w:color="auto"/>
            </w:tcBorders>
            <w:vAlign w:val="bottom"/>
          </w:tcPr>
          <w:p w14:paraId="32494726" w14:textId="50F2AE30" w:rsidR="00A3718A" w:rsidRPr="00321603" w:rsidRDefault="00A3718A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E711E4" w:rsidRPr="00E711E4">
              <w:rPr>
                <w:rFonts w:ascii="Angsana New" w:hAnsi="Angsana New" w:cs="Angsana New"/>
                <w:b/>
                <w:bCs/>
                <w:sz w:val="26"/>
                <w:szCs w:val="26"/>
              </w:rPr>
              <w:t>488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49" w:type="dxa"/>
            <w:vAlign w:val="bottom"/>
          </w:tcPr>
          <w:p w14:paraId="403B3D51" w14:textId="77777777" w:rsidR="00A3718A" w:rsidRPr="00321603" w:rsidRDefault="00A3718A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85" w:type="dxa"/>
            <w:tcBorders>
              <w:bottom w:val="double" w:sz="4" w:space="0" w:color="auto"/>
            </w:tcBorders>
            <w:vAlign w:val="bottom"/>
          </w:tcPr>
          <w:p w14:paraId="3BAC3553" w14:textId="5F6D8CCF" w:rsidR="00A3718A" w:rsidRPr="00321603" w:rsidRDefault="00E711E4" w:rsidP="00A3718A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711E4">
              <w:rPr>
                <w:rFonts w:ascii="Angsana New" w:hAnsi="Angsana New" w:cs="Angsana New"/>
                <w:b/>
                <w:bCs/>
                <w:sz w:val="26"/>
                <w:szCs w:val="26"/>
              </w:rPr>
              <w:t>50</w:t>
            </w:r>
            <w:r w:rsidR="00A3718A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E711E4">
              <w:rPr>
                <w:rFonts w:ascii="Angsana New" w:hAnsi="Angsana New" w:cs="Angsana New"/>
                <w:b/>
                <w:bCs/>
                <w:sz w:val="26"/>
                <w:szCs w:val="26"/>
              </w:rPr>
              <w:t>032</w:t>
            </w:r>
          </w:p>
        </w:tc>
        <w:tc>
          <w:tcPr>
            <w:tcW w:w="270" w:type="dxa"/>
          </w:tcPr>
          <w:p w14:paraId="58869661" w14:textId="77777777" w:rsidR="00A3718A" w:rsidRPr="00321603" w:rsidRDefault="00A3718A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8" w:type="dxa"/>
            <w:tcBorders>
              <w:bottom w:val="double" w:sz="4" w:space="0" w:color="auto"/>
            </w:tcBorders>
          </w:tcPr>
          <w:p w14:paraId="3E43F04A" w14:textId="76750D4A" w:rsidR="00A3718A" w:rsidRPr="00321603" w:rsidRDefault="00E711E4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711E4">
              <w:rPr>
                <w:rFonts w:ascii="Angsana New" w:hAnsi="Angsana New"/>
                <w:b/>
                <w:bCs/>
                <w:sz w:val="26"/>
                <w:szCs w:val="26"/>
              </w:rPr>
              <w:t>484</w:t>
            </w:r>
            <w:r w:rsidR="00A3718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E711E4">
              <w:rPr>
                <w:rFonts w:ascii="Angsana New" w:hAnsi="Angsana New"/>
                <w:b/>
                <w:bCs/>
                <w:sz w:val="26"/>
                <w:szCs w:val="26"/>
              </w:rPr>
              <w:t>514</w:t>
            </w:r>
          </w:p>
        </w:tc>
      </w:tr>
      <w:tr w:rsidR="00A3718A" w:rsidRPr="00287447" w14:paraId="54835CA6" w14:textId="77777777" w:rsidTr="0048482D">
        <w:trPr>
          <w:trHeight w:val="60"/>
        </w:trPr>
        <w:tc>
          <w:tcPr>
            <w:tcW w:w="3150" w:type="dxa"/>
            <w:vAlign w:val="bottom"/>
          </w:tcPr>
          <w:p w14:paraId="1A0E0162" w14:textId="77777777" w:rsidR="00A3718A" w:rsidRPr="00287447" w:rsidRDefault="00A3718A" w:rsidP="00A371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657DA27" w14:textId="77777777" w:rsidR="00A3718A" w:rsidRPr="00287447" w:rsidRDefault="00A3718A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1358E3EF" w14:textId="77777777" w:rsidR="00A3718A" w:rsidRPr="00287447" w:rsidRDefault="00A3718A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nil"/>
              <w:left w:val="nil"/>
              <w:right w:val="nil"/>
            </w:tcBorders>
            <w:vAlign w:val="bottom"/>
          </w:tcPr>
          <w:p w14:paraId="542D1287" w14:textId="77777777" w:rsidR="00A3718A" w:rsidRPr="00287447" w:rsidRDefault="00A3718A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602CA28D" w14:textId="77777777" w:rsidR="00A3718A" w:rsidRPr="00287447" w:rsidRDefault="00A3718A" w:rsidP="00A3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  <w:vAlign w:val="bottom"/>
          </w:tcPr>
          <w:p w14:paraId="2B64EF70" w14:textId="77777777" w:rsidR="00A3718A" w:rsidRPr="00287447" w:rsidRDefault="00A3718A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5A426AF6" w14:textId="77777777" w:rsidR="00A3718A" w:rsidRPr="00287447" w:rsidRDefault="00A3718A" w:rsidP="00A3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410E3FF3" w14:textId="77777777" w:rsidR="00A3718A" w:rsidRPr="00287447" w:rsidRDefault="00A3718A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5AB82C49" w14:textId="77777777" w:rsidR="00A3718A" w:rsidRPr="00287447" w:rsidRDefault="00A3718A" w:rsidP="00A3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  <w:vAlign w:val="bottom"/>
          </w:tcPr>
          <w:p w14:paraId="6687D2A5" w14:textId="77777777" w:rsidR="00A3718A" w:rsidRPr="00287447" w:rsidRDefault="00A3718A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3A8F3E3" w14:textId="77777777" w:rsidR="00A3718A" w:rsidRPr="00287447" w:rsidRDefault="00A3718A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</w:tcPr>
          <w:p w14:paraId="03A10D2E" w14:textId="77777777" w:rsidR="00A3718A" w:rsidRPr="00287447" w:rsidRDefault="00A3718A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3718A" w:rsidRPr="00287447" w14:paraId="60EE4D9C" w14:textId="77777777" w:rsidTr="0048482D">
        <w:trPr>
          <w:trHeight w:val="60"/>
        </w:trPr>
        <w:tc>
          <w:tcPr>
            <w:tcW w:w="3150" w:type="dxa"/>
            <w:vAlign w:val="bottom"/>
          </w:tcPr>
          <w:p w14:paraId="4E863C52" w14:textId="26FB9AAD" w:rsidR="00A3718A" w:rsidRPr="00287447" w:rsidRDefault="00A3718A" w:rsidP="00A371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28744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EC504D6" w14:textId="77777777" w:rsidR="00A3718A" w:rsidRPr="00287447" w:rsidRDefault="00A3718A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37574090" w14:textId="77777777" w:rsidR="00A3718A" w:rsidRPr="00287447" w:rsidRDefault="00A3718A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nil"/>
              <w:left w:val="nil"/>
              <w:right w:val="nil"/>
            </w:tcBorders>
            <w:vAlign w:val="bottom"/>
          </w:tcPr>
          <w:p w14:paraId="29549E58" w14:textId="77777777" w:rsidR="00A3718A" w:rsidRPr="00287447" w:rsidRDefault="00A3718A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2E4B5B21" w14:textId="77777777" w:rsidR="00A3718A" w:rsidRPr="00287447" w:rsidRDefault="00A3718A" w:rsidP="00A3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  <w:vAlign w:val="bottom"/>
          </w:tcPr>
          <w:p w14:paraId="1BF3CD91" w14:textId="77777777" w:rsidR="00A3718A" w:rsidRPr="00287447" w:rsidRDefault="00A3718A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7321FF93" w14:textId="77777777" w:rsidR="00A3718A" w:rsidRPr="00287447" w:rsidRDefault="00A3718A" w:rsidP="00A3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7A56AAAD" w14:textId="77777777" w:rsidR="00A3718A" w:rsidRPr="00287447" w:rsidRDefault="00A3718A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69DEADD9" w14:textId="77777777" w:rsidR="00A3718A" w:rsidRPr="00287447" w:rsidRDefault="00A3718A" w:rsidP="00A3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  <w:vAlign w:val="bottom"/>
          </w:tcPr>
          <w:p w14:paraId="1EC0598A" w14:textId="77777777" w:rsidR="00A3718A" w:rsidRPr="00287447" w:rsidRDefault="00A3718A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437D8B3" w14:textId="77777777" w:rsidR="00A3718A" w:rsidRPr="00287447" w:rsidRDefault="00A3718A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</w:tcPr>
          <w:p w14:paraId="7D81357F" w14:textId="77777777" w:rsidR="00A3718A" w:rsidRPr="00287447" w:rsidRDefault="00A3718A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3718A" w:rsidRPr="00287447" w14:paraId="4E316427" w14:textId="77777777" w:rsidTr="0048482D">
        <w:trPr>
          <w:trHeight w:val="60"/>
        </w:trPr>
        <w:tc>
          <w:tcPr>
            <w:tcW w:w="3150" w:type="dxa"/>
            <w:vAlign w:val="bottom"/>
          </w:tcPr>
          <w:p w14:paraId="312438E8" w14:textId="7A387C9E" w:rsidR="00A3718A" w:rsidRPr="00287447" w:rsidRDefault="00A3718A" w:rsidP="00A371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287447">
              <w:rPr>
                <w:rFonts w:ascii="Angsana New" w:hAnsi="Angsana New"/>
                <w:sz w:val="26"/>
                <w:szCs w:val="26"/>
                <w:cs/>
              </w:rPr>
              <w:t>หุ้นกู้ที่วัดมูลค่าด้วยราคาทุนตัดจำหน่าย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5A7F0F3" w14:textId="42234D05" w:rsidR="00A3718A" w:rsidRPr="00287447" w:rsidRDefault="00E711E4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  <w:r w:rsidRPr="00E711E4">
              <w:rPr>
                <w:rFonts w:ascii="Angsana New" w:hAnsi="Angsana New"/>
                <w:sz w:val="26"/>
                <w:szCs w:val="26"/>
              </w:rPr>
              <w:t>305</w:t>
            </w:r>
            <w:r w:rsidR="00A3718A">
              <w:rPr>
                <w:rFonts w:ascii="Angsana New" w:hAnsi="Angsana New"/>
                <w:sz w:val="26"/>
                <w:szCs w:val="26"/>
              </w:rPr>
              <w:t>,</w:t>
            </w:r>
            <w:r w:rsidRPr="00E711E4">
              <w:rPr>
                <w:rFonts w:ascii="Angsana New" w:hAnsi="Angsana New"/>
                <w:sz w:val="26"/>
                <w:szCs w:val="26"/>
              </w:rPr>
              <w:t>851</w:t>
            </w:r>
          </w:p>
        </w:tc>
        <w:tc>
          <w:tcPr>
            <w:tcW w:w="241" w:type="dxa"/>
            <w:vAlign w:val="bottom"/>
          </w:tcPr>
          <w:p w14:paraId="26D37DDC" w14:textId="77777777" w:rsidR="00A3718A" w:rsidRPr="00287447" w:rsidRDefault="00A3718A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nil"/>
              <w:left w:val="nil"/>
              <w:right w:val="nil"/>
            </w:tcBorders>
            <w:vAlign w:val="bottom"/>
          </w:tcPr>
          <w:p w14:paraId="1A9023C3" w14:textId="5AE81BB1" w:rsidR="00A3718A" w:rsidRPr="00287447" w:rsidRDefault="00E711E4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  <w:r w:rsidRPr="00E711E4">
              <w:rPr>
                <w:rFonts w:ascii="Angsana New" w:hAnsi="Angsana New" w:cs="Angsana New"/>
                <w:sz w:val="26"/>
                <w:szCs w:val="26"/>
              </w:rPr>
              <w:t>220</w:t>
            </w:r>
            <w:r w:rsidR="00A3718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711E4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  <w:tc>
          <w:tcPr>
            <w:tcW w:w="249" w:type="dxa"/>
            <w:vAlign w:val="bottom"/>
          </w:tcPr>
          <w:p w14:paraId="26B8A437" w14:textId="77777777" w:rsidR="00A3718A" w:rsidRPr="00287447" w:rsidRDefault="00A3718A" w:rsidP="00A3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  <w:vAlign w:val="bottom"/>
          </w:tcPr>
          <w:p w14:paraId="1480AA8C" w14:textId="50AAA3DC" w:rsidR="00A3718A" w:rsidRPr="00287447" w:rsidRDefault="00A3718A" w:rsidP="007602D8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  <w:r w:rsidRPr="00234B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271B8B29" w14:textId="77777777" w:rsidR="00A3718A" w:rsidRPr="00287447" w:rsidRDefault="00A3718A" w:rsidP="00A3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66B6769D" w14:textId="3386F5D6" w:rsidR="00A3718A" w:rsidRPr="00287447" w:rsidRDefault="00A3718A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711E4" w:rsidRPr="00E711E4">
              <w:rPr>
                <w:rFonts w:ascii="Angsana New" w:hAnsi="Angsana New" w:cs="Angsana New"/>
                <w:sz w:val="26"/>
                <w:szCs w:val="26"/>
              </w:rPr>
              <w:t>206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49" w:type="dxa"/>
            <w:vAlign w:val="bottom"/>
          </w:tcPr>
          <w:p w14:paraId="00F15342" w14:textId="77777777" w:rsidR="00A3718A" w:rsidRPr="00287447" w:rsidRDefault="00A3718A" w:rsidP="00A3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  <w:vAlign w:val="bottom"/>
          </w:tcPr>
          <w:p w14:paraId="4513C5DF" w14:textId="730148EC" w:rsidR="00A3718A" w:rsidRPr="00287447" w:rsidRDefault="00A3718A" w:rsidP="00A3718A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</w:t>
            </w:r>
            <w:r w:rsidR="00E711E4" w:rsidRPr="00E711E4">
              <w:rPr>
                <w:rFonts w:ascii="Angsana New" w:hAnsi="Angsana New" w:cs="Angsana New"/>
                <w:sz w:val="26"/>
                <w:szCs w:val="26"/>
                <w:lang w:bidi="th-TH"/>
              </w:rPr>
              <w:t>50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="00E711E4" w:rsidRPr="00E711E4">
              <w:rPr>
                <w:rFonts w:ascii="Angsana New" w:hAnsi="Angsana New" w:cs="Angsana New"/>
                <w:sz w:val="26"/>
                <w:szCs w:val="26"/>
                <w:lang w:bidi="th-TH"/>
              </w:rPr>
              <w:t>032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29ACD03" w14:textId="77777777" w:rsidR="00A3718A" w:rsidRPr="00287447" w:rsidRDefault="00A3718A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</w:tcPr>
          <w:p w14:paraId="27B7B898" w14:textId="0B176713" w:rsidR="00A3718A" w:rsidRPr="00287447" w:rsidRDefault="00E711E4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  <w:r w:rsidRPr="00E711E4">
              <w:rPr>
                <w:rFonts w:ascii="Angsana New" w:hAnsi="Angsana New" w:cs="Angsana New"/>
                <w:sz w:val="26"/>
                <w:szCs w:val="26"/>
              </w:rPr>
              <w:t>475</w:t>
            </w:r>
            <w:r w:rsidR="00A3718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711E4">
              <w:rPr>
                <w:rFonts w:ascii="Angsana New" w:hAnsi="Angsana New" w:cs="Angsana New"/>
                <w:sz w:val="26"/>
                <w:szCs w:val="26"/>
              </w:rPr>
              <w:t>613</w:t>
            </w:r>
          </w:p>
        </w:tc>
      </w:tr>
      <w:tr w:rsidR="00A3718A" w:rsidRPr="00287447" w14:paraId="4C3F257F" w14:textId="77777777" w:rsidTr="0048482D">
        <w:tc>
          <w:tcPr>
            <w:tcW w:w="3150" w:type="dxa"/>
            <w:vAlign w:val="bottom"/>
          </w:tcPr>
          <w:p w14:paraId="57DC0A34" w14:textId="1715C1CD" w:rsidR="00A3718A" w:rsidRPr="00287447" w:rsidRDefault="00A3718A" w:rsidP="00A371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287447">
              <w:rPr>
                <w:rFonts w:ascii="Angsana New" w:hAnsi="Angsana New"/>
                <w:sz w:val="26"/>
                <w:szCs w:val="26"/>
                <w:cs/>
              </w:rPr>
              <w:t>พันธบัตรรัฐบาลที่วัดมูลค่าด้วย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F804528" w14:textId="77777777" w:rsidR="00A3718A" w:rsidRPr="00287447" w:rsidRDefault="00A3718A" w:rsidP="00A3718A">
            <w:pPr>
              <w:pStyle w:val="acctfourfigures"/>
              <w:tabs>
                <w:tab w:val="clear" w:pos="765"/>
                <w:tab w:val="decimal" w:pos="590"/>
              </w:tabs>
              <w:ind w:left="-110" w:right="-110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66E9E852" w14:textId="77777777" w:rsidR="00A3718A" w:rsidRPr="00287447" w:rsidRDefault="00A3718A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821" w:type="dxa"/>
            <w:tcBorders>
              <w:top w:val="nil"/>
              <w:left w:val="nil"/>
              <w:right w:val="nil"/>
            </w:tcBorders>
            <w:vAlign w:val="bottom"/>
          </w:tcPr>
          <w:p w14:paraId="368274FF" w14:textId="77777777" w:rsidR="00A3718A" w:rsidRPr="00287447" w:rsidRDefault="00A3718A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45CF20FF" w14:textId="77777777" w:rsidR="00A3718A" w:rsidRPr="00287447" w:rsidRDefault="00A3718A" w:rsidP="00A3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  <w:vAlign w:val="bottom"/>
          </w:tcPr>
          <w:p w14:paraId="36319F9E" w14:textId="77777777" w:rsidR="00A3718A" w:rsidRPr="00287447" w:rsidRDefault="00A3718A" w:rsidP="00A3718A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28C54718" w14:textId="77777777" w:rsidR="00A3718A" w:rsidRPr="00287447" w:rsidRDefault="00A3718A" w:rsidP="00A3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33451D44" w14:textId="77777777" w:rsidR="00A3718A" w:rsidRPr="00287447" w:rsidRDefault="00A3718A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7D80805B" w14:textId="77777777" w:rsidR="00A3718A" w:rsidRPr="00287447" w:rsidRDefault="00A3718A" w:rsidP="00A3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  <w:vAlign w:val="bottom"/>
          </w:tcPr>
          <w:p w14:paraId="45C92E46" w14:textId="77777777" w:rsidR="00A3718A" w:rsidRPr="00287447" w:rsidRDefault="00A3718A" w:rsidP="00A3718A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2012026" w14:textId="77777777" w:rsidR="00A3718A" w:rsidRPr="00287447" w:rsidRDefault="00A3718A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</w:tcPr>
          <w:p w14:paraId="103B4127" w14:textId="77777777" w:rsidR="00A3718A" w:rsidRPr="00580D5F" w:rsidRDefault="00A3718A" w:rsidP="00A3718A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3718A" w:rsidRPr="00287447" w14:paraId="15AC29A9" w14:textId="77777777" w:rsidTr="0048482D">
        <w:tc>
          <w:tcPr>
            <w:tcW w:w="3150" w:type="dxa"/>
            <w:vAlign w:val="bottom"/>
          </w:tcPr>
          <w:p w14:paraId="2D8E590C" w14:textId="1D3383E1" w:rsidR="00A3718A" w:rsidRPr="00287447" w:rsidRDefault="00A3718A" w:rsidP="00A371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9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287447">
              <w:rPr>
                <w:rFonts w:ascii="Angsana New" w:hAnsi="Angsana New"/>
                <w:sz w:val="26"/>
                <w:szCs w:val="26"/>
                <w:cs/>
              </w:rPr>
              <w:t xml:space="preserve">   ราคาทุนตัดจำหน่าย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FAE804" w14:textId="1E052D98" w:rsidR="00A3718A" w:rsidRPr="00287447" w:rsidRDefault="00E711E4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  <w:r w:rsidRPr="00E711E4">
              <w:rPr>
                <w:rFonts w:ascii="Angsana New" w:hAnsi="Angsana New"/>
                <w:sz w:val="26"/>
                <w:szCs w:val="26"/>
              </w:rPr>
              <w:t>3</w:t>
            </w:r>
            <w:r w:rsidR="00A3718A">
              <w:rPr>
                <w:rFonts w:ascii="Angsana New" w:hAnsi="Angsana New"/>
                <w:sz w:val="26"/>
                <w:szCs w:val="26"/>
              </w:rPr>
              <w:t>,</w:t>
            </w:r>
            <w:r w:rsidRPr="00E711E4">
              <w:rPr>
                <w:rFonts w:ascii="Angsana New" w:hAnsi="Angsana New"/>
                <w:sz w:val="26"/>
                <w:szCs w:val="26"/>
              </w:rPr>
              <w:t>061</w:t>
            </w:r>
          </w:p>
        </w:tc>
        <w:tc>
          <w:tcPr>
            <w:tcW w:w="241" w:type="dxa"/>
            <w:vAlign w:val="bottom"/>
          </w:tcPr>
          <w:p w14:paraId="5CA3C64E" w14:textId="77777777" w:rsidR="00A3718A" w:rsidRPr="00287447" w:rsidRDefault="00A3718A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82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FB8AE9" w14:textId="05D180F7" w:rsidR="00A3718A" w:rsidRPr="00287447" w:rsidRDefault="00A3718A" w:rsidP="008A5CA3">
            <w:pPr>
              <w:pStyle w:val="acctfourfigures"/>
              <w:tabs>
                <w:tab w:val="clear" w:pos="765"/>
                <w:tab w:val="decimal" w:pos="377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  <w:r w:rsidRPr="003357D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7A0CC7AF" w14:textId="77777777" w:rsidR="00A3718A" w:rsidRPr="00287447" w:rsidRDefault="00A3718A" w:rsidP="00A3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86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5589DF" w14:textId="514D315C" w:rsidR="00A3718A" w:rsidRPr="00234B8B" w:rsidRDefault="00A3718A" w:rsidP="007602D8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110" w:right="-110" w:hanging="90"/>
              <w:rPr>
                <w:rFonts w:ascii="Angsana New" w:hAnsi="Angsana New"/>
                <w:sz w:val="26"/>
                <w:szCs w:val="26"/>
              </w:rPr>
            </w:pPr>
            <w:r w:rsidRPr="00234B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07970F40" w14:textId="77777777" w:rsidR="00A3718A" w:rsidRPr="00287447" w:rsidRDefault="00A3718A" w:rsidP="00A3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2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30B88E" w14:textId="320C3CB0" w:rsidR="00A3718A" w:rsidRPr="00287447" w:rsidRDefault="00A3718A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711E4" w:rsidRPr="00E711E4">
              <w:rPr>
                <w:rFonts w:ascii="Angsana New" w:hAnsi="Angsana New" w:cs="Angsana New"/>
                <w:sz w:val="26"/>
                <w:szCs w:val="26"/>
              </w:rPr>
              <w:t>12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49" w:type="dxa"/>
          </w:tcPr>
          <w:p w14:paraId="6D25032A" w14:textId="77777777" w:rsidR="00A3718A" w:rsidRPr="00287447" w:rsidRDefault="00A3718A" w:rsidP="00A3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F74B75" w14:textId="4D4DC304" w:rsidR="00A3718A" w:rsidRPr="00287447" w:rsidRDefault="00A3718A" w:rsidP="00A3718A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16A23F" w14:textId="77777777" w:rsidR="00A3718A" w:rsidRPr="00287447" w:rsidRDefault="00A3718A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28" w:type="dxa"/>
            <w:tcBorders>
              <w:left w:val="nil"/>
              <w:bottom w:val="single" w:sz="4" w:space="0" w:color="auto"/>
              <w:right w:val="nil"/>
            </w:tcBorders>
          </w:tcPr>
          <w:p w14:paraId="385AFD17" w14:textId="354D245C" w:rsidR="00A3718A" w:rsidRPr="00287447" w:rsidRDefault="00E711E4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  <w:r w:rsidRPr="00E711E4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A3718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711E4">
              <w:rPr>
                <w:rFonts w:ascii="Angsana New" w:hAnsi="Angsana New" w:cs="Angsana New"/>
                <w:sz w:val="26"/>
                <w:szCs w:val="26"/>
              </w:rPr>
              <w:t>049</w:t>
            </w:r>
          </w:p>
        </w:tc>
      </w:tr>
      <w:tr w:rsidR="00A3718A" w:rsidRPr="00287447" w14:paraId="319BA9AB" w14:textId="77777777" w:rsidTr="0048482D">
        <w:tc>
          <w:tcPr>
            <w:tcW w:w="3150" w:type="dxa"/>
            <w:vAlign w:val="bottom"/>
          </w:tcPr>
          <w:p w14:paraId="08C6E4C1" w14:textId="6D025B33" w:rsidR="00A3718A" w:rsidRPr="00287447" w:rsidRDefault="00A3718A" w:rsidP="00A3718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2874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4287F8" w14:textId="0EC851C9" w:rsidR="00A3718A" w:rsidRPr="00287447" w:rsidRDefault="00E711E4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711E4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308</w:t>
            </w:r>
            <w:r w:rsidR="00A3718A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E711E4">
              <w:rPr>
                <w:rFonts w:ascii="Angsana New" w:hAnsi="Angsana New" w:cs="Angsana New"/>
                <w:b/>
                <w:bCs/>
                <w:sz w:val="26"/>
                <w:szCs w:val="26"/>
              </w:rPr>
              <w:t>912</w:t>
            </w:r>
          </w:p>
        </w:tc>
        <w:tc>
          <w:tcPr>
            <w:tcW w:w="241" w:type="dxa"/>
            <w:vAlign w:val="bottom"/>
          </w:tcPr>
          <w:p w14:paraId="0067165B" w14:textId="77777777" w:rsidR="00A3718A" w:rsidRPr="00287447" w:rsidRDefault="00A3718A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D14BB2" w14:textId="5E55EEE7" w:rsidR="00A3718A" w:rsidRPr="00287447" w:rsidRDefault="00E711E4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711E4">
              <w:rPr>
                <w:rFonts w:ascii="Angsana New" w:hAnsi="Angsana New" w:cs="Angsana New"/>
                <w:b/>
                <w:bCs/>
                <w:sz w:val="26"/>
                <w:szCs w:val="26"/>
              </w:rPr>
              <w:t>220</w:t>
            </w:r>
            <w:r w:rsidR="00A3718A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E711E4">
              <w:rPr>
                <w:rFonts w:ascii="Angsana New" w:hAnsi="Angsana New" w:cs="Angsana New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249" w:type="dxa"/>
            <w:vAlign w:val="bottom"/>
          </w:tcPr>
          <w:p w14:paraId="3151ACB4" w14:textId="77777777" w:rsidR="00A3718A" w:rsidRPr="00287447" w:rsidRDefault="00A3718A" w:rsidP="00A3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5B50B6" w14:textId="436EF060" w:rsidR="00A3718A" w:rsidRPr="00234B8B" w:rsidRDefault="00A3718A" w:rsidP="007602D8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110" w:right="-110" w:hanging="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34B8B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3B342192" w14:textId="77777777" w:rsidR="00A3718A" w:rsidRPr="00287447" w:rsidRDefault="00A3718A" w:rsidP="00A3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F8B481" w14:textId="2F162D65" w:rsidR="00A3718A" w:rsidRPr="00287447" w:rsidRDefault="00A3718A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E711E4" w:rsidRPr="00E711E4">
              <w:rPr>
                <w:rFonts w:ascii="Angsana New" w:hAnsi="Angsana New" w:cs="Angsana New"/>
                <w:b/>
                <w:bCs/>
                <w:sz w:val="26"/>
                <w:szCs w:val="26"/>
              </w:rPr>
              <w:t>218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49" w:type="dxa"/>
            <w:vAlign w:val="bottom"/>
          </w:tcPr>
          <w:p w14:paraId="3531AA3B" w14:textId="77777777" w:rsidR="00A3718A" w:rsidRPr="00287447" w:rsidRDefault="00A3718A" w:rsidP="00A3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5C6C74" w14:textId="03845683" w:rsidR="00A3718A" w:rsidRPr="00234B8B" w:rsidRDefault="00A3718A" w:rsidP="00A3718A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234B8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(</w:t>
            </w:r>
            <w:r w:rsidR="00E711E4" w:rsidRPr="00E711E4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50</w:t>
            </w:r>
            <w:r w:rsidRPr="00234B8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="00E711E4" w:rsidRPr="00E711E4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032</w:t>
            </w:r>
            <w:r w:rsidRPr="00234B8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B981DE" w14:textId="77777777" w:rsidR="00A3718A" w:rsidRPr="00287447" w:rsidRDefault="00A3718A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B818CA" w14:textId="05535FB9" w:rsidR="00A3718A" w:rsidRPr="00287447" w:rsidRDefault="00E711E4" w:rsidP="00A3718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711E4">
              <w:rPr>
                <w:rFonts w:ascii="Angsana New" w:hAnsi="Angsana New" w:cs="Angsana New"/>
                <w:b/>
                <w:bCs/>
                <w:sz w:val="26"/>
                <w:szCs w:val="26"/>
              </w:rPr>
              <w:t>478</w:t>
            </w:r>
            <w:r w:rsidR="00A3718A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E711E4">
              <w:rPr>
                <w:rFonts w:ascii="Angsana New" w:hAnsi="Angsana New" w:cs="Angsana New"/>
                <w:b/>
                <w:bCs/>
                <w:sz w:val="26"/>
                <w:szCs w:val="26"/>
              </w:rPr>
              <w:t>662</w:t>
            </w:r>
          </w:p>
        </w:tc>
      </w:tr>
    </w:tbl>
    <w:p w14:paraId="6CEF50F2" w14:textId="77777777" w:rsidR="00DD4482" w:rsidRDefault="00DD4482">
      <w:pPr>
        <w:rPr>
          <w:rFonts w:asciiTheme="majorBidi" w:hAnsiTheme="majorBidi" w:cstheme="majorBidi"/>
          <w:sz w:val="30"/>
          <w:szCs w:val="30"/>
        </w:rPr>
      </w:pPr>
    </w:p>
    <w:p w14:paraId="7F49CDA8" w14:textId="5B164794" w:rsidR="001C21FA" w:rsidRPr="00D02FCE" w:rsidRDefault="00793984" w:rsidP="00F96C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  <w:cs/>
        </w:rPr>
        <w:br w:type="page"/>
      </w: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810"/>
        <w:gridCol w:w="241"/>
        <w:gridCol w:w="821"/>
        <w:gridCol w:w="249"/>
        <w:gridCol w:w="867"/>
        <w:gridCol w:w="249"/>
        <w:gridCol w:w="921"/>
        <w:gridCol w:w="249"/>
        <w:gridCol w:w="885"/>
        <w:gridCol w:w="270"/>
        <w:gridCol w:w="828"/>
      </w:tblGrid>
      <w:tr w:rsidR="00E92CA2" w:rsidRPr="00287447" w14:paraId="6C7D61C3" w14:textId="77777777" w:rsidTr="004252F3">
        <w:trPr>
          <w:tblHeader/>
        </w:trPr>
        <w:tc>
          <w:tcPr>
            <w:tcW w:w="3150" w:type="dxa"/>
            <w:vAlign w:val="bottom"/>
          </w:tcPr>
          <w:p w14:paraId="7113A0AF" w14:textId="77777777" w:rsidR="00E92CA2" w:rsidRPr="00287447" w:rsidRDefault="00E92CA2" w:rsidP="007711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6390" w:type="dxa"/>
            <w:gridSpan w:val="11"/>
            <w:vAlign w:val="bottom"/>
          </w:tcPr>
          <w:p w14:paraId="5BD744F5" w14:textId="5FBF6242" w:rsidR="00E92CA2" w:rsidRPr="00ED7C0E" w:rsidRDefault="00E92CA2" w:rsidP="0077110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874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E92CA2" w:rsidRPr="00287447" w14:paraId="58F7D272" w14:textId="77777777" w:rsidTr="0077110C">
        <w:trPr>
          <w:tblHeader/>
        </w:trPr>
        <w:tc>
          <w:tcPr>
            <w:tcW w:w="3150" w:type="dxa"/>
            <w:vAlign w:val="bottom"/>
            <w:hideMark/>
          </w:tcPr>
          <w:p w14:paraId="0CD72F61" w14:textId="77777777" w:rsidR="00E92CA2" w:rsidRPr="00287447" w:rsidRDefault="00E92CA2" w:rsidP="007711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b/>
                <w:bCs/>
                <w:sz w:val="26"/>
                <w:szCs w:val="26"/>
                <w:lang w:val="th-TH"/>
              </w:rPr>
            </w:pPr>
            <w:r w:rsidRPr="00287447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br w:type="page"/>
            </w:r>
            <w:r w:rsidRPr="00287447">
              <w:rPr>
                <w:rFonts w:ascii="Angsana New" w:hAnsi="Angsana New"/>
                <w:bCs/>
                <w:i/>
                <w:iCs/>
                <w:sz w:val="26"/>
                <w:szCs w:val="26"/>
                <w:cs/>
              </w:rPr>
              <w:t>ตราสารหนี้ที่อยู่ในความต้องการ</w:t>
            </w:r>
            <w:r w:rsidRPr="00287447">
              <w:rPr>
                <w:rFonts w:ascii="Angsana New" w:hAnsi="Angsana New"/>
                <w:bCs/>
                <w:i/>
                <w:iCs/>
                <w:sz w:val="26"/>
                <w:szCs w:val="26"/>
              </w:rPr>
              <w:br/>
            </w:r>
            <w:r w:rsidRPr="00287447">
              <w:rPr>
                <w:rFonts w:ascii="Angsana New" w:hAnsi="Angsana New"/>
                <w:bCs/>
                <w:i/>
                <w:iCs/>
                <w:sz w:val="26"/>
                <w:szCs w:val="26"/>
                <w:cs/>
              </w:rPr>
              <w:t>ของตลาด</w:t>
            </w:r>
          </w:p>
        </w:tc>
        <w:tc>
          <w:tcPr>
            <w:tcW w:w="810" w:type="dxa"/>
            <w:vAlign w:val="bottom"/>
            <w:hideMark/>
          </w:tcPr>
          <w:p w14:paraId="364155B6" w14:textId="77777777" w:rsidR="00E92CA2" w:rsidRPr="00287447" w:rsidRDefault="00E92CA2" w:rsidP="0077110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87447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  <w:p w14:paraId="0381E6CF" w14:textId="02AB637F" w:rsidR="00E92CA2" w:rsidRPr="00287447" w:rsidRDefault="00E711E4" w:rsidP="0077110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11E4"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  <w:r w:rsidR="00E92CA2" w:rsidRPr="0028744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92CA2" w:rsidRPr="00287447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241" w:type="dxa"/>
            <w:vAlign w:val="bottom"/>
          </w:tcPr>
          <w:p w14:paraId="298055D0" w14:textId="77777777" w:rsidR="00E92CA2" w:rsidRPr="00287447" w:rsidRDefault="00E92CA2" w:rsidP="0077110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1" w:type="dxa"/>
            <w:vAlign w:val="bottom"/>
            <w:hideMark/>
          </w:tcPr>
          <w:p w14:paraId="3B68D265" w14:textId="77777777" w:rsidR="00E92CA2" w:rsidRPr="00287447" w:rsidRDefault="00E92CA2" w:rsidP="0077110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7447">
              <w:rPr>
                <w:rFonts w:ascii="Angsana New" w:hAnsi="Angsana New"/>
                <w:sz w:val="26"/>
                <w:szCs w:val="26"/>
                <w:cs/>
              </w:rPr>
              <w:t>ซื้อ</w:t>
            </w:r>
          </w:p>
        </w:tc>
        <w:tc>
          <w:tcPr>
            <w:tcW w:w="249" w:type="dxa"/>
            <w:vAlign w:val="bottom"/>
          </w:tcPr>
          <w:p w14:paraId="3F5C519F" w14:textId="77777777" w:rsidR="00E92CA2" w:rsidRPr="00287447" w:rsidRDefault="00E92CA2" w:rsidP="0077110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7" w:type="dxa"/>
            <w:vAlign w:val="bottom"/>
            <w:hideMark/>
          </w:tcPr>
          <w:p w14:paraId="53B40DF0" w14:textId="77777777" w:rsidR="00E92CA2" w:rsidRPr="00287447" w:rsidRDefault="00E92CA2" w:rsidP="00771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7447">
              <w:rPr>
                <w:rFonts w:ascii="Angsana New" w:hAnsi="Angsana New"/>
                <w:sz w:val="26"/>
                <w:szCs w:val="26"/>
                <w:cs/>
              </w:rPr>
              <w:t xml:space="preserve">ครบกำหนด </w:t>
            </w:r>
          </w:p>
        </w:tc>
        <w:tc>
          <w:tcPr>
            <w:tcW w:w="249" w:type="dxa"/>
            <w:vAlign w:val="bottom"/>
          </w:tcPr>
          <w:p w14:paraId="3D878D79" w14:textId="77777777" w:rsidR="00E92CA2" w:rsidRPr="00287447" w:rsidRDefault="00E92CA2" w:rsidP="007711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vAlign w:val="bottom"/>
            <w:hideMark/>
          </w:tcPr>
          <w:p w14:paraId="144B3A45" w14:textId="77777777" w:rsidR="00E92CA2" w:rsidRPr="00287447" w:rsidRDefault="00E92CA2" w:rsidP="0077110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7447">
              <w:rPr>
                <w:rFonts w:ascii="Angsana New" w:hAnsi="Angsana New"/>
                <w:sz w:val="26"/>
                <w:szCs w:val="26"/>
                <w:cs/>
              </w:rPr>
              <w:t>รายการ</w:t>
            </w:r>
            <w:r w:rsidRPr="00287447">
              <w:rPr>
                <w:rFonts w:ascii="Angsana New" w:hAnsi="Angsana New"/>
                <w:sz w:val="26"/>
                <w:szCs w:val="26"/>
                <w:cs/>
              </w:rPr>
              <w:br/>
              <w:t>ตัดจำหน่ายส่วนเกิน</w:t>
            </w:r>
          </w:p>
        </w:tc>
        <w:tc>
          <w:tcPr>
            <w:tcW w:w="249" w:type="dxa"/>
            <w:vAlign w:val="bottom"/>
          </w:tcPr>
          <w:p w14:paraId="25071E58" w14:textId="77777777" w:rsidR="00E92CA2" w:rsidRPr="00287447" w:rsidRDefault="00E92CA2" w:rsidP="0077110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5" w:type="dxa"/>
            <w:vAlign w:val="bottom"/>
            <w:hideMark/>
          </w:tcPr>
          <w:p w14:paraId="1D23CF11" w14:textId="77777777" w:rsidR="00E92CA2" w:rsidRPr="00287447" w:rsidRDefault="00E92CA2" w:rsidP="0077110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87447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270" w:type="dxa"/>
          </w:tcPr>
          <w:p w14:paraId="01CB8264" w14:textId="77777777" w:rsidR="00E92CA2" w:rsidRPr="00287447" w:rsidRDefault="00E92CA2" w:rsidP="0077110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28" w:type="dxa"/>
            <w:vAlign w:val="bottom"/>
          </w:tcPr>
          <w:p w14:paraId="7755E72E" w14:textId="77777777" w:rsidR="00E92CA2" w:rsidRPr="00ED7C0E" w:rsidRDefault="00E92CA2" w:rsidP="0077110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  <w:p w14:paraId="3592BA0A" w14:textId="64F9AC04" w:rsidR="00E92CA2" w:rsidRPr="00287447" w:rsidRDefault="00E711E4" w:rsidP="0077110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711E4">
              <w:rPr>
                <w:rFonts w:ascii="Angsana New" w:hAnsi="Angsana New" w:hint="cs"/>
                <w:sz w:val="26"/>
                <w:szCs w:val="26"/>
                <w:lang w:val="en-GB"/>
              </w:rPr>
              <w:t>3</w:t>
            </w:r>
            <w:r w:rsidRPr="00E711E4">
              <w:rPr>
                <w:rFonts w:ascii="Angsana New" w:hAnsi="Angsana New"/>
                <w:sz w:val="26"/>
                <w:szCs w:val="26"/>
                <w:lang w:val="en-GB"/>
              </w:rPr>
              <w:t>0</w:t>
            </w:r>
            <w:r w:rsidR="00E92CA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92CA2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E92CA2" w:rsidRPr="00287447" w14:paraId="3625B93E" w14:textId="77777777" w:rsidTr="0077110C">
        <w:trPr>
          <w:tblHeader/>
        </w:trPr>
        <w:tc>
          <w:tcPr>
            <w:tcW w:w="3150" w:type="dxa"/>
            <w:vAlign w:val="bottom"/>
          </w:tcPr>
          <w:p w14:paraId="36513DD3" w14:textId="77777777" w:rsidR="00E92CA2" w:rsidRPr="00287447" w:rsidRDefault="00E92CA2" w:rsidP="0077110C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11"/>
            <w:vAlign w:val="bottom"/>
          </w:tcPr>
          <w:p w14:paraId="65BD9C65" w14:textId="77777777" w:rsidR="00E92CA2" w:rsidRPr="00287447" w:rsidRDefault="00E92CA2" w:rsidP="0077110C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  <w:r w:rsidRPr="00287447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287447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287447"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  <w:t>)</w:t>
            </w:r>
          </w:p>
        </w:tc>
      </w:tr>
      <w:tr w:rsidR="00E92CA2" w:rsidRPr="00287447" w14:paraId="02AA5958" w14:textId="77777777" w:rsidTr="0077110C">
        <w:tc>
          <w:tcPr>
            <w:tcW w:w="3150" w:type="dxa"/>
            <w:vAlign w:val="bottom"/>
          </w:tcPr>
          <w:p w14:paraId="60403E3D" w14:textId="2B556FF7" w:rsidR="00E92CA2" w:rsidRPr="00287447" w:rsidRDefault="00E711E4" w:rsidP="0077110C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E711E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810" w:type="dxa"/>
            <w:vAlign w:val="bottom"/>
          </w:tcPr>
          <w:p w14:paraId="1BA08547" w14:textId="77777777" w:rsidR="00E92CA2" w:rsidRPr="00287447" w:rsidRDefault="00E92CA2" w:rsidP="0077110C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7825A378" w14:textId="77777777" w:rsidR="00E92CA2" w:rsidRPr="00287447" w:rsidRDefault="00E92CA2" w:rsidP="0077110C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vAlign w:val="bottom"/>
          </w:tcPr>
          <w:p w14:paraId="56FD3904" w14:textId="77777777" w:rsidR="00E92CA2" w:rsidRPr="00287447" w:rsidRDefault="00E92CA2" w:rsidP="0077110C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4B812332" w14:textId="77777777" w:rsidR="00E92CA2" w:rsidRPr="00287447" w:rsidRDefault="00E92CA2" w:rsidP="0077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34301FB7" w14:textId="77777777" w:rsidR="00E92CA2" w:rsidRPr="00287447" w:rsidRDefault="00E92CA2" w:rsidP="0077110C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353D6E32" w14:textId="77777777" w:rsidR="00E92CA2" w:rsidRPr="00287447" w:rsidRDefault="00E92CA2" w:rsidP="0077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21" w:type="dxa"/>
            <w:vAlign w:val="bottom"/>
          </w:tcPr>
          <w:p w14:paraId="10B94F48" w14:textId="77777777" w:rsidR="00E92CA2" w:rsidRPr="00287447" w:rsidRDefault="00E92CA2" w:rsidP="0077110C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30232BD6" w14:textId="77777777" w:rsidR="00E92CA2" w:rsidRPr="00287447" w:rsidRDefault="00E92CA2" w:rsidP="0077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885" w:type="dxa"/>
            <w:vAlign w:val="bottom"/>
          </w:tcPr>
          <w:p w14:paraId="505590CD" w14:textId="77777777" w:rsidR="00E92CA2" w:rsidRPr="00287447" w:rsidRDefault="00E92CA2" w:rsidP="0077110C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DA0DD10" w14:textId="77777777" w:rsidR="00E92CA2" w:rsidRPr="00287447" w:rsidRDefault="00E92CA2" w:rsidP="0077110C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8" w:type="dxa"/>
          </w:tcPr>
          <w:p w14:paraId="1F4DB1CA" w14:textId="77777777" w:rsidR="00E92CA2" w:rsidRPr="00287447" w:rsidRDefault="00E92CA2" w:rsidP="0077110C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92CA2" w:rsidRPr="00287447" w14:paraId="31E330D2" w14:textId="77777777" w:rsidTr="0077110C">
        <w:tc>
          <w:tcPr>
            <w:tcW w:w="3150" w:type="dxa"/>
            <w:vAlign w:val="bottom"/>
          </w:tcPr>
          <w:p w14:paraId="5C3238F8" w14:textId="77777777" w:rsidR="00E92CA2" w:rsidRPr="00287447" w:rsidRDefault="00E92CA2" w:rsidP="0077110C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28744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สินทรัพย์ทางการเงินหมุนเวียน</w:t>
            </w:r>
          </w:p>
        </w:tc>
        <w:tc>
          <w:tcPr>
            <w:tcW w:w="810" w:type="dxa"/>
            <w:vAlign w:val="bottom"/>
          </w:tcPr>
          <w:p w14:paraId="0DC05E30" w14:textId="77777777" w:rsidR="00E92CA2" w:rsidRPr="00287447" w:rsidRDefault="00E92CA2" w:rsidP="0077110C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27EA049F" w14:textId="77777777" w:rsidR="00E92CA2" w:rsidRPr="00287447" w:rsidRDefault="00E92CA2" w:rsidP="0077110C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vAlign w:val="bottom"/>
          </w:tcPr>
          <w:p w14:paraId="57C00F8B" w14:textId="77777777" w:rsidR="00E92CA2" w:rsidRPr="00287447" w:rsidRDefault="00E92CA2" w:rsidP="0077110C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7E2121C8" w14:textId="77777777" w:rsidR="00E92CA2" w:rsidRPr="00287447" w:rsidRDefault="00E92CA2" w:rsidP="0077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5819F123" w14:textId="77777777" w:rsidR="00E92CA2" w:rsidRPr="00287447" w:rsidRDefault="00E92CA2" w:rsidP="0077110C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7644B2BD" w14:textId="77777777" w:rsidR="00E92CA2" w:rsidRPr="00287447" w:rsidRDefault="00E92CA2" w:rsidP="0077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21" w:type="dxa"/>
            <w:vAlign w:val="bottom"/>
          </w:tcPr>
          <w:p w14:paraId="4489F37F" w14:textId="3E02ACAE" w:rsidR="00E92CA2" w:rsidRPr="00287447" w:rsidRDefault="00E92CA2" w:rsidP="0077110C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7B4F2C45" w14:textId="77777777" w:rsidR="00E92CA2" w:rsidRPr="00287447" w:rsidRDefault="00E92CA2" w:rsidP="0077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885" w:type="dxa"/>
            <w:vAlign w:val="bottom"/>
          </w:tcPr>
          <w:p w14:paraId="27624ACE" w14:textId="680EA2A3" w:rsidR="00E92CA2" w:rsidRPr="00287447" w:rsidRDefault="00E92CA2" w:rsidP="0077110C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0DC7E82" w14:textId="77777777" w:rsidR="00E92CA2" w:rsidRPr="00287447" w:rsidRDefault="00E92CA2" w:rsidP="0077110C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8" w:type="dxa"/>
          </w:tcPr>
          <w:p w14:paraId="25EDE126" w14:textId="77777777" w:rsidR="00E92CA2" w:rsidRPr="00287447" w:rsidRDefault="00E92CA2" w:rsidP="0077110C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67A1F" w:rsidRPr="00287447" w14:paraId="06E5D8F6" w14:textId="77777777" w:rsidTr="00A617C9">
        <w:tc>
          <w:tcPr>
            <w:tcW w:w="3150" w:type="dxa"/>
            <w:vAlign w:val="bottom"/>
          </w:tcPr>
          <w:p w14:paraId="056BE26C" w14:textId="0F2C86C8" w:rsidR="00467A1F" w:rsidRPr="00287447" w:rsidRDefault="00467A1F" w:rsidP="00467A1F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87447">
              <w:rPr>
                <w:rFonts w:ascii="Angsana New" w:hAnsi="Angsana New"/>
                <w:sz w:val="26"/>
                <w:szCs w:val="26"/>
                <w:cs/>
              </w:rPr>
              <w:t>หุ้นกู้ที่วัดมูลค่าด้วยราคาทุนตัดจำหน่าย</w:t>
            </w:r>
          </w:p>
        </w:tc>
        <w:tc>
          <w:tcPr>
            <w:tcW w:w="810" w:type="dxa"/>
            <w:vAlign w:val="bottom"/>
          </w:tcPr>
          <w:p w14:paraId="16DA094D" w14:textId="602789DD" w:rsidR="00467A1F" w:rsidRPr="007C2F12" w:rsidRDefault="00E711E4" w:rsidP="00467A1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  <w:r w:rsidRPr="007C2F12">
              <w:rPr>
                <w:rFonts w:ascii="Angsana New" w:hAnsi="Angsana New" w:cs="Angsana New"/>
                <w:sz w:val="26"/>
                <w:szCs w:val="26"/>
                <w:lang w:bidi="th-TH"/>
              </w:rPr>
              <w:t>30</w:t>
            </w:r>
            <w:r w:rsidR="00467A1F" w:rsidRPr="007C2F1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7C2F12">
              <w:rPr>
                <w:rFonts w:ascii="Angsana New" w:hAnsi="Angsana New" w:cs="Angsana New"/>
                <w:sz w:val="26"/>
                <w:szCs w:val="26"/>
                <w:lang w:bidi="th-TH"/>
              </w:rPr>
              <w:t>132</w:t>
            </w:r>
          </w:p>
        </w:tc>
        <w:tc>
          <w:tcPr>
            <w:tcW w:w="241" w:type="dxa"/>
            <w:vAlign w:val="bottom"/>
          </w:tcPr>
          <w:p w14:paraId="45A38E10" w14:textId="77777777" w:rsidR="00467A1F" w:rsidRPr="007C2F12" w:rsidRDefault="00467A1F" w:rsidP="00467A1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</w:tcPr>
          <w:p w14:paraId="2E8DD368" w14:textId="7CE0E8D9" w:rsidR="00467A1F" w:rsidRPr="007C2F12" w:rsidRDefault="00467A1F" w:rsidP="007C2F12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  <w:r w:rsidRPr="007C2F1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11F3FD39" w14:textId="77777777" w:rsidR="00467A1F" w:rsidRPr="007C2F12" w:rsidRDefault="00467A1F" w:rsidP="00467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58462F46" w14:textId="15FB44BA" w:rsidR="00467A1F" w:rsidRPr="007C2F12" w:rsidRDefault="00467A1F" w:rsidP="00467A1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  <w:r w:rsidRPr="007C2F12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711E4" w:rsidRPr="007C2F12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7C2F1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711E4" w:rsidRPr="007C2F12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7C2F12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49" w:type="dxa"/>
            <w:vAlign w:val="bottom"/>
          </w:tcPr>
          <w:p w14:paraId="179079C8" w14:textId="77777777" w:rsidR="00467A1F" w:rsidRPr="007C2F12" w:rsidRDefault="00467A1F" w:rsidP="00467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vAlign w:val="bottom"/>
          </w:tcPr>
          <w:p w14:paraId="1C9CAFF8" w14:textId="5F7755F1" w:rsidR="00467A1F" w:rsidRPr="007C2F12" w:rsidRDefault="00467A1F" w:rsidP="00467A1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  <w:r w:rsidRPr="007C2F12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711E4" w:rsidRPr="007C2F12">
              <w:rPr>
                <w:rFonts w:ascii="Angsana New" w:hAnsi="Angsana New" w:cs="Angsana New"/>
                <w:sz w:val="26"/>
                <w:szCs w:val="26"/>
              </w:rPr>
              <w:t>132</w:t>
            </w:r>
            <w:r w:rsidRPr="007C2F12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49" w:type="dxa"/>
            <w:vAlign w:val="bottom"/>
          </w:tcPr>
          <w:p w14:paraId="42178D6B" w14:textId="77777777" w:rsidR="00467A1F" w:rsidRPr="007C2F12" w:rsidRDefault="00467A1F" w:rsidP="00467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5" w:type="dxa"/>
          </w:tcPr>
          <w:p w14:paraId="1C9910EC" w14:textId="2C4CDB2F" w:rsidR="00467A1F" w:rsidRPr="007C2F12" w:rsidRDefault="00467A1F" w:rsidP="007C2F12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  <w:r w:rsidRPr="007C2F1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72AF96A" w14:textId="77777777" w:rsidR="00467A1F" w:rsidRPr="007C2F12" w:rsidRDefault="00467A1F" w:rsidP="00467A1F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8" w:type="dxa"/>
          </w:tcPr>
          <w:p w14:paraId="06AF1C85" w14:textId="2DA78DD0" w:rsidR="00467A1F" w:rsidRPr="007C2F12" w:rsidRDefault="00467A1F" w:rsidP="00467A1F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  <w:r w:rsidRPr="007C2F1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02FCE" w:rsidRPr="00710A5F" w14:paraId="467E9076" w14:textId="77777777" w:rsidTr="00A617C9">
        <w:tc>
          <w:tcPr>
            <w:tcW w:w="3150" w:type="dxa"/>
            <w:vAlign w:val="bottom"/>
          </w:tcPr>
          <w:p w14:paraId="53473794" w14:textId="77777777" w:rsidR="00D02FCE" w:rsidRDefault="00D02FCE" w:rsidP="00D02FCE">
            <w:pPr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B3565">
              <w:rPr>
                <w:rFonts w:ascii="Angsana New" w:hAnsi="Angsana New"/>
                <w:sz w:val="26"/>
                <w:szCs w:val="26"/>
                <w:cs/>
              </w:rPr>
              <w:t>พันธบัตรรัฐบาลที่วัดมูลค่าด้วย</w:t>
            </w:r>
          </w:p>
          <w:p w14:paraId="73D4A83D" w14:textId="238DF51A" w:rsidR="00D02FCE" w:rsidRPr="00287447" w:rsidRDefault="00D02FCE" w:rsidP="00D02FCE">
            <w:pPr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1B3565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0471A58" w14:textId="7E0253E6" w:rsidR="00D02FCE" w:rsidRPr="007C2F12" w:rsidRDefault="00D02FCE" w:rsidP="00D02FCE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C2F1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02CA6CAD" w14:textId="77777777" w:rsidR="00D02FCE" w:rsidRPr="007C2F12" w:rsidRDefault="00D02FCE" w:rsidP="00D02FCE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  <w:vAlign w:val="bottom"/>
          </w:tcPr>
          <w:p w14:paraId="2AB7DFFF" w14:textId="3A5997CA" w:rsidR="00D02FCE" w:rsidRPr="007C2F12" w:rsidRDefault="00D02FCE" w:rsidP="00D02FCE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C2F1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9" w:type="dxa"/>
            <w:vAlign w:val="bottom"/>
          </w:tcPr>
          <w:p w14:paraId="6B19077D" w14:textId="77777777" w:rsidR="00D02FCE" w:rsidRPr="007C2F12" w:rsidRDefault="00D02FCE" w:rsidP="00D02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vAlign w:val="bottom"/>
          </w:tcPr>
          <w:p w14:paraId="3A412CB0" w14:textId="65463EF0" w:rsidR="00D02FCE" w:rsidRPr="007C2F12" w:rsidRDefault="00D02FCE" w:rsidP="007C2F12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  <w:r w:rsidRPr="007C2F1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9" w:type="dxa"/>
            <w:vAlign w:val="bottom"/>
          </w:tcPr>
          <w:p w14:paraId="715C3387" w14:textId="77777777" w:rsidR="00D02FCE" w:rsidRPr="007C2F12" w:rsidRDefault="00D02FCE" w:rsidP="00D02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14:paraId="7931A8D7" w14:textId="1568D09C" w:rsidR="00D02FCE" w:rsidRPr="007C2F12" w:rsidRDefault="00D02FCE" w:rsidP="00D02FCE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  <w:r w:rsidRPr="007C2F1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9" w:type="dxa"/>
            <w:vAlign w:val="bottom"/>
          </w:tcPr>
          <w:p w14:paraId="01274867" w14:textId="77777777" w:rsidR="00D02FCE" w:rsidRPr="007C2F12" w:rsidRDefault="00D02FCE" w:rsidP="00D02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5" w:type="dxa"/>
            <w:tcBorders>
              <w:bottom w:val="single" w:sz="4" w:space="0" w:color="auto"/>
            </w:tcBorders>
            <w:vAlign w:val="bottom"/>
          </w:tcPr>
          <w:p w14:paraId="5B115A7A" w14:textId="7EF4DF33" w:rsidR="00D02FCE" w:rsidRPr="007C2F12" w:rsidRDefault="00E711E4" w:rsidP="00D02FCE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  <w:r w:rsidRPr="007C2F12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D02FCE" w:rsidRPr="007C2F1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C2F12">
              <w:rPr>
                <w:rFonts w:ascii="Angsana New" w:hAnsi="Angsana New" w:cs="Angsana New"/>
                <w:sz w:val="26"/>
                <w:szCs w:val="26"/>
              </w:rPr>
              <w:t>025</w:t>
            </w:r>
          </w:p>
        </w:tc>
        <w:tc>
          <w:tcPr>
            <w:tcW w:w="270" w:type="dxa"/>
          </w:tcPr>
          <w:p w14:paraId="43C8E9F7" w14:textId="77777777" w:rsidR="00D02FCE" w:rsidRPr="007C2F12" w:rsidRDefault="00D02FCE" w:rsidP="00D02FCE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0DC48066" w14:textId="58E3CE52" w:rsidR="00D02FCE" w:rsidRPr="007C2F12" w:rsidRDefault="00E711E4" w:rsidP="007C2F1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  <w:r w:rsidRPr="007C2F12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D02FCE" w:rsidRPr="007C2F1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C2F12">
              <w:rPr>
                <w:rFonts w:ascii="Angsana New" w:hAnsi="Angsana New" w:cs="Angsana New"/>
                <w:sz w:val="26"/>
                <w:szCs w:val="26"/>
              </w:rPr>
              <w:t>025</w:t>
            </w:r>
          </w:p>
        </w:tc>
      </w:tr>
      <w:tr w:rsidR="00D02FCE" w:rsidRPr="00710A5F" w14:paraId="00F91FD5" w14:textId="77777777" w:rsidTr="00A617C9">
        <w:trPr>
          <w:trHeight w:val="224"/>
        </w:trPr>
        <w:tc>
          <w:tcPr>
            <w:tcW w:w="3150" w:type="dxa"/>
            <w:vAlign w:val="bottom"/>
          </w:tcPr>
          <w:p w14:paraId="0292E45C" w14:textId="389A8641" w:rsidR="00D02FCE" w:rsidRPr="00A3526E" w:rsidRDefault="00A3526E" w:rsidP="00D02FCE">
            <w:pPr>
              <w:ind w:right="-1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3526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4F4B0D" w14:textId="597CD1E5" w:rsidR="00D02FCE" w:rsidRPr="007C2F12" w:rsidRDefault="00E711E4" w:rsidP="00D02FCE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7C2F12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30</w:t>
            </w:r>
            <w:r w:rsidR="00D02FCE" w:rsidRPr="007C2F1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7C2F12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132</w:t>
            </w:r>
          </w:p>
        </w:tc>
        <w:tc>
          <w:tcPr>
            <w:tcW w:w="241" w:type="dxa"/>
            <w:vAlign w:val="bottom"/>
          </w:tcPr>
          <w:p w14:paraId="74FF2350" w14:textId="77777777" w:rsidR="00D02FCE" w:rsidRPr="007C2F12" w:rsidRDefault="00D02FCE" w:rsidP="00D02FCE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8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FAB2FD" w14:textId="35CA481D" w:rsidR="00D02FCE" w:rsidRPr="007C2F12" w:rsidRDefault="00D02FCE" w:rsidP="00D02FCE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7C2F1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9" w:type="dxa"/>
            <w:vAlign w:val="bottom"/>
          </w:tcPr>
          <w:p w14:paraId="7EB188B8" w14:textId="77777777" w:rsidR="00D02FCE" w:rsidRPr="007C2F12" w:rsidRDefault="00D02FCE" w:rsidP="00D02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D701F0" w14:textId="51ED84D4" w:rsidR="00D02FCE" w:rsidRPr="007C2F12" w:rsidRDefault="00D02FCE" w:rsidP="00D02FCE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C2F12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E711E4" w:rsidRPr="007C2F1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Pr="007C2F12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E711E4" w:rsidRPr="007C2F12">
              <w:rPr>
                <w:rFonts w:ascii="Angsana New" w:hAnsi="Angsana New" w:cs="Angsana New"/>
                <w:b/>
                <w:bCs/>
                <w:sz w:val="26"/>
                <w:szCs w:val="26"/>
              </w:rPr>
              <w:t>000</w:t>
            </w:r>
            <w:r w:rsidRPr="007C2F12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49" w:type="dxa"/>
            <w:vAlign w:val="bottom"/>
          </w:tcPr>
          <w:p w14:paraId="02724136" w14:textId="77777777" w:rsidR="00D02FCE" w:rsidRPr="007C2F12" w:rsidRDefault="00D02FCE" w:rsidP="00D02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3C732E" w14:textId="3DFA3890" w:rsidR="00D02FCE" w:rsidRPr="007C2F12" w:rsidRDefault="00D02FCE" w:rsidP="00D02FCE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C2F12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E711E4" w:rsidRPr="007C2F12">
              <w:rPr>
                <w:rFonts w:ascii="Angsana New" w:hAnsi="Angsana New" w:cs="Angsana New"/>
                <w:b/>
                <w:bCs/>
                <w:sz w:val="26"/>
                <w:szCs w:val="26"/>
              </w:rPr>
              <w:t>132</w:t>
            </w:r>
            <w:r w:rsidRPr="007C2F12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49" w:type="dxa"/>
            <w:vAlign w:val="bottom"/>
          </w:tcPr>
          <w:p w14:paraId="4E1B9F41" w14:textId="77777777" w:rsidR="00D02FCE" w:rsidRPr="007C2F12" w:rsidRDefault="00D02FCE" w:rsidP="00D02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B94E9E" w14:textId="468DAD49" w:rsidR="00D02FCE" w:rsidRPr="007C2F12" w:rsidRDefault="00E711E4" w:rsidP="00D02FCE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C2F1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 w:rsidR="00D02FCE" w:rsidRPr="007C2F12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7C2F12">
              <w:rPr>
                <w:rFonts w:ascii="Angsana New" w:hAnsi="Angsana New" w:cs="Angsana New"/>
                <w:b/>
                <w:bCs/>
                <w:sz w:val="26"/>
                <w:szCs w:val="26"/>
              </w:rPr>
              <w:t>025</w:t>
            </w:r>
          </w:p>
        </w:tc>
        <w:tc>
          <w:tcPr>
            <w:tcW w:w="270" w:type="dxa"/>
          </w:tcPr>
          <w:p w14:paraId="2409BA3F" w14:textId="77777777" w:rsidR="00D02FCE" w:rsidRPr="007C2F12" w:rsidRDefault="00D02FCE" w:rsidP="00D02FCE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</w:tcPr>
          <w:p w14:paraId="243ADB3B" w14:textId="0E4E93F7" w:rsidR="00D02FCE" w:rsidRPr="007C2F12" w:rsidRDefault="00E711E4" w:rsidP="007C2F1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C2F1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 w:rsidR="00D02FCE" w:rsidRPr="007C2F12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7C2F12">
              <w:rPr>
                <w:rFonts w:ascii="Angsana New" w:hAnsi="Angsana New" w:cs="Angsana New"/>
                <w:b/>
                <w:bCs/>
                <w:sz w:val="26"/>
                <w:szCs w:val="26"/>
              </w:rPr>
              <w:t>025</w:t>
            </w:r>
          </w:p>
        </w:tc>
      </w:tr>
      <w:tr w:rsidR="00D02FCE" w:rsidRPr="00287447" w14:paraId="0C178EB2" w14:textId="77777777" w:rsidTr="0077110C">
        <w:trPr>
          <w:trHeight w:val="60"/>
        </w:trPr>
        <w:tc>
          <w:tcPr>
            <w:tcW w:w="3150" w:type="dxa"/>
            <w:vAlign w:val="bottom"/>
          </w:tcPr>
          <w:p w14:paraId="0078DCAE" w14:textId="77777777" w:rsidR="00D02FCE" w:rsidRPr="00287447" w:rsidRDefault="00D02FCE" w:rsidP="00D02F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7B6C293" w14:textId="77777777" w:rsidR="00D02FCE" w:rsidRPr="00287447" w:rsidRDefault="00D02FCE" w:rsidP="00D02FCE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79534031" w14:textId="77777777" w:rsidR="00D02FCE" w:rsidRPr="00287447" w:rsidRDefault="00D02FCE" w:rsidP="00D02FCE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9D28559" w14:textId="77777777" w:rsidR="00D02FCE" w:rsidRPr="00287447" w:rsidRDefault="00D02FCE" w:rsidP="00D02FCE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6C527062" w14:textId="77777777" w:rsidR="00D02FCE" w:rsidRPr="00287447" w:rsidRDefault="00D02FCE" w:rsidP="00D02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1AE63A0" w14:textId="77777777" w:rsidR="00D02FCE" w:rsidRPr="00287447" w:rsidRDefault="00D02FCE" w:rsidP="00D02FCE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0A30CD11" w14:textId="77777777" w:rsidR="00D02FCE" w:rsidRPr="00287447" w:rsidRDefault="00D02FCE" w:rsidP="00D02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D37B3C9" w14:textId="77777777" w:rsidR="00D02FCE" w:rsidRPr="00287447" w:rsidRDefault="00D02FCE" w:rsidP="00D02FCE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2CF8D8BF" w14:textId="77777777" w:rsidR="00D02FCE" w:rsidRPr="00287447" w:rsidRDefault="00D02FCE" w:rsidP="00D02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19FF01A" w14:textId="77777777" w:rsidR="00D02FCE" w:rsidRPr="00287447" w:rsidRDefault="00D02FCE" w:rsidP="00D02FCE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FCAF1AE" w14:textId="77777777" w:rsidR="00D02FCE" w:rsidRPr="00287447" w:rsidRDefault="00D02FCE" w:rsidP="00D02FCE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double" w:sz="4" w:space="0" w:color="auto"/>
              <w:left w:val="nil"/>
              <w:right w:val="nil"/>
            </w:tcBorders>
          </w:tcPr>
          <w:p w14:paraId="37A6910E" w14:textId="77777777" w:rsidR="00D02FCE" w:rsidRPr="00287447" w:rsidRDefault="00D02FCE" w:rsidP="00D02FCE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02FCE" w:rsidRPr="00287447" w14:paraId="62A01DDD" w14:textId="77777777" w:rsidTr="0077110C">
        <w:trPr>
          <w:trHeight w:val="60"/>
        </w:trPr>
        <w:tc>
          <w:tcPr>
            <w:tcW w:w="3150" w:type="dxa"/>
            <w:vAlign w:val="bottom"/>
          </w:tcPr>
          <w:p w14:paraId="7EC9F683" w14:textId="77777777" w:rsidR="00D02FCE" w:rsidRPr="00287447" w:rsidRDefault="00D02FCE" w:rsidP="00D02F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28744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502F41B" w14:textId="77777777" w:rsidR="00D02FCE" w:rsidRPr="00287447" w:rsidRDefault="00D02FCE" w:rsidP="00D02FCE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7D5B74AA" w14:textId="77777777" w:rsidR="00D02FCE" w:rsidRPr="00287447" w:rsidRDefault="00D02FCE" w:rsidP="00D02FCE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nil"/>
              <w:left w:val="nil"/>
              <w:right w:val="nil"/>
            </w:tcBorders>
            <w:vAlign w:val="bottom"/>
          </w:tcPr>
          <w:p w14:paraId="38979B30" w14:textId="77777777" w:rsidR="00D02FCE" w:rsidRPr="00287447" w:rsidRDefault="00D02FCE" w:rsidP="00D02FCE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2B295CFA" w14:textId="77777777" w:rsidR="00D02FCE" w:rsidRPr="00287447" w:rsidRDefault="00D02FCE" w:rsidP="00D02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  <w:vAlign w:val="bottom"/>
          </w:tcPr>
          <w:p w14:paraId="6CE0A2CF" w14:textId="77777777" w:rsidR="00D02FCE" w:rsidRPr="00287447" w:rsidRDefault="00D02FCE" w:rsidP="00D02FCE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00D2BDB0" w14:textId="77777777" w:rsidR="00D02FCE" w:rsidRPr="00287447" w:rsidRDefault="00D02FCE" w:rsidP="00D02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2FC3BE5D" w14:textId="77777777" w:rsidR="00D02FCE" w:rsidRPr="00287447" w:rsidRDefault="00D02FCE" w:rsidP="00D02FCE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036ABCD3" w14:textId="77777777" w:rsidR="00D02FCE" w:rsidRPr="00287447" w:rsidRDefault="00D02FCE" w:rsidP="00D02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  <w:vAlign w:val="bottom"/>
          </w:tcPr>
          <w:p w14:paraId="30DA8AC3" w14:textId="77777777" w:rsidR="00D02FCE" w:rsidRPr="00287447" w:rsidRDefault="00D02FCE" w:rsidP="00D02FCE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B0A1B17" w14:textId="77777777" w:rsidR="00D02FCE" w:rsidRPr="00287447" w:rsidRDefault="00D02FCE" w:rsidP="00D02FCE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</w:tcPr>
          <w:p w14:paraId="5DBE250C" w14:textId="77777777" w:rsidR="00D02FCE" w:rsidRPr="00287447" w:rsidRDefault="00D02FCE" w:rsidP="00D02FCE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02FCE" w:rsidRPr="00287447" w14:paraId="118F61C8" w14:textId="77777777" w:rsidTr="0077110C">
        <w:trPr>
          <w:trHeight w:val="101"/>
        </w:trPr>
        <w:tc>
          <w:tcPr>
            <w:tcW w:w="3150" w:type="dxa"/>
            <w:vAlign w:val="bottom"/>
          </w:tcPr>
          <w:p w14:paraId="77EB5040" w14:textId="77777777" w:rsidR="00D02FCE" w:rsidRPr="00287447" w:rsidRDefault="00D02FCE" w:rsidP="00D02F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287447">
              <w:rPr>
                <w:rFonts w:ascii="Angsana New" w:hAnsi="Angsana New"/>
                <w:sz w:val="26"/>
                <w:szCs w:val="26"/>
                <w:cs/>
              </w:rPr>
              <w:t>พันธบัตรรัฐบาลที่วัดมูลค่าด้วย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972A5F5" w14:textId="77777777" w:rsidR="00D02FCE" w:rsidRPr="00287447" w:rsidRDefault="00D02FCE" w:rsidP="00D02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" w:type="dxa"/>
            <w:vAlign w:val="bottom"/>
          </w:tcPr>
          <w:p w14:paraId="5E556179" w14:textId="77777777" w:rsidR="00D02FCE" w:rsidRPr="00287447" w:rsidRDefault="00D02FCE" w:rsidP="00D02FCE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nil"/>
              <w:left w:val="nil"/>
              <w:right w:val="nil"/>
            </w:tcBorders>
            <w:vAlign w:val="bottom"/>
          </w:tcPr>
          <w:p w14:paraId="0C894503" w14:textId="77777777" w:rsidR="00D02FCE" w:rsidRPr="00287447" w:rsidRDefault="00D02FCE" w:rsidP="00D02FCE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092946B4" w14:textId="77777777" w:rsidR="00D02FCE" w:rsidRPr="00287447" w:rsidRDefault="00D02FCE" w:rsidP="00D02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  <w:vAlign w:val="bottom"/>
          </w:tcPr>
          <w:p w14:paraId="0F8A2D3A" w14:textId="77777777" w:rsidR="00D02FCE" w:rsidRPr="00287447" w:rsidRDefault="00D02FCE" w:rsidP="00D02FCE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42F5C8A3" w14:textId="77777777" w:rsidR="00D02FCE" w:rsidRPr="00287447" w:rsidRDefault="00D02FCE" w:rsidP="00D02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6A1EE264" w14:textId="77777777" w:rsidR="00D02FCE" w:rsidRPr="00287447" w:rsidRDefault="00D02FCE" w:rsidP="00D02FCE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3DDFF39D" w14:textId="77777777" w:rsidR="00D02FCE" w:rsidRPr="00287447" w:rsidRDefault="00D02FCE" w:rsidP="00D02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  <w:vAlign w:val="bottom"/>
          </w:tcPr>
          <w:p w14:paraId="5391AD58" w14:textId="77777777" w:rsidR="00D02FCE" w:rsidRPr="00287447" w:rsidRDefault="00D02FCE" w:rsidP="00D02FCE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6B3E49C" w14:textId="77777777" w:rsidR="00D02FCE" w:rsidRPr="00287447" w:rsidRDefault="00D02FCE" w:rsidP="00D02FCE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</w:tcPr>
          <w:p w14:paraId="0E55EDC5" w14:textId="77777777" w:rsidR="00D02FCE" w:rsidRPr="00F5249F" w:rsidRDefault="00D02FCE" w:rsidP="00D02FCE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C2F12" w:rsidRPr="00287447" w14:paraId="15F59F68" w14:textId="77777777" w:rsidTr="0077110C">
        <w:trPr>
          <w:trHeight w:val="101"/>
        </w:trPr>
        <w:tc>
          <w:tcPr>
            <w:tcW w:w="3150" w:type="dxa"/>
            <w:vAlign w:val="bottom"/>
          </w:tcPr>
          <w:p w14:paraId="44A6E682" w14:textId="77777777" w:rsidR="007C2F12" w:rsidRPr="00287447" w:rsidRDefault="007C2F12" w:rsidP="007C2F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287447">
              <w:rPr>
                <w:rFonts w:ascii="Angsana New" w:hAnsi="Angsana New"/>
                <w:sz w:val="26"/>
                <w:szCs w:val="26"/>
                <w:cs/>
              </w:rPr>
              <w:t xml:space="preserve">   ราคาทุนตัดจำหน่าย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1E5F38D" w14:textId="484A4BA4" w:rsidR="007C2F12" w:rsidRPr="000160E5" w:rsidRDefault="007C2F12" w:rsidP="007C2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711E4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3</w:t>
            </w:r>
            <w:r w:rsidRPr="000160E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E711E4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036</w:t>
            </w:r>
          </w:p>
        </w:tc>
        <w:tc>
          <w:tcPr>
            <w:tcW w:w="241" w:type="dxa"/>
            <w:vAlign w:val="bottom"/>
          </w:tcPr>
          <w:p w14:paraId="7DBD3864" w14:textId="77777777" w:rsidR="007C2F12" w:rsidRPr="000160E5" w:rsidRDefault="007C2F12" w:rsidP="007C2F1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nil"/>
              <w:left w:val="nil"/>
              <w:right w:val="nil"/>
            </w:tcBorders>
            <w:vAlign w:val="bottom"/>
          </w:tcPr>
          <w:p w14:paraId="5F29622A" w14:textId="5B4D9788" w:rsidR="007C2F12" w:rsidRPr="006016D6" w:rsidRDefault="007C2F12" w:rsidP="007C2F12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016D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9" w:type="dxa"/>
            <w:vAlign w:val="bottom"/>
          </w:tcPr>
          <w:p w14:paraId="51A7DF9D" w14:textId="77777777" w:rsidR="007C2F12" w:rsidRPr="006016D6" w:rsidRDefault="007C2F12" w:rsidP="007C2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  <w:vAlign w:val="bottom"/>
          </w:tcPr>
          <w:p w14:paraId="303A7BA1" w14:textId="7B242681" w:rsidR="007C2F12" w:rsidRPr="006016D6" w:rsidRDefault="007C2F12" w:rsidP="007C2F12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4EA5910D" w14:textId="77777777" w:rsidR="007C2F12" w:rsidRPr="006016D6" w:rsidRDefault="007C2F12" w:rsidP="007C2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40BA7717" w14:textId="2CBCEB50" w:rsidR="007C2F12" w:rsidRPr="006016D6" w:rsidRDefault="007C2F12" w:rsidP="007C2F1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016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(11)</w:t>
            </w:r>
          </w:p>
        </w:tc>
        <w:tc>
          <w:tcPr>
            <w:tcW w:w="249" w:type="dxa"/>
          </w:tcPr>
          <w:p w14:paraId="4C777F40" w14:textId="77777777" w:rsidR="007C2F12" w:rsidRPr="006016D6" w:rsidRDefault="007C2F12" w:rsidP="007C2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  <w:vAlign w:val="bottom"/>
          </w:tcPr>
          <w:p w14:paraId="1F59A88C" w14:textId="18018640" w:rsidR="007C2F12" w:rsidRPr="006016D6" w:rsidRDefault="007C2F12" w:rsidP="007C2F12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016D6">
              <w:rPr>
                <w:rFonts w:ascii="Angsana New" w:hAnsi="Angsana New" w:cs="Angsana New"/>
                <w:b/>
                <w:bCs/>
                <w:sz w:val="26"/>
                <w:szCs w:val="26"/>
              </w:rPr>
              <w:t>(3,025)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DA3C4B9" w14:textId="77777777" w:rsidR="007C2F12" w:rsidRPr="006016D6" w:rsidRDefault="007C2F12" w:rsidP="007C2F1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</w:tcPr>
          <w:p w14:paraId="1EBEBA16" w14:textId="0434171E" w:rsidR="007C2F12" w:rsidRPr="006016D6" w:rsidRDefault="007C2F12" w:rsidP="007C2F12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016D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</w:tr>
      <w:tr w:rsidR="007C2F12" w:rsidRPr="00287447" w14:paraId="019BEB08" w14:textId="77777777" w:rsidTr="0077110C">
        <w:tc>
          <w:tcPr>
            <w:tcW w:w="3150" w:type="dxa"/>
            <w:vAlign w:val="bottom"/>
          </w:tcPr>
          <w:p w14:paraId="565A610A" w14:textId="77777777" w:rsidR="007C2F12" w:rsidRPr="00287447" w:rsidRDefault="007C2F12" w:rsidP="007C2F12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6449B232" w14:textId="77777777" w:rsidR="007C2F12" w:rsidRPr="00287447" w:rsidRDefault="007C2F12" w:rsidP="007C2F1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7A4601C6" w14:textId="77777777" w:rsidR="007C2F12" w:rsidRPr="00287447" w:rsidRDefault="007C2F12" w:rsidP="007C2F1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double" w:sz="4" w:space="0" w:color="auto"/>
            </w:tcBorders>
            <w:vAlign w:val="bottom"/>
          </w:tcPr>
          <w:p w14:paraId="6ABF126C" w14:textId="77777777" w:rsidR="007C2F12" w:rsidRPr="00287447" w:rsidRDefault="007C2F12" w:rsidP="007C2F1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3F329F10" w14:textId="77777777" w:rsidR="007C2F12" w:rsidRPr="00287447" w:rsidRDefault="007C2F12" w:rsidP="007C2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double" w:sz="4" w:space="0" w:color="auto"/>
            </w:tcBorders>
            <w:vAlign w:val="bottom"/>
          </w:tcPr>
          <w:p w14:paraId="140CFCE3" w14:textId="77777777" w:rsidR="007C2F12" w:rsidRPr="00287447" w:rsidRDefault="007C2F12" w:rsidP="007C2F1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514E3C4C" w14:textId="77777777" w:rsidR="007C2F12" w:rsidRPr="00287447" w:rsidRDefault="007C2F12" w:rsidP="007C2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double" w:sz="4" w:space="0" w:color="auto"/>
            </w:tcBorders>
            <w:vAlign w:val="bottom"/>
          </w:tcPr>
          <w:p w14:paraId="416C136A" w14:textId="77777777" w:rsidR="007C2F12" w:rsidRPr="00287447" w:rsidRDefault="007C2F12" w:rsidP="007C2F1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6A31A13F" w14:textId="77777777" w:rsidR="007C2F12" w:rsidRPr="00287447" w:rsidRDefault="007C2F12" w:rsidP="007C2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double" w:sz="4" w:space="0" w:color="auto"/>
            </w:tcBorders>
            <w:vAlign w:val="bottom"/>
          </w:tcPr>
          <w:p w14:paraId="0D03E2A1" w14:textId="77777777" w:rsidR="007C2F12" w:rsidRPr="00287447" w:rsidRDefault="007C2F12" w:rsidP="007C2F1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919EDD0" w14:textId="77777777" w:rsidR="007C2F12" w:rsidRPr="00287447" w:rsidRDefault="007C2F12" w:rsidP="007C2F1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double" w:sz="4" w:space="0" w:color="auto"/>
            </w:tcBorders>
          </w:tcPr>
          <w:p w14:paraId="22C52EAA" w14:textId="77777777" w:rsidR="007C2F12" w:rsidRPr="00287447" w:rsidRDefault="007C2F12" w:rsidP="007C2F1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C2F12" w:rsidRPr="00287447" w14:paraId="6049D761" w14:textId="77777777" w:rsidTr="0077110C">
        <w:tc>
          <w:tcPr>
            <w:tcW w:w="3150" w:type="dxa"/>
            <w:vAlign w:val="bottom"/>
          </w:tcPr>
          <w:p w14:paraId="55943905" w14:textId="137D0082" w:rsidR="007C2F12" w:rsidRPr="00287447" w:rsidRDefault="007C2F12" w:rsidP="007C2F12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E711E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810" w:type="dxa"/>
            <w:vAlign w:val="bottom"/>
          </w:tcPr>
          <w:p w14:paraId="325C479D" w14:textId="77777777" w:rsidR="007C2F12" w:rsidRPr="00287447" w:rsidRDefault="007C2F12" w:rsidP="007C2F1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19342C54" w14:textId="77777777" w:rsidR="007C2F12" w:rsidRPr="00287447" w:rsidRDefault="007C2F12" w:rsidP="007C2F1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vAlign w:val="bottom"/>
          </w:tcPr>
          <w:p w14:paraId="01954146" w14:textId="77777777" w:rsidR="007C2F12" w:rsidRPr="00287447" w:rsidRDefault="007C2F12" w:rsidP="007C2F1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55F5DB17" w14:textId="77777777" w:rsidR="007C2F12" w:rsidRPr="00287447" w:rsidRDefault="007C2F12" w:rsidP="007C2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53E2F831" w14:textId="77777777" w:rsidR="007C2F12" w:rsidRPr="00287447" w:rsidRDefault="007C2F12" w:rsidP="007C2F1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45585840" w14:textId="77777777" w:rsidR="007C2F12" w:rsidRPr="00287447" w:rsidRDefault="007C2F12" w:rsidP="007C2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21" w:type="dxa"/>
            <w:vAlign w:val="bottom"/>
          </w:tcPr>
          <w:p w14:paraId="693E7107" w14:textId="77777777" w:rsidR="007C2F12" w:rsidRPr="00287447" w:rsidRDefault="007C2F12" w:rsidP="007C2F1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1B831B52" w14:textId="77777777" w:rsidR="007C2F12" w:rsidRPr="00287447" w:rsidRDefault="007C2F12" w:rsidP="007C2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885" w:type="dxa"/>
            <w:vAlign w:val="bottom"/>
          </w:tcPr>
          <w:p w14:paraId="0FBBE359" w14:textId="77777777" w:rsidR="007C2F12" w:rsidRPr="00287447" w:rsidRDefault="007C2F12" w:rsidP="007C2F1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60D768B" w14:textId="77777777" w:rsidR="007C2F12" w:rsidRPr="00287447" w:rsidRDefault="007C2F12" w:rsidP="007C2F1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8" w:type="dxa"/>
          </w:tcPr>
          <w:p w14:paraId="3D898897" w14:textId="77777777" w:rsidR="007C2F12" w:rsidRPr="00287447" w:rsidRDefault="007C2F12" w:rsidP="007C2F1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C2F12" w:rsidRPr="00287447" w14:paraId="117ED4DA" w14:textId="77777777" w:rsidTr="0077110C">
        <w:tc>
          <w:tcPr>
            <w:tcW w:w="3150" w:type="dxa"/>
            <w:vAlign w:val="bottom"/>
          </w:tcPr>
          <w:p w14:paraId="0BD88BDE" w14:textId="77777777" w:rsidR="007C2F12" w:rsidRPr="00287447" w:rsidRDefault="007C2F12" w:rsidP="007C2F12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28744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สินทรัพย์ทางการเงินหมุนเวียน</w:t>
            </w:r>
          </w:p>
        </w:tc>
        <w:tc>
          <w:tcPr>
            <w:tcW w:w="810" w:type="dxa"/>
            <w:vAlign w:val="bottom"/>
          </w:tcPr>
          <w:p w14:paraId="0D7A7F25" w14:textId="77777777" w:rsidR="007C2F12" w:rsidRPr="00287447" w:rsidRDefault="007C2F12" w:rsidP="007C2F1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2F6C6A76" w14:textId="77777777" w:rsidR="007C2F12" w:rsidRPr="00287447" w:rsidRDefault="007C2F12" w:rsidP="007C2F1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vAlign w:val="bottom"/>
          </w:tcPr>
          <w:p w14:paraId="6D3CF74C" w14:textId="77777777" w:rsidR="007C2F12" w:rsidRPr="00287447" w:rsidRDefault="007C2F12" w:rsidP="007C2F1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56E814EC" w14:textId="77777777" w:rsidR="007C2F12" w:rsidRPr="00287447" w:rsidRDefault="007C2F12" w:rsidP="007C2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20777462" w14:textId="77777777" w:rsidR="007C2F12" w:rsidRPr="00287447" w:rsidRDefault="007C2F12" w:rsidP="007C2F1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21B8947E" w14:textId="77777777" w:rsidR="007C2F12" w:rsidRPr="00287447" w:rsidRDefault="007C2F12" w:rsidP="007C2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21" w:type="dxa"/>
            <w:vAlign w:val="bottom"/>
          </w:tcPr>
          <w:p w14:paraId="412564CA" w14:textId="77777777" w:rsidR="007C2F12" w:rsidRPr="00287447" w:rsidRDefault="007C2F12" w:rsidP="007C2F1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52986A01" w14:textId="77777777" w:rsidR="007C2F12" w:rsidRPr="00287447" w:rsidRDefault="007C2F12" w:rsidP="007C2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885" w:type="dxa"/>
            <w:vAlign w:val="bottom"/>
          </w:tcPr>
          <w:p w14:paraId="3C279349" w14:textId="77777777" w:rsidR="007C2F12" w:rsidRPr="00287447" w:rsidRDefault="007C2F12" w:rsidP="007C2F1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4A3913" w14:textId="77777777" w:rsidR="007C2F12" w:rsidRPr="00287447" w:rsidRDefault="007C2F12" w:rsidP="007C2F1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8" w:type="dxa"/>
          </w:tcPr>
          <w:p w14:paraId="1B7C7AC7" w14:textId="77777777" w:rsidR="007C2F12" w:rsidRPr="00287447" w:rsidRDefault="007C2F12" w:rsidP="007C2F1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C2F12" w:rsidRPr="00287447" w14:paraId="144E9315" w14:textId="77777777" w:rsidTr="0077110C">
        <w:tc>
          <w:tcPr>
            <w:tcW w:w="3150" w:type="dxa"/>
            <w:vAlign w:val="bottom"/>
          </w:tcPr>
          <w:p w14:paraId="49B85748" w14:textId="77777777" w:rsidR="007C2F12" w:rsidRPr="00287447" w:rsidRDefault="007C2F12" w:rsidP="007C2F12">
            <w:pPr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287447">
              <w:rPr>
                <w:rFonts w:ascii="Angsana New" w:hAnsi="Angsana New"/>
                <w:sz w:val="26"/>
                <w:szCs w:val="26"/>
                <w:cs/>
              </w:rPr>
              <w:t>หุ้นกู้ที่วัดมูลค่าด้วยราคาทุนตัดจำหน่าย</w:t>
            </w: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3FF945D0" w14:textId="23FE737F" w:rsidR="007C2F12" w:rsidRPr="00321603" w:rsidRDefault="007C2F12" w:rsidP="007C2F1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711E4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E92CA2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,</w:t>
            </w:r>
            <w:r w:rsidRPr="00E711E4">
              <w:rPr>
                <w:rFonts w:ascii="Angsana New" w:hAnsi="Angsana New" w:cs="Angsana New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241" w:type="dxa"/>
            <w:vAlign w:val="bottom"/>
          </w:tcPr>
          <w:p w14:paraId="58F8228A" w14:textId="77777777" w:rsidR="007C2F12" w:rsidRPr="00321603" w:rsidRDefault="007C2F12" w:rsidP="007C2F1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821" w:type="dxa"/>
            <w:tcBorders>
              <w:bottom w:val="double" w:sz="4" w:space="0" w:color="auto"/>
            </w:tcBorders>
            <w:vAlign w:val="bottom"/>
          </w:tcPr>
          <w:p w14:paraId="4251EA24" w14:textId="190DB0D4" w:rsidR="007C2F12" w:rsidRPr="00321603" w:rsidRDefault="007C2F12" w:rsidP="007C2F1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711E4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Pr="00E92CA2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,</w:t>
            </w:r>
            <w:r w:rsidRPr="00E711E4">
              <w:rPr>
                <w:rFonts w:ascii="Angsana New" w:hAnsi="Angsana New" w:cs="Angsana New"/>
                <w:b/>
                <w:bCs/>
                <w:sz w:val="26"/>
                <w:szCs w:val="26"/>
              </w:rPr>
              <w:t>333</w:t>
            </w:r>
          </w:p>
        </w:tc>
        <w:tc>
          <w:tcPr>
            <w:tcW w:w="249" w:type="dxa"/>
            <w:vAlign w:val="bottom"/>
          </w:tcPr>
          <w:p w14:paraId="5B903108" w14:textId="77777777" w:rsidR="007C2F12" w:rsidRPr="00321603" w:rsidRDefault="007C2F12" w:rsidP="007C2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7" w:type="dxa"/>
            <w:tcBorders>
              <w:bottom w:val="double" w:sz="4" w:space="0" w:color="auto"/>
            </w:tcBorders>
            <w:vAlign w:val="bottom"/>
          </w:tcPr>
          <w:p w14:paraId="45B5E476" w14:textId="7E501211" w:rsidR="007C2F12" w:rsidRPr="00321603" w:rsidRDefault="007C2F12" w:rsidP="007C2F12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6E0A5390" w14:textId="77777777" w:rsidR="007C2F12" w:rsidRPr="00321603" w:rsidRDefault="007C2F12" w:rsidP="007C2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21" w:type="dxa"/>
            <w:tcBorders>
              <w:bottom w:val="double" w:sz="4" w:space="0" w:color="auto"/>
            </w:tcBorders>
            <w:vAlign w:val="bottom"/>
          </w:tcPr>
          <w:p w14:paraId="1D34AD35" w14:textId="4794EA08" w:rsidR="007C2F12" w:rsidRPr="00321603" w:rsidRDefault="007C2F12" w:rsidP="007C2F1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92CA2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E711E4">
              <w:rPr>
                <w:rFonts w:ascii="Angsana New" w:hAnsi="Angsana New" w:cs="Angsana New"/>
                <w:b/>
                <w:bCs/>
                <w:sz w:val="26"/>
                <w:szCs w:val="26"/>
              </w:rPr>
              <w:t>33</w:t>
            </w:r>
            <w:r w:rsidRPr="00E92CA2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49" w:type="dxa"/>
            <w:vAlign w:val="bottom"/>
          </w:tcPr>
          <w:p w14:paraId="08E58154" w14:textId="77777777" w:rsidR="007C2F12" w:rsidRPr="00321603" w:rsidRDefault="007C2F12" w:rsidP="007C2F1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85" w:type="dxa"/>
            <w:tcBorders>
              <w:bottom w:val="double" w:sz="4" w:space="0" w:color="auto"/>
            </w:tcBorders>
            <w:vAlign w:val="bottom"/>
          </w:tcPr>
          <w:p w14:paraId="679F3A65" w14:textId="60D2145A" w:rsidR="007C2F12" w:rsidRPr="00321603" w:rsidRDefault="007C2F12" w:rsidP="007C2F12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2902E73" w14:textId="77777777" w:rsidR="007C2F12" w:rsidRPr="00321603" w:rsidRDefault="007C2F12" w:rsidP="007C2F1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8" w:type="dxa"/>
            <w:tcBorders>
              <w:bottom w:val="double" w:sz="4" w:space="0" w:color="auto"/>
            </w:tcBorders>
          </w:tcPr>
          <w:p w14:paraId="5052D1FC" w14:textId="422BA5D7" w:rsidR="007C2F12" w:rsidRPr="00321603" w:rsidRDefault="007C2F12" w:rsidP="007C2F1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711E4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E92CA2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E711E4">
              <w:rPr>
                <w:rFonts w:ascii="Angsana New" w:hAnsi="Angsana New"/>
                <w:b/>
                <w:bCs/>
                <w:sz w:val="26"/>
                <w:szCs w:val="26"/>
              </w:rPr>
              <w:t>300</w:t>
            </w:r>
          </w:p>
        </w:tc>
      </w:tr>
      <w:tr w:rsidR="007C2F12" w:rsidRPr="00287447" w14:paraId="65E67D98" w14:textId="77777777" w:rsidTr="0077110C">
        <w:trPr>
          <w:trHeight w:val="60"/>
        </w:trPr>
        <w:tc>
          <w:tcPr>
            <w:tcW w:w="3150" w:type="dxa"/>
            <w:vAlign w:val="bottom"/>
          </w:tcPr>
          <w:p w14:paraId="256D3AA3" w14:textId="77777777" w:rsidR="007C2F12" w:rsidRPr="00287447" w:rsidRDefault="007C2F12" w:rsidP="007C2F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A6F46EB" w14:textId="77777777" w:rsidR="007C2F12" w:rsidRPr="00287447" w:rsidRDefault="007C2F12" w:rsidP="007C2F1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4A009F0E" w14:textId="77777777" w:rsidR="007C2F12" w:rsidRPr="00287447" w:rsidRDefault="007C2F12" w:rsidP="007C2F1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nil"/>
              <w:left w:val="nil"/>
              <w:right w:val="nil"/>
            </w:tcBorders>
            <w:vAlign w:val="bottom"/>
          </w:tcPr>
          <w:p w14:paraId="14E2B554" w14:textId="77777777" w:rsidR="007C2F12" w:rsidRPr="00287447" w:rsidRDefault="007C2F12" w:rsidP="007C2F1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585317CE" w14:textId="77777777" w:rsidR="007C2F12" w:rsidRPr="00287447" w:rsidRDefault="007C2F12" w:rsidP="007C2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  <w:vAlign w:val="bottom"/>
          </w:tcPr>
          <w:p w14:paraId="06C50DD6" w14:textId="77777777" w:rsidR="007C2F12" w:rsidRPr="00287447" w:rsidRDefault="007C2F12" w:rsidP="007C2F1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50B06F9B" w14:textId="77777777" w:rsidR="007C2F12" w:rsidRPr="00287447" w:rsidRDefault="007C2F12" w:rsidP="007C2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1BB6753D" w14:textId="77777777" w:rsidR="007C2F12" w:rsidRPr="00287447" w:rsidRDefault="007C2F12" w:rsidP="007C2F1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41BC562A" w14:textId="77777777" w:rsidR="007C2F12" w:rsidRPr="00287447" w:rsidRDefault="007C2F12" w:rsidP="007C2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  <w:vAlign w:val="bottom"/>
          </w:tcPr>
          <w:p w14:paraId="71425B27" w14:textId="77777777" w:rsidR="007C2F12" w:rsidRPr="00287447" w:rsidRDefault="007C2F12" w:rsidP="007C2F1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9AFD577" w14:textId="77777777" w:rsidR="007C2F12" w:rsidRPr="00287447" w:rsidRDefault="007C2F12" w:rsidP="007C2F1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</w:tcPr>
          <w:p w14:paraId="099CF819" w14:textId="77777777" w:rsidR="007C2F12" w:rsidRPr="00287447" w:rsidRDefault="007C2F12" w:rsidP="007C2F1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C2F12" w:rsidRPr="00287447" w14:paraId="630E5972" w14:textId="77777777" w:rsidTr="0077110C">
        <w:trPr>
          <w:trHeight w:val="60"/>
        </w:trPr>
        <w:tc>
          <w:tcPr>
            <w:tcW w:w="3150" w:type="dxa"/>
            <w:vAlign w:val="bottom"/>
          </w:tcPr>
          <w:p w14:paraId="566D17FE" w14:textId="77777777" w:rsidR="007C2F12" w:rsidRPr="00287447" w:rsidRDefault="007C2F12" w:rsidP="007C2F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28744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23E5B11" w14:textId="77777777" w:rsidR="007C2F12" w:rsidRPr="00287447" w:rsidRDefault="007C2F12" w:rsidP="007C2F1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1D387551" w14:textId="77777777" w:rsidR="007C2F12" w:rsidRPr="00287447" w:rsidRDefault="007C2F12" w:rsidP="007C2F1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nil"/>
              <w:left w:val="nil"/>
              <w:right w:val="nil"/>
            </w:tcBorders>
            <w:vAlign w:val="bottom"/>
          </w:tcPr>
          <w:p w14:paraId="19F96B9C" w14:textId="77777777" w:rsidR="007C2F12" w:rsidRPr="00287447" w:rsidRDefault="007C2F12" w:rsidP="007C2F1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10A20895" w14:textId="77777777" w:rsidR="007C2F12" w:rsidRPr="00287447" w:rsidRDefault="007C2F12" w:rsidP="007C2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  <w:vAlign w:val="bottom"/>
          </w:tcPr>
          <w:p w14:paraId="332FE57E" w14:textId="77777777" w:rsidR="007C2F12" w:rsidRPr="00287447" w:rsidRDefault="007C2F12" w:rsidP="007C2F1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4F83D070" w14:textId="77777777" w:rsidR="007C2F12" w:rsidRPr="00287447" w:rsidRDefault="007C2F12" w:rsidP="007C2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0EE04556" w14:textId="77777777" w:rsidR="007C2F12" w:rsidRPr="00287447" w:rsidRDefault="007C2F12" w:rsidP="007C2F1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4CD0B641" w14:textId="77777777" w:rsidR="007C2F12" w:rsidRPr="00287447" w:rsidRDefault="007C2F12" w:rsidP="007C2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  <w:vAlign w:val="bottom"/>
          </w:tcPr>
          <w:p w14:paraId="7DECB66C" w14:textId="77777777" w:rsidR="007C2F12" w:rsidRPr="00287447" w:rsidRDefault="007C2F12" w:rsidP="007C2F1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D1F5321" w14:textId="77777777" w:rsidR="007C2F12" w:rsidRPr="00287447" w:rsidRDefault="007C2F12" w:rsidP="007C2F1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</w:tcPr>
          <w:p w14:paraId="35C5099B" w14:textId="77777777" w:rsidR="007C2F12" w:rsidRPr="00287447" w:rsidRDefault="007C2F12" w:rsidP="007C2F1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C2F12" w:rsidRPr="00287447" w14:paraId="4F032177" w14:textId="77777777" w:rsidTr="0077110C">
        <w:tc>
          <w:tcPr>
            <w:tcW w:w="3150" w:type="dxa"/>
            <w:vAlign w:val="bottom"/>
          </w:tcPr>
          <w:p w14:paraId="4A5DFB6A" w14:textId="77777777" w:rsidR="007C2F12" w:rsidRPr="00287447" w:rsidRDefault="007C2F12" w:rsidP="007C2F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287447">
              <w:rPr>
                <w:rFonts w:ascii="Angsana New" w:hAnsi="Angsana New"/>
                <w:sz w:val="26"/>
                <w:szCs w:val="26"/>
                <w:cs/>
              </w:rPr>
              <w:t>พันธบัตรรัฐบาลที่วัดมูลค่าด้วย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282F697" w14:textId="77777777" w:rsidR="007C2F12" w:rsidRPr="00287447" w:rsidRDefault="007C2F12" w:rsidP="007C2F12">
            <w:pPr>
              <w:pStyle w:val="acctfourfigures"/>
              <w:tabs>
                <w:tab w:val="clear" w:pos="765"/>
                <w:tab w:val="decimal" w:pos="590"/>
              </w:tabs>
              <w:ind w:left="-110" w:right="-110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453AB39B" w14:textId="77777777" w:rsidR="007C2F12" w:rsidRPr="00287447" w:rsidRDefault="007C2F12" w:rsidP="007C2F1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821" w:type="dxa"/>
            <w:tcBorders>
              <w:top w:val="nil"/>
              <w:left w:val="nil"/>
              <w:right w:val="nil"/>
            </w:tcBorders>
            <w:vAlign w:val="bottom"/>
          </w:tcPr>
          <w:p w14:paraId="78091659" w14:textId="77777777" w:rsidR="007C2F12" w:rsidRPr="00287447" w:rsidRDefault="007C2F12" w:rsidP="007C2F1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0FAB5AC2" w14:textId="77777777" w:rsidR="007C2F12" w:rsidRPr="00287447" w:rsidRDefault="007C2F12" w:rsidP="007C2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  <w:vAlign w:val="bottom"/>
          </w:tcPr>
          <w:p w14:paraId="3BC572DC" w14:textId="77777777" w:rsidR="007C2F12" w:rsidRPr="00287447" w:rsidRDefault="007C2F12" w:rsidP="007C2F12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20D4261C" w14:textId="77777777" w:rsidR="007C2F12" w:rsidRPr="00287447" w:rsidRDefault="007C2F12" w:rsidP="007C2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05C6BEE4" w14:textId="77777777" w:rsidR="007C2F12" w:rsidRPr="00287447" w:rsidRDefault="007C2F12" w:rsidP="007C2F1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3495E594" w14:textId="77777777" w:rsidR="007C2F12" w:rsidRPr="00287447" w:rsidRDefault="007C2F12" w:rsidP="007C2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  <w:vAlign w:val="bottom"/>
          </w:tcPr>
          <w:p w14:paraId="759533CE" w14:textId="77777777" w:rsidR="007C2F12" w:rsidRPr="00287447" w:rsidRDefault="007C2F12" w:rsidP="007C2F12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7F16C41" w14:textId="77777777" w:rsidR="007C2F12" w:rsidRPr="00287447" w:rsidRDefault="007C2F12" w:rsidP="007C2F1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</w:tcPr>
          <w:p w14:paraId="03D2F4B9" w14:textId="77777777" w:rsidR="007C2F12" w:rsidRPr="00580D5F" w:rsidRDefault="007C2F12" w:rsidP="007C2F12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C2F12" w:rsidRPr="00287447" w14:paraId="3DFF878E" w14:textId="77777777" w:rsidTr="00E92CA2">
        <w:tc>
          <w:tcPr>
            <w:tcW w:w="3150" w:type="dxa"/>
            <w:vAlign w:val="bottom"/>
          </w:tcPr>
          <w:p w14:paraId="4627BE47" w14:textId="77777777" w:rsidR="007C2F12" w:rsidRPr="00287447" w:rsidRDefault="007C2F12" w:rsidP="007C2F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9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287447">
              <w:rPr>
                <w:rFonts w:ascii="Angsana New" w:hAnsi="Angsana New"/>
                <w:sz w:val="26"/>
                <w:szCs w:val="26"/>
                <w:cs/>
              </w:rPr>
              <w:t xml:space="preserve">   ราคาทุนตัดจำหน่าย</w:t>
            </w: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DBB80C8" w14:textId="73095123" w:rsidR="007C2F12" w:rsidRPr="00E92CA2" w:rsidRDefault="007C2F12" w:rsidP="007C2F1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711E4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Pr="00E92CA2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E711E4">
              <w:rPr>
                <w:rFonts w:ascii="Angsana New" w:hAnsi="Angsana New"/>
                <w:b/>
                <w:bCs/>
                <w:sz w:val="26"/>
                <w:szCs w:val="26"/>
              </w:rPr>
              <w:t>061</w:t>
            </w:r>
          </w:p>
        </w:tc>
        <w:tc>
          <w:tcPr>
            <w:tcW w:w="241" w:type="dxa"/>
            <w:vAlign w:val="bottom"/>
          </w:tcPr>
          <w:p w14:paraId="1D487471" w14:textId="77777777" w:rsidR="007C2F12" w:rsidRPr="00E92CA2" w:rsidRDefault="007C2F12" w:rsidP="007C2F1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82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FA7C938" w14:textId="77777777" w:rsidR="007C2F12" w:rsidRPr="00E92CA2" w:rsidRDefault="007C2F12" w:rsidP="007C2F12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92CA2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62DF760F" w14:textId="77777777" w:rsidR="007C2F12" w:rsidRPr="00E92CA2" w:rsidRDefault="007C2F12" w:rsidP="007C2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86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1C0FC16" w14:textId="77777777" w:rsidR="007C2F12" w:rsidRPr="00E92CA2" w:rsidRDefault="007C2F12" w:rsidP="007C2F12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2CA2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53939B47" w14:textId="77777777" w:rsidR="007C2F12" w:rsidRPr="00E92CA2" w:rsidRDefault="007C2F12" w:rsidP="007C2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2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0B8D0FA" w14:textId="0F1B96F5" w:rsidR="007C2F12" w:rsidRPr="00E92CA2" w:rsidRDefault="007C2F12" w:rsidP="007C2F1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92CA2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E711E4">
              <w:rPr>
                <w:rFonts w:ascii="Angsana New" w:hAnsi="Angsana New" w:cs="Angsana New"/>
                <w:b/>
                <w:bCs/>
                <w:sz w:val="26"/>
                <w:szCs w:val="26"/>
              </w:rPr>
              <w:t>12</w:t>
            </w:r>
            <w:r w:rsidRPr="00E92CA2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49" w:type="dxa"/>
          </w:tcPr>
          <w:p w14:paraId="2D35ED06" w14:textId="77777777" w:rsidR="007C2F12" w:rsidRPr="00E92CA2" w:rsidRDefault="007C2F12" w:rsidP="007C2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8D2CFBB" w14:textId="77777777" w:rsidR="007C2F12" w:rsidRPr="00E92CA2" w:rsidRDefault="007C2F12" w:rsidP="007C2F12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92CA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77F687" w14:textId="77777777" w:rsidR="007C2F12" w:rsidRPr="00E92CA2" w:rsidRDefault="007C2F12" w:rsidP="007C2F1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28" w:type="dxa"/>
            <w:tcBorders>
              <w:left w:val="nil"/>
              <w:bottom w:val="double" w:sz="4" w:space="0" w:color="auto"/>
              <w:right w:val="nil"/>
            </w:tcBorders>
          </w:tcPr>
          <w:p w14:paraId="0739585C" w14:textId="43FA97F8" w:rsidR="007C2F12" w:rsidRPr="00E92CA2" w:rsidRDefault="007C2F12" w:rsidP="007C2F1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711E4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 w:rsidRPr="00E92CA2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E711E4">
              <w:rPr>
                <w:rFonts w:ascii="Angsana New" w:hAnsi="Angsana New" w:cs="Angsana New"/>
                <w:b/>
                <w:bCs/>
                <w:sz w:val="26"/>
                <w:szCs w:val="26"/>
              </w:rPr>
              <w:t>049</w:t>
            </w:r>
          </w:p>
        </w:tc>
      </w:tr>
    </w:tbl>
    <w:p w14:paraId="5D3E5FD9" w14:textId="77777777" w:rsidR="00E92CA2" w:rsidRDefault="00E92CA2" w:rsidP="00E92CA2">
      <w:pPr>
        <w:rPr>
          <w:rFonts w:asciiTheme="majorBidi" w:hAnsiTheme="majorBidi" w:cstheme="majorBidi"/>
          <w:sz w:val="30"/>
          <w:szCs w:val="30"/>
        </w:rPr>
      </w:pPr>
    </w:p>
    <w:p w14:paraId="12A8CE14" w14:textId="77777777" w:rsidR="00F96C79" w:rsidRDefault="00F96C79" w:rsidP="00F96C7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="Angsana New" w:hAnsi="Angsana New"/>
          <w:sz w:val="30"/>
          <w:szCs w:val="30"/>
        </w:rPr>
      </w:pPr>
    </w:p>
    <w:p w14:paraId="394FB27B" w14:textId="77777777" w:rsidR="00F96C79" w:rsidRDefault="00F96C79" w:rsidP="00F96C79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</w:p>
    <w:p w14:paraId="5E92458C" w14:textId="77777777" w:rsidR="00D02FCE" w:rsidRDefault="00D02FCE" w:rsidP="00F96C79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3476786B" w14:textId="77777777" w:rsidR="00D02FCE" w:rsidRDefault="00D02FCE" w:rsidP="00F96C79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6975FBD6" w14:textId="77777777" w:rsidR="00D02FCE" w:rsidRDefault="00D02FCE" w:rsidP="00F96C79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558092AF" w14:textId="77777777" w:rsidR="00D02FCE" w:rsidRDefault="00D02FCE" w:rsidP="00F96C79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41C8F293" w14:textId="77777777" w:rsidR="00D02FCE" w:rsidRDefault="00D02FCE" w:rsidP="00F96C79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34A04F4C" w14:textId="77777777" w:rsidR="00D02FCE" w:rsidRDefault="00D02FCE" w:rsidP="00F96C79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29C67678" w14:textId="77777777" w:rsidR="00D02FCE" w:rsidRDefault="00D02FCE" w:rsidP="00F96C79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6B81206A" w14:textId="77777777" w:rsidR="00D02FCE" w:rsidRDefault="00D02FCE" w:rsidP="00F96C79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7FB67D69" w14:textId="5E091347" w:rsidR="00D02FCE" w:rsidRPr="00BE310C" w:rsidRDefault="00D02FCE" w:rsidP="00D02FCE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16F618D6" w14:textId="77777777" w:rsidR="00D02FCE" w:rsidRDefault="00D02FCE" w:rsidP="00D02FC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="Angsana New" w:hAnsi="Angsana New"/>
          <w:sz w:val="30"/>
          <w:szCs w:val="30"/>
          <w:cs/>
        </w:rPr>
      </w:pPr>
      <w:bookmarkStart w:id="2" w:name="_Hlk172991252"/>
    </w:p>
    <w:tbl>
      <w:tblPr>
        <w:tblW w:w="92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98"/>
        <w:gridCol w:w="522"/>
        <w:gridCol w:w="1442"/>
        <w:gridCol w:w="267"/>
        <w:gridCol w:w="1388"/>
      </w:tblGrid>
      <w:tr w:rsidR="00D02FCE" w:rsidRPr="001251A8" w14:paraId="0AD865EC" w14:textId="77777777" w:rsidTr="00D02FCE">
        <w:trPr>
          <w:tblHeader/>
        </w:trPr>
        <w:tc>
          <w:tcPr>
            <w:tcW w:w="3037" w:type="pct"/>
          </w:tcPr>
          <w:p w14:paraId="11E94AB9" w14:textId="77777777" w:rsidR="00D02FCE" w:rsidRDefault="00D02FCE" w:rsidP="00A80D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B2F5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41228103" w14:textId="3DE45CB2" w:rsidR="000F6D03" w:rsidRPr="00AB2F52" w:rsidRDefault="000F6D03" w:rsidP="00A80D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B2F5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หกเ</w:t>
            </w:r>
            <w:r w:rsidRPr="00AB2F5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ดือนสิ้นสุดวันที่ </w:t>
            </w:r>
            <w:r w:rsidRPr="00E711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>30</w:t>
            </w:r>
            <w:r w:rsidRPr="00AB2F5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AB2F5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711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>2569</w:t>
            </w:r>
          </w:p>
        </w:tc>
        <w:tc>
          <w:tcPr>
            <w:tcW w:w="283" w:type="pct"/>
            <w:vAlign w:val="bottom"/>
          </w:tcPr>
          <w:p w14:paraId="63BC2CA0" w14:textId="40D7FB24" w:rsidR="00D02FCE" w:rsidRPr="00AB2F52" w:rsidRDefault="00D02FCE" w:rsidP="00A8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82" w:type="pct"/>
          </w:tcPr>
          <w:p w14:paraId="4508DC7A" w14:textId="77777777" w:rsidR="00D02FCE" w:rsidRPr="00AB2F52" w:rsidRDefault="00D02FCE" w:rsidP="00A8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FFF12CD" w14:textId="77777777" w:rsidR="00D02FCE" w:rsidRPr="00AB2F52" w:rsidRDefault="00D02FCE" w:rsidP="00A8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2F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7781448C" w14:textId="77777777" w:rsidR="00D02FCE" w:rsidRPr="00AB2F52" w:rsidRDefault="00D02FCE" w:rsidP="00A8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53" w:type="pct"/>
          </w:tcPr>
          <w:p w14:paraId="352F954A" w14:textId="77777777" w:rsidR="00D02FCE" w:rsidRPr="00AB2F52" w:rsidRDefault="00D02FCE" w:rsidP="00A8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2F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D7EF70B" w14:textId="77777777" w:rsidR="00D02FCE" w:rsidRPr="00AB2F52" w:rsidRDefault="00D02FCE" w:rsidP="00A8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2F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02FCE" w:rsidRPr="005222D6" w14:paraId="3A24CEFD" w14:textId="77777777" w:rsidTr="00D02FCE">
        <w:trPr>
          <w:tblHeader/>
        </w:trPr>
        <w:tc>
          <w:tcPr>
            <w:tcW w:w="3037" w:type="pct"/>
          </w:tcPr>
          <w:p w14:paraId="2ACACB34" w14:textId="7CC4E90F" w:rsidR="00D02FCE" w:rsidRPr="00CE458C" w:rsidRDefault="00D02FCE" w:rsidP="00A80D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pct"/>
            <w:vAlign w:val="bottom"/>
          </w:tcPr>
          <w:p w14:paraId="40E253C5" w14:textId="77777777" w:rsidR="00D02FCE" w:rsidRPr="0047113F" w:rsidRDefault="00D02FCE" w:rsidP="00A8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80" w:type="pct"/>
            <w:gridSpan w:val="3"/>
          </w:tcPr>
          <w:p w14:paraId="45B48A27" w14:textId="77777777" w:rsidR="00D02FCE" w:rsidRPr="005222D6" w:rsidRDefault="00D02FCE" w:rsidP="00A8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" w:right="-16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222D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22D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02FCE" w:rsidRPr="001532C5" w14:paraId="589409EA" w14:textId="77777777" w:rsidTr="00D02FCE">
        <w:tc>
          <w:tcPr>
            <w:tcW w:w="3037" w:type="pct"/>
          </w:tcPr>
          <w:p w14:paraId="2A47EDB9" w14:textId="4CE02666" w:rsidR="00D02FCE" w:rsidRPr="00EA228D" w:rsidRDefault="00D02FCE" w:rsidP="00A8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228D">
              <w:rPr>
                <w:rFonts w:ascii="Angsana New" w:hAnsi="Angsana New"/>
                <w:sz w:val="30"/>
                <w:szCs w:val="30"/>
                <w:cs/>
              </w:rPr>
              <w:t>เงินลงทุนใน</w:t>
            </w:r>
            <w:r w:rsidRPr="00D02FCE">
              <w:rPr>
                <w:rFonts w:ascii="Angsana New" w:hAnsi="Angsana New"/>
                <w:sz w:val="30"/>
                <w:szCs w:val="30"/>
                <w:cs/>
              </w:rPr>
              <w:t>บริษัท อมรินทร์ อคาเดมิค จำกัด</w:t>
            </w:r>
          </w:p>
        </w:tc>
        <w:tc>
          <w:tcPr>
            <w:tcW w:w="283" w:type="pct"/>
          </w:tcPr>
          <w:p w14:paraId="2477A53B" w14:textId="77777777" w:rsidR="00D02FCE" w:rsidRPr="00EA228D" w:rsidRDefault="00D02FCE" w:rsidP="00A80D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2" w:type="pct"/>
            <w:vAlign w:val="bottom"/>
          </w:tcPr>
          <w:p w14:paraId="1D0A85CD" w14:textId="77777777" w:rsidR="00D02FCE" w:rsidRDefault="00D02FCE" w:rsidP="00A8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426CB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37BBDA3F" w14:textId="77777777" w:rsidR="00D02FCE" w:rsidRDefault="00D02FCE" w:rsidP="00A8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3" w:type="pct"/>
          </w:tcPr>
          <w:p w14:paraId="3CB07562" w14:textId="07BEB580" w:rsidR="00D02FCE" w:rsidRPr="00EA228D" w:rsidRDefault="00E711E4" w:rsidP="00A8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10" w:right="-110" w:firstLine="185"/>
              <w:rPr>
                <w:rFonts w:ascii="Angsana New" w:hAnsi="Angsana New"/>
                <w:sz w:val="30"/>
                <w:szCs w:val="30"/>
                <w:cs/>
              </w:rPr>
            </w:pP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  <w:r w:rsidR="00D02FCE">
              <w:rPr>
                <w:rFonts w:ascii="Angsana New" w:hAnsi="Angsana New"/>
                <w:sz w:val="30"/>
                <w:szCs w:val="30"/>
              </w:rPr>
              <w:t>,</w:t>
            </w: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750</w:t>
            </w:r>
          </w:p>
        </w:tc>
      </w:tr>
    </w:tbl>
    <w:p w14:paraId="23276861" w14:textId="77777777" w:rsidR="00D02FCE" w:rsidRDefault="00D02FCE" w:rsidP="003D1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136AE61C" w14:textId="63960C43" w:rsidR="00D02FCE" w:rsidRDefault="00E711E4" w:rsidP="003D1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E711E4">
        <w:rPr>
          <w:rFonts w:ascii="Angsana New" w:hAnsi="Angsana New"/>
          <w:spacing w:val="4"/>
          <w:sz w:val="30"/>
          <w:szCs w:val="30"/>
          <w:cs/>
        </w:rPr>
        <w:t xml:space="preserve">ในการประชุมจัดตั้งบริษัท อมรินทร์ อคาเดมิค จำกัด เมื่อวันที่ </w:t>
      </w:r>
      <w:r w:rsidRPr="00E711E4">
        <w:rPr>
          <w:rFonts w:ascii="Angsana New" w:hAnsi="Angsana New"/>
          <w:spacing w:val="4"/>
          <w:sz w:val="30"/>
          <w:szCs w:val="30"/>
          <w:lang w:val="en-GB"/>
        </w:rPr>
        <w:t>17</w:t>
      </w:r>
      <w:r w:rsidRPr="00E711E4">
        <w:rPr>
          <w:rFonts w:ascii="Angsana New" w:hAnsi="Angsana New"/>
          <w:spacing w:val="4"/>
          <w:sz w:val="30"/>
          <w:szCs w:val="30"/>
          <w:cs/>
        </w:rPr>
        <w:t xml:space="preserve"> เมษายน </w:t>
      </w:r>
      <w:r w:rsidRPr="00E711E4">
        <w:rPr>
          <w:rFonts w:ascii="Angsana New" w:hAnsi="Angsana New"/>
          <w:spacing w:val="4"/>
          <w:sz w:val="30"/>
          <w:szCs w:val="30"/>
          <w:lang w:val="en-GB"/>
        </w:rPr>
        <w:t>2569</w:t>
      </w:r>
      <w:r w:rsidRPr="00E711E4">
        <w:rPr>
          <w:rFonts w:ascii="Angsana New" w:hAnsi="Angsana New"/>
          <w:spacing w:val="4"/>
          <w:sz w:val="30"/>
          <w:szCs w:val="30"/>
          <w:cs/>
        </w:rPr>
        <w:t xml:space="preserve"> ผู้ถือหุ้นของบริษัทย่อยได้</w:t>
      </w:r>
      <w:r w:rsidRPr="000F6D03">
        <w:rPr>
          <w:rFonts w:ascii="Angsana New" w:hAnsi="Angsana New"/>
          <w:spacing w:val="-4"/>
          <w:sz w:val="30"/>
          <w:szCs w:val="30"/>
          <w:cs/>
        </w:rPr>
        <w:t>อนุมัติ</w:t>
      </w:r>
      <w:r w:rsidRPr="000F6D03">
        <w:rPr>
          <w:rFonts w:ascii="Angsana New" w:hAnsi="Angsana New"/>
          <w:spacing w:val="2"/>
          <w:sz w:val="30"/>
          <w:szCs w:val="30"/>
          <w:cs/>
        </w:rPr>
        <w:t>การ</w:t>
      </w:r>
      <w:r w:rsidR="000F6D03" w:rsidRPr="000F6D03">
        <w:rPr>
          <w:rFonts w:ascii="Angsana New" w:hAnsi="Angsana New" w:hint="cs"/>
          <w:spacing w:val="2"/>
          <w:sz w:val="30"/>
          <w:szCs w:val="30"/>
          <w:cs/>
        </w:rPr>
        <w:t>จดทะเบียนเงินทุน</w:t>
      </w:r>
      <w:r w:rsidRPr="000F6D03">
        <w:rPr>
          <w:rFonts w:ascii="Angsana New" w:hAnsi="Angsana New"/>
          <w:spacing w:val="2"/>
          <w:sz w:val="30"/>
          <w:szCs w:val="30"/>
          <w:cs/>
        </w:rPr>
        <w:t>จัดตั้งบริษัท</w:t>
      </w:r>
      <w:r w:rsidR="000F6D03" w:rsidRPr="000F6D03">
        <w:rPr>
          <w:rFonts w:ascii="Angsana New" w:hAnsi="Angsana New" w:hint="cs"/>
          <w:spacing w:val="2"/>
          <w:sz w:val="30"/>
          <w:szCs w:val="30"/>
          <w:cs/>
        </w:rPr>
        <w:t>เป็นจำนวนเงิน</w:t>
      </w:r>
      <w:r w:rsidRPr="000F6D03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0F6D03">
        <w:rPr>
          <w:rFonts w:ascii="Angsana New" w:hAnsi="Angsana New"/>
          <w:spacing w:val="2"/>
          <w:sz w:val="30"/>
          <w:szCs w:val="30"/>
          <w:lang w:val="en-GB"/>
        </w:rPr>
        <w:t>19</w:t>
      </w:r>
      <w:r w:rsidRPr="000F6D03">
        <w:rPr>
          <w:rFonts w:ascii="Angsana New" w:hAnsi="Angsana New"/>
          <w:spacing w:val="2"/>
          <w:sz w:val="30"/>
          <w:szCs w:val="30"/>
          <w:cs/>
        </w:rPr>
        <w:t>.</w:t>
      </w:r>
      <w:r w:rsidRPr="000F6D03">
        <w:rPr>
          <w:rFonts w:ascii="Angsana New" w:hAnsi="Angsana New"/>
          <w:spacing w:val="2"/>
          <w:sz w:val="30"/>
          <w:szCs w:val="30"/>
          <w:lang w:val="en-GB"/>
        </w:rPr>
        <w:t>00</w:t>
      </w:r>
      <w:r w:rsidRPr="000F6D03">
        <w:rPr>
          <w:rFonts w:ascii="Angsana New" w:hAnsi="Angsana New"/>
          <w:spacing w:val="2"/>
          <w:sz w:val="30"/>
          <w:szCs w:val="30"/>
          <w:cs/>
        </w:rPr>
        <w:t xml:space="preserve"> ล้านบาท (หุ้นสามัญจำนวน </w:t>
      </w:r>
      <w:r w:rsidRPr="000F6D03">
        <w:rPr>
          <w:rFonts w:ascii="Angsana New" w:hAnsi="Angsana New"/>
          <w:spacing w:val="2"/>
          <w:sz w:val="30"/>
          <w:szCs w:val="30"/>
          <w:lang w:val="en-GB"/>
        </w:rPr>
        <w:t>190</w:t>
      </w:r>
      <w:r w:rsidRPr="000F6D03">
        <w:rPr>
          <w:rFonts w:ascii="Angsana New" w:hAnsi="Angsana New"/>
          <w:spacing w:val="2"/>
          <w:sz w:val="30"/>
          <w:szCs w:val="30"/>
        </w:rPr>
        <w:t>,</w:t>
      </w:r>
      <w:r w:rsidRPr="000F6D03">
        <w:rPr>
          <w:rFonts w:ascii="Angsana New" w:hAnsi="Angsana New"/>
          <w:spacing w:val="2"/>
          <w:sz w:val="30"/>
          <w:szCs w:val="30"/>
          <w:lang w:val="en-GB"/>
        </w:rPr>
        <w:t>000</w:t>
      </w:r>
      <w:r w:rsidRPr="000F6D03">
        <w:rPr>
          <w:rFonts w:ascii="Angsana New" w:hAnsi="Angsana New"/>
          <w:spacing w:val="2"/>
          <w:sz w:val="30"/>
          <w:szCs w:val="30"/>
          <w:cs/>
        </w:rPr>
        <w:t xml:space="preserve"> หุ้น มูลค่าที่ตราไว้ </w:t>
      </w:r>
      <w:r w:rsidRPr="000F6D03">
        <w:rPr>
          <w:rFonts w:ascii="Angsana New" w:hAnsi="Angsana New"/>
          <w:spacing w:val="2"/>
          <w:sz w:val="30"/>
          <w:szCs w:val="30"/>
          <w:lang w:val="en-GB"/>
        </w:rPr>
        <w:t>100</w:t>
      </w:r>
      <w:r w:rsidRPr="00E711E4">
        <w:rPr>
          <w:rFonts w:ascii="Angsana New" w:hAnsi="Angsana New"/>
          <w:spacing w:val="4"/>
          <w:sz w:val="30"/>
          <w:szCs w:val="30"/>
          <w:cs/>
        </w:rPr>
        <w:t xml:space="preserve"> บาทต่อหุ้น) บริษัท</w:t>
      </w:r>
      <w:r w:rsidR="00F95A03">
        <w:rPr>
          <w:rFonts w:ascii="Angsana New" w:hAnsi="Angsana New" w:hint="cs"/>
          <w:spacing w:val="4"/>
          <w:sz w:val="30"/>
          <w:szCs w:val="30"/>
          <w:cs/>
        </w:rPr>
        <w:t>ย่อย</w:t>
      </w:r>
      <w:r w:rsidRPr="00E711E4">
        <w:rPr>
          <w:rFonts w:ascii="Angsana New" w:hAnsi="Angsana New"/>
          <w:spacing w:val="4"/>
          <w:sz w:val="30"/>
          <w:szCs w:val="30"/>
          <w:cs/>
        </w:rPr>
        <w:t xml:space="preserve">ดังกล่าวได้จดทะเบียนกับกระทรวงพาณิชย์เมื่อวันที่ </w:t>
      </w:r>
      <w:r w:rsidRPr="00E711E4">
        <w:rPr>
          <w:rFonts w:ascii="Angsana New" w:hAnsi="Angsana New"/>
          <w:spacing w:val="4"/>
          <w:sz w:val="30"/>
          <w:szCs w:val="30"/>
          <w:lang w:val="en-GB"/>
        </w:rPr>
        <w:t>30</w:t>
      </w:r>
      <w:r w:rsidRPr="00E711E4">
        <w:rPr>
          <w:rFonts w:ascii="Angsana New" w:hAnsi="Angsana New"/>
          <w:spacing w:val="4"/>
          <w:sz w:val="30"/>
          <w:szCs w:val="30"/>
          <w:cs/>
        </w:rPr>
        <w:t xml:space="preserve"> เมษายน </w:t>
      </w:r>
      <w:r w:rsidRPr="00E711E4">
        <w:rPr>
          <w:rFonts w:ascii="Angsana New" w:hAnsi="Angsana New"/>
          <w:spacing w:val="4"/>
          <w:sz w:val="30"/>
          <w:szCs w:val="30"/>
          <w:lang w:val="en-GB"/>
        </w:rPr>
        <w:t>2569</w:t>
      </w:r>
      <w:r w:rsidRPr="00E711E4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F95A03">
        <w:rPr>
          <w:rFonts w:ascii="Angsana New" w:hAnsi="Angsana New" w:hint="cs"/>
          <w:spacing w:val="4"/>
          <w:sz w:val="30"/>
          <w:szCs w:val="30"/>
          <w:cs/>
        </w:rPr>
        <w:t>และ</w:t>
      </w:r>
      <w:r w:rsidRPr="00E711E4">
        <w:rPr>
          <w:rFonts w:ascii="Angsana New" w:hAnsi="Angsana New"/>
          <w:spacing w:val="4"/>
          <w:sz w:val="30"/>
          <w:szCs w:val="30"/>
          <w:cs/>
        </w:rPr>
        <w:t xml:space="preserve">บริษัทได้ชำระค่าหุ้นเริ่มแรกในอัตราร้อยละ </w:t>
      </w:r>
      <w:r w:rsidRPr="00E711E4">
        <w:rPr>
          <w:rFonts w:ascii="Angsana New" w:hAnsi="Angsana New"/>
          <w:spacing w:val="4"/>
          <w:sz w:val="30"/>
          <w:szCs w:val="30"/>
          <w:lang w:val="en-GB"/>
        </w:rPr>
        <w:t>25</w:t>
      </w:r>
      <w:r w:rsidRPr="00E711E4">
        <w:rPr>
          <w:rFonts w:ascii="Angsana New" w:hAnsi="Angsana New"/>
          <w:spacing w:val="4"/>
          <w:sz w:val="30"/>
          <w:szCs w:val="30"/>
          <w:cs/>
        </w:rPr>
        <w:t xml:space="preserve"> ของทุนจดทะเบียน เป็นจำนวนเงิน </w:t>
      </w:r>
      <w:r w:rsidRPr="00E711E4">
        <w:rPr>
          <w:rFonts w:ascii="Angsana New" w:hAnsi="Angsana New"/>
          <w:spacing w:val="4"/>
          <w:sz w:val="30"/>
          <w:szCs w:val="30"/>
          <w:lang w:val="en-GB"/>
        </w:rPr>
        <w:t>4</w:t>
      </w:r>
      <w:r w:rsidRPr="00E711E4">
        <w:rPr>
          <w:rFonts w:ascii="Angsana New" w:hAnsi="Angsana New"/>
          <w:spacing w:val="4"/>
          <w:sz w:val="30"/>
          <w:szCs w:val="30"/>
          <w:cs/>
        </w:rPr>
        <w:t>.</w:t>
      </w:r>
      <w:r w:rsidRPr="00E711E4">
        <w:rPr>
          <w:rFonts w:ascii="Angsana New" w:hAnsi="Angsana New"/>
          <w:spacing w:val="4"/>
          <w:sz w:val="30"/>
          <w:szCs w:val="30"/>
          <w:lang w:val="en-GB"/>
        </w:rPr>
        <w:t>75</w:t>
      </w:r>
      <w:r w:rsidRPr="00E711E4">
        <w:rPr>
          <w:rFonts w:ascii="Angsana New" w:hAnsi="Angsana New"/>
          <w:spacing w:val="4"/>
          <w:sz w:val="30"/>
          <w:szCs w:val="30"/>
          <w:cs/>
        </w:rPr>
        <w:t xml:space="preserve"> ล้านบาท ส่งผลให้</w:t>
      </w:r>
      <w:r w:rsidR="000F6D03">
        <w:rPr>
          <w:rFonts w:ascii="Angsana New" w:hAnsi="Angsana New" w:hint="cs"/>
          <w:spacing w:val="4"/>
          <w:sz w:val="30"/>
          <w:szCs w:val="30"/>
          <w:cs/>
        </w:rPr>
        <w:t>กลุ่ม</w:t>
      </w:r>
      <w:r w:rsidRPr="00E711E4">
        <w:rPr>
          <w:rFonts w:ascii="Angsana New" w:hAnsi="Angsana New"/>
          <w:spacing w:val="4"/>
          <w:sz w:val="30"/>
          <w:szCs w:val="30"/>
          <w:cs/>
        </w:rPr>
        <w:t xml:space="preserve">บริษัทมีส่วนได้เสียในบริษัทย่อยดังกล่าวร้อยละ </w:t>
      </w:r>
      <w:r w:rsidRPr="00E711E4">
        <w:rPr>
          <w:rFonts w:ascii="Angsana New" w:hAnsi="Angsana New"/>
          <w:spacing w:val="4"/>
          <w:sz w:val="30"/>
          <w:szCs w:val="30"/>
          <w:lang w:val="en-GB"/>
        </w:rPr>
        <w:t>99</w:t>
      </w:r>
      <w:r w:rsidRPr="00E711E4">
        <w:rPr>
          <w:rFonts w:ascii="Angsana New" w:hAnsi="Angsana New"/>
          <w:spacing w:val="4"/>
          <w:sz w:val="30"/>
          <w:szCs w:val="30"/>
          <w:cs/>
        </w:rPr>
        <w:t>.</w:t>
      </w:r>
      <w:r w:rsidRPr="00E711E4">
        <w:rPr>
          <w:rFonts w:ascii="Angsana New" w:hAnsi="Angsana New"/>
          <w:spacing w:val="4"/>
          <w:sz w:val="30"/>
          <w:szCs w:val="30"/>
          <w:lang w:val="en-GB"/>
        </w:rPr>
        <w:t>99</w:t>
      </w:r>
      <w:r w:rsidRPr="00E711E4">
        <w:rPr>
          <w:rFonts w:ascii="Angsana New" w:hAnsi="Angsana New"/>
          <w:spacing w:val="4"/>
          <w:sz w:val="30"/>
          <w:szCs w:val="30"/>
          <w:cs/>
        </w:rPr>
        <w:t xml:space="preserve"> ของทุนที่ออกและชำระแล้ว</w:t>
      </w:r>
    </w:p>
    <w:bookmarkEnd w:id="2"/>
    <w:p w14:paraId="05889CFB" w14:textId="77777777" w:rsidR="00D02FCE" w:rsidRDefault="00D02FCE" w:rsidP="00D02FCE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0D0C01F0" w14:textId="11019724" w:rsidR="0050033E" w:rsidRPr="0050033E" w:rsidRDefault="0050033E" w:rsidP="005003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0F6D03">
        <w:rPr>
          <w:rFonts w:ascii="Angsana New" w:hAnsi="Angsana New"/>
          <w:spacing w:val="10"/>
          <w:sz w:val="30"/>
          <w:szCs w:val="30"/>
          <w:cs/>
        </w:rPr>
        <w:t>ในการประชุม</w:t>
      </w:r>
      <w:r w:rsidRPr="000F6D03">
        <w:rPr>
          <w:rFonts w:ascii="Angsana New" w:hAnsi="Angsana New" w:hint="cs"/>
          <w:spacing w:val="10"/>
          <w:sz w:val="30"/>
          <w:szCs w:val="30"/>
          <w:cs/>
        </w:rPr>
        <w:t>สามัญประจำปีผู้ถือหุ้นของบริษัท เด็กดี อินเตอร์แอคทีฟ จำกัด ซึ่งเป็นบริษัทย่อยทางอ้อม</w:t>
      </w:r>
      <w:r w:rsidRPr="00D86E41">
        <w:rPr>
          <w:rFonts w:ascii="Angsana New" w:hAnsi="Angsana New" w:hint="cs"/>
          <w:spacing w:val="-2"/>
          <w:sz w:val="30"/>
          <w:szCs w:val="30"/>
          <w:cs/>
        </w:rPr>
        <w:t xml:space="preserve">เมื่อวันที่ </w:t>
      </w:r>
      <w:r w:rsidRPr="00D86E41">
        <w:rPr>
          <w:rFonts w:ascii="Angsana New" w:hAnsi="Angsana New"/>
          <w:spacing w:val="-2"/>
          <w:sz w:val="30"/>
          <w:szCs w:val="30"/>
        </w:rPr>
        <w:t xml:space="preserve">17 </w:t>
      </w:r>
      <w:r w:rsidRPr="00D86E41">
        <w:rPr>
          <w:rFonts w:ascii="Angsana New" w:hAnsi="Angsana New" w:hint="cs"/>
          <w:spacing w:val="-2"/>
          <w:sz w:val="30"/>
          <w:szCs w:val="30"/>
          <w:cs/>
        </w:rPr>
        <w:t xml:space="preserve">เมษายน </w:t>
      </w:r>
      <w:r w:rsidRPr="00D86E41">
        <w:rPr>
          <w:rFonts w:ascii="Angsana New" w:hAnsi="Angsana New"/>
          <w:spacing w:val="-2"/>
          <w:sz w:val="30"/>
          <w:szCs w:val="30"/>
        </w:rPr>
        <w:t xml:space="preserve">2569 </w:t>
      </w:r>
      <w:r w:rsidRPr="00D86E41">
        <w:rPr>
          <w:rFonts w:ascii="Angsana New" w:hAnsi="Angsana New" w:hint="cs"/>
          <w:spacing w:val="-2"/>
          <w:sz w:val="30"/>
          <w:szCs w:val="30"/>
          <w:cs/>
        </w:rPr>
        <w:t xml:space="preserve">ผู้ถือหุ้นมีมติอนุมัติการจัดสรรกำไรสุทธิปี </w:t>
      </w:r>
      <w:r w:rsidRPr="00D86E41">
        <w:rPr>
          <w:rFonts w:ascii="Angsana New" w:hAnsi="Angsana New"/>
          <w:spacing w:val="-2"/>
          <w:sz w:val="30"/>
          <w:szCs w:val="30"/>
        </w:rPr>
        <w:t>2568</w:t>
      </w:r>
      <w:r w:rsidRPr="00D86E41">
        <w:rPr>
          <w:rFonts w:ascii="Angsana New" w:hAnsi="Angsana New" w:hint="cs"/>
          <w:spacing w:val="-2"/>
          <w:sz w:val="30"/>
          <w:szCs w:val="30"/>
          <w:cs/>
        </w:rPr>
        <w:t xml:space="preserve"> เป็นเงินปันผลในอัตราหุ้นละ </w:t>
      </w:r>
      <w:r w:rsidRPr="00D86E41">
        <w:rPr>
          <w:rFonts w:ascii="Angsana New" w:hAnsi="Angsana New"/>
          <w:spacing w:val="-2"/>
          <w:sz w:val="30"/>
          <w:szCs w:val="30"/>
        </w:rPr>
        <w:t xml:space="preserve">300 </w:t>
      </w:r>
      <w:r w:rsidRPr="00D86E41">
        <w:rPr>
          <w:rFonts w:ascii="Angsana New" w:hAnsi="Angsana New" w:hint="cs"/>
          <w:spacing w:val="-2"/>
          <w:sz w:val="30"/>
          <w:szCs w:val="30"/>
          <w:cs/>
        </w:rPr>
        <w:t xml:space="preserve">บาท เป็นจำนวนเงิน </w:t>
      </w:r>
      <w:r w:rsidRPr="00D86E41">
        <w:rPr>
          <w:rFonts w:ascii="Angsana New" w:hAnsi="Angsana New"/>
          <w:spacing w:val="-2"/>
          <w:sz w:val="30"/>
          <w:szCs w:val="30"/>
        </w:rPr>
        <w:t xml:space="preserve">3.33 </w:t>
      </w:r>
      <w:r w:rsidRPr="00D86E41">
        <w:rPr>
          <w:rFonts w:ascii="Angsana New" w:hAnsi="Angsana New" w:hint="cs"/>
          <w:spacing w:val="-2"/>
          <w:sz w:val="30"/>
          <w:szCs w:val="30"/>
          <w:cs/>
        </w:rPr>
        <w:t>ล้านบาท โดยจ่ายให้บริษัท</w:t>
      </w:r>
      <w:r w:rsidR="00427941">
        <w:rPr>
          <w:rFonts w:ascii="Angsana New" w:hAnsi="Angsana New"/>
          <w:spacing w:val="-2"/>
          <w:sz w:val="30"/>
          <w:szCs w:val="30"/>
        </w:rPr>
        <w:t xml:space="preserve"> </w:t>
      </w:r>
      <w:r w:rsidRPr="00D86E41">
        <w:rPr>
          <w:rFonts w:ascii="Angsana New" w:hAnsi="Angsana New" w:hint="cs"/>
          <w:spacing w:val="-2"/>
          <w:sz w:val="30"/>
          <w:szCs w:val="30"/>
          <w:cs/>
        </w:rPr>
        <w:t>อมรินทร์ บุ๊ค เซ็นเตอร์ จำกัด ซึ่งเป็นบริษัทย่อยทางตรง</w:t>
      </w:r>
      <w:r>
        <w:rPr>
          <w:rFonts w:ascii="Angsana New" w:hAnsi="Angsana New" w:hint="cs"/>
          <w:spacing w:val="4"/>
          <w:sz w:val="30"/>
          <w:szCs w:val="30"/>
          <w:cs/>
        </w:rPr>
        <w:t>ของ</w:t>
      </w:r>
      <w:r w:rsidR="00427941">
        <w:rPr>
          <w:rFonts w:ascii="Angsana New" w:hAnsi="Angsana New"/>
          <w:spacing w:val="4"/>
          <w:sz w:val="30"/>
          <w:szCs w:val="30"/>
        </w:rPr>
        <w:t xml:space="preserve">          </w:t>
      </w:r>
      <w:r w:rsidRPr="005A565F">
        <w:rPr>
          <w:rFonts w:ascii="Angsana New" w:hAnsi="Angsana New" w:hint="cs"/>
          <w:sz w:val="30"/>
          <w:szCs w:val="30"/>
          <w:cs/>
        </w:rPr>
        <w:t xml:space="preserve">กลุ่มบริษัทเป็นจำนวนเงิน </w:t>
      </w:r>
      <w:r w:rsidRPr="005A565F">
        <w:rPr>
          <w:rFonts w:ascii="Angsana New" w:hAnsi="Angsana New"/>
          <w:sz w:val="30"/>
          <w:szCs w:val="30"/>
        </w:rPr>
        <w:t xml:space="preserve">1.70 </w:t>
      </w:r>
      <w:r w:rsidRPr="005A565F">
        <w:rPr>
          <w:rFonts w:ascii="Angsana New" w:hAnsi="Angsana New" w:hint="cs"/>
          <w:sz w:val="30"/>
          <w:szCs w:val="30"/>
          <w:cs/>
        </w:rPr>
        <w:t>ล้านบาท</w:t>
      </w:r>
      <w:r w:rsidRPr="005A565F">
        <w:rPr>
          <w:rFonts w:ascii="Angsana New" w:hAnsi="Angsana New"/>
          <w:sz w:val="30"/>
          <w:szCs w:val="30"/>
        </w:rPr>
        <w:t xml:space="preserve"> </w:t>
      </w:r>
      <w:r w:rsidRPr="005A565F">
        <w:rPr>
          <w:rFonts w:ascii="Angsana New" w:hAnsi="Angsana New" w:hint="cs"/>
          <w:sz w:val="30"/>
          <w:szCs w:val="30"/>
          <w:cs/>
        </w:rPr>
        <w:t xml:space="preserve">และจ่ายให้ส่วนได้เสียที่ไม่มีอำนาจควบคุมเป็นจำนวนเงิน </w:t>
      </w:r>
      <w:r w:rsidRPr="005A565F">
        <w:rPr>
          <w:rFonts w:ascii="Angsana New" w:hAnsi="Angsana New"/>
          <w:sz w:val="30"/>
          <w:szCs w:val="30"/>
        </w:rPr>
        <w:t xml:space="preserve">1.63 </w:t>
      </w:r>
      <w:r w:rsidRPr="005A565F">
        <w:rPr>
          <w:rFonts w:ascii="Angsana New" w:hAnsi="Angsana New" w:hint="cs"/>
          <w:sz w:val="30"/>
          <w:szCs w:val="30"/>
          <w:cs/>
        </w:rPr>
        <w:t>ล้านบาท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 ในเดือนพฤษภาคม </w:t>
      </w:r>
      <w:r>
        <w:rPr>
          <w:rFonts w:ascii="Angsana New" w:hAnsi="Angsana New"/>
          <w:spacing w:val="4"/>
          <w:sz w:val="30"/>
          <w:szCs w:val="30"/>
        </w:rPr>
        <w:t>2569</w:t>
      </w:r>
    </w:p>
    <w:p w14:paraId="62254560" w14:textId="4352CA77" w:rsidR="0050033E" w:rsidRPr="00F96C79" w:rsidRDefault="0050033E" w:rsidP="00D02FCE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  <w:cs/>
        </w:rPr>
        <w:sectPr w:rsidR="0050033E" w:rsidRPr="00F96C79" w:rsidSect="006F0EBF">
          <w:headerReference w:type="even" r:id="rId11"/>
          <w:headerReference w:type="default" r:id="rId12"/>
          <w:footerReference w:type="default" r:id="rId13"/>
          <w:headerReference w:type="first" r:id="rId14"/>
          <w:pgSz w:w="11907" w:h="16840" w:code="9"/>
          <w:pgMar w:top="691" w:right="1152" w:bottom="576" w:left="1152" w:header="720" w:footer="720" w:gutter="0"/>
          <w:pgNumType w:start="17"/>
          <w:cols w:space="708"/>
          <w:docGrid w:linePitch="360"/>
        </w:sectPr>
      </w:pPr>
    </w:p>
    <w:p w14:paraId="7BFCECF3" w14:textId="263A8A6B" w:rsidR="009209E0" w:rsidRPr="00051299" w:rsidRDefault="009209E0" w:rsidP="00F96C79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051299">
        <w:rPr>
          <w:rFonts w:ascii="Angsana New" w:hAnsi="Angsana New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130F7146" w14:textId="77777777" w:rsidR="00833D8A" w:rsidRDefault="00833D8A" w:rsidP="00E71048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471" w:type="dxa"/>
        <w:tblInd w:w="48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34"/>
        <w:gridCol w:w="1001"/>
        <w:gridCol w:w="178"/>
        <w:gridCol w:w="986"/>
        <w:gridCol w:w="178"/>
        <w:gridCol w:w="987"/>
        <w:gridCol w:w="178"/>
        <w:gridCol w:w="1003"/>
        <w:gridCol w:w="178"/>
        <w:gridCol w:w="1006"/>
        <w:gridCol w:w="178"/>
        <w:gridCol w:w="987"/>
        <w:gridCol w:w="188"/>
        <w:gridCol w:w="987"/>
        <w:gridCol w:w="178"/>
        <w:gridCol w:w="983"/>
        <w:gridCol w:w="188"/>
        <w:gridCol w:w="989"/>
        <w:gridCol w:w="178"/>
        <w:gridCol w:w="986"/>
      </w:tblGrid>
      <w:tr w:rsidR="006F4DC7" w:rsidRPr="006F4DC7" w14:paraId="30A14AB5" w14:textId="77777777" w:rsidTr="00AF481A">
        <w:trPr>
          <w:cantSplit/>
          <w:trHeight w:val="360"/>
          <w:tblHeader/>
        </w:trPr>
        <w:tc>
          <w:tcPr>
            <w:tcW w:w="2934" w:type="dxa"/>
          </w:tcPr>
          <w:p w14:paraId="51F6EFC2" w14:textId="77777777" w:rsidR="006F4DC7" w:rsidRPr="006F4DC7" w:rsidRDefault="006F4DC7" w:rsidP="006F4DC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bookmarkStart w:id="3" w:name="_Hlk207195021"/>
          </w:p>
        </w:tc>
        <w:tc>
          <w:tcPr>
            <w:tcW w:w="11537" w:type="dxa"/>
            <w:gridSpan w:val="19"/>
          </w:tcPr>
          <w:p w14:paraId="0958D99E" w14:textId="7D4F8BE6" w:rsidR="006F4DC7" w:rsidRPr="006F4DC7" w:rsidRDefault="00B372EC" w:rsidP="00B372EC">
            <w:pPr>
              <w:pStyle w:val="acctmergecolhdg"/>
              <w:shd w:val="clear" w:color="auto" w:fill="FFFFFF"/>
              <w:tabs>
                <w:tab w:val="left" w:pos="3237"/>
                <w:tab w:val="center" w:pos="5689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bCs/>
                <w:sz w:val="26"/>
                <w:szCs w:val="26"/>
                <w:cs/>
                <w:lang w:val="en-US" w:bidi="th-TH"/>
              </w:rPr>
              <w:tab/>
            </w:r>
            <w:r>
              <w:rPr>
                <w:rFonts w:ascii="Angsana New" w:hAnsi="Angsana New" w:cs="Angsana New"/>
                <w:bCs/>
                <w:sz w:val="26"/>
                <w:szCs w:val="26"/>
                <w:cs/>
                <w:lang w:val="en-US" w:bidi="th-TH"/>
              </w:rPr>
              <w:tab/>
            </w:r>
            <w:r w:rsidR="006F4DC7" w:rsidRPr="006F4DC7">
              <w:rPr>
                <w:rFonts w:ascii="Angsana New" w:hAnsi="Angsana New" w:cs="Angsana New"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</w:tr>
      <w:tr w:rsidR="006F4DC7" w:rsidRPr="006F4DC7" w14:paraId="6D5F912C" w14:textId="77777777" w:rsidTr="00AF481A">
        <w:trPr>
          <w:cantSplit/>
          <w:trHeight w:val="720"/>
          <w:tblHeader/>
        </w:trPr>
        <w:tc>
          <w:tcPr>
            <w:tcW w:w="2934" w:type="dxa"/>
            <w:vAlign w:val="bottom"/>
          </w:tcPr>
          <w:p w14:paraId="36BBC018" w14:textId="5FD1134D" w:rsidR="006F4DC7" w:rsidRPr="006F4DC7" w:rsidRDefault="00C01D58" w:rsidP="006F4DC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6853A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สำหรับงวด</w:t>
            </w:r>
            <w:r w:rsidR="00332A39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หก</w:t>
            </w:r>
            <w:r w:rsidRPr="006853A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เดือนสิ้นสุด</w:t>
            </w:r>
            <w:r w:rsidRPr="006853A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2165" w:type="dxa"/>
            <w:gridSpan w:val="3"/>
          </w:tcPr>
          <w:p w14:paraId="5BC5375A" w14:textId="77777777" w:rsidR="006F4DC7" w:rsidRPr="006F4DC7" w:rsidRDefault="006F4DC7" w:rsidP="006F4DC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F4DC7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ธุรกิจผลิตงานพิมพ์</w:t>
            </w:r>
            <w:r w:rsidRPr="006F4DC7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 xml:space="preserve"> </w:t>
            </w:r>
          </w:p>
          <w:p w14:paraId="37E96158" w14:textId="77777777" w:rsidR="006F4DC7" w:rsidRPr="006F4DC7" w:rsidRDefault="006F4DC7" w:rsidP="006F4DC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F4DC7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จำหน่ายหนังสือ</w:t>
            </w:r>
            <w:r w:rsidRPr="006F4DC7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 xml:space="preserve"> </w:t>
            </w:r>
          </w:p>
          <w:p w14:paraId="0F484B28" w14:textId="77777777" w:rsidR="006F4DC7" w:rsidRPr="006F4DC7" w:rsidRDefault="006F4DC7" w:rsidP="006F4DC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</w:pPr>
            <w:r w:rsidRPr="006F4DC7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และกิจกรรมด้านการศึกษา</w:t>
            </w:r>
          </w:p>
        </w:tc>
        <w:tc>
          <w:tcPr>
            <w:tcW w:w="178" w:type="dxa"/>
          </w:tcPr>
          <w:p w14:paraId="6377FD5E" w14:textId="77777777" w:rsidR="006F4DC7" w:rsidRPr="006F4DC7" w:rsidRDefault="006F4DC7" w:rsidP="006F4DC7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68" w:type="dxa"/>
            <w:gridSpan w:val="3"/>
          </w:tcPr>
          <w:p w14:paraId="0D3FF610" w14:textId="77777777" w:rsidR="006F4DC7" w:rsidRPr="006F4DC7" w:rsidRDefault="006F4DC7" w:rsidP="006F4DC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F4DC7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ธุรกิจจัดงานแสดง ผลิต</w:t>
            </w:r>
          </w:p>
          <w:p w14:paraId="69CF8167" w14:textId="77777777" w:rsidR="006F4DC7" w:rsidRPr="006F4DC7" w:rsidRDefault="006F4DC7" w:rsidP="006F4DC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F4DC7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และให้บริการโฆษณาผ่าน</w:t>
            </w:r>
            <w:r w:rsidRPr="006F4DC7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br/>
            </w:r>
            <w:r w:rsidRPr="006F4DC7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สื่อสิ่งพิมพ์และสื่อออนไลน์</w:t>
            </w:r>
          </w:p>
        </w:tc>
        <w:tc>
          <w:tcPr>
            <w:tcW w:w="178" w:type="dxa"/>
          </w:tcPr>
          <w:p w14:paraId="58A43218" w14:textId="77777777" w:rsidR="006F4DC7" w:rsidRPr="006F4DC7" w:rsidRDefault="006F4DC7" w:rsidP="006F4DC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  <w:lang w:val="en-US"/>
              </w:rPr>
            </w:pPr>
          </w:p>
        </w:tc>
        <w:tc>
          <w:tcPr>
            <w:tcW w:w="2171" w:type="dxa"/>
            <w:gridSpan w:val="3"/>
          </w:tcPr>
          <w:p w14:paraId="2E22AF37" w14:textId="52EFF1D4" w:rsidR="006F4DC7" w:rsidRPr="006F4DC7" w:rsidRDefault="006F4DC7" w:rsidP="006F4DC7">
            <w:pPr>
              <w:pStyle w:val="acctmergecolhdg"/>
              <w:spacing w:line="240" w:lineRule="atLeast"/>
              <w:ind w:left="-101" w:right="-102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F4DC7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  <w:p w14:paraId="03A8AB6C" w14:textId="77777777" w:rsidR="006F4DC7" w:rsidRPr="006F4DC7" w:rsidRDefault="006F4DC7" w:rsidP="006F4DC7">
            <w:pPr>
              <w:pStyle w:val="acctmergecolhdg"/>
              <w:spacing w:line="240" w:lineRule="atLeast"/>
              <w:ind w:left="-101" w:right="-102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F4DC7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และให้บริการ</w:t>
            </w:r>
          </w:p>
          <w:p w14:paraId="78C50AEC" w14:textId="77777777" w:rsidR="006F4DC7" w:rsidRPr="006F4DC7" w:rsidRDefault="006F4DC7" w:rsidP="006F4DC7">
            <w:pPr>
              <w:pStyle w:val="acctmergecolhdg"/>
              <w:spacing w:line="240" w:lineRule="atLeast"/>
              <w:ind w:left="-101" w:right="-102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F4DC7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ผ่านสื่อโทรทัศน์</w:t>
            </w:r>
          </w:p>
        </w:tc>
        <w:tc>
          <w:tcPr>
            <w:tcW w:w="188" w:type="dxa"/>
          </w:tcPr>
          <w:p w14:paraId="3A4104E2" w14:textId="77777777" w:rsidR="006F4DC7" w:rsidRPr="006F4DC7" w:rsidRDefault="006F4DC7" w:rsidP="006F4DC7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2148" w:type="dxa"/>
            <w:gridSpan w:val="3"/>
          </w:tcPr>
          <w:p w14:paraId="6B652365" w14:textId="77777777" w:rsidR="006F4DC7" w:rsidRPr="006F4DC7" w:rsidRDefault="006F4DC7" w:rsidP="006F4DC7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</w:p>
          <w:p w14:paraId="220BDCF8" w14:textId="77777777" w:rsidR="006F4DC7" w:rsidRPr="006F4DC7" w:rsidRDefault="006F4DC7" w:rsidP="006F4DC7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  <w:r w:rsidRPr="006F4DC7"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bidi="th-TH"/>
              </w:rPr>
              <w:br/>
              <w:t>ตัดรายการระหว่างกัน</w:t>
            </w:r>
          </w:p>
        </w:tc>
        <w:tc>
          <w:tcPr>
            <w:tcW w:w="188" w:type="dxa"/>
          </w:tcPr>
          <w:p w14:paraId="3C28D290" w14:textId="77777777" w:rsidR="006F4DC7" w:rsidRPr="006F4DC7" w:rsidRDefault="006F4DC7" w:rsidP="006F4DC7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2153" w:type="dxa"/>
            <w:gridSpan w:val="3"/>
          </w:tcPr>
          <w:p w14:paraId="0522A832" w14:textId="77777777" w:rsidR="006F4DC7" w:rsidRPr="006F4DC7" w:rsidRDefault="006F4DC7" w:rsidP="006F4DC7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14:paraId="1D9B3D63" w14:textId="77777777" w:rsidR="006F4DC7" w:rsidRPr="006F4DC7" w:rsidRDefault="006F4DC7" w:rsidP="006F4DC7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14:paraId="678ED3C8" w14:textId="77777777" w:rsidR="006F4DC7" w:rsidRPr="006F4DC7" w:rsidRDefault="006F4DC7" w:rsidP="006F4DC7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6F4DC7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รวม</w:t>
            </w:r>
            <w:r w:rsidRPr="006F4DC7">
              <w:rPr>
                <w:rFonts w:ascii="Angsana New" w:hAnsi="Angsana New" w:cs="Angsana New"/>
                <w:bCs/>
                <w:sz w:val="26"/>
                <w:szCs w:val="26"/>
              </w:rPr>
              <w:t xml:space="preserve"> </w:t>
            </w:r>
          </w:p>
        </w:tc>
      </w:tr>
      <w:tr w:rsidR="002428F1" w:rsidRPr="006F4DC7" w14:paraId="5A9F7317" w14:textId="77777777" w:rsidTr="00AF481A">
        <w:trPr>
          <w:cantSplit/>
          <w:tblHeader/>
        </w:trPr>
        <w:tc>
          <w:tcPr>
            <w:tcW w:w="2934" w:type="dxa"/>
          </w:tcPr>
          <w:p w14:paraId="065125F2" w14:textId="0274E3D3" w:rsidR="002428F1" w:rsidRPr="006F4DC7" w:rsidRDefault="00AE69A7" w:rsidP="002428F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="002428F1" w:rsidRPr="006853A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วันที่</w:t>
            </w:r>
            <w:r w:rsidR="002428F1" w:rsidRPr="006853A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r w:rsidR="00E711E4" w:rsidRPr="00E711E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>30</w:t>
            </w:r>
            <w:r w:rsidR="00332A3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  <w:t xml:space="preserve"> </w:t>
            </w:r>
            <w:r w:rsidR="00332A39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001" w:type="dxa"/>
          </w:tcPr>
          <w:p w14:paraId="72296A2F" w14:textId="6E63B9DE" w:rsidR="002428F1" w:rsidRPr="002428F1" w:rsidRDefault="00E711E4" w:rsidP="002428F1">
            <w:pPr>
              <w:tabs>
                <w:tab w:val="clear" w:pos="454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E711E4">
              <w:rPr>
                <w:rFonts w:ascii="Angsana New" w:hAnsi="Angsana New"/>
                <w:sz w:val="26"/>
                <w:szCs w:val="26"/>
                <w:lang w:val="en-GB" w:eastAsia="en-GB"/>
              </w:rPr>
              <w:t>2569</w:t>
            </w:r>
          </w:p>
        </w:tc>
        <w:tc>
          <w:tcPr>
            <w:tcW w:w="178" w:type="dxa"/>
          </w:tcPr>
          <w:p w14:paraId="39DB92E6" w14:textId="77777777" w:rsidR="002428F1" w:rsidRPr="002428F1" w:rsidRDefault="002428F1" w:rsidP="002428F1">
            <w:pPr>
              <w:tabs>
                <w:tab w:val="clear" w:pos="454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</w:p>
        </w:tc>
        <w:tc>
          <w:tcPr>
            <w:tcW w:w="986" w:type="dxa"/>
          </w:tcPr>
          <w:p w14:paraId="379F44EB" w14:textId="417F2937" w:rsidR="002428F1" w:rsidRPr="002428F1" w:rsidRDefault="00E711E4" w:rsidP="002428F1">
            <w:pPr>
              <w:tabs>
                <w:tab w:val="clear" w:pos="454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E711E4">
              <w:rPr>
                <w:rFonts w:ascii="Angsana New" w:hAnsi="Angsana New"/>
                <w:sz w:val="26"/>
                <w:szCs w:val="26"/>
                <w:lang w:val="en-GB" w:eastAsia="en-GB"/>
              </w:rPr>
              <w:t>2568</w:t>
            </w:r>
          </w:p>
        </w:tc>
        <w:tc>
          <w:tcPr>
            <w:tcW w:w="178" w:type="dxa"/>
          </w:tcPr>
          <w:p w14:paraId="7423AA28" w14:textId="77777777" w:rsidR="002428F1" w:rsidRPr="007C5372" w:rsidRDefault="002428F1" w:rsidP="002428F1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7" w:type="dxa"/>
          </w:tcPr>
          <w:p w14:paraId="1743C8FA" w14:textId="2C17F064" w:rsidR="002428F1" w:rsidRPr="002428F1" w:rsidRDefault="00E711E4" w:rsidP="002428F1">
            <w:pPr>
              <w:tabs>
                <w:tab w:val="clear" w:pos="454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E711E4">
              <w:rPr>
                <w:rFonts w:ascii="Angsana New" w:hAnsi="Angsana New"/>
                <w:sz w:val="26"/>
                <w:szCs w:val="26"/>
                <w:lang w:val="en-GB" w:eastAsia="en-GB"/>
              </w:rPr>
              <w:t>2569</w:t>
            </w:r>
          </w:p>
        </w:tc>
        <w:tc>
          <w:tcPr>
            <w:tcW w:w="178" w:type="dxa"/>
          </w:tcPr>
          <w:p w14:paraId="1E81EFD2" w14:textId="77777777" w:rsidR="002428F1" w:rsidRPr="002428F1" w:rsidRDefault="002428F1" w:rsidP="002428F1">
            <w:pPr>
              <w:tabs>
                <w:tab w:val="clear" w:pos="454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</w:p>
        </w:tc>
        <w:tc>
          <w:tcPr>
            <w:tcW w:w="1003" w:type="dxa"/>
          </w:tcPr>
          <w:p w14:paraId="79DA0C53" w14:textId="7A755DC6" w:rsidR="002428F1" w:rsidRPr="002428F1" w:rsidRDefault="00E711E4" w:rsidP="002428F1">
            <w:pPr>
              <w:tabs>
                <w:tab w:val="clear" w:pos="454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E711E4">
              <w:rPr>
                <w:rFonts w:ascii="Angsana New" w:hAnsi="Angsana New"/>
                <w:sz w:val="26"/>
                <w:szCs w:val="26"/>
                <w:lang w:val="en-GB" w:eastAsia="en-GB"/>
              </w:rPr>
              <w:t>2568</w:t>
            </w:r>
          </w:p>
        </w:tc>
        <w:tc>
          <w:tcPr>
            <w:tcW w:w="178" w:type="dxa"/>
          </w:tcPr>
          <w:p w14:paraId="3D17BF78" w14:textId="77777777" w:rsidR="002428F1" w:rsidRPr="002428F1" w:rsidRDefault="002428F1" w:rsidP="002428F1">
            <w:pPr>
              <w:tabs>
                <w:tab w:val="clear" w:pos="454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</w:p>
        </w:tc>
        <w:tc>
          <w:tcPr>
            <w:tcW w:w="1006" w:type="dxa"/>
          </w:tcPr>
          <w:p w14:paraId="5319270C" w14:textId="7040302F" w:rsidR="002428F1" w:rsidRPr="002428F1" w:rsidRDefault="00E711E4" w:rsidP="002428F1">
            <w:pPr>
              <w:tabs>
                <w:tab w:val="clear" w:pos="454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E711E4">
              <w:rPr>
                <w:rFonts w:ascii="Angsana New" w:hAnsi="Angsana New"/>
                <w:sz w:val="26"/>
                <w:szCs w:val="26"/>
                <w:lang w:val="en-GB" w:eastAsia="en-GB"/>
              </w:rPr>
              <w:t>2569</w:t>
            </w:r>
          </w:p>
        </w:tc>
        <w:tc>
          <w:tcPr>
            <w:tcW w:w="178" w:type="dxa"/>
          </w:tcPr>
          <w:p w14:paraId="06FBEA01" w14:textId="77777777" w:rsidR="002428F1" w:rsidRPr="002428F1" w:rsidRDefault="002428F1" w:rsidP="002428F1">
            <w:pPr>
              <w:tabs>
                <w:tab w:val="clear" w:pos="454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</w:p>
        </w:tc>
        <w:tc>
          <w:tcPr>
            <w:tcW w:w="987" w:type="dxa"/>
          </w:tcPr>
          <w:p w14:paraId="094CD865" w14:textId="7D56D19E" w:rsidR="002428F1" w:rsidRPr="002428F1" w:rsidRDefault="00E711E4" w:rsidP="002428F1">
            <w:pPr>
              <w:tabs>
                <w:tab w:val="clear" w:pos="454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E711E4">
              <w:rPr>
                <w:rFonts w:ascii="Angsana New" w:hAnsi="Angsana New"/>
                <w:sz w:val="26"/>
                <w:szCs w:val="26"/>
                <w:lang w:val="en-GB" w:eastAsia="en-GB"/>
              </w:rPr>
              <w:t>2568</w:t>
            </w:r>
          </w:p>
        </w:tc>
        <w:tc>
          <w:tcPr>
            <w:tcW w:w="188" w:type="dxa"/>
          </w:tcPr>
          <w:p w14:paraId="64165EB9" w14:textId="77777777" w:rsidR="002428F1" w:rsidRPr="002428F1" w:rsidRDefault="002428F1" w:rsidP="002428F1">
            <w:pPr>
              <w:tabs>
                <w:tab w:val="clear" w:pos="454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</w:p>
        </w:tc>
        <w:tc>
          <w:tcPr>
            <w:tcW w:w="987" w:type="dxa"/>
          </w:tcPr>
          <w:p w14:paraId="493CDCB6" w14:textId="3CD7D295" w:rsidR="002428F1" w:rsidRPr="002428F1" w:rsidRDefault="00E711E4" w:rsidP="002428F1">
            <w:pPr>
              <w:tabs>
                <w:tab w:val="clear" w:pos="454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E711E4">
              <w:rPr>
                <w:rFonts w:ascii="Angsana New" w:hAnsi="Angsana New"/>
                <w:sz w:val="26"/>
                <w:szCs w:val="26"/>
                <w:lang w:val="en-GB" w:eastAsia="en-GB"/>
              </w:rPr>
              <w:t>2569</w:t>
            </w:r>
          </w:p>
        </w:tc>
        <w:tc>
          <w:tcPr>
            <w:tcW w:w="178" w:type="dxa"/>
          </w:tcPr>
          <w:p w14:paraId="3EEC1579" w14:textId="77777777" w:rsidR="002428F1" w:rsidRPr="002428F1" w:rsidRDefault="002428F1" w:rsidP="002428F1">
            <w:pPr>
              <w:tabs>
                <w:tab w:val="clear" w:pos="454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</w:p>
        </w:tc>
        <w:tc>
          <w:tcPr>
            <w:tcW w:w="983" w:type="dxa"/>
          </w:tcPr>
          <w:p w14:paraId="02009741" w14:textId="568B1B12" w:rsidR="002428F1" w:rsidRPr="002428F1" w:rsidRDefault="00E711E4" w:rsidP="002428F1">
            <w:pPr>
              <w:tabs>
                <w:tab w:val="clear" w:pos="454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E711E4">
              <w:rPr>
                <w:rFonts w:ascii="Angsana New" w:hAnsi="Angsana New"/>
                <w:sz w:val="26"/>
                <w:szCs w:val="26"/>
                <w:lang w:val="en-GB" w:eastAsia="en-GB"/>
              </w:rPr>
              <w:t>2568</w:t>
            </w:r>
          </w:p>
        </w:tc>
        <w:tc>
          <w:tcPr>
            <w:tcW w:w="188" w:type="dxa"/>
          </w:tcPr>
          <w:p w14:paraId="6BB75959" w14:textId="77777777" w:rsidR="002428F1" w:rsidRPr="002428F1" w:rsidRDefault="002428F1" w:rsidP="002428F1">
            <w:pPr>
              <w:tabs>
                <w:tab w:val="clear" w:pos="454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89" w:type="dxa"/>
          </w:tcPr>
          <w:p w14:paraId="73EBA923" w14:textId="75C3FDB1" w:rsidR="002428F1" w:rsidRPr="002428F1" w:rsidRDefault="00E711E4" w:rsidP="002428F1">
            <w:pPr>
              <w:tabs>
                <w:tab w:val="clear" w:pos="454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E711E4">
              <w:rPr>
                <w:rFonts w:ascii="Angsana New" w:hAnsi="Angsana New"/>
                <w:sz w:val="26"/>
                <w:szCs w:val="26"/>
                <w:lang w:val="en-GB" w:eastAsia="en-GB"/>
              </w:rPr>
              <w:t>2569</w:t>
            </w:r>
          </w:p>
        </w:tc>
        <w:tc>
          <w:tcPr>
            <w:tcW w:w="178" w:type="dxa"/>
          </w:tcPr>
          <w:p w14:paraId="32C49395" w14:textId="77777777" w:rsidR="002428F1" w:rsidRPr="002428F1" w:rsidRDefault="002428F1" w:rsidP="002428F1">
            <w:pPr>
              <w:tabs>
                <w:tab w:val="clear" w:pos="454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</w:p>
        </w:tc>
        <w:tc>
          <w:tcPr>
            <w:tcW w:w="986" w:type="dxa"/>
          </w:tcPr>
          <w:p w14:paraId="3A5E9C50" w14:textId="0D95DD0A" w:rsidR="002428F1" w:rsidRPr="002428F1" w:rsidRDefault="00E711E4" w:rsidP="002428F1">
            <w:pPr>
              <w:tabs>
                <w:tab w:val="clear" w:pos="454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E711E4">
              <w:rPr>
                <w:rFonts w:ascii="Angsana New" w:hAnsi="Angsana New"/>
                <w:sz w:val="26"/>
                <w:szCs w:val="26"/>
                <w:lang w:val="en-GB" w:eastAsia="en-GB"/>
              </w:rPr>
              <w:t>2568</w:t>
            </w:r>
          </w:p>
        </w:tc>
      </w:tr>
      <w:tr w:rsidR="006F4DC7" w:rsidRPr="006F4DC7" w14:paraId="3A0E2754" w14:textId="77777777" w:rsidTr="00AF481A">
        <w:trPr>
          <w:cantSplit/>
          <w:trHeight w:val="80"/>
          <w:tblHeader/>
        </w:trPr>
        <w:tc>
          <w:tcPr>
            <w:tcW w:w="2934" w:type="dxa"/>
          </w:tcPr>
          <w:p w14:paraId="320F24E1" w14:textId="77777777" w:rsidR="006F4DC7" w:rsidRPr="006F4DC7" w:rsidRDefault="006F4DC7" w:rsidP="006F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537" w:type="dxa"/>
            <w:gridSpan w:val="19"/>
          </w:tcPr>
          <w:p w14:paraId="0A069852" w14:textId="77777777" w:rsidR="006F4DC7" w:rsidRPr="006F4DC7" w:rsidRDefault="006F4DC7" w:rsidP="006F4DC7">
            <w:pPr>
              <w:pStyle w:val="acctfourfigures"/>
              <w:shd w:val="clear" w:color="auto" w:fill="FFFFFF"/>
              <w:tabs>
                <w:tab w:val="clear" w:pos="765"/>
                <w:tab w:val="left" w:pos="6253"/>
                <w:tab w:val="left" w:pos="6343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6F4DC7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6F4DC7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  <w:t>พันบาท)</w:t>
            </w:r>
          </w:p>
        </w:tc>
      </w:tr>
      <w:tr w:rsidR="006F4DC7" w:rsidRPr="006F4DC7" w14:paraId="6313CB4A" w14:textId="77777777" w:rsidTr="00AF481A">
        <w:trPr>
          <w:cantSplit/>
        </w:trPr>
        <w:tc>
          <w:tcPr>
            <w:tcW w:w="2934" w:type="dxa"/>
          </w:tcPr>
          <w:p w14:paraId="4C079B6E" w14:textId="77777777" w:rsidR="006F4DC7" w:rsidRPr="006F4DC7" w:rsidRDefault="006F4DC7" w:rsidP="006F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6F4DC7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001" w:type="dxa"/>
            <w:vAlign w:val="bottom"/>
          </w:tcPr>
          <w:p w14:paraId="5AE2A39A" w14:textId="77777777" w:rsidR="006F4DC7" w:rsidRPr="006F4DC7" w:rsidRDefault="006F4DC7" w:rsidP="006F4DC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43AB2037" w14:textId="77777777" w:rsidR="006F4DC7" w:rsidRPr="006F4DC7" w:rsidRDefault="006F4DC7" w:rsidP="006F4DC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16FFAC95" w14:textId="77777777" w:rsidR="006F4DC7" w:rsidRPr="006F4DC7" w:rsidRDefault="006F4DC7" w:rsidP="006F4DC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698C985C" w14:textId="77777777" w:rsidR="006F4DC7" w:rsidRPr="006F4DC7" w:rsidRDefault="006F4DC7" w:rsidP="006F4DC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51BDDF28" w14:textId="77777777" w:rsidR="006F4DC7" w:rsidRPr="006F4DC7" w:rsidRDefault="006F4DC7" w:rsidP="006F4DC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C26E449" w14:textId="77777777" w:rsidR="006F4DC7" w:rsidRPr="006F4DC7" w:rsidRDefault="006F4DC7" w:rsidP="006F4DC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7B10ADCA" w14:textId="77777777" w:rsidR="006F4DC7" w:rsidRPr="006F4DC7" w:rsidRDefault="006F4DC7" w:rsidP="006F4DC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9E82687" w14:textId="77777777" w:rsidR="006F4DC7" w:rsidRPr="006F4DC7" w:rsidRDefault="006F4DC7" w:rsidP="006F4DC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6A1AE487" w14:textId="77777777" w:rsidR="006F4DC7" w:rsidRPr="006F4DC7" w:rsidRDefault="006F4DC7" w:rsidP="006F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4BE06EE" w14:textId="77777777" w:rsidR="006F4DC7" w:rsidRPr="006F4DC7" w:rsidRDefault="006F4DC7" w:rsidP="006F4DC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291CA3EA" w14:textId="77777777" w:rsidR="006F4DC7" w:rsidRPr="006F4DC7" w:rsidRDefault="006F4DC7" w:rsidP="006F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4AC91E7A" w14:textId="77777777" w:rsidR="006F4DC7" w:rsidRPr="006F4DC7" w:rsidRDefault="006F4DC7" w:rsidP="006F4DC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7" w:type="dxa"/>
          </w:tcPr>
          <w:p w14:paraId="20A2F953" w14:textId="77777777" w:rsidR="006F4DC7" w:rsidRPr="006F4DC7" w:rsidRDefault="006F4DC7" w:rsidP="006F4DC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16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14:paraId="2743B82D" w14:textId="77777777" w:rsidR="006F4DC7" w:rsidRPr="006F4DC7" w:rsidRDefault="006F4DC7" w:rsidP="006F4DC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3" w:type="dxa"/>
          </w:tcPr>
          <w:p w14:paraId="6BFD53B6" w14:textId="77777777" w:rsidR="006F4DC7" w:rsidRPr="006F4DC7" w:rsidRDefault="006F4DC7" w:rsidP="006F4DC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8" w:type="dxa"/>
          </w:tcPr>
          <w:p w14:paraId="70816440" w14:textId="77777777" w:rsidR="006F4DC7" w:rsidRPr="006F4DC7" w:rsidRDefault="006F4DC7" w:rsidP="006F4DC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2EEFE443" w14:textId="77777777" w:rsidR="006F4DC7" w:rsidRPr="006F4DC7" w:rsidRDefault="006F4DC7" w:rsidP="006F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4149F4E" w14:textId="77777777" w:rsidR="006F4DC7" w:rsidRPr="006F4DC7" w:rsidRDefault="006F4DC7" w:rsidP="006F4DC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66303951" w14:textId="77777777" w:rsidR="006F4DC7" w:rsidRPr="006F4DC7" w:rsidRDefault="006F4DC7" w:rsidP="006F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461634" w:rsidRPr="006F4DC7" w14:paraId="630AA478" w14:textId="77777777" w:rsidTr="00AF481A">
        <w:trPr>
          <w:cantSplit/>
        </w:trPr>
        <w:tc>
          <w:tcPr>
            <w:tcW w:w="2934" w:type="dxa"/>
          </w:tcPr>
          <w:p w14:paraId="096AC12F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F4DC7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01" w:type="dxa"/>
            <w:vAlign w:val="bottom"/>
          </w:tcPr>
          <w:p w14:paraId="5F81DFBF" w14:textId="74492239" w:rsidR="00461634" w:rsidRPr="006F4DC7" w:rsidRDefault="00461634" w:rsidP="000A072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1,054,838</w:t>
            </w:r>
          </w:p>
        </w:tc>
        <w:tc>
          <w:tcPr>
            <w:tcW w:w="178" w:type="dxa"/>
            <w:vAlign w:val="bottom"/>
          </w:tcPr>
          <w:p w14:paraId="14717AA8" w14:textId="77777777" w:rsidR="00461634" w:rsidRPr="006F4DC7" w:rsidRDefault="00461634" w:rsidP="0046163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607B3175" w14:textId="5A21D605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E711E4">
              <w:rPr>
                <w:rFonts w:ascii="Angsana New" w:eastAsia="MS Mincho" w:hAnsi="Angsana New"/>
                <w:sz w:val="26"/>
                <w:szCs w:val="26"/>
              </w:rPr>
              <w:t>1</w:t>
            </w:r>
            <w:r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E711E4">
              <w:rPr>
                <w:rFonts w:ascii="Angsana New" w:eastAsia="MS Mincho" w:hAnsi="Angsana New"/>
                <w:sz w:val="26"/>
                <w:szCs w:val="26"/>
              </w:rPr>
              <w:t>144</w:t>
            </w:r>
            <w:r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E711E4">
              <w:rPr>
                <w:rFonts w:ascii="Angsana New" w:eastAsia="MS Mincho" w:hAnsi="Angsana New"/>
                <w:sz w:val="26"/>
                <w:szCs w:val="26"/>
              </w:rPr>
              <w:t>124</w:t>
            </w:r>
          </w:p>
        </w:tc>
        <w:tc>
          <w:tcPr>
            <w:tcW w:w="178" w:type="dxa"/>
            <w:vAlign w:val="bottom"/>
          </w:tcPr>
          <w:p w14:paraId="712538B5" w14:textId="77777777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3BFD647A" w14:textId="36FA53FE" w:rsidR="00461634" w:rsidRPr="006F4DC7" w:rsidRDefault="00461634" w:rsidP="000A072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264,640</w:t>
            </w:r>
          </w:p>
        </w:tc>
        <w:tc>
          <w:tcPr>
            <w:tcW w:w="178" w:type="dxa"/>
            <w:vAlign w:val="bottom"/>
          </w:tcPr>
          <w:p w14:paraId="03046561" w14:textId="77777777" w:rsidR="00461634" w:rsidRPr="006F4DC7" w:rsidRDefault="00461634" w:rsidP="0046163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5AB1F189" w14:textId="3AF882DB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E711E4">
              <w:rPr>
                <w:rFonts w:ascii="Angsana New" w:eastAsia="MS Mincho" w:hAnsi="Angsana New"/>
                <w:sz w:val="26"/>
                <w:szCs w:val="26"/>
              </w:rPr>
              <w:t>255</w:t>
            </w:r>
            <w:r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E711E4">
              <w:rPr>
                <w:rFonts w:ascii="Angsana New" w:eastAsia="MS Mincho" w:hAnsi="Angsana New"/>
                <w:sz w:val="26"/>
                <w:szCs w:val="26"/>
              </w:rPr>
              <w:t>782</w:t>
            </w:r>
          </w:p>
        </w:tc>
        <w:tc>
          <w:tcPr>
            <w:tcW w:w="178" w:type="dxa"/>
            <w:vAlign w:val="bottom"/>
          </w:tcPr>
          <w:p w14:paraId="778BF08E" w14:textId="77777777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4E987BFC" w14:textId="3A12C603" w:rsidR="00461634" w:rsidRPr="006F4DC7" w:rsidRDefault="00611DEC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373</w:t>
            </w:r>
            <w:r w:rsidR="00461634">
              <w:rPr>
                <w:rFonts w:ascii="Angsana New" w:eastAsia="MS Mincho" w:hAnsi="Angsana New"/>
                <w:sz w:val="26"/>
                <w:szCs w:val="26"/>
              </w:rPr>
              <w:t>,</w:t>
            </w:r>
            <w:r>
              <w:rPr>
                <w:rFonts w:ascii="Angsana New" w:eastAsia="MS Mincho" w:hAnsi="Angsana New"/>
                <w:sz w:val="26"/>
                <w:szCs w:val="26"/>
              </w:rPr>
              <w:t>007</w:t>
            </w:r>
          </w:p>
        </w:tc>
        <w:tc>
          <w:tcPr>
            <w:tcW w:w="178" w:type="dxa"/>
            <w:vAlign w:val="bottom"/>
          </w:tcPr>
          <w:p w14:paraId="4AD94AE3" w14:textId="77777777" w:rsidR="00461634" w:rsidRPr="006F4DC7" w:rsidRDefault="00461634" w:rsidP="0046163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0D1AC63A" w14:textId="044F135B" w:rsidR="00461634" w:rsidRPr="006F4DC7" w:rsidRDefault="00461634" w:rsidP="000A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E711E4">
              <w:rPr>
                <w:rFonts w:ascii="Angsana New" w:eastAsia="MS Mincho" w:hAnsi="Angsana New"/>
                <w:sz w:val="26"/>
                <w:szCs w:val="26"/>
                <w:lang w:val="en-GB"/>
              </w:rPr>
              <w:t>365</w:t>
            </w:r>
            <w:r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E711E4">
              <w:rPr>
                <w:rFonts w:ascii="Angsana New" w:eastAsia="MS Mincho" w:hAnsi="Angsan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88" w:type="dxa"/>
            <w:vAlign w:val="bottom"/>
          </w:tcPr>
          <w:p w14:paraId="573357CA" w14:textId="77777777" w:rsidR="00461634" w:rsidRPr="006F4DC7" w:rsidRDefault="00461634" w:rsidP="0046163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67BBCD7A" w14:textId="289B6913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ind w:left="-129"/>
              <w:rPr>
                <w:rFonts w:ascii="Angsana New" w:hAnsi="Angsana New"/>
                <w:sz w:val="26"/>
                <w:szCs w:val="26"/>
              </w:rPr>
            </w:pPr>
            <w:r w:rsidRPr="00833D8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2AC6AD25" w14:textId="77777777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14:paraId="22ED2688" w14:textId="41635A08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ind w:left="-129"/>
              <w:rPr>
                <w:rFonts w:ascii="Angsana New" w:hAnsi="Angsana New"/>
                <w:sz w:val="26"/>
                <w:szCs w:val="26"/>
              </w:rPr>
            </w:pPr>
            <w:r w:rsidRPr="00833D8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8" w:type="dxa"/>
            <w:vAlign w:val="bottom"/>
          </w:tcPr>
          <w:p w14:paraId="7EEBEAD2" w14:textId="77777777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3B9C7C11" w14:textId="62838353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left="-129" w:right="-77"/>
              <w:rPr>
                <w:rFonts w:ascii="Angsana New" w:eastAsia="MS Mincho" w:hAnsi="Angsana New"/>
                <w:sz w:val="26"/>
                <w:szCs w:val="26"/>
              </w:rPr>
            </w:pPr>
            <w:r w:rsidRPr="00461634">
              <w:rPr>
                <w:rFonts w:ascii="Angsana New" w:eastAsia="MS Mincho" w:hAnsi="Angsana New"/>
                <w:sz w:val="26"/>
                <w:szCs w:val="26"/>
              </w:rPr>
              <w:t>1,692,485</w:t>
            </w:r>
          </w:p>
        </w:tc>
        <w:tc>
          <w:tcPr>
            <w:tcW w:w="178" w:type="dxa"/>
            <w:vAlign w:val="bottom"/>
          </w:tcPr>
          <w:p w14:paraId="7D5062BA" w14:textId="77777777" w:rsidR="00461634" w:rsidRPr="006F4DC7" w:rsidRDefault="00461634" w:rsidP="0046163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0FE86F83" w14:textId="3E250669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left="-129" w:right="-77"/>
              <w:rPr>
                <w:rFonts w:ascii="Angsana New" w:eastAsia="MS Mincho" w:hAnsi="Angsana New"/>
                <w:sz w:val="26"/>
                <w:szCs w:val="26"/>
              </w:rPr>
            </w:pPr>
            <w:r w:rsidRPr="00E711E4">
              <w:rPr>
                <w:rFonts w:ascii="Angsana New" w:eastAsia="MS Mincho" w:hAnsi="Angsana New"/>
                <w:sz w:val="26"/>
                <w:szCs w:val="26"/>
                <w:lang w:val="en-GB"/>
              </w:rPr>
              <w:t>1</w:t>
            </w:r>
            <w:r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E711E4">
              <w:rPr>
                <w:rFonts w:ascii="Angsana New" w:eastAsia="MS Mincho" w:hAnsi="Angsana New"/>
                <w:sz w:val="26"/>
                <w:szCs w:val="26"/>
                <w:lang w:val="en-GB"/>
              </w:rPr>
              <w:t>765</w:t>
            </w:r>
            <w:r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E711E4">
              <w:rPr>
                <w:rFonts w:ascii="Angsana New" w:eastAsia="MS Mincho" w:hAnsi="Angsana New"/>
                <w:sz w:val="26"/>
                <w:szCs w:val="26"/>
                <w:lang w:val="en-GB"/>
              </w:rPr>
              <w:t>519</w:t>
            </w:r>
          </w:p>
        </w:tc>
      </w:tr>
      <w:tr w:rsidR="00461634" w:rsidRPr="006F4DC7" w14:paraId="5D5114A4" w14:textId="77777777" w:rsidTr="00AF481A">
        <w:trPr>
          <w:cantSplit/>
        </w:trPr>
        <w:tc>
          <w:tcPr>
            <w:tcW w:w="2934" w:type="dxa"/>
          </w:tcPr>
          <w:p w14:paraId="2A546C0F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F4DC7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01" w:type="dxa"/>
            <w:vAlign w:val="bottom"/>
          </w:tcPr>
          <w:p w14:paraId="03C23479" w14:textId="4993ADCE" w:rsidR="00461634" w:rsidRPr="006F4DC7" w:rsidRDefault="00461634" w:rsidP="000A072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165,89</w:t>
            </w:r>
            <w:r w:rsidR="00D86E41">
              <w:rPr>
                <w:rFonts w:ascii="Angsana New" w:eastAsia="MS Mincho" w:hAnsi="Angsana New"/>
                <w:sz w:val="26"/>
                <w:szCs w:val="26"/>
              </w:rPr>
              <w:t>6</w:t>
            </w:r>
          </w:p>
        </w:tc>
        <w:tc>
          <w:tcPr>
            <w:tcW w:w="178" w:type="dxa"/>
            <w:vAlign w:val="bottom"/>
          </w:tcPr>
          <w:p w14:paraId="4C63C233" w14:textId="77777777" w:rsidR="00461634" w:rsidRPr="006F4DC7" w:rsidRDefault="00461634" w:rsidP="0046163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2A1DF9DE" w14:textId="21FD27F6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E711E4">
              <w:rPr>
                <w:rFonts w:ascii="Angsana New" w:eastAsia="MS Mincho" w:hAnsi="Angsana New"/>
                <w:sz w:val="26"/>
                <w:szCs w:val="26"/>
              </w:rPr>
              <w:t>202</w:t>
            </w:r>
            <w:r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E711E4">
              <w:rPr>
                <w:rFonts w:ascii="Angsana New" w:eastAsia="MS Mincho" w:hAnsi="Angsana New"/>
                <w:sz w:val="26"/>
                <w:szCs w:val="26"/>
              </w:rPr>
              <w:t>246</w:t>
            </w:r>
          </w:p>
        </w:tc>
        <w:tc>
          <w:tcPr>
            <w:tcW w:w="178" w:type="dxa"/>
            <w:vAlign w:val="bottom"/>
          </w:tcPr>
          <w:p w14:paraId="5B077D3C" w14:textId="77777777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495C3A7E" w14:textId="6CB13F0B" w:rsidR="00461634" w:rsidRPr="006F4DC7" w:rsidRDefault="00461634" w:rsidP="000A072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27,270</w:t>
            </w:r>
          </w:p>
        </w:tc>
        <w:tc>
          <w:tcPr>
            <w:tcW w:w="178" w:type="dxa"/>
            <w:vAlign w:val="bottom"/>
          </w:tcPr>
          <w:p w14:paraId="723CC97D" w14:textId="77777777" w:rsidR="00461634" w:rsidRPr="006F4DC7" w:rsidRDefault="00461634" w:rsidP="0046163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210AB8D2" w14:textId="0978987A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E711E4">
              <w:rPr>
                <w:rFonts w:ascii="Angsana New" w:eastAsia="MS Mincho" w:hAnsi="Angsana New"/>
                <w:sz w:val="26"/>
                <w:szCs w:val="26"/>
              </w:rPr>
              <w:t>19</w:t>
            </w:r>
            <w:r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E711E4">
              <w:rPr>
                <w:rFonts w:ascii="Angsana New" w:eastAsia="MS Mincho" w:hAnsi="Angsana New"/>
                <w:sz w:val="26"/>
                <w:szCs w:val="26"/>
              </w:rPr>
              <w:t>705</w:t>
            </w:r>
          </w:p>
        </w:tc>
        <w:tc>
          <w:tcPr>
            <w:tcW w:w="178" w:type="dxa"/>
            <w:vAlign w:val="bottom"/>
          </w:tcPr>
          <w:p w14:paraId="3361263C" w14:textId="77777777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31048C63" w14:textId="30876EAB" w:rsidR="00461634" w:rsidRPr="006F4DC7" w:rsidRDefault="00611DEC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55,424</w:t>
            </w:r>
          </w:p>
        </w:tc>
        <w:tc>
          <w:tcPr>
            <w:tcW w:w="178" w:type="dxa"/>
            <w:vAlign w:val="bottom"/>
          </w:tcPr>
          <w:p w14:paraId="168A7B79" w14:textId="77777777" w:rsidR="00461634" w:rsidRPr="006F4DC7" w:rsidRDefault="00461634" w:rsidP="0046163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59AF8BB3" w14:textId="43CB8B19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E711E4">
              <w:rPr>
                <w:rFonts w:ascii="Angsana New" w:eastAsia="MS Mincho" w:hAnsi="Angsana New"/>
                <w:sz w:val="26"/>
                <w:szCs w:val="26"/>
                <w:lang w:val="en-GB"/>
              </w:rPr>
              <w:t>59</w:t>
            </w:r>
            <w:r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E711E4">
              <w:rPr>
                <w:rFonts w:ascii="Angsana New" w:eastAsia="MS Mincho" w:hAnsi="Angsan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88" w:type="dxa"/>
            <w:vAlign w:val="bottom"/>
          </w:tcPr>
          <w:p w14:paraId="3E8F3B74" w14:textId="77777777" w:rsidR="00461634" w:rsidRPr="006F4DC7" w:rsidRDefault="00461634" w:rsidP="0046163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17E89A6C" w14:textId="14CBEE32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(248,5</w:t>
            </w:r>
            <w:r w:rsidR="00D86E41">
              <w:rPr>
                <w:rFonts w:ascii="Angsana New" w:eastAsia="MS Mincho" w:hAnsi="Angsana New"/>
                <w:sz w:val="26"/>
                <w:szCs w:val="26"/>
              </w:rPr>
              <w:t>90</w:t>
            </w:r>
            <w:r>
              <w:rPr>
                <w:rFonts w:ascii="Angsana New" w:eastAsia="MS Mincho" w:hAnsi="Angsana New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5178ED70" w14:textId="77777777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bottom"/>
          </w:tcPr>
          <w:p w14:paraId="2739B11D" w14:textId="03E87A58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</w:t>
            </w:r>
            <w:r w:rsidRPr="00E711E4">
              <w:rPr>
                <w:rFonts w:ascii="Angsana New" w:eastAsia="MS Mincho" w:hAnsi="Angsana New"/>
                <w:sz w:val="26"/>
                <w:szCs w:val="26"/>
                <w:lang w:val="en-GB"/>
              </w:rPr>
              <w:t>281</w:t>
            </w:r>
            <w:r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E711E4">
              <w:rPr>
                <w:rFonts w:ascii="Angsana New" w:eastAsia="MS Mincho" w:hAnsi="Angsana New"/>
                <w:sz w:val="26"/>
                <w:szCs w:val="26"/>
                <w:lang w:val="en-GB"/>
              </w:rPr>
              <w:t>364</w:t>
            </w:r>
            <w:r>
              <w:rPr>
                <w:rFonts w:ascii="Angsana New" w:eastAsia="MS Mincho" w:hAnsi="Angsana New"/>
                <w:sz w:val="26"/>
                <w:szCs w:val="26"/>
              </w:rPr>
              <w:t>)</w:t>
            </w:r>
          </w:p>
        </w:tc>
        <w:tc>
          <w:tcPr>
            <w:tcW w:w="188" w:type="dxa"/>
            <w:vAlign w:val="bottom"/>
          </w:tcPr>
          <w:p w14:paraId="6B4C6DB0" w14:textId="77777777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6E18F611" w14:textId="610FB3A8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ind w:left="-129"/>
              <w:rPr>
                <w:rFonts w:ascii="Angsana New" w:eastAsia="MS Mincho" w:hAnsi="Angsana New"/>
                <w:sz w:val="26"/>
                <w:szCs w:val="26"/>
              </w:rPr>
            </w:pPr>
            <w:r w:rsidRPr="00833D8A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4EA4D134" w14:textId="77777777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23FA8871" w14:textId="30B2FC71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29"/>
              <w:rPr>
                <w:rFonts w:ascii="Angsana New" w:hAnsi="Angsana New"/>
                <w:sz w:val="26"/>
                <w:szCs w:val="26"/>
              </w:rPr>
            </w:pPr>
            <w:r w:rsidRPr="00833D8A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</w:tr>
      <w:tr w:rsidR="00461634" w:rsidRPr="006F4DC7" w14:paraId="0141F99B" w14:textId="77777777" w:rsidTr="00AF481A">
        <w:trPr>
          <w:cantSplit/>
        </w:trPr>
        <w:tc>
          <w:tcPr>
            <w:tcW w:w="2934" w:type="dxa"/>
          </w:tcPr>
          <w:p w14:paraId="0A91BD42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F4DC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16531D" w14:textId="089ECA07" w:rsidR="00461634" w:rsidRPr="006F4DC7" w:rsidRDefault="00461634" w:rsidP="000A072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1,220,734</w:t>
            </w:r>
          </w:p>
        </w:tc>
        <w:tc>
          <w:tcPr>
            <w:tcW w:w="178" w:type="dxa"/>
            <w:vAlign w:val="bottom"/>
          </w:tcPr>
          <w:p w14:paraId="377F339C" w14:textId="77777777" w:rsidR="00461634" w:rsidRPr="006F4DC7" w:rsidRDefault="00461634" w:rsidP="0046163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EBCABB" w14:textId="6DD55372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E711E4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</w:t>
            </w:r>
            <w:r w:rsidRPr="003A2F0E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E711E4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346</w:t>
            </w:r>
            <w:r w:rsidRPr="003A2F0E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E711E4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370</w:t>
            </w:r>
          </w:p>
        </w:tc>
        <w:tc>
          <w:tcPr>
            <w:tcW w:w="178" w:type="dxa"/>
            <w:vAlign w:val="bottom"/>
          </w:tcPr>
          <w:p w14:paraId="61CD205A" w14:textId="77777777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5F1449" w14:textId="36AB66C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291,910</w:t>
            </w:r>
          </w:p>
        </w:tc>
        <w:tc>
          <w:tcPr>
            <w:tcW w:w="178" w:type="dxa"/>
            <w:vAlign w:val="bottom"/>
          </w:tcPr>
          <w:p w14:paraId="7B99E418" w14:textId="77777777" w:rsidR="00461634" w:rsidRPr="006F4DC7" w:rsidRDefault="00461634" w:rsidP="0046163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D07A08" w14:textId="058BFFAF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E711E4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275</w:t>
            </w:r>
            <w:r w:rsidRPr="003A2F0E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E711E4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487</w:t>
            </w:r>
          </w:p>
        </w:tc>
        <w:tc>
          <w:tcPr>
            <w:tcW w:w="178" w:type="dxa"/>
            <w:vAlign w:val="bottom"/>
          </w:tcPr>
          <w:p w14:paraId="2DE674ED" w14:textId="77777777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2070C6" w14:textId="5B68117D" w:rsidR="00461634" w:rsidRPr="006F4DC7" w:rsidRDefault="00611DEC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428,431</w:t>
            </w:r>
          </w:p>
        </w:tc>
        <w:tc>
          <w:tcPr>
            <w:tcW w:w="178" w:type="dxa"/>
            <w:vAlign w:val="bottom"/>
          </w:tcPr>
          <w:p w14:paraId="60936379" w14:textId="77777777" w:rsidR="00461634" w:rsidRPr="006F4DC7" w:rsidRDefault="00461634" w:rsidP="0046163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5C096D" w14:textId="0F4980F3" w:rsidR="00461634" w:rsidRPr="00332A39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E711E4">
              <w:rPr>
                <w:rFonts w:ascii="Angsana New" w:eastAsia="MS Mincho" w:hAnsi="Angsana New"/>
                <w:b/>
                <w:bCs/>
                <w:sz w:val="26"/>
                <w:szCs w:val="26"/>
                <w:lang w:val="en-GB"/>
              </w:rPr>
              <w:t>425</w:t>
            </w:r>
            <w:r w:rsidRPr="00332A39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E711E4">
              <w:rPr>
                <w:rFonts w:ascii="Angsana New" w:eastAsia="MS Mincho" w:hAnsi="Angsana New"/>
                <w:b/>
                <w:bCs/>
                <w:sz w:val="26"/>
                <w:szCs w:val="26"/>
                <w:lang w:val="en-GB"/>
              </w:rPr>
              <w:t>026</w:t>
            </w:r>
          </w:p>
        </w:tc>
        <w:tc>
          <w:tcPr>
            <w:tcW w:w="188" w:type="dxa"/>
            <w:vAlign w:val="bottom"/>
          </w:tcPr>
          <w:p w14:paraId="12E266BA" w14:textId="77777777" w:rsidR="00461634" w:rsidRPr="006F4DC7" w:rsidRDefault="00461634" w:rsidP="0046163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8BB607" w14:textId="32B75492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(248,5</w:t>
            </w:r>
            <w:r w:rsidR="00D86E41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90</w:t>
            </w: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14D2F6D3" w14:textId="77777777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53ACAE" w14:textId="3697B402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</w:t>
            </w:r>
            <w:r w:rsidRPr="00E711E4">
              <w:rPr>
                <w:rFonts w:ascii="Angsana New" w:eastAsia="MS Mincho" w:hAnsi="Angsana New"/>
                <w:b/>
                <w:bCs/>
                <w:sz w:val="26"/>
                <w:szCs w:val="26"/>
                <w:lang w:val="en-GB"/>
              </w:rPr>
              <w:t>281</w:t>
            </w: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E711E4">
              <w:rPr>
                <w:rFonts w:ascii="Angsana New" w:eastAsia="MS Mincho" w:hAnsi="Angsana New"/>
                <w:b/>
                <w:bCs/>
                <w:sz w:val="26"/>
                <w:szCs w:val="26"/>
                <w:lang w:val="en-GB"/>
              </w:rPr>
              <w:t>364</w:t>
            </w: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8" w:type="dxa"/>
            <w:vAlign w:val="bottom"/>
          </w:tcPr>
          <w:p w14:paraId="3114799C" w14:textId="77777777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8A2CCF" w14:textId="4860553C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left="-129" w:right="-77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1,692,485</w:t>
            </w:r>
          </w:p>
        </w:tc>
        <w:tc>
          <w:tcPr>
            <w:tcW w:w="178" w:type="dxa"/>
            <w:vAlign w:val="bottom"/>
          </w:tcPr>
          <w:p w14:paraId="44E60AEB" w14:textId="77777777" w:rsidR="00461634" w:rsidRPr="006F4DC7" w:rsidRDefault="00461634" w:rsidP="0046163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3DADD1" w14:textId="1D110094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left="-129" w:right="-77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E711E4">
              <w:rPr>
                <w:rFonts w:ascii="Angsana New" w:eastAsia="MS Mincho" w:hAnsi="Angsana New"/>
                <w:b/>
                <w:bCs/>
                <w:sz w:val="26"/>
                <w:szCs w:val="26"/>
                <w:lang w:val="en-GB"/>
              </w:rPr>
              <w:t>1</w:t>
            </w:r>
            <w:r w:rsidRPr="00051299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E711E4">
              <w:rPr>
                <w:rFonts w:ascii="Angsana New" w:eastAsia="MS Mincho" w:hAnsi="Angsana New"/>
                <w:b/>
                <w:bCs/>
                <w:sz w:val="26"/>
                <w:szCs w:val="26"/>
                <w:lang w:val="en-GB"/>
              </w:rPr>
              <w:t>765</w:t>
            </w:r>
            <w:r w:rsidRPr="00051299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E711E4">
              <w:rPr>
                <w:rFonts w:ascii="Angsana New" w:eastAsia="MS Mincho" w:hAnsi="Angsana New"/>
                <w:b/>
                <w:bCs/>
                <w:sz w:val="26"/>
                <w:szCs w:val="26"/>
                <w:lang w:val="en-GB"/>
              </w:rPr>
              <w:t>519</w:t>
            </w:r>
          </w:p>
        </w:tc>
      </w:tr>
      <w:tr w:rsidR="00461634" w:rsidRPr="006F4DC7" w14:paraId="44AB574C" w14:textId="77777777" w:rsidTr="00AF481A">
        <w:trPr>
          <w:cantSplit/>
          <w:trHeight w:val="30"/>
        </w:trPr>
        <w:tc>
          <w:tcPr>
            <w:tcW w:w="2934" w:type="dxa"/>
          </w:tcPr>
          <w:p w14:paraId="5B115825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01" w:type="dxa"/>
            <w:tcBorders>
              <w:top w:val="double" w:sz="4" w:space="0" w:color="auto"/>
            </w:tcBorders>
            <w:vAlign w:val="bottom"/>
          </w:tcPr>
          <w:p w14:paraId="436F5D0F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251D0AF" w14:textId="77777777" w:rsidR="00461634" w:rsidRPr="006F4DC7" w:rsidRDefault="00461634" w:rsidP="0046163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  <w:vAlign w:val="bottom"/>
          </w:tcPr>
          <w:p w14:paraId="37BF80F2" w14:textId="77777777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8C2A6AB" w14:textId="77777777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6E80D765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FD41F65" w14:textId="77777777" w:rsidR="00461634" w:rsidRPr="006F4DC7" w:rsidRDefault="00461634" w:rsidP="0046163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double" w:sz="4" w:space="0" w:color="auto"/>
            </w:tcBorders>
            <w:vAlign w:val="bottom"/>
          </w:tcPr>
          <w:p w14:paraId="67C5607F" w14:textId="77777777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A13DD2D" w14:textId="77777777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  <w:vAlign w:val="bottom"/>
          </w:tcPr>
          <w:p w14:paraId="0718D68D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EEB9279" w14:textId="77777777" w:rsidR="00461634" w:rsidRPr="006F4DC7" w:rsidRDefault="00461634" w:rsidP="0046163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0E5F0F17" w14:textId="77777777" w:rsidR="00461634" w:rsidRPr="00332A39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6FD2A4BE" w14:textId="77777777" w:rsidR="00461634" w:rsidRPr="006F4DC7" w:rsidRDefault="00461634" w:rsidP="0046163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7F07007C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AAA91CD" w14:textId="77777777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double" w:sz="4" w:space="0" w:color="auto"/>
            </w:tcBorders>
            <w:vAlign w:val="bottom"/>
          </w:tcPr>
          <w:p w14:paraId="0CA84FF3" w14:textId="77777777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300FD506" w14:textId="77777777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  <w:vAlign w:val="bottom"/>
          </w:tcPr>
          <w:p w14:paraId="6A6C2669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29" w:right="-108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20A852D" w14:textId="77777777" w:rsidR="00461634" w:rsidRPr="006F4DC7" w:rsidRDefault="00461634" w:rsidP="0046163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  <w:vAlign w:val="bottom"/>
          </w:tcPr>
          <w:p w14:paraId="78A3F2ED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129" w:right="105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461634" w:rsidRPr="006F4DC7" w14:paraId="57FA4655" w14:textId="77777777" w:rsidTr="00AF481A">
        <w:trPr>
          <w:cantSplit/>
        </w:trPr>
        <w:tc>
          <w:tcPr>
            <w:tcW w:w="2934" w:type="dxa"/>
          </w:tcPr>
          <w:p w14:paraId="7C40D958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6F4DC7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1001" w:type="dxa"/>
            <w:vAlign w:val="bottom"/>
          </w:tcPr>
          <w:p w14:paraId="5EDF03E5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CA55D02" w14:textId="77777777" w:rsidR="00461634" w:rsidRPr="006F4DC7" w:rsidRDefault="00461634" w:rsidP="0046163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5EEDD005" w14:textId="77777777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45235CB" w14:textId="77777777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40E68EC1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67FF4C11" w14:textId="77777777" w:rsidR="00461634" w:rsidRPr="006F4DC7" w:rsidRDefault="00461634" w:rsidP="0046163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48160CBB" w14:textId="77777777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0F332A2" w14:textId="77777777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5CEA3C61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11B32AD" w14:textId="77777777" w:rsidR="00461634" w:rsidRPr="006F4DC7" w:rsidRDefault="00461634" w:rsidP="0046163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2B73DDBB" w14:textId="77777777" w:rsidR="00461634" w:rsidRPr="00332A39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170E2255" w14:textId="77777777" w:rsidR="00461634" w:rsidRPr="006F4DC7" w:rsidRDefault="00461634" w:rsidP="0046163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1447D0BA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21F2BBD" w14:textId="77777777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14:paraId="20DDC608" w14:textId="77777777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7702E89C" w14:textId="77777777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45A2A25B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29" w:right="-108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B3B564D" w14:textId="77777777" w:rsidR="00461634" w:rsidRPr="006F4DC7" w:rsidRDefault="00461634" w:rsidP="0046163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7E6A8842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129" w:right="105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461634" w:rsidRPr="006F4DC7" w14:paraId="22BC8AF3" w14:textId="77777777" w:rsidTr="00AF481A">
        <w:trPr>
          <w:cantSplit/>
        </w:trPr>
        <w:tc>
          <w:tcPr>
            <w:tcW w:w="2934" w:type="dxa"/>
          </w:tcPr>
          <w:p w14:paraId="37691C8C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  <w:r w:rsidRPr="006F4DC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001" w:type="dxa"/>
            <w:vAlign w:val="bottom"/>
          </w:tcPr>
          <w:p w14:paraId="5678EF64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884A292" w14:textId="77777777" w:rsidR="00461634" w:rsidRPr="006F4DC7" w:rsidRDefault="00461634" w:rsidP="0046163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135DB3AD" w14:textId="77777777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CC2B869" w14:textId="77777777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25294F57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CD5831D" w14:textId="77777777" w:rsidR="00461634" w:rsidRPr="006F4DC7" w:rsidRDefault="00461634" w:rsidP="0046163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6613C673" w14:textId="77777777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FB11E98" w14:textId="77777777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68EF6783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362F291" w14:textId="77777777" w:rsidR="00461634" w:rsidRPr="006F4DC7" w:rsidRDefault="00461634" w:rsidP="0046163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460086AF" w14:textId="77777777" w:rsidR="00461634" w:rsidRPr="00332A39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1D3BB188" w14:textId="77777777" w:rsidR="00461634" w:rsidRPr="006F4DC7" w:rsidRDefault="00461634" w:rsidP="0046163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16166C9A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550FA47" w14:textId="77777777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14:paraId="3E9E67AF" w14:textId="77777777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5DFC8202" w14:textId="77777777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3B1473F9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29" w:right="-108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AB1EADB" w14:textId="77777777" w:rsidR="00461634" w:rsidRPr="006F4DC7" w:rsidRDefault="00461634" w:rsidP="0046163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368B8D67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129" w:right="105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461634" w:rsidRPr="006F4DC7" w14:paraId="20F14D81" w14:textId="77777777" w:rsidTr="00AF481A">
        <w:trPr>
          <w:cantSplit/>
        </w:trPr>
        <w:tc>
          <w:tcPr>
            <w:tcW w:w="2934" w:type="dxa"/>
            <w:vAlign w:val="bottom"/>
          </w:tcPr>
          <w:p w14:paraId="362B60A6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6F4DC7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ณ เวลาใดเวลาหนึ่ง</w:t>
            </w:r>
          </w:p>
        </w:tc>
        <w:tc>
          <w:tcPr>
            <w:tcW w:w="1001" w:type="dxa"/>
            <w:vAlign w:val="bottom"/>
          </w:tcPr>
          <w:p w14:paraId="39278803" w14:textId="5C973E65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1,219,073</w:t>
            </w:r>
          </w:p>
        </w:tc>
        <w:tc>
          <w:tcPr>
            <w:tcW w:w="178" w:type="dxa"/>
            <w:vAlign w:val="bottom"/>
          </w:tcPr>
          <w:p w14:paraId="3C99AE69" w14:textId="77777777" w:rsidR="00461634" w:rsidRPr="006F4DC7" w:rsidRDefault="00461634" w:rsidP="0046163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6EC4CB62" w14:textId="25F7F697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sz w:val="26"/>
                <w:szCs w:val="26"/>
                <w:cs/>
                <w:lang w:bidi="th-TH"/>
              </w:rPr>
            </w:pPr>
            <w:r w:rsidRPr="00E711E4">
              <w:rPr>
                <w:rFonts w:ascii="Angsana New" w:eastAsia="MS Mincho" w:hAnsi="Angsana New"/>
                <w:sz w:val="26"/>
                <w:szCs w:val="26"/>
              </w:rPr>
              <w:t>1</w:t>
            </w:r>
            <w:r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E711E4">
              <w:rPr>
                <w:rFonts w:ascii="Angsana New" w:eastAsia="MS Mincho" w:hAnsi="Angsana New"/>
                <w:sz w:val="26"/>
                <w:szCs w:val="26"/>
              </w:rPr>
              <w:t>344</w:t>
            </w:r>
            <w:r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E711E4">
              <w:rPr>
                <w:rFonts w:ascii="Angsana New" w:eastAsia="MS Mincho" w:hAnsi="Angsana New"/>
                <w:sz w:val="26"/>
                <w:szCs w:val="26"/>
              </w:rPr>
              <w:t>436</w:t>
            </w:r>
          </w:p>
        </w:tc>
        <w:tc>
          <w:tcPr>
            <w:tcW w:w="178" w:type="dxa"/>
            <w:vAlign w:val="bottom"/>
          </w:tcPr>
          <w:p w14:paraId="0EBB5542" w14:textId="77777777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43C272C2" w14:textId="77F938D5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276,528</w:t>
            </w:r>
          </w:p>
        </w:tc>
        <w:tc>
          <w:tcPr>
            <w:tcW w:w="178" w:type="dxa"/>
            <w:vAlign w:val="bottom"/>
          </w:tcPr>
          <w:p w14:paraId="15B955A5" w14:textId="77777777" w:rsidR="00461634" w:rsidRPr="006F4DC7" w:rsidRDefault="00461634" w:rsidP="0046163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02175444" w14:textId="0843A25D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E711E4">
              <w:rPr>
                <w:rFonts w:ascii="Angsana New" w:eastAsia="MS Mincho" w:hAnsi="Angsana New"/>
                <w:sz w:val="26"/>
                <w:szCs w:val="26"/>
              </w:rPr>
              <w:t>259</w:t>
            </w:r>
            <w:r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E711E4">
              <w:rPr>
                <w:rFonts w:ascii="Angsana New" w:eastAsia="MS Mincho" w:hAnsi="Angsana New"/>
                <w:sz w:val="26"/>
                <w:szCs w:val="26"/>
              </w:rPr>
              <w:t>757</w:t>
            </w:r>
          </w:p>
        </w:tc>
        <w:tc>
          <w:tcPr>
            <w:tcW w:w="178" w:type="dxa"/>
            <w:vAlign w:val="bottom"/>
          </w:tcPr>
          <w:p w14:paraId="54086674" w14:textId="77777777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614F615C" w14:textId="11EF2CA3" w:rsidR="00461634" w:rsidRPr="006F4DC7" w:rsidRDefault="00611DEC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339,533</w:t>
            </w:r>
          </w:p>
        </w:tc>
        <w:tc>
          <w:tcPr>
            <w:tcW w:w="178" w:type="dxa"/>
            <w:vAlign w:val="bottom"/>
          </w:tcPr>
          <w:p w14:paraId="3D56E282" w14:textId="77777777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493C7822" w14:textId="09B2F03B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E711E4">
              <w:rPr>
                <w:rFonts w:ascii="Angsana New" w:eastAsia="MS Mincho" w:hAnsi="Angsana New"/>
                <w:sz w:val="26"/>
                <w:szCs w:val="26"/>
                <w:lang w:val="en-GB"/>
              </w:rPr>
              <w:t>350</w:t>
            </w:r>
            <w:r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E711E4">
              <w:rPr>
                <w:rFonts w:ascii="Angsana New" w:eastAsia="MS Mincho" w:hAnsi="Angsan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88" w:type="dxa"/>
            <w:vAlign w:val="bottom"/>
          </w:tcPr>
          <w:p w14:paraId="2FD98133" w14:textId="77777777" w:rsidR="00461634" w:rsidRPr="006F4DC7" w:rsidRDefault="00461634" w:rsidP="0046163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463E5AFE" w14:textId="4044D1C1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(202,274)</w:t>
            </w:r>
          </w:p>
        </w:tc>
        <w:tc>
          <w:tcPr>
            <w:tcW w:w="178" w:type="dxa"/>
            <w:vAlign w:val="bottom"/>
          </w:tcPr>
          <w:p w14:paraId="61359777" w14:textId="77777777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14:paraId="60009E39" w14:textId="3433E7C9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</w:t>
            </w:r>
            <w:r w:rsidRPr="00E711E4">
              <w:rPr>
                <w:rFonts w:ascii="Angsana New" w:eastAsia="MS Mincho" w:hAnsi="Angsana New"/>
                <w:sz w:val="26"/>
                <w:szCs w:val="26"/>
                <w:lang w:val="en-GB"/>
              </w:rPr>
              <w:t>236</w:t>
            </w:r>
            <w:r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E711E4">
              <w:rPr>
                <w:rFonts w:ascii="Angsana New" w:eastAsia="MS Mincho" w:hAnsi="Angsana New"/>
                <w:sz w:val="26"/>
                <w:szCs w:val="26"/>
                <w:lang w:val="en-GB"/>
              </w:rPr>
              <w:t>945</w:t>
            </w:r>
            <w:r>
              <w:rPr>
                <w:rFonts w:ascii="Angsana New" w:eastAsia="MS Mincho" w:hAnsi="Angsana New"/>
                <w:sz w:val="26"/>
                <w:szCs w:val="26"/>
              </w:rPr>
              <w:t>)</w:t>
            </w:r>
          </w:p>
        </w:tc>
        <w:tc>
          <w:tcPr>
            <w:tcW w:w="188" w:type="dxa"/>
            <w:vAlign w:val="bottom"/>
          </w:tcPr>
          <w:p w14:paraId="12C2E36D" w14:textId="77777777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599B8398" w14:textId="0029E732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left="-129" w:right="-77"/>
              <w:rPr>
                <w:rFonts w:ascii="Angsana New" w:eastAsia="MS Mincho" w:hAnsi="Angsana New"/>
                <w:sz w:val="26"/>
                <w:szCs w:val="26"/>
              </w:rPr>
            </w:pPr>
            <w:r w:rsidRPr="00461634">
              <w:rPr>
                <w:rFonts w:ascii="Angsana New" w:eastAsia="MS Mincho" w:hAnsi="Angsana New"/>
                <w:sz w:val="26"/>
                <w:szCs w:val="26"/>
              </w:rPr>
              <w:t>1,6</w:t>
            </w:r>
            <w:r>
              <w:rPr>
                <w:rFonts w:ascii="Angsana New" w:eastAsia="MS Mincho" w:hAnsi="Angsana New"/>
                <w:sz w:val="26"/>
                <w:szCs w:val="26"/>
              </w:rPr>
              <w:t>32,860</w:t>
            </w:r>
          </w:p>
        </w:tc>
        <w:tc>
          <w:tcPr>
            <w:tcW w:w="178" w:type="dxa"/>
            <w:vAlign w:val="bottom"/>
          </w:tcPr>
          <w:p w14:paraId="3E14447F" w14:textId="77777777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tLeast"/>
              <w:ind w:right="105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2A9493A8" w14:textId="69AEE3A4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left="-129" w:right="-77"/>
              <w:rPr>
                <w:rFonts w:ascii="Angsana New" w:eastAsia="MS Mincho" w:hAnsi="Angsana New"/>
                <w:sz w:val="26"/>
                <w:szCs w:val="26"/>
              </w:rPr>
            </w:pPr>
            <w:r w:rsidRPr="00E711E4">
              <w:rPr>
                <w:rFonts w:ascii="Angsana New" w:eastAsia="MS Mincho" w:hAnsi="Angsana New"/>
                <w:sz w:val="26"/>
                <w:szCs w:val="26"/>
                <w:lang w:val="en-GB"/>
              </w:rPr>
              <w:t>1</w:t>
            </w:r>
            <w:r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E711E4">
              <w:rPr>
                <w:rFonts w:ascii="Angsana New" w:eastAsia="MS Mincho" w:hAnsi="Angsana New"/>
                <w:sz w:val="26"/>
                <w:szCs w:val="26"/>
                <w:lang w:val="en-GB"/>
              </w:rPr>
              <w:t>717</w:t>
            </w:r>
            <w:r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E711E4">
              <w:rPr>
                <w:rFonts w:ascii="Angsana New" w:eastAsia="MS Mincho" w:hAnsi="Angsana New"/>
                <w:sz w:val="26"/>
                <w:szCs w:val="26"/>
                <w:lang w:val="en-GB"/>
              </w:rPr>
              <w:t>413</w:t>
            </w:r>
          </w:p>
        </w:tc>
      </w:tr>
      <w:tr w:rsidR="00461634" w:rsidRPr="006F4DC7" w14:paraId="4842836F" w14:textId="77777777" w:rsidTr="00AF481A">
        <w:trPr>
          <w:cantSplit/>
        </w:trPr>
        <w:tc>
          <w:tcPr>
            <w:tcW w:w="2934" w:type="dxa"/>
            <w:vAlign w:val="bottom"/>
          </w:tcPr>
          <w:p w14:paraId="64370D8D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6F4DC7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ตลอดช่วงเวลาหนึ่ง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vAlign w:val="bottom"/>
          </w:tcPr>
          <w:p w14:paraId="2F0FC333" w14:textId="4CFF67B0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1,661</w:t>
            </w:r>
          </w:p>
        </w:tc>
        <w:tc>
          <w:tcPr>
            <w:tcW w:w="178" w:type="dxa"/>
            <w:vAlign w:val="bottom"/>
          </w:tcPr>
          <w:p w14:paraId="0AC0415D" w14:textId="77777777" w:rsidR="00461634" w:rsidRPr="006F4DC7" w:rsidRDefault="00461634" w:rsidP="0046163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0C984B5B" w14:textId="003BD3BD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E711E4">
              <w:rPr>
                <w:rFonts w:ascii="Angsana New" w:eastAsia="MS Mincho" w:hAnsi="Angsana New"/>
                <w:sz w:val="26"/>
                <w:szCs w:val="26"/>
              </w:rPr>
              <w:t>1</w:t>
            </w:r>
            <w:r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E711E4">
              <w:rPr>
                <w:rFonts w:ascii="Angsana New" w:eastAsia="MS Mincho" w:hAnsi="Angsana New"/>
                <w:sz w:val="26"/>
                <w:szCs w:val="26"/>
              </w:rPr>
              <w:t>934</w:t>
            </w:r>
          </w:p>
        </w:tc>
        <w:tc>
          <w:tcPr>
            <w:tcW w:w="178" w:type="dxa"/>
            <w:vAlign w:val="bottom"/>
          </w:tcPr>
          <w:p w14:paraId="498F88DF" w14:textId="77777777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2282B04D" w14:textId="67BEC69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15,38</w:t>
            </w:r>
            <w:r w:rsidR="00611DEC">
              <w:rPr>
                <w:rFonts w:ascii="Angsana New" w:eastAsia="MS Mincho" w:hAnsi="Angsana New"/>
                <w:sz w:val="26"/>
                <w:szCs w:val="26"/>
              </w:rPr>
              <w:t>2</w:t>
            </w:r>
          </w:p>
        </w:tc>
        <w:tc>
          <w:tcPr>
            <w:tcW w:w="178" w:type="dxa"/>
            <w:vAlign w:val="bottom"/>
          </w:tcPr>
          <w:p w14:paraId="0AB232EC" w14:textId="77777777" w:rsidR="00461634" w:rsidRPr="006F4DC7" w:rsidRDefault="00461634" w:rsidP="0046163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  <w:vAlign w:val="bottom"/>
          </w:tcPr>
          <w:p w14:paraId="71583D01" w14:textId="6C333991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sz w:val="26"/>
                <w:szCs w:val="26"/>
                <w:cs/>
                <w:lang w:bidi="th-TH"/>
              </w:rPr>
            </w:pPr>
            <w:r w:rsidRPr="00E711E4">
              <w:rPr>
                <w:rFonts w:ascii="Angsana New" w:eastAsia="MS Mincho" w:hAnsi="Angsana New"/>
                <w:sz w:val="26"/>
                <w:szCs w:val="26"/>
              </w:rPr>
              <w:t>15</w:t>
            </w:r>
            <w:r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E711E4">
              <w:rPr>
                <w:rFonts w:ascii="Angsana New" w:eastAsia="MS Mincho" w:hAnsi="Angsana New"/>
                <w:sz w:val="26"/>
                <w:szCs w:val="26"/>
              </w:rPr>
              <w:t>730</w:t>
            </w:r>
          </w:p>
        </w:tc>
        <w:tc>
          <w:tcPr>
            <w:tcW w:w="178" w:type="dxa"/>
            <w:vAlign w:val="bottom"/>
          </w:tcPr>
          <w:p w14:paraId="6129552F" w14:textId="77777777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09B5D5CD" w14:textId="445F838A" w:rsidR="00461634" w:rsidRPr="006F4DC7" w:rsidRDefault="00611DEC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88,898</w:t>
            </w:r>
          </w:p>
        </w:tc>
        <w:tc>
          <w:tcPr>
            <w:tcW w:w="178" w:type="dxa"/>
            <w:vAlign w:val="bottom"/>
          </w:tcPr>
          <w:p w14:paraId="1FD7D844" w14:textId="77777777" w:rsidR="00461634" w:rsidRPr="006F4DC7" w:rsidRDefault="00461634" w:rsidP="0046163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3690646C" w14:textId="09A224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E711E4">
              <w:rPr>
                <w:rFonts w:ascii="Angsana New" w:eastAsia="MS Mincho" w:hAnsi="Angsana New"/>
                <w:sz w:val="26"/>
                <w:szCs w:val="26"/>
                <w:lang w:val="en-GB"/>
              </w:rPr>
              <w:t>74</w:t>
            </w:r>
            <w:r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E711E4">
              <w:rPr>
                <w:rFonts w:ascii="Angsana New" w:eastAsia="MS Mincho" w:hAnsi="Angsan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88" w:type="dxa"/>
            <w:vAlign w:val="bottom"/>
          </w:tcPr>
          <w:p w14:paraId="5C695428" w14:textId="77777777" w:rsidR="00461634" w:rsidRPr="006F4DC7" w:rsidRDefault="00461634" w:rsidP="0046163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4FCE62F7" w14:textId="76571698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(46,31</w:t>
            </w:r>
            <w:r w:rsidR="00611DEC">
              <w:rPr>
                <w:rFonts w:ascii="Angsana New" w:eastAsia="MS Mincho" w:hAnsi="Angsana New"/>
                <w:sz w:val="26"/>
                <w:szCs w:val="26"/>
              </w:rPr>
              <w:t>6</w:t>
            </w:r>
            <w:r>
              <w:rPr>
                <w:rFonts w:ascii="Angsana New" w:eastAsia="MS Mincho" w:hAnsi="Angsana New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3BB76ECE" w14:textId="77777777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bottom"/>
          </w:tcPr>
          <w:p w14:paraId="07229CD9" w14:textId="55F630E3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</w:t>
            </w:r>
            <w:r w:rsidRPr="00E711E4">
              <w:rPr>
                <w:rFonts w:ascii="Angsana New" w:eastAsia="MS Mincho" w:hAnsi="Angsana New"/>
                <w:sz w:val="26"/>
                <w:szCs w:val="26"/>
                <w:lang w:val="en-GB"/>
              </w:rPr>
              <w:t>44</w:t>
            </w:r>
            <w:r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E711E4">
              <w:rPr>
                <w:rFonts w:ascii="Angsana New" w:eastAsia="MS Mincho" w:hAnsi="Angsana New"/>
                <w:sz w:val="26"/>
                <w:szCs w:val="26"/>
                <w:lang w:val="en-GB"/>
              </w:rPr>
              <w:t>419</w:t>
            </w:r>
            <w:r>
              <w:rPr>
                <w:rFonts w:ascii="Angsana New" w:eastAsia="MS Mincho" w:hAnsi="Angsana New"/>
                <w:sz w:val="26"/>
                <w:szCs w:val="26"/>
              </w:rPr>
              <w:t>)</w:t>
            </w:r>
          </w:p>
        </w:tc>
        <w:tc>
          <w:tcPr>
            <w:tcW w:w="188" w:type="dxa"/>
            <w:vAlign w:val="bottom"/>
          </w:tcPr>
          <w:p w14:paraId="55E7D34C" w14:textId="77777777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39A1F9BB" w14:textId="1280EC6C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left="-129" w:right="-77"/>
              <w:rPr>
                <w:rFonts w:ascii="Angsana New" w:eastAsia="MS Mincho" w:hAnsi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59,625</w:t>
            </w:r>
          </w:p>
        </w:tc>
        <w:tc>
          <w:tcPr>
            <w:tcW w:w="178" w:type="dxa"/>
            <w:vAlign w:val="bottom"/>
          </w:tcPr>
          <w:p w14:paraId="15F63CB9" w14:textId="77777777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tLeast"/>
              <w:ind w:right="105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22844B1E" w14:textId="66E0A8A8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left="-129" w:right="-77"/>
              <w:rPr>
                <w:rFonts w:ascii="Angsana New" w:eastAsia="MS Mincho" w:hAnsi="Angsana New"/>
                <w:sz w:val="26"/>
                <w:szCs w:val="26"/>
              </w:rPr>
            </w:pPr>
            <w:r w:rsidRPr="00E711E4">
              <w:rPr>
                <w:rFonts w:ascii="Angsana New" w:eastAsia="MS Mincho" w:hAnsi="Angsana New"/>
                <w:sz w:val="26"/>
                <w:szCs w:val="26"/>
                <w:lang w:val="en-GB"/>
              </w:rPr>
              <w:t>48</w:t>
            </w:r>
            <w:r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E711E4">
              <w:rPr>
                <w:rFonts w:ascii="Angsana New" w:eastAsia="MS Mincho" w:hAnsi="Angsana New"/>
                <w:sz w:val="26"/>
                <w:szCs w:val="26"/>
                <w:lang w:val="en-GB"/>
              </w:rPr>
              <w:t>106</w:t>
            </w:r>
          </w:p>
        </w:tc>
      </w:tr>
      <w:tr w:rsidR="00461634" w:rsidRPr="006F4DC7" w14:paraId="4D685082" w14:textId="77777777" w:rsidTr="00AF481A">
        <w:trPr>
          <w:cantSplit/>
        </w:trPr>
        <w:tc>
          <w:tcPr>
            <w:tcW w:w="2934" w:type="dxa"/>
          </w:tcPr>
          <w:p w14:paraId="3AB90261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F4DC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9D20E6" w14:textId="4C3DB750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ind w:left="-129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1,220,734</w:t>
            </w:r>
          </w:p>
        </w:tc>
        <w:tc>
          <w:tcPr>
            <w:tcW w:w="178" w:type="dxa"/>
            <w:vAlign w:val="bottom"/>
          </w:tcPr>
          <w:p w14:paraId="3503F358" w14:textId="77777777" w:rsidR="00461634" w:rsidRPr="006F4DC7" w:rsidRDefault="00461634" w:rsidP="0046163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9B3DFF" w14:textId="1CF431A3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E711E4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</w:t>
            </w:r>
            <w:r w:rsidRPr="003A2F0E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E711E4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346</w:t>
            </w:r>
            <w:r w:rsidRPr="003A2F0E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E711E4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370</w:t>
            </w:r>
          </w:p>
        </w:tc>
        <w:tc>
          <w:tcPr>
            <w:tcW w:w="178" w:type="dxa"/>
            <w:vAlign w:val="bottom"/>
          </w:tcPr>
          <w:p w14:paraId="25A66755" w14:textId="77777777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D6FFEB" w14:textId="2A577D2E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291,9</w:t>
            </w:r>
            <w:r w:rsidR="00611DEC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178" w:type="dxa"/>
            <w:vAlign w:val="bottom"/>
          </w:tcPr>
          <w:p w14:paraId="0224C4A0" w14:textId="77777777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97D11E" w14:textId="5A775871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E711E4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275</w:t>
            </w:r>
            <w:r w:rsidRPr="003A2F0E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E711E4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487</w:t>
            </w:r>
          </w:p>
        </w:tc>
        <w:tc>
          <w:tcPr>
            <w:tcW w:w="178" w:type="dxa"/>
            <w:vAlign w:val="bottom"/>
          </w:tcPr>
          <w:p w14:paraId="763E3F11" w14:textId="77777777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0677D8" w14:textId="46E5F87D" w:rsidR="00461634" w:rsidRPr="006F4DC7" w:rsidRDefault="00611DEC" w:rsidP="004C7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29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428,431</w:t>
            </w:r>
          </w:p>
        </w:tc>
        <w:tc>
          <w:tcPr>
            <w:tcW w:w="178" w:type="dxa"/>
            <w:vAlign w:val="bottom"/>
          </w:tcPr>
          <w:p w14:paraId="0C307F4D" w14:textId="77777777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905AAE" w14:textId="0D0953F3" w:rsidR="00461634" w:rsidRPr="00332A39" w:rsidRDefault="00461634" w:rsidP="004C7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E711E4">
              <w:rPr>
                <w:rFonts w:ascii="Angsana New" w:eastAsia="MS Mincho" w:hAnsi="Angsana New"/>
                <w:b/>
                <w:bCs/>
                <w:sz w:val="26"/>
                <w:szCs w:val="26"/>
                <w:lang w:val="en-GB"/>
              </w:rPr>
              <w:t>425</w:t>
            </w:r>
            <w:r w:rsidRPr="00332A39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E711E4">
              <w:rPr>
                <w:rFonts w:ascii="Angsana New" w:eastAsia="MS Mincho" w:hAnsi="Angsana New"/>
                <w:b/>
                <w:bCs/>
                <w:sz w:val="26"/>
                <w:szCs w:val="26"/>
                <w:lang w:val="en-GB"/>
              </w:rPr>
              <w:t>026</w:t>
            </w:r>
          </w:p>
        </w:tc>
        <w:tc>
          <w:tcPr>
            <w:tcW w:w="188" w:type="dxa"/>
            <w:vAlign w:val="bottom"/>
          </w:tcPr>
          <w:p w14:paraId="2BF39769" w14:textId="77777777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045496" w14:textId="55CAED81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(248,5</w:t>
            </w:r>
            <w:r w:rsidR="00611DEC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90</w:t>
            </w: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302DD63C" w14:textId="77777777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808A2B" w14:textId="30A10B5B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</w:t>
            </w:r>
            <w:r w:rsidRPr="00E711E4">
              <w:rPr>
                <w:rFonts w:ascii="Angsana New" w:eastAsia="MS Mincho" w:hAnsi="Angsana New"/>
                <w:b/>
                <w:bCs/>
                <w:sz w:val="26"/>
                <w:szCs w:val="26"/>
                <w:lang w:val="en-GB"/>
              </w:rPr>
              <w:t>281</w:t>
            </w: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E711E4">
              <w:rPr>
                <w:rFonts w:ascii="Angsana New" w:eastAsia="MS Mincho" w:hAnsi="Angsana New"/>
                <w:b/>
                <w:bCs/>
                <w:sz w:val="26"/>
                <w:szCs w:val="26"/>
                <w:lang w:val="en-GB"/>
              </w:rPr>
              <w:t>364</w:t>
            </w: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8" w:type="dxa"/>
            <w:vAlign w:val="bottom"/>
          </w:tcPr>
          <w:p w14:paraId="034193AD" w14:textId="77777777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CB1796" w14:textId="08147642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left="-129" w:right="-77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1,692,485</w:t>
            </w:r>
          </w:p>
        </w:tc>
        <w:tc>
          <w:tcPr>
            <w:tcW w:w="178" w:type="dxa"/>
            <w:vAlign w:val="bottom"/>
          </w:tcPr>
          <w:p w14:paraId="5B5490C3" w14:textId="77777777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tLeast"/>
              <w:ind w:right="105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426D4F" w14:textId="0337F8BF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left="-129" w:right="-77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711E4">
              <w:rPr>
                <w:rFonts w:ascii="Angsana New" w:eastAsia="MS Mincho" w:hAnsi="Angsana New"/>
                <w:b/>
                <w:bCs/>
                <w:sz w:val="26"/>
                <w:szCs w:val="26"/>
                <w:lang w:val="en-GB"/>
              </w:rPr>
              <w:t>1</w:t>
            </w: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E711E4">
              <w:rPr>
                <w:rFonts w:ascii="Angsana New" w:eastAsia="MS Mincho" w:hAnsi="Angsana New"/>
                <w:b/>
                <w:bCs/>
                <w:sz w:val="26"/>
                <w:szCs w:val="26"/>
                <w:lang w:val="en-GB"/>
              </w:rPr>
              <w:t>765</w:t>
            </w: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E711E4">
              <w:rPr>
                <w:rFonts w:ascii="Angsana New" w:eastAsia="MS Mincho" w:hAnsi="Angsana New"/>
                <w:b/>
                <w:bCs/>
                <w:sz w:val="26"/>
                <w:szCs w:val="26"/>
                <w:lang w:val="en-GB"/>
              </w:rPr>
              <w:t>519</w:t>
            </w:r>
          </w:p>
        </w:tc>
      </w:tr>
      <w:tr w:rsidR="00461634" w:rsidRPr="006F4DC7" w14:paraId="737F8934" w14:textId="77777777" w:rsidTr="00AF481A">
        <w:trPr>
          <w:cantSplit/>
        </w:trPr>
        <w:tc>
          <w:tcPr>
            <w:tcW w:w="2934" w:type="dxa"/>
          </w:tcPr>
          <w:p w14:paraId="35E558C7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01" w:type="dxa"/>
            <w:tcBorders>
              <w:top w:val="double" w:sz="4" w:space="0" w:color="auto"/>
            </w:tcBorders>
            <w:vAlign w:val="bottom"/>
          </w:tcPr>
          <w:p w14:paraId="3A8BA40F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ind w:left="-129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A219E28" w14:textId="77777777" w:rsidR="00461634" w:rsidRPr="006F4DC7" w:rsidRDefault="00461634" w:rsidP="0046163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  <w:vAlign w:val="bottom"/>
          </w:tcPr>
          <w:p w14:paraId="16BD1BAE" w14:textId="77777777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FDBB00F" w14:textId="77777777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59FE2516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5E19DBA" w14:textId="77777777" w:rsidR="00461634" w:rsidRPr="006F4DC7" w:rsidRDefault="00461634" w:rsidP="0046163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double" w:sz="4" w:space="0" w:color="auto"/>
            </w:tcBorders>
            <w:vAlign w:val="bottom"/>
          </w:tcPr>
          <w:p w14:paraId="3B6CAF27" w14:textId="77777777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388490D" w14:textId="77777777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  <w:vAlign w:val="bottom"/>
          </w:tcPr>
          <w:p w14:paraId="2E67686B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01D8B8A" w14:textId="77777777" w:rsidR="00461634" w:rsidRPr="006F4DC7" w:rsidRDefault="00461634" w:rsidP="0046163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187F0F97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5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5D85E141" w14:textId="77777777" w:rsidR="00461634" w:rsidRPr="006F4DC7" w:rsidRDefault="00461634" w:rsidP="0046163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741F6CCD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49DEDC7" w14:textId="77777777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double" w:sz="4" w:space="0" w:color="auto"/>
            </w:tcBorders>
            <w:vAlign w:val="bottom"/>
          </w:tcPr>
          <w:p w14:paraId="69B7EE7D" w14:textId="77777777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504533B6" w14:textId="77777777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  <w:vAlign w:val="bottom"/>
          </w:tcPr>
          <w:p w14:paraId="09DDA217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29" w:right="-108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69FFF16" w14:textId="77777777" w:rsidR="00461634" w:rsidRPr="006F4DC7" w:rsidRDefault="00461634" w:rsidP="0046163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  <w:vAlign w:val="bottom"/>
          </w:tcPr>
          <w:p w14:paraId="1309A159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129" w:right="105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461634" w:rsidRPr="006F4DC7" w14:paraId="50152FAE" w14:textId="77777777" w:rsidTr="00AF481A">
        <w:trPr>
          <w:cantSplit/>
        </w:trPr>
        <w:tc>
          <w:tcPr>
            <w:tcW w:w="2934" w:type="dxa"/>
          </w:tcPr>
          <w:p w14:paraId="56924E93" w14:textId="6FFAF10C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01" w:type="dxa"/>
            <w:vAlign w:val="bottom"/>
          </w:tcPr>
          <w:p w14:paraId="45DD542A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ind w:left="-129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6F2A546" w14:textId="77777777" w:rsidR="00461634" w:rsidRPr="006F4DC7" w:rsidRDefault="00461634" w:rsidP="0046163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35BB5C5A" w14:textId="6A84F154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FD2AE14" w14:textId="77777777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006D16C0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40E835C" w14:textId="77777777" w:rsidR="00461634" w:rsidRPr="006F4DC7" w:rsidRDefault="00461634" w:rsidP="0046163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6BD268CA" w14:textId="7E64C3C3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20B093E" w14:textId="77777777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7C6E4CBD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E82D7DD" w14:textId="77777777" w:rsidR="00461634" w:rsidRPr="006F4DC7" w:rsidRDefault="00461634" w:rsidP="0046163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6CA004BC" w14:textId="6C5B1C9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5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51E29D20" w14:textId="77777777" w:rsidR="00461634" w:rsidRPr="006F4DC7" w:rsidRDefault="00461634" w:rsidP="0046163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7DB2C623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E683409" w14:textId="77777777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14:paraId="0EA118E9" w14:textId="0EB261B5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55455BBD" w14:textId="77777777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60DD4B3C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29" w:right="-108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49C1404" w14:textId="77777777" w:rsidR="00461634" w:rsidRPr="006F4DC7" w:rsidRDefault="00461634" w:rsidP="0046163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12B8A16B" w14:textId="46D5AF49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129" w:right="105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461634" w:rsidRPr="006F4DC7" w14:paraId="55646CD8" w14:textId="77777777" w:rsidTr="00AF481A">
        <w:trPr>
          <w:cantSplit/>
        </w:trPr>
        <w:tc>
          <w:tcPr>
            <w:tcW w:w="2934" w:type="dxa"/>
          </w:tcPr>
          <w:p w14:paraId="7EBF80BB" w14:textId="79E8B880" w:rsidR="00461634" w:rsidRPr="006F4DC7" w:rsidRDefault="00AF481A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ขาดทุน</w:t>
            </w:r>
            <w:r w:rsidRPr="006F4DC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ตามส่วนงาน</w:t>
            </w:r>
            <w:r w:rsidR="0046163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ก่อนหักภาษีเงินได้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14:paraId="13BA750E" w14:textId="7CA0C1FB" w:rsidR="00461634" w:rsidRPr="00611DEC" w:rsidRDefault="00461634" w:rsidP="000A072C">
            <w:pPr>
              <w:pStyle w:val="acctfourfigures"/>
              <w:shd w:val="clear" w:color="auto" w:fill="FFFFFF"/>
              <w:tabs>
                <w:tab w:val="clear" w:pos="765"/>
                <w:tab w:val="left" w:pos="823"/>
              </w:tabs>
              <w:spacing w:line="240" w:lineRule="atLeast"/>
              <w:ind w:right="-56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611DEC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(22,284)</w:t>
            </w:r>
          </w:p>
        </w:tc>
        <w:tc>
          <w:tcPr>
            <w:tcW w:w="178" w:type="dxa"/>
            <w:vAlign w:val="bottom"/>
          </w:tcPr>
          <w:p w14:paraId="73295BF2" w14:textId="77777777" w:rsidR="00461634" w:rsidRPr="00611DEC" w:rsidRDefault="00461634" w:rsidP="0046163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bottom w:val="double" w:sz="4" w:space="0" w:color="auto"/>
            </w:tcBorders>
            <w:vAlign w:val="bottom"/>
          </w:tcPr>
          <w:p w14:paraId="14B94628" w14:textId="787D4CC4" w:rsidR="00461634" w:rsidRPr="00611DEC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56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611DEC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(32,523)</w:t>
            </w:r>
          </w:p>
        </w:tc>
        <w:tc>
          <w:tcPr>
            <w:tcW w:w="178" w:type="dxa"/>
            <w:vAlign w:val="bottom"/>
          </w:tcPr>
          <w:p w14:paraId="22C52E18" w14:textId="77777777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double" w:sz="4" w:space="0" w:color="auto"/>
            </w:tcBorders>
            <w:vAlign w:val="bottom"/>
          </w:tcPr>
          <w:p w14:paraId="01862617" w14:textId="0B502B37" w:rsidR="00461634" w:rsidRPr="006F4DC7" w:rsidRDefault="00461634" w:rsidP="000A072C">
            <w:pPr>
              <w:pStyle w:val="acctfourfigures"/>
              <w:shd w:val="clear" w:color="auto" w:fill="FFFFFF"/>
              <w:tabs>
                <w:tab w:val="clear" w:pos="765"/>
                <w:tab w:val="left" w:pos="815"/>
                <w:tab w:val="left" w:pos="849"/>
              </w:tabs>
              <w:spacing w:line="240" w:lineRule="atLeast"/>
              <w:ind w:right="-50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(10,841)</w:t>
            </w:r>
          </w:p>
        </w:tc>
        <w:tc>
          <w:tcPr>
            <w:tcW w:w="178" w:type="dxa"/>
            <w:vAlign w:val="bottom"/>
          </w:tcPr>
          <w:p w14:paraId="126FEBE4" w14:textId="77777777" w:rsidR="00461634" w:rsidRPr="006F4DC7" w:rsidRDefault="00461634" w:rsidP="0046163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3" w:type="dxa"/>
            <w:tcBorders>
              <w:bottom w:val="double" w:sz="4" w:space="0" w:color="auto"/>
            </w:tcBorders>
            <w:vAlign w:val="bottom"/>
          </w:tcPr>
          <w:p w14:paraId="6AB951C2" w14:textId="22804C43" w:rsidR="00461634" w:rsidRPr="006F4DC7" w:rsidRDefault="00461634" w:rsidP="000A072C">
            <w:pPr>
              <w:pStyle w:val="acctfourfigures"/>
              <w:shd w:val="clear" w:color="auto" w:fill="FFFFFF"/>
              <w:tabs>
                <w:tab w:val="clear" w:pos="765"/>
                <w:tab w:val="left" w:pos="849"/>
              </w:tabs>
              <w:spacing w:line="240" w:lineRule="atLeast"/>
              <w:ind w:right="-50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3C56D2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</w:t>
            </w:r>
            <w:r w:rsidRPr="00E711E4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29</w:t>
            </w:r>
            <w:r w:rsidRPr="003C56D2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E711E4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839</w:t>
            </w:r>
            <w:r w:rsidRPr="003C56D2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62827334" w14:textId="77777777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  <w:vAlign w:val="bottom"/>
          </w:tcPr>
          <w:p w14:paraId="418A6D74" w14:textId="00D5E631" w:rsidR="00461634" w:rsidRPr="006F4DC7" w:rsidRDefault="00461634" w:rsidP="000A072C">
            <w:pPr>
              <w:pStyle w:val="acctfourfigures"/>
              <w:shd w:val="clear" w:color="auto" w:fill="FFFFFF"/>
              <w:tabs>
                <w:tab w:val="clear" w:pos="765"/>
                <w:tab w:val="left" w:pos="849"/>
              </w:tabs>
              <w:spacing w:line="240" w:lineRule="atLeast"/>
              <w:ind w:right="-50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(25,307)</w:t>
            </w:r>
          </w:p>
        </w:tc>
        <w:tc>
          <w:tcPr>
            <w:tcW w:w="178" w:type="dxa"/>
            <w:vAlign w:val="bottom"/>
          </w:tcPr>
          <w:p w14:paraId="7695D3A1" w14:textId="77777777" w:rsidR="00461634" w:rsidRPr="006F4DC7" w:rsidRDefault="00461634" w:rsidP="0046163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double" w:sz="4" w:space="0" w:color="auto"/>
            </w:tcBorders>
            <w:vAlign w:val="bottom"/>
          </w:tcPr>
          <w:p w14:paraId="6CE4B52E" w14:textId="548BF365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29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3C56D2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</w:t>
            </w:r>
            <w:r w:rsidRPr="00E711E4">
              <w:rPr>
                <w:rFonts w:ascii="Angsana New" w:eastAsia="MS Mincho" w:hAnsi="Angsana New"/>
                <w:b/>
                <w:bCs/>
                <w:sz w:val="26"/>
                <w:szCs w:val="26"/>
                <w:lang w:val="en-GB"/>
              </w:rPr>
              <w:t>29</w:t>
            </w:r>
            <w:r w:rsidRPr="003C56D2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E711E4">
              <w:rPr>
                <w:rFonts w:ascii="Angsana New" w:eastAsia="MS Mincho" w:hAnsi="Angsana New"/>
                <w:b/>
                <w:bCs/>
                <w:sz w:val="26"/>
                <w:szCs w:val="26"/>
                <w:lang w:val="en-GB"/>
              </w:rPr>
              <w:t>607</w:t>
            </w:r>
            <w:r w:rsidRPr="003C56D2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8" w:type="dxa"/>
            <w:vAlign w:val="bottom"/>
          </w:tcPr>
          <w:p w14:paraId="1D07A2EB" w14:textId="77777777" w:rsidR="00461634" w:rsidRPr="006F4DC7" w:rsidRDefault="00461634" w:rsidP="0046163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double" w:sz="4" w:space="0" w:color="auto"/>
            </w:tcBorders>
            <w:vAlign w:val="bottom"/>
          </w:tcPr>
          <w:p w14:paraId="4901D8ED" w14:textId="27D02362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(2,002)</w:t>
            </w:r>
          </w:p>
        </w:tc>
        <w:tc>
          <w:tcPr>
            <w:tcW w:w="178" w:type="dxa"/>
            <w:vAlign w:val="bottom"/>
          </w:tcPr>
          <w:p w14:paraId="66EBE7D8" w14:textId="77777777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tcBorders>
              <w:bottom w:val="double" w:sz="4" w:space="0" w:color="auto"/>
            </w:tcBorders>
            <w:vAlign w:val="bottom"/>
          </w:tcPr>
          <w:p w14:paraId="032A2AF4" w14:textId="2AC90B44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</w:t>
            </w:r>
            <w:r w:rsidRPr="00E711E4">
              <w:rPr>
                <w:rFonts w:ascii="Angsana New" w:eastAsia="MS Mincho" w:hAnsi="Angsana New"/>
                <w:b/>
                <w:bCs/>
                <w:sz w:val="26"/>
                <w:szCs w:val="26"/>
                <w:lang w:val="en-GB"/>
              </w:rPr>
              <w:t>9</w:t>
            </w: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E711E4">
              <w:rPr>
                <w:rFonts w:ascii="Angsana New" w:eastAsia="MS Mincho" w:hAnsi="Angsana New"/>
                <w:b/>
                <w:bCs/>
                <w:sz w:val="26"/>
                <w:szCs w:val="26"/>
                <w:lang w:val="en-GB"/>
              </w:rPr>
              <w:t>577</w:t>
            </w: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8" w:type="dxa"/>
            <w:vAlign w:val="bottom"/>
          </w:tcPr>
          <w:p w14:paraId="03BE922F" w14:textId="77777777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  <w:vAlign w:val="bottom"/>
          </w:tcPr>
          <w:p w14:paraId="40FAC9C0" w14:textId="77102976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29" w:right="-77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(60,434)</w:t>
            </w:r>
          </w:p>
        </w:tc>
        <w:tc>
          <w:tcPr>
            <w:tcW w:w="178" w:type="dxa"/>
            <w:vAlign w:val="bottom"/>
          </w:tcPr>
          <w:p w14:paraId="701AAFD1" w14:textId="77777777" w:rsidR="00461634" w:rsidRPr="006F4DC7" w:rsidRDefault="00461634" w:rsidP="00461634">
            <w:pPr>
              <w:pStyle w:val="acctfourfigures"/>
              <w:shd w:val="clear" w:color="auto" w:fill="FFFFFF"/>
              <w:tabs>
                <w:tab w:val="decimal" w:pos="735"/>
              </w:tabs>
              <w:spacing w:line="240" w:lineRule="atLeast"/>
              <w:ind w:right="105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tcBorders>
              <w:bottom w:val="double" w:sz="4" w:space="0" w:color="auto"/>
            </w:tcBorders>
            <w:vAlign w:val="bottom"/>
          </w:tcPr>
          <w:p w14:paraId="4AD7D71E" w14:textId="1B83FB06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left="-129" w:right="-77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</w:t>
            </w:r>
            <w:r w:rsidRPr="00E711E4">
              <w:rPr>
                <w:rFonts w:ascii="Angsana New" w:eastAsia="MS Mincho" w:hAnsi="Angsana New"/>
                <w:b/>
                <w:bCs/>
                <w:sz w:val="26"/>
                <w:szCs w:val="26"/>
                <w:lang w:val="en-GB"/>
              </w:rPr>
              <w:t>101</w:t>
            </w: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E711E4">
              <w:rPr>
                <w:rFonts w:ascii="Angsana New" w:eastAsia="MS Mincho" w:hAnsi="Angsana New"/>
                <w:b/>
                <w:bCs/>
                <w:sz w:val="26"/>
                <w:szCs w:val="26"/>
                <w:lang w:val="en-GB"/>
              </w:rPr>
              <w:t>546</w:t>
            </w: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)</w:t>
            </w:r>
          </w:p>
        </w:tc>
      </w:tr>
      <w:tr w:rsidR="00461634" w:rsidRPr="006F4DC7" w14:paraId="03FA746F" w14:textId="77777777" w:rsidTr="00AF481A">
        <w:trPr>
          <w:cantSplit/>
          <w:trHeight w:val="145"/>
        </w:trPr>
        <w:tc>
          <w:tcPr>
            <w:tcW w:w="2934" w:type="dxa"/>
          </w:tcPr>
          <w:p w14:paraId="374B1428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1" w:type="dxa"/>
          </w:tcPr>
          <w:p w14:paraId="56510451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D1F83B2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</w:tcPr>
          <w:p w14:paraId="3D0C2F90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789705F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</w:tcPr>
          <w:p w14:paraId="0EA8A3D0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6A117FC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3" w:type="dxa"/>
          </w:tcPr>
          <w:p w14:paraId="1D220BF2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E30FDE2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</w:tcPr>
          <w:p w14:paraId="78889F10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C4B3275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</w:tcPr>
          <w:p w14:paraId="5BDB7FE7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0EC6B31D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</w:tcPr>
          <w:p w14:paraId="77D20C1D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</w:tcPr>
          <w:p w14:paraId="5027B7A9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</w:tcPr>
          <w:p w14:paraId="1EBDA371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8" w:type="dxa"/>
          </w:tcPr>
          <w:p w14:paraId="6C33DFBE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</w:tcPr>
          <w:p w14:paraId="1D1B76FC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1B057DF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</w:tcPr>
          <w:p w14:paraId="2527D3F0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461634" w:rsidRPr="006F4DC7" w14:paraId="339E5630" w14:textId="77777777" w:rsidTr="00AF481A">
        <w:trPr>
          <w:cantSplit/>
          <w:trHeight w:val="70"/>
        </w:trPr>
        <w:tc>
          <w:tcPr>
            <w:tcW w:w="2934" w:type="dxa"/>
          </w:tcPr>
          <w:p w14:paraId="3A517C6C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F4DC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lastRenderedPageBreak/>
              <w:t>สินทรัพย์ส่วนงาน</w:t>
            </w:r>
          </w:p>
        </w:tc>
        <w:tc>
          <w:tcPr>
            <w:tcW w:w="1001" w:type="dxa"/>
            <w:vAlign w:val="bottom"/>
          </w:tcPr>
          <w:p w14:paraId="631F1A9E" w14:textId="77777777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B4D0201" w14:textId="77777777" w:rsidR="00461634" w:rsidRPr="006F4DC7" w:rsidRDefault="00461634" w:rsidP="0046163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1452BBB4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4F7ABFA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6C8D6983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815C2AD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45DA1288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A05C146" w14:textId="77777777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29D47A6A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7690222" w14:textId="77777777" w:rsidR="00461634" w:rsidRPr="006F4DC7" w:rsidRDefault="00461634" w:rsidP="0046163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7283B315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417A1993" w14:textId="77777777" w:rsidR="00461634" w:rsidRPr="006F4DC7" w:rsidRDefault="00461634" w:rsidP="0046163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0433FA71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91B72F4" w14:textId="77777777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14:paraId="0D15D36F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195D062B" w14:textId="77777777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20C265FB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CCF172A" w14:textId="77777777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0FB87CF4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</w:tr>
      <w:tr w:rsidR="00461634" w:rsidRPr="006F4DC7" w14:paraId="0D37A972" w14:textId="77777777" w:rsidTr="00AF481A">
        <w:trPr>
          <w:cantSplit/>
        </w:trPr>
        <w:tc>
          <w:tcPr>
            <w:tcW w:w="2934" w:type="dxa"/>
          </w:tcPr>
          <w:p w14:paraId="5C5D3618" w14:textId="4414C2B2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853A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E711E4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30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6853A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/</w:t>
            </w:r>
            <w:r w:rsidRPr="006853A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E711E4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31</w:t>
            </w:r>
            <w:r w:rsidRPr="006853A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6853A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01" w:type="dxa"/>
            <w:vAlign w:val="center"/>
          </w:tcPr>
          <w:p w14:paraId="7EF11B92" w14:textId="759AFFCB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2,134,26</w:t>
            </w:r>
            <w:r w:rsidR="00AF481A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78" w:type="dxa"/>
            <w:vAlign w:val="center"/>
          </w:tcPr>
          <w:p w14:paraId="02BB9C9D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7273EE27" w14:textId="59EF1D2A" w:rsidR="00461634" w:rsidRPr="00AE63EA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E711E4">
              <w:rPr>
                <w:rFonts w:asciiTheme="majorBidi" w:eastAsia="MS Mincho" w:hAnsiTheme="majorBidi" w:cstheme="majorBidi"/>
                <w:sz w:val="26"/>
                <w:szCs w:val="26"/>
              </w:rPr>
              <w:t>2</w:t>
            </w:r>
            <w:r w:rsidRPr="00AE63EA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E711E4">
              <w:rPr>
                <w:rFonts w:asciiTheme="majorBidi" w:eastAsia="MS Mincho" w:hAnsiTheme="majorBidi" w:cstheme="majorBidi"/>
                <w:sz w:val="26"/>
                <w:szCs w:val="26"/>
              </w:rPr>
              <w:t>089</w:t>
            </w:r>
            <w:r w:rsidRPr="00AE63EA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E711E4">
              <w:rPr>
                <w:rFonts w:asciiTheme="majorBidi" w:eastAsia="MS Mincho" w:hAnsiTheme="majorBidi" w:cstheme="majorBidi"/>
                <w:sz w:val="26"/>
                <w:szCs w:val="26"/>
              </w:rPr>
              <w:t>359</w:t>
            </w:r>
          </w:p>
        </w:tc>
        <w:tc>
          <w:tcPr>
            <w:tcW w:w="178" w:type="dxa"/>
            <w:vAlign w:val="center"/>
          </w:tcPr>
          <w:p w14:paraId="64843412" w14:textId="77777777" w:rsidR="00461634" w:rsidRPr="00AE63EA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center"/>
          </w:tcPr>
          <w:p w14:paraId="3ECE88A8" w14:textId="3107A1C9" w:rsidR="00461634" w:rsidRPr="00AE63EA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458,995</w:t>
            </w:r>
          </w:p>
        </w:tc>
        <w:tc>
          <w:tcPr>
            <w:tcW w:w="178" w:type="dxa"/>
            <w:vAlign w:val="center"/>
          </w:tcPr>
          <w:p w14:paraId="145D6103" w14:textId="77777777" w:rsidR="00461634" w:rsidRPr="00AE63EA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5D5F6A9B" w14:textId="15331282" w:rsidR="00461634" w:rsidRPr="00AE63EA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E711E4">
              <w:rPr>
                <w:rFonts w:asciiTheme="majorBidi" w:eastAsia="MS Mincho" w:hAnsiTheme="majorBidi" w:cstheme="majorBidi"/>
                <w:sz w:val="26"/>
                <w:szCs w:val="26"/>
              </w:rPr>
              <w:t>511</w:t>
            </w:r>
            <w:r w:rsidRPr="00AE63EA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E711E4">
              <w:rPr>
                <w:rFonts w:asciiTheme="majorBidi" w:eastAsia="MS Mincho" w:hAnsiTheme="majorBidi" w:cstheme="majorBidi"/>
                <w:sz w:val="26"/>
                <w:szCs w:val="26"/>
              </w:rPr>
              <w:t>305</w:t>
            </w:r>
          </w:p>
        </w:tc>
        <w:tc>
          <w:tcPr>
            <w:tcW w:w="178" w:type="dxa"/>
            <w:vAlign w:val="center"/>
          </w:tcPr>
          <w:p w14:paraId="3089B731" w14:textId="77777777" w:rsidR="00461634" w:rsidRPr="00AE63EA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center"/>
          </w:tcPr>
          <w:p w14:paraId="2E45A872" w14:textId="20AE75A4" w:rsidR="00461634" w:rsidRPr="00AE63EA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2,521,339</w:t>
            </w:r>
          </w:p>
        </w:tc>
        <w:tc>
          <w:tcPr>
            <w:tcW w:w="178" w:type="dxa"/>
            <w:vAlign w:val="center"/>
          </w:tcPr>
          <w:p w14:paraId="415BE87E" w14:textId="77777777" w:rsidR="00461634" w:rsidRPr="00AE63EA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7DF303C2" w14:textId="54F30AE3" w:rsidR="00461634" w:rsidRPr="00AE63EA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E711E4">
              <w:rPr>
                <w:rFonts w:asciiTheme="majorBidi" w:eastAsia="MS Mincho" w:hAnsiTheme="majorBidi" w:cstheme="majorBidi"/>
                <w:sz w:val="26"/>
                <w:szCs w:val="26"/>
              </w:rPr>
              <w:t>2</w:t>
            </w:r>
            <w:r w:rsidRPr="00AE63EA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E711E4">
              <w:rPr>
                <w:rFonts w:asciiTheme="majorBidi" w:eastAsia="MS Mincho" w:hAnsiTheme="majorBidi" w:cstheme="majorBidi"/>
                <w:sz w:val="26"/>
                <w:szCs w:val="26"/>
              </w:rPr>
              <w:t>565</w:t>
            </w:r>
            <w:r w:rsidRPr="00AE63EA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E711E4">
              <w:rPr>
                <w:rFonts w:asciiTheme="majorBidi" w:eastAsia="MS Mincho" w:hAnsiTheme="majorBidi" w:cstheme="majorBidi"/>
                <w:sz w:val="26"/>
                <w:szCs w:val="26"/>
              </w:rPr>
              <w:t>875</w:t>
            </w:r>
          </w:p>
        </w:tc>
        <w:tc>
          <w:tcPr>
            <w:tcW w:w="188" w:type="dxa"/>
            <w:vAlign w:val="center"/>
          </w:tcPr>
          <w:p w14:paraId="6EE42F72" w14:textId="77777777" w:rsidR="00461634" w:rsidRPr="00AE63EA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center"/>
          </w:tcPr>
          <w:p w14:paraId="42FD1FED" w14:textId="63D62A63" w:rsidR="00461634" w:rsidRPr="00AE63EA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(245,645)</w:t>
            </w:r>
          </w:p>
        </w:tc>
        <w:tc>
          <w:tcPr>
            <w:tcW w:w="178" w:type="dxa"/>
            <w:vAlign w:val="center"/>
          </w:tcPr>
          <w:p w14:paraId="03BE9627" w14:textId="77777777" w:rsidR="00461634" w:rsidRPr="00AE63EA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14:paraId="4192FB7C" w14:textId="097B68AA" w:rsidR="00461634" w:rsidRPr="00AE63EA" w:rsidRDefault="00461634" w:rsidP="00461634">
            <w:pPr>
              <w:pStyle w:val="acctfourfigures"/>
              <w:shd w:val="clear" w:color="auto" w:fill="FFFFFF"/>
              <w:tabs>
                <w:tab w:val="clear" w:pos="765"/>
                <w:tab w:val="left" w:pos="720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AE63EA">
              <w:rPr>
                <w:rFonts w:asciiTheme="majorBidi" w:eastAsia="MS Mincho" w:hAnsiTheme="majorBidi" w:cstheme="majorBidi"/>
                <w:sz w:val="26"/>
                <w:szCs w:val="26"/>
              </w:rPr>
              <w:t>(</w:t>
            </w:r>
            <w:r w:rsidRPr="00E711E4">
              <w:rPr>
                <w:rFonts w:asciiTheme="majorBidi" w:eastAsia="MS Mincho" w:hAnsiTheme="majorBidi" w:cstheme="majorBidi"/>
                <w:sz w:val="26"/>
                <w:szCs w:val="26"/>
              </w:rPr>
              <w:t>225</w:t>
            </w:r>
            <w:r w:rsidRPr="00AE63EA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E711E4">
              <w:rPr>
                <w:rFonts w:asciiTheme="majorBidi" w:eastAsia="MS Mincho" w:hAnsiTheme="majorBidi" w:cstheme="majorBidi"/>
                <w:sz w:val="26"/>
                <w:szCs w:val="26"/>
              </w:rPr>
              <w:t>487</w:t>
            </w:r>
            <w:r w:rsidRPr="00AE63EA">
              <w:rPr>
                <w:rFonts w:asciiTheme="majorBidi" w:eastAsia="MS Mincho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8" w:type="dxa"/>
            <w:vAlign w:val="center"/>
          </w:tcPr>
          <w:p w14:paraId="3EC6890E" w14:textId="77777777" w:rsidR="00461634" w:rsidRPr="00AE63EA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vAlign w:val="center"/>
          </w:tcPr>
          <w:p w14:paraId="6184C316" w14:textId="1A09F5CB" w:rsidR="00461634" w:rsidRPr="00AE63EA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4,</w:t>
            </w:r>
            <w:r w:rsidR="00611DEC">
              <w:rPr>
                <w:rFonts w:asciiTheme="majorBidi" w:eastAsia="MS Mincho" w:hAnsiTheme="majorBidi" w:cstheme="majorBidi"/>
                <w:sz w:val="26"/>
                <w:szCs w:val="26"/>
              </w:rPr>
              <w:t>868</w:t>
            </w: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,9</w:t>
            </w:r>
            <w:r w:rsidR="00611DEC">
              <w:rPr>
                <w:rFonts w:asciiTheme="majorBidi" w:eastAsia="MS Mincho" w:hAnsiTheme="majorBidi" w:cstheme="majorBidi"/>
                <w:sz w:val="26"/>
                <w:szCs w:val="26"/>
              </w:rPr>
              <w:t>56</w:t>
            </w:r>
          </w:p>
        </w:tc>
        <w:tc>
          <w:tcPr>
            <w:tcW w:w="178" w:type="dxa"/>
            <w:vAlign w:val="center"/>
          </w:tcPr>
          <w:p w14:paraId="3D3D1D80" w14:textId="77777777" w:rsidR="00461634" w:rsidRPr="00AE63EA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</w:tcPr>
          <w:p w14:paraId="6CA190AA" w14:textId="0773BC03" w:rsidR="00461634" w:rsidRPr="00AE63EA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E711E4">
              <w:rPr>
                <w:rFonts w:asciiTheme="majorBidi" w:eastAsia="MS Mincho" w:hAnsiTheme="majorBidi" w:cstheme="majorBidi"/>
                <w:sz w:val="26"/>
                <w:szCs w:val="26"/>
              </w:rPr>
              <w:t>4</w:t>
            </w:r>
            <w:r w:rsidRPr="00AE63EA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E711E4">
              <w:rPr>
                <w:rFonts w:asciiTheme="majorBidi" w:eastAsia="MS Mincho" w:hAnsiTheme="majorBidi" w:cstheme="majorBidi"/>
                <w:sz w:val="26"/>
                <w:szCs w:val="26"/>
              </w:rPr>
              <w:t>941</w:t>
            </w:r>
            <w:r w:rsidRPr="00AE63EA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E711E4">
              <w:rPr>
                <w:rFonts w:asciiTheme="majorBidi" w:eastAsia="MS Mincho" w:hAnsiTheme="majorBidi" w:cstheme="majorBidi"/>
                <w:sz w:val="26"/>
                <w:szCs w:val="26"/>
              </w:rPr>
              <w:t>052</w:t>
            </w:r>
          </w:p>
        </w:tc>
      </w:tr>
      <w:tr w:rsidR="00461634" w:rsidRPr="006F4DC7" w14:paraId="75E6DC4C" w14:textId="77777777" w:rsidTr="00AF481A">
        <w:trPr>
          <w:cantSplit/>
        </w:trPr>
        <w:tc>
          <w:tcPr>
            <w:tcW w:w="2934" w:type="dxa"/>
          </w:tcPr>
          <w:p w14:paraId="2B6C2C3E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F4DC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1001" w:type="dxa"/>
            <w:vAlign w:val="bottom"/>
          </w:tcPr>
          <w:p w14:paraId="6FEA1858" w14:textId="77777777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2B4CF4D" w14:textId="77777777" w:rsidR="00461634" w:rsidRPr="006F4DC7" w:rsidRDefault="00461634" w:rsidP="0046163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6D815CAA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6CCDF99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4CAAA21C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919E87C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01F8AE7F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C4B029F" w14:textId="77777777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24B0685B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EA02654" w14:textId="77777777" w:rsidR="00461634" w:rsidRPr="006F4DC7" w:rsidRDefault="00461634" w:rsidP="0046163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00EB31FF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59E9B011" w14:textId="77777777" w:rsidR="00461634" w:rsidRPr="006F4DC7" w:rsidRDefault="00461634" w:rsidP="0046163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7514715D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29"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C4DE563" w14:textId="77777777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14:paraId="4365D052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29"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33F5ACF6" w14:textId="77777777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72F924AB" w14:textId="6F980B93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829,60</w:t>
            </w:r>
            <w:r w:rsidR="00AF481A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78" w:type="dxa"/>
            <w:vAlign w:val="bottom"/>
          </w:tcPr>
          <w:p w14:paraId="5B00A303" w14:textId="77777777" w:rsidR="00461634" w:rsidRPr="006F4DC7" w:rsidRDefault="00461634" w:rsidP="0046163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427AA3B3" w14:textId="6F9D1459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11E4">
              <w:rPr>
                <w:rFonts w:asciiTheme="majorBidi" w:eastAsia="MS Mincho" w:hAnsiTheme="majorBidi" w:cstheme="majorBidi"/>
                <w:sz w:val="26"/>
                <w:szCs w:val="26"/>
              </w:rPr>
              <w:t>903</w:t>
            </w:r>
            <w:r w:rsidRPr="00AE63EA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E711E4">
              <w:rPr>
                <w:rFonts w:asciiTheme="majorBidi" w:eastAsia="MS Mincho" w:hAnsiTheme="majorBidi" w:cstheme="majorBidi"/>
                <w:sz w:val="26"/>
                <w:szCs w:val="26"/>
              </w:rPr>
              <w:t>842</w:t>
            </w:r>
          </w:p>
        </w:tc>
      </w:tr>
      <w:tr w:rsidR="00461634" w:rsidRPr="006F4DC7" w14:paraId="12017722" w14:textId="77777777" w:rsidTr="00AF481A">
        <w:trPr>
          <w:cantSplit/>
        </w:trPr>
        <w:tc>
          <w:tcPr>
            <w:tcW w:w="2934" w:type="dxa"/>
          </w:tcPr>
          <w:p w14:paraId="349E3A62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F4DC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001" w:type="dxa"/>
            <w:vAlign w:val="bottom"/>
          </w:tcPr>
          <w:p w14:paraId="3532954C" w14:textId="77777777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0965A53" w14:textId="77777777" w:rsidR="00461634" w:rsidRPr="006F4DC7" w:rsidRDefault="00461634" w:rsidP="0046163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53141A90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54BDC41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0A4D9091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CAFD42E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606BC9D1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22A405A" w14:textId="77777777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49F385FA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E679406" w14:textId="77777777" w:rsidR="00461634" w:rsidRPr="006F4DC7" w:rsidRDefault="00461634" w:rsidP="0046163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06A6799C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3B93F777" w14:textId="77777777" w:rsidR="00461634" w:rsidRPr="006F4DC7" w:rsidRDefault="00461634" w:rsidP="0046163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36896700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29"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0412B83" w14:textId="77777777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14:paraId="6F2F297D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29"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7F5785A2" w14:textId="77777777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AEA756" w14:textId="156E9FC4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5,698,56</w:t>
            </w:r>
            <w:r w:rsidR="00AF481A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78" w:type="dxa"/>
            <w:vAlign w:val="bottom"/>
          </w:tcPr>
          <w:p w14:paraId="56568873" w14:textId="77777777" w:rsidR="00461634" w:rsidRPr="006F4DC7" w:rsidRDefault="00461634" w:rsidP="0046163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BD876E" w14:textId="1FAE5D14" w:rsidR="00461634" w:rsidRPr="00AE63EA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E711E4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5</w:t>
            </w:r>
            <w:r w:rsidRPr="00AE63E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 w:rsidRPr="00E711E4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844</w:t>
            </w:r>
            <w:r w:rsidRPr="00AE63E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 w:rsidRPr="00E711E4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894</w:t>
            </w:r>
          </w:p>
        </w:tc>
      </w:tr>
      <w:tr w:rsidR="00461634" w:rsidRPr="006F4DC7" w14:paraId="347420EF" w14:textId="77777777" w:rsidTr="00AF481A">
        <w:trPr>
          <w:cantSplit/>
          <w:trHeight w:val="70"/>
        </w:trPr>
        <w:tc>
          <w:tcPr>
            <w:tcW w:w="2934" w:type="dxa"/>
          </w:tcPr>
          <w:p w14:paraId="5D44039B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01" w:type="dxa"/>
            <w:vAlign w:val="bottom"/>
          </w:tcPr>
          <w:p w14:paraId="154B2A40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FA0A406" w14:textId="77777777" w:rsidR="00461634" w:rsidRPr="006F4DC7" w:rsidRDefault="00461634" w:rsidP="0046163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50C18505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B1900FC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79479A29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AF21633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444A6D61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6530DAF" w14:textId="77777777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6B40DE8B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2A670F5" w14:textId="77777777" w:rsidR="00461634" w:rsidRPr="006F4DC7" w:rsidRDefault="00461634" w:rsidP="0046163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36484796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0DEF2481" w14:textId="77777777" w:rsidR="00461634" w:rsidRPr="006F4DC7" w:rsidRDefault="00461634" w:rsidP="0046163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2A5828A1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31B7212" w14:textId="77777777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83" w:type="dxa"/>
            <w:vAlign w:val="bottom"/>
          </w:tcPr>
          <w:p w14:paraId="1EF3DE41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0CA2228E" w14:textId="77777777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43146B3E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162F235" w14:textId="77777777" w:rsidR="00461634" w:rsidRPr="006F4DC7" w:rsidRDefault="00461634" w:rsidP="0046163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</w:tcPr>
          <w:p w14:paraId="4BF29612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461634" w:rsidRPr="006F4DC7" w14:paraId="44E63351" w14:textId="77777777" w:rsidTr="00AF481A">
        <w:trPr>
          <w:cantSplit/>
          <w:trHeight w:val="164"/>
        </w:trPr>
        <w:tc>
          <w:tcPr>
            <w:tcW w:w="2934" w:type="dxa"/>
          </w:tcPr>
          <w:p w14:paraId="66204172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F4DC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หนี้สินส่วนงาน</w:t>
            </w:r>
          </w:p>
        </w:tc>
        <w:tc>
          <w:tcPr>
            <w:tcW w:w="1001" w:type="dxa"/>
            <w:vAlign w:val="bottom"/>
          </w:tcPr>
          <w:p w14:paraId="7E7B9D55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74FCDCC" w14:textId="77777777" w:rsidR="00461634" w:rsidRPr="006F4DC7" w:rsidRDefault="00461634" w:rsidP="0046163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7B96F820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9B9EED7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1D0C9AD4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79C8000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19E73055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535E66C" w14:textId="77777777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0FD5AA42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2F16478" w14:textId="77777777" w:rsidR="00461634" w:rsidRPr="006F4DC7" w:rsidRDefault="00461634" w:rsidP="0046163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51A815CD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38593AE1" w14:textId="77777777" w:rsidR="00461634" w:rsidRPr="006F4DC7" w:rsidRDefault="00461634" w:rsidP="0046163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5234A8AC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937ADA5" w14:textId="77777777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83" w:type="dxa"/>
            <w:vAlign w:val="bottom"/>
          </w:tcPr>
          <w:p w14:paraId="780D60A4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34415B48" w14:textId="77777777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4A579B9E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DF9DAA9" w14:textId="77777777" w:rsidR="00461634" w:rsidRPr="006F4DC7" w:rsidRDefault="00461634" w:rsidP="0046163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</w:tcPr>
          <w:p w14:paraId="15464C34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461634" w:rsidRPr="006F4DC7" w14:paraId="53C45F91" w14:textId="77777777" w:rsidTr="00AF481A">
        <w:trPr>
          <w:cantSplit/>
          <w:trHeight w:val="70"/>
        </w:trPr>
        <w:tc>
          <w:tcPr>
            <w:tcW w:w="2934" w:type="dxa"/>
          </w:tcPr>
          <w:p w14:paraId="4E4B8EC1" w14:textId="6210D134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853A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E711E4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30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6853A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/</w:t>
            </w:r>
            <w:r w:rsidRPr="006853A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E711E4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31</w:t>
            </w:r>
            <w:r w:rsidRPr="006853A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6853A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01" w:type="dxa"/>
            <w:vAlign w:val="bottom"/>
          </w:tcPr>
          <w:p w14:paraId="43B06445" w14:textId="7110888F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1,058,738</w:t>
            </w:r>
          </w:p>
        </w:tc>
        <w:tc>
          <w:tcPr>
            <w:tcW w:w="178" w:type="dxa"/>
            <w:vAlign w:val="bottom"/>
          </w:tcPr>
          <w:p w14:paraId="610382F5" w14:textId="77777777" w:rsidR="00461634" w:rsidRPr="006F4DC7" w:rsidRDefault="00461634" w:rsidP="0046163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5EC3CD50" w14:textId="5FABC91D" w:rsidR="00461634" w:rsidRPr="00AE63EA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E711E4">
              <w:rPr>
                <w:rFonts w:asciiTheme="majorBidi" w:eastAsia="MS Mincho" w:hAnsiTheme="majorBidi" w:cstheme="majorBidi"/>
                <w:sz w:val="26"/>
                <w:szCs w:val="26"/>
              </w:rPr>
              <w:t>1</w:t>
            </w:r>
            <w:r w:rsidRPr="00AE63EA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E711E4">
              <w:rPr>
                <w:rFonts w:asciiTheme="majorBidi" w:eastAsia="MS Mincho" w:hAnsiTheme="majorBidi" w:cstheme="majorBidi"/>
                <w:sz w:val="26"/>
                <w:szCs w:val="26"/>
              </w:rPr>
              <w:t>091</w:t>
            </w:r>
            <w:r w:rsidRPr="00AE63EA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E711E4">
              <w:rPr>
                <w:rFonts w:asciiTheme="majorBidi" w:eastAsia="MS Mincho" w:hAnsiTheme="majorBidi" w:cstheme="majorBidi"/>
                <w:sz w:val="26"/>
                <w:szCs w:val="26"/>
              </w:rPr>
              <w:t>558</w:t>
            </w:r>
          </w:p>
        </w:tc>
        <w:tc>
          <w:tcPr>
            <w:tcW w:w="178" w:type="dxa"/>
            <w:vAlign w:val="bottom"/>
          </w:tcPr>
          <w:p w14:paraId="18A86DE0" w14:textId="77777777" w:rsidR="00461634" w:rsidRPr="00AE63EA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108BEEDD" w14:textId="6D6CA0D1" w:rsidR="00461634" w:rsidRPr="00AE63EA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274,417</w:t>
            </w:r>
          </w:p>
        </w:tc>
        <w:tc>
          <w:tcPr>
            <w:tcW w:w="178" w:type="dxa"/>
            <w:vAlign w:val="bottom"/>
          </w:tcPr>
          <w:p w14:paraId="63574882" w14:textId="77777777" w:rsidR="00461634" w:rsidRPr="00AE63EA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26859438" w14:textId="74C06C16" w:rsidR="00461634" w:rsidRPr="00AE63EA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E711E4">
              <w:rPr>
                <w:rFonts w:asciiTheme="majorBidi" w:eastAsia="MS Mincho" w:hAnsiTheme="majorBidi" w:cstheme="majorBidi"/>
                <w:sz w:val="26"/>
                <w:szCs w:val="26"/>
              </w:rPr>
              <w:t>281</w:t>
            </w:r>
            <w:r w:rsidRPr="00AE63EA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E711E4">
              <w:rPr>
                <w:rFonts w:asciiTheme="majorBidi" w:eastAsia="MS Mincho" w:hAnsiTheme="majorBidi" w:cstheme="majorBidi"/>
                <w:sz w:val="26"/>
                <w:szCs w:val="26"/>
              </w:rPr>
              <w:t>800</w:t>
            </w:r>
          </w:p>
        </w:tc>
        <w:tc>
          <w:tcPr>
            <w:tcW w:w="178" w:type="dxa"/>
            <w:vAlign w:val="bottom"/>
          </w:tcPr>
          <w:p w14:paraId="6D93FEE2" w14:textId="77777777" w:rsidR="00461634" w:rsidRPr="00AE63EA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61A61C6F" w14:textId="0C9C1B03" w:rsidR="00461634" w:rsidRPr="00AE63EA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186,436</w:t>
            </w:r>
          </w:p>
        </w:tc>
        <w:tc>
          <w:tcPr>
            <w:tcW w:w="178" w:type="dxa"/>
            <w:vAlign w:val="bottom"/>
          </w:tcPr>
          <w:p w14:paraId="3C9DC3BD" w14:textId="77777777" w:rsidR="00461634" w:rsidRPr="00AE63EA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0B6AF557" w14:textId="0288BF86" w:rsidR="00461634" w:rsidRPr="00AE63EA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E711E4">
              <w:rPr>
                <w:rFonts w:asciiTheme="majorBidi" w:eastAsia="MS Mincho" w:hAnsiTheme="majorBidi" w:cstheme="majorBidi"/>
                <w:sz w:val="26"/>
                <w:szCs w:val="26"/>
              </w:rPr>
              <w:t>197</w:t>
            </w:r>
            <w:r w:rsidRPr="00AE63EA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E711E4">
              <w:rPr>
                <w:rFonts w:asciiTheme="majorBidi" w:eastAsia="MS Mincho" w:hAnsiTheme="majorBidi" w:cstheme="majorBidi"/>
                <w:sz w:val="26"/>
                <w:szCs w:val="26"/>
              </w:rPr>
              <w:t>598</w:t>
            </w:r>
          </w:p>
        </w:tc>
        <w:tc>
          <w:tcPr>
            <w:tcW w:w="188" w:type="dxa"/>
            <w:vAlign w:val="bottom"/>
          </w:tcPr>
          <w:p w14:paraId="2152CF9E" w14:textId="77777777" w:rsidR="00461634" w:rsidRPr="00AE63EA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00F39F0B" w14:textId="136F45EC" w:rsidR="00461634" w:rsidRPr="00AE63EA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(401,86</w:t>
            </w:r>
            <w:r w:rsidR="00AF481A">
              <w:rPr>
                <w:rFonts w:asciiTheme="majorBidi" w:eastAsia="MS Mincho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1D2916C8" w14:textId="77777777" w:rsidR="00461634" w:rsidRPr="00AE63EA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14:paraId="4C5BA975" w14:textId="031E5A3C" w:rsidR="00461634" w:rsidRPr="00AE63EA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AE63EA">
              <w:rPr>
                <w:rFonts w:asciiTheme="majorBidi" w:eastAsia="MS Mincho" w:hAnsiTheme="majorBidi" w:cstheme="majorBidi"/>
                <w:sz w:val="26"/>
                <w:szCs w:val="26"/>
              </w:rPr>
              <w:t>(</w:t>
            </w:r>
            <w:r w:rsidRPr="00E711E4">
              <w:rPr>
                <w:rFonts w:asciiTheme="majorBidi" w:eastAsia="MS Mincho" w:hAnsiTheme="majorBidi" w:cstheme="majorBidi"/>
                <w:sz w:val="26"/>
                <w:szCs w:val="26"/>
              </w:rPr>
              <w:t>381</w:t>
            </w:r>
            <w:r w:rsidRPr="00AE63EA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E711E4">
              <w:rPr>
                <w:rFonts w:asciiTheme="majorBidi" w:eastAsia="MS Mincho" w:hAnsiTheme="majorBidi" w:cstheme="majorBidi"/>
                <w:sz w:val="26"/>
                <w:szCs w:val="26"/>
              </w:rPr>
              <w:t>36</w:t>
            </w:r>
            <w:r w:rsidR="00935B86">
              <w:rPr>
                <w:rFonts w:asciiTheme="majorBidi" w:eastAsia="MS Mincho" w:hAnsiTheme="majorBidi" w:cstheme="majorBidi"/>
                <w:sz w:val="26"/>
                <w:szCs w:val="26"/>
                <w:lang w:val="en-US" w:bidi="th-TH"/>
              </w:rPr>
              <w:t>8</w:t>
            </w:r>
            <w:r w:rsidRPr="00AE63EA">
              <w:rPr>
                <w:rFonts w:asciiTheme="majorBidi" w:eastAsia="MS Mincho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8" w:type="dxa"/>
            <w:vAlign w:val="bottom"/>
          </w:tcPr>
          <w:p w14:paraId="7380D8B0" w14:textId="77777777" w:rsidR="00461634" w:rsidRPr="00AE63EA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3105BEBE" w14:textId="04506169" w:rsidR="00461634" w:rsidRPr="00AE63EA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1,117,73</w:t>
            </w:r>
            <w:r w:rsidR="00AF481A">
              <w:rPr>
                <w:rFonts w:asciiTheme="majorBidi" w:eastAsia="MS Mincho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78" w:type="dxa"/>
            <w:vAlign w:val="bottom"/>
          </w:tcPr>
          <w:p w14:paraId="44733A97" w14:textId="77777777" w:rsidR="00461634" w:rsidRPr="00AE63EA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</w:tcPr>
          <w:p w14:paraId="139B9C35" w14:textId="46C7724F" w:rsidR="00461634" w:rsidRPr="00AE63EA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E711E4">
              <w:rPr>
                <w:rFonts w:asciiTheme="majorBidi" w:eastAsia="MS Mincho" w:hAnsiTheme="majorBidi" w:cstheme="majorBidi"/>
                <w:sz w:val="26"/>
                <w:szCs w:val="26"/>
              </w:rPr>
              <w:t>1</w:t>
            </w:r>
            <w:r w:rsidRPr="00AE63EA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E711E4">
              <w:rPr>
                <w:rFonts w:asciiTheme="majorBidi" w:eastAsia="MS Mincho" w:hAnsiTheme="majorBidi" w:cstheme="majorBidi"/>
                <w:sz w:val="26"/>
                <w:szCs w:val="26"/>
              </w:rPr>
              <w:t>189</w:t>
            </w:r>
            <w:r w:rsidRPr="00AE63EA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E711E4">
              <w:rPr>
                <w:rFonts w:asciiTheme="majorBidi" w:eastAsia="MS Mincho" w:hAnsiTheme="majorBidi" w:cstheme="majorBidi"/>
                <w:sz w:val="26"/>
                <w:szCs w:val="26"/>
              </w:rPr>
              <w:t>588</w:t>
            </w:r>
          </w:p>
        </w:tc>
      </w:tr>
      <w:tr w:rsidR="00461634" w:rsidRPr="006F4DC7" w14:paraId="2A3103C7" w14:textId="77777777" w:rsidTr="00AF481A">
        <w:trPr>
          <w:cantSplit/>
        </w:trPr>
        <w:tc>
          <w:tcPr>
            <w:tcW w:w="2934" w:type="dxa"/>
          </w:tcPr>
          <w:p w14:paraId="2F930E00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F4DC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หนี้สินที่ไม่ได้ปันส่วน</w:t>
            </w:r>
          </w:p>
        </w:tc>
        <w:tc>
          <w:tcPr>
            <w:tcW w:w="1001" w:type="dxa"/>
            <w:vAlign w:val="bottom"/>
          </w:tcPr>
          <w:p w14:paraId="378CE50D" w14:textId="77777777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33BEF67" w14:textId="77777777" w:rsidR="00461634" w:rsidRPr="006F4DC7" w:rsidRDefault="00461634" w:rsidP="0046163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1D5C076E" w14:textId="77777777" w:rsidR="00461634" w:rsidRPr="00AE63EA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E95C599" w14:textId="77777777" w:rsidR="00461634" w:rsidRPr="00AE63EA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02CA7918" w14:textId="77777777" w:rsidR="00461634" w:rsidRPr="00AE63EA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C944099" w14:textId="77777777" w:rsidR="00461634" w:rsidRPr="00AE63EA" w:rsidRDefault="00461634" w:rsidP="0046163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4E7EEDDF" w14:textId="77777777" w:rsidR="00461634" w:rsidRPr="00AE63EA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6786F02" w14:textId="77777777" w:rsidR="00461634" w:rsidRPr="00AE63EA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05478841" w14:textId="77777777" w:rsidR="00461634" w:rsidRPr="00AE63EA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2442E814" w14:textId="77777777" w:rsidR="00461634" w:rsidRPr="00AE63EA" w:rsidRDefault="00461634" w:rsidP="0046163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35CDFF2A" w14:textId="77777777" w:rsidR="00461634" w:rsidRPr="00AE63EA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8" w:type="dxa"/>
            <w:vAlign w:val="bottom"/>
          </w:tcPr>
          <w:p w14:paraId="3AC2B511" w14:textId="77777777" w:rsidR="00461634" w:rsidRPr="00AE63EA" w:rsidRDefault="00461634" w:rsidP="0046163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5AA9199A" w14:textId="77777777" w:rsidR="00461634" w:rsidRPr="00AE63EA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24480D47" w14:textId="77777777" w:rsidR="00461634" w:rsidRPr="00AE63EA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14:paraId="7B321895" w14:textId="77777777" w:rsidR="00461634" w:rsidRPr="00AE63EA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8" w:type="dxa"/>
            <w:vAlign w:val="bottom"/>
          </w:tcPr>
          <w:p w14:paraId="4BE60A62" w14:textId="77777777" w:rsidR="00461634" w:rsidRPr="00AE63EA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53292DFD" w14:textId="1C118A36" w:rsidR="00461634" w:rsidRPr="00AE63EA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76,890</w:t>
            </w:r>
          </w:p>
        </w:tc>
        <w:tc>
          <w:tcPr>
            <w:tcW w:w="178" w:type="dxa"/>
            <w:vAlign w:val="bottom"/>
          </w:tcPr>
          <w:p w14:paraId="6DD61B53" w14:textId="77777777" w:rsidR="00461634" w:rsidRPr="00AE63EA" w:rsidRDefault="00461634" w:rsidP="0046163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49E325E1" w14:textId="280D8F73" w:rsidR="00461634" w:rsidRPr="00AE63EA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711E4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94</w:t>
            </w:r>
            <w:r w:rsidRPr="00AE63EA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,</w:t>
            </w:r>
            <w:r w:rsidRPr="00E711E4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102</w:t>
            </w:r>
          </w:p>
        </w:tc>
      </w:tr>
      <w:tr w:rsidR="00461634" w:rsidRPr="00141696" w14:paraId="6563E88A" w14:textId="77777777" w:rsidTr="00AF481A">
        <w:trPr>
          <w:cantSplit/>
        </w:trPr>
        <w:tc>
          <w:tcPr>
            <w:tcW w:w="2934" w:type="dxa"/>
          </w:tcPr>
          <w:p w14:paraId="356AB75F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F4DC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001" w:type="dxa"/>
            <w:vAlign w:val="bottom"/>
          </w:tcPr>
          <w:p w14:paraId="5A097554" w14:textId="77777777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78" w:type="dxa"/>
            <w:vAlign w:val="bottom"/>
          </w:tcPr>
          <w:p w14:paraId="37E6EBBC" w14:textId="77777777" w:rsidR="00461634" w:rsidRPr="006F4DC7" w:rsidRDefault="00461634" w:rsidP="0046163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86" w:type="dxa"/>
            <w:vAlign w:val="bottom"/>
          </w:tcPr>
          <w:p w14:paraId="30EE6B6E" w14:textId="77777777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59C3686" w14:textId="77777777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14E48B2C" w14:textId="77777777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EBBDE52" w14:textId="77777777" w:rsidR="00461634" w:rsidRPr="006F4DC7" w:rsidRDefault="00461634" w:rsidP="0046163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284CA045" w14:textId="77777777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EAD3E8D" w14:textId="77777777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774565A3" w14:textId="77777777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C5903D1" w14:textId="77777777" w:rsidR="00461634" w:rsidRPr="006F4DC7" w:rsidRDefault="00461634" w:rsidP="0046163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3DF44E74" w14:textId="77777777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607296B3" w14:textId="77777777" w:rsidR="00461634" w:rsidRPr="006F4DC7" w:rsidRDefault="00461634" w:rsidP="0046163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270C33B6" w14:textId="77777777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A288910" w14:textId="77777777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14:paraId="201EEA47" w14:textId="77777777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5D0E79DC" w14:textId="77777777" w:rsidR="00461634" w:rsidRPr="006F4DC7" w:rsidRDefault="00461634" w:rsidP="004616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65E57C" w14:textId="7DC9C27B" w:rsidR="00461634" w:rsidRPr="006F4DC7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1,194,62</w:t>
            </w:r>
            <w:r w:rsidR="00AF481A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78" w:type="dxa"/>
            <w:vAlign w:val="bottom"/>
          </w:tcPr>
          <w:p w14:paraId="5321837D" w14:textId="77777777" w:rsidR="00461634" w:rsidRPr="006F4DC7" w:rsidRDefault="00461634" w:rsidP="0046163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BE2A27" w14:textId="10CD5991" w:rsidR="00461634" w:rsidRPr="00141696" w:rsidRDefault="00461634" w:rsidP="0046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29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E711E4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1</w:t>
            </w:r>
            <w:r w:rsidRPr="00141696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Pr="00E711E4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283</w:t>
            </w:r>
            <w:r w:rsidRPr="00141696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Pr="00E711E4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690</w:t>
            </w:r>
          </w:p>
        </w:tc>
      </w:tr>
      <w:bookmarkEnd w:id="3"/>
    </w:tbl>
    <w:p w14:paraId="7BBFEEC5" w14:textId="77777777" w:rsidR="00833D8A" w:rsidRDefault="00833D8A" w:rsidP="00E71048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5FBC81C" w14:textId="7592E7F9" w:rsidR="00332A39" w:rsidRDefault="00E71048" w:rsidP="00461634">
      <w:pPr>
        <w:ind w:left="540"/>
        <w:jc w:val="thaiDistribute"/>
        <w:rPr>
          <w:rFonts w:ascii="Angsana New" w:hAnsi="Angsana New"/>
          <w:sz w:val="30"/>
          <w:szCs w:val="30"/>
          <w:cs/>
        </w:rPr>
        <w:sectPr w:rsidR="00332A39" w:rsidSect="00E71048">
          <w:headerReference w:type="first" r:id="rId15"/>
          <w:footerReference w:type="first" r:id="rId16"/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  <w:r w:rsidRPr="000C7CDE">
        <w:rPr>
          <w:rFonts w:ascii="Angsana New" w:hAnsi="Angsana New"/>
          <w:sz w:val="30"/>
          <w:szCs w:val="30"/>
          <w:cs/>
        </w:rPr>
        <w:t>กลุ่มบริษัทดำเนินธุรกิจ</w:t>
      </w:r>
      <w:r>
        <w:rPr>
          <w:rFonts w:ascii="Angsana New" w:hAnsi="Angsana New" w:hint="cs"/>
          <w:sz w:val="30"/>
          <w:szCs w:val="30"/>
          <w:cs/>
        </w:rPr>
        <w:t>โดยส่วนใหญ่</w:t>
      </w:r>
      <w:r w:rsidRPr="000C7CDE">
        <w:rPr>
          <w:rFonts w:ascii="Angsana New" w:hAnsi="Angsana New"/>
          <w:sz w:val="30"/>
          <w:szCs w:val="30"/>
          <w:cs/>
        </w:rPr>
        <w:t>ในประเทศ</w:t>
      </w:r>
      <w:r>
        <w:rPr>
          <w:rFonts w:ascii="Angsana New" w:hAnsi="Angsana New" w:hint="cs"/>
          <w:sz w:val="30"/>
          <w:szCs w:val="30"/>
          <w:cs/>
        </w:rPr>
        <w:t>ไทย</w:t>
      </w:r>
      <w:r w:rsidRPr="000C7CDE">
        <w:rPr>
          <w:rFonts w:ascii="Angsana New" w:hAnsi="Angsana New"/>
          <w:sz w:val="30"/>
          <w:szCs w:val="30"/>
          <w:cs/>
        </w:rPr>
        <w:t>เท่านั้น ไม่มีรายได้จากต่างประเทศที่มีสาระสำคัญ</w:t>
      </w:r>
    </w:p>
    <w:p w14:paraId="7B6F2265" w14:textId="15DD01C4" w:rsidR="00DC794B" w:rsidRPr="00CE458C" w:rsidRDefault="00DC794B" w:rsidP="00F96C79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CE458C">
        <w:rPr>
          <w:rFonts w:ascii="Angsana New" w:hAnsi="Angsana New"/>
          <w:b/>
          <w:bCs/>
          <w:sz w:val="30"/>
          <w:szCs w:val="30"/>
          <w:cs/>
        </w:rPr>
        <w:lastRenderedPageBreak/>
        <w:t>ภาษีเงินได้</w:t>
      </w:r>
    </w:p>
    <w:p w14:paraId="71876EA8" w14:textId="77777777" w:rsidR="00DC794B" w:rsidRPr="00F15DE6" w:rsidRDefault="00DC794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2F8C74EA" w14:textId="2A3F7E21" w:rsidR="00833D8A" w:rsidRDefault="00833D8A" w:rsidP="00833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>
        <w:rPr>
          <w:rFonts w:ascii="Angsana New" w:hAnsi="Angsana New"/>
          <w:sz w:val="30"/>
          <w:szCs w:val="30"/>
        </w:rPr>
        <w:t xml:space="preserve">    </w:t>
      </w:r>
      <w:r w:rsidRPr="00F1586B">
        <w:rPr>
          <w:rFonts w:ascii="Angsana New" w:hAnsi="Angsana New"/>
          <w:spacing w:val="4"/>
          <w:sz w:val="30"/>
          <w:szCs w:val="30"/>
          <w:cs/>
        </w:rPr>
        <w:t>ถ่วงน้ำหนักที่คาด</w:t>
      </w:r>
      <w:r w:rsidR="008262C1" w:rsidRPr="00F1586B">
        <w:rPr>
          <w:rFonts w:ascii="Angsana New" w:hAnsi="Angsana New" w:hint="cs"/>
          <w:spacing w:val="4"/>
          <w:sz w:val="30"/>
          <w:szCs w:val="30"/>
          <w:cs/>
        </w:rPr>
        <w:t>ว่าจะเกิดขึ้นกับกำไร</w:t>
      </w:r>
      <w:r w:rsidRPr="00F1586B">
        <w:rPr>
          <w:rFonts w:ascii="Angsana New" w:hAnsi="Angsana New"/>
          <w:spacing w:val="4"/>
          <w:sz w:val="30"/>
          <w:szCs w:val="30"/>
          <w:cs/>
        </w:rPr>
        <w:t>ก่อนภาษี</w:t>
      </w:r>
      <w:r w:rsidR="00FE40A5" w:rsidRPr="00F1586B">
        <w:rPr>
          <w:rFonts w:ascii="Angsana New" w:hAnsi="Angsana New" w:hint="cs"/>
          <w:spacing w:val="4"/>
          <w:sz w:val="30"/>
          <w:szCs w:val="30"/>
          <w:cs/>
        </w:rPr>
        <w:t>เงินได้</w:t>
      </w:r>
      <w:r w:rsidRPr="00F1586B">
        <w:rPr>
          <w:rFonts w:ascii="Angsana New" w:hAnsi="Angsana New"/>
          <w:spacing w:val="4"/>
          <w:sz w:val="30"/>
          <w:szCs w:val="30"/>
          <w:cs/>
        </w:rPr>
        <w:t>ของงวดระหว่างกาล อัตราภาษีเงินได้ที่แท้จริง</w:t>
      </w:r>
      <w:r w:rsidRPr="00F1586B">
        <w:rPr>
          <w:rFonts w:ascii="Angsana New" w:hAnsi="Angsana New" w:hint="cs"/>
          <w:spacing w:val="4"/>
          <w:sz w:val="30"/>
          <w:szCs w:val="30"/>
          <w:cs/>
        </w:rPr>
        <w:t>รวม</w:t>
      </w:r>
      <w:r w:rsidRPr="00F1586B">
        <w:rPr>
          <w:rFonts w:ascii="Angsana New" w:hAnsi="Angsana New"/>
          <w:spacing w:val="4"/>
          <w:sz w:val="30"/>
          <w:szCs w:val="30"/>
          <w:cs/>
        </w:rPr>
        <w:t>ของกลุ่ม</w:t>
      </w:r>
      <w:r w:rsidRPr="00543E73">
        <w:rPr>
          <w:rFonts w:ascii="Angsana New" w:hAnsi="Angsana New"/>
          <w:spacing w:val="-4"/>
          <w:sz w:val="30"/>
          <w:szCs w:val="30"/>
          <w:cs/>
        </w:rPr>
        <w:t>บริษัทและบริษัทในการดำเนินงานต่อเนื่องเป็นระยะเวลา</w:t>
      </w:r>
      <w:r w:rsidR="008B60D0">
        <w:rPr>
          <w:rFonts w:ascii="Angsana New" w:hAnsi="Angsana New" w:hint="cs"/>
          <w:spacing w:val="-4"/>
          <w:sz w:val="30"/>
          <w:szCs w:val="30"/>
          <w:cs/>
        </w:rPr>
        <w:t>หก</w:t>
      </w:r>
      <w:r w:rsidR="00400312" w:rsidRPr="00543E73">
        <w:rPr>
          <w:rFonts w:ascii="Angsana New" w:hAnsi="Angsana New" w:hint="cs"/>
          <w:spacing w:val="-4"/>
          <w:sz w:val="30"/>
          <w:szCs w:val="30"/>
          <w:cs/>
        </w:rPr>
        <w:t>เดือนสิ้นสุดวันที่</w:t>
      </w:r>
      <w:r w:rsidR="00400312" w:rsidRPr="00543E73">
        <w:rPr>
          <w:rFonts w:ascii="Angsana New" w:hAnsi="Angsana New"/>
          <w:spacing w:val="-4"/>
          <w:sz w:val="30"/>
          <w:szCs w:val="30"/>
        </w:rPr>
        <w:t xml:space="preserve"> </w:t>
      </w:r>
      <w:r w:rsidR="00E711E4" w:rsidRPr="00E711E4">
        <w:rPr>
          <w:rFonts w:ascii="Angsana New" w:hAnsi="Angsana New"/>
          <w:spacing w:val="-4"/>
          <w:sz w:val="30"/>
          <w:szCs w:val="30"/>
          <w:lang w:val="en-GB"/>
        </w:rPr>
        <w:t>30</w:t>
      </w:r>
      <w:r w:rsidR="00400312" w:rsidRPr="00543E73">
        <w:rPr>
          <w:rFonts w:ascii="Angsana New" w:hAnsi="Angsana New"/>
          <w:spacing w:val="-4"/>
          <w:sz w:val="30"/>
          <w:szCs w:val="30"/>
        </w:rPr>
        <w:t xml:space="preserve"> </w:t>
      </w:r>
      <w:r w:rsidR="00332A39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Pr="00543E73">
        <w:rPr>
          <w:rFonts w:ascii="Angsana New" w:hAnsi="Angsana New"/>
          <w:spacing w:val="-4"/>
          <w:sz w:val="30"/>
          <w:szCs w:val="30"/>
        </w:rPr>
        <w:t xml:space="preserve"> </w:t>
      </w:r>
      <w:r w:rsidR="00E711E4" w:rsidRPr="00E711E4">
        <w:rPr>
          <w:rFonts w:ascii="Angsana New" w:hAnsi="Angsana New"/>
          <w:spacing w:val="-4"/>
          <w:sz w:val="30"/>
          <w:szCs w:val="30"/>
          <w:lang w:val="en-GB"/>
        </w:rPr>
        <w:t>2569</w:t>
      </w:r>
      <w:r w:rsidR="00B877CA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E36757">
        <w:rPr>
          <w:rFonts w:ascii="Angsana New" w:hAnsi="Angsana New" w:hint="cs"/>
          <w:spacing w:val="2"/>
          <w:sz w:val="30"/>
          <w:szCs w:val="30"/>
          <w:cs/>
        </w:rPr>
        <w:t>คือร้อยละ</w:t>
      </w:r>
      <w:r w:rsidRPr="00E36757">
        <w:rPr>
          <w:rFonts w:ascii="Angsana New" w:hAnsi="Angsana New"/>
          <w:spacing w:val="2"/>
          <w:sz w:val="30"/>
          <w:szCs w:val="30"/>
        </w:rPr>
        <w:t xml:space="preserve"> </w:t>
      </w:r>
      <w:r w:rsidR="00E711E4" w:rsidRPr="00E711E4">
        <w:rPr>
          <w:rFonts w:ascii="Angsana New" w:hAnsi="Angsana New"/>
          <w:spacing w:val="2"/>
          <w:sz w:val="30"/>
          <w:szCs w:val="30"/>
          <w:lang w:val="en-GB"/>
        </w:rPr>
        <w:t>7</w:t>
      </w:r>
      <w:r w:rsidR="0046283C">
        <w:rPr>
          <w:rFonts w:ascii="Angsana New" w:hAnsi="Angsana New"/>
          <w:spacing w:val="2"/>
          <w:sz w:val="30"/>
          <w:szCs w:val="30"/>
        </w:rPr>
        <w:t>.</w:t>
      </w:r>
      <w:r w:rsidR="00E711E4" w:rsidRPr="00E711E4">
        <w:rPr>
          <w:rFonts w:ascii="Angsana New" w:hAnsi="Angsana New"/>
          <w:spacing w:val="2"/>
          <w:sz w:val="30"/>
          <w:szCs w:val="30"/>
          <w:lang w:val="en-GB"/>
        </w:rPr>
        <w:t>95</w:t>
      </w:r>
      <w:r w:rsidR="00103353">
        <w:rPr>
          <w:rFonts w:ascii="Angsana New" w:hAnsi="Angsana New"/>
          <w:spacing w:val="2"/>
          <w:sz w:val="30"/>
          <w:szCs w:val="30"/>
        </w:rPr>
        <w:t xml:space="preserve"> </w:t>
      </w:r>
      <w:r w:rsidRPr="00F1586B">
        <w:rPr>
          <w:rFonts w:ascii="Angsana New" w:hAnsi="Angsana New" w:hint="cs"/>
          <w:spacing w:val="-2"/>
          <w:sz w:val="30"/>
          <w:szCs w:val="30"/>
          <w:cs/>
        </w:rPr>
        <w:t>และร้อยละ</w:t>
      </w:r>
      <w:r w:rsidRPr="00F1586B">
        <w:rPr>
          <w:rFonts w:ascii="Angsana New" w:hAnsi="Angsana New"/>
          <w:spacing w:val="-2"/>
          <w:sz w:val="30"/>
          <w:szCs w:val="30"/>
        </w:rPr>
        <w:t xml:space="preserve"> </w:t>
      </w:r>
      <w:r w:rsidR="00E711E4" w:rsidRPr="00F1586B">
        <w:rPr>
          <w:rFonts w:ascii="Angsana New" w:hAnsi="Angsana New"/>
          <w:spacing w:val="-2"/>
          <w:sz w:val="30"/>
          <w:szCs w:val="30"/>
          <w:lang w:val="en-GB"/>
        </w:rPr>
        <w:t>13</w:t>
      </w:r>
      <w:r w:rsidR="00C229D4" w:rsidRPr="00F1586B">
        <w:rPr>
          <w:rFonts w:ascii="Angsana New" w:hAnsi="Angsana New"/>
          <w:spacing w:val="-2"/>
          <w:sz w:val="30"/>
          <w:szCs w:val="30"/>
        </w:rPr>
        <w:t>.</w:t>
      </w:r>
      <w:r w:rsidR="00E711E4" w:rsidRPr="00F1586B">
        <w:rPr>
          <w:rFonts w:ascii="Angsana New" w:hAnsi="Angsana New"/>
          <w:spacing w:val="-2"/>
          <w:sz w:val="30"/>
          <w:szCs w:val="30"/>
          <w:lang w:val="en-GB"/>
        </w:rPr>
        <w:t>4</w:t>
      </w:r>
      <w:r w:rsidR="00E711E4" w:rsidRPr="00F1586B">
        <w:rPr>
          <w:rFonts w:ascii="Angsana New" w:hAnsi="Angsana New"/>
          <w:spacing w:val="-2"/>
          <w:sz w:val="30"/>
          <w:szCs w:val="30"/>
        </w:rPr>
        <w:t>8</w:t>
      </w:r>
      <w:r w:rsidRPr="00F1586B">
        <w:rPr>
          <w:rFonts w:ascii="Angsana New" w:hAnsi="Angsana New"/>
          <w:spacing w:val="-2"/>
          <w:sz w:val="30"/>
          <w:szCs w:val="30"/>
        </w:rPr>
        <w:t xml:space="preserve"> </w:t>
      </w:r>
      <w:r w:rsidRPr="00F1586B">
        <w:rPr>
          <w:rFonts w:ascii="Angsana New" w:hAnsi="Angsana New" w:hint="cs"/>
          <w:spacing w:val="-2"/>
          <w:sz w:val="30"/>
          <w:szCs w:val="30"/>
          <w:cs/>
        </w:rPr>
        <w:t xml:space="preserve">ตามลำดับ </w:t>
      </w:r>
      <w:r w:rsidRPr="00F1586B">
        <w:rPr>
          <w:rFonts w:ascii="Angsana New" w:hAnsi="Angsana New"/>
          <w:i/>
          <w:iCs/>
          <w:spacing w:val="-2"/>
          <w:sz w:val="30"/>
          <w:szCs w:val="30"/>
        </w:rPr>
        <w:t>(</w:t>
      </w:r>
      <w:r w:rsidR="00E711E4" w:rsidRPr="00F1586B">
        <w:rPr>
          <w:rFonts w:ascii="Angsana New" w:hAnsi="Angsana New"/>
          <w:i/>
          <w:iCs/>
          <w:spacing w:val="-2"/>
          <w:sz w:val="30"/>
          <w:szCs w:val="30"/>
          <w:lang w:val="en-GB"/>
        </w:rPr>
        <w:t>2568</w:t>
      </w:r>
      <w:r w:rsidRPr="00F1586B">
        <w:rPr>
          <w:rFonts w:ascii="Angsana New" w:hAnsi="Angsana New"/>
          <w:i/>
          <w:iCs/>
          <w:spacing w:val="-2"/>
          <w:sz w:val="30"/>
          <w:szCs w:val="30"/>
        </w:rPr>
        <w:t xml:space="preserve">: </w:t>
      </w:r>
      <w:r w:rsidRPr="00F1586B">
        <w:rPr>
          <w:rFonts w:ascii="Angsana New" w:hAnsi="Angsana New"/>
          <w:i/>
          <w:iCs/>
          <w:spacing w:val="-2"/>
          <w:sz w:val="30"/>
          <w:szCs w:val="30"/>
          <w:cs/>
        </w:rPr>
        <w:t>ร้อยละ</w:t>
      </w:r>
      <w:r w:rsidRPr="00F1586B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E711E4" w:rsidRPr="00F1586B">
        <w:rPr>
          <w:rFonts w:ascii="Angsana New" w:hAnsi="Angsana New"/>
          <w:i/>
          <w:iCs/>
          <w:spacing w:val="-2"/>
          <w:sz w:val="30"/>
          <w:szCs w:val="30"/>
          <w:lang w:val="en-GB"/>
        </w:rPr>
        <w:t>14</w:t>
      </w:r>
      <w:r w:rsidR="00400312" w:rsidRPr="00F1586B">
        <w:rPr>
          <w:rFonts w:ascii="Angsana New" w:hAnsi="Angsana New"/>
          <w:i/>
          <w:iCs/>
          <w:spacing w:val="-2"/>
          <w:sz w:val="30"/>
          <w:szCs w:val="30"/>
        </w:rPr>
        <w:t>.</w:t>
      </w:r>
      <w:r w:rsidR="00E711E4" w:rsidRPr="00F1586B">
        <w:rPr>
          <w:rFonts w:ascii="Angsana New" w:hAnsi="Angsana New"/>
          <w:i/>
          <w:iCs/>
          <w:spacing w:val="-2"/>
          <w:sz w:val="30"/>
          <w:szCs w:val="30"/>
          <w:lang w:val="en-GB"/>
        </w:rPr>
        <w:t>3</w:t>
      </w:r>
      <w:r w:rsidR="00E711E4" w:rsidRPr="00F1586B">
        <w:rPr>
          <w:rFonts w:ascii="Angsana New" w:hAnsi="Angsana New"/>
          <w:i/>
          <w:iCs/>
          <w:spacing w:val="-2"/>
          <w:sz w:val="30"/>
          <w:szCs w:val="30"/>
        </w:rPr>
        <w:t>5</w:t>
      </w:r>
      <w:r w:rsidRPr="00F1586B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F1586B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และร้อยละ </w:t>
      </w:r>
      <w:r w:rsidR="00E711E4" w:rsidRPr="00F1586B">
        <w:rPr>
          <w:rFonts w:ascii="Angsana New" w:hAnsi="Angsana New"/>
          <w:i/>
          <w:iCs/>
          <w:spacing w:val="-2"/>
          <w:sz w:val="30"/>
          <w:szCs w:val="30"/>
          <w:lang w:val="en-GB"/>
        </w:rPr>
        <w:t>9</w:t>
      </w:r>
      <w:r w:rsidR="00332A39" w:rsidRPr="00F1586B">
        <w:rPr>
          <w:rFonts w:ascii="Angsana New" w:hAnsi="Angsana New"/>
          <w:i/>
          <w:iCs/>
          <w:spacing w:val="-2"/>
          <w:sz w:val="30"/>
          <w:szCs w:val="30"/>
        </w:rPr>
        <w:t>.</w:t>
      </w:r>
      <w:r w:rsidR="00E711E4" w:rsidRPr="00F1586B">
        <w:rPr>
          <w:rFonts w:ascii="Angsana New" w:hAnsi="Angsana New"/>
          <w:i/>
          <w:iCs/>
          <w:spacing w:val="-2"/>
          <w:sz w:val="30"/>
          <w:szCs w:val="30"/>
          <w:lang w:val="en-GB"/>
        </w:rPr>
        <w:t>15</w:t>
      </w:r>
      <w:r w:rsidRPr="00F1586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F1586B">
        <w:rPr>
          <w:rFonts w:ascii="Angsana New" w:hAnsi="Angsana New"/>
          <w:i/>
          <w:iCs/>
          <w:spacing w:val="-2"/>
          <w:sz w:val="30"/>
          <w:szCs w:val="30"/>
          <w:cs/>
        </w:rPr>
        <w:t>ตามลำดับ</w:t>
      </w:r>
      <w:r w:rsidRPr="00F1586B">
        <w:rPr>
          <w:rFonts w:ascii="Angsana New" w:hAnsi="Angsana New"/>
          <w:i/>
          <w:iCs/>
          <w:spacing w:val="-2"/>
          <w:sz w:val="30"/>
          <w:szCs w:val="30"/>
        </w:rPr>
        <w:t xml:space="preserve">) </w:t>
      </w:r>
      <w:r w:rsidRPr="00F1586B">
        <w:rPr>
          <w:rFonts w:ascii="Angsana New" w:hAnsi="Angsana New"/>
          <w:spacing w:val="-2"/>
          <w:sz w:val="30"/>
          <w:szCs w:val="30"/>
          <w:cs/>
        </w:rPr>
        <w:t>การเปลี่ยนแปลงในอัตราภาษีเงินได้</w:t>
      </w:r>
      <w:r w:rsidR="005A565F">
        <w:rPr>
          <w:rFonts w:ascii="Angsana New" w:hAnsi="Angsana New"/>
          <w:spacing w:val="-2"/>
          <w:sz w:val="30"/>
          <w:szCs w:val="30"/>
        </w:rPr>
        <w:t xml:space="preserve">   </w:t>
      </w:r>
      <w:r w:rsidRPr="00F1586B">
        <w:rPr>
          <w:rFonts w:ascii="Angsana New" w:hAnsi="Angsana New"/>
          <w:spacing w:val="-2"/>
          <w:sz w:val="30"/>
          <w:szCs w:val="30"/>
          <w:cs/>
        </w:rPr>
        <w:t>ที่</w:t>
      </w:r>
      <w:r w:rsidRPr="00CE458C">
        <w:rPr>
          <w:rFonts w:ascii="Angsana New" w:hAnsi="Angsana New"/>
          <w:sz w:val="30"/>
          <w:szCs w:val="30"/>
          <w:cs/>
        </w:rPr>
        <w:t>แท้จริงมีสาเหตุหลักจากผลแตกต่างของรายได้และรายจ่ายทางบัญชีและภาษี</w:t>
      </w:r>
    </w:p>
    <w:p w14:paraId="152AD4BF" w14:textId="77777777" w:rsidR="00332A39" w:rsidRDefault="00332A39" w:rsidP="00833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AF7DB46" w14:textId="70872D8F" w:rsidR="00332A39" w:rsidRDefault="00332A39" w:rsidP="00332A39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281C211A" w14:textId="77777777" w:rsidR="00332A39" w:rsidRDefault="00332A39" w:rsidP="00332A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18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579"/>
        <w:gridCol w:w="1588"/>
        <w:gridCol w:w="1347"/>
        <w:gridCol w:w="236"/>
        <w:gridCol w:w="1286"/>
      </w:tblGrid>
      <w:tr w:rsidR="00332A39" w:rsidRPr="007A7429" w14:paraId="6BB3CF69" w14:textId="77777777">
        <w:tc>
          <w:tcPr>
            <w:tcW w:w="3150" w:type="dxa"/>
            <w:vAlign w:val="bottom"/>
          </w:tcPr>
          <w:p w14:paraId="2BC12121" w14:textId="77777777" w:rsidR="00332A39" w:rsidRPr="00DB6F4F" w:rsidRDefault="00332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79" w:type="dxa"/>
            <w:vAlign w:val="bottom"/>
          </w:tcPr>
          <w:p w14:paraId="2B20AB15" w14:textId="77777777" w:rsidR="00332A39" w:rsidRPr="00DB6F4F" w:rsidRDefault="00332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6F4F">
              <w:rPr>
                <w:rFonts w:ascii="Angsana New" w:hAnsi="Angsana New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588" w:type="dxa"/>
            <w:vAlign w:val="bottom"/>
          </w:tcPr>
          <w:p w14:paraId="1F501208" w14:textId="77777777" w:rsidR="00332A39" w:rsidRPr="00DB6F4F" w:rsidRDefault="00332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6F4F">
              <w:rPr>
                <w:rFonts w:ascii="Angsana New" w:hAnsi="Angsana New" w:hint="cs"/>
                <w:sz w:val="28"/>
                <w:szCs w:val="28"/>
                <w:cs/>
              </w:rPr>
              <w:t>กำหนดจ่าย</w:t>
            </w:r>
          </w:p>
        </w:tc>
        <w:tc>
          <w:tcPr>
            <w:tcW w:w="1347" w:type="dxa"/>
            <w:vAlign w:val="bottom"/>
          </w:tcPr>
          <w:p w14:paraId="5DD088BB" w14:textId="77777777" w:rsidR="00332A39" w:rsidRPr="00DB6F4F" w:rsidRDefault="00332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6F4F">
              <w:rPr>
                <w:rFonts w:ascii="Angsana New" w:hAnsi="Angsana New" w:hint="cs"/>
                <w:sz w:val="28"/>
                <w:szCs w:val="28"/>
                <w:cs/>
              </w:rPr>
              <w:t>อัตราต่อหุ้น</w:t>
            </w:r>
          </w:p>
        </w:tc>
        <w:tc>
          <w:tcPr>
            <w:tcW w:w="236" w:type="dxa"/>
          </w:tcPr>
          <w:p w14:paraId="241A673F" w14:textId="77777777" w:rsidR="00332A39" w:rsidRPr="00DB6F4F" w:rsidRDefault="00332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6" w:type="dxa"/>
            <w:vAlign w:val="bottom"/>
          </w:tcPr>
          <w:p w14:paraId="23F79249" w14:textId="77777777" w:rsidR="00332A39" w:rsidRPr="00DB6F4F" w:rsidDel="00D43E7A" w:rsidRDefault="00332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6F4F">
              <w:rPr>
                <w:rFonts w:ascii="Angsana New" w:hAnsi="Angsana New" w:hint="cs"/>
                <w:sz w:val="28"/>
                <w:szCs w:val="28"/>
                <w:cs/>
              </w:rPr>
              <w:t>จำนวนเงิน</w:t>
            </w:r>
          </w:p>
        </w:tc>
      </w:tr>
      <w:tr w:rsidR="00332A39" w:rsidRPr="007A7429" w14:paraId="3661F97E" w14:textId="77777777">
        <w:tc>
          <w:tcPr>
            <w:tcW w:w="3150" w:type="dxa"/>
          </w:tcPr>
          <w:p w14:paraId="6C28E7A0" w14:textId="77777777" w:rsidR="00332A39" w:rsidRPr="00DB6F4F" w:rsidRDefault="00332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79" w:type="dxa"/>
          </w:tcPr>
          <w:p w14:paraId="784AE852" w14:textId="77777777" w:rsidR="00332A39" w:rsidRPr="00DB6F4F" w:rsidRDefault="00332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8" w:type="dxa"/>
          </w:tcPr>
          <w:p w14:paraId="6CBF9416" w14:textId="77777777" w:rsidR="00332A39" w:rsidRPr="00DB6F4F" w:rsidRDefault="00332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47" w:type="dxa"/>
          </w:tcPr>
          <w:p w14:paraId="0CA10B67" w14:textId="77777777" w:rsidR="00332A39" w:rsidRPr="00DB6F4F" w:rsidRDefault="00332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B6F4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36" w:type="dxa"/>
          </w:tcPr>
          <w:p w14:paraId="193F2831" w14:textId="77777777" w:rsidR="00332A39" w:rsidRPr="00DB6F4F" w:rsidRDefault="00332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86" w:type="dxa"/>
          </w:tcPr>
          <w:p w14:paraId="26F59500" w14:textId="77777777" w:rsidR="00332A39" w:rsidRPr="00DB6F4F" w:rsidRDefault="00332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DB6F4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E40A5" w:rsidRPr="007A7429" w14:paraId="3A7123D0" w14:textId="77777777">
        <w:tc>
          <w:tcPr>
            <w:tcW w:w="3150" w:type="dxa"/>
          </w:tcPr>
          <w:p w14:paraId="610F1134" w14:textId="3145D8DE" w:rsidR="00FE40A5" w:rsidRPr="00DB6F4F" w:rsidRDefault="00E711E4" w:rsidP="00FE4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11E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579" w:type="dxa"/>
          </w:tcPr>
          <w:p w14:paraId="1A13EBBB" w14:textId="77777777" w:rsidR="00FE40A5" w:rsidRPr="00DB6F4F" w:rsidRDefault="00FE40A5" w:rsidP="00FE4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8" w:type="dxa"/>
          </w:tcPr>
          <w:p w14:paraId="094737BC" w14:textId="77777777" w:rsidR="00FE40A5" w:rsidRPr="00DB6F4F" w:rsidRDefault="00FE40A5" w:rsidP="00FE4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7" w:type="dxa"/>
          </w:tcPr>
          <w:p w14:paraId="0C31CFC3" w14:textId="77777777" w:rsidR="00FE40A5" w:rsidRPr="00DB6F4F" w:rsidRDefault="00FE40A5" w:rsidP="00FE4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6DFC229C" w14:textId="77777777" w:rsidR="00FE40A5" w:rsidRPr="00DB6F4F" w:rsidRDefault="00FE40A5" w:rsidP="00FE4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7CC8B267" w14:textId="77777777" w:rsidR="00FE40A5" w:rsidRPr="00DB6F4F" w:rsidRDefault="00FE40A5" w:rsidP="00FE4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FE40A5" w:rsidRPr="007A7429" w14:paraId="2E07F626" w14:textId="77777777">
        <w:tc>
          <w:tcPr>
            <w:tcW w:w="3150" w:type="dxa"/>
          </w:tcPr>
          <w:p w14:paraId="2177A8EC" w14:textId="397D074F" w:rsidR="00FE40A5" w:rsidRPr="00DB6F4F" w:rsidRDefault="00FE40A5" w:rsidP="00FE4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  <w:cs/>
              </w:rPr>
            </w:pPr>
            <w:r w:rsidRPr="00DB6F4F">
              <w:rPr>
                <w:rFonts w:ascii="Angsana New" w:hAnsi="Angsana New" w:hint="cs"/>
                <w:sz w:val="28"/>
                <w:szCs w:val="28"/>
                <w:cs/>
              </w:rPr>
              <w:t>เงินปันผลประจำปี</w:t>
            </w:r>
            <w:r w:rsidRPr="00DB6F4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711E4" w:rsidRPr="00E711E4">
              <w:rPr>
                <w:rFonts w:ascii="Angsana New" w:hAnsi="Angsan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579" w:type="dxa"/>
          </w:tcPr>
          <w:p w14:paraId="06982EB8" w14:textId="3C3B643A" w:rsidR="00FE40A5" w:rsidRPr="00DB6F4F" w:rsidRDefault="00E711E4" w:rsidP="00FE4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</w:rPr>
            </w:pPr>
            <w:r w:rsidRPr="00E711E4">
              <w:rPr>
                <w:rFonts w:ascii="Angsana New" w:hAnsi="Angsana New"/>
                <w:sz w:val="28"/>
                <w:szCs w:val="28"/>
                <w:lang w:val="en-GB"/>
              </w:rPr>
              <w:t>25</w:t>
            </w:r>
            <w:r w:rsidR="00FE40A5" w:rsidRPr="00DB6F4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E40A5" w:rsidRPr="00DB6F4F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E711E4">
              <w:rPr>
                <w:rFonts w:ascii="Angsana New" w:hAnsi="Angsana New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588" w:type="dxa"/>
          </w:tcPr>
          <w:p w14:paraId="1744F92D" w14:textId="65A66EC9" w:rsidR="00FE40A5" w:rsidRPr="00DB6F4F" w:rsidRDefault="00FE40A5" w:rsidP="00FE4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  <w:cs/>
              </w:rPr>
            </w:pPr>
            <w:r w:rsidRPr="00DB6F4F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="00E711E4" w:rsidRPr="00E711E4">
              <w:rPr>
                <w:rFonts w:ascii="Angsana New" w:hAnsi="Angsana New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347" w:type="dxa"/>
            <w:tcBorders>
              <w:bottom w:val="double" w:sz="4" w:space="0" w:color="auto"/>
            </w:tcBorders>
          </w:tcPr>
          <w:p w14:paraId="4C17ECE4" w14:textId="052227E9" w:rsidR="00FE40A5" w:rsidRPr="00DB6F4F" w:rsidRDefault="00E711E4" w:rsidP="00FE40A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</w:pPr>
            <w:r w:rsidRPr="00E711E4"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  <w:t>0</w:t>
            </w:r>
            <w:r w:rsidR="00FE40A5" w:rsidRPr="00DB6F4F"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  <w:t>.</w:t>
            </w:r>
            <w:r w:rsidRPr="00E711E4"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  <w:t>06</w:t>
            </w:r>
          </w:p>
        </w:tc>
        <w:tc>
          <w:tcPr>
            <w:tcW w:w="236" w:type="dxa"/>
          </w:tcPr>
          <w:p w14:paraId="4CE7D3D9" w14:textId="77777777" w:rsidR="00FE40A5" w:rsidRPr="00DB6F4F" w:rsidRDefault="00FE40A5" w:rsidP="00FE40A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286" w:type="dxa"/>
            <w:tcBorders>
              <w:bottom w:val="double" w:sz="4" w:space="0" w:color="auto"/>
            </w:tcBorders>
          </w:tcPr>
          <w:p w14:paraId="74B710AF" w14:textId="525EB0CF" w:rsidR="00FE40A5" w:rsidRPr="00DB6F4F" w:rsidRDefault="00E711E4" w:rsidP="00FE40A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</w:pPr>
            <w:r w:rsidRPr="00E711E4">
              <w:rPr>
                <w:rFonts w:ascii="Angsana New" w:hAnsi="Angsana New" w:cs="Angsana New"/>
                <w:b/>
                <w:bCs/>
                <w:sz w:val="28"/>
                <w:szCs w:val="28"/>
                <w:lang w:eastAsia="en-GB" w:bidi="th-TH"/>
              </w:rPr>
              <w:t>59</w:t>
            </w:r>
            <w:r w:rsidR="00FE40A5" w:rsidRPr="00DB6F4F"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E711E4">
              <w:rPr>
                <w:rFonts w:ascii="Angsana New" w:hAnsi="Angsana New" w:cs="Angsana New"/>
                <w:b/>
                <w:bCs/>
                <w:sz w:val="28"/>
                <w:szCs w:val="28"/>
                <w:lang w:eastAsia="en-GB" w:bidi="th-TH"/>
              </w:rPr>
              <w:t>897</w:t>
            </w:r>
          </w:p>
        </w:tc>
      </w:tr>
    </w:tbl>
    <w:p w14:paraId="745E9C7D" w14:textId="77777777" w:rsidR="00332A39" w:rsidRPr="00CE458C" w:rsidRDefault="00332A39" w:rsidP="00332A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</w:rPr>
      </w:pPr>
    </w:p>
    <w:p w14:paraId="1236E50B" w14:textId="28249BD9" w:rsidR="00B30A4A" w:rsidRPr="00B30A4A" w:rsidRDefault="00B30A4A" w:rsidP="00F96C79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176CC9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3E9D7F11" w14:textId="07EC99D4" w:rsidR="00D71D41" w:rsidRPr="00F15DE6" w:rsidRDefault="00D71D41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8"/>
          <w:szCs w:val="28"/>
          <w:highlight w:val="yellow"/>
          <w:cs/>
        </w:rPr>
      </w:pPr>
    </w:p>
    <w:p w14:paraId="485D8FCD" w14:textId="23B0F61D" w:rsidR="00015D63" w:rsidRDefault="00D735D2" w:rsidP="002817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2432A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3560D678" w14:textId="77777777" w:rsidR="001366EB" w:rsidRPr="00F15DE6" w:rsidRDefault="001366EB" w:rsidP="002817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3CAD3DFB" w14:textId="5ED58B3A" w:rsidR="00015D63" w:rsidRDefault="00015D63" w:rsidP="00015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>
        <w:rPr>
          <w:rFonts w:ascii="Angsana New" w:hAnsi="Angsana New" w:hint="cs"/>
          <w:spacing w:val="-6"/>
          <w:sz w:val="30"/>
          <w:szCs w:val="30"/>
          <w:cs/>
        </w:rPr>
        <w:t>ตารางดังต่อไปนี้แสดงมูลค่าตามบัญชีและมูลค่ายุติธรรมของ</w:t>
      </w:r>
      <w:r w:rsidR="006F14D2">
        <w:rPr>
          <w:rFonts w:ascii="Angsana New" w:hAnsi="Angsana New" w:hint="cs"/>
          <w:spacing w:val="-6"/>
          <w:sz w:val="30"/>
          <w:szCs w:val="30"/>
          <w:cs/>
        </w:rPr>
        <w:t>สินทรัพย์</w:t>
      </w:r>
      <w:r>
        <w:rPr>
          <w:rFonts w:ascii="Angsana New" w:hAnsi="Angsana New" w:hint="cs"/>
          <w:spacing w:val="-6"/>
          <w:sz w:val="30"/>
          <w:szCs w:val="30"/>
          <w:cs/>
        </w:rPr>
        <w:t>ทางการเงิน รวมถึงลำดับชั้นมูลค่ายุติธรรม</w:t>
      </w:r>
      <w:r w:rsidR="00B5371C">
        <w:rPr>
          <w:rFonts w:ascii="Angsana New" w:hAnsi="Angsana New"/>
          <w:spacing w:val="-6"/>
          <w:sz w:val="30"/>
          <w:szCs w:val="30"/>
          <w:cs/>
        </w:rPr>
        <w:br/>
      </w:r>
      <w:r>
        <w:rPr>
          <w:rFonts w:ascii="Angsana New" w:hAnsi="Angsana New" w:hint="cs"/>
          <w:spacing w:val="-6"/>
          <w:sz w:val="30"/>
          <w:szCs w:val="30"/>
          <w:cs/>
        </w:rPr>
        <w:t>แต่ไม่รวมถึงการแสดงข้อมูลมูลค่ายุติธรรมสำหรับ</w:t>
      </w:r>
      <w:r w:rsidR="006F14D2">
        <w:rPr>
          <w:rFonts w:ascii="Angsana New" w:hAnsi="Angsana New" w:hint="cs"/>
          <w:spacing w:val="-6"/>
          <w:sz w:val="30"/>
          <w:szCs w:val="30"/>
          <w:cs/>
        </w:rPr>
        <w:t>สินทรัพย์</w:t>
      </w:r>
      <w:r>
        <w:rPr>
          <w:rFonts w:ascii="Angsana New" w:hAnsi="Angsana New" w:hint="cs"/>
          <w:spacing w:val="-6"/>
          <w:sz w:val="30"/>
          <w:szCs w:val="30"/>
          <w:cs/>
        </w:rPr>
        <w:t>ทางการเงิน</w:t>
      </w:r>
      <w:r w:rsidR="006F14D2">
        <w:rPr>
          <w:rFonts w:ascii="Angsana New" w:hAnsi="Angsana New" w:hint="cs"/>
          <w:spacing w:val="-6"/>
          <w:sz w:val="30"/>
          <w:szCs w:val="30"/>
          <w:cs/>
        </w:rPr>
        <w:t>และหนี้สินทางการเงิน</w:t>
      </w:r>
      <w:r>
        <w:rPr>
          <w:rFonts w:ascii="Angsana New" w:hAnsi="Angsana New" w:hint="cs"/>
          <w:spacing w:val="-6"/>
          <w:sz w:val="30"/>
          <w:szCs w:val="30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DEA3B1F" w14:textId="77777777" w:rsidR="000E14EF" w:rsidRDefault="000E14EF" w:rsidP="00015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28"/>
          <w:szCs w:val="28"/>
        </w:rPr>
        <w:sectPr w:rsidR="000E14EF" w:rsidSect="00621170">
          <w:headerReference w:type="default" r:id="rId17"/>
          <w:footerReference w:type="default" r:id="rId18"/>
          <w:footerReference w:type="first" r:id="rId19"/>
          <w:pgSz w:w="11907" w:h="16840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2160"/>
        <w:gridCol w:w="270"/>
        <w:gridCol w:w="1980"/>
      </w:tblGrid>
      <w:tr w:rsidR="00283602" w:rsidRPr="00C55E3C" w14:paraId="757FB3E3" w14:textId="77777777" w:rsidTr="00C55E3C">
        <w:trPr>
          <w:tblHeader/>
        </w:trPr>
        <w:tc>
          <w:tcPr>
            <w:tcW w:w="4770" w:type="dxa"/>
            <w:vAlign w:val="bottom"/>
          </w:tcPr>
          <w:p w14:paraId="3F700006" w14:textId="77777777" w:rsidR="00283602" w:rsidRPr="001B1A4A" w:rsidRDefault="002836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4410" w:type="dxa"/>
            <w:gridSpan w:val="3"/>
            <w:vAlign w:val="bottom"/>
          </w:tcPr>
          <w:p w14:paraId="46BDAC16" w14:textId="17238C3F" w:rsidR="00283602" w:rsidRPr="00C55E3C" w:rsidRDefault="0028360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55E3C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C55E3C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รวม</w:t>
            </w:r>
            <w:r w:rsidR="00641EBD" w:rsidRPr="00C55E3C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และงบ</w:t>
            </w:r>
            <w:r w:rsidRPr="00C55E3C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8E3E8C" w:rsidRPr="00C55E3C" w14:paraId="29034E15" w14:textId="77777777" w:rsidTr="00C55E3C">
        <w:trPr>
          <w:tblHeader/>
        </w:trPr>
        <w:tc>
          <w:tcPr>
            <w:tcW w:w="4770" w:type="dxa"/>
            <w:vAlign w:val="bottom"/>
          </w:tcPr>
          <w:p w14:paraId="1DFC2902" w14:textId="77777777" w:rsidR="008E3E8C" w:rsidRPr="00C55E3C" w:rsidRDefault="008E3E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160" w:type="dxa"/>
            <w:vAlign w:val="bottom"/>
          </w:tcPr>
          <w:p w14:paraId="52AE000F" w14:textId="77777777" w:rsidR="008E3E8C" w:rsidRPr="00C55E3C" w:rsidRDefault="008E3E8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C55E3C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7FEE69D9" w14:textId="1E698F5F" w:rsidR="008E3E8C" w:rsidRPr="00C55E3C" w:rsidRDefault="008E3E8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bottom"/>
          </w:tcPr>
          <w:p w14:paraId="6DBDE4E6" w14:textId="7CEBFE3E" w:rsidR="008E3E8C" w:rsidRPr="00C55E3C" w:rsidRDefault="008E3E8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C55E3C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55E3C" w:rsidRPr="001B1A4A" w14:paraId="3B7D1AC2" w14:textId="77777777" w:rsidTr="00C55E3C">
        <w:trPr>
          <w:trHeight w:val="1181"/>
          <w:tblHeader/>
        </w:trPr>
        <w:tc>
          <w:tcPr>
            <w:tcW w:w="4770" w:type="dxa"/>
            <w:vAlign w:val="bottom"/>
            <w:hideMark/>
          </w:tcPr>
          <w:p w14:paraId="3F24FAE2" w14:textId="3D97D998" w:rsidR="00C55E3C" w:rsidRPr="00C55E3C" w:rsidRDefault="00C55E3C" w:rsidP="002817FA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 w:cstheme="majorBidi"/>
                <w:bCs/>
                <w:sz w:val="28"/>
                <w:szCs w:val="28"/>
                <w:lang w:val="th-TH"/>
              </w:rPr>
            </w:pPr>
          </w:p>
        </w:tc>
        <w:tc>
          <w:tcPr>
            <w:tcW w:w="2160" w:type="dxa"/>
            <w:vAlign w:val="bottom"/>
            <w:hideMark/>
          </w:tcPr>
          <w:p w14:paraId="0D7A7A46" w14:textId="59851BEF" w:rsidR="00C55E3C" w:rsidRPr="00C55E3C" w:rsidRDefault="00C55E3C" w:rsidP="00C55E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5E3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เครื่องมือทางการเงินที่</w:t>
            </w:r>
            <w:r w:rsidR="00B5371C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55E3C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วัดมูลค่าด้วยมูลค่ายุติธรรม</w:t>
            </w:r>
          </w:p>
          <w:p w14:paraId="1EB47FDA" w14:textId="53003ACD" w:rsidR="00C55E3C" w:rsidRPr="00C55E3C" w:rsidRDefault="00C55E3C" w:rsidP="00C55E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5E3C">
              <w:rPr>
                <w:rFonts w:asciiTheme="majorBidi" w:hAnsiTheme="majorBidi" w:cstheme="majorBidi" w:hint="cs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270" w:type="dxa"/>
            <w:vAlign w:val="bottom"/>
          </w:tcPr>
          <w:p w14:paraId="0D99A2A5" w14:textId="77777777" w:rsidR="00C55E3C" w:rsidRPr="00C55E3C" w:rsidRDefault="00C55E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  <w:hideMark/>
          </w:tcPr>
          <w:p w14:paraId="2368FD2E" w14:textId="6A46D5F8" w:rsidR="00C55E3C" w:rsidRPr="00C55E3C" w:rsidRDefault="00C55E3C" w:rsidP="00C55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E3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ระดับ </w:t>
            </w:r>
            <w:r w:rsidR="00E711E4" w:rsidRPr="00E711E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</w:p>
        </w:tc>
      </w:tr>
      <w:tr w:rsidR="00283602" w:rsidRPr="006844E6" w14:paraId="7C5D0949" w14:textId="77777777" w:rsidTr="00C55E3C">
        <w:trPr>
          <w:trHeight w:val="326"/>
          <w:tblHeader/>
        </w:trPr>
        <w:tc>
          <w:tcPr>
            <w:tcW w:w="4770" w:type="dxa"/>
            <w:vAlign w:val="bottom"/>
          </w:tcPr>
          <w:p w14:paraId="49784883" w14:textId="77777777" w:rsidR="00283602" w:rsidRPr="00C55E3C" w:rsidRDefault="00283602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410" w:type="dxa"/>
            <w:gridSpan w:val="3"/>
            <w:vAlign w:val="bottom"/>
          </w:tcPr>
          <w:p w14:paraId="2682A0BC" w14:textId="77777777" w:rsidR="00283602" w:rsidRPr="00C55E3C" w:rsidRDefault="00283602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C55E3C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C55E3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C55E3C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)</w:t>
            </w:r>
          </w:p>
        </w:tc>
      </w:tr>
      <w:tr w:rsidR="00C55E3C" w:rsidRPr="001B1A4A" w14:paraId="015E00BE" w14:textId="77777777" w:rsidTr="00C55E3C">
        <w:tc>
          <w:tcPr>
            <w:tcW w:w="4770" w:type="dxa"/>
            <w:vAlign w:val="bottom"/>
          </w:tcPr>
          <w:p w14:paraId="183A302E" w14:textId="63708750" w:rsidR="00C55E3C" w:rsidRPr="00C55E3C" w:rsidRDefault="00C55E3C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55E3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E711E4" w:rsidRPr="00E711E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30</w:t>
            </w:r>
            <w:r w:rsidR="000E14E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0E14EF" w:rsidRPr="000E14E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="00C203FF" w:rsidRPr="00C203FF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E711E4" w:rsidRPr="00E711E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2569</w:t>
            </w:r>
          </w:p>
        </w:tc>
        <w:tc>
          <w:tcPr>
            <w:tcW w:w="2160" w:type="dxa"/>
            <w:vAlign w:val="bottom"/>
          </w:tcPr>
          <w:p w14:paraId="36FB0B1A" w14:textId="77777777" w:rsidR="00C55E3C" w:rsidRPr="00C55E3C" w:rsidRDefault="00C55E3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7E5A8A1" w14:textId="77777777" w:rsidR="00C55E3C" w:rsidRPr="00C55E3C" w:rsidRDefault="00C55E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1357706E" w14:textId="77777777" w:rsidR="00C55E3C" w:rsidRPr="00C55E3C" w:rsidRDefault="00C55E3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55E3C" w:rsidRPr="001B1A4A" w14:paraId="7B01A969" w14:textId="77777777" w:rsidTr="00BB0F7B">
        <w:trPr>
          <w:trHeight w:val="74"/>
        </w:trPr>
        <w:tc>
          <w:tcPr>
            <w:tcW w:w="4770" w:type="dxa"/>
            <w:vAlign w:val="bottom"/>
          </w:tcPr>
          <w:p w14:paraId="0E4F199F" w14:textId="0629D44B" w:rsidR="00C55E3C" w:rsidRPr="00C55E3C" w:rsidRDefault="00F164B6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</w:t>
            </w:r>
            <w:r w:rsidR="00C55E3C" w:rsidRPr="00C55E3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ทางการเ</w:t>
            </w:r>
            <w:r w:rsidR="00C55E3C" w:rsidRPr="00C55E3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งิน</w:t>
            </w:r>
          </w:p>
        </w:tc>
        <w:tc>
          <w:tcPr>
            <w:tcW w:w="2160" w:type="dxa"/>
            <w:vAlign w:val="bottom"/>
          </w:tcPr>
          <w:p w14:paraId="68976326" w14:textId="77777777" w:rsidR="00C55E3C" w:rsidRPr="00C55E3C" w:rsidRDefault="00C55E3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2C3A06E" w14:textId="77777777" w:rsidR="00C55E3C" w:rsidRPr="00C55E3C" w:rsidRDefault="00C55E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72306E71" w14:textId="77777777" w:rsidR="00C55E3C" w:rsidRPr="00C55E3C" w:rsidRDefault="00C55E3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55E3C" w:rsidRPr="00426CBB" w14:paraId="0328DF83" w14:textId="77777777" w:rsidTr="00BB0F7B">
        <w:tc>
          <w:tcPr>
            <w:tcW w:w="4770" w:type="dxa"/>
            <w:vAlign w:val="bottom"/>
          </w:tcPr>
          <w:p w14:paraId="09CD0853" w14:textId="3D03273B" w:rsidR="00C55E3C" w:rsidRPr="00C55E3C" w:rsidRDefault="00C55E3C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E3C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160" w:type="dxa"/>
            <w:tcBorders>
              <w:bottom w:val="double" w:sz="4" w:space="0" w:color="auto"/>
            </w:tcBorders>
            <w:vAlign w:val="bottom"/>
          </w:tcPr>
          <w:p w14:paraId="124D3082" w14:textId="08D3E73C" w:rsidR="00C55E3C" w:rsidRPr="00C55E3C" w:rsidRDefault="00E711E4" w:rsidP="00877B20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E711E4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412</w:t>
            </w:r>
          </w:p>
        </w:tc>
        <w:tc>
          <w:tcPr>
            <w:tcW w:w="270" w:type="dxa"/>
            <w:vAlign w:val="bottom"/>
          </w:tcPr>
          <w:p w14:paraId="364AAA51" w14:textId="77777777" w:rsidR="00C55E3C" w:rsidRPr="00C55E3C" w:rsidRDefault="00C55E3C">
            <w:pPr>
              <w:tabs>
                <w:tab w:val="clear" w:pos="227"/>
                <w:tab w:val="clear" w:pos="454"/>
                <w:tab w:val="clear" w:pos="680"/>
                <w:tab w:val="decimal" w:pos="54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980" w:type="dxa"/>
            <w:tcBorders>
              <w:bottom w:val="double" w:sz="4" w:space="0" w:color="auto"/>
            </w:tcBorders>
            <w:vAlign w:val="bottom"/>
          </w:tcPr>
          <w:p w14:paraId="6F2F848B" w14:textId="64634D01" w:rsidR="00C55E3C" w:rsidRPr="00C55E3C" w:rsidRDefault="00E711E4" w:rsidP="00877B20">
            <w:pPr>
              <w:pStyle w:val="acctfourfigures"/>
              <w:tabs>
                <w:tab w:val="clear" w:pos="765"/>
                <w:tab w:val="decimal" w:pos="142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E711E4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412</w:t>
            </w:r>
          </w:p>
        </w:tc>
      </w:tr>
      <w:tr w:rsidR="00337F22" w:rsidRPr="00426CBB" w14:paraId="038E3E42" w14:textId="77777777" w:rsidTr="00BB0F7B">
        <w:tc>
          <w:tcPr>
            <w:tcW w:w="4770" w:type="dxa"/>
            <w:vAlign w:val="bottom"/>
          </w:tcPr>
          <w:p w14:paraId="786067AD" w14:textId="77777777" w:rsidR="00337F22" w:rsidRPr="00C55E3C" w:rsidRDefault="00337F22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0" w:type="dxa"/>
            <w:tcBorders>
              <w:top w:val="double" w:sz="4" w:space="0" w:color="auto"/>
            </w:tcBorders>
            <w:vAlign w:val="bottom"/>
          </w:tcPr>
          <w:p w14:paraId="2576635E" w14:textId="77777777" w:rsidR="00337F22" w:rsidRDefault="00337F22" w:rsidP="00877B20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9CEC904" w14:textId="77777777" w:rsidR="00337F22" w:rsidRPr="00C55E3C" w:rsidRDefault="00337F22">
            <w:pPr>
              <w:tabs>
                <w:tab w:val="clear" w:pos="227"/>
                <w:tab w:val="clear" w:pos="454"/>
                <w:tab w:val="clear" w:pos="680"/>
                <w:tab w:val="decimal" w:pos="54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  <w:vAlign w:val="bottom"/>
          </w:tcPr>
          <w:p w14:paraId="1D027D51" w14:textId="77777777" w:rsidR="00337F22" w:rsidRDefault="00337F22" w:rsidP="00877B20">
            <w:pPr>
              <w:pStyle w:val="acctfourfigures"/>
              <w:tabs>
                <w:tab w:val="clear" w:pos="765"/>
                <w:tab w:val="decimal" w:pos="142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337F22" w:rsidRPr="00426CBB" w14:paraId="15FD2E39" w14:textId="77777777" w:rsidTr="00BB0F7B">
        <w:tc>
          <w:tcPr>
            <w:tcW w:w="4770" w:type="dxa"/>
            <w:vAlign w:val="bottom"/>
          </w:tcPr>
          <w:p w14:paraId="7FA57A36" w14:textId="210CE596" w:rsidR="00337F22" w:rsidRPr="00C55E3C" w:rsidRDefault="00BB0F7B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55E3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E711E4" w:rsidRPr="00E711E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31</w:t>
            </w:r>
            <w:r w:rsidRPr="00C203F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C203FF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E711E4" w:rsidRPr="00E711E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2160" w:type="dxa"/>
            <w:vAlign w:val="bottom"/>
          </w:tcPr>
          <w:p w14:paraId="0A4E6ED8" w14:textId="77777777" w:rsidR="00337F22" w:rsidRDefault="00337F22" w:rsidP="00877B20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DFF0671" w14:textId="77777777" w:rsidR="00337F22" w:rsidRPr="00C55E3C" w:rsidRDefault="00337F22">
            <w:pPr>
              <w:tabs>
                <w:tab w:val="clear" w:pos="227"/>
                <w:tab w:val="clear" w:pos="454"/>
                <w:tab w:val="clear" w:pos="680"/>
                <w:tab w:val="decimal" w:pos="54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980" w:type="dxa"/>
            <w:vAlign w:val="bottom"/>
          </w:tcPr>
          <w:p w14:paraId="3BA7232C" w14:textId="77777777" w:rsidR="00337F22" w:rsidRDefault="00337F22" w:rsidP="00877B20">
            <w:pPr>
              <w:pStyle w:val="acctfourfigures"/>
              <w:tabs>
                <w:tab w:val="clear" w:pos="765"/>
                <w:tab w:val="decimal" w:pos="142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337F22" w:rsidRPr="00426CBB" w14:paraId="392F0B5A" w14:textId="77777777" w:rsidTr="00BB0F7B">
        <w:tc>
          <w:tcPr>
            <w:tcW w:w="4770" w:type="dxa"/>
            <w:vAlign w:val="bottom"/>
          </w:tcPr>
          <w:p w14:paraId="0163EE0D" w14:textId="5842D4A6" w:rsidR="00337F22" w:rsidRPr="00C55E3C" w:rsidRDefault="00BB0F7B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</w:t>
            </w:r>
            <w:r w:rsidRPr="00C55E3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ทางการเ</w:t>
            </w:r>
            <w:r w:rsidRPr="00C55E3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งิน</w:t>
            </w:r>
          </w:p>
        </w:tc>
        <w:tc>
          <w:tcPr>
            <w:tcW w:w="2160" w:type="dxa"/>
            <w:vAlign w:val="bottom"/>
          </w:tcPr>
          <w:p w14:paraId="71B021AA" w14:textId="77777777" w:rsidR="00337F22" w:rsidRDefault="00337F22" w:rsidP="00877B20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D0878C3" w14:textId="77777777" w:rsidR="00337F22" w:rsidRPr="00C55E3C" w:rsidRDefault="00337F22">
            <w:pPr>
              <w:tabs>
                <w:tab w:val="clear" w:pos="227"/>
                <w:tab w:val="clear" w:pos="454"/>
                <w:tab w:val="clear" w:pos="680"/>
                <w:tab w:val="decimal" w:pos="54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980" w:type="dxa"/>
            <w:vAlign w:val="bottom"/>
          </w:tcPr>
          <w:p w14:paraId="190D958D" w14:textId="77777777" w:rsidR="00337F22" w:rsidRDefault="00337F22" w:rsidP="00877B20">
            <w:pPr>
              <w:pStyle w:val="acctfourfigures"/>
              <w:tabs>
                <w:tab w:val="clear" w:pos="765"/>
                <w:tab w:val="decimal" w:pos="142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BB0F7B" w:rsidRPr="00426CBB" w14:paraId="288BF522" w14:textId="77777777" w:rsidTr="00BB0F7B">
        <w:tc>
          <w:tcPr>
            <w:tcW w:w="4770" w:type="dxa"/>
            <w:vAlign w:val="bottom"/>
          </w:tcPr>
          <w:p w14:paraId="640F29D8" w14:textId="41865430" w:rsidR="00BB0F7B" w:rsidRDefault="00BB0F7B">
            <w:pPr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55E3C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160" w:type="dxa"/>
            <w:tcBorders>
              <w:bottom w:val="double" w:sz="4" w:space="0" w:color="auto"/>
            </w:tcBorders>
            <w:vAlign w:val="bottom"/>
          </w:tcPr>
          <w:p w14:paraId="34C51CEF" w14:textId="42C6875B" w:rsidR="00BB0F7B" w:rsidRDefault="00E711E4" w:rsidP="00877B20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E711E4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15</w:t>
            </w:r>
          </w:p>
        </w:tc>
        <w:tc>
          <w:tcPr>
            <w:tcW w:w="270" w:type="dxa"/>
            <w:vAlign w:val="bottom"/>
          </w:tcPr>
          <w:p w14:paraId="08F3D205" w14:textId="77777777" w:rsidR="00BB0F7B" w:rsidRPr="00C55E3C" w:rsidRDefault="00BB0F7B">
            <w:pPr>
              <w:tabs>
                <w:tab w:val="clear" w:pos="227"/>
                <w:tab w:val="clear" w:pos="454"/>
                <w:tab w:val="clear" w:pos="680"/>
                <w:tab w:val="decimal" w:pos="54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980" w:type="dxa"/>
            <w:tcBorders>
              <w:bottom w:val="double" w:sz="4" w:space="0" w:color="auto"/>
            </w:tcBorders>
            <w:vAlign w:val="bottom"/>
          </w:tcPr>
          <w:p w14:paraId="0CCCD174" w14:textId="1A45B9CA" w:rsidR="00BB0F7B" w:rsidRDefault="00E711E4" w:rsidP="00877B20">
            <w:pPr>
              <w:pStyle w:val="acctfourfigures"/>
              <w:tabs>
                <w:tab w:val="clear" w:pos="765"/>
                <w:tab w:val="decimal" w:pos="142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E711E4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15</w:t>
            </w:r>
          </w:p>
        </w:tc>
      </w:tr>
    </w:tbl>
    <w:p w14:paraId="111F6A81" w14:textId="77777777" w:rsidR="00E854E3" w:rsidRDefault="00E854E3" w:rsidP="00D739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spacing w:val="10"/>
          <w:sz w:val="24"/>
          <w:szCs w:val="24"/>
        </w:rPr>
      </w:pPr>
    </w:p>
    <w:p w14:paraId="05A53E4C" w14:textId="465DA212" w:rsidR="00D7393C" w:rsidRPr="00672A2C" w:rsidRDefault="00D7393C" w:rsidP="00D739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spacing w:val="10"/>
          <w:sz w:val="30"/>
          <w:szCs w:val="30"/>
          <w:cs/>
        </w:rPr>
      </w:pPr>
      <w:r w:rsidRPr="00672A2C">
        <w:rPr>
          <w:rFonts w:ascii="Angsana New" w:hAnsi="Angsana New" w:hint="cs"/>
          <w:spacing w:val="10"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ฐานะการเงิน</w:t>
      </w:r>
    </w:p>
    <w:p w14:paraId="29D7B217" w14:textId="77777777" w:rsidR="00015D63" w:rsidRPr="00BF541C" w:rsidRDefault="00015D63" w:rsidP="00015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6660"/>
      </w:tblGrid>
      <w:tr w:rsidR="001B727C" w:rsidRPr="00833D8A" w14:paraId="7736CE7A" w14:textId="77777777" w:rsidTr="00B87F68">
        <w:trPr>
          <w:tblHeader/>
        </w:trPr>
        <w:tc>
          <w:tcPr>
            <w:tcW w:w="1542" w:type="pct"/>
          </w:tcPr>
          <w:p w14:paraId="0F14718A" w14:textId="41F40659" w:rsidR="001B727C" w:rsidRPr="001B727C" w:rsidRDefault="001B7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72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3458" w:type="pct"/>
          </w:tcPr>
          <w:p w14:paraId="2788EF54" w14:textId="2E77F2E8" w:rsidR="001B727C" w:rsidRPr="00833D8A" w:rsidRDefault="001B727C" w:rsidP="00281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1B727C" w:rsidRPr="00833D8A" w14:paraId="2F9CCC7D" w14:textId="77777777" w:rsidTr="00B87F68">
        <w:trPr>
          <w:trHeight w:val="767"/>
        </w:trPr>
        <w:tc>
          <w:tcPr>
            <w:tcW w:w="1542" w:type="pct"/>
          </w:tcPr>
          <w:p w14:paraId="1F85FACB" w14:textId="77777777" w:rsidR="001B727C" w:rsidRPr="002817FA" w:rsidRDefault="001B7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817F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สัญญาซื้อขายเงินตรา</w:t>
            </w:r>
          </w:p>
          <w:p w14:paraId="6EA23F10" w14:textId="3F439A5F" w:rsidR="001B727C" w:rsidRPr="001B727C" w:rsidRDefault="001B727C" w:rsidP="001B7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6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17FA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ต่างประเทศล่วงหน้า</w:t>
            </w:r>
          </w:p>
        </w:tc>
        <w:tc>
          <w:tcPr>
            <w:tcW w:w="3458" w:type="pct"/>
          </w:tcPr>
          <w:p w14:paraId="60F0F335" w14:textId="77777777" w:rsidR="001B727C" w:rsidRPr="002817FA" w:rsidRDefault="001B727C" w:rsidP="002B45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  <w:tab w:val="left" w:pos="5921"/>
              </w:tabs>
              <w:spacing w:after="0" w:line="240" w:lineRule="auto"/>
              <w:ind w:right="-19" w:hanging="11"/>
              <w:jc w:val="thaiDistribute"/>
              <w:rPr>
                <w:rFonts w:asciiTheme="majorBidi" w:hAnsiTheme="majorBidi" w:cstheme="majorBidi"/>
                <w:spacing w:val="5"/>
                <w:sz w:val="30"/>
                <w:szCs w:val="30"/>
              </w:rPr>
            </w:pPr>
            <w:r w:rsidRPr="002817FA">
              <w:rPr>
                <w:rFonts w:asciiTheme="majorBidi" w:hAnsiTheme="majorBidi" w:cstheme="majorBidi" w:hint="cs"/>
                <w:spacing w:val="5"/>
                <w:sz w:val="30"/>
                <w:szCs w:val="30"/>
                <w:cs/>
              </w:rPr>
              <w:t>การกำหนดราคาสัญญาซื้อขายล่วงหน้า มูลค่ายุติธรรมอ้างอิงราคาซื้อขาย</w:t>
            </w:r>
          </w:p>
          <w:p w14:paraId="5D62CEF2" w14:textId="77777777" w:rsidR="00672A2C" w:rsidRPr="002B4594" w:rsidRDefault="001B727C" w:rsidP="002B45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  <w:tab w:val="left" w:pos="5921"/>
              </w:tabs>
              <w:spacing w:after="0" w:line="240" w:lineRule="auto"/>
              <w:ind w:left="342" w:right="429" w:hanging="93"/>
              <w:jc w:val="thaiDistribute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2B4594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สัญญาซื้อขายเงินตราต่างประเทศล่วงหน้า ณ วันที่รายงาน และมูลค่</w:t>
            </w:r>
            <w:r w:rsidR="00672A2C" w:rsidRPr="002B4594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า</w:t>
            </w:r>
            <w:r w:rsidRPr="002B4594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ปัจจุบัน</w:t>
            </w:r>
          </w:p>
          <w:p w14:paraId="58DE9F2F" w14:textId="58D12C85" w:rsidR="00672A2C" w:rsidRPr="002B4594" w:rsidRDefault="001B727C" w:rsidP="002B45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  <w:tab w:val="left" w:pos="5922"/>
              </w:tabs>
              <w:spacing w:after="0" w:line="240" w:lineRule="auto"/>
              <w:ind w:left="342" w:hanging="93"/>
              <w:jc w:val="thaiDistribute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2B4594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คำนวณโดยอ้างอิงจากเส้นอัตราผลตอบแทนของหลักทรัพย์ที่มีสินเชื่อ</w:t>
            </w:r>
          </w:p>
          <w:p w14:paraId="6A0B8BC5" w14:textId="77777777" w:rsidR="001B727C" w:rsidRDefault="001B727C" w:rsidP="00672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ind w:left="342" w:hanging="9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72A2C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คุณภาพดีในสกุลเงินที่เกี่ยวข้อง</w:t>
            </w:r>
          </w:p>
          <w:p w14:paraId="615A46C4" w14:textId="36F10F24" w:rsidR="00F15DE6" w:rsidRPr="00672A2C" w:rsidRDefault="00F15DE6" w:rsidP="00672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ind w:left="342" w:hanging="9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16AF3D91" w14:textId="77777777" w:rsidR="005F345E" w:rsidRDefault="005F345E" w:rsidP="005F3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28"/>
          <w:szCs w:val="28"/>
        </w:rPr>
        <w:sectPr w:rsidR="005F345E" w:rsidSect="005F345E">
          <w:headerReference w:type="default" r:id="rId20"/>
          <w:footerReference w:type="default" r:id="rId21"/>
          <w:footerReference w:type="first" r:id="rId22"/>
          <w:pgSz w:w="11907" w:h="16840"/>
          <w:pgMar w:top="691" w:right="1152" w:bottom="576" w:left="1152" w:header="720" w:footer="720" w:gutter="0"/>
          <w:cols w:space="720"/>
          <w:docGrid w:linePitch="360"/>
        </w:sectPr>
      </w:pPr>
    </w:p>
    <w:p w14:paraId="432B09FC" w14:textId="10334C89" w:rsidR="00E479D1" w:rsidRDefault="00E479D1" w:rsidP="00F96C79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FD5B0B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ภาระผูกพันกับกิจการที่ไม่เกี่ยวข้องกัน</w:t>
      </w:r>
    </w:p>
    <w:p w14:paraId="437D9299" w14:textId="77777777" w:rsidR="00833D8A" w:rsidRPr="00C3732D" w:rsidRDefault="00833D8A" w:rsidP="00833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outlineLvl w:val="0"/>
        <w:rPr>
          <w:rFonts w:ascii="Angsana New" w:hAnsi="Angsana New"/>
          <w:b/>
          <w:bCs/>
          <w:sz w:val="26"/>
          <w:szCs w:val="26"/>
        </w:rPr>
      </w:pPr>
    </w:p>
    <w:tbl>
      <w:tblPr>
        <w:tblW w:w="90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349"/>
        <w:gridCol w:w="296"/>
        <w:gridCol w:w="1323"/>
      </w:tblGrid>
      <w:tr w:rsidR="000F7C10" w:rsidRPr="00CE458C" w14:paraId="5D3E3A14" w14:textId="77777777">
        <w:trPr>
          <w:tblHeader/>
        </w:trPr>
        <w:tc>
          <w:tcPr>
            <w:tcW w:w="3367" w:type="pct"/>
          </w:tcPr>
          <w:p w14:paraId="6B9B7AD0" w14:textId="77777777" w:rsidR="000F7C10" w:rsidRPr="00411520" w:rsidRDefault="000F7C10" w:rsidP="00411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46C35ED2" w14:textId="0587CF5E" w:rsidR="000F7C10" w:rsidRPr="00411520" w:rsidRDefault="000F7C10" w:rsidP="00411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115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E711E4" w:rsidRPr="00E711E4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lang w:val="en-GB"/>
              </w:rPr>
              <w:t>30</w:t>
            </w:r>
            <w:r w:rsidR="000E14EF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  <w:t xml:space="preserve"> </w:t>
            </w:r>
            <w:r w:rsidR="000E14EF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มิถุนายน</w:t>
            </w:r>
            <w:r w:rsidR="00C203FF" w:rsidRPr="00C203FF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 xml:space="preserve"> </w:t>
            </w:r>
            <w:r w:rsidR="00E711E4" w:rsidRPr="00E711E4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lang w:val="en-GB"/>
              </w:rPr>
              <w:t>2569</w:t>
            </w:r>
          </w:p>
        </w:tc>
        <w:tc>
          <w:tcPr>
            <w:tcW w:w="742" w:type="pct"/>
          </w:tcPr>
          <w:p w14:paraId="50197AD3" w14:textId="77777777" w:rsidR="000F7C10" w:rsidRPr="00411520" w:rsidRDefault="000F7C10" w:rsidP="00411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C89D700" w14:textId="77777777" w:rsidR="000F7C10" w:rsidRPr="00411520" w:rsidRDefault="000F7C10" w:rsidP="00411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15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3" w:type="pct"/>
          </w:tcPr>
          <w:p w14:paraId="4F0A1FD9" w14:textId="77777777" w:rsidR="000F7C10" w:rsidRPr="00411520" w:rsidRDefault="000F7C10" w:rsidP="00411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</w:tcPr>
          <w:p w14:paraId="5274A39E" w14:textId="77777777" w:rsidR="000F7C10" w:rsidRPr="00411520" w:rsidRDefault="000F7C10" w:rsidP="00411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15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5FB5D1CB" w14:textId="77777777" w:rsidR="000F7C10" w:rsidRPr="00411520" w:rsidRDefault="000F7C10" w:rsidP="00411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15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F7C10" w:rsidRPr="00CE458C" w14:paraId="435ABCCE" w14:textId="77777777">
        <w:trPr>
          <w:tblHeader/>
        </w:trPr>
        <w:tc>
          <w:tcPr>
            <w:tcW w:w="3367" w:type="pct"/>
          </w:tcPr>
          <w:p w14:paraId="3746E93B" w14:textId="77777777" w:rsidR="000F7C10" w:rsidRPr="00411520" w:rsidRDefault="000F7C10" w:rsidP="00411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3" w:type="pct"/>
            <w:gridSpan w:val="3"/>
            <w:vAlign w:val="bottom"/>
          </w:tcPr>
          <w:p w14:paraId="366E5FB7" w14:textId="77777777" w:rsidR="000F7C10" w:rsidRPr="00411520" w:rsidRDefault="000F7C10" w:rsidP="00411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1152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1152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F7C10" w:rsidRPr="00CE458C" w14:paraId="5146E88B" w14:textId="77777777">
        <w:tc>
          <w:tcPr>
            <w:tcW w:w="3367" w:type="pct"/>
          </w:tcPr>
          <w:p w14:paraId="0B0A1610" w14:textId="77777777" w:rsidR="000F7C10" w:rsidRPr="00411520" w:rsidRDefault="000F7C10" w:rsidP="00411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115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742" w:type="pct"/>
          </w:tcPr>
          <w:p w14:paraId="1CFD1485" w14:textId="77777777" w:rsidR="000F7C10" w:rsidRPr="00411520" w:rsidRDefault="000F7C10" w:rsidP="00411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10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" w:type="pct"/>
          </w:tcPr>
          <w:p w14:paraId="3408E857" w14:textId="77777777" w:rsidR="000F7C10" w:rsidRPr="00411520" w:rsidRDefault="000F7C10" w:rsidP="00411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10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" w:type="pct"/>
          </w:tcPr>
          <w:p w14:paraId="54C62A05" w14:textId="77777777" w:rsidR="000F7C10" w:rsidRPr="00411520" w:rsidRDefault="000F7C10" w:rsidP="00411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10" w:right="-2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79AE" w:rsidRPr="00CE458C" w14:paraId="278A69F4" w14:textId="77777777">
        <w:tc>
          <w:tcPr>
            <w:tcW w:w="3367" w:type="pct"/>
          </w:tcPr>
          <w:p w14:paraId="575699B6" w14:textId="787ADC26" w:rsidR="00C679AE" w:rsidRPr="00411520" w:rsidRDefault="00C679AE" w:rsidP="00C6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11520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และส่วนปรับปรุงอาคาร</w:t>
            </w:r>
          </w:p>
        </w:tc>
        <w:tc>
          <w:tcPr>
            <w:tcW w:w="742" w:type="pct"/>
          </w:tcPr>
          <w:p w14:paraId="3053B40F" w14:textId="1C5C8402" w:rsidR="00C679AE" w:rsidRPr="00411520" w:rsidRDefault="00C679AE" w:rsidP="00C67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10" w:right="-200"/>
              <w:rPr>
                <w:rFonts w:ascii="Angsana New" w:hAnsi="Angsana New"/>
                <w:sz w:val="30"/>
                <w:szCs w:val="30"/>
              </w:rPr>
            </w:pP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81</w:t>
            </w:r>
          </w:p>
        </w:tc>
        <w:tc>
          <w:tcPr>
            <w:tcW w:w="163" w:type="pct"/>
          </w:tcPr>
          <w:p w14:paraId="162F6E3B" w14:textId="77777777" w:rsidR="00C679AE" w:rsidRPr="00411520" w:rsidRDefault="00C679AE" w:rsidP="00C67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10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" w:type="pct"/>
          </w:tcPr>
          <w:p w14:paraId="34A48B8D" w14:textId="24411147" w:rsidR="00C679AE" w:rsidRPr="00411520" w:rsidRDefault="00C679AE" w:rsidP="00C67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10" w:right="-200"/>
              <w:rPr>
                <w:rFonts w:ascii="Angsana New" w:hAnsi="Angsana New"/>
                <w:sz w:val="30"/>
                <w:szCs w:val="30"/>
              </w:rPr>
            </w:pP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81</w:t>
            </w:r>
          </w:p>
        </w:tc>
      </w:tr>
      <w:tr w:rsidR="00C679AE" w:rsidRPr="00B952BC" w14:paraId="6DC58B5B" w14:textId="77777777">
        <w:tc>
          <w:tcPr>
            <w:tcW w:w="3367" w:type="pct"/>
          </w:tcPr>
          <w:p w14:paraId="132F2F4F" w14:textId="32B05EE6" w:rsidR="00C679AE" w:rsidRPr="00411520" w:rsidRDefault="00C679AE" w:rsidP="00C6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7219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742" w:type="pct"/>
          </w:tcPr>
          <w:p w14:paraId="14369F5A" w14:textId="2B86FEB2" w:rsidR="00C679AE" w:rsidRPr="00411520" w:rsidRDefault="00C679AE" w:rsidP="00C679A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10" w:right="-200"/>
              <w:rPr>
                <w:rFonts w:ascii="Angsana New" w:hAnsi="Angsana New"/>
                <w:sz w:val="30"/>
                <w:szCs w:val="30"/>
              </w:rPr>
            </w:pP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644</w:t>
            </w:r>
          </w:p>
        </w:tc>
        <w:tc>
          <w:tcPr>
            <w:tcW w:w="163" w:type="pct"/>
          </w:tcPr>
          <w:p w14:paraId="0E8BF546" w14:textId="77777777" w:rsidR="00C679AE" w:rsidRPr="00411520" w:rsidRDefault="00C679AE" w:rsidP="00C67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10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" w:type="pct"/>
          </w:tcPr>
          <w:p w14:paraId="2A4D2D09" w14:textId="2F19E014" w:rsidR="00C679AE" w:rsidRPr="005F345E" w:rsidRDefault="00C679AE" w:rsidP="00C679A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10" w:right="-200"/>
              <w:rPr>
                <w:rFonts w:ascii="Angsana New" w:hAnsi="Angsana New"/>
                <w:sz w:val="30"/>
                <w:szCs w:val="30"/>
              </w:rPr>
            </w:pP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644</w:t>
            </w:r>
          </w:p>
        </w:tc>
      </w:tr>
      <w:tr w:rsidR="00C679AE" w:rsidRPr="005F345E" w14:paraId="3BB5AF90" w14:textId="77777777" w:rsidTr="003524CF">
        <w:tc>
          <w:tcPr>
            <w:tcW w:w="3367" w:type="pct"/>
          </w:tcPr>
          <w:p w14:paraId="4B8369BE" w14:textId="77777777" w:rsidR="00C679AE" w:rsidRPr="00411520" w:rsidRDefault="00C679AE" w:rsidP="00352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F345E">
              <w:rPr>
                <w:rFonts w:ascii="Angsana New" w:hAnsi="Angsana New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742" w:type="pct"/>
          </w:tcPr>
          <w:p w14:paraId="0B7C73AC" w14:textId="77777777" w:rsidR="00C679AE" w:rsidRPr="00411520" w:rsidRDefault="00C679AE" w:rsidP="003524C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10" w:right="-200"/>
              <w:rPr>
                <w:rFonts w:ascii="Angsana New" w:hAnsi="Angsana New"/>
                <w:sz w:val="30"/>
                <w:szCs w:val="30"/>
              </w:rPr>
            </w:pP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Pr="005F345E">
              <w:rPr>
                <w:rFonts w:ascii="Angsana New" w:hAnsi="Angsana New"/>
                <w:sz w:val="30"/>
                <w:szCs w:val="30"/>
              </w:rPr>
              <w:t>,</w:t>
            </w: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526</w:t>
            </w:r>
          </w:p>
        </w:tc>
        <w:tc>
          <w:tcPr>
            <w:tcW w:w="163" w:type="pct"/>
          </w:tcPr>
          <w:p w14:paraId="406E3233" w14:textId="77777777" w:rsidR="00C679AE" w:rsidRPr="00411520" w:rsidRDefault="00C679AE" w:rsidP="003524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10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" w:type="pct"/>
          </w:tcPr>
          <w:p w14:paraId="5E88A884" w14:textId="77777777" w:rsidR="00C679AE" w:rsidRPr="005F345E" w:rsidRDefault="00C679AE" w:rsidP="003524C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10" w:right="-200"/>
              <w:rPr>
                <w:rFonts w:ascii="Angsana New" w:hAnsi="Angsana New"/>
                <w:sz w:val="30"/>
                <w:szCs w:val="30"/>
              </w:rPr>
            </w:pP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Pr="005F345E">
              <w:rPr>
                <w:rFonts w:ascii="Angsana New" w:hAnsi="Angsana New"/>
                <w:sz w:val="30"/>
                <w:szCs w:val="30"/>
              </w:rPr>
              <w:t>,</w:t>
            </w: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526</w:t>
            </w:r>
          </w:p>
        </w:tc>
      </w:tr>
      <w:tr w:rsidR="00C679AE" w:rsidRPr="00CE458C" w14:paraId="70E3B984" w14:textId="77777777">
        <w:tc>
          <w:tcPr>
            <w:tcW w:w="3367" w:type="pct"/>
          </w:tcPr>
          <w:p w14:paraId="44BEDE6E" w14:textId="77777777" w:rsidR="00C679AE" w:rsidRPr="00411520" w:rsidRDefault="00C679AE" w:rsidP="00C6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15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4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967F401" w14:textId="2B4618D1" w:rsidR="00C679AE" w:rsidRPr="00411520" w:rsidRDefault="00C679AE" w:rsidP="00C679A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10" w:right="-20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711E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</w:t>
            </w:r>
            <w:r w:rsidRPr="005F345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711E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251</w:t>
            </w:r>
          </w:p>
        </w:tc>
        <w:tc>
          <w:tcPr>
            <w:tcW w:w="163" w:type="pct"/>
          </w:tcPr>
          <w:p w14:paraId="5408C698" w14:textId="77777777" w:rsidR="00C679AE" w:rsidRPr="00411520" w:rsidRDefault="00C679AE" w:rsidP="00C67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10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14:paraId="6FB79533" w14:textId="2A1F2A77" w:rsidR="00C679AE" w:rsidRPr="00411520" w:rsidRDefault="00C679AE" w:rsidP="00C679A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10" w:right="-20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711E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</w:t>
            </w:r>
            <w:r w:rsidRPr="005F345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711E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251</w:t>
            </w:r>
          </w:p>
        </w:tc>
      </w:tr>
      <w:tr w:rsidR="00C679AE" w:rsidRPr="00833D8A" w14:paraId="5DFF7778" w14:textId="77777777">
        <w:tc>
          <w:tcPr>
            <w:tcW w:w="3367" w:type="pct"/>
          </w:tcPr>
          <w:p w14:paraId="6B50DDAF" w14:textId="77777777" w:rsidR="00C679AE" w:rsidRPr="00CC0BB8" w:rsidRDefault="00C679AE" w:rsidP="00C6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42" w:type="pct"/>
          </w:tcPr>
          <w:p w14:paraId="18556F99" w14:textId="77777777" w:rsidR="00C679AE" w:rsidRPr="00411520" w:rsidRDefault="00C679AE" w:rsidP="00C67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10" w:right="-20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3" w:type="pct"/>
          </w:tcPr>
          <w:p w14:paraId="20A6FF26" w14:textId="77777777" w:rsidR="00C679AE" w:rsidRPr="00411520" w:rsidRDefault="00C679AE" w:rsidP="00C67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10" w:right="-20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</w:tcPr>
          <w:p w14:paraId="419721FB" w14:textId="77777777" w:rsidR="00C679AE" w:rsidRPr="00411520" w:rsidRDefault="00C679AE" w:rsidP="00C67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10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679AE" w:rsidRPr="00CE458C" w14:paraId="6082CC41" w14:textId="77777777" w:rsidTr="00FE40A5">
        <w:tc>
          <w:tcPr>
            <w:tcW w:w="3367" w:type="pct"/>
          </w:tcPr>
          <w:p w14:paraId="2C9715E7" w14:textId="77777777" w:rsidR="00C679AE" w:rsidRPr="00411520" w:rsidRDefault="00C679AE" w:rsidP="00C6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115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742" w:type="pct"/>
          </w:tcPr>
          <w:p w14:paraId="3B301A8E" w14:textId="77777777" w:rsidR="00C679AE" w:rsidRPr="00411520" w:rsidRDefault="00C679AE" w:rsidP="00C67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10" w:right="-20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3" w:type="pct"/>
          </w:tcPr>
          <w:p w14:paraId="3F77990C" w14:textId="77777777" w:rsidR="00C679AE" w:rsidRPr="00411520" w:rsidRDefault="00C679AE" w:rsidP="00C67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10" w:right="-20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</w:tcPr>
          <w:p w14:paraId="6A372491" w14:textId="77777777" w:rsidR="00C679AE" w:rsidRPr="00411520" w:rsidRDefault="00C679AE" w:rsidP="00C67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10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679AE" w:rsidRPr="00CE458C" w14:paraId="1E559195" w14:textId="77777777" w:rsidTr="00FE40A5">
        <w:tc>
          <w:tcPr>
            <w:tcW w:w="3367" w:type="pct"/>
          </w:tcPr>
          <w:p w14:paraId="14E2C3F1" w14:textId="77777777" w:rsidR="00C679AE" w:rsidRPr="00411520" w:rsidRDefault="00C679AE" w:rsidP="00C679AE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115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4115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ภายใต้สัญญาที่บอกเลิกไม่ได้</w:t>
            </w:r>
          </w:p>
        </w:tc>
        <w:tc>
          <w:tcPr>
            <w:tcW w:w="742" w:type="pct"/>
          </w:tcPr>
          <w:p w14:paraId="5A839E5C" w14:textId="77777777" w:rsidR="00C679AE" w:rsidRPr="00411520" w:rsidRDefault="00C679AE" w:rsidP="00C67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10" w:right="-20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3" w:type="pct"/>
          </w:tcPr>
          <w:p w14:paraId="065F16E7" w14:textId="77777777" w:rsidR="00C679AE" w:rsidRPr="00411520" w:rsidRDefault="00C679AE" w:rsidP="00C67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10" w:right="-20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</w:tcPr>
          <w:p w14:paraId="08FE497A" w14:textId="77777777" w:rsidR="00C679AE" w:rsidRPr="00411520" w:rsidRDefault="00C679AE" w:rsidP="00C67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10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679AE" w:rsidRPr="00CE458C" w14:paraId="7C474840" w14:textId="77777777" w:rsidTr="00FE40A5">
        <w:tc>
          <w:tcPr>
            <w:tcW w:w="3367" w:type="pct"/>
          </w:tcPr>
          <w:p w14:paraId="00B3B326" w14:textId="003DA28C" w:rsidR="00C679AE" w:rsidRPr="00411520" w:rsidRDefault="00C679AE" w:rsidP="00C6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1520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Pr="00411520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742" w:type="pct"/>
            <w:tcBorders>
              <w:bottom w:val="double" w:sz="4" w:space="0" w:color="auto"/>
            </w:tcBorders>
          </w:tcPr>
          <w:p w14:paraId="08EC5BA6" w14:textId="506D5CCE" w:rsidR="00C679AE" w:rsidRPr="00411520" w:rsidRDefault="00C679AE" w:rsidP="00C679A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10" w:right="-20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711E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</w:t>
            </w:r>
            <w:r w:rsidRPr="00D132E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711E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384</w:t>
            </w:r>
          </w:p>
        </w:tc>
        <w:tc>
          <w:tcPr>
            <w:tcW w:w="163" w:type="pct"/>
          </w:tcPr>
          <w:p w14:paraId="6E84B489" w14:textId="77777777" w:rsidR="00C679AE" w:rsidRPr="00411520" w:rsidRDefault="00C679AE" w:rsidP="00C67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10" w:right="-20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  <w:tcBorders>
              <w:bottom w:val="double" w:sz="4" w:space="0" w:color="auto"/>
            </w:tcBorders>
          </w:tcPr>
          <w:p w14:paraId="740EF12D" w14:textId="179FF8BD" w:rsidR="00C679AE" w:rsidRPr="008F5754" w:rsidRDefault="00C679AE" w:rsidP="00C679A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C679AE" w:rsidRPr="00833D8A" w14:paraId="06081A3B" w14:textId="77777777" w:rsidTr="00FE40A5">
        <w:tc>
          <w:tcPr>
            <w:tcW w:w="3367" w:type="pct"/>
          </w:tcPr>
          <w:p w14:paraId="55ABB7A9" w14:textId="77777777" w:rsidR="00C679AE" w:rsidRPr="00CC0BB8" w:rsidRDefault="00C679AE" w:rsidP="00C6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42" w:type="pct"/>
            <w:tcBorders>
              <w:top w:val="double" w:sz="4" w:space="0" w:color="auto"/>
            </w:tcBorders>
          </w:tcPr>
          <w:p w14:paraId="37B1A457" w14:textId="77777777" w:rsidR="00C679AE" w:rsidRPr="00411520" w:rsidRDefault="00C679AE" w:rsidP="00C67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10" w:right="-20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3" w:type="pct"/>
          </w:tcPr>
          <w:p w14:paraId="34FA5E32" w14:textId="77777777" w:rsidR="00C679AE" w:rsidRPr="00411520" w:rsidRDefault="00C679AE" w:rsidP="00C67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10" w:right="-20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  <w:tcBorders>
              <w:top w:val="double" w:sz="4" w:space="0" w:color="auto"/>
            </w:tcBorders>
          </w:tcPr>
          <w:p w14:paraId="03FC6DAC" w14:textId="77777777" w:rsidR="00C679AE" w:rsidRPr="00411520" w:rsidRDefault="00C679AE" w:rsidP="00C67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10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679AE" w:rsidRPr="00CE458C" w14:paraId="05425875" w14:textId="77777777">
        <w:tc>
          <w:tcPr>
            <w:tcW w:w="3367" w:type="pct"/>
          </w:tcPr>
          <w:p w14:paraId="7FE30C7E" w14:textId="77777777" w:rsidR="00C679AE" w:rsidRPr="00411520" w:rsidRDefault="00C679AE" w:rsidP="00C67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15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742" w:type="pct"/>
            <w:shd w:val="clear" w:color="auto" w:fill="FFFFFF" w:themeFill="background1"/>
          </w:tcPr>
          <w:p w14:paraId="44632D6B" w14:textId="77777777" w:rsidR="00C679AE" w:rsidRPr="00411520" w:rsidRDefault="00C679AE" w:rsidP="00C679A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10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" w:type="pct"/>
            <w:vAlign w:val="bottom"/>
          </w:tcPr>
          <w:p w14:paraId="2BD22E39" w14:textId="77777777" w:rsidR="00C679AE" w:rsidRPr="00411520" w:rsidRDefault="00C679AE" w:rsidP="00C67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10" w:right="-20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</w:tcPr>
          <w:p w14:paraId="39441E12" w14:textId="77777777" w:rsidR="00C679AE" w:rsidRPr="00411520" w:rsidRDefault="00C679AE" w:rsidP="00C679A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10" w:right="-200"/>
              <w:rPr>
                <w:rFonts w:ascii="Angsana New" w:hAnsi="Angsana New"/>
                <w:b/>
                <w:bCs/>
                <w:sz w:val="30"/>
                <w:szCs w:val="30"/>
                <w:highlight w:val="red"/>
              </w:rPr>
            </w:pPr>
          </w:p>
        </w:tc>
      </w:tr>
      <w:tr w:rsidR="00C679AE" w:rsidRPr="00CE458C" w14:paraId="0C96A72E" w14:textId="77777777">
        <w:tc>
          <w:tcPr>
            <w:tcW w:w="3367" w:type="pct"/>
          </w:tcPr>
          <w:p w14:paraId="5D4831A8" w14:textId="77777777" w:rsidR="00C679AE" w:rsidRPr="00411520" w:rsidRDefault="00C679AE" w:rsidP="00C6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1520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742" w:type="pct"/>
            <w:tcBorders>
              <w:bottom w:val="double" w:sz="4" w:space="0" w:color="auto"/>
            </w:tcBorders>
            <w:shd w:val="clear" w:color="auto" w:fill="FFFFFF" w:themeFill="background1"/>
          </w:tcPr>
          <w:p w14:paraId="35A5D9DE" w14:textId="7E166A09" w:rsidR="00C679AE" w:rsidRPr="00411520" w:rsidRDefault="00C679AE" w:rsidP="00C679A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10" w:right="-20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711E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25</w:t>
            </w:r>
            <w:r w:rsidRPr="00D132E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711E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184</w:t>
            </w:r>
          </w:p>
        </w:tc>
        <w:tc>
          <w:tcPr>
            <w:tcW w:w="163" w:type="pct"/>
            <w:vAlign w:val="bottom"/>
          </w:tcPr>
          <w:p w14:paraId="36A3D957" w14:textId="77777777" w:rsidR="00C679AE" w:rsidRPr="00411520" w:rsidRDefault="00C679AE" w:rsidP="00C67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10" w:right="-20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  <w:tcBorders>
              <w:bottom w:val="double" w:sz="4" w:space="0" w:color="auto"/>
            </w:tcBorders>
          </w:tcPr>
          <w:p w14:paraId="46D5A137" w14:textId="48BB5DD0" w:rsidR="00C679AE" w:rsidRPr="00411520" w:rsidRDefault="00C679AE" w:rsidP="00C679A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10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11E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</w:t>
            </w:r>
            <w:r w:rsidRPr="005F345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711E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176</w:t>
            </w:r>
          </w:p>
        </w:tc>
      </w:tr>
    </w:tbl>
    <w:p w14:paraId="16740BE2" w14:textId="77777777" w:rsidR="00985508" w:rsidRPr="00CC0BB8" w:rsidRDefault="00985508" w:rsidP="009855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22"/>
        </w:rPr>
      </w:pPr>
    </w:p>
    <w:p w14:paraId="5E101D65" w14:textId="0577A625" w:rsidR="005751A2" w:rsidRDefault="005751A2" w:rsidP="005751A2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227DCE49" w14:textId="77777777" w:rsidR="005751A2" w:rsidRPr="00CC0BB8" w:rsidRDefault="005751A2" w:rsidP="005751A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22"/>
        </w:rPr>
      </w:pPr>
    </w:p>
    <w:p w14:paraId="751E78D9" w14:textId="5A50FFE8" w:rsidR="00FE6882" w:rsidRDefault="00664E16" w:rsidP="00FE68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664E16">
        <w:rPr>
          <w:rFonts w:asciiTheme="majorBidi" w:hAnsiTheme="majorBidi"/>
          <w:spacing w:val="4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="00E72C17" w:rsidRPr="00E711E4">
        <w:rPr>
          <w:rFonts w:ascii="Angsana New" w:hAnsi="Angsana New"/>
          <w:sz w:val="30"/>
          <w:szCs w:val="30"/>
          <w:lang w:val="en-GB"/>
        </w:rPr>
        <w:t>14</w:t>
      </w:r>
      <w:r w:rsidRPr="00664E16">
        <w:rPr>
          <w:rFonts w:asciiTheme="majorBidi" w:hAnsiTheme="majorBidi"/>
          <w:spacing w:val="4"/>
          <w:sz w:val="30"/>
          <w:szCs w:val="30"/>
          <w:cs/>
        </w:rPr>
        <w:t xml:space="preserve"> สิงหาคม </w:t>
      </w:r>
      <w:r w:rsidR="00E72C17" w:rsidRPr="00E711E4">
        <w:rPr>
          <w:rFonts w:ascii="Angsana New" w:hAnsi="Angsana New"/>
          <w:sz w:val="30"/>
          <w:szCs w:val="30"/>
          <w:lang w:val="en-GB"/>
        </w:rPr>
        <w:t>25</w:t>
      </w:r>
      <w:r w:rsidR="00E72C17" w:rsidRPr="00E72C17">
        <w:rPr>
          <w:rFonts w:ascii="Angsana New" w:hAnsi="Angsana New"/>
          <w:sz w:val="30"/>
          <w:szCs w:val="30"/>
          <w:lang w:val="en-GB"/>
        </w:rPr>
        <w:t>6</w:t>
      </w:r>
      <w:r w:rsidR="00E72C17" w:rsidRPr="00E72C17">
        <w:rPr>
          <w:rFonts w:ascii="Angsana New" w:hAnsi="Angsana New"/>
          <w:sz w:val="30"/>
          <w:szCs w:val="30"/>
        </w:rPr>
        <w:t>9</w:t>
      </w:r>
      <w:r w:rsidRPr="00664E16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="00865C95">
        <w:rPr>
          <w:rFonts w:asciiTheme="majorBidi" w:hAnsiTheme="majorBidi" w:hint="cs"/>
          <w:spacing w:val="4"/>
          <w:sz w:val="30"/>
          <w:szCs w:val="30"/>
          <w:cs/>
        </w:rPr>
        <w:t>คณะกรรมการ</w:t>
      </w:r>
      <w:r w:rsidRPr="00664E16">
        <w:rPr>
          <w:rFonts w:asciiTheme="majorBidi" w:hAnsiTheme="majorBidi"/>
          <w:spacing w:val="4"/>
          <w:sz w:val="30"/>
          <w:szCs w:val="30"/>
          <w:cs/>
        </w:rPr>
        <w:t>บริษัทมีมติอนุมัติการเพิ่มทุน</w:t>
      </w:r>
      <w:r w:rsidRPr="00664E16">
        <w:rPr>
          <w:rFonts w:asciiTheme="majorBidi" w:hAnsiTheme="majorBidi"/>
          <w:spacing w:val="-4"/>
          <w:sz w:val="30"/>
          <w:szCs w:val="30"/>
          <w:cs/>
        </w:rPr>
        <w:t>จดทะเบียนของบริษัท เอเอ็มอี อิมเมจิเนทีฟ จ</w:t>
      </w:r>
      <w:r w:rsidRPr="00664E16">
        <w:rPr>
          <w:rFonts w:asciiTheme="majorBidi" w:hAnsiTheme="majorBidi" w:hint="cs"/>
          <w:spacing w:val="-4"/>
          <w:sz w:val="30"/>
          <w:szCs w:val="30"/>
          <w:cs/>
        </w:rPr>
        <w:t>ำ</w:t>
      </w:r>
      <w:r w:rsidRPr="00664E16">
        <w:rPr>
          <w:rFonts w:asciiTheme="majorBidi" w:hAnsiTheme="majorBidi"/>
          <w:spacing w:val="-4"/>
          <w:sz w:val="30"/>
          <w:szCs w:val="30"/>
          <w:cs/>
        </w:rPr>
        <w:t>กัด ซึ่งเป็นบริษัทย่อยเป็นจำนวนเงิน</w:t>
      </w:r>
      <w:r w:rsidRPr="00E72C17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E72C17" w:rsidRPr="00E72C17">
        <w:rPr>
          <w:rFonts w:ascii="Angsana New" w:hAnsi="Angsana New"/>
          <w:sz w:val="30"/>
          <w:szCs w:val="30"/>
          <w:lang w:val="en-GB"/>
        </w:rPr>
        <w:t>2</w:t>
      </w:r>
      <w:r w:rsidR="00E72C17" w:rsidRPr="00E72C17">
        <w:rPr>
          <w:rFonts w:ascii="Angsana New" w:hAnsi="Angsana New"/>
          <w:spacing w:val="2"/>
          <w:sz w:val="30"/>
          <w:szCs w:val="30"/>
          <w:lang w:val="en-GB"/>
        </w:rPr>
        <w:t>00</w:t>
      </w:r>
      <w:r w:rsidRPr="00664E16">
        <w:rPr>
          <w:rFonts w:asciiTheme="majorBidi" w:hAnsiTheme="majorBidi"/>
          <w:spacing w:val="-4"/>
          <w:sz w:val="30"/>
          <w:szCs w:val="30"/>
          <w:cs/>
        </w:rPr>
        <w:t xml:space="preserve"> ล้านบาท จากทุนจดทะเบียน</w:t>
      </w:r>
      <w:r w:rsidRPr="00664E16">
        <w:rPr>
          <w:rFonts w:asciiTheme="majorBidi" w:hAnsiTheme="majorBidi"/>
          <w:spacing w:val="2"/>
          <w:sz w:val="30"/>
          <w:szCs w:val="30"/>
          <w:cs/>
        </w:rPr>
        <w:t xml:space="preserve">จำนวนเงิน </w:t>
      </w:r>
      <w:r w:rsidR="007B2B31" w:rsidRPr="00E711E4">
        <w:rPr>
          <w:rFonts w:ascii="Angsana New" w:hAnsi="Angsana New"/>
          <w:sz w:val="30"/>
          <w:szCs w:val="30"/>
          <w:lang w:val="en-GB"/>
        </w:rPr>
        <w:t>5</w:t>
      </w:r>
      <w:r w:rsidR="007B2B31" w:rsidRPr="00E72C17">
        <w:rPr>
          <w:rFonts w:ascii="Angsana New" w:hAnsi="Angsana New"/>
          <w:spacing w:val="2"/>
          <w:sz w:val="30"/>
          <w:szCs w:val="30"/>
          <w:lang w:val="en-GB"/>
        </w:rPr>
        <w:t>0</w:t>
      </w:r>
      <w:r w:rsidRPr="00664E16">
        <w:rPr>
          <w:rFonts w:asciiTheme="majorBidi" w:hAnsiTheme="majorBidi"/>
          <w:spacing w:val="2"/>
          <w:sz w:val="30"/>
          <w:szCs w:val="30"/>
          <w:cs/>
        </w:rPr>
        <w:t xml:space="preserve"> ล้านบาท เป็นจำนวนเงิน </w:t>
      </w:r>
      <w:r w:rsidR="00E72C17" w:rsidRPr="00E72C17">
        <w:rPr>
          <w:rFonts w:ascii="Angsana New" w:hAnsi="Angsana New"/>
          <w:sz w:val="30"/>
          <w:szCs w:val="30"/>
          <w:lang w:val="en-GB"/>
        </w:rPr>
        <w:t>2</w:t>
      </w:r>
      <w:r w:rsidR="00E72C17" w:rsidRPr="00E711E4">
        <w:rPr>
          <w:rFonts w:ascii="Angsana New" w:hAnsi="Angsana New"/>
          <w:sz w:val="30"/>
          <w:szCs w:val="30"/>
          <w:lang w:val="en-GB"/>
        </w:rPr>
        <w:t>5</w:t>
      </w:r>
      <w:r w:rsidR="00E72C17" w:rsidRPr="00E72C17">
        <w:rPr>
          <w:rFonts w:ascii="Angsana New" w:hAnsi="Angsana New"/>
          <w:spacing w:val="2"/>
          <w:sz w:val="30"/>
          <w:szCs w:val="30"/>
          <w:lang w:val="en-GB"/>
        </w:rPr>
        <w:t>0</w:t>
      </w:r>
      <w:r w:rsidRPr="00664E16">
        <w:rPr>
          <w:rFonts w:asciiTheme="majorBidi" w:hAnsiTheme="majorBidi"/>
          <w:spacing w:val="2"/>
          <w:sz w:val="30"/>
          <w:szCs w:val="30"/>
          <w:cs/>
        </w:rPr>
        <w:t xml:space="preserve"> ล้านบาท โดยการออกหุ้นสามัญใหม่จำนวน </w:t>
      </w:r>
      <w:r w:rsidR="00E72C17" w:rsidRPr="00E711E4">
        <w:rPr>
          <w:rFonts w:ascii="Angsana New" w:hAnsi="Angsana New"/>
          <w:sz w:val="30"/>
          <w:szCs w:val="30"/>
          <w:lang w:val="en-GB"/>
        </w:rPr>
        <w:t>2</w:t>
      </w:r>
      <w:r w:rsidRPr="00664E16">
        <w:rPr>
          <w:rFonts w:asciiTheme="majorBidi" w:hAnsiTheme="majorBidi"/>
          <w:spacing w:val="2"/>
          <w:sz w:val="30"/>
          <w:szCs w:val="30"/>
          <w:cs/>
        </w:rPr>
        <w:t xml:space="preserve"> ล้านหุ้น มูลค่าที่ตราไว้ </w:t>
      </w:r>
      <w:r w:rsidR="007B2B31" w:rsidRPr="00E711E4">
        <w:rPr>
          <w:rFonts w:ascii="Angsana New" w:hAnsi="Angsana New"/>
          <w:sz w:val="30"/>
          <w:szCs w:val="30"/>
          <w:lang w:val="en-GB"/>
        </w:rPr>
        <w:t>1</w:t>
      </w:r>
      <w:r w:rsidR="00AC2B4B" w:rsidRPr="00E72C17">
        <w:rPr>
          <w:rFonts w:ascii="Angsana New" w:hAnsi="Angsana New"/>
          <w:spacing w:val="2"/>
          <w:sz w:val="30"/>
          <w:szCs w:val="30"/>
          <w:lang w:val="en-GB"/>
        </w:rPr>
        <w:t>00</w:t>
      </w:r>
      <w:r w:rsidRPr="00664E16">
        <w:rPr>
          <w:rFonts w:asciiTheme="majorBidi" w:hAnsiTheme="majorBidi"/>
          <w:spacing w:val="2"/>
          <w:sz w:val="30"/>
          <w:szCs w:val="30"/>
          <w:cs/>
        </w:rPr>
        <w:t xml:space="preserve"> บาทต่อหุ้น เป็นจำนวนเงิน </w:t>
      </w:r>
      <w:r w:rsidR="00E72C17" w:rsidRPr="00E711E4">
        <w:rPr>
          <w:rFonts w:ascii="Angsana New" w:hAnsi="Angsana New"/>
          <w:sz w:val="30"/>
          <w:szCs w:val="30"/>
          <w:lang w:val="en-GB"/>
        </w:rPr>
        <w:t>2</w:t>
      </w:r>
      <w:r w:rsidR="00E72C17" w:rsidRPr="00E72C17">
        <w:rPr>
          <w:rFonts w:ascii="Angsana New" w:hAnsi="Angsana New"/>
          <w:spacing w:val="2"/>
          <w:sz w:val="30"/>
          <w:szCs w:val="30"/>
          <w:lang w:val="en-GB"/>
        </w:rPr>
        <w:t>00</w:t>
      </w:r>
      <w:r w:rsidRPr="00664E16">
        <w:rPr>
          <w:rFonts w:asciiTheme="majorBidi" w:hAnsiTheme="majorBidi"/>
          <w:spacing w:val="2"/>
          <w:sz w:val="30"/>
          <w:szCs w:val="30"/>
          <w:cs/>
        </w:rPr>
        <w:t xml:space="preserve"> ล้านบาท</w:t>
      </w:r>
    </w:p>
    <w:p w14:paraId="382FF023" w14:textId="77777777" w:rsidR="00FE6882" w:rsidRDefault="00FE6882" w:rsidP="00FE68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31CAA4C0" w14:textId="77777777" w:rsidR="00FE6882" w:rsidRDefault="00FE6882" w:rsidP="00FE68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356720E6" w14:textId="77777777" w:rsidR="00FE6882" w:rsidRDefault="00FE6882" w:rsidP="00FE68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2A0CC80B" w14:textId="77777777" w:rsidR="00664E16" w:rsidRDefault="00664E16" w:rsidP="00FE68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40724022" w14:textId="77777777" w:rsidR="00664E16" w:rsidRDefault="00664E16" w:rsidP="00FE68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4BC74700" w14:textId="77777777" w:rsidR="00664E16" w:rsidRDefault="00664E16" w:rsidP="00FE68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70260FCF" w14:textId="77777777" w:rsidR="00664E16" w:rsidRDefault="00664E16" w:rsidP="00FE68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728E59FD" w14:textId="77777777" w:rsidR="00FE6882" w:rsidRPr="00FE6882" w:rsidRDefault="00FE6882" w:rsidP="00FE68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30E6ADB1" w14:textId="3B8B96A1" w:rsidR="00985508" w:rsidRPr="007452E8" w:rsidRDefault="007452E8" w:rsidP="00985508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7452E8">
        <w:rPr>
          <w:rFonts w:ascii="Angsana New" w:hAnsi="Angsana New"/>
          <w:b/>
          <w:bCs/>
          <w:sz w:val="30"/>
          <w:szCs w:val="30"/>
          <w:cs/>
        </w:rPr>
        <w:lastRenderedPageBreak/>
        <w:t>มาตรฐานการรายงานทางการเงินที่ยังไม่ได้ใช้</w:t>
      </w:r>
    </w:p>
    <w:p w14:paraId="0AA59B2A" w14:textId="77777777" w:rsidR="00985508" w:rsidRPr="007452E8" w:rsidRDefault="00985508" w:rsidP="009855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0F191775" w14:textId="61A5442D" w:rsidR="00C229D4" w:rsidRDefault="00466B8C" w:rsidP="00C229D4">
      <w:pPr>
        <w:tabs>
          <w:tab w:val="clear" w:pos="680"/>
          <w:tab w:val="left" w:pos="630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466B8C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มาตรฐานการรายงานทางการเงินที่ออกและปรับปรุงใหม่ซึ่งเกี่ยวกับการดำเนินงานของกลุ่มบริษัท และคาดว่าจะมีผลกระทบที่มีสาระสำคัญต่องบการเงินรวมและงบการเงินเฉพาะกิจการ เมื่อนำมาถือปฏิบัติเป็นครั้งแรก</w:t>
      </w:r>
      <w:r w:rsidRPr="00466B8C">
        <w:rPr>
          <w:rFonts w:asciiTheme="majorBidi" w:hAnsiTheme="majorBidi" w:cstheme="majorBidi"/>
          <w:sz w:val="30"/>
          <w:szCs w:val="30"/>
        </w:rPr>
        <w:t xml:space="preserve"> </w:t>
      </w:r>
      <w:r w:rsidRPr="00466B8C">
        <w:rPr>
          <w:rFonts w:asciiTheme="majorBidi" w:hAnsiTheme="majorBidi" w:cstheme="majorBidi"/>
          <w:sz w:val="30"/>
          <w:szCs w:val="30"/>
          <w:cs/>
        </w:rPr>
        <w:t xml:space="preserve">และจะมีผลบังคับใช้กับงบการเงินสำหรับรอบระยะเวลาบัญชีที่เริ่มในหรือหลังวันที่ </w:t>
      </w:r>
      <w:r w:rsidR="00E711E4" w:rsidRPr="00E711E4">
        <w:rPr>
          <w:rFonts w:asciiTheme="majorBidi" w:hAnsiTheme="majorBidi" w:cstheme="majorBidi"/>
          <w:sz w:val="30"/>
          <w:szCs w:val="30"/>
          <w:lang w:val="en-GB"/>
        </w:rPr>
        <w:t>1</w:t>
      </w:r>
      <w:r w:rsidRPr="00466B8C">
        <w:rPr>
          <w:rFonts w:asciiTheme="majorBidi" w:hAnsiTheme="majorBidi" w:cstheme="majorBidi"/>
          <w:sz w:val="30"/>
          <w:szCs w:val="30"/>
          <w:cs/>
        </w:rPr>
        <w:t xml:space="preserve"> มกราคม</w:t>
      </w:r>
      <w:r w:rsidRPr="00466B8C"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466B8C">
        <w:rPr>
          <w:rFonts w:asciiTheme="majorBidi" w:hAnsiTheme="majorBidi" w:cstheme="majorBidi"/>
          <w:sz w:val="30"/>
          <w:szCs w:val="30"/>
          <w:cs/>
        </w:rPr>
        <w:t>ปีดังต่อไปนี้ และ</w:t>
      </w:r>
      <w:r w:rsidRPr="00466B8C">
        <w:rPr>
          <w:rFonts w:asciiTheme="majorBidi" w:hAnsiTheme="majorBidi" w:cstheme="majorBidi" w:hint="cs"/>
          <w:sz w:val="30"/>
          <w:szCs w:val="30"/>
          <w:cs/>
        </w:rPr>
        <w:t>อนุญาตให้</w:t>
      </w:r>
      <w:r w:rsidRPr="00466B8C">
        <w:rPr>
          <w:rFonts w:asciiTheme="majorBidi" w:hAnsiTheme="majorBidi" w:cstheme="majorBidi"/>
          <w:sz w:val="30"/>
          <w:szCs w:val="30"/>
          <w:cs/>
        </w:rPr>
        <w:t>นำมาถือปฏิบัติก่อนวันที่มีผลบังคับใช้ได้ อย่างไรก็ตาม</w:t>
      </w:r>
      <w:r w:rsidR="00C679A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66B8C">
        <w:rPr>
          <w:rFonts w:asciiTheme="majorBidi" w:hAnsiTheme="majorBidi" w:cstheme="majorBidi"/>
          <w:sz w:val="30"/>
          <w:szCs w:val="30"/>
          <w:cs/>
        </w:rPr>
        <w:t>กลุ่มบริษัทไม่ได้นำมาตรฐานการ</w:t>
      </w:r>
      <w:r w:rsidRPr="00466B8C">
        <w:rPr>
          <w:rFonts w:asciiTheme="majorBidi" w:hAnsiTheme="majorBidi" w:cstheme="majorBidi" w:hint="cs"/>
          <w:sz w:val="30"/>
          <w:szCs w:val="30"/>
          <w:cs/>
        </w:rPr>
        <w:t>รายงานทางการเงินที่ออกและ</w:t>
      </w:r>
      <w:r w:rsidRPr="00466B8C">
        <w:rPr>
          <w:rFonts w:asciiTheme="majorBidi" w:hAnsiTheme="majorBidi" w:cstheme="majorBidi"/>
          <w:sz w:val="30"/>
          <w:szCs w:val="30"/>
          <w:cs/>
        </w:rPr>
        <w:t>ปรับปรุง</w:t>
      </w:r>
      <w:r w:rsidRPr="00466B8C">
        <w:rPr>
          <w:rFonts w:asciiTheme="majorBidi" w:hAnsiTheme="majorBidi" w:cstheme="majorBidi" w:hint="cs"/>
          <w:sz w:val="30"/>
          <w:szCs w:val="30"/>
          <w:cs/>
        </w:rPr>
        <w:t>ใหม่</w:t>
      </w:r>
      <w:r w:rsidRPr="00466B8C">
        <w:rPr>
          <w:rFonts w:asciiTheme="majorBidi" w:hAnsiTheme="majorBidi" w:cstheme="majorBidi"/>
          <w:sz w:val="30"/>
          <w:szCs w:val="30"/>
          <w:cs/>
        </w:rPr>
        <w:t>ดังกล่าวมาถือปฏิบัติก่อนวันที่มีผลบังคับใช้ในการจัดทำงบการเงินระหว่างกาลฉบับนี้</w:t>
      </w:r>
      <w:r w:rsidRPr="00466B8C">
        <w:rPr>
          <w:rFonts w:asciiTheme="majorBidi" w:hAnsiTheme="majorBidi" w:cstheme="majorBidi"/>
          <w:sz w:val="30"/>
          <w:szCs w:val="30"/>
        </w:rPr>
        <w:t xml:space="preserve"> </w:t>
      </w:r>
    </w:p>
    <w:p w14:paraId="2B88F03C" w14:textId="77777777" w:rsidR="00C229D4" w:rsidRPr="00C229D4" w:rsidRDefault="00C229D4" w:rsidP="00C229D4">
      <w:pPr>
        <w:tabs>
          <w:tab w:val="clear" w:pos="680"/>
          <w:tab w:val="left" w:pos="630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4156"/>
        <w:gridCol w:w="1334"/>
      </w:tblGrid>
      <w:tr w:rsidR="00C229D4" w:rsidRPr="00BF6342" w14:paraId="13343CB3" w14:textId="77777777" w:rsidTr="000E2CC7">
        <w:trPr>
          <w:tblHeader/>
        </w:trPr>
        <w:tc>
          <w:tcPr>
            <w:tcW w:w="3780" w:type="dxa"/>
            <w:vAlign w:val="bottom"/>
          </w:tcPr>
          <w:p w14:paraId="5E2631BF" w14:textId="77777777" w:rsidR="00C229D4" w:rsidRPr="00BF6342" w:rsidRDefault="00C229D4" w:rsidP="000E2CC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BF6342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  <w:r w:rsidRPr="00BF6342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4156" w:type="dxa"/>
            <w:vAlign w:val="bottom"/>
          </w:tcPr>
          <w:p w14:paraId="7A4F5535" w14:textId="77777777" w:rsidR="00C229D4" w:rsidRPr="00BF6342" w:rsidRDefault="00C229D4" w:rsidP="000E2CC7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BF6342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334" w:type="dxa"/>
            <w:vAlign w:val="bottom"/>
          </w:tcPr>
          <w:p w14:paraId="5084D6E0" w14:textId="77777777" w:rsidR="00C229D4" w:rsidRPr="00BF6342" w:rsidRDefault="00C229D4" w:rsidP="000E2CC7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BF6342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C229D4" w:rsidRPr="00BF6342" w14:paraId="7039D189" w14:textId="77777777" w:rsidTr="000E2CC7">
        <w:tc>
          <w:tcPr>
            <w:tcW w:w="3780" w:type="dxa"/>
          </w:tcPr>
          <w:p w14:paraId="56095307" w14:textId="3371D69A" w:rsidR="00C229D4" w:rsidRPr="00BF6342" w:rsidRDefault="00C229D4" w:rsidP="000E2CC7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63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="00E711E4" w:rsidRPr="00E711E4">
              <w:rPr>
                <w:rFonts w:ascii="Angsana New" w:hAnsi="Angsana New"/>
                <w:sz w:val="30"/>
                <w:szCs w:val="30"/>
                <w:lang w:val="en-GB"/>
              </w:rPr>
              <w:t>18</w:t>
            </w:r>
          </w:p>
        </w:tc>
        <w:tc>
          <w:tcPr>
            <w:tcW w:w="4156" w:type="dxa"/>
          </w:tcPr>
          <w:p w14:paraId="3EC30FA1" w14:textId="77777777" w:rsidR="00C229D4" w:rsidRPr="00BF6342" w:rsidRDefault="00C229D4" w:rsidP="000E2CC7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6342">
              <w:rPr>
                <w:rFonts w:asciiTheme="majorBidi" w:hAnsiTheme="majorBidi" w:cstheme="majorBidi"/>
                <w:sz w:val="28"/>
                <w:szCs w:val="28"/>
                <w:cs/>
              </w:rPr>
              <w:t>การแสดงรายการและการเปิดเผยข้อมูลในงบการเงิน</w:t>
            </w:r>
          </w:p>
        </w:tc>
        <w:tc>
          <w:tcPr>
            <w:tcW w:w="1334" w:type="dxa"/>
          </w:tcPr>
          <w:p w14:paraId="5C3B7664" w14:textId="535565D5" w:rsidR="00C229D4" w:rsidRPr="00BF6342" w:rsidRDefault="00E711E4" w:rsidP="000E2CC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11E4"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25</w:t>
            </w:r>
            <w:r w:rsidRPr="00E711E4">
              <w:rPr>
                <w:rFonts w:ascii="Angsana New" w:hAnsi="Angsana New"/>
                <w:sz w:val="30"/>
                <w:szCs w:val="30"/>
                <w:lang w:val="en-GB" w:eastAsia="en-GB"/>
              </w:rPr>
              <w:t>7</w:t>
            </w: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</w:p>
        </w:tc>
      </w:tr>
      <w:tr w:rsidR="00C229D4" w:rsidRPr="00BF6342" w14:paraId="1CA72F1B" w14:textId="77777777" w:rsidTr="000E2CC7">
        <w:tc>
          <w:tcPr>
            <w:tcW w:w="3780" w:type="dxa"/>
          </w:tcPr>
          <w:p w14:paraId="75287498" w14:textId="758D047E" w:rsidR="00C229D4" w:rsidRPr="00BF6342" w:rsidRDefault="00C229D4" w:rsidP="000E2CC7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="00E711E4" w:rsidRPr="00E711E4">
              <w:rPr>
                <w:rFonts w:ascii="Angsana New" w:hAnsi="Angsana New"/>
                <w:sz w:val="30"/>
                <w:szCs w:val="30"/>
                <w:lang w:val="en-GB" w:eastAsia="en-GB"/>
              </w:rPr>
              <w:t>7</w:t>
            </w:r>
          </w:p>
        </w:tc>
        <w:tc>
          <w:tcPr>
            <w:tcW w:w="4156" w:type="dxa"/>
          </w:tcPr>
          <w:p w14:paraId="2C0DE6ED" w14:textId="77777777" w:rsidR="00C229D4" w:rsidRPr="00BF6342" w:rsidRDefault="00C229D4" w:rsidP="000E2CC7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งบกระแสเงินสด</w:t>
            </w:r>
          </w:p>
        </w:tc>
        <w:tc>
          <w:tcPr>
            <w:tcW w:w="1334" w:type="dxa"/>
          </w:tcPr>
          <w:p w14:paraId="2C60E7BE" w14:textId="1568E31B" w:rsidR="00C229D4" w:rsidRPr="00BF6342" w:rsidRDefault="00E711E4" w:rsidP="000E2CC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11E4"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25</w:t>
            </w:r>
            <w:r w:rsidRPr="00E711E4">
              <w:rPr>
                <w:rFonts w:ascii="Angsana New" w:hAnsi="Angsana New"/>
                <w:sz w:val="30"/>
                <w:szCs w:val="30"/>
                <w:lang w:val="en-GB" w:eastAsia="en-GB"/>
              </w:rPr>
              <w:t>7</w:t>
            </w:r>
            <w:r w:rsidRPr="00E711E4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</w:p>
        </w:tc>
      </w:tr>
    </w:tbl>
    <w:p w14:paraId="745313AB" w14:textId="77777777" w:rsidR="00FE40A5" w:rsidRPr="00EE661C" w:rsidRDefault="00FE40A5" w:rsidP="00C229D4">
      <w:pPr>
        <w:autoSpaceDE w:val="0"/>
        <w:autoSpaceDN w:val="0"/>
        <w:adjustRightInd w:val="0"/>
        <w:spacing w:line="240" w:lineRule="auto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A83CBEE" w14:textId="65C22FD2" w:rsidR="00C229D4" w:rsidRPr="002A5524" w:rsidRDefault="00C229D4" w:rsidP="00C229D4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A5524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มาตรฐานการรายงานทางการเงิน ฉบับที่ </w:t>
      </w:r>
      <w:r w:rsidR="00E711E4" w:rsidRPr="00E711E4">
        <w:rPr>
          <w:rFonts w:ascii="Angsana New" w:hAnsi="Angsana New"/>
          <w:b/>
          <w:bCs/>
          <w:i/>
          <w:iCs/>
          <w:sz w:val="30"/>
          <w:szCs w:val="30"/>
          <w:lang w:val="en-GB"/>
        </w:rPr>
        <w:t>18</w:t>
      </w:r>
      <w:r w:rsidRPr="002A5524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2A5524">
        <w:rPr>
          <w:rFonts w:ascii="Angsana New" w:hAnsi="Angsana New"/>
          <w:b/>
          <w:bCs/>
          <w:i/>
          <w:iCs/>
          <w:sz w:val="30"/>
          <w:szCs w:val="30"/>
          <w:cs/>
        </w:rPr>
        <w:t>เรื่อง การแสดงรายการและการเปิดเผยข้อมูลในงบการเงิน</w:t>
      </w:r>
    </w:p>
    <w:p w14:paraId="5D3360F8" w14:textId="77777777" w:rsidR="00C229D4" w:rsidRPr="00EE661C" w:rsidRDefault="00C229D4" w:rsidP="00C229D4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171BFF6F" w14:textId="620E4E52" w:rsidR="00C229D4" w:rsidRPr="002A5524" w:rsidRDefault="00C229D4" w:rsidP="00C229D4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A552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="00E711E4" w:rsidRPr="00E711E4">
        <w:rPr>
          <w:rFonts w:asciiTheme="majorBidi" w:hAnsiTheme="majorBidi" w:cstheme="majorBidi"/>
          <w:color w:val="000000"/>
          <w:sz w:val="30"/>
          <w:szCs w:val="30"/>
          <w:lang w:val="en-GB"/>
        </w:rPr>
        <w:t>18</w:t>
      </w:r>
      <w:r w:rsidRPr="002A552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A5524">
        <w:rPr>
          <w:rFonts w:asciiTheme="majorBidi" w:hAnsiTheme="majorBidi" w:cstheme="majorBidi"/>
          <w:color w:val="000000"/>
          <w:sz w:val="30"/>
          <w:szCs w:val="30"/>
          <w:cs/>
        </w:rPr>
        <w:t>จะมาแทนมาตรฐานการบัญชี</w:t>
      </w:r>
      <w:r w:rsidRPr="002A5524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2A552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ฉบับที่ </w:t>
      </w:r>
      <w:r w:rsidR="00E711E4" w:rsidRPr="00E711E4">
        <w:rPr>
          <w:rFonts w:asciiTheme="majorBidi" w:hAnsiTheme="majorBidi" w:cstheme="majorBidi"/>
          <w:color w:val="000000"/>
          <w:sz w:val="30"/>
          <w:szCs w:val="30"/>
          <w:lang w:val="en-GB"/>
        </w:rPr>
        <w:t>1</w:t>
      </w:r>
      <w:r w:rsidRPr="002A5524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เรื่อง</w:t>
      </w:r>
      <w:r w:rsidRPr="002A552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A5524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การนำเสนอ</w:t>
      </w:r>
      <w:r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                       </w:t>
      </w:r>
      <w:r w:rsidRPr="002A5524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งบการเงิน</w:t>
      </w:r>
      <w:r w:rsidRPr="002A552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A5524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และนำเสนอ</w:t>
      </w:r>
      <w:r w:rsidRPr="002A5524">
        <w:rPr>
          <w:rFonts w:asciiTheme="majorBidi" w:hAnsiTheme="majorBidi" w:cstheme="majorBidi"/>
          <w:color w:val="000000"/>
          <w:sz w:val="30"/>
          <w:szCs w:val="30"/>
          <w:cs/>
        </w:rPr>
        <w:t>ข้อกำหนด</w:t>
      </w:r>
      <w:r w:rsidRPr="002A5524">
        <w:rPr>
          <w:rFonts w:asciiTheme="majorBidi" w:hAnsiTheme="majorBidi" w:cstheme="majorBidi" w:hint="cs"/>
          <w:color w:val="000000"/>
          <w:sz w:val="30"/>
          <w:szCs w:val="30"/>
          <w:cs/>
        </w:rPr>
        <w:t>ที่</w:t>
      </w:r>
      <w:r w:rsidRPr="002A5524">
        <w:rPr>
          <w:rFonts w:asciiTheme="majorBidi" w:hAnsiTheme="majorBidi" w:cstheme="majorBidi"/>
          <w:color w:val="000000"/>
          <w:sz w:val="30"/>
          <w:szCs w:val="30"/>
          <w:cs/>
        </w:rPr>
        <w:t>สำคัญใหม่ดังต่อไปนี้</w:t>
      </w:r>
    </w:p>
    <w:p w14:paraId="28230A09" w14:textId="77777777" w:rsidR="00C229D4" w:rsidRPr="00EE661C" w:rsidRDefault="00C229D4" w:rsidP="00C229D4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344C466" w14:textId="2EBA5BC3" w:rsidR="00C229D4" w:rsidRPr="002A5524" w:rsidRDefault="00C229D4" w:rsidP="00C229D4">
      <w:pPr>
        <w:pStyle w:val="ListParagraph"/>
        <w:numPr>
          <w:ilvl w:val="0"/>
          <w:numId w:val="40"/>
        </w:numPr>
        <w:tabs>
          <w:tab w:val="clear" w:pos="680"/>
          <w:tab w:val="clear" w:pos="907"/>
          <w:tab w:val="left" w:pos="1080"/>
          <w:tab w:val="num" w:pos="2617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2A5524">
        <w:rPr>
          <w:rFonts w:asciiTheme="majorBidi" w:hAnsiTheme="majorBidi" w:cstheme="majorBidi"/>
          <w:color w:val="000000"/>
          <w:sz w:val="30"/>
          <w:szCs w:val="30"/>
          <w:cs/>
        </w:rPr>
        <w:t>กิจการต้องจัดหมวดหมู่รายได้และค่าใช้จ่ายทั้งหมดในงบกำไร</w:t>
      </w:r>
      <w:r w:rsidRPr="002A5524">
        <w:rPr>
          <w:rFonts w:asciiTheme="majorBidi" w:hAnsiTheme="majorBidi" w:cstheme="majorBidi" w:hint="cs"/>
          <w:color w:val="000000"/>
          <w:sz w:val="30"/>
          <w:szCs w:val="30"/>
          <w:cs/>
        </w:rPr>
        <w:t>หรือ</w:t>
      </w:r>
      <w:r w:rsidRPr="002A552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ขาดทุนออกเป็น </w:t>
      </w:r>
      <w:r w:rsidR="00E711E4" w:rsidRPr="00E711E4">
        <w:rPr>
          <w:rFonts w:asciiTheme="majorBidi" w:hAnsiTheme="majorBidi" w:cstheme="majorBidi"/>
          <w:color w:val="000000"/>
          <w:sz w:val="30"/>
          <w:szCs w:val="30"/>
          <w:lang w:val="en-GB"/>
        </w:rPr>
        <w:t>5</w:t>
      </w:r>
      <w:r w:rsidRPr="002A552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A552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หมวด ได้แก่ หมวดการดำเนินงาน หมวดการลงทุน หมวดการจัดหาเงินทุน หมวดการดำเนินงานที่ยกเลิก </w:t>
      </w:r>
      <w:r w:rsidRPr="002A5524">
        <w:rPr>
          <w:rFonts w:asciiTheme="majorBidi" w:hAnsiTheme="majorBidi" w:cstheme="majorBidi" w:hint="cs"/>
          <w:color w:val="000000"/>
          <w:sz w:val="30"/>
          <w:szCs w:val="30"/>
          <w:cs/>
        </w:rPr>
        <w:t>และ</w:t>
      </w:r>
      <w:r w:rsidRPr="002A5524">
        <w:rPr>
          <w:rFonts w:asciiTheme="majorBidi" w:hAnsiTheme="majorBidi" w:cstheme="majorBidi"/>
          <w:color w:val="000000"/>
          <w:sz w:val="30"/>
          <w:szCs w:val="30"/>
          <w:cs/>
        </w:rPr>
        <w:t>หมวดภาษีเงินได้ นอกจากนี้ กิจการต้องนำเสนอยอด</w:t>
      </w:r>
      <w:r w:rsidRPr="002A5524">
        <w:rPr>
          <w:rFonts w:asciiTheme="majorBidi" w:hAnsiTheme="majorBidi" w:cstheme="majorBidi" w:hint="cs"/>
          <w:color w:val="000000"/>
          <w:sz w:val="30"/>
          <w:szCs w:val="30"/>
          <w:cs/>
        </w:rPr>
        <w:t>รวมย่อยที่กำหนดขึ้นใหม่นั่นคือ “</w:t>
      </w:r>
      <w:r w:rsidRPr="002A5524">
        <w:rPr>
          <w:rFonts w:asciiTheme="majorBidi" w:hAnsiTheme="majorBidi" w:cstheme="majorBidi"/>
          <w:color w:val="000000"/>
          <w:sz w:val="30"/>
          <w:szCs w:val="30"/>
          <w:cs/>
        </w:rPr>
        <w:t>กำไรหรือขาดทุนจากการดำเนินงาน</w:t>
      </w:r>
      <w:r w:rsidRPr="002A5524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” </w:t>
      </w:r>
      <w:r w:rsidRPr="002A5524">
        <w:rPr>
          <w:rFonts w:asciiTheme="majorBidi" w:hAnsiTheme="majorBidi" w:cstheme="majorBidi"/>
          <w:color w:val="000000"/>
          <w:sz w:val="30"/>
          <w:szCs w:val="30"/>
          <w:cs/>
        </w:rPr>
        <w:t>ทั้งนี้</w:t>
      </w:r>
      <w:r w:rsidRPr="002A552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A5524">
        <w:rPr>
          <w:rFonts w:asciiTheme="majorBidi" w:hAnsiTheme="majorBidi" w:cstheme="majorBidi"/>
          <w:color w:val="000000"/>
          <w:sz w:val="30"/>
          <w:szCs w:val="30"/>
          <w:cs/>
        </w:rPr>
        <w:t>กำไรสุทธิของกิจการจะไม่เปลี่ยนแปลง</w:t>
      </w:r>
    </w:p>
    <w:p w14:paraId="602F61AF" w14:textId="77777777" w:rsidR="00C229D4" w:rsidRPr="002A5524" w:rsidRDefault="00C229D4" w:rsidP="00C229D4">
      <w:pPr>
        <w:pStyle w:val="ListParagraph"/>
        <w:numPr>
          <w:ilvl w:val="0"/>
          <w:numId w:val="40"/>
        </w:numPr>
        <w:tabs>
          <w:tab w:val="clear" w:pos="680"/>
          <w:tab w:val="clear" w:pos="907"/>
          <w:tab w:val="left" w:pos="900"/>
          <w:tab w:val="num" w:pos="2617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Theme="majorBidi" w:hAnsiTheme="majorBidi" w:cstheme="majorBidi"/>
          <w:color w:val="000000"/>
          <w:sz w:val="30"/>
          <w:szCs w:val="30"/>
        </w:rPr>
        <w:t xml:space="preserve">    </w:t>
      </w:r>
      <w:r w:rsidRPr="002A5524">
        <w:rPr>
          <w:rFonts w:asciiTheme="majorBidi" w:hAnsiTheme="majorBidi" w:cstheme="majorBidi" w:hint="cs"/>
          <w:color w:val="000000"/>
          <w:sz w:val="30"/>
          <w:szCs w:val="30"/>
          <w:cs/>
        </w:rPr>
        <w:t>ต้องเปิดเผย</w:t>
      </w:r>
      <w:r w:rsidRPr="002A5524">
        <w:rPr>
          <w:rFonts w:asciiTheme="majorBidi" w:hAnsiTheme="majorBidi" w:cstheme="majorBidi"/>
          <w:color w:val="000000"/>
          <w:sz w:val="30"/>
          <w:szCs w:val="30"/>
          <w:cs/>
        </w:rPr>
        <w:t>มาตรวัดผลการดำเนินงานที่นิยามโดยฝ่ายบริหาร (หรือ “</w:t>
      </w:r>
      <w:r w:rsidRPr="002A5524">
        <w:rPr>
          <w:rFonts w:asciiTheme="majorBidi" w:hAnsiTheme="majorBidi" w:cstheme="majorBidi"/>
          <w:color w:val="000000"/>
          <w:sz w:val="30"/>
          <w:szCs w:val="30"/>
        </w:rPr>
        <w:t xml:space="preserve">MPMs”) </w:t>
      </w:r>
      <w:r w:rsidRPr="002A5524">
        <w:rPr>
          <w:rFonts w:asciiTheme="majorBidi" w:hAnsiTheme="majorBidi" w:cstheme="majorBidi"/>
          <w:color w:val="000000"/>
          <w:sz w:val="30"/>
          <w:szCs w:val="30"/>
          <w:cs/>
        </w:rPr>
        <w:t>ไว้ในหมายเหตุประกอบ</w:t>
      </w:r>
      <w:r w:rsidRPr="002A5524">
        <w:rPr>
          <w:rFonts w:asciiTheme="majorBidi" w:hAnsiTheme="majorBidi" w:cstheme="majorBidi"/>
          <w:color w:val="000000"/>
          <w:sz w:val="30"/>
          <w:szCs w:val="30"/>
          <w:cs/>
        </w:rPr>
        <w:br/>
        <w:t>ง</w:t>
      </w:r>
      <w:r w:rsidRPr="002A5524">
        <w:rPr>
          <w:rFonts w:asciiTheme="majorBidi" w:hAnsiTheme="majorBidi" w:cstheme="majorBidi" w:hint="cs"/>
          <w:color w:val="000000"/>
          <w:sz w:val="30"/>
          <w:szCs w:val="30"/>
          <w:cs/>
        </w:rPr>
        <w:t>บ</w:t>
      </w:r>
      <w:r w:rsidRPr="002A5524">
        <w:rPr>
          <w:rFonts w:asciiTheme="majorBidi" w:hAnsiTheme="majorBidi" w:cstheme="majorBidi"/>
          <w:color w:val="000000"/>
          <w:sz w:val="30"/>
          <w:szCs w:val="30"/>
          <w:cs/>
        </w:rPr>
        <w:t>การเงิน</w:t>
      </w:r>
      <w:r w:rsidRPr="002A5524">
        <w:rPr>
          <w:rFonts w:asciiTheme="majorBidi" w:hAnsiTheme="majorBidi" w:cstheme="majorBidi" w:hint="cs"/>
          <w:color w:val="000000"/>
          <w:sz w:val="30"/>
          <w:szCs w:val="30"/>
          <w:cs/>
        </w:rPr>
        <w:t>ข้อเดียว</w:t>
      </w:r>
    </w:p>
    <w:p w14:paraId="14C34E3E" w14:textId="77777777" w:rsidR="00C229D4" w:rsidRPr="002A5524" w:rsidRDefault="00C229D4" w:rsidP="00C229D4">
      <w:pPr>
        <w:pStyle w:val="ListParagraph"/>
        <w:numPr>
          <w:ilvl w:val="0"/>
          <w:numId w:val="40"/>
        </w:numPr>
        <w:tabs>
          <w:tab w:val="clear" w:pos="454"/>
          <w:tab w:val="clear" w:pos="680"/>
          <w:tab w:val="clear" w:pos="907"/>
          <w:tab w:val="left" w:pos="900"/>
          <w:tab w:val="num" w:pos="2617"/>
        </w:tabs>
        <w:autoSpaceDE w:val="0"/>
        <w:autoSpaceDN w:val="0"/>
        <w:adjustRightInd w:val="0"/>
        <w:spacing w:line="240" w:lineRule="auto"/>
        <w:ind w:left="630" w:hanging="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Theme="majorBidi" w:hAnsiTheme="majorBidi" w:cstheme="majorBidi"/>
          <w:color w:val="000000"/>
          <w:sz w:val="30"/>
          <w:szCs w:val="30"/>
        </w:rPr>
        <w:t xml:space="preserve">         </w:t>
      </w:r>
      <w:r w:rsidRPr="002A5524">
        <w:rPr>
          <w:rFonts w:asciiTheme="majorBidi" w:hAnsiTheme="majorBidi" w:cstheme="majorBidi" w:hint="cs"/>
          <w:color w:val="000000"/>
          <w:sz w:val="30"/>
          <w:szCs w:val="30"/>
          <w:cs/>
        </w:rPr>
        <w:t>ให้</w:t>
      </w:r>
      <w:r w:rsidRPr="002A5524">
        <w:rPr>
          <w:rFonts w:asciiTheme="majorBidi" w:hAnsiTheme="majorBidi" w:cstheme="majorBidi"/>
          <w:color w:val="000000"/>
          <w:sz w:val="30"/>
          <w:szCs w:val="30"/>
          <w:cs/>
        </w:rPr>
        <w:t>แนวทางเพิ่มเติมเกี่ยวกับ</w:t>
      </w:r>
      <w:r w:rsidRPr="002A5524">
        <w:rPr>
          <w:rFonts w:asciiTheme="majorBidi" w:hAnsiTheme="majorBidi" w:cstheme="majorBidi" w:hint="cs"/>
          <w:color w:val="000000"/>
          <w:sz w:val="30"/>
          <w:szCs w:val="30"/>
          <w:cs/>
        </w:rPr>
        <w:t>การจัดกลุ่ม</w:t>
      </w:r>
      <w:r w:rsidRPr="002A5524">
        <w:rPr>
          <w:rFonts w:asciiTheme="majorBidi" w:hAnsiTheme="majorBidi" w:cstheme="majorBidi"/>
          <w:color w:val="000000"/>
          <w:sz w:val="30"/>
          <w:szCs w:val="30"/>
          <w:cs/>
        </w:rPr>
        <w:t>ข้อมูลในงบการเงิน</w:t>
      </w:r>
    </w:p>
    <w:p w14:paraId="239D67EF" w14:textId="77777777" w:rsidR="00C229D4" w:rsidRPr="00EE661C" w:rsidRDefault="00C229D4" w:rsidP="00C229D4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8A8F345" w14:textId="77777777" w:rsidR="00C229D4" w:rsidRDefault="00C229D4" w:rsidP="00C229D4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A5524">
        <w:rPr>
          <w:rFonts w:asciiTheme="majorBidi" w:hAnsiTheme="majorBidi" w:cstheme="majorBidi"/>
          <w:color w:val="000000"/>
          <w:sz w:val="30"/>
          <w:szCs w:val="30"/>
          <w:cs/>
        </w:rPr>
        <w:t>นอกจากนี้ ทุกกิจการต้อง</w:t>
      </w:r>
      <w:r w:rsidRPr="002A5524">
        <w:rPr>
          <w:rFonts w:asciiTheme="majorBidi" w:hAnsiTheme="majorBidi" w:cstheme="majorBidi" w:hint="cs"/>
          <w:color w:val="000000"/>
          <w:sz w:val="30"/>
          <w:szCs w:val="30"/>
          <w:cs/>
        </w:rPr>
        <w:t>นำ</w:t>
      </w:r>
      <w:r w:rsidRPr="002A5524">
        <w:rPr>
          <w:rFonts w:asciiTheme="majorBidi" w:hAnsiTheme="majorBidi" w:cstheme="majorBidi"/>
          <w:color w:val="000000"/>
          <w:sz w:val="30"/>
          <w:szCs w:val="30"/>
          <w:cs/>
        </w:rPr>
        <w:t>กำไรหรือขาดทุนจากการดำเนินงานที่</w:t>
      </w:r>
      <w:r w:rsidRPr="002A5524">
        <w:rPr>
          <w:rFonts w:asciiTheme="majorBidi" w:hAnsiTheme="majorBidi" w:cstheme="majorBidi" w:hint="cs"/>
          <w:color w:val="000000"/>
          <w:sz w:val="30"/>
          <w:szCs w:val="30"/>
          <w:cs/>
        </w:rPr>
        <w:t>เป็นยอดรวมย่อย</w:t>
      </w:r>
      <w:r w:rsidRPr="002A5524">
        <w:rPr>
          <w:rFonts w:asciiTheme="majorBidi" w:hAnsiTheme="majorBidi" w:cstheme="majorBidi"/>
          <w:color w:val="000000"/>
          <w:sz w:val="30"/>
          <w:szCs w:val="30"/>
          <w:cs/>
        </w:rPr>
        <w:t>เป็นจุดเริ่มต้นของ</w:t>
      </w:r>
      <w:r>
        <w:rPr>
          <w:rFonts w:asciiTheme="majorBidi" w:hAnsiTheme="majorBidi" w:cstheme="majorBidi"/>
          <w:color w:val="000000"/>
          <w:sz w:val="30"/>
          <w:szCs w:val="30"/>
        </w:rPr>
        <w:t xml:space="preserve">                        </w:t>
      </w:r>
      <w:r w:rsidRPr="002A5524">
        <w:rPr>
          <w:rFonts w:asciiTheme="majorBidi" w:hAnsiTheme="majorBidi" w:cstheme="majorBidi"/>
          <w:color w:val="000000"/>
          <w:sz w:val="30"/>
          <w:szCs w:val="30"/>
          <w:cs/>
        </w:rPr>
        <w:t>งบกระแสเงินสด เมื่อกิจการนำเสนอกระแสเงินสดจากกิจกรรมดำเนินงาน</w:t>
      </w:r>
      <w:r w:rsidRPr="002A5524">
        <w:rPr>
          <w:rFonts w:asciiTheme="majorBidi" w:hAnsiTheme="majorBidi" w:cstheme="majorBidi" w:hint="cs"/>
          <w:color w:val="000000"/>
          <w:sz w:val="30"/>
          <w:szCs w:val="30"/>
          <w:cs/>
        </w:rPr>
        <w:t>โดย</w:t>
      </w:r>
      <w:r w:rsidRPr="002A5524">
        <w:rPr>
          <w:rFonts w:asciiTheme="majorBidi" w:hAnsiTheme="majorBidi" w:cstheme="majorBidi"/>
          <w:color w:val="000000"/>
          <w:sz w:val="30"/>
          <w:szCs w:val="30"/>
          <w:cs/>
        </w:rPr>
        <w:t>วิธีทางอ้อม</w:t>
      </w:r>
    </w:p>
    <w:p w14:paraId="348987CB" w14:textId="77777777" w:rsidR="00C229D4" w:rsidRDefault="00C229D4" w:rsidP="00C229D4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B2B358A" w14:textId="77777777" w:rsidR="00C229D4" w:rsidRDefault="00C229D4" w:rsidP="00C229D4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E560B">
        <w:rPr>
          <w:rFonts w:asciiTheme="majorBidi" w:hAnsiTheme="majorBidi" w:cstheme="majorBidi"/>
          <w:color w:val="000000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ที่ออกและปรับปรุงใหม่ดังกล่าวข้างต้น</w:t>
      </w:r>
    </w:p>
    <w:p w14:paraId="137DFD15" w14:textId="77777777" w:rsidR="00C229D4" w:rsidRPr="00466B8C" w:rsidRDefault="00C229D4" w:rsidP="00466B8C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color w:val="0000FF"/>
          <w:sz w:val="30"/>
          <w:szCs w:val="30"/>
          <w:shd w:val="clear" w:color="auto" w:fill="E0E0E0"/>
          <w:lang w:bidi="th-TH"/>
        </w:rPr>
      </w:pPr>
    </w:p>
    <w:sectPr w:rsidR="00C229D4" w:rsidRPr="00466B8C" w:rsidSect="00621170">
      <w:pgSz w:w="11907" w:h="16840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A0893" w14:textId="77777777" w:rsidR="00B73E70" w:rsidRDefault="00B73E70">
      <w:r>
        <w:separator/>
      </w:r>
    </w:p>
  </w:endnote>
  <w:endnote w:type="continuationSeparator" w:id="0">
    <w:p w14:paraId="13103C28" w14:textId="77777777" w:rsidR="00B73E70" w:rsidRDefault="00B73E70">
      <w:r>
        <w:continuationSeparator/>
      </w:r>
    </w:p>
  </w:endnote>
  <w:endnote w:type="continuationNotice" w:id="1">
    <w:p w14:paraId="6E29B196" w14:textId="77777777" w:rsidR="00B73E70" w:rsidRDefault="00B73E7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7A65E" w14:textId="3E91846E" w:rsidR="00482137" w:rsidRPr="007B3D4F" w:rsidRDefault="00482137" w:rsidP="00A43DD4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B3D4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B3D4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B3D4F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="00E711E4" w:rsidRPr="00E711E4">
      <w:rPr>
        <w:rStyle w:val="PageNumber"/>
        <w:rFonts w:ascii="Angsana New" w:hAnsi="Angsana New"/>
        <w:noProof/>
        <w:sz w:val="30"/>
        <w:szCs w:val="30"/>
        <w:lang w:val="en-GB"/>
      </w:rPr>
      <w:t>6</w:t>
    </w:r>
    <w:r w:rsidRPr="007B3D4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BD62FAE" w14:textId="77777777" w:rsidR="00482137" w:rsidRPr="00715470" w:rsidRDefault="00482137" w:rsidP="007B715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161A4" w14:textId="02457025" w:rsidR="00482137" w:rsidRPr="00CE24D0" w:rsidRDefault="00482137" w:rsidP="00CF1A4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24D0">
      <w:rPr>
        <w:rStyle w:val="PageNumber"/>
        <w:rFonts w:ascii="Angsana New" w:hAnsi="Angsana New"/>
        <w:sz w:val="30"/>
        <w:szCs w:val="30"/>
      </w:rPr>
      <w:fldChar w:fldCharType="begin"/>
    </w:r>
    <w:r w:rsidRPr="00CE24D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24D0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</w:t>
    </w:r>
    <w:r w:rsidR="00E711E4" w:rsidRPr="00E711E4">
      <w:rPr>
        <w:rStyle w:val="PageNumber"/>
        <w:rFonts w:ascii="Angsana New" w:hAnsi="Angsana New"/>
        <w:noProof/>
        <w:sz w:val="30"/>
        <w:szCs w:val="30"/>
        <w:lang w:val="en-GB"/>
      </w:rPr>
      <w:t>2</w:t>
    </w:r>
    <w:r w:rsidRPr="00CE24D0">
      <w:rPr>
        <w:rStyle w:val="PageNumber"/>
        <w:rFonts w:ascii="Angsana New" w:hAnsi="Angsana New"/>
        <w:sz w:val="30"/>
        <w:szCs w:val="30"/>
      </w:rPr>
      <w:fldChar w:fldCharType="end"/>
    </w:r>
  </w:p>
  <w:p w14:paraId="139BD055" w14:textId="77777777" w:rsidR="00482137" w:rsidRPr="00AC7B7C" w:rsidRDefault="00482137" w:rsidP="00CF1A4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2"/>
      </w:tabs>
      <w:rPr>
        <w:rFonts w:ascii="Angsana New" w:hAnsi="Angsana New"/>
        <w:i/>
        <w:iCs/>
        <w:sz w:val="28"/>
        <w:szCs w:val="28"/>
        <w:cs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F9860" w14:textId="373E6CD4" w:rsidR="00482137" w:rsidRPr="001E26BA" w:rsidRDefault="00482137" w:rsidP="007A464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1E26B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E26B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="00E711E4" w:rsidRPr="00E711E4">
      <w:rPr>
        <w:rStyle w:val="PageNumber"/>
        <w:rFonts w:ascii="Angsana New" w:hAnsi="Angsana New"/>
        <w:noProof/>
        <w:sz w:val="30"/>
        <w:szCs w:val="30"/>
        <w:lang w:val="en-GB"/>
      </w:rPr>
      <w:t>6</w: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FE5662E" w14:textId="77777777" w:rsidR="00482137" w:rsidRPr="00E4104E" w:rsidRDefault="00482137" w:rsidP="00E410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50CC4" w14:textId="30824F83" w:rsidR="00482137" w:rsidRPr="004B7A13" w:rsidRDefault="00482137" w:rsidP="004B7A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5210"/>
      </w:tabs>
      <w:rPr>
        <w:rFonts w:ascii="Angsana New" w:hAnsi="Angsana New"/>
        <w:sz w:val="30"/>
        <w:szCs w:val="30"/>
      </w:rPr>
    </w:pP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FILENAME </w:instrText>
    </w:r>
    <w:r w:rsidRPr="004B7A13">
      <w:rPr>
        <w:rFonts w:ascii="Angsana New" w:hAnsi="Angsana New"/>
        <w:sz w:val="30"/>
        <w:szCs w:val="30"/>
      </w:rPr>
      <w:fldChar w:fldCharType="separate"/>
    </w:r>
    <w:r w:rsidR="00474308">
      <w:rPr>
        <w:rFonts w:ascii="Angsana New" w:hAnsi="Angsana New"/>
        <w:noProof/>
        <w:sz w:val="30"/>
        <w:szCs w:val="30"/>
      </w:rPr>
      <w:t>1828001_2026Dec_FSA_AMARIN CORPORATIONS PUBLIC COMPANY LIMITED_06t_Q2_2 1.docx</w:t>
    </w:r>
    <w:r w:rsidRPr="004B7A13">
      <w:rPr>
        <w:rFonts w:ascii="Angsana New" w:hAnsi="Angsana New"/>
        <w:sz w:val="30"/>
        <w:szCs w:val="30"/>
      </w:rPr>
      <w:fldChar w:fldCharType="end"/>
    </w:r>
    <w:r w:rsidRPr="004B7A13">
      <w:rPr>
        <w:rFonts w:ascii="Angsana New" w:hAnsi="Angsana New"/>
        <w:sz w:val="30"/>
        <w:szCs w:val="30"/>
        <w:cs/>
      </w:rPr>
      <w:t xml:space="preserve">            </w:t>
    </w:r>
    <w:r w:rsidRPr="004B7A13">
      <w:rPr>
        <w:rFonts w:ascii="Angsana New" w:hAnsi="Angsana New"/>
        <w:sz w:val="30"/>
        <w:szCs w:val="30"/>
      </w:rPr>
      <w:tab/>
    </w: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PAGE  \* MERGEFORMAT </w:instrText>
    </w:r>
    <w:r w:rsidRPr="004B7A1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11</w:t>
    </w:r>
    <w:r w:rsidR="00E711E4" w:rsidRPr="00E711E4">
      <w:rPr>
        <w:rFonts w:ascii="Angsana New" w:hAnsi="Angsana New"/>
        <w:noProof/>
        <w:sz w:val="30"/>
        <w:szCs w:val="30"/>
        <w:lang w:val="en-GB"/>
      </w:rPr>
      <w:t>1</w:t>
    </w:r>
    <w:r w:rsidRPr="004B7A13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EE4E2" w14:textId="4C51C8D5" w:rsidR="005F345E" w:rsidRPr="001E26BA" w:rsidRDefault="005F345E" w:rsidP="007A464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1E26B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E26B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="00E711E4" w:rsidRPr="00E711E4">
      <w:rPr>
        <w:rStyle w:val="PageNumber"/>
        <w:rFonts w:ascii="Angsana New" w:hAnsi="Angsana New"/>
        <w:noProof/>
        <w:sz w:val="30"/>
        <w:szCs w:val="30"/>
        <w:lang w:val="en-GB"/>
      </w:rPr>
      <w:t>6</w: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3BDF8D97" w14:textId="77777777" w:rsidR="005F345E" w:rsidRPr="00E4104E" w:rsidRDefault="005F345E" w:rsidP="00E410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673B0" w14:textId="03F461F5" w:rsidR="005F345E" w:rsidRPr="004B7A13" w:rsidRDefault="005F345E" w:rsidP="004B7A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5210"/>
      </w:tabs>
      <w:rPr>
        <w:rFonts w:ascii="Angsana New" w:hAnsi="Angsana New"/>
        <w:sz w:val="30"/>
        <w:szCs w:val="30"/>
      </w:rPr>
    </w:pP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FILENAME </w:instrText>
    </w:r>
    <w:r w:rsidRPr="004B7A13">
      <w:rPr>
        <w:rFonts w:ascii="Angsana New" w:hAnsi="Angsana New"/>
        <w:sz w:val="30"/>
        <w:szCs w:val="30"/>
      </w:rPr>
      <w:fldChar w:fldCharType="separate"/>
    </w:r>
    <w:r w:rsidR="00474308">
      <w:rPr>
        <w:rFonts w:ascii="Angsana New" w:hAnsi="Angsana New"/>
        <w:noProof/>
        <w:sz w:val="30"/>
        <w:szCs w:val="30"/>
      </w:rPr>
      <w:t>1828001_2026Dec_FSA_AMARIN CORPORATIONS PUBLIC COMPANY LIMITED_06t_Q2_2 1.docx</w:t>
    </w:r>
    <w:r w:rsidRPr="004B7A13">
      <w:rPr>
        <w:rFonts w:ascii="Angsana New" w:hAnsi="Angsana New"/>
        <w:sz w:val="30"/>
        <w:szCs w:val="30"/>
      </w:rPr>
      <w:fldChar w:fldCharType="end"/>
    </w:r>
    <w:r w:rsidRPr="004B7A13">
      <w:rPr>
        <w:rFonts w:ascii="Angsana New" w:hAnsi="Angsana New"/>
        <w:sz w:val="30"/>
        <w:szCs w:val="30"/>
        <w:cs/>
      </w:rPr>
      <w:t xml:space="preserve">            </w:t>
    </w:r>
    <w:r w:rsidRPr="004B7A13">
      <w:rPr>
        <w:rFonts w:ascii="Angsana New" w:hAnsi="Angsana New"/>
        <w:sz w:val="30"/>
        <w:szCs w:val="30"/>
      </w:rPr>
      <w:tab/>
    </w: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PAGE  \* MERGEFORMAT </w:instrText>
    </w:r>
    <w:r w:rsidRPr="004B7A1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11</w:t>
    </w:r>
    <w:r w:rsidR="00E711E4" w:rsidRPr="00E711E4">
      <w:rPr>
        <w:rFonts w:ascii="Angsana New" w:hAnsi="Angsana New"/>
        <w:noProof/>
        <w:sz w:val="30"/>
        <w:szCs w:val="30"/>
        <w:lang w:val="en-GB"/>
      </w:rPr>
      <w:t>1</w:t>
    </w:r>
    <w:r w:rsidRPr="004B7A1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A5D8F" w14:textId="77777777" w:rsidR="00B73E70" w:rsidRDefault="00B73E70">
      <w:r>
        <w:separator/>
      </w:r>
    </w:p>
  </w:footnote>
  <w:footnote w:type="continuationSeparator" w:id="0">
    <w:p w14:paraId="7EAFF675" w14:textId="77777777" w:rsidR="00B73E70" w:rsidRDefault="00B73E70">
      <w:r>
        <w:continuationSeparator/>
      </w:r>
    </w:p>
  </w:footnote>
  <w:footnote w:type="continuationNotice" w:id="1">
    <w:p w14:paraId="699FAF34" w14:textId="77777777" w:rsidR="00B73E70" w:rsidRDefault="00B73E7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EEA3B" w14:textId="4DFBF444" w:rsidR="00482137" w:rsidRDefault="00EF74D5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3" behindDoc="1" locked="0" layoutInCell="1" allowOverlap="1" wp14:anchorId="527D2964" wp14:editId="5AE2E870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289103610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AB57D5F" w14:textId="77777777" w:rsidR="00482137" w:rsidRDefault="00482137" w:rsidP="004F386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603D8E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7D296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0;width:357.75pt;height:135.75pt;rotation:-45;z-index:-251658237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0AB57D5F" w14:textId="77777777" w:rsidR="00482137" w:rsidRDefault="00482137" w:rsidP="004F3865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603D8E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B73E70">
      <w:rPr>
        <w:noProof/>
      </w:rPr>
      <w:pict w14:anchorId="65FECEB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" o:spid="_x0000_s1027" type="#_x0000_t136" style="position:absolute;margin-left:0;margin-top:0;width:410.5pt;height:246.3pt;rotation:315;z-index:-251658239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F0927" w14:textId="4548D0CC" w:rsidR="00E71048" w:rsidRPr="001C21FA" w:rsidRDefault="00225E44" w:rsidP="00983354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1C21FA">
      <w:rPr>
        <w:rFonts w:ascii="Angsana New" w:hAnsi="Angsana New" w:cs="Angsana New"/>
        <w:bCs/>
        <w:sz w:val="32"/>
        <w:szCs w:val="32"/>
        <w:cs/>
        <w:lang w:val="en-US" w:bidi="th-TH"/>
      </w:rPr>
      <w:t>บริษัท อมรินทร์ คอร์เปอเรชั่นส์ จำกัด (มหาชน) และบริษัทย่อย</w:t>
    </w:r>
  </w:p>
  <w:p w14:paraId="648E8338" w14:textId="77777777" w:rsidR="001C21FA" w:rsidRPr="001C21FA" w:rsidRDefault="001C21FA" w:rsidP="001C21FA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1C21F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หมายเหตุประกอบงบการเงินระหว่างกาลแบบย่อ</w:t>
    </w:r>
  </w:p>
  <w:p w14:paraId="4A4CF69A" w14:textId="4121B7CC" w:rsidR="001C21FA" w:rsidRPr="001C21FA" w:rsidRDefault="001C21FA" w:rsidP="001C21FA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1C21F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สำหรับงวดสามเดือน</w:t>
    </w:r>
    <w:r w:rsidR="00127DB5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 w:rsidRPr="001C21F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สิ้นสุดวันที่ </w:t>
    </w:r>
    <w:r w:rsidR="00E711E4" w:rsidRPr="00E711E4">
      <w:rPr>
        <w:rFonts w:ascii="Angsana New" w:hAnsi="Angsana New" w:cs="Angsana New"/>
        <w:sz w:val="32"/>
        <w:szCs w:val="32"/>
        <w:lang w:bidi="th-TH"/>
      </w:rPr>
      <w:t>30</w:t>
    </w:r>
    <w:r w:rsidR="00127DB5">
      <w:rPr>
        <w:rFonts w:ascii="Angsana New" w:hAnsi="Angsana New" w:cs="Angsana New"/>
        <w:sz w:val="32"/>
        <w:szCs w:val="32"/>
        <w:lang w:val="en-US" w:bidi="th-TH"/>
      </w:rPr>
      <w:t xml:space="preserve"> </w:t>
    </w:r>
    <w:r w:rsidR="00127DB5" w:rsidRPr="00127DB5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มิถุนายน</w:t>
    </w:r>
    <w:r w:rsidR="00127DB5">
      <w:rPr>
        <w:rFonts w:ascii="Angsana New" w:hAnsi="Angsana New" w:cs="Angsana New" w:hint="cs"/>
        <w:sz w:val="32"/>
        <w:szCs w:val="32"/>
        <w:cs/>
        <w:lang w:val="en-US" w:bidi="th-TH"/>
      </w:rPr>
      <w:t xml:space="preserve"> </w:t>
    </w:r>
    <w:r w:rsidR="00E711E4" w:rsidRPr="00E711E4">
      <w:rPr>
        <w:rFonts w:ascii="Angsana New" w:hAnsi="Angsana New" w:cs="Angsana New"/>
        <w:sz w:val="32"/>
        <w:szCs w:val="32"/>
        <w:lang w:bidi="th-TH"/>
      </w:rPr>
      <w:t>2569</w:t>
    </w:r>
    <w:r w:rsidRPr="001C21F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(ไม่ได้ตรวจสอบ) </w:t>
    </w:r>
  </w:p>
  <w:p w14:paraId="37834FED" w14:textId="77777777" w:rsidR="00482137" w:rsidRPr="001C21FA" w:rsidRDefault="00482137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90067" w14:textId="77777777" w:rsidR="00482137" w:rsidRPr="004A6A7D" w:rsidRDefault="00B73E70" w:rsidP="00495721">
    <w:pPr>
      <w:pStyle w:val="acctmainheading"/>
      <w:tabs>
        <w:tab w:val="left" w:pos="7810"/>
      </w:tabs>
      <w:spacing w:after="60"/>
      <w:rPr>
        <w:rFonts w:ascii="Angsana New" w:hAnsi="Angsana New" w:cs="Angsana New"/>
        <w:b w:val="0"/>
        <w:bCs/>
        <w:sz w:val="30"/>
        <w:szCs w:val="30"/>
        <w:lang w:bidi="th-TH"/>
      </w:rPr>
    </w:pPr>
    <w:r>
      <w:rPr>
        <w:b w:val="0"/>
        <w:bCs/>
        <w:noProof/>
        <w:sz w:val="30"/>
        <w:szCs w:val="30"/>
      </w:rPr>
      <w:pict w14:anchorId="7B4E1D7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" o:spid="_x0000_s1030" type="#_x0000_t136" style="position:absolute;margin-left:0;margin-top:0;width:410.5pt;height:246.3pt;rotation:315;z-index:-251658236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  <w:r w:rsidR="00482137"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บริษัท </w:t>
    </w:r>
    <w:r w:rsidR="00482137" w:rsidRPr="004A6A7D">
      <w:rPr>
        <w:rFonts w:ascii="Angsana New" w:hAnsi="Angsana New" w:cs="Angsana New"/>
        <w:b w:val="0"/>
        <w:bCs/>
        <w:sz w:val="30"/>
        <w:szCs w:val="30"/>
      </w:rPr>
      <w:t>[</w:t>
    </w:r>
    <w:r w:rsidR="00482137"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กขค</w:t>
    </w:r>
    <w:r w:rsidR="00482137" w:rsidRPr="004A6A7D">
      <w:rPr>
        <w:rFonts w:ascii="Angsana New" w:hAnsi="Angsana New" w:cs="Angsana New"/>
        <w:b w:val="0"/>
        <w:bCs/>
        <w:sz w:val="30"/>
        <w:szCs w:val="30"/>
      </w:rPr>
      <w:t xml:space="preserve">] </w:t>
    </w:r>
    <w:r w:rsidR="00482137"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จำกัด (มหาชน) และบริษัทย่อย</w:t>
    </w:r>
  </w:p>
  <w:p w14:paraId="6F6142D0" w14:textId="77777777" w:rsidR="00482137" w:rsidRPr="004A6A7D" w:rsidRDefault="00482137" w:rsidP="00495721">
    <w:pPr>
      <w:pStyle w:val="acctmainheading"/>
      <w:spacing w:after="60"/>
      <w:rPr>
        <w:rFonts w:ascii="Angsana New" w:hAnsi="Angsana New" w:cs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หมายเหตุประกอบงบการเงิน </w:t>
    </w:r>
  </w:p>
  <w:p w14:paraId="014D05C6" w14:textId="7BEE4FA3" w:rsidR="00482137" w:rsidRPr="004A6A7D" w:rsidRDefault="00482137" w:rsidP="00495721">
    <w:pPr>
      <w:pStyle w:val="acctmainheading"/>
      <w:spacing w:after="60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สำหรับแต่ละปีสิ้นสุดวันที่ </w:t>
    </w:r>
    <w:r w:rsidR="00E711E4" w:rsidRPr="00E711E4">
      <w:rPr>
        <w:rFonts w:ascii="Angsana New" w:hAnsi="Angsana New" w:cs="Angsana New" w:hint="cs"/>
        <w:b w:val="0"/>
        <w:bCs/>
        <w:sz w:val="30"/>
        <w:szCs w:val="30"/>
        <w:lang w:bidi="th-TH"/>
      </w:rPr>
      <w:t>31</w:t>
    </w:r>
    <w:r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 ธันวาคม </w:t>
    </w:r>
    <w:r w:rsidR="00E711E4" w:rsidRPr="00E711E4">
      <w:rPr>
        <w:rFonts w:ascii="Angsana New" w:hAnsi="Angsana New" w:cs="Angsana New" w:hint="cs"/>
        <w:b w:val="0"/>
        <w:bCs/>
        <w:sz w:val="30"/>
        <w:szCs w:val="30"/>
        <w:lang w:bidi="th-TH"/>
      </w:rPr>
      <w:t>2551</w:t>
    </w:r>
    <w:r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 และ </w:t>
    </w:r>
    <w:r w:rsidR="00E711E4" w:rsidRPr="00E711E4">
      <w:rPr>
        <w:rFonts w:ascii="Angsana New" w:hAnsi="Angsana New" w:cs="Angsana New" w:hint="cs"/>
        <w:b w:val="0"/>
        <w:bCs/>
        <w:sz w:val="30"/>
        <w:szCs w:val="30"/>
        <w:lang w:bidi="th-TH"/>
      </w:rPr>
      <w:t>2550</w:t>
    </w:r>
    <w:r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 </w:t>
    </w:r>
  </w:p>
  <w:p w14:paraId="02E3391A" w14:textId="6046C4A0" w:rsidR="00482137" w:rsidRPr="004A6A7D" w:rsidRDefault="00EF74D5">
    <w:pPr>
      <w:pStyle w:val="Header"/>
      <w:rPr>
        <w:b/>
        <w:sz w:val="30"/>
        <w:szCs w:val="30"/>
        <w:lang w:val="en-GB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3F3D7A83" wp14:editId="3D00BC5B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206448755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2FAB40" w14:textId="77777777" w:rsidR="00482137" w:rsidRDefault="00482137" w:rsidP="004F386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603D8E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3D7A8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0;width:357.75pt;height:135.75pt;rotation:-45;z-index:-251658235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7gk+AEAAMw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" filled="f" stroked="f">
              <o:lock v:ext="edit" shapetype="t"/>
              <v:textbox style="mso-fit-shape-to-text:t">
                <w:txbxContent>
                  <w:p w14:paraId="1A2FAB40" w14:textId="77777777" w:rsidR="00482137" w:rsidRDefault="00482137" w:rsidP="004F3865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603D8E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B73E70">
      <w:rPr>
        <w:noProof/>
        <w:sz w:val="30"/>
        <w:szCs w:val="30"/>
      </w:rPr>
      <w:pict w14:anchorId="637DD0E9">
        <v:shape id="PowerPlusWaterMarkObject7" o:spid="_x0000_s1026" type="#_x0000_t136" style="position:absolute;margin-left:0;margin-top:0;width:410.5pt;height:246.3pt;rotation:315;z-index:-251658240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  <w:r>
      <w:rPr>
        <w:noProof/>
      </w:rPr>
      <mc:AlternateContent>
        <mc:Choice Requires="wps">
          <w:drawing>
            <wp:anchor distT="0" distB="0" distL="114300" distR="114300" simplePos="0" relativeHeight="251658242" behindDoc="1" locked="0" layoutInCell="1" allowOverlap="1" wp14:anchorId="1E7D4747" wp14:editId="4DC941BE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268792480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A42B4F" w14:textId="77777777" w:rsidR="00482137" w:rsidRDefault="00482137" w:rsidP="004F386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603D8E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E7D4747" id="Text Box 1" o:spid="_x0000_s1028" type="#_x0000_t202" style="position:absolute;margin-left:0;margin-top:0;width:357.75pt;height:135.75pt;rotation:-45;z-index:-25165823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" filled="f" stroked="f">
              <o:lock v:ext="edit" shapetype="t"/>
              <v:textbox style="mso-fit-shape-to-text:t">
                <w:txbxContent>
                  <w:p w14:paraId="1AA42B4F" w14:textId="77777777" w:rsidR="00482137" w:rsidRDefault="00482137" w:rsidP="004F3865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603D8E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AED9E" w14:textId="77777777" w:rsidR="00EF6895" w:rsidRDefault="00EF6895" w:rsidP="00EF6895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225E44">
      <w:rPr>
        <w:rFonts w:ascii="Angsana New" w:hAnsi="Angsana New" w:cs="Angsana New"/>
        <w:bCs/>
        <w:sz w:val="32"/>
        <w:szCs w:val="32"/>
        <w:cs/>
        <w:lang w:val="en-US" w:bidi="th-TH"/>
      </w:rPr>
      <w:t>บริษัท อมรินทร์ คอร์เปอเรชั่นส์ จำกัด (มหาชน) และบริษัทย่อย</w:t>
    </w:r>
  </w:p>
  <w:p w14:paraId="7E9A7F9A" w14:textId="77777777" w:rsidR="00EF6895" w:rsidRDefault="00EF6895" w:rsidP="00EF689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 w:rsidRPr="009373B5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081E3E28" w14:textId="33AECD80" w:rsidR="00EF6895" w:rsidRPr="008D22B2" w:rsidRDefault="00EF6895" w:rsidP="00EF689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สำหรับงวดสามเดือน</w:t>
    </w:r>
    <w:r w:rsidR="00F96C79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สิ้นสุดวันที่ </w:t>
    </w:r>
    <w:r w:rsidR="00E711E4" w:rsidRPr="00E711E4">
      <w:rPr>
        <w:rFonts w:ascii="Angsana New" w:hAnsi="Angsana New" w:cs="Angsana New"/>
        <w:sz w:val="32"/>
        <w:szCs w:val="32"/>
        <w:lang w:bidi="th-TH"/>
      </w:rPr>
      <w:t>30</w:t>
    </w:r>
    <w:r w:rsidR="00F96C79">
      <w:rPr>
        <w:rFonts w:ascii="Angsana New" w:hAnsi="Angsana New" w:cs="Angsana New"/>
        <w:sz w:val="32"/>
        <w:szCs w:val="32"/>
        <w:lang w:val="en-US" w:bidi="th-TH"/>
      </w:rPr>
      <w:t xml:space="preserve"> </w:t>
    </w:r>
    <w:r w:rsidR="00F96C79" w:rsidRPr="00F96C79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มิถุนายน</w:t>
    </w:r>
    <w:r w:rsidRPr="003F64E0">
      <w:rPr>
        <w:rFonts w:ascii="Angsana New" w:hAnsi="Angsana New" w:cs="Angsana New"/>
        <w:sz w:val="32"/>
        <w:szCs w:val="32"/>
        <w:lang w:bidi="th-TH"/>
      </w:rPr>
      <w:t xml:space="preserve"> </w:t>
    </w:r>
    <w:r w:rsidR="00E711E4" w:rsidRPr="00E711E4">
      <w:rPr>
        <w:rFonts w:ascii="Angsana New" w:hAnsi="Angsana New" w:cs="Angsana New"/>
        <w:sz w:val="32"/>
        <w:szCs w:val="32"/>
        <w:lang w:bidi="th-TH"/>
      </w:rPr>
      <w:t>2569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(ไม่ได้ตรวจสอบ)</w:t>
    </w: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0E9982EF" w14:textId="77777777" w:rsidR="00482137" w:rsidRPr="00333087" w:rsidRDefault="00482137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19FE3" w14:textId="77777777" w:rsidR="001C21FA" w:rsidRDefault="001C21FA" w:rsidP="001C21FA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225E44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บริษัท </w:t>
    </w:r>
    <w:r w:rsidRPr="00225E44">
      <w:rPr>
        <w:rFonts w:ascii="Angsana New" w:hAnsi="Angsana New" w:cs="Angsana New"/>
        <w:bCs/>
        <w:sz w:val="32"/>
        <w:szCs w:val="32"/>
        <w:cs/>
        <w:lang w:val="en-US" w:bidi="th-TH"/>
      </w:rPr>
      <w:t>อมรินทร์ คอร์เปอเรชั่นส์ จำกัด (มหาชน) และบริษัทย่อย</w:t>
    </w:r>
  </w:p>
  <w:p w14:paraId="569F8DAC" w14:textId="77777777" w:rsidR="001C21FA" w:rsidRDefault="001C21FA" w:rsidP="001C21FA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 w:rsidRPr="009373B5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420AE0E4" w14:textId="4AAD2D7A" w:rsidR="001C21FA" w:rsidRPr="008D22B2" w:rsidRDefault="001C21FA" w:rsidP="001C21FA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สำหรับงวดสามเดือน</w:t>
    </w:r>
    <w:r w:rsidR="007F038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สิ้นสุดวันที่ </w:t>
    </w:r>
    <w:r w:rsidR="00E711E4" w:rsidRPr="00E711E4">
      <w:rPr>
        <w:rFonts w:ascii="Angsana New" w:hAnsi="Angsana New" w:cs="Angsana New"/>
        <w:sz w:val="32"/>
        <w:szCs w:val="32"/>
        <w:lang w:bidi="th-TH"/>
      </w:rPr>
      <w:t>30</w:t>
    </w:r>
    <w:r w:rsidR="007F038A">
      <w:rPr>
        <w:rFonts w:ascii="Angsana New" w:hAnsi="Angsana New" w:cs="Angsana New"/>
        <w:sz w:val="32"/>
        <w:szCs w:val="32"/>
        <w:lang w:val="en-US" w:bidi="th-TH"/>
      </w:rPr>
      <w:t xml:space="preserve"> </w:t>
    </w:r>
    <w:r w:rsidR="007F038A" w:rsidRPr="007F038A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มิถุนายน</w:t>
    </w:r>
    <w:r w:rsidRPr="003F64E0">
      <w:rPr>
        <w:rFonts w:ascii="Angsana New" w:hAnsi="Angsana New" w:cs="Angsana New"/>
        <w:sz w:val="32"/>
        <w:szCs w:val="32"/>
        <w:lang w:bidi="th-TH"/>
      </w:rPr>
      <w:t xml:space="preserve"> </w:t>
    </w:r>
    <w:r w:rsidR="00E711E4" w:rsidRPr="00E711E4">
      <w:rPr>
        <w:rFonts w:ascii="Angsana New" w:hAnsi="Angsana New" w:cs="Angsana New"/>
        <w:sz w:val="32"/>
        <w:szCs w:val="32"/>
        <w:lang w:bidi="th-TH"/>
      </w:rPr>
      <w:t>2569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(ไม่ได้ตรวจสอบ)</w:t>
    </w: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761A6417" w14:textId="77777777" w:rsidR="00482137" w:rsidRDefault="00482137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9A024" w14:textId="77777777" w:rsidR="005F345E" w:rsidRDefault="005F345E" w:rsidP="001C21FA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225E44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บริษัท </w:t>
    </w:r>
    <w:r w:rsidRPr="00225E44">
      <w:rPr>
        <w:rFonts w:ascii="Angsana New" w:hAnsi="Angsana New" w:cs="Angsana New"/>
        <w:bCs/>
        <w:sz w:val="32"/>
        <w:szCs w:val="32"/>
        <w:cs/>
        <w:lang w:val="en-US" w:bidi="th-TH"/>
      </w:rPr>
      <w:t>อมรินทร์ คอร์เปอเรชั่นส์ จำกัด (มหาชน) และบริษัทย่อย</w:t>
    </w:r>
  </w:p>
  <w:p w14:paraId="46E17552" w14:textId="77777777" w:rsidR="005F345E" w:rsidRDefault="005F345E" w:rsidP="001C21FA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 w:rsidRPr="009373B5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525EA860" w14:textId="5991C8E1" w:rsidR="005F345E" w:rsidRPr="008D22B2" w:rsidRDefault="005F345E" w:rsidP="001C21FA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 w:rsidR="00E711E4" w:rsidRPr="00E711E4">
      <w:rPr>
        <w:rFonts w:ascii="Angsana New" w:hAnsi="Angsana New" w:cs="Angsana New"/>
        <w:sz w:val="32"/>
        <w:szCs w:val="32"/>
        <w:lang w:bidi="th-TH"/>
      </w:rPr>
      <w:t>30</w:t>
    </w:r>
    <w:r>
      <w:rPr>
        <w:rFonts w:ascii="Angsana New" w:hAnsi="Angsana New" w:cs="Angsana New"/>
        <w:sz w:val="32"/>
        <w:szCs w:val="32"/>
        <w:lang w:val="en-US" w:bidi="th-TH"/>
      </w:rPr>
      <w:t xml:space="preserve"> </w:t>
    </w:r>
    <w:r w:rsidRPr="007F038A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มิถุนายน</w:t>
    </w:r>
    <w:r w:rsidRPr="003F64E0">
      <w:rPr>
        <w:rFonts w:ascii="Angsana New" w:hAnsi="Angsana New" w:cs="Angsana New"/>
        <w:sz w:val="32"/>
        <w:szCs w:val="32"/>
        <w:lang w:bidi="th-TH"/>
      </w:rPr>
      <w:t xml:space="preserve"> </w:t>
    </w:r>
    <w:r w:rsidR="00E711E4" w:rsidRPr="00E711E4">
      <w:rPr>
        <w:rFonts w:ascii="Angsana New" w:hAnsi="Angsana New" w:cs="Angsana New"/>
        <w:sz w:val="32"/>
        <w:szCs w:val="32"/>
        <w:lang w:bidi="th-TH"/>
      </w:rPr>
      <w:t>2569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(ไม่ได้ตรวจสอบ)</w:t>
    </w: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146E3FB2" w14:textId="77777777" w:rsidR="005F345E" w:rsidRDefault="005F345E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E353659"/>
    <w:multiLevelType w:val="hybridMultilevel"/>
    <w:tmpl w:val="7436A89E"/>
    <w:lvl w:ilvl="0" w:tplc="FFFFFFFF">
      <w:start w:val="1"/>
      <w:numFmt w:val="decimal"/>
      <w:lvlText w:val="%1"/>
      <w:lvlJc w:val="left"/>
      <w:pPr>
        <w:ind w:left="45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A40B2A"/>
    <w:multiLevelType w:val="multilevel"/>
    <w:tmpl w:val="936619F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A893A08"/>
    <w:multiLevelType w:val="hybridMultilevel"/>
    <w:tmpl w:val="B3F4058C"/>
    <w:lvl w:ilvl="0" w:tplc="A146914C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01D20B3"/>
    <w:multiLevelType w:val="hybridMultilevel"/>
    <w:tmpl w:val="7436A89E"/>
    <w:lvl w:ilvl="0" w:tplc="A78C5806">
      <w:start w:val="1"/>
      <w:numFmt w:val="decimal"/>
      <w:lvlText w:val="%1"/>
      <w:lvlJc w:val="left"/>
      <w:pPr>
        <w:ind w:left="2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372E8B"/>
    <w:multiLevelType w:val="hybridMultilevel"/>
    <w:tmpl w:val="AC22FEA6"/>
    <w:lvl w:ilvl="0" w:tplc="2DDE0C26">
      <w:start w:val="1"/>
      <w:numFmt w:val="thaiLetters"/>
      <w:lvlText w:val="(%1)"/>
      <w:lvlJc w:val="left"/>
      <w:pPr>
        <w:ind w:left="13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3" w:hanging="360"/>
      </w:pPr>
    </w:lvl>
    <w:lvl w:ilvl="2" w:tplc="0409001B" w:tentative="1">
      <w:start w:val="1"/>
      <w:numFmt w:val="lowerRoman"/>
      <w:lvlText w:val="%3."/>
      <w:lvlJc w:val="right"/>
      <w:pPr>
        <w:ind w:left="2763" w:hanging="180"/>
      </w:pPr>
    </w:lvl>
    <w:lvl w:ilvl="3" w:tplc="0409000F" w:tentative="1">
      <w:start w:val="1"/>
      <w:numFmt w:val="decimal"/>
      <w:lvlText w:val="%4."/>
      <w:lvlJc w:val="left"/>
      <w:pPr>
        <w:ind w:left="3483" w:hanging="360"/>
      </w:pPr>
    </w:lvl>
    <w:lvl w:ilvl="4" w:tplc="04090019" w:tentative="1">
      <w:start w:val="1"/>
      <w:numFmt w:val="lowerLetter"/>
      <w:lvlText w:val="%5."/>
      <w:lvlJc w:val="left"/>
      <w:pPr>
        <w:ind w:left="4203" w:hanging="360"/>
      </w:pPr>
    </w:lvl>
    <w:lvl w:ilvl="5" w:tplc="0409001B" w:tentative="1">
      <w:start w:val="1"/>
      <w:numFmt w:val="lowerRoman"/>
      <w:lvlText w:val="%6."/>
      <w:lvlJc w:val="right"/>
      <w:pPr>
        <w:ind w:left="4923" w:hanging="180"/>
      </w:pPr>
    </w:lvl>
    <w:lvl w:ilvl="6" w:tplc="0409000F" w:tentative="1">
      <w:start w:val="1"/>
      <w:numFmt w:val="decimal"/>
      <w:lvlText w:val="%7."/>
      <w:lvlJc w:val="left"/>
      <w:pPr>
        <w:ind w:left="5643" w:hanging="360"/>
      </w:pPr>
    </w:lvl>
    <w:lvl w:ilvl="7" w:tplc="04090019" w:tentative="1">
      <w:start w:val="1"/>
      <w:numFmt w:val="lowerLetter"/>
      <w:lvlText w:val="%8."/>
      <w:lvlJc w:val="left"/>
      <w:pPr>
        <w:ind w:left="6363" w:hanging="360"/>
      </w:pPr>
    </w:lvl>
    <w:lvl w:ilvl="8" w:tplc="0409001B" w:tentative="1">
      <w:start w:val="1"/>
      <w:numFmt w:val="lowerRoman"/>
      <w:lvlText w:val="%9."/>
      <w:lvlJc w:val="right"/>
      <w:pPr>
        <w:ind w:left="7083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BD07F41"/>
    <w:multiLevelType w:val="hybridMultilevel"/>
    <w:tmpl w:val="7436A89E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434601"/>
    <w:multiLevelType w:val="hybridMultilevel"/>
    <w:tmpl w:val="D53CDEBE"/>
    <w:lvl w:ilvl="0" w:tplc="A70CE04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BB1479C"/>
    <w:multiLevelType w:val="hybridMultilevel"/>
    <w:tmpl w:val="89C27888"/>
    <w:lvl w:ilvl="0" w:tplc="59B27DCC">
      <w:start w:val="1"/>
      <w:numFmt w:val="thaiLetters"/>
      <w:lvlText w:val="(%1)"/>
      <w:lvlJc w:val="left"/>
      <w:pPr>
        <w:ind w:left="922" w:hanging="360"/>
      </w:pPr>
      <w:rPr>
        <w:rFonts w:hint="default"/>
        <w:b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3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4" w15:restartNumberingAfterBreak="0">
    <w:nsid w:val="3EB85ACF"/>
    <w:multiLevelType w:val="hybridMultilevel"/>
    <w:tmpl w:val="A7B42616"/>
    <w:lvl w:ilvl="0" w:tplc="2AFA1180">
      <w:start w:val="1"/>
      <w:numFmt w:val="decimal"/>
      <w:lvlText w:val="%1."/>
      <w:lvlJc w:val="left"/>
      <w:pPr>
        <w:ind w:left="9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9" w:hanging="360"/>
      </w:pPr>
    </w:lvl>
    <w:lvl w:ilvl="2" w:tplc="0409001B" w:tentative="1">
      <w:start w:val="1"/>
      <w:numFmt w:val="lowerRoman"/>
      <w:lvlText w:val="%3."/>
      <w:lvlJc w:val="right"/>
      <w:pPr>
        <w:ind w:left="2389" w:hanging="180"/>
      </w:pPr>
    </w:lvl>
    <w:lvl w:ilvl="3" w:tplc="0409000F" w:tentative="1">
      <w:start w:val="1"/>
      <w:numFmt w:val="decimal"/>
      <w:lvlText w:val="%4."/>
      <w:lvlJc w:val="left"/>
      <w:pPr>
        <w:ind w:left="3109" w:hanging="360"/>
      </w:pPr>
    </w:lvl>
    <w:lvl w:ilvl="4" w:tplc="04090019" w:tentative="1">
      <w:start w:val="1"/>
      <w:numFmt w:val="lowerLetter"/>
      <w:lvlText w:val="%5."/>
      <w:lvlJc w:val="left"/>
      <w:pPr>
        <w:ind w:left="3829" w:hanging="360"/>
      </w:pPr>
    </w:lvl>
    <w:lvl w:ilvl="5" w:tplc="0409001B" w:tentative="1">
      <w:start w:val="1"/>
      <w:numFmt w:val="lowerRoman"/>
      <w:lvlText w:val="%6."/>
      <w:lvlJc w:val="right"/>
      <w:pPr>
        <w:ind w:left="4549" w:hanging="180"/>
      </w:pPr>
    </w:lvl>
    <w:lvl w:ilvl="6" w:tplc="0409000F" w:tentative="1">
      <w:start w:val="1"/>
      <w:numFmt w:val="decimal"/>
      <w:lvlText w:val="%7."/>
      <w:lvlJc w:val="left"/>
      <w:pPr>
        <w:ind w:left="5269" w:hanging="360"/>
      </w:pPr>
    </w:lvl>
    <w:lvl w:ilvl="7" w:tplc="04090019" w:tentative="1">
      <w:start w:val="1"/>
      <w:numFmt w:val="lowerLetter"/>
      <w:lvlText w:val="%8."/>
      <w:lvlJc w:val="left"/>
      <w:pPr>
        <w:ind w:left="5989" w:hanging="360"/>
      </w:pPr>
    </w:lvl>
    <w:lvl w:ilvl="8" w:tplc="0409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402E5C8F"/>
    <w:multiLevelType w:val="hybridMultilevel"/>
    <w:tmpl w:val="2B4C70D2"/>
    <w:lvl w:ilvl="0" w:tplc="2DDE0C26">
      <w:start w:val="1"/>
      <w:numFmt w:val="thaiLetters"/>
      <w:lvlText w:val="(%1)"/>
      <w:lvlJc w:val="left"/>
      <w:pPr>
        <w:ind w:left="12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4ACC38D5"/>
    <w:multiLevelType w:val="hybridMultilevel"/>
    <w:tmpl w:val="87F2DE62"/>
    <w:lvl w:ilvl="0" w:tplc="B164DC42">
      <w:start w:val="1"/>
      <w:numFmt w:val="thaiLetters"/>
      <w:lvlText w:val="%1."/>
      <w:lvlJc w:val="left"/>
      <w:pPr>
        <w:ind w:left="144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4F135D2E"/>
    <w:multiLevelType w:val="hybridMultilevel"/>
    <w:tmpl w:val="421212DE"/>
    <w:lvl w:ilvl="0" w:tplc="1004AC3C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3B80EE4"/>
    <w:multiLevelType w:val="multilevel"/>
    <w:tmpl w:val="B5806F6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7771E14"/>
    <w:multiLevelType w:val="multilevel"/>
    <w:tmpl w:val="F75665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70177FE1"/>
    <w:multiLevelType w:val="multilevel"/>
    <w:tmpl w:val="6E18EA8C"/>
    <w:lvl w:ilvl="0">
      <w:start w:val="1"/>
      <w:numFmt w:val="decimal"/>
      <w:lvlText w:val="%1."/>
      <w:lvlJc w:val="left"/>
      <w:pPr>
        <w:ind w:left="1191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isLgl/>
      <w:lvlText w:val="%1.%2"/>
      <w:lvlJc w:val="left"/>
      <w:pPr>
        <w:ind w:left="2001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22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3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9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1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7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51" w:hanging="1440"/>
      </w:pPr>
      <w:rPr>
        <w:rFonts w:hint="default"/>
      </w:rPr>
    </w:lvl>
  </w:abstractNum>
  <w:abstractNum w:abstractNumId="37" w15:restartNumberingAfterBreak="0">
    <w:nsid w:val="72DE7070"/>
    <w:multiLevelType w:val="multilevel"/>
    <w:tmpl w:val="3F5ADB8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8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B15C33"/>
    <w:multiLevelType w:val="hybridMultilevel"/>
    <w:tmpl w:val="05222802"/>
    <w:lvl w:ilvl="0" w:tplc="21503B12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41289949">
    <w:abstractNumId w:val="6"/>
  </w:num>
  <w:num w:numId="2" w16cid:durableId="821428498">
    <w:abstractNumId w:val="5"/>
  </w:num>
  <w:num w:numId="3" w16cid:durableId="284775136">
    <w:abstractNumId w:val="9"/>
  </w:num>
  <w:num w:numId="4" w16cid:durableId="1900745357">
    <w:abstractNumId w:val="7"/>
  </w:num>
  <w:num w:numId="5" w16cid:durableId="181406670">
    <w:abstractNumId w:val="8"/>
  </w:num>
  <w:num w:numId="6" w16cid:durableId="368797011">
    <w:abstractNumId w:val="3"/>
  </w:num>
  <w:num w:numId="7" w16cid:durableId="1608922314">
    <w:abstractNumId w:val="2"/>
  </w:num>
  <w:num w:numId="8" w16cid:durableId="22248748">
    <w:abstractNumId w:val="0"/>
  </w:num>
  <w:num w:numId="9" w16cid:durableId="865993726">
    <w:abstractNumId w:val="1"/>
  </w:num>
  <w:num w:numId="10" w16cid:durableId="269092979">
    <w:abstractNumId w:val="4"/>
  </w:num>
  <w:num w:numId="11" w16cid:durableId="1580822186">
    <w:abstractNumId w:val="21"/>
  </w:num>
  <w:num w:numId="12" w16cid:durableId="376245378">
    <w:abstractNumId w:val="17"/>
  </w:num>
  <w:num w:numId="13" w16cid:durableId="565720567">
    <w:abstractNumId w:val="33"/>
  </w:num>
  <w:num w:numId="14" w16cid:durableId="754862295">
    <w:abstractNumId w:val="20"/>
  </w:num>
  <w:num w:numId="15" w16cid:durableId="1008101295">
    <w:abstractNumId w:val="25"/>
  </w:num>
  <w:num w:numId="16" w16cid:durableId="1322738576">
    <w:abstractNumId w:val="12"/>
  </w:num>
  <w:num w:numId="17" w16cid:durableId="1071730664">
    <w:abstractNumId w:val="19"/>
  </w:num>
  <w:num w:numId="18" w16cid:durableId="322582972">
    <w:abstractNumId w:val="10"/>
  </w:num>
  <w:num w:numId="19" w16cid:durableId="60760907">
    <w:abstractNumId w:val="36"/>
  </w:num>
  <w:num w:numId="20" w16cid:durableId="850223946">
    <w:abstractNumId w:val="29"/>
  </w:num>
  <w:num w:numId="21" w16cid:durableId="673872552">
    <w:abstractNumId w:val="35"/>
  </w:num>
  <w:num w:numId="22" w16cid:durableId="249243545">
    <w:abstractNumId w:val="30"/>
  </w:num>
  <w:num w:numId="23" w16cid:durableId="1104493878">
    <w:abstractNumId w:val="24"/>
  </w:num>
  <w:num w:numId="24" w16cid:durableId="874344165">
    <w:abstractNumId w:val="14"/>
  </w:num>
  <w:num w:numId="25" w16cid:durableId="2132162263">
    <w:abstractNumId w:val="38"/>
  </w:num>
  <w:num w:numId="26" w16cid:durableId="383413295">
    <w:abstractNumId w:val="31"/>
  </w:num>
  <w:num w:numId="27" w16cid:durableId="1171526587">
    <w:abstractNumId w:val="27"/>
  </w:num>
  <w:num w:numId="28" w16cid:durableId="6105439">
    <w:abstractNumId w:val="22"/>
  </w:num>
  <w:num w:numId="29" w16cid:durableId="707485266">
    <w:abstractNumId w:val="26"/>
  </w:num>
  <w:num w:numId="30" w16cid:durableId="1262957565">
    <w:abstractNumId w:val="16"/>
  </w:num>
  <w:num w:numId="31" w16cid:durableId="1435322803">
    <w:abstractNumId w:val="15"/>
  </w:num>
  <w:num w:numId="32" w16cid:durableId="247423501">
    <w:abstractNumId w:val="13"/>
  </w:num>
  <w:num w:numId="33" w16cid:durableId="1343968517">
    <w:abstractNumId w:val="34"/>
  </w:num>
  <w:num w:numId="34" w16cid:durableId="870337650">
    <w:abstractNumId w:val="37"/>
  </w:num>
  <w:num w:numId="35" w16cid:durableId="1398700902">
    <w:abstractNumId w:val="32"/>
  </w:num>
  <w:num w:numId="36" w16cid:durableId="595213426">
    <w:abstractNumId w:val="18"/>
  </w:num>
  <w:num w:numId="37" w16cid:durableId="1973092571">
    <w:abstractNumId w:val="28"/>
  </w:num>
  <w:num w:numId="38" w16cid:durableId="938414021">
    <w:abstractNumId w:val="39"/>
  </w:num>
  <w:num w:numId="39" w16cid:durableId="1151404008">
    <w:abstractNumId w:val="11"/>
  </w:num>
  <w:num w:numId="40" w16cid:durableId="657731334">
    <w:abstractNumId w:val="2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939"/>
    <w:rsid w:val="000000CD"/>
    <w:rsid w:val="0000050B"/>
    <w:rsid w:val="000008A8"/>
    <w:rsid w:val="00000911"/>
    <w:rsid w:val="00000DF2"/>
    <w:rsid w:val="000010B2"/>
    <w:rsid w:val="0000118E"/>
    <w:rsid w:val="000012A2"/>
    <w:rsid w:val="00001385"/>
    <w:rsid w:val="0000142E"/>
    <w:rsid w:val="000014C8"/>
    <w:rsid w:val="000015E1"/>
    <w:rsid w:val="00001A62"/>
    <w:rsid w:val="00001B39"/>
    <w:rsid w:val="00001BAA"/>
    <w:rsid w:val="00001D2E"/>
    <w:rsid w:val="00002123"/>
    <w:rsid w:val="000026AE"/>
    <w:rsid w:val="00002E4C"/>
    <w:rsid w:val="000035E3"/>
    <w:rsid w:val="0000361A"/>
    <w:rsid w:val="00003D19"/>
    <w:rsid w:val="00003EEC"/>
    <w:rsid w:val="0000463B"/>
    <w:rsid w:val="00005628"/>
    <w:rsid w:val="00005682"/>
    <w:rsid w:val="000058F6"/>
    <w:rsid w:val="00005B3B"/>
    <w:rsid w:val="000060B3"/>
    <w:rsid w:val="000062F0"/>
    <w:rsid w:val="00006499"/>
    <w:rsid w:val="00006C56"/>
    <w:rsid w:val="00007083"/>
    <w:rsid w:val="0000749C"/>
    <w:rsid w:val="000076F5"/>
    <w:rsid w:val="00007BF6"/>
    <w:rsid w:val="00007C5B"/>
    <w:rsid w:val="00007F68"/>
    <w:rsid w:val="00010187"/>
    <w:rsid w:val="0001025E"/>
    <w:rsid w:val="00010566"/>
    <w:rsid w:val="00010AA3"/>
    <w:rsid w:val="00010B2D"/>
    <w:rsid w:val="00010F2D"/>
    <w:rsid w:val="0001102B"/>
    <w:rsid w:val="00011114"/>
    <w:rsid w:val="0001135C"/>
    <w:rsid w:val="00011511"/>
    <w:rsid w:val="00011D89"/>
    <w:rsid w:val="0001215B"/>
    <w:rsid w:val="00012211"/>
    <w:rsid w:val="00012304"/>
    <w:rsid w:val="0001249B"/>
    <w:rsid w:val="000125D2"/>
    <w:rsid w:val="000127EE"/>
    <w:rsid w:val="0001280D"/>
    <w:rsid w:val="0001281E"/>
    <w:rsid w:val="000133BD"/>
    <w:rsid w:val="0001352D"/>
    <w:rsid w:val="00013694"/>
    <w:rsid w:val="00013945"/>
    <w:rsid w:val="000139CC"/>
    <w:rsid w:val="00013B03"/>
    <w:rsid w:val="00013C25"/>
    <w:rsid w:val="00013DB4"/>
    <w:rsid w:val="00013EB3"/>
    <w:rsid w:val="00013F7D"/>
    <w:rsid w:val="00014121"/>
    <w:rsid w:val="00014241"/>
    <w:rsid w:val="00014D93"/>
    <w:rsid w:val="00015241"/>
    <w:rsid w:val="00015BCB"/>
    <w:rsid w:val="00015D63"/>
    <w:rsid w:val="00015F48"/>
    <w:rsid w:val="000160C4"/>
    <w:rsid w:val="000160E5"/>
    <w:rsid w:val="0001616C"/>
    <w:rsid w:val="00016378"/>
    <w:rsid w:val="000164FD"/>
    <w:rsid w:val="00016611"/>
    <w:rsid w:val="00016752"/>
    <w:rsid w:val="0001689D"/>
    <w:rsid w:val="00016AFB"/>
    <w:rsid w:val="00016B39"/>
    <w:rsid w:val="00016E05"/>
    <w:rsid w:val="00016EA1"/>
    <w:rsid w:val="00016EB8"/>
    <w:rsid w:val="00016F75"/>
    <w:rsid w:val="00017219"/>
    <w:rsid w:val="00017B72"/>
    <w:rsid w:val="00020331"/>
    <w:rsid w:val="000204CD"/>
    <w:rsid w:val="00020593"/>
    <w:rsid w:val="000207E3"/>
    <w:rsid w:val="000208D9"/>
    <w:rsid w:val="000209F7"/>
    <w:rsid w:val="00020BF2"/>
    <w:rsid w:val="00020E0D"/>
    <w:rsid w:val="000217BC"/>
    <w:rsid w:val="000219A7"/>
    <w:rsid w:val="00021CB8"/>
    <w:rsid w:val="00021D0E"/>
    <w:rsid w:val="0002213A"/>
    <w:rsid w:val="000221BA"/>
    <w:rsid w:val="0002244C"/>
    <w:rsid w:val="0002290B"/>
    <w:rsid w:val="00022B08"/>
    <w:rsid w:val="00022B56"/>
    <w:rsid w:val="00022E4A"/>
    <w:rsid w:val="0002311B"/>
    <w:rsid w:val="000232E7"/>
    <w:rsid w:val="00023338"/>
    <w:rsid w:val="00023527"/>
    <w:rsid w:val="00023970"/>
    <w:rsid w:val="000239D0"/>
    <w:rsid w:val="00024377"/>
    <w:rsid w:val="000246AF"/>
    <w:rsid w:val="00024741"/>
    <w:rsid w:val="00024797"/>
    <w:rsid w:val="00024810"/>
    <w:rsid w:val="00024976"/>
    <w:rsid w:val="00024A64"/>
    <w:rsid w:val="00024CEE"/>
    <w:rsid w:val="00024F50"/>
    <w:rsid w:val="00025352"/>
    <w:rsid w:val="0002543D"/>
    <w:rsid w:val="000254DB"/>
    <w:rsid w:val="000256A5"/>
    <w:rsid w:val="00025941"/>
    <w:rsid w:val="00025CF5"/>
    <w:rsid w:val="0002619F"/>
    <w:rsid w:val="0002656A"/>
    <w:rsid w:val="0002674C"/>
    <w:rsid w:val="000269C8"/>
    <w:rsid w:val="00026BE1"/>
    <w:rsid w:val="0002700E"/>
    <w:rsid w:val="000277DA"/>
    <w:rsid w:val="00027E5C"/>
    <w:rsid w:val="000300ED"/>
    <w:rsid w:val="0003047C"/>
    <w:rsid w:val="000304CF"/>
    <w:rsid w:val="00030572"/>
    <w:rsid w:val="000308E3"/>
    <w:rsid w:val="00030BBF"/>
    <w:rsid w:val="00030ED3"/>
    <w:rsid w:val="000310D3"/>
    <w:rsid w:val="0003114D"/>
    <w:rsid w:val="00031619"/>
    <w:rsid w:val="00031726"/>
    <w:rsid w:val="0003176E"/>
    <w:rsid w:val="0003185C"/>
    <w:rsid w:val="00031956"/>
    <w:rsid w:val="00031A08"/>
    <w:rsid w:val="00031C37"/>
    <w:rsid w:val="00031F8D"/>
    <w:rsid w:val="000320A2"/>
    <w:rsid w:val="000322D6"/>
    <w:rsid w:val="00032346"/>
    <w:rsid w:val="00032554"/>
    <w:rsid w:val="00032918"/>
    <w:rsid w:val="00032DD3"/>
    <w:rsid w:val="00032F61"/>
    <w:rsid w:val="000335A7"/>
    <w:rsid w:val="0003374D"/>
    <w:rsid w:val="000338B6"/>
    <w:rsid w:val="00033EEF"/>
    <w:rsid w:val="0003425D"/>
    <w:rsid w:val="000342DC"/>
    <w:rsid w:val="00034301"/>
    <w:rsid w:val="0003454B"/>
    <w:rsid w:val="00034623"/>
    <w:rsid w:val="00034954"/>
    <w:rsid w:val="000349CB"/>
    <w:rsid w:val="00034A07"/>
    <w:rsid w:val="00034BB8"/>
    <w:rsid w:val="00034C10"/>
    <w:rsid w:val="00034CEA"/>
    <w:rsid w:val="00035027"/>
    <w:rsid w:val="00035259"/>
    <w:rsid w:val="00035302"/>
    <w:rsid w:val="0003554B"/>
    <w:rsid w:val="0003564F"/>
    <w:rsid w:val="000356BA"/>
    <w:rsid w:val="000359BE"/>
    <w:rsid w:val="000359C7"/>
    <w:rsid w:val="00035F3B"/>
    <w:rsid w:val="00035F6D"/>
    <w:rsid w:val="000361D7"/>
    <w:rsid w:val="000361D8"/>
    <w:rsid w:val="00036245"/>
    <w:rsid w:val="0003628C"/>
    <w:rsid w:val="000364B9"/>
    <w:rsid w:val="000364E2"/>
    <w:rsid w:val="000367A2"/>
    <w:rsid w:val="00036BEC"/>
    <w:rsid w:val="0003704C"/>
    <w:rsid w:val="000374FD"/>
    <w:rsid w:val="0003772C"/>
    <w:rsid w:val="00037BBB"/>
    <w:rsid w:val="00037C28"/>
    <w:rsid w:val="00037CDD"/>
    <w:rsid w:val="00037F1A"/>
    <w:rsid w:val="0004002E"/>
    <w:rsid w:val="00040A75"/>
    <w:rsid w:val="00040FC6"/>
    <w:rsid w:val="0004120F"/>
    <w:rsid w:val="00041233"/>
    <w:rsid w:val="000413F1"/>
    <w:rsid w:val="0004164F"/>
    <w:rsid w:val="00041B29"/>
    <w:rsid w:val="00041E15"/>
    <w:rsid w:val="00041E6E"/>
    <w:rsid w:val="0004206D"/>
    <w:rsid w:val="00042286"/>
    <w:rsid w:val="0004274A"/>
    <w:rsid w:val="00042777"/>
    <w:rsid w:val="000429D6"/>
    <w:rsid w:val="00042AD7"/>
    <w:rsid w:val="00042B40"/>
    <w:rsid w:val="00042CCB"/>
    <w:rsid w:val="00042E6E"/>
    <w:rsid w:val="00042EE6"/>
    <w:rsid w:val="00043257"/>
    <w:rsid w:val="00043283"/>
    <w:rsid w:val="000434EE"/>
    <w:rsid w:val="00043A5B"/>
    <w:rsid w:val="00043B5A"/>
    <w:rsid w:val="00043C68"/>
    <w:rsid w:val="00043E2A"/>
    <w:rsid w:val="00043FE3"/>
    <w:rsid w:val="00044391"/>
    <w:rsid w:val="0004444F"/>
    <w:rsid w:val="00044584"/>
    <w:rsid w:val="000447C9"/>
    <w:rsid w:val="000449B1"/>
    <w:rsid w:val="00044EC2"/>
    <w:rsid w:val="000453BA"/>
    <w:rsid w:val="0004591E"/>
    <w:rsid w:val="00045D7E"/>
    <w:rsid w:val="00045ECF"/>
    <w:rsid w:val="00045F37"/>
    <w:rsid w:val="000465F4"/>
    <w:rsid w:val="00046696"/>
    <w:rsid w:val="00046F76"/>
    <w:rsid w:val="00047067"/>
    <w:rsid w:val="000470E9"/>
    <w:rsid w:val="00047125"/>
    <w:rsid w:val="00047389"/>
    <w:rsid w:val="000473F2"/>
    <w:rsid w:val="00047A7A"/>
    <w:rsid w:val="00047C73"/>
    <w:rsid w:val="00047D8B"/>
    <w:rsid w:val="00047FDA"/>
    <w:rsid w:val="00050828"/>
    <w:rsid w:val="0005090C"/>
    <w:rsid w:val="00050C53"/>
    <w:rsid w:val="00051285"/>
    <w:rsid w:val="00051299"/>
    <w:rsid w:val="0005146F"/>
    <w:rsid w:val="0005184E"/>
    <w:rsid w:val="00051925"/>
    <w:rsid w:val="00051C4C"/>
    <w:rsid w:val="00051CFE"/>
    <w:rsid w:val="00051F3C"/>
    <w:rsid w:val="0005208D"/>
    <w:rsid w:val="00052332"/>
    <w:rsid w:val="00052333"/>
    <w:rsid w:val="00052738"/>
    <w:rsid w:val="000527EE"/>
    <w:rsid w:val="00052A8A"/>
    <w:rsid w:val="00052D02"/>
    <w:rsid w:val="00052F28"/>
    <w:rsid w:val="00053015"/>
    <w:rsid w:val="00053733"/>
    <w:rsid w:val="00053D6E"/>
    <w:rsid w:val="00053DDD"/>
    <w:rsid w:val="00053E50"/>
    <w:rsid w:val="00053EA2"/>
    <w:rsid w:val="00053F5D"/>
    <w:rsid w:val="00053FAE"/>
    <w:rsid w:val="0005416F"/>
    <w:rsid w:val="0005425D"/>
    <w:rsid w:val="00054312"/>
    <w:rsid w:val="000543A0"/>
    <w:rsid w:val="00054588"/>
    <w:rsid w:val="0005460B"/>
    <w:rsid w:val="0005482D"/>
    <w:rsid w:val="000548D8"/>
    <w:rsid w:val="00054D35"/>
    <w:rsid w:val="0005507A"/>
    <w:rsid w:val="000554B8"/>
    <w:rsid w:val="00056175"/>
    <w:rsid w:val="000561AA"/>
    <w:rsid w:val="00056690"/>
    <w:rsid w:val="00056CFE"/>
    <w:rsid w:val="00057122"/>
    <w:rsid w:val="00057A15"/>
    <w:rsid w:val="000602DB"/>
    <w:rsid w:val="0006051A"/>
    <w:rsid w:val="000608F1"/>
    <w:rsid w:val="00060918"/>
    <w:rsid w:val="00060DFF"/>
    <w:rsid w:val="000612BE"/>
    <w:rsid w:val="00061700"/>
    <w:rsid w:val="00061CA1"/>
    <w:rsid w:val="00061CE4"/>
    <w:rsid w:val="00061D5A"/>
    <w:rsid w:val="00061E48"/>
    <w:rsid w:val="00062182"/>
    <w:rsid w:val="000625CF"/>
    <w:rsid w:val="000625DB"/>
    <w:rsid w:val="00062600"/>
    <w:rsid w:val="00062640"/>
    <w:rsid w:val="0006274E"/>
    <w:rsid w:val="0006284F"/>
    <w:rsid w:val="00062D28"/>
    <w:rsid w:val="00062E18"/>
    <w:rsid w:val="00063272"/>
    <w:rsid w:val="000632AF"/>
    <w:rsid w:val="000632EE"/>
    <w:rsid w:val="00063E9C"/>
    <w:rsid w:val="0006405A"/>
    <w:rsid w:val="000642F3"/>
    <w:rsid w:val="000647B3"/>
    <w:rsid w:val="000647B4"/>
    <w:rsid w:val="000647F8"/>
    <w:rsid w:val="000648D5"/>
    <w:rsid w:val="00064996"/>
    <w:rsid w:val="00064D08"/>
    <w:rsid w:val="00064D98"/>
    <w:rsid w:val="000651A1"/>
    <w:rsid w:val="000654D3"/>
    <w:rsid w:val="000655F1"/>
    <w:rsid w:val="000657CA"/>
    <w:rsid w:val="00065A5B"/>
    <w:rsid w:val="00066212"/>
    <w:rsid w:val="000662C9"/>
    <w:rsid w:val="00066605"/>
    <w:rsid w:val="00066625"/>
    <w:rsid w:val="00066873"/>
    <w:rsid w:val="000668A7"/>
    <w:rsid w:val="00066A80"/>
    <w:rsid w:val="00066DA8"/>
    <w:rsid w:val="00067062"/>
    <w:rsid w:val="0006716F"/>
    <w:rsid w:val="000674A8"/>
    <w:rsid w:val="0006761C"/>
    <w:rsid w:val="0006764D"/>
    <w:rsid w:val="0006784C"/>
    <w:rsid w:val="0006791F"/>
    <w:rsid w:val="0006799D"/>
    <w:rsid w:val="00067C17"/>
    <w:rsid w:val="00067DBE"/>
    <w:rsid w:val="00070054"/>
    <w:rsid w:val="00070422"/>
    <w:rsid w:val="0007075F"/>
    <w:rsid w:val="000707D9"/>
    <w:rsid w:val="000709CB"/>
    <w:rsid w:val="00070BC6"/>
    <w:rsid w:val="00070CA0"/>
    <w:rsid w:val="00070D5A"/>
    <w:rsid w:val="00070F56"/>
    <w:rsid w:val="000710F1"/>
    <w:rsid w:val="000711A0"/>
    <w:rsid w:val="000712AB"/>
    <w:rsid w:val="0007136F"/>
    <w:rsid w:val="000718EB"/>
    <w:rsid w:val="00071ADA"/>
    <w:rsid w:val="00071C3F"/>
    <w:rsid w:val="00071DEC"/>
    <w:rsid w:val="00071E45"/>
    <w:rsid w:val="00071E61"/>
    <w:rsid w:val="0007213A"/>
    <w:rsid w:val="00072357"/>
    <w:rsid w:val="000723D2"/>
    <w:rsid w:val="00072C13"/>
    <w:rsid w:val="00072CA9"/>
    <w:rsid w:val="00072CDE"/>
    <w:rsid w:val="000730A5"/>
    <w:rsid w:val="000734F3"/>
    <w:rsid w:val="000737E9"/>
    <w:rsid w:val="00073898"/>
    <w:rsid w:val="00073A56"/>
    <w:rsid w:val="00073A73"/>
    <w:rsid w:val="000740DD"/>
    <w:rsid w:val="00074147"/>
    <w:rsid w:val="00074279"/>
    <w:rsid w:val="00074398"/>
    <w:rsid w:val="00074735"/>
    <w:rsid w:val="000749A4"/>
    <w:rsid w:val="00074AC1"/>
    <w:rsid w:val="00074B3F"/>
    <w:rsid w:val="000750EA"/>
    <w:rsid w:val="0007524F"/>
    <w:rsid w:val="00075292"/>
    <w:rsid w:val="000752A6"/>
    <w:rsid w:val="00075B3B"/>
    <w:rsid w:val="00075C68"/>
    <w:rsid w:val="0007607D"/>
    <w:rsid w:val="00076476"/>
    <w:rsid w:val="000764B2"/>
    <w:rsid w:val="0007655A"/>
    <w:rsid w:val="000765A5"/>
    <w:rsid w:val="00076709"/>
    <w:rsid w:val="0007684C"/>
    <w:rsid w:val="000768CA"/>
    <w:rsid w:val="00076A05"/>
    <w:rsid w:val="00076B1B"/>
    <w:rsid w:val="00076DEC"/>
    <w:rsid w:val="00076E7D"/>
    <w:rsid w:val="00076EFB"/>
    <w:rsid w:val="000771EA"/>
    <w:rsid w:val="00077382"/>
    <w:rsid w:val="000777BB"/>
    <w:rsid w:val="00077C97"/>
    <w:rsid w:val="00077CAF"/>
    <w:rsid w:val="00077E06"/>
    <w:rsid w:val="00077F3F"/>
    <w:rsid w:val="00080546"/>
    <w:rsid w:val="00080553"/>
    <w:rsid w:val="00080688"/>
    <w:rsid w:val="00080900"/>
    <w:rsid w:val="00080D5A"/>
    <w:rsid w:val="00080F97"/>
    <w:rsid w:val="00081568"/>
    <w:rsid w:val="00081771"/>
    <w:rsid w:val="00081954"/>
    <w:rsid w:val="00081BFB"/>
    <w:rsid w:val="00081FC8"/>
    <w:rsid w:val="00082352"/>
    <w:rsid w:val="000823A8"/>
    <w:rsid w:val="000823FA"/>
    <w:rsid w:val="00082455"/>
    <w:rsid w:val="00082873"/>
    <w:rsid w:val="00082C3E"/>
    <w:rsid w:val="000832C3"/>
    <w:rsid w:val="00083CA4"/>
    <w:rsid w:val="00083EDC"/>
    <w:rsid w:val="00083F41"/>
    <w:rsid w:val="00084149"/>
    <w:rsid w:val="0008415F"/>
    <w:rsid w:val="000843FA"/>
    <w:rsid w:val="00084CAB"/>
    <w:rsid w:val="0008556F"/>
    <w:rsid w:val="00085638"/>
    <w:rsid w:val="00085CD9"/>
    <w:rsid w:val="00086043"/>
    <w:rsid w:val="0008635C"/>
    <w:rsid w:val="000867AA"/>
    <w:rsid w:val="00086D70"/>
    <w:rsid w:val="00086DC1"/>
    <w:rsid w:val="00086E2A"/>
    <w:rsid w:val="00086E56"/>
    <w:rsid w:val="000871FA"/>
    <w:rsid w:val="0008744B"/>
    <w:rsid w:val="00087836"/>
    <w:rsid w:val="00087963"/>
    <w:rsid w:val="000879E9"/>
    <w:rsid w:val="00087ABC"/>
    <w:rsid w:val="00087BF6"/>
    <w:rsid w:val="00090095"/>
    <w:rsid w:val="0009070B"/>
    <w:rsid w:val="0009077A"/>
    <w:rsid w:val="00090F6B"/>
    <w:rsid w:val="00091066"/>
    <w:rsid w:val="0009120C"/>
    <w:rsid w:val="0009154F"/>
    <w:rsid w:val="000917D6"/>
    <w:rsid w:val="00091F4C"/>
    <w:rsid w:val="000921A2"/>
    <w:rsid w:val="000928A3"/>
    <w:rsid w:val="00092944"/>
    <w:rsid w:val="00092BA7"/>
    <w:rsid w:val="000932ED"/>
    <w:rsid w:val="0009333E"/>
    <w:rsid w:val="00093389"/>
    <w:rsid w:val="00093433"/>
    <w:rsid w:val="00093447"/>
    <w:rsid w:val="00093736"/>
    <w:rsid w:val="00093F3C"/>
    <w:rsid w:val="0009417A"/>
    <w:rsid w:val="0009419B"/>
    <w:rsid w:val="00094447"/>
    <w:rsid w:val="000945CD"/>
    <w:rsid w:val="00094BD7"/>
    <w:rsid w:val="000950D5"/>
    <w:rsid w:val="0009518B"/>
    <w:rsid w:val="000951B7"/>
    <w:rsid w:val="000955D0"/>
    <w:rsid w:val="00095A5B"/>
    <w:rsid w:val="00095C4B"/>
    <w:rsid w:val="0009654D"/>
    <w:rsid w:val="00096658"/>
    <w:rsid w:val="000966F6"/>
    <w:rsid w:val="00096A81"/>
    <w:rsid w:val="00096B72"/>
    <w:rsid w:val="00096BA2"/>
    <w:rsid w:val="00096D61"/>
    <w:rsid w:val="0009745D"/>
    <w:rsid w:val="00097744"/>
    <w:rsid w:val="0009782D"/>
    <w:rsid w:val="0009796F"/>
    <w:rsid w:val="00097A35"/>
    <w:rsid w:val="00097DD1"/>
    <w:rsid w:val="00097F4E"/>
    <w:rsid w:val="00097FC6"/>
    <w:rsid w:val="000A019F"/>
    <w:rsid w:val="000A05C9"/>
    <w:rsid w:val="000A072C"/>
    <w:rsid w:val="000A07DB"/>
    <w:rsid w:val="000A09C1"/>
    <w:rsid w:val="000A0C50"/>
    <w:rsid w:val="000A0F37"/>
    <w:rsid w:val="000A10C7"/>
    <w:rsid w:val="000A14B5"/>
    <w:rsid w:val="000A174A"/>
    <w:rsid w:val="000A1773"/>
    <w:rsid w:val="000A1CDD"/>
    <w:rsid w:val="000A21CF"/>
    <w:rsid w:val="000A232B"/>
    <w:rsid w:val="000A2721"/>
    <w:rsid w:val="000A2777"/>
    <w:rsid w:val="000A2861"/>
    <w:rsid w:val="000A30FC"/>
    <w:rsid w:val="000A32AC"/>
    <w:rsid w:val="000A3329"/>
    <w:rsid w:val="000A3E00"/>
    <w:rsid w:val="000A4130"/>
    <w:rsid w:val="000A4813"/>
    <w:rsid w:val="000A483C"/>
    <w:rsid w:val="000A4C16"/>
    <w:rsid w:val="000A4E6D"/>
    <w:rsid w:val="000A503F"/>
    <w:rsid w:val="000A50D3"/>
    <w:rsid w:val="000A544F"/>
    <w:rsid w:val="000A598F"/>
    <w:rsid w:val="000A5C5E"/>
    <w:rsid w:val="000A60F2"/>
    <w:rsid w:val="000A62A0"/>
    <w:rsid w:val="000A630F"/>
    <w:rsid w:val="000A64BB"/>
    <w:rsid w:val="000A6A51"/>
    <w:rsid w:val="000A6BAE"/>
    <w:rsid w:val="000A6EA9"/>
    <w:rsid w:val="000A7373"/>
    <w:rsid w:val="000A7D4E"/>
    <w:rsid w:val="000A7E06"/>
    <w:rsid w:val="000A7FA6"/>
    <w:rsid w:val="000B00CD"/>
    <w:rsid w:val="000B02BF"/>
    <w:rsid w:val="000B051D"/>
    <w:rsid w:val="000B0CC4"/>
    <w:rsid w:val="000B0D4B"/>
    <w:rsid w:val="000B0EF3"/>
    <w:rsid w:val="000B1068"/>
    <w:rsid w:val="000B13F1"/>
    <w:rsid w:val="000B1748"/>
    <w:rsid w:val="000B18C6"/>
    <w:rsid w:val="000B1A80"/>
    <w:rsid w:val="000B1A8E"/>
    <w:rsid w:val="000B1ACE"/>
    <w:rsid w:val="000B1E61"/>
    <w:rsid w:val="000B1FF0"/>
    <w:rsid w:val="000B2041"/>
    <w:rsid w:val="000B2188"/>
    <w:rsid w:val="000B22AD"/>
    <w:rsid w:val="000B232C"/>
    <w:rsid w:val="000B23BA"/>
    <w:rsid w:val="000B243C"/>
    <w:rsid w:val="000B2B32"/>
    <w:rsid w:val="000B2BE0"/>
    <w:rsid w:val="000B2F10"/>
    <w:rsid w:val="000B2F94"/>
    <w:rsid w:val="000B31CD"/>
    <w:rsid w:val="000B35A7"/>
    <w:rsid w:val="000B3A25"/>
    <w:rsid w:val="000B409C"/>
    <w:rsid w:val="000B41D2"/>
    <w:rsid w:val="000B4285"/>
    <w:rsid w:val="000B431C"/>
    <w:rsid w:val="000B4481"/>
    <w:rsid w:val="000B4847"/>
    <w:rsid w:val="000B4933"/>
    <w:rsid w:val="000B495E"/>
    <w:rsid w:val="000B4A2D"/>
    <w:rsid w:val="000B4A7F"/>
    <w:rsid w:val="000B4BFD"/>
    <w:rsid w:val="000B4EC0"/>
    <w:rsid w:val="000B5075"/>
    <w:rsid w:val="000B5143"/>
    <w:rsid w:val="000B5376"/>
    <w:rsid w:val="000B5799"/>
    <w:rsid w:val="000B598F"/>
    <w:rsid w:val="000B5A4A"/>
    <w:rsid w:val="000B5E19"/>
    <w:rsid w:val="000B5F36"/>
    <w:rsid w:val="000B687F"/>
    <w:rsid w:val="000B69EE"/>
    <w:rsid w:val="000B6D8D"/>
    <w:rsid w:val="000B6DE0"/>
    <w:rsid w:val="000B726B"/>
    <w:rsid w:val="000B7465"/>
    <w:rsid w:val="000B7472"/>
    <w:rsid w:val="000C054A"/>
    <w:rsid w:val="000C05D8"/>
    <w:rsid w:val="000C0621"/>
    <w:rsid w:val="000C0647"/>
    <w:rsid w:val="000C08C9"/>
    <w:rsid w:val="000C095E"/>
    <w:rsid w:val="000C0AC3"/>
    <w:rsid w:val="000C0E6A"/>
    <w:rsid w:val="000C0E6F"/>
    <w:rsid w:val="000C0EE1"/>
    <w:rsid w:val="000C1472"/>
    <w:rsid w:val="000C1BC9"/>
    <w:rsid w:val="000C2531"/>
    <w:rsid w:val="000C2568"/>
    <w:rsid w:val="000C26BC"/>
    <w:rsid w:val="000C26DF"/>
    <w:rsid w:val="000C27DC"/>
    <w:rsid w:val="000C27E3"/>
    <w:rsid w:val="000C29E5"/>
    <w:rsid w:val="000C2B17"/>
    <w:rsid w:val="000C2DC1"/>
    <w:rsid w:val="000C320E"/>
    <w:rsid w:val="000C342C"/>
    <w:rsid w:val="000C3562"/>
    <w:rsid w:val="000C3DB4"/>
    <w:rsid w:val="000C3FD5"/>
    <w:rsid w:val="000C401E"/>
    <w:rsid w:val="000C4BD0"/>
    <w:rsid w:val="000C4DC3"/>
    <w:rsid w:val="000C4E26"/>
    <w:rsid w:val="000C5180"/>
    <w:rsid w:val="000C5204"/>
    <w:rsid w:val="000C5367"/>
    <w:rsid w:val="000C59E1"/>
    <w:rsid w:val="000C6217"/>
    <w:rsid w:val="000C6391"/>
    <w:rsid w:val="000C662B"/>
    <w:rsid w:val="000C6B2E"/>
    <w:rsid w:val="000C7598"/>
    <w:rsid w:val="000C78F4"/>
    <w:rsid w:val="000C799A"/>
    <w:rsid w:val="000C7B9B"/>
    <w:rsid w:val="000C7CDE"/>
    <w:rsid w:val="000D043D"/>
    <w:rsid w:val="000D04BD"/>
    <w:rsid w:val="000D04D1"/>
    <w:rsid w:val="000D062E"/>
    <w:rsid w:val="000D067A"/>
    <w:rsid w:val="000D0A35"/>
    <w:rsid w:val="000D0B16"/>
    <w:rsid w:val="000D0B6B"/>
    <w:rsid w:val="000D11E2"/>
    <w:rsid w:val="000D122F"/>
    <w:rsid w:val="000D171B"/>
    <w:rsid w:val="000D17BF"/>
    <w:rsid w:val="000D1C7D"/>
    <w:rsid w:val="000D21AC"/>
    <w:rsid w:val="000D229F"/>
    <w:rsid w:val="000D23B0"/>
    <w:rsid w:val="000D24E6"/>
    <w:rsid w:val="000D29A6"/>
    <w:rsid w:val="000D2E95"/>
    <w:rsid w:val="000D2EC9"/>
    <w:rsid w:val="000D3062"/>
    <w:rsid w:val="000D3086"/>
    <w:rsid w:val="000D32BA"/>
    <w:rsid w:val="000D353E"/>
    <w:rsid w:val="000D38D0"/>
    <w:rsid w:val="000D3AE0"/>
    <w:rsid w:val="000D3F52"/>
    <w:rsid w:val="000D4054"/>
    <w:rsid w:val="000D415C"/>
    <w:rsid w:val="000D42CA"/>
    <w:rsid w:val="000D43D3"/>
    <w:rsid w:val="000D4705"/>
    <w:rsid w:val="000D4C01"/>
    <w:rsid w:val="000D4E96"/>
    <w:rsid w:val="000D587B"/>
    <w:rsid w:val="000D58D4"/>
    <w:rsid w:val="000D5D4A"/>
    <w:rsid w:val="000D63C6"/>
    <w:rsid w:val="000D6BE9"/>
    <w:rsid w:val="000D6FD2"/>
    <w:rsid w:val="000D6FEF"/>
    <w:rsid w:val="000D7461"/>
    <w:rsid w:val="000D748A"/>
    <w:rsid w:val="000D7843"/>
    <w:rsid w:val="000D7E3D"/>
    <w:rsid w:val="000E07A4"/>
    <w:rsid w:val="000E080F"/>
    <w:rsid w:val="000E08CC"/>
    <w:rsid w:val="000E093B"/>
    <w:rsid w:val="000E0A01"/>
    <w:rsid w:val="000E0AD5"/>
    <w:rsid w:val="000E0E9F"/>
    <w:rsid w:val="000E0EEB"/>
    <w:rsid w:val="000E14EF"/>
    <w:rsid w:val="000E1A80"/>
    <w:rsid w:val="000E1C30"/>
    <w:rsid w:val="000E22D4"/>
    <w:rsid w:val="000E24DC"/>
    <w:rsid w:val="000E2AA7"/>
    <w:rsid w:val="000E2D0A"/>
    <w:rsid w:val="000E2D1B"/>
    <w:rsid w:val="000E2DC2"/>
    <w:rsid w:val="000E2EE8"/>
    <w:rsid w:val="000E305F"/>
    <w:rsid w:val="000E3430"/>
    <w:rsid w:val="000E353F"/>
    <w:rsid w:val="000E363D"/>
    <w:rsid w:val="000E36D8"/>
    <w:rsid w:val="000E38AD"/>
    <w:rsid w:val="000E3937"/>
    <w:rsid w:val="000E39CD"/>
    <w:rsid w:val="000E3FC1"/>
    <w:rsid w:val="000E409A"/>
    <w:rsid w:val="000E44CA"/>
    <w:rsid w:val="000E4913"/>
    <w:rsid w:val="000E4B37"/>
    <w:rsid w:val="000E4B8A"/>
    <w:rsid w:val="000E4C8C"/>
    <w:rsid w:val="000E4C99"/>
    <w:rsid w:val="000E542C"/>
    <w:rsid w:val="000E5888"/>
    <w:rsid w:val="000E5939"/>
    <w:rsid w:val="000E598F"/>
    <w:rsid w:val="000E5B7B"/>
    <w:rsid w:val="000E5E41"/>
    <w:rsid w:val="000E64F9"/>
    <w:rsid w:val="000E6555"/>
    <w:rsid w:val="000E696D"/>
    <w:rsid w:val="000E6F00"/>
    <w:rsid w:val="000E6FCA"/>
    <w:rsid w:val="000E71ED"/>
    <w:rsid w:val="000E77E0"/>
    <w:rsid w:val="000E790F"/>
    <w:rsid w:val="000E79B9"/>
    <w:rsid w:val="000F02D9"/>
    <w:rsid w:val="000F0763"/>
    <w:rsid w:val="000F07DF"/>
    <w:rsid w:val="000F0AC3"/>
    <w:rsid w:val="000F0EC3"/>
    <w:rsid w:val="000F1056"/>
    <w:rsid w:val="000F17EB"/>
    <w:rsid w:val="000F1827"/>
    <w:rsid w:val="000F18F0"/>
    <w:rsid w:val="000F1A6B"/>
    <w:rsid w:val="000F1B5F"/>
    <w:rsid w:val="000F1FC1"/>
    <w:rsid w:val="000F200D"/>
    <w:rsid w:val="000F2063"/>
    <w:rsid w:val="000F2288"/>
    <w:rsid w:val="000F2349"/>
    <w:rsid w:val="000F2842"/>
    <w:rsid w:val="000F2ED0"/>
    <w:rsid w:val="000F32DB"/>
    <w:rsid w:val="000F3725"/>
    <w:rsid w:val="000F387E"/>
    <w:rsid w:val="000F3A0E"/>
    <w:rsid w:val="000F3A17"/>
    <w:rsid w:val="000F3BB5"/>
    <w:rsid w:val="000F3EB2"/>
    <w:rsid w:val="000F454F"/>
    <w:rsid w:val="000F4962"/>
    <w:rsid w:val="000F4F1B"/>
    <w:rsid w:val="000F57F9"/>
    <w:rsid w:val="000F5801"/>
    <w:rsid w:val="000F58BC"/>
    <w:rsid w:val="000F58E7"/>
    <w:rsid w:val="000F5BC7"/>
    <w:rsid w:val="000F5D03"/>
    <w:rsid w:val="000F5E46"/>
    <w:rsid w:val="000F5E9B"/>
    <w:rsid w:val="000F660F"/>
    <w:rsid w:val="000F6774"/>
    <w:rsid w:val="000F6C0A"/>
    <w:rsid w:val="000F6D03"/>
    <w:rsid w:val="000F72C2"/>
    <w:rsid w:val="000F7423"/>
    <w:rsid w:val="000F760B"/>
    <w:rsid w:val="000F7687"/>
    <w:rsid w:val="000F7C10"/>
    <w:rsid w:val="000F7F3F"/>
    <w:rsid w:val="0010002F"/>
    <w:rsid w:val="001001BD"/>
    <w:rsid w:val="00100ADB"/>
    <w:rsid w:val="00100CED"/>
    <w:rsid w:val="00101020"/>
    <w:rsid w:val="001012DE"/>
    <w:rsid w:val="00101BA7"/>
    <w:rsid w:val="00101FB2"/>
    <w:rsid w:val="0010205E"/>
    <w:rsid w:val="001020A3"/>
    <w:rsid w:val="0010227C"/>
    <w:rsid w:val="0010262C"/>
    <w:rsid w:val="00102A7F"/>
    <w:rsid w:val="001032B4"/>
    <w:rsid w:val="00103353"/>
    <w:rsid w:val="001033E0"/>
    <w:rsid w:val="00103828"/>
    <w:rsid w:val="0010391D"/>
    <w:rsid w:val="00103BFC"/>
    <w:rsid w:val="00103C8B"/>
    <w:rsid w:val="001041E3"/>
    <w:rsid w:val="00104961"/>
    <w:rsid w:val="00104A98"/>
    <w:rsid w:val="00104AD3"/>
    <w:rsid w:val="00104B7D"/>
    <w:rsid w:val="001051BB"/>
    <w:rsid w:val="0010537A"/>
    <w:rsid w:val="001053B9"/>
    <w:rsid w:val="00105557"/>
    <w:rsid w:val="00105B85"/>
    <w:rsid w:val="00105EB5"/>
    <w:rsid w:val="00106106"/>
    <w:rsid w:val="00106162"/>
    <w:rsid w:val="00106701"/>
    <w:rsid w:val="0010674E"/>
    <w:rsid w:val="001067B0"/>
    <w:rsid w:val="001068B6"/>
    <w:rsid w:val="00106901"/>
    <w:rsid w:val="00106B89"/>
    <w:rsid w:val="00107460"/>
    <w:rsid w:val="00107747"/>
    <w:rsid w:val="0010794C"/>
    <w:rsid w:val="00107C13"/>
    <w:rsid w:val="00110039"/>
    <w:rsid w:val="00110463"/>
    <w:rsid w:val="001104F2"/>
    <w:rsid w:val="00110E6E"/>
    <w:rsid w:val="00110E8A"/>
    <w:rsid w:val="001112F2"/>
    <w:rsid w:val="0011184D"/>
    <w:rsid w:val="00111922"/>
    <w:rsid w:val="00111CFE"/>
    <w:rsid w:val="0011219F"/>
    <w:rsid w:val="001122B2"/>
    <w:rsid w:val="001124F9"/>
    <w:rsid w:val="00112646"/>
    <w:rsid w:val="00112889"/>
    <w:rsid w:val="00112D1C"/>
    <w:rsid w:val="00112D64"/>
    <w:rsid w:val="00112F82"/>
    <w:rsid w:val="001134B2"/>
    <w:rsid w:val="0011361F"/>
    <w:rsid w:val="0011362C"/>
    <w:rsid w:val="00113654"/>
    <w:rsid w:val="00113842"/>
    <w:rsid w:val="001138EF"/>
    <w:rsid w:val="00113B22"/>
    <w:rsid w:val="00113C5E"/>
    <w:rsid w:val="00113EC0"/>
    <w:rsid w:val="00113F6E"/>
    <w:rsid w:val="00114118"/>
    <w:rsid w:val="001141EE"/>
    <w:rsid w:val="0011448E"/>
    <w:rsid w:val="001145D4"/>
    <w:rsid w:val="00114C17"/>
    <w:rsid w:val="00114E63"/>
    <w:rsid w:val="0011517E"/>
    <w:rsid w:val="00115456"/>
    <w:rsid w:val="00115470"/>
    <w:rsid w:val="001154BD"/>
    <w:rsid w:val="001155B1"/>
    <w:rsid w:val="0011566A"/>
    <w:rsid w:val="001157C0"/>
    <w:rsid w:val="0011604B"/>
    <w:rsid w:val="001165FA"/>
    <w:rsid w:val="00116710"/>
    <w:rsid w:val="001167B0"/>
    <w:rsid w:val="001169AC"/>
    <w:rsid w:val="00116D85"/>
    <w:rsid w:val="00116DA2"/>
    <w:rsid w:val="0011736C"/>
    <w:rsid w:val="00117A72"/>
    <w:rsid w:val="00117CD8"/>
    <w:rsid w:val="00117FE4"/>
    <w:rsid w:val="00120148"/>
    <w:rsid w:val="00120296"/>
    <w:rsid w:val="001205DF"/>
    <w:rsid w:val="001206FB"/>
    <w:rsid w:val="00120A3B"/>
    <w:rsid w:val="00120A96"/>
    <w:rsid w:val="00120A9F"/>
    <w:rsid w:val="00120AAC"/>
    <w:rsid w:val="00120CAA"/>
    <w:rsid w:val="00120E9F"/>
    <w:rsid w:val="0012106B"/>
    <w:rsid w:val="00121116"/>
    <w:rsid w:val="00121257"/>
    <w:rsid w:val="00121427"/>
    <w:rsid w:val="00121B28"/>
    <w:rsid w:val="00121B8F"/>
    <w:rsid w:val="00121EB6"/>
    <w:rsid w:val="0012209B"/>
    <w:rsid w:val="00122248"/>
    <w:rsid w:val="001225E0"/>
    <w:rsid w:val="00122610"/>
    <w:rsid w:val="00122B1A"/>
    <w:rsid w:val="00122E2F"/>
    <w:rsid w:val="00122F24"/>
    <w:rsid w:val="00122F2A"/>
    <w:rsid w:val="00122FFC"/>
    <w:rsid w:val="00123228"/>
    <w:rsid w:val="0012324A"/>
    <w:rsid w:val="001233E4"/>
    <w:rsid w:val="00123789"/>
    <w:rsid w:val="00123935"/>
    <w:rsid w:val="00123A1E"/>
    <w:rsid w:val="00123A2C"/>
    <w:rsid w:val="0012418B"/>
    <w:rsid w:val="0012432A"/>
    <w:rsid w:val="0012444E"/>
    <w:rsid w:val="00124463"/>
    <w:rsid w:val="00124A32"/>
    <w:rsid w:val="00124AEF"/>
    <w:rsid w:val="00124B2F"/>
    <w:rsid w:val="00124DF2"/>
    <w:rsid w:val="001251A8"/>
    <w:rsid w:val="0012523B"/>
    <w:rsid w:val="001253F9"/>
    <w:rsid w:val="001254C6"/>
    <w:rsid w:val="00125548"/>
    <w:rsid w:val="001256A9"/>
    <w:rsid w:val="00125715"/>
    <w:rsid w:val="0012602A"/>
    <w:rsid w:val="0012691E"/>
    <w:rsid w:val="00126B46"/>
    <w:rsid w:val="00126C9F"/>
    <w:rsid w:val="00126E57"/>
    <w:rsid w:val="00127396"/>
    <w:rsid w:val="001275C6"/>
    <w:rsid w:val="001279CB"/>
    <w:rsid w:val="00127B38"/>
    <w:rsid w:val="00127BD5"/>
    <w:rsid w:val="00127DB5"/>
    <w:rsid w:val="00130025"/>
    <w:rsid w:val="001300B6"/>
    <w:rsid w:val="001300DE"/>
    <w:rsid w:val="001303A8"/>
    <w:rsid w:val="00130416"/>
    <w:rsid w:val="0013043E"/>
    <w:rsid w:val="00130483"/>
    <w:rsid w:val="0013053D"/>
    <w:rsid w:val="0013062F"/>
    <w:rsid w:val="0013078D"/>
    <w:rsid w:val="001308BD"/>
    <w:rsid w:val="00130B4C"/>
    <w:rsid w:val="00130C1D"/>
    <w:rsid w:val="00130C49"/>
    <w:rsid w:val="00130C5B"/>
    <w:rsid w:val="00130D2B"/>
    <w:rsid w:val="00130D37"/>
    <w:rsid w:val="00130E71"/>
    <w:rsid w:val="001316DD"/>
    <w:rsid w:val="001316F3"/>
    <w:rsid w:val="00131876"/>
    <w:rsid w:val="00131B66"/>
    <w:rsid w:val="00131BEA"/>
    <w:rsid w:val="00131EC9"/>
    <w:rsid w:val="001320D5"/>
    <w:rsid w:val="00132257"/>
    <w:rsid w:val="00132269"/>
    <w:rsid w:val="001324E7"/>
    <w:rsid w:val="0013254E"/>
    <w:rsid w:val="00132874"/>
    <w:rsid w:val="001328DF"/>
    <w:rsid w:val="00132B64"/>
    <w:rsid w:val="00132F2E"/>
    <w:rsid w:val="001330B6"/>
    <w:rsid w:val="00133286"/>
    <w:rsid w:val="00133490"/>
    <w:rsid w:val="00133C4A"/>
    <w:rsid w:val="001341F5"/>
    <w:rsid w:val="001344AF"/>
    <w:rsid w:val="00134B29"/>
    <w:rsid w:val="00134F62"/>
    <w:rsid w:val="001353DF"/>
    <w:rsid w:val="00135570"/>
    <w:rsid w:val="001355AF"/>
    <w:rsid w:val="001356CD"/>
    <w:rsid w:val="00135903"/>
    <w:rsid w:val="00135F0C"/>
    <w:rsid w:val="00136098"/>
    <w:rsid w:val="001360FE"/>
    <w:rsid w:val="00136217"/>
    <w:rsid w:val="001366B4"/>
    <w:rsid w:val="001366EB"/>
    <w:rsid w:val="0013693B"/>
    <w:rsid w:val="00136941"/>
    <w:rsid w:val="001378C0"/>
    <w:rsid w:val="001379FE"/>
    <w:rsid w:val="00137C71"/>
    <w:rsid w:val="00140107"/>
    <w:rsid w:val="0014027D"/>
    <w:rsid w:val="0014078D"/>
    <w:rsid w:val="00140A87"/>
    <w:rsid w:val="00140D40"/>
    <w:rsid w:val="0014135C"/>
    <w:rsid w:val="001414F5"/>
    <w:rsid w:val="00141696"/>
    <w:rsid w:val="001419A3"/>
    <w:rsid w:val="00141A17"/>
    <w:rsid w:val="00141A6A"/>
    <w:rsid w:val="00141CE3"/>
    <w:rsid w:val="00141D2C"/>
    <w:rsid w:val="00141FBD"/>
    <w:rsid w:val="00142857"/>
    <w:rsid w:val="001428A7"/>
    <w:rsid w:val="00142A5B"/>
    <w:rsid w:val="00142AD6"/>
    <w:rsid w:val="00142F02"/>
    <w:rsid w:val="001430A7"/>
    <w:rsid w:val="0014311F"/>
    <w:rsid w:val="0014350C"/>
    <w:rsid w:val="001437BD"/>
    <w:rsid w:val="001437D9"/>
    <w:rsid w:val="00143987"/>
    <w:rsid w:val="00143B8E"/>
    <w:rsid w:val="00143CDA"/>
    <w:rsid w:val="00144386"/>
    <w:rsid w:val="00144D5B"/>
    <w:rsid w:val="00144F43"/>
    <w:rsid w:val="001451A2"/>
    <w:rsid w:val="00145601"/>
    <w:rsid w:val="0014579B"/>
    <w:rsid w:val="00145911"/>
    <w:rsid w:val="00145CC3"/>
    <w:rsid w:val="001461A3"/>
    <w:rsid w:val="00146D9D"/>
    <w:rsid w:val="00146FC4"/>
    <w:rsid w:val="0014714A"/>
    <w:rsid w:val="001474A4"/>
    <w:rsid w:val="001477E9"/>
    <w:rsid w:val="0014796C"/>
    <w:rsid w:val="00147B94"/>
    <w:rsid w:val="00147CD0"/>
    <w:rsid w:val="00150189"/>
    <w:rsid w:val="0015048A"/>
    <w:rsid w:val="001504F7"/>
    <w:rsid w:val="001509F3"/>
    <w:rsid w:val="00150A4A"/>
    <w:rsid w:val="00151379"/>
    <w:rsid w:val="00151D07"/>
    <w:rsid w:val="00151F34"/>
    <w:rsid w:val="00152182"/>
    <w:rsid w:val="001521BA"/>
    <w:rsid w:val="0015267A"/>
    <w:rsid w:val="001526BB"/>
    <w:rsid w:val="00152FB9"/>
    <w:rsid w:val="001532C5"/>
    <w:rsid w:val="00153E8A"/>
    <w:rsid w:val="00153F35"/>
    <w:rsid w:val="00154163"/>
    <w:rsid w:val="0015446D"/>
    <w:rsid w:val="00154A5D"/>
    <w:rsid w:val="00154A65"/>
    <w:rsid w:val="00154B40"/>
    <w:rsid w:val="00154F70"/>
    <w:rsid w:val="00155269"/>
    <w:rsid w:val="00155360"/>
    <w:rsid w:val="001555BC"/>
    <w:rsid w:val="0015576A"/>
    <w:rsid w:val="0015580B"/>
    <w:rsid w:val="00155ACF"/>
    <w:rsid w:val="0015722F"/>
    <w:rsid w:val="001572E9"/>
    <w:rsid w:val="0015733E"/>
    <w:rsid w:val="0015763F"/>
    <w:rsid w:val="0015767F"/>
    <w:rsid w:val="001577E9"/>
    <w:rsid w:val="00160059"/>
    <w:rsid w:val="00160A35"/>
    <w:rsid w:val="00160AF2"/>
    <w:rsid w:val="00160D00"/>
    <w:rsid w:val="00160D26"/>
    <w:rsid w:val="00160E6C"/>
    <w:rsid w:val="001610DF"/>
    <w:rsid w:val="00161101"/>
    <w:rsid w:val="00161467"/>
    <w:rsid w:val="001614BC"/>
    <w:rsid w:val="00161791"/>
    <w:rsid w:val="001617DB"/>
    <w:rsid w:val="00161A36"/>
    <w:rsid w:val="00161DDA"/>
    <w:rsid w:val="00162094"/>
    <w:rsid w:val="001622BB"/>
    <w:rsid w:val="00162440"/>
    <w:rsid w:val="001624AC"/>
    <w:rsid w:val="001627C9"/>
    <w:rsid w:val="001627FC"/>
    <w:rsid w:val="0016298D"/>
    <w:rsid w:val="00162C42"/>
    <w:rsid w:val="00162DD0"/>
    <w:rsid w:val="00162DF3"/>
    <w:rsid w:val="00163377"/>
    <w:rsid w:val="001634D7"/>
    <w:rsid w:val="00163D8D"/>
    <w:rsid w:val="00164413"/>
    <w:rsid w:val="00164715"/>
    <w:rsid w:val="00164943"/>
    <w:rsid w:val="00164987"/>
    <w:rsid w:val="001649C5"/>
    <w:rsid w:val="00164B74"/>
    <w:rsid w:val="00164D08"/>
    <w:rsid w:val="00164D6A"/>
    <w:rsid w:val="00164F8E"/>
    <w:rsid w:val="0016517C"/>
    <w:rsid w:val="00165264"/>
    <w:rsid w:val="0016527A"/>
    <w:rsid w:val="001652DE"/>
    <w:rsid w:val="0016561A"/>
    <w:rsid w:val="001656D2"/>
    <w:rsid w:val="00165703"/>
    <w:rsid w:val="0016586E"/>
    <w:rsid w:val="00165AA9"/>
    <w:rsid w:val="00165D74"/>
    <w:rsid w:val="00166276"/>
    <w:rsid w:val="0016645E"/>
    <w:rsid w:val="00166700"/>
    <w:rsid w:val="00166847"/>
    <w:rsid w:val="001668C9"/>
    <w:rsid w:val="00166F9B"/>
    <w:rsid w:val="001671AB"/>
    <w:rsid w:val="0016747E"/>
    <w:rsid w:val="00167482"/>
    <w:rsid w:val="001676FC"/>
    <w:rsid w:val="00167856"/>
    <w:rsid w:val="001679F1"/>
    <w:rsid w:val="00167BAE"/>
    <w:rsid w:val="00167BE5"/>
    <w:rsid w:val="00167C9A"/>
    <w:rsid w:val="00167F17"/>
    <w:rsid w:val="00167FB9"/>
    <w:rsid w:val="0017021E"/>
    <w:rsid w:val="001704AF"/>
    <w:rsid w:val="0017063F"/>
    <w:rsid w:val="0017118E"/>
    <w:rsid w:val="001715E5"/>
    <w:rsid w:val="001719CD"/>
    <w:rsid w:val="00171ED2"/>
    <w:rsid w:val="0017209C"/>
    <w:rsid w:val="0017269C"/>
    <w:rsid w:val="001730A8"/>
    <w:rsid w:val="001730F2"/>
    <w:rsid w:val="00173167"/>
    <w:rsid w:val="0017317D"/>
    <w:rsid w:val="001731E5"/>
    <w:rsid w:val="00173641"/>
    <w:rsid w:val="00173C08"/>
    <w:rsid w:val="00173D5A"/>
    <w:rsid w:val="00173E01"/>
    <w:rsid w:val="00173E82"/>
    <w:rsid w:val="001740D4"/>
    <w:rsid w:val="0017421C"/>
    <w:rsid w:val="00174626"/>
    <w:rsid w:val="00174A10"/>
    <w:rsid w:val="0017539E"/>
    <w:rsid w:val="00175610"/>
    <w:rsid w:val="00175630"/>
    <w:rsid w:val="00175892"/>
    <w:rsid w:val="00175DF2"/>
    <w:rsid w:val="00176325"/>
    <w:rsid w:val="001763EB"/>
    <w:rsid w:val="001768F9"/>
    <w:rsid w:val="00176963"/>
    <w:rsid w:val="00176CC5"/>
    <w:rsid w:val="00176CC9"/>
    <w:rsid w:val="00176DA0"/>
    <w:rsid w:val="00176E4C"/>
    <w:rsid w:val="001772A8"/>
    <w:rsid w:val="00177810"/>
    <w:rsid w:val="001803E0"/>
    <w:rsid w:val="001805B8"/>
    <w:rsid w:val="00180673"/>
    <w:rsid w:val="0018087D"/>
    <w:rsid w:val="00180ADF"/>
    <w:rsid w:val="00180B53"/>
    <w:rsid w:val="00180B7F"/>
    <w:rsid w:val="00180B99"/>
    <w:rsid w:val="00180B9A"/>
    <w:rsid w:val="00180BCD"/>
    <w:rsid w:val="00180BF7"/>
    <w:rsid w:val="00180D38"/>
    <w:rsid w:val="00180D6A"/>
    <w:rsid w:val="00181017"/>
    <w:rsid w:val="00181544"/>
    <w:rsid w:val="0018158C"/>
    <w:rsid w:val="0018197D"/>
    <w:rsid w:val="001825DF"/>
    <w:rsid w:val="001826BF"/>
    <w:rsid w:val="00182E14"/>
    <w:rsid w:val="00182E1F"/>
    <w:rsid w:val="001830C5"/>
    <w:rsid w:val="001830DE"/>
    <w:rsid w:val="001831A2"/>
    <w:rsid w:val="00183221"/>
    <w:rsid w:val="0018357C"/>
    <w:rsid w:val="00183590"/>
    <w:rsid w:val="00183744"/>
    <w:rsid w:val="001837D2"/>
    <w:rsid w:val="00183B14"/>
    <w:rsid w:val="001841C9"/>
    <w:rsid w:val="001849FF"/>
    <w:rsid w:val="00184C3F"/>
    <w:rsid w:val="00184DF4"/>
    <w:rsid w:val="0018516C"/>
    <w:rsid w:val="00185A5E"/>
    <w:rsid w:val="00185E75"/>
    <w:rsid w:val="001861A3"/>
    <w:rsid w:val="00186B07"/>
    <w:rsid w:val="00186C3B"/>
    <w:rsid w:val="00186C55"/>
    <w:rsid w:val="00187954"/>
    <w:rsid w:val="00187982"/>
    <w:rsid w:val="00187F48"/>
    <w:rsid w:val="00190115"/>
    <w:rsid w:val="001905AF"/>
    <w:rsid w:val="001907BE"/>
    <w:rsid w:val="0019095D"/>
    <w:rsid w:val="00190AEE"/>
    <w:rsid w:val="00190BE5"/>
    <w:rsid w:val="00190F28"/>
    <w:rsid w:val="001916A2"/>
    <w:rsid w:val="00191905"/>
    <w:rsid w:val="00191E06"/>
    <w:rsid w:val="001920F0"/>
    <w:rsid w:val="001924D2"/>
    <w:rsid w:val="00192527"/>
    <w:rsid w:val="00192611"/>
    <w:rsid w:val="00192AC2"/>
    <w:rsid w:val="00192B9F"/>
    <w:rsid w:val="00192DBF"/>
    <w:rsid w:val="0019339E"/>
    <w:rsid w:val="001935C5"/>
    <w:rsid w:val="001937B6"/>
    <w:rsid w:val="00193946"/>
    <w:rsid w:val="00193A3C"/>
    <w:rsid w:val="0019415F"/>
    <w:rsid w:val="001945B4"/>
    <w:rsid w:val="001947CC"/>
    <w:rsid w:val="00194D51"/>
    <w:rsid w:val="00194DA0"/>
    <w:rsid w:val="001950A9"/>
    <w:rsid w:val="00195101"/>
    <w:rsid w:val="001956BC"/>
    <w:rsid w:val="001956DE"/>
    <w:rsid w:val="00195857"/>
    <w:rsid w:val="00195876"/>
    <w:rsid w:val="001958E5"/>
    <w:rsid w:val="00195BC3"/>
    <w:rsid w:val="00195C2B"/>
    <w:rsid w:val="00195D17"/>
    <w:rsid w:val="00195FD7"/>
    <w:rsid w:val="00196000"/>
    <w:rsid w:val="001962EA"/>
    <w:rsid w:val="001965A7"/>
    <w:rsid w:val="001968C9"/>
    <w:rsid w:val="00196939"/>
    <w:rsid w:val="00196974"/>
    <w:rsid w:val="001969F0"/>
    <w:rsid w:val="001969FD"/>
    <w:rsid w:val="00196C0A"/>
    <w:rsid w:val="00197151"/>
    <w:rsid w:val="001974C8"/>
    <w:rsid w:val="00197514"/>
    <w:rsid w:val="00197808"/>
    <w:rsid w:val="001979FC"/>
    <w:rsid w:val="00197B5D"/>
    <w:rsid w:val="00197D2B"/>
    <w:rsid w:val="00197D51"/>
    <w:rsid w:val="001A01B0"/>
    <w:rsid w:val="001A0338"/>
    <w:rsid w:val="001A0A9F"/>
    <w:rsid w:val="001A0D4C"/>
    <w:rsid w:val="001A110F"/>
    <w:rsid w:val="001A14FB"/>
    <w:rsid w:val="001A17B9"/>
    <w:rsid w:val="001A17CC"/>
    <w:rsid w:val="001A196C"/>
    <w:rsid w:val="001A196F"/>
    <w:rsid w:val="001A1ADF"/>
    <w:rsid w:val="001A1D26"/>
    <w:rsid w:val="001A1F80"/>
    <w:rsid w:val="001A2025"/>
    <w:rsid w:val="001A2106"/>
    <w:rsid w:val="001A2117"/>
    <w:rsid w:val="001A2206"/>
    <w:rsid w:val="001A2331"/>
    <w:rsid w:val="001A26E4"/>
    <w:rsid w:val="001A2C4A"/>
    <w:rsid w:val="001A33A6"/>
    <w:rsid w:val="001A3945"/>
    <w:rsid w:val="001A3F0F"/>
    <w:rsid w:val="001A40E5"/>
    <w:rsid w:val="001A41DF"/>
    <w:rsid w:val="001A47A9"/>
    <w:rsid w:val="001A4817"/>
    <w:rsid w:val="001A4952"/>
    <w:rsid w:val="001A4BB9"/>
    <w:rsid w:val="001A5232"/>
    <w:rsid w:val="001A5811"/>
    <w:rsid w:val="001A5B63"/>
    <w:rsid w:val="001A5CEF"/>
    <w:rsid w:val="001A6020"/>
    <w:rsid w:val="001A62E6"/>
    <w:rsid w:val="001A6B16"/>
    <w:rsid w:val="001A6F28"/>
    <w:rsid w:val="001A7753"/>
    <w:rsid w:val="001A7A8A"/>
    <w:rsid w:val="001B0081"/>
    <w:rsid w:val="001B016A"/>
    <w:rsid w:val="001B0261"/>
    <w:rsid w:val="001B0395"/>
    <w:rsid w:val="001B04FF"/>
    <w:rsid w:val="001B055A"/>
    <w:rsid w:val="001B06A4"/>
    <w:rsid w:val="001B13B0"/>
    <w:rsid w:val="001B14DE"/>
    <w:rsid w:val="001B1500"/>
    <w:rsid w:val="001B1574"/>
    <w:rsid w:val="001B1585"/>
    <w:rsid w:val="001B185D"/>
    <w:rsid w:val="001B1947"/>
    <w:rsid w:val="001B1A4A"/>
    <w:rsid w:val="001B1B37"/>
    <w:rsid w:val="001B1C6E"/>
    <w:rsid w:val="001B1DF7"/>
    <w:rsid w:val="001B1F39"/>
    <w:rsid w:val="001B1F6E"/>
    <w:rsid w:val="001B204D"/>
    <w:rsid w:val="001B22B4"/>
    <w:rsid w:val="001B26B9"/>
    <w:rsid w:val="001B2B33"/>
    <w:rsid w:val="001B2C46"/>
    <w:rsid w:val="001B2D5C"/>
    <w:rsid w:val="001B2EE2"/>
    <w:rsid w:val="001B3437"/>
    <w:rsid w:val="001B3565"/>
    <w:rsid w:val="001B35FB"/>
    <w:rsid w:val="001B3612"/>
    <w:rsid w:val="001B3746"/>
    <w:rsid w:val="001B3BB6"/>
    <w:rsid w:val="001B3DA7"/>
    <w:rsid w:val="001B3ECB"/>
    <w:rsid w:val="001B41C9"/>
    <w:rsid w:val="001B4279"/>
    <w:rsid w:val="001B4365"/>
    <w:rsid w:val="001B44E9"/>
    <w:rsid w:val="001B4529"/>
    <w:rsid w:val="001B48DC"/>
    <w:rsid w:val="001B4B11"/>
    <w:rsid w:val="001B4C14"/>
    <w:rsid w:val="001B4DA9"/>
    <w:rsid w:val="001B4F07"/>
    <w:rsid w:val="001B505C"/>
    <w:rsid w:val="001B516A"/>
    <w:rsid w:val="001B519F"/>
    <w:rsid w:val="001B51AB"/>
    <w:rsid w:val="001B532D"/>
    <w:rsid w:val="001B5ADD"/>
    <w:rsid w:val="001B5DD8"/>
    <w:rsid w:val="001B5E83"/>
    <w:rsid w:val="001B62D9"/>
    <w:rsid w:val="001B6B19"/>
    <w:rsid w:val="001B6E7B"/>
    <w:rsid w:val="001B71F7"/>
    <w:rsid w:val="001B727C"/>
    <w:rsid w:val="001B7360"/>
    <w:rsid w:val="001B7556"/>
    <w:rsid w:val="001B7BA0"/>
    <w:rsid w:val="001B7BC0"/>
    <w:rsid w:val="001B7CAB"/>
    <w:rsid w:val="001B7D55"/>
    <w:rsid w:val="001C044E"/>
    <w:rsid w:val="001C091A"/>
    <w:rsid w:val="001C0B96"/>
    <w:rsid w:val="001C1020"/>
    <w:rsid w:val="001C10B2"/>
    <w:rsid w:val="001C1288"/>
    <w:rsid w:val="001C12D0"/>
    <w:rsid w:val="001C13E7"/>
    <w:rsid w:val="001C143E"/>
    <w:rsid w:val="001C16AC"/>
    <w:rsid w:val="001C16F7"/>
    <w:rsid w:val="001C1C6E"/>
    <w:rsid w:val="001C2151"/>
    <w:rsid w:val="001C21FA"/>
    <w:rsid w:val="001C22CB"/>
    <w:rsid w:val="001C2962"/>
    <w:rsid w:val="001C2A06"/>
    <w:rsid w:val="001C2B34"/>
    <w:rsid w:val="001C3186"/>
    <w:rsid w:val="001C3207"/>
    <w:rsid w:val="001C3259"/>
    <w:rsid w:val="001C340C"/>
    <w:rsid w:val="001C375D"/>
    <w:rsid w:val="001C3A10"/>
    <w:rsid w:val="001C3FA3"/>
    <w:rsid w:val="001C43CE"/>
    <w:rsid w:val="001C48B4"/>
    <w:rsid w:val="001C4918"/>
    <w:rsid w:val="001C4932"/>
    <w:rsid w:val="001C49DE"/>
    <w:rsid w:val="001C4F9D"/>
    <w:rsid w:val="001C52F5"/>
    <w:rsid w:val="001C595E"/>
    <w:rsid w:val="001C5A49"/>
    <w:rsid w:val="001C5E91"/>
    <w:rsid w:val="001C5F5B"/>
    <w:rsid w:val="001C642A"/>
    <w:rsid w:val="001C679B"/>
    <w:rsid w:val="001C69BD"/>
    <w:rsid w:val="001C69FA"/>
    <w:rsid w:val="001C6BD7"/>
    <w:rsid w:val="001C73EB"/>
    <w:rsid w:val="001C745C"/>
    <w:rsid w:val="001C74B5"/>
    <w:rsid w:val="001C7585"/>
    <w:rsid w:val="001C7840"/>
    <w:rsid w:val="001C784A"/>
    <w:rsid w:val="001C7B5F"/>
    <w:rsid w:val="001D062C"/>
    <w:rsid w:val="001D0694"/>
    <w:rsid w:val="001D0970"/>
    <w:rsid w:val="001D0B72"/>
    <w:rsid w:val="001D13BD"/>
    <w:rsid w:val="001D13EE"/>
    <w:rsid w:val="001D143A"/>
    <w:rsid w:val="001D144F"/>
    <w:rsid w:val="001D1809"/>
    <w:rsid w:val="001D183D"/>
    <w:rsid w:val="001D1C34"/>
    <w:rsid w:val="001D2209"/>
    <w:rsid w:val="001D233C"/>
    <w:rsid w:val="001D2367"/>
    <w:rsid w:val="001D24C9"/>
    <w:rsid w:val="001D2650"/>
    <w:rsid w:val="001D2763"/>
    <w:rsid w:val="001D2824"/>
    <w:rsid w:val="001D2CBF"/>
    <w:rsid w:val="001D2CE2"/>
    <w:rsid w:val="001D3012"/>
    <w:rsid w:val="001D32DC"/>
    <w:rsid w:val="001D3474"/>
    <w:rsid w:val="001D362E"/>
    <w:rsid w:val="001D384F"/>
    <w:rsid w:val="001D3CD5"/>
    <w:rsid w:val="001D3FE3"/>
    <w:rsid w:val="001D4D94"/>
    <w:rsid w:val="001D4F2A"/>
    <w:rsid w:val="001D4FB7"/>
    <w:rsid w:val="001D5250"/>
    <w:rsid w:val="001D530E"/>
    <w:rsid w:val="001D5699"/>
    <w:rsid w:val="001D57DA"/>
    <w:rsid w:val="001D5AAA"/>
    <w:rsid w:val="001D5B4C"/>
    <w:rsid w:val="001D5BBB"/>
    <w:rsid w:val="001D5BDE"/>
    <w:rsid w:val="001D5C54"/>
    <w:rsid w:val="001D5EB4"/>
    <w:rsid w:val="001D61F7"/>
    <w:rsid w:val="001D6335"/>
    <w:rsid w:val="001D65E2"/>
    <w:rsid w:val="001D693E"/>
    <w:rsid w:val="001D6C2B"/>
    <w:rsid w:val="001D6D03"/>
    <w:rsid w:val="001D76DF"/>
    <w:rsid w:val="001D790D"/>
    <w:rsid w:val="001D7943"/>
    <w:rsid w:val="001D7F00"/>
    <w:rsid w:val="001E0473"/>
    <w:rsid w:val="001E066E"/>
    <w:rsid w:val="001E0B57"/>
    <w:rsid w:val="001E0DEC"/>
    <w:rsid w:val="001E1038"/>
    <w:rsid w:val="001E14A6"/>
    <w:rsid w:val="001E18DB"/>
    <w:rsid w:val="001E1B42"/>
    <w:rsid w:val="001E22D7"/>
    <w:rsid w:val="001E2483"/>
    <w:rsid w:val="001E24AC"/>
    <w:rsid w:val="001E26BA"/>
    <w:rsid w:val="001E26D0"/>
    <w:rsid w:val="001E298B"/>
    <w:rsid w:val="001E2AAB"/>
    <w:rsid w:val="001E2F3C"/>
    <w:rsid w:val="001E2F41"/>
    <w:rsid w:val="001E33C5"/>
    <w:rsid w:val="001E3562"/>
    <w:rsid w:val="001E3809"/>
    <w:rsid w:val="001E3892"/>
    <w:rsid w:val="001E38B7"/>
    <w:rsid w:val="001E38B9"/>
    <w:rsid w:val="001E3B29"/>
    <w:rsid w:val="001E3C05"/>
    <w:rsid w:val="001E3DD7"/>
    <w:rsid w:val="001E443B"/>
    <w:rsid w:val="001E4B97"/>
    <w:rsid w:val="001E4DA8"/>
    <w:rsid w:val="001E4F5A"/>
    <w:rsid w:val="001E4F61"/>
    <w:rsid w:val="001E4FD2"/>
    <w:rsid w:val="001E53F9"/>
    <w:rsid w:val="001E5B36"/>
    <w:rsid w:val="001E5EB4"/>
    <w:rsid w:val="001E5F5D"/>
    <w:rsid w:val="001E67F9"/>
    <w:rsid w:val="001E6B37"/>
    <w:rsid w:val="001E6D27"/>
    <w:rsid w:val="001E6D4A"/>
    <w:rsid w:val="001E6F74"/>
    <w:rsid w:val="001E746B"/>
    <w:rsid w:val="001E7921"/>
    <w:rsid w:val="001E79F5"/>
    <w:rsid w:val="001E7D2C"/>
    <w:rsid w:val="001E7F85"/>
    <w:rsid w:val="001E7F9F"/>
    <w:rsid w:val="001F007E"/>
    <w:rsid w:val="001F026A"/>
    <w:rsid w:val="001F08A0"/>
    <w:rsid w:val="001F08ED"/>
    <w:rsid w:val="001F0953"/>
    <w:rsid w:val="001F0B6E"/>
    <w:rsid w:val="001F0D56"/>
    <w:rsid w:val="001F1170"/>
    <w:rsid w:val="001F13D6"/>
    <w:rsid w:val="001F13F4"/>
    <w:rsid w:val="001F1494"/>
    <w:rsid w:val="001F15BF"/>
    <w:rsid w:val="001F177B"/>
    <w:rsid w:val="001F1885"/>
    <w:rsid w:val="001F19CC"/>
    <w:rsid w:val="001F19D6"/>
    <w:rsid w:val="001F1A4F"/>
    <w:rsid w:val="001F1BD2"/>
    <w:rsid w:val="001F1D81"/>
    <w:rsid w:val="001F2A00"/>
    <w:rsid w:val="001F2BB7"/>
    <w:rsid w:val="001F2D21"/>
    <w:rsid w:val="001F2D52"/>
    <w:rsid w:val="001F328F"/>
    <w:rsid w:val="001F36EC"/>
    <w:rsid w:val="001F3CB3"/>
    <w:rsid w:val="001F3F81"/>
    <w:rsid w:val="001F40D7"/>
    <w:rsid w:val="001F4130"/>
    <w:rsid w:val="001F4135"/>
    <w:rsid w:val="001F41DF"/>
    <w:rsid w:val="001F4461"/>
    <w:rsid w:val="001F46A2"/>
    <w:rsid w:val="001F5057"/>
    <w:rsid w:val="001F517B"/>
    <w:rsid w:val="001F51B4"/>
    <w:rsid w:val="001F58EB"/>
    <w:rsid w:val="001F607A"/>
    <w:rsid w:val="001F66C7"/>
    <w:rsid w:val="001F6A6A"/>
    <w:rsid w:val="001F6AE3"/>
    <w:rsid w:val="001F7017"/>
    <w:rsid w:val="001F744C"/>
    <w:rsid w:val="001F788F"/>
    <w:rsid w:val="001F78A8"/>
    <w:rsid w:val="001F78AB"/>
    <w:rsid w:val="001F78AD"/>
    <w:rsid w:val="001F7935"/>
    <w:rsid w:val="001F79A2"/>
    <w:rsid w:val="001F7A42"/>
    <w:rsid w:val="001F7B29"/>
    <w:rsid w:val="001F7BF7"/>
    <w:rsid w:val="001F7CA3"/>
    <w:rsid w:val="001F7EE5"/>
    <w:rsid w:val="002000AC"/>
    <w:rsid w:val="002000F3"/>
    <w:rsid w:val="00200200"/>
    <w:rsid w:val="002008E0"/>
    <w:rsid w:val="00200D53"/>
    <w:rsid w:val="00200EB6"/>
    <w:rsid w:val="00201218"/>
    <w:rsid w:val="002012CE"/>
    <w:rsid w:val="002014AA"/>
    <w:rsid w:val="00201545"/>
    <w:rsid w:val="002015F1"/>
    <w:rsid w:val="00201AF9"/>
    <w:rsid w:val="00201BBF"/>
    <w:rsid w:val="00201DE9"/>
    <w:rsid w:val="00202067"/>
    <w:rsid w:val="00202212"/>
    <w:rsid w:val="002024EE"/>
    <w:rsid w:val="002027B5"/>
    <w:rsid w:val="00202A50"/>
    <w:rsid w:val="00202EA2"/>
    <w:rsid w:val="00203442"/>
    <w:rsid w:val="00203B32"/>
    <w:rsid w:val="00203CC7"/>
    <w:rsid w:val="00203DCF"/>
    <w:rsid w:val="00204377"/>
    <w:rsid w:val="0020492C"/>
    <w:rsid w:val="00204AB6"/>
    <w:rsid w:val="00204C57"/>
    <w:rsid w:val="00204F6D"/>
    <w:rsid w:val="00205060"/>
    <w:rsid w:val="00205463"/>
    <w:rsid w:val="00205E0F"/>
    <w:rsid w:val="002060C9"/>
    <w:rsid w:val="00206511"/>
    <w:rsid w:val="00206551"/>
    <w:rsid w:val="002067CD"/>
    <w:rsid w:val="002068A7"/>
    <w:rsid w:val="00206B81"/>
    <w:rsid w:val="00206C35"/>
    <w:rsid w:val="002075C6"/>
    <w:rsid w:val="00207764"/>
    <w:rsid w:val="0020788E"/>
    <w:rsid w:val="002079C0"/>
    <w:rsid w:val="00207A24"/>
    <w:rsid w:val="00207CB7"/>
    <w:rsid w:val="00207DA2"/>
    <w:rsid w:val="00207E0F"/>
    <w:rsid w:val="00207F20"/>
    <w:rsid w:val="002101A5"/>
    <w:rsid w:val="002104D1"/>
    <w:rsid w:val="00210A7F"/>
    <w:rsid w:val="00210CA8"/>
    <w:rsid w:val="002110EE"/>
    <w:rsid w:val="002111C7"/>
    <w:rsid w:val="00211507"/>
    <w:rsid w:val="00211685"/>
    <w:rsid w:val="0021174A"/>
    <w:rsid w:val="002119E7"/>
    <w:rsid w:val="00211D01"/>
    <w:rsid w:val="00211E62"/>
    <w:rsid w:val="00212301"/>
    <w:rsid w:val="002125C1"/>
    <w:rsid w:val="00212B7A"/>
    <w:rsid w:val="00212E89"/>
    <w:rsid w:val="00212EA0"/>
    <w:rsid w:val="00213170"/>
    <w:rsid w:val="00213323"/>
    <w:rsid w:val="0021354B"/>
    <w:rsid w:val="00213C2D"/>
    <w:rsid w:val="00213F7A"/>
    <w:rsid w:val="00214110"/>
    <w:rsid w:val="002147FE"/>
    <w:rsid w:val="00214A83"/>
    <w:rsid w:val="00214BA2"/>
    <w:rsid w:val="00214D1A"/>
    <w:rsid w:val="0021519D"/>
    <w:rsid w:val="002151F9"/>
    <w:rsid w:val="00215343"/>
    <w:rsid w:val="002155EC"/>
    <w:rsid w:val="0021567F"/>
    <w:rsid w:val="002157EC"/>
    <w:rsid w:val="00215A36"/>
    <w:rsid w:val="00215CD5"/>
    <w:rsid w:val="00215DDA"/>
    <w:rsid w:val="00215E00"/>
    <w:rsid w:val="00216341"/>
    <w:rsid w:val="00216579"/>
    <w:rsid w:val="00216620"/>
    <w:rsid w:val="00216B70"/>
    <w:rsid w:val="00216C4B"/>
    <w:rsid w:val="00216CB1"/>
    <w:rsid w:val="00216D9B"/>
    <w:rsid w:val="0021722E"/>
    <w:rsid w:val="0021744E"/>
    <w:rsid w:val="00217783"/>
    <w:rsid w:val="002178A7"/>
    <w:rsid w:val="00217B43"/>
    <w:rsid w:val="00217C02"/>
    <w:rsid w:val="00217CD6"/>
    <w:rsid w:val="00217F27"/>
    <w:rsid w:val="0022016E"/>
    <w:rsid w:val="00220801"/>
    <w:rsid w:val="0022090D"/>
    <w:rsid w:val="0022097C"/>
    <w:rsid w:val="002209DA"/>
    <w:rsid w:val="00220C80"/>
    <w:rsid w:val="002212C7"/>
    <w:rsid w:val="00221431"/>
    <w:rsid w:val="00221B1D"/>
    <w:rsid w:val="00221F0C"/>
    <w:rsid w:val="002220E0"/>
    <w:rsid w:val="00222618"/>
    <w:rsid w:val="00222625"/>
    <w:rsid w:val="002226C8"/>
    <w:rsid w:val="002227ED"/>
    <w:rsid w:val="00222877"/>
    <w:rsid w:val="00222A01"/>
    <w:rsid w:val="00222C1B"/>
    <w:rsid w:val="00222E95"/>
    <w:rsid w:val="00222FDA"/>
    <w:rsid w:val="0022325C"/>
    <w:rsid w:val="00224141"/>
    <w:rsid w:val="0022465F"/>
    <w:rsid w:val="002247B0"/>
    <w:rsid w:val="002247D3"/>
    <w:rsid w:val="002248AC"/>
    <w:rsid w:val="002249E5"/>
    <w:rsid w:val="00224A1E"/>
    <w:rsid w:val="00224A21"/>
    <w:rsid w:val="00224A42"/>
    <w:rsid w:val="00224EC8"/>
    <w:rsid w:val="00224F71"/>
    <w:rsid w:val="00224FC6"/>
    <w:rsid w:val="0022506E"/>
    <w:rsid w:val="002250C5"/>
    <w:rsid w:val="0022563E"/>
    <w:rsid w:val="00225C74"/>
    <w:rsid w:val="00225CFB"/>
    <w:rsid w:val="00225D25"/>
    <w:rsid w:val="00225E44"/>
    <w:rsid w:val="00225F5E"/>
    <w:rsid w:val="002262FE"/>
    <w:rsid w:val="002263F4"/>
    <w:rsid w:val="002266BA"/>
    <w:rsid w:val="00226720"/>
    <w:rsid w:val="00226C58"/>
    <w:rsid w:val="00226CF1"/>
    <w:rsid w:val="002270BC"/>
    <w:rsid w:val="00227126"/>
    <w:rsid w:val="00227388"/>
    <w:rsid w:val="00227886"/>
    <w:rsid w:val="00227A59"/>
    <w:rsid w:val="00227ED8"/>
    <w:rsid w:val="002300C8"/>
    <w:rsid w:val="00230137"/>
    <w:rsid w:val="002301B3"/>
    <w:rsid w:val="0023043A"/>
    <w:rsid w:val="00230A04"/>
    <w:rsid w:val="00230CDB"/>
    <w:rsid w:val="00231526"/>
    <w:rsid w:val="002315F1"/>
    <w:rsid w:val="00231889"/>
    <w:rsid w:val="00231926"/>
    <w:rsid w:val="0023193F"/>
    <w:rsid w:val="00231C58"/>
    <w:rsid w:val="00232320"/>
    <w:rsid w:val="00232580"/>
    <w:rsid w:val="002328CC"/>
    <w:rsid w:val="00232B28"/>
    <w:rsid w:val="00232BB7"/>
    <w:rsid w:val="00232BE0"/>
    <w:rsid w:val="00232C9C"/>
    <w:rsid w:val="00232F3A"/>
    <w:rsid w:val="00233085"/>
    <w:rsid w:val="00233235"/>
    <w:rsid w:val="0023335A"/>
    <w:rsid w:val="002333AC"/>
    <w:rsid w:val="0023342D"/>
    <w:rsid w:val="0023355B"/>
    <w:rsid w:val="0023389E"/>
    <w:rsid w:val="00233CE2"/>
    <w:rsid w:val="00233F6D"/>
    <w:rsid w:val="002341A7"/>
    <w:rsid w:val="0023431C"/>
    <w:rsid w:val="002344EE"/>
    <w:rsid w:val="00234B8B"/>
    <w:rsid w:val="00234D12"/>
    <w:rsid w:val="00234EAF"/>
    <w:rsid w:val="00234FBA"/>
    <w:rsid w:val="00235B5C"/>
    <w:rsid w:val="00235D78"/>
    <w:rsid w:val="0023632C"/>
    <w:rsid w:val="002365A5"/>
    <w:rsid w:val="00236874"/>
    <w:rsid w:val="0023690E"/>
    <w:rsid w:val="00236B36"/>
    <w:rsid w:val="00236C4E"/>
    <w:rsid w:val="00236F29"/>
    <w:rsid w:val="00236F60"/>
    <w:rsid w:val="00237019"/>
    <w:rsid w:val="002371CF"/>
    <w:rsid w:val="002372E1"/>
    <w:rsid w:val="002373A4"/>
    <w:rsid w:val="002376C2"/>
    <w:rsid w:val="002378C6"/>
    <w:rsid w:val="0024010F"/>
    <w:rsid w:val="00240345"/>
    <w:rsid w:val="0024098B"/>
    <w:rsid w:val="00240CE9"/>
    <w:rsid w:val="00240D7A"/>
    <w:rsid w:val="00240DB1"/>
    <w:rsid w:val="00240ECE"/>
    <w:rsid w:val="00240EF5"/>
    <w:rsid w:val="0024109E"/>
    <w:rsid w:val="002410D8"/>
    <w:rsid w:val="00241648"/>
    <w:rsid w:val="00241763"/>
    <w:rsid w:val="00241993"/>
    <w:rsid w:val="00241BC8"/>
    <w:rsid w:val="00241F34"/>
    <w:rsid w:val="0024206F"/>
    <w:rsid w:val="00242446"/>
    <w:rsid w:val="002426C6"/>
    <w:rsid w:val="002428F1"/>
    <w:rsid w:val="00242DBA"/>
    <w:rsid w:val="002433AD"/>
    <w:rsid w:val="002437AB"/>
    <w:rsid w:val="00243810"/>
    <w:rsid w:val="00244252"/>
    <w:rsid w:val="002443E1"/>
    <w:rsid w:val="002445C2"/>
    <w:rsid w:val="00244992"/>
    <w:rsid w:val="00244DFA"/>
    <w:rsid w:val="00244EF2"/>
    <w:rsid w:val="00244F60"/>
    <w:rsid w:val="00245499"/>
    <w:rsid w:val="0024551C"/>
    <w:rsid w:val="0024564B"/>
    <w:rsid w:val="00245A8E"/>
    <w:rsid w:val="00245D2E"/>
    <w:rsid w:val="00245D59"/>
    <w:rsid w:val="00245FDF"/>
    <w:rsid w:val="00246B7C"/>
    <w:rsid w:val="00246B9E"/>
    <w:rsid w:val="00247232"/>
    <w:rsid w:val="00247677"/>
    <w:rsid w:val="002476AB"/>
    <w:rsid w:val="002479DC"/>
    <w:rsid w:val="00247D9E"/>
    <w:rsid w:val="00247F10"/>
    <w:rsid w:val="00250140"/>
    <w:rsid w:val="002502D6"/>
    <w:rsid w:val="0025033E"/>
    <w:rsid w:val="00250472"/>
    <w:rsid w:val="0025085F"/>
    <w:rsid w:val="002509A3"/>
    <w:rsid w:val="00250B99"/>
    <w:rsid w:val="00250BEA"/>
    <w:rsid w:val="00250C45"/>
    <w:rsid w:val="00251020"/>
    <w:rsid w:val="0025170E"/>
    <w:rsid w:val="002517D4"/>
    <w:rsid w:val="00251CC2"/>
    <w:rsid w:val="00251CCA"/>
    <w:rsid w:val="00252033"/>
    <w:rsid w:val="0025223B"/>
    <w:rsid w:val="0025275A"/>
    <w:rsid w:val="00252783"/>
    <w:rsid w:val="0025280E"/>
    <w:rsid w:val="002528B9"/>
    <w:rsid w:val="00253AC4"/>
    <w:rsid w:val="00253AC7"/>
    <w:rsid w:val="00253D54"/>
    <w:rsid w:val="0025402C"/>
    <w:rsid w:val="002540BE"/>
    <w:rsid w:val="00254439"/>
    <w:rsid w:val="00254550"/>
    <w:rsid w:val="00254CB5"/>
    <w:rsid w:val="00254DBA"/>
    <w:rsid w:val="00255223"/>
    <w:rsid w:val="00255285"/>
    <w:rsid w:val="002553F6"/>
    <w:rsid w:val="00255781"/>
    <w:rsid w:val="00255AA5"/>
    <w:rsid w:val="00255E58"/>
    <w:rsid w:val="00256002"/>
    <w:rsid w:val="0025607F"/>
    <w:rsid w:val="00256309"/>
    <w:rsid w:val="002567FC"/>
    <w:rsid w:val="00256AAE"/>
    <w:rsid w:val="00256D33"/>
    <w:rsid w:val="002576AC"/>
    <w:rsid w:val="002603DE"/>
    <w:rsid w:val="00260405"/>
    <w:rsid w:val="00260BC6"/>
    <w:rsid w:val="00260D12"/>
    <w:rsid w:val="00260EA2"/>
    <w:rsid w:val="0026101D"/>
    <w:rsid w:val="002611EA"/>
    <w:rsid w:val="002613E5"/>
    <w:rsid w:val="002614A4"/>
    <w:rsid w:val="002614A9"/>
    <w:rsid w:val="00261C0E"/>
    <w:rsid w:val="002625C8"/>
    <w:rsid w:val="002626FC"/>
    <w:rsid w:val="00262AD4"/>
    <w:rsid w:val="00262EE3"/>
    <w:rsid w:val="00262F4F"/>
    <w:rsid w:val="00263138"/>
    <w:rsid w:val="00263197"/>
    <w:rsid w:val="002636E1"/>
    <w:rsid w:val="00263BB0"/>
    <w:rsid w:val="00263D87"/>
    <w:rsid w:val="00263E46"/>
    <w:rsid w:val="002647D0"/>
    <w:rsid w:val="00264BEA"/>
    <w:rsid w:val="00264C5F"/>
    <w:rsid w:val="002652FB"/>
    <w:rsid w:val="00265354"/>
    <w:rsid w:val="002654E3"/>
    <w:rsid w:val="00265561"/>
    <w:rsid w:val="002655EB"/>
    <w:rsid w:val="00265663"/>
    <w:rsid w:val="002657D5"/>
    <w:rsid w:val="00265822"/>
    <w:rsid w:val="0026673B"/>
    <w:rsid w:val="002668AC"/>
    <w:rsid w:val="00266A2F"/>
    <w:rsid w:val="00266A62"/>
    <w:rsid w:val="00266AEE"/>
    <w:rsid w:val="00266D22"/>
    <w:rsid w:val="0026703F"/>
    <w:rsid w:val="002670DB"/>
    <w:rsid w:val="002673D0"/>
    <w:rsid w:val="002675D0"/>
    <w:rsid w:val="00267652"/>
    <w:rsid w:val="002676F5"/>
    <w:rsid w:val="002678BC"/>
    <w:rsid w:val="00267BEC"/>
    <w:rsid w:val="00270261"/>
    <w:rsid w:val="00270529"/>
    <w:rsid w:val="00270B3B"/>
    <w:rsid w:val="00270F7F"/>
    <w:rsid w:val="002711EE"/>
    <w:rsid w:val="00271766"/>
    <w:rsid w:val="0027198A"/>
    <w:rsid w:val="00271A39"/>
    <w:rsid w:val="00271AB5"/>
    <w:rsid w:val="00271EB6"/>
    <w:rsid w:val="00272192"/>
    <w:rsid w:val="002728B2"/>
    <w:rsid w:val="00272AEE"/>
    <w:rsid w:val="00272CAB"/>
    <w:rsid w:val="00272E94"/>
    <w:rsid w:val="002732C4"/>
    <w:rsid w:val="002735A5"/>
    <w:rsid w:val="002737D0"/>
    <w:rsid w:val="002737EC"/>
    <w:rsid w:val="00273914"/>
    <w:rsid w:val="00273D99"/>
    <w:rsid w:val="00273E1A"/>
    <w:rsid w:val="002745CD"/>
    <w:rsid w:val="00274677"/>
    <w:rsid w:val="00274C16"/>
    <w:rsid w:val="00274DB5"/>
    <w:rsid w:val="00275092"/>
    <w:rsid w:val="002751C4"/>
    <w:rsid w:val="00275277"/>
    <w:rsid w:val="00276111"/>
    <w:rsid w:val="00276133"/>
    <w:rsid w:val="002762E6"/>
    <w:rsid w:val="002764E8"/>
    <w:rsid w:val="002768F5"/>
    <w:rsid w:val="00276AFF"/>
    <w:rsid w:val="00276D70"/>
    <w:rsid w:val="00276FEF"/>
    <w:rsid w:val="0027725A"/>
    <w:rsid w:val="00277266"/>
    <w:rsid w:val="002776E2"/>
    <w:rsid w:val="00277C6A"/>
    <w:rsid w:val="00277D9A"/>
    <w:rsid w:val="0028018D"/>
    <w:rsid w:val="0028023F"/>
    <w:rsid w:val="0028033B"/>
    <w:rsid w:val="00280363"/>
    <w:rsid w:val="00280847"/>
    <w:rsid w:val="002809E0"/>
    <w:rsid w:val="00280D38"/>
    <w:rsid w:val="0028124C"/>
    <w:rsid w:val="002812DB"/>
    <w:rsid w:val="002817FA"/>
    <w:rsid w:val="002818F9"/>
    <w:rsid w:val="00281926"/>
    <w:rsid w:val="00281DDA"/>
    <w:rsid w:val="00281FC1"/>
    <w:rsid w:val="002820D1"/>
    <w:rsid w:val="00282186"/>
    <w:rsid w:val="002823FB"/>
    <w:rsid w:val="002825BA"/>
    <w:rsid w:val="00282684"/>
    <w:rsid w:val="00282D70"/>
    <w:rsid w:val="00282E91"/>
    <w:rsid w:val="00282E99"/>
    <w:rsid w:val="002831DC"/>
    <w:rsid w:val="0028331B"/>
    <w:rsid w:val="00283441"/>
    <w:rsid w:val="00283602"/>
    <w:rsid w:val="0028375B"/>
    <w:rsid w:val="00283E27"/>
    <w:rsid w:val="00283EBB"/>
    <w:rsid w:val="0028406D"/>
    <w:rsid w:val="002840C1"/>
    <w:rsid w:val="00284462"/>
    <w:rsid w:val="00284710"/>
    <w:rsid w:val="002847D2"/>
    <w:rsid w:val="00284F26"/>
    <w:rsid w:val="00284F9E"/>
    <w:rsid w:val="00285030"/>
    <w:rsid w:val="0028503B"/>
    <w:rsid w:val="00285142"/>
    <w:rsid w:val="002856A6"/>
    <w:rsid w:val="0028570F"/>
    <w:rsid w:val="00285B34"/>
    <w:rsid w:val="00286049"/>
    <w:rsid w:val="00286258"/>
    <w:rsid w:val="0028632E"/>
    <w:rsid w:val="00286580"/>
    <w:rsid w:val="002866FF"/>
    <w:rsid w:val="00286A52"/>
    <w:rsid w:val="00286A6D"/>
    <w:rsid w:val="00286C26"/>
    <w:rsid w:val="00286D13"/>
    <w:rsid w:val="002871F6"/>
    <w:rsid w:val="002872C0"/>
    <w:rsid w:val="00287447"/>
    <w:rsid w:val="002874DE"/>
    <w:rsid w:val="00287A70"/>
    <w:rsid w:val="00290012"/>
    <w:rsid w:val="0029004B"/>
    <w:rsid w:val="0029028B"/>
    <w:rsid w:val="00290561"/>
    <w:rsid w:val="00290821"/>
    <w:rsid w:val="002908A2"/>
    <w:rsid w:val="00291022"/>
    <w:rsid w:val="0029148F"/>
    <w:rsid w:val="0029186B"/>
    <w:rsid w:val="00291A09"/>
    <w:rsid w:val="0029200C"/>
    <w:rsid w:val="002921D8"/>
    <w:rsid w:val="0029227C"/>
    <w:rsid w:val="0029232F"/>
    <w:rsid w:val="002924EE"/>
    <w:rsid w:val="00292C35"/>
    <w:rsid w:val="00292E01"/>
    <w:rsid w:val="002931F4"/>
    <w:rsid w:val="00293336"/>
    <w:rsid w:val="0029333F"/>
    <w:rsid w:val="00293574"/>
    <w:rsid w:val="00293AD8"/>
    <w:rsid w:val="00293B8B"/>
    <w:rsid w:val="00293BB8"/>
    <w:rsid w:val="00293F54"/>
    <w:rsid w:val="00293FCD"/>
    <w:rsid w:val="00294078"/>
    <w:rsid w:val="00294384"/>
    <w:rsid w:val="002944FB"/>
    <w:rsid w:val="00294597"/>
    <w:rsid w:val="002948E2"/>
    <w:rsid w:val="00294C70"/>
    <w:rsid w:val="00295260"/>
    <w:rsid w:val="002953A9"/>
    <w:rsid w:val="00295902"/>
    <w:rsid w:val="00295B74"/>
    <w:rsid w:val="00295BA9"/>
    <w:rsid w:val="00295CD7"/>
    <w:rsid w:val="00295E32"/>
    <w:rsid w:val="002962A0"/>
    <w:rsid w:val="00296419"/>
    <w:rsid w:val="00296674"/>
    <w:rsid w:val="002967A1"/>
    <w:rsid w:val="00296A9B"/>
    <w:rsid w:val="00296CC7"/>
    <w:rsid w:val="00296CE9"/>
    <w:rsid w:val="00296CEC"/>
    <w:rsid w:val="00296FA5"/>
    <w:rsid w:val="00296FC2"/>
    <w:rsid w:val="00297073"/>
    <w:rsid w:val="002974B9"/>
    <w:rsid w:val="002975DE"/>
    <w:rsid w:val="00297670"/>
    <w:rsid w:val="00297892"/>
    <w:rsid w:val="00297B72"/>
    <w:rsid w:val="00297FFB"/>
    <w:rsid w:val="002A00C1"/>
    <w:rsid w:val="002A0B6F"/>
    <w:rsid w:val="002A0CAC"/>
    <w:rsid w:val="002A0CB6"/>
    <w:rsid w:val="002A15EB"/>
    <w:rsid w:val="002A17B7"/>
    <w:rsid w:val="002A1851"/>
    <w:rsid w:val="002A1906"/>
    <w:rsid w:val="002A1DF4"/>
    <w:rsid w:val="002A1EE5"/>
    <w:rsid w:val="002A209A"/>
    <w:rsid w:val="002A23AE"/>
    <w:rsid w:val="002A256D"/>
    <w:rsid w:val="002A257D"/>
    <w:rsid w:val="002A2DB3"/>
    <w:rsid w:val="002A2FCA"/>
    <w:rsid w:val="002A31EE"/>
    <w:rsid w:val="002A33E4"/>
    <w:rsid w:val="002A33F5"/>
    <w:rsid w:val="002A36D3"/>
    <w:rsid w:val="002A3909"/>
    <w:rsid w:val="002A3AF5"/>
    <w:rsid w:val="002A41F1"/>
    <w:rsid w:val="002A464C"/>
    <w:rsid w:val="002A49F0"/>
    <w:rsid w:val="002A4A3B"/>
    <w:rsid w:val="002A4D6D"/>
    <w:rsid w:val="002A4E81"/>
    <w:rsid w:val="002A5160"/>
    <w:rsid w:val="002A52A3"/>
    <w:rsid w:val="002A5623"/>
    <w:rsid w:val="002A5640"/>
    <w:rsid w:val="002A5734"/>
    <w:rsid w:val="002A5ACA"/>
    <w:rsid w:val="002A5E64"/>
    <w:rsid w:val="002A5F7C"/>
    <w:rsid w:val="002A60D7"/>
    <w:rsid w:val="002A6276"/>
    <w:rsid w:val="002A6C70"/>
    <w:rsid w:val="002A6EE3"/>
    <w:rsid w:val="002A6F84"/>
    <w:rsid w:val="002A6FE1"/>
    <w:rsid w:val="002A75F2"/>
    <w:rsid w:val="002A760B"/>
    <w:rsid w:val="002A774A"/>
    <w:rsid w:val="002B00C1"/>
    <w:rsid w:val="002B0215"/>
    <w:rsid w:val="002B037A"/>
    <w:rsid w:val="002B09B4"/>
    <w:rsid w:val="002B0CCA"/>
    <w:rsid w:val="002B1045"/>
    <w:rsid w:val="002B1325"/>
    <w:rsid w:val="002B16E1"/>
    <w:rsid w:val="002B19F2"/>
    <w:rsid w:val="002B1A8F"/>
    <w:rsid w:val="002B1CCC"/>
    <w:rsid w:val="002B224A"/>
    <w:rsid w:val="002B2983"/>
    <w:rsid w:val="002B2EC4"/>
    <w:rsid w:val="002B2EF8"/>
    <w:rsid w:val="002B2F31"/>
    <w:rsid w:val="002B3003"/>
    <w:rsid w:val="002B3052"/>
    <w:rsid w:val="002B3217"/>
    <w:rsid w:val="002B35AC"/>
    <w:rsid w:val="002B3C8A"/>
    <w:rsid w:val="002B3DC3"/>
    <w:rsid w:val="002B4594"/>
    <w:rsid w:val="002B479C"/>
    <w:rsid w:val="002B49AF"/>
    <w:rsid w:val="002B4C2A"/>
    <w:rsid w:val="002B4CBF"/>
    <w:rsid w:val="002B5A02"/>
    <w:rsid w:val="002B5B22"/>
    <w:rsid w:val="002B5D20"/>
    <w:rsid w:val="002B6295"/>
    <w:rsid w:val="002B6835"/>
    <w:rsid w:val="002B6AF6"/>
    <w:rsid w:val="002B6FC4"/>
    <w:rsid w:val="002B71F3"/>
    <w:rsid w:val="002B71F9"/>
    <w:rsid w:val="002B7293"/>
    <w:rsid w:val="002B7679"/>
    <w:rsid w:val="002B7ACC"/>
    <w:rsid w:val="002B7BB7"/>
    <w:rsid w:val="002B7CBD"/>
    <w:rsid w:val="002B7FE3"/>
    <w:rsid w:val="002C023D"/>
    <w:rsid w:val="002C09C7"/>
    <w:rsid w:val="002C0D3F"/>
    <w:rsid w:val="002C0DC7"/>
    <w:rsid w:val="002C0F4D"/>
    <w:rsid w:val="002C0F5C"/>
    <w:rsid w:val="002C102B"/>
    <w:rsid w:val="002C19CA"/>
    <w:rsid w:val="002C1CC8"/>
    <w:rsid w:val="002C1D7C"/>
    <w:rsid w:val="002C1F22"/>
    <w:rsid w:val="002C26EB"/>
    <w:rsid w:val="002C26F7"/>
    <w:rsid w:val="002C29C0"/>
    <w:rsid w:val="002C2AC0"/>
    <w:rsid w:val="002C2B3C"/>
    <w:rsid w:val="002C2CD1"/>
    <w:rsid w:val="002C312C"/>
    <w:rsid w:val="002C324C"/>
    <w:rsid w:val="002C3343"/>
    <w:rsid w:val="002C36EB"/>
    <w:rsid w:val="002C3743"/>
    <w:rsid w:val="002C38DA"/>
    <w:rsid w:val="002C38FA"/>
    <w:rsid w:val="002C3900"/>
    <w:rsid w:val="002C396D"/>
    <w:rsid w:val="002C3C92"/>
    <w:rsid w:val="002C3DA3"/>
    <w:rsid w:val="002C443E"/>
    <w:rsid w:val="002C47BA"/>
    <w:rsid w:val="002C4A4A"/>
    <w:rsid w:val="002C5259"/>
    <w:rsid w:val="002C5262"/>
    <w:rsid w:val="002C5348"/>
    <w:rsid w:val="002C53BA"/>
    <w:rsid w:val="002C53C6"/>
    <w:rsid w:val="002C5416"/>
    <w:rsid w:val="002C56B6"/>
    <w:rsid w:val="002C5A69"/>
    <w:rsid w:val="002C5CED"/>
    <w:rsid w:val="002C612C"/>
    <w:rsid w:val="002C62A7"/>
    <w:rsid w:val="002C632C"/>
    <w:rsid w:val="002C6422"/>
    <w:rsid w:val="002C644F"/>
    <w:rsid w:val="002C6998"/>
    <w:rsid w:val="002C6DE0"/>
    <w:rsid w:val="002C6F3A"/>
    <w:rsid w:val="002C6FF9"/>
    <w:rsid w:val="002C709F"/>
    <w:rsid w:val="002C71DC"/>
    <w:rsid w:val="002C7B24"/>
    <w:rsid w:val="002C7FD5"/>
    <w:rsid w:val="002D0681"/>
    <w:rsid w:val="002D0881"/>
    <w:rsid w:val="002D09B6"/>
    <w:rsid w:val="002D09BB"/>
    <w:rsid w:val="002D0E57"/>
    <w:rsid w:val="002D11F9"/>
    <w:rsid w:val="002D1277"/>
    <w:rsid w:val="002D174B"/>
    <w:rsid w:val="002D1C5C"/>
    <w:rsid w:val="002D1CCA"/>
    <w:rsid w:val="002D1D72"/>
    <w:rsid w:val="002D24A1"/>
    <w:rsid w:val="002D24AC"/>
    <w:rsid w:val="002D257C"/>
    <w:rsid w:val="002D2695"/>
    <w:rsid w:val="002D26F4"/>
    <w:rsid w:val="002D2837"/>
    <w:rsid w:val="002D2A77"/>
    <w:rsid w:val="002D2DA6"/>
    <w:rsid w:val="002D2E3F"/>
    <w:rsid w:val="002D3165"/>
    <w:rsid w:val="002D3586"/>
    <w:rsid w:val="002D367C"/>
    <w:rsid w:val="002D382D"/>
    <w:rsid w:val="002D3937"/>
    <w:rsid w:val="002D3BD7"/>
    <w:rsid w:val="002D3D85"/>
    <w:rsid w:val="002D4546"/>
    <w:rsid w:val="002D4AB8"/>
    <w:rsid w:val="002D4DFD"/>
    <w:rsid w:val="002D5075"/>
    <w:rsid w:val="002D551C"/>
    <w:rsid w:val="002D55B3"/>
    <w:rsid w:val="002D55B6"/>
    <w:rsid w:val="002D618E"/>
    <w:rsid w:val="002D6305"/>
    <w:rsid w:val="002D671F"/>
    <w:rsid w:val="002D694D"/>
    <w:rsid w:val="002D6B00"/>
    <w:rsid w:val="002D6C11"/>
    <w:rsid w:val="002D6CA8"/>
    <w:rsid w:val="002D6CC9"/>
    <w:rsid w:val="002D6DA9"/>
    <w:rsid w:val="002D6DC8"/>
    <w:rsid w:val="002D6F82"/>
    <w:rsid w:val="002D7083"/>
    <w:rsid w:val="002D72B8"/>
    <w:rsid w:val="002D7367"/>
    <w:rsid w:val="002D739D"/>
    <w:rsid w:val="002D73E6"/>
    <w:rsid w:val="002D7A3F"/>
    <w:rsid w:val="002D7CE1"/>
    <w:rsid w:val="002E023F"/>
    <w:rsid w:val="002E038B"/>
    <w:rsid w:val="002E08F5"/>
    <w:rsid w:val="002E0EE8"/>
    <w:rsid w:val="002E0F15"/>
    <w:rsid w:val="002E13FE"/>
    <w:rsid w:val="002E17FC"/>
    <w:rsid w:val="002E1DC1"/>
    <w:rsid w:val="002E2484"/>
    <w:rsid w:val="002E2978"/>
    <w:rsid w:val="002E330D"/>
    <w:rsid w:val="002E33E7"/>
    <w:rsid w:val="002E3580"/>
    <w:rsid w:val="002E3676"/>
    <w:rsid w:val="002E3A89"/>
    <w:rsid w:val="002E3AC3"/>
    <w:rsid w:val="002E3B04"/>
    <w:rsid w:val="002E3B46"/>
    <w:rsid w:val="002E3BEC"/>
    <w:rsid w:val="002E41B4"/>
    <w:rsid w:val="002E4281"/>
    <w:rsid w:val="002E479E"/>
    <w:rsid w:val="002E489B"/>
    <w:rsid w:val="002E4B37"/>
    <w:rsid w:val="002E4B57"/>
    <w:rsid w:val="002E4E98"/>
    <w:rsid w:val="002E5195"/>
    <w:rsid w:val="002E519B"/>
    <w:rsid w:val="002E5937"/>
    <w:rsid w:val="002E5E85"/>
    <w:rsid w:val="002E62D0"/>
    <w:rsid w:val="002E63A6"/>
    <w:rsid w:val="002E650C"/>
    <w:rsid w:val="002E68AF"/>
    <w:rsid w:val="002E69CC"/>
    <w:rsid w:val="002E6A8A"/>
    <w:rsid w:val="002E6D1D"/>
    <w:rsid w:val="002E70DE"/>
    <w:rsid w:val="002E71E0"/>
    <w:rsid w:val="002E7314"/>
    <w:rsid w:val="002E73B8"/>
    <w:rsid w:val="002E79A4"/>
    <w:rsid w:val="002E7AD7"/>
    <w:rsid w:val="002F00F9"/>
    <w:rsid w:val="002F01E6"/>
    <w:rsid w:val="002F050C"/>
    <w:rsid w:val="002F10BA"/>
    <w:rsid w:val="002F1466"/>
    <w:rsid w:val="002F16A7"/>
    <w:rsid w:val="002F177D"/>
    <w:rsid w:val="002F1988"/>
    <w:rsid w:val="002F1A24"/>
    <w:rsid w:val="002F1B4E"/>
    <w:rsid w:val="002F1ED6"/>
    <w:rsid w:val="002F20E9"/>
    <w:rsid w:val="002F2B2B"/>
    <w:rsid w:val="002F2F1A"/>
    <w:rsid w:val="002F33B3"/>
    <w:rsid w:val="002F3603"/>
    <w:rsid w:val="002F37B3"/>
    <w:rsid w:val="002F38E7"/>
    <w:rsid w:val="002F3B04"/>
    <w:rsid w:val="002F3BF9"/>
    <w:rsid w:val="002F41C7"/>
    <w:rsid w:val="002F42CE"/>
    <w:rsid w:val="002F47D9"/>
    <w:rsid w:val="002F48B4"/>
    <w:rsid w:val="002F5359"/>
    <w:rsid w:val="002F548D"/>
    <w:rsid w:val="002F5CE7"/>
    <w:rsid w:val="002F5DD0"/>
    <w:rsid w:val="002F6210"/>
    <w:rsid w:val="002F64A6"/>
    <w:rsid w:val="002F6A29"/>
    <w:rsid w:val="002F6AB5"/>
    <w:rsid w:val="002F6FB7"/>
    <w:rsid w:val="002F7024"/>
    <w:rsid w:val="002F7287"/>
    <w:rsid w:val="002F79A7"/>
    <w:rsid w:val="002F7B43"/>
    <w:rsid w:val="002F7CF5"/>
    <w:rsid w:val="002F7F2F"/>
    <w:rsid w:val="002F7F39"/>
    <w:rsid w:val="00300872"/>
    <w:rsid w:val="00300C16"/>
    <w:rsid w:val="00300D6F"/>
    <w:rsid w:val="00300E42"/>
    <w:rsid w:val="00301040"/>
    <w:rsid w:val="00301074"/>
    <w:rsid w:val="003012A5"/>
    <w:rsid w:val="003015BE"/>
    <w:rsid w:val="003017EA"/>
    <w:rsid w:val="0030180B"/>
    <w:rsid w:val="0030189F"/>
    <w:rsid w:val="00301B34"/>
    <w:rsid w:val="0030274D"/>
    <w:rsid w:val="003027D0"/>
    <w:rsid w:val="00302FBF"/>
    <w:rsid w:val="003030FB"/>
    <w:rsid w:val="0030334A"/>
    <w:rsid w:val="003034F1"/>
    <w:rsid w:val="003036F3"/>
    <w:rsid w:val="00303C2B"/>
    <w:rsid w:val="00304000"/>
    <w:rsid w:val="00304541"/>
    <w:rsid w:val="003047D8"/>
    <w:rsid w:val="00304A4E"/>
    <w:rsid w:val="00304A86"/>
    <w:rsid w:val="00304DDC"/>
    <w:rsid w:val="00305593"/>
    <w:rsid w:val="003055EC"/>
    <w:rsid w:val="00305622"/>
    <w:rsid w:val="00305768"/>
    <w:rsid w:val="003057AA"/>
    <w:rsid w:val="003057F0"/>
    <w:rsid w:val="003057FE"/>
    <w:rsid w:val="00305C34"/>
    <w:rsid w:val="00305E0F"/>
    <w:rsid w:val="00306616"/>
    <w:rsid w:val="00306936"/>
    <w:rsid w:val="00306B89"/>
    <w:rsid w:val="00306E30"/>
    <w:rsid w:val="00307156"/>
    <w:rsid w:val="003073DD"/>
    <w:rsid w:val="003075F5"/>
    <w:rsid w:val="00307926"/>
    <w:rsid w:val="003079B8"/>
    <w:rsid w:val="00307A76"/>
    <w:rsid w:val="00307B90"/>
    <w:rsid w:val="003102C5"/>
    <w:rsid w:val="00310987"/>
    <w:rsid w:val="00310DD8"/>
    <w:rsid w:val="00310F7E"/>
    <w:rsid w:val="00311501"/>
    <w:rsid w:val="003116A9"/>
    <w:rsid w:val="00311907"/>
    <w:rsid w:val="00311ACD"/>
    <w:rsid w:val="00311CE3"/>
    <w:rsid w:val="00311D92"/>
    <w:rsid w:val="003121A1"/>
    <w:rsid w:val="0031280F"/>
    <w:rsid w:val="003129A7"/>
    <w:rsid w:val="00312A46"/>
    <w:rsid w:val="00312FB1"/>
    <w:rsid w:val="0031322A"/>
    <w:rsid w:val="003139FB"/>
    <w:rsid w:val="00313ADB"/>
    <w:rsid w:val="00313D06"/>
    <w:rsid w:val="00313D65"/>
    <w:rsid w:val="00313DBD"/>
    <w:rsid w:val="003144C0"/>
    <w:rsid w:val="003148E6"/>
    <w:rsid w:val="00314D93"/>
    <w:rsid w:val="00314E8F"/>
    <w:rsid w:val="003157FF"/>
    <w:rsid w:val="00315F74"/>
    <w:rsid w:val="00315F81"/>
    <w:rsid w:val="00316224"/>
    <w:rsid w:val="003167E7"/>
    <w:rsid w:val="0031681C"/>
    <w:rsid w:val="0031696E"/>
    <w:rsid w:val="00316FE1"/>
    <w:rsid w:val="00317004"/>
    <w:rsid w:val="003170FD"/>
    <w:rsid w:val="003173BE"/>
    <w:rsid w:val="00317511"/>
    <w:rsid w:val="0031771F"/>
    <w:rsid w:val="0032011C"/>
    <w:rsid w:val="00320291"/>
    <w:rsid w:val="00320334"/>
    <w:rsid w:val="00320372"/>
    <w:rsid w:val="003204C1"/>
    <w:rsid w:val="003204F0"/>
    <w:rsid w:val="0032052A"/>
    <w:rsid w:val="0032068C"/>
    <w:rsid w:val="00320708"/>
    <w:rsid w:val="0032071B"/>
    <w:rsid w:val="003207A1"/>
    <w:rsid w:val="003207AA"/>
    <w:rsid w:val="0032095B"/>
    <w:rsid w:val="00320CF6"/>
    <w:rsid w:val="003213A9"/>
    <w:rsid w:val="00321603"/>
    <w:rsid w:val="003217EE"/>
    <w:rsid w:val="00321A46"/>
    <w:rsid w:val="00321DFD"/>
    <w:rsid w:val="00321F81"/>
    <w:rsid w:val="00321F9F"/>
    <w:rsid w:val="003220E1"/>
    <w:rsid w:val="003224A6"/>
    <w:rsid w:val="0032258C"/>
    <w:rsid w:val="003227B9"/>
    <w:rsid w:val="00322A4F"/>
    <w:rsid w:val="00322C22"/>
    <w:rsid w:val="00322E67"/>
    <w:rsid w:val="00323895"/>
    <w:rsid w:val="00323B11"/>
    <w:rsid w:val="00323BEF"/>
    <w:rsid w:val="003243F5"/>
    <w:rsid w:val="003244A3"/>
    <w:rsid w:val="003244E4"/>
    <w:rsid w:val="00324541"/>
    <w:rsid w:val="0032493B"/>
    <w:rsid w:val="00324974"/>
    <w:rsid w:val="003249B3"/>
    <w:rsid w:val="00324DBC"/>
    <w:rsid w:val="00324FA4"/>
    <w:rsid w:val="00325556"/>
    <w:rsid w:val="003255DC"/>
    <w:rsid w:val="003256BC"/>
    <w:rsid w:val="00325729"/>
    <w:rsid w:val="00325786"/>
    <w:rsid w:val="00325E67"/>
    <w:rsid w:val="003263BD"/>
    <w:rsid w:val="00326AD9"/>
    <w:rsid w:val="00326D68"/>
    <w:rsid w:val="0032705F"/>
    <w:rsid w:val="0032748C"/>
    <w:rsid w:val="00327789"/>
    <w:rsid w:val="00327BD5"/>
    <w:rsid w:val="00327C3C"/>
    <w:rsid w:val="00327E2B"/>
    <w:rsid w:val="00327F34"/>
    <w:rsid w:val="00327F7C"/>
    <w:rsid w:val="003306C3"/>
    <w:rsid w:val="00330B38"/>
    <w:rsid w:val="00330F60"/>
    <w:rsid w:val="0033107C"/>
    <w:rsid w:val="00331AEA"/>
    <w:rsid w:val="00331BCE"/>
    <w:rsid w:val="00331EF8"/>
    <w:rsid w:val="003321AA"/>
    <w:rsid w:val="0033221F"/>
    <w:rsid w:val="0033229B"/>
    <w:rsid w:val="003322D6"/>
    <w:rsid w:val="0033241A"/>
    <w:rsid w:val="0033272F"/>
    <w:rsid w:val="00332789"/>
    <w:rsid w:val="00332898"/>
    <w:rsid w:val="00332A39"/>
    <w:rsid w:val="00332BF9"/>
    <w:rsid w:val="00332D7D"/>
    <w:rsid w:val="00332DDE"/>
    <w:rsid w:val="0033307E"/>
    <w:rsid w:val="003332C8"/>
    <w:rsid w:val="00333669"/>
    <w:rsid w:val="00333686"/>
    <w:rsid w:val="003336E5"/>
    <w:rsid w:val="00333959"/>
    <w:rsid w:val="00333AA7"/>
    <w:rsid w:val="00333C61"/>
    <w:rsid w:val="00333E3D"/>
    <w:rsid w:val="00333F89"/>
    <w:rsid w:val="003346AD"/>
    <w:rsid w:val="00334798"/>
    <w:rsid w:val="00334A7B"/>
    <w:rsid w:val="00334AE8"/>
    <w:rsid w:val="00334E54"/>
    <w:rsid w:val="0033502E"/>
    <w:rsid w:val="0033515B"/>
    <w:rsid w:val="0033566D"/>
    <w:rsid w:val="003357D0"/>
    <w:rsid w:val="00335861"/>
    <w:rsid w:val="00335B9F"/>
    <w:rsid w:val="00335DC5"/>
    <w:rsid w:val="00335F1F"/>
    <w:rsid w:val="0033623F"/>
    <w:rsid w:val="0033698F"/>
    <w:rsid w:val="00336BCD"/>
    <w:rsid w:val="00336C1B"/>
    <w:rsid w:val="0033722A"/>
    <w:rsid w:val="0033738C"/>
    <w:rsid w:val="00337399"/>
    <w:rsid w:val="003373BF"/>
    <w:rsid w:val="003373C4"/>
    <w:rsid w:val="0033776E"/>
    <w:rsid w:val="003378AA"/>
    <w:rsid w:val="0033793F"/>
    <w:rsid w:val="00337B71"/>
    <w:rsid w:val="00337F22"/>
    <w:rsid w:val="00340053"/>
    <w:rsid w:val="003405B3"/>
    <w:rsid w:val="003405C2"/>
    <w:rsid w:val="0034069F"/>
    <w:rsid w:val="00340994"/>
    <w:rsid w:val="00340AAC"/>
    <w:rsid w:val="00340B7E"/>
    <w:rsid w:val="00340D11"/>
    <w:rsid w:val="00341125"/>
    <w:rsid w:val="003411CD"/>
    <w:rsid w:val="00341266"/>
    <w:rsid w:val="0034146E"/>
    <w:rsid w:val="003414E7"/>
    <w:rsid w:val="00341592"/>
    <w:rsid w:val="00341626"/>
    <w:rsid w:val="00341656"/>
    <w:rsid w:val="0034187B"/>
    <w:rsid w:val="003418FD"/>
    <w:rsid w:val="003419B7"/>
    <w:rsid w:val="00341F03"/>
    <w:rsid w:val="0034261F"/>
    <w:rsid w:val="00342641"/>
    <w:rsid w:val="00342662"/>
    <w:rsid w:val="00342771"/>
    <w:rsid w:val="0034282A"/>
    <w:rsid w:val="00342AAA"/>
    <w:rsid w:val="00342EFF"/>
    <w:rsid w:val="0034302A"/>
    <w:rsid w:val="0034350F"/>
    <w:rsid w:val="0034355A"/>
    <w:rsid w:val="003435A0"/>
    <w:rsid w:val="003435F5"/>
    <w:rsid w:val="00343763"/>
    <w:rsid w:val="00343961"/>
    <w:rsid w:val="00343ED1"/>
    <w:rsid w:val="003446B3"/>
    <w:rsid w:val="003446B8"/>
    <w:rsid w:val="003446F0"/>
    <w:rsid w:val="00344DBD"/>
    <w:rsid w:val="00344E03"/>
    <w:rsid w:val="00344E60"/>
    <w:rsid w:val="003453B0"/>
    <w:rsid w:val="00345417"/>
    <w:rsid w:val="00345652"/>
    <w:rsid w:val="00345680"/>
    <w:rsid w:val="003456CA"/>
    <w:rsid w:val="00345843"/>
    <w:rsid w:val="003459A5"/>
    <w:rsid w:val="00345BEE"/>
    <w:rsid w:val="00345C1F"/>
    <w:rsid w:val="00345DD7"/>
    <w:rsid w:val="00345E15"/>
    <w:rsid w:val="0034632B"/>
    <w:rsid w:val="003463F2"/>
    <w:rsid w:val="0034675F"/>
    <w:rsid w:val="00346E1D"/>
    <w:rsid w:val="00346F7B"/>
    <w:rsid w:val="00346F7C"/>
    <w:rsid w:val="00346FF6"/>
    <w:rsid w:val="00347292"/>
    <w:rsid w:val="00347443"/>
    <w:rsid w:val="003475BE"/>
    <w:rsid w:val="003475FA"/>
    <w:rsid w:val="003477E6"/>
    <w:rsid w:val="00347AD7"/>
    <w:rsid w:val="00347BF8"/>
    <w:rsid w:val="003500A0"/>
    <w:rsid w:val="003500A1"/>
    <w:rsid w:val="0035036D"/>
    <w:rsid w:val="003503C7"/>
    <w:rsid w:val="0035054B"/>
    <w:rsid w:val="00350667"/>
    <w:rsid w:val="00350993"/>
    <w:rsid w:val="00350B1F"/>
    <w:rsid w:val="00350FE9"/>
    <w:rsid w:val="00351F25"/>
    <w:rsid w:val="00352486"/>
    <w:rsid w:val="00352647"/>
    <w:rsid w:val="0035271A"/>
    <w:rsid w:val="00352851"/>
    <w:rsid w:val="00352949"/>
    <w:rsid w:val="003529A3"/>
    <w:rsid w:val="00352EE5"/>
    <w:rsid w:val="00352F5E"/>
    <w:rsid w:val="0035309E"/>
    <w:rsid w:val="003533C1"/>
    <w:rsid w:val="00353442"/>
    <w:rsid w:val="00353528"/>
    <w:rsid w:val="003536CC"/>
    <w:rsid w:val="00353B6D"/>
    <w:rsid w:val="0035438F"/>
    <w:rsid w:val="0035440C"/>
    <w:rsid w:val="00354EE5"/>
    <w:rsid w:val="0035513E"/>
    <w:rsid w:val="00355747"/>
    <w:rsid w:val="0035574C"/>
    <w:rsid w:val="00355993"/>
    <w:rsid w:val="00355AA0"/>
    <w:rsid w:val="00355DA8"/>
    <w:rsid w:val="00355DBC"/>
    <w:rsid w:val="00355E4F"/>
    <w:rsid w:val="0035606A"/>
    <w:rsid w:val="0035645B"/>
    <w:rsid w:val="00357045"/>
    <w:rsid w:val="003570BA"/>
    <w:rsid w:val="003571A5"/>
    <w:rsid w:val="00357B9E"/>
    <w:rsid w:val="00360184"/>
    <w:rsid w:val="003601DC"/>
    <w:rsid w:val="00360329"/>
    <w:rsid w:val="00360359"/>
    <w:rsid w:val="0036046E"/>
    <w:rsid w:val="003605E1"/>
    <w:rsid w:val="00360FC4"/>
    <w:rsid w:val="00361746"/>
    <w:rsid w:val="0036183E"/>
    <w:rsid w:val="0036199E"/>
    <w:rsid w:val="00361A94"/>
    <w:rsid w:val="00361B44"/>
    <w:rsid w:val="00361F6C"/>
    <w:rsid w:val="003620DD"/>
    <w:rsid w:val="003623AC"/>
    <w:rsid w:val="00362796"/>
    <w:rsid w:val="003627EE"/>
    <w:rsid w:val="00362826"/>
    <w:rsid w:val="003628DD"/>
    <w:rsid w:val="00362C63"/>
    <w:rsid w:val="00362EF6"/>
    <w:rsid w:val="00362FC5"/>
    <w:rsid w:val="003631CC"/>
    <w:rsid w:val="0036338A"/>
    <w:rsid w:val="0036338F"/>
    <w:rsid w:val="00363633"/>
    <w:rsid w:val="0036368C"/>
    <w:rsid w:val="00363740"/>
    <w:rsid w:val="0036387A"/>
    <w:rsid w:val="003639FB"/>
    <w:rsid w:val="003640A7"/>
    <w:rsid w:val="003645B3"/>
    <w:rsid w:val="00364645"/>
    <w:rsid w:val="003646BE"/>
    <w:rsid w:val="0036472D"/>
    <w:rsid w:val="003649F3"/>
    <w:rsid w:val="00364A00"/>
    <w:rsid w:val="00364BEC"/>
    <w:rsid w:val="00364D3C"/>
    <w:rsid w:val="00364F95"/>
    <w:rsid w:val="00365285"/>
    <w:rsid w:val="00365592"/>
    <w:rsid w:val="003655F1"/>
    <w:rsid w:val="003660F6"/>
    <w:rsid w:val="0036631F"/>
    <w:rsid w:val="003664E0"/>
    <w:rsid w:val="003664F2"/>
    <w:rsid w:val="00366513"/>
    <w:rsid w:val="0036668F"/>
    <w:rsid w:val="00366EED"/>
    <w:rsid w:val="003672C8"/>
    <w:rsid w:val="00367355"/>
    <w:rsid w:val="00367AD9"/>
    <w:rsid w:val="00370018"/>
    <w:rsid w:val="0037001D"/>
    <w:rsid w:val="0037018B"/>
    <w:rsid w:val="00370631"/>
    <w:rsid w:val="0037068B"/>
    <w:rsid w:val="00370BF7"/>
    <w:rsid w:val="00370CB6"/>
    <w:rsid w:val="00370EB5"/>
    <w:rsid w:val="00371020"/>
    <w:rsid w:val="00371263"/>
    <w:rsid w:val="0037134B"/>
    <w:rsid w:val="00371456"/>
    <w:rsid w:val="003714EC"/>
    <w:rsid w:val="0037155F"/>
    <w:rsid w:val="00371B2D"/>
    <w:rsid w:val="00371B66"/>
    <w:rsid w:val="00371DBC"/>
    <w:rsid w:val="00371FAD"/>
    <w:rsid w:val="00371FFB"/>
    <w:rsid w:val="00372079"/>
    <w:rsid w:val="003721DE"/>
    <w:rsid w:val="0037298D"/>
    <w:rsid w:val="003729D0"/>
    <w:rsid w:val="00372A4A"/>
    <w:rsid w:val="00372C48"/>
    <w:rsid w:val="00372E51"/>
    <w:rsid w:val="00372F51"/>
    <w:rsid w:val="0037310B"/>
    <w:rsid w:val="003732D3"/>
    <w:rsid w:val="00373609"/>
    <w:rsid w:val="00373A06"/>
    <w:rsid w:val="00373DDF"/>
    <w:rsid w:val="00374125"/>
    <w:rsid w:val="003741C0"/>
    <w:rsid w:val="0037440E"/>
    <w:rsid w:val="00374BB3"/>
    <w:rsid w:val="00374D05"/>
    <w:rsid w:val="003759EA"/>
    <w:rsid w:val="00375E6A"/>
    <w:rsid w:val="00375E99"/>
    <w:rsid w:val="00375F0C"/>
    <w:rsid w:val="0037609E"/>
    <w:rsid w:val="003762F7"/>
    <w:rsid w:val="00376513"/>
    <w:rsid w:val="00376CE2"/>
    <w:rsid w:val="003770D4"/>
    <w:rsid w:val="0037757D"/>
    <w:rsid w:val="0037773E"/>
    <w:rsid w:val="00377AA1"/>
    <w:rsid w:val="00377C29"/>
    <w:rsid w:val="00377D18"/>
    <w:rsid w:val="00377D6C"/>
    <w:rsid w:val="00380501"/>
    <w:rsid w:val="0038068C"/>
    <w:rsid w:val="0038078D"/>
    <w:rsid w:val="00380B70"/>
    <w:rsid w:val="00380CF9"/>
    <w:rsid w:val="00380D5E"/>
    <w:rsid w:val="00380F5A"/>
    <w:rsid w:val="00381187"/>
    <w:rsid w:val="00381259"/>
    <w:rsid w:val="003813A5"/>
    <w:rsid w:val="00381587"/>
    <w:rsid w:val="00381623"/>
    <w:rsid w:val="00381790"/>
    <w:rsid w:val="003819C6"/>
    <w:rsid w:val="00381ED2"/>
    <w:rsid w:val="00382934"/>
    <w:rsid w:val="003829E2"/>
    <w:rsid w:val="00382B93"/>
    <w:rsid w:val="00382FE0"/>
    <w:rsid w:val="00382FF0"/>
    <w:rsid w:val="00383543"/>
    <w:rsid w:val="003838B3"/>
    <w:rsid w:val="00383F11"/>
    <w:rsid w:val="00383F81"/>
    <w:rsid w:val="00383F9B"/>
    <w:rsid w:val="003842B0"/>
    <w:rsid w:val="003846B7"/>
    <w:rsid w:val="003846C3"/>
    <w:rsid w:val="0038494E"/>
    <w:rsid w:val="00384C95"/>
    <w:rsid w:val="00384F3A"/>
    <w:rsid w:val="00384F78"/>
    <w:rsid w:val="00384FE7"/>
    <w:rsid w:val="00385367"/>
    <w:rsid w:val="003853FE"/>
    <w:rsid w:val="0038550F"/>
    <w:rsid w:val="00385603"/>
    <w:rsid w:val="00385B22"/>
    <w:rsid w:val="00386172"/>
    <w:rsid w:val="003863C0"/>
    <w:rsid w:val="003864F8"/>
    <w:rsid w:val="003867E2"/>
    <w:rsid w:val="003868A8"/>
    <w:rsid w:val="00386C98"/>
    <w:rsid w:val="00386E4B"/>
    <w:rsid w:val="00386F68"/>
    <w:rsid w:val="00387445"/>
    <w:rsid w:val="00387FDC"/>
    <w:rsid w:val="00390153"/>
    <w:rsid w:val="003902CE"/>
    <w:rsid w:val="0039053F"/>
    <w:rsid w:val="0039090C"/>
    <w:rsid w:val="00390BCD"/>
    <w:rsid w:val="00390D32"/>
    <w:rsid w:val="00390F23"/>
    <w:rsid w:val="00390FB9"/>
    <w:rsid w:val="00390FD0"/>
    <w:rsid w:val="0039129D"/>
    <w:rsid w:val="003912A9"/>
    <w:rsid w:val="00391841"/>
    <w:rsid w:val="00391B38"/>
    <w:rsid w:val="00391D4F"/>
    <w:rsid w:val="00391DC4"/>
    <w:rsid w:val="003921CF"/>
    <w:rsid w:val="003924A3"/>
    <w:rsid w:val="00392769"/>
    <w:rsid w:val="003927E8"/>
    <w:rsid w:val="00392D9E"/>
    <w:rsid w:val="00392EBA"/>
    <w:rsid w:val="00393611"/>
    <w:rsid w:val="00393749"/>
    <w:rsid w:val="00393866"/>
    <w:rsid w:val="00393AEF"/>
    <w:rsid w:val="00393D44"/>
    <w:rsid w:val="00393E83"/>
    <w:rsid w:val="00394546"/>
    <w:rsid w:val="0039472F"/>
    <w:rsid w:val="003947B5"/>
    <w:rsid w:val="00394CAD"/>
    <w:rsid w:val="00394D9C"/>
    <w:rsid w:val="00394E1F"/>
    <w:rsid w:val="00394F10"/>
    <w:rsid w:val="00395005"/>
    <w:rsid w:val="00395171"/>
    <w:rsid w:val="003953A3"/>
    <w:rsid w:val="003955B4"/>
    <w:rsid w:val="0039582B"/>
    <w:rsid w:val="00395A1F"/>
    <w:rsid w:val="00395F7E"/>
    <w:rsid w:val="003961DF"/>
    <w:rsid w:val="003962BF"/>
    <w:rsid w:val="003962F0"/>
    <w:rsid w:val="00396315"/>
    <w:rsid w:val="00396520"/>
    <w:rsid w:val="0039663F"/>
    <w:rsid w:val="00396AB4"/>
    <w:rsid w:val="00397322"/>
    <w:rsid w:val="0039758D"/>
    <w:rsid w:val="003978BA"/>
    <w:rsid w:val="00397A42"/>
    <w:rsid w:val="00397BFC"/>
    <w:rsid w:val="00397C09"/>
    <w:rsid w:val="00397D5C"/>
    <w:rsid w:val="00397F99"/>
    <w:rsid w:val="00397FF9"/>
    <w:rsid w:val="003A011F"/>
    <w:rsid w:val="003A031F"/>
    <w:rsid w:val="003A065A"/>
    <w:rsid w:val="003A071C"/>
    <w:rsid w:val="003A09E3"/>
    <w:rsid w:val="003A0D85"/>
    <w:rsid w:val="003A0D99"/>
    <w:rsid w:val="003A102A"/>
    <w:rsid w:val="003A146A"/>
    <w:rsid w:val="003A157F"/>
    <w:rsid w:val="003A1891"/>
    <w:rsid w:val="003A194A"/>
    <w:rsid w:val="003A1C8A"/>
    <w:rsid w:val="003A1D02"/>
    <w:rsid w:val="003A2364"/>
    <w:rsid w:val="003A2585"/>
    <w:rsid w:val="003A2670"/>
    <w:rsid w:val="003A2742"/>
    <w:rsid w:val="003A2F0E"/>
    <w:rsid w:val="003A2F25"/>
    <w:rsid w:val="003A3252"/>
    <w:rsid w:val="003A329F"/>
    <w:rsid w:val="003A36A3"/>
    <w:rsid w:val="003A3943"/>
    <w:rsid w:val="003A3D50"/>
    <w:rsid w:val="003A3F8A"/>
    <w:rsid w:val="003A432A"/>
    <w:rsid w:val="003A4762"/>
    <w:rsid w:val="003A4895"/>
    <w:rsid w:val="003A490C"/>
    <w:rsid w:val="003A495F"/>
    <w:rsid w:val="003A4B16"/>
    <w:rsid w:val="003A5158"/>
    <w:rsid w:val="003A520A"/>
    <w:rsid w:val="003A5570"/>
    <w:rsid w:val="003A5623"/>
    <w:rsid w:val="003A5CB0"/>
    <w:rsid w:val="003A6005"/>
    <w:rsid w:val="003A618C"/>
    <w:rsid w:val="003A63BD"/>
    <w:rsid w:val="003A6535"/>
    <w:rsid w:val="003A687D"/>
    <w:rsid w:val="003A6C09"/>
    <w:rsid w:val="003A6EC1"/>
    <w:rsid w:val="003A7206"/>
    <w:rsid w:val="003A7E29"/>
    <w:rsid w:val="003A7E5B"/>
    <w:rsid w:val="003A7F37"/>
    <w:rsid w:val="003B011E"/>
    <w:rsid w:val="003B038E"/>
    <w:rsid w:val="003B0593"/>
    <w:rsid w:val="003B07B9"/>
    <w:rsid w:val="003B0FAE"/>
    <w:rsid w:val="003B101E"/>
    <w:rsid w:val="003B1148"/>
    <w:rsid w:val="003B12CC"/>
    <w:rsid w:val="003B149C"/>
    <w:rsid w:val="003B197A"/>
    <w:rsid w:val="003B1E4D"/>
    <w:rsid w:val="003B1E74"/>
    <w:rsid w:val="003B1EDF"/>
    <w:rsid w:val="003B2274"/>
    <w:rsid w:val="003B2584"/>
    <w:rsid w:val="003B264B"/>
    <w:rsid w:val="003B2D00"/>
    <w:rsid w:val="003B2D20"/>
    <w:rsid w:val="003B30E3"/>
    <w:rsid w:val="003B31CF"/>
    <w:rsid w:val="003B39CB"/>
    <w:rsid w:val="003B39E2"/>
    <w:rsid w:val="003B3DEE"/>
    <w:rsid w:val="003B3E87"/>
    <w:rsid w:val="003B3FA8"/>
    <w:rsid w:val="003B4116"/>
    <w:rsid w:val="003B428B"/>
    <w:rsid w:val="003B437D"/>
    <w:rsid w:val="003B44DB"/>
    <w:rsid w:val="003B4670"/>
    <w:rsid w:val="003B49BF"/>
    <w:rsid w:val="003B4D3D"/>
    <w:rsid w:val="003B4DBD"/>
    <w:rsid w:val="003B50E4"/>
    <w:rsid w:val="003B5518"/>
    <w:rsid w:val="003B5529"/>
    <w:rsid w:val="003B5C43"/>
    <w:rsid w:val="003B5CC2"/>
    <w:rsid w:val="003B5E27"/>
    <w:rsid w:val="003B6099"/>
    <w:rsid w:val="003B60BF"/>
    <w:rsid w:val="003B6331"/>
    <w:rsid w:val="003B65D4"/>
    <w:rsid w:val="003B6772"/>
    <w:rsid w:val="003B679A"/>
    <w:rsid w:val="003B67EC"/>
    <w:rsid w:val="003B6A45"/>
    <w:rsid w:val="003B6A7B"/>
    <w:rsid w:val="003B6B56"/>
    <w:rsid w:val="003B6E71"/>
    <w:rsid w:val="003B6F2C"/>
    <w:rsid w:val="003B7046"/>
    <w:rsid w:val="003B7053"/>
    <w:rsid w:val="003B71E6"/>
    <w:rsid w:val="003B7234"/>
    <w:rsid w:val="003B7493"/>
    <w:rsid w:val="003B7715"/>
    <w:rsid w:val="003B78A2"/>
    <w:rsid w:val="003B78F7"/>
    <w:rsid w:val="003B7A14"/>
    <w:rsid w:val="003B7A32"/>
    <w:rsid w:val="003B7C94"/>
    <w:rsid w:val="003B7D63"/>
    <w:rsid w:val="003B7DE0"/>
    <w:rsid w:val="003B7E1B"/>
    <w:rsid w:val="003B7F33"/>
    <w:rsid w:val="003C010A"/>
    <w:rsid w:val="003C057B"/>
    <w:rsid w:val="003C0794"/>
    <w:rsid w:val="003C07F9"/>
    <w:rsid w:val="003C0824"/>
    <w:rsid w:val="003C0916"/>
    <w:rsid w:val="003C0AAC"/>
    <w:rsid w:val="003C0EF6"/>
    <w:rsid w:val="003C10F7"/>
    <w:rsid w:val="003C1495"/>
    <w:rsid w:val="003C1782"/>
    <w:rsid w:val="003C1B38"/>
    <w:rsid w:val="003C1F02"/>
    <w:rsid w:val="003C1F51"/>
    <w:rsid w:val="003C20A3"/>
    <w:rsid w:val="003C21DB"/>
    <w:rsid w:val="003C2616"/>
    <w:rsid w:val="003C28E9"/>
    <w:rsid w:val="003C2A77"/>
    <w:rsid w:val="003C2BEE"/>
    <w:rsid w:val="003C30F2"/>
    <w:rsid w:val="003C3199"/>
    <w:rsid w:val="003C32F2"/>
    <w:rsid w:val="003C3320"/>
    <w:rsid w:val="003C33D0"/>
    <w:rsid w:val="003C33D5"/>
    <w:rsid w:val="003C347A"/>
    <w:rsid w:val="003C38A1"/>
    <w:rsid w:val="003C3CB0"/>
    <w:rsid w:val="003C41E8"/>
    <w:rsid w:val="003C440E"/>
    <w:rsid w:val="003C56D2"/>
    <w:rsid w:val="003C56FF"/>
    <w:rsid w:val="003C5D57"/>
    <w:rsid w:val="003C5F1D"/>
    <w:rsid w:val="003C6026"/>
    <w:rsid w:val="003C6435"/>
    <w:rsid w:val="003C65C4"/>
    <w:rsid w:val="003C65FF"/>
    <w:rsid w:val="003C66B9"/>
    <w:rsid w:val="003C6834"/>
    <w:rsid w:val="003C69D5"/>
    <w:rsid w:val="003C6DF9"/>
    <w:rsid w:val="003C7056"/>
    <w:rsid w:val="003C7196"/>
    <w:rsid w:val="003C7388"/>
    <w:rsid w:val="003C7C4A"/>
    <w:rsid w:val="003C7CFC"/>
    <w:rsid w:val="003C7EC1"/>
    <w:rsid w:val="003C7F05"/>
    <w:rsid w:val="003D0064"/>
    <w:rsid w:val="003D0387"/>
    <w:rsid w:val="003D060E"/>
    <w:rsid w:val="003D0847"/>
    <w:rsid w:val="003D08DF"/>
    <w:rsid w:val="003D0995"/>
    <w:rsid w:val="003D0BA0"/>
    <w:rsid w:val="003D107B"/>
    <w:rsid w:val="003D109C"/>
    <w:rsid w:val="003D14CA"/>
    <w:rsid w:val="003D155C"/>
    <w:rsid w:val="003D1815"/>
    <w:rsid w:val="003D1970"/>
    <w:rsid w:val="003D1ADB"/>
    <w:rsid w:val="003D1D12"/>
    <w:rsid w:val="003D221F"/>
    <w:rsid w:val="003D233C"/>
    <w:rsid w:val="003D244A"/>
    <w:rsid w:val="003D245D"/>
    <w:rsid w:val="003D2772"/>
    <w:rsid w:val="003D27EF"/>
    <w:rsid w:val="003D2839"/>
    <w:rsid w:val="003D2BA9"/>
    <w:rsid w:val="003D2D84"/>
    <w:rsid w:val="003D2F84"/>
    <w:rsid w:val="003D3173"/>
    <w:rsid w:val="003D3423"/>
    <w:rsid w:val="003D3556"/>
    <w:rsid w:val="003D36EB"/>
    <w:rsid w:val="003D371A"/>
    <w:rsid w:val="003D3809"/>
    <w:rsid w:val="003D3B8C"/>
    <w:rsid w:val="003D3DA8"/>
    <w:rsid w:val="003D406F"/>
    <w:rsid w:val="003D43F1"/>
    <w:rsid w:val="003D4E38"/>
    <w:rsid w:val="003D4E92"/>
    <w:rsid w:val="003D4F7F"/>
    <w:rsid w:val="003D53FD"/>
    <w:rsid w:val="003D5B5B"/>
    <w:rsid w:val="003D5BFF"/>
    <w:rsid w:val="003D5CF8"/>
    <w:rsid w:val="003D6185"/>
    <w:rsid w:val="003D6258"/>
    <w:rsid w:val="003D63F6"/>
    <w:rsid w:val="003D6644"/>
    <w:rsid w:val="003D6660"/>
    <w:rsid w:val="003D6AE2"/>
    <w:rsid w:val="003D6B57"/>
    <w:rsid w:val="003D6CE2"/>
    <w:rsid w:val="003D7336"/>
    <w:rsid w:val="003D74E7"/>
    <w:rsid w:val="003D7709"/>
    <w:rsid w:val="003E004A"/>
    <w:rsid w:val="003E014B"/>
    <w:rsid w:val="003E0744"/>
    <w:rsid w:val="003E08CB"/>
    <w:rsid w:val="003E1077"/>
    <w:rsid w:val="003E11D2"/>
    <w:rsid w:val="003E13F9"/>
    <w:rsid w:val="003E18B9"/>
    <w:rsid w:val="003E2248"/>
    <w:rsid w:val="003E2306"/>
    <w:rsid w:val="003E25CA"/>
    <w:rsid w:val="003E2DE9"/>
    <w:rsid w:val="003E2E4D"/>
    <w:rsid w:val="003E3A5E"/>
    <w:rsid w:val="003E3D2C"/>
    <w:rsid w:val="003E3DEB"/>
    <w:rsid w:val="003E3E5A"/>
    <w:rsid w:val="003E3F74"/>
    <w:rsid w:val="003E4176"/>
    <w:rsid w:val="003E422D"/>
    <w:rsid w:val="003E44CD"/>
    <w:rsid w:val="003E4531"/>
    <w:rsid w:val="003E466C"/>
    <w:rsid w:val="003E4C40"/>
    <w:rsid w:val="003E5441"/>
    <w:rsid w:val="003E551C"/>
    <w:rsid w:val="003E5565"/>
    <w:rsid w:val="003E5B18"/>
    <w:rsid w:val="003E5BE1"/>
    <w:rsid w:val="003E5C1B"/>
    <w:rsid w:val="003E6078"/>
    <w:rsid w:val="003E62CF"/>
    <w:rsid w:val="003E63F0"/>
    <w:rsid w:val="003E648E"/>
    <w:rsid w:val="003E6B4C"/>
    <w:rsid w:val="003E6E9C"/>
    <w:rsid w:val="003E72F3"/>
    <w:rsid w:val="003E79B6"/>
    <w:rsid w:val="003E7B64"/>
    <w:rsid w:val="003E7C8A"/>
    <w:rsid w:val="003E7EA7"/>
    <w:rsid w:val="003E7F61"/>
    <w:rsid w:val="003F065E"/>
    <w:rsid w:val="003F0EA9"/>
    <w:rsid w:val="003F1517"/>
    <w:rsid w:val="003F1B35"/>
    <w:rsid w:val="003F1FB0"/>
    <w:rsid w:val="003F2471"/>
    <w:rsid w:val="003F2A26"/>
    <w:rsid w:val="003F2B74"/>
    <w:rsid w:val="003F2D62"/>
    <w:rsid w:val="003F2F09"/>
    <w:rsid w:val="003F32EE"/>
    <w:rsid w:val="003F3C74"/>
    <w:rsid w:val="003F4013"/>
    <w:rsid w:val="003F4344"/>
    <w:rsid w:val="003F49C2"/>
    <w:rsid w:val="003F4AB1"/>
    <w:rsid w:val="003F4E48"/>
    <w:rsid w:val="003F4EC6"/>
    <w:rsid w:val="003F5B44"/>
    <w:rsid w:val="003F5C03"/>
    <w:rsid w:val="003F5D9C"/>
    <w:rsid w:val="003F60B4"/>
    <w:rsid w:val="003F61B9"/>
    <w:rsid w:val="003F64E0"/>
    <w:rsid w:val="003F6609"/>
    <w:rsid w:val="003F68BC"/>
    <w:rsid w:val="003F6B1F"/>
    <w:rsid w:val="003F6C2C"/>
    <w:rsid w:val="003F6CCB"/>
    <w:rsid w:val="003F6D33"/>
    <w:rsid w:val="003F7160"/>
    <w:rsid w:val="003F7E92"/>
    <w:rsid w:val="00400311"/>
    <w:rsid w:val="00400312"/>
    <w:rsid w:val="004005B5"/>
    <w:rsid w:val="0040067A"/>
    <w:rsid w:val="00400908"/>
    <w:rsid w:val="00400F4A"/>
    <w:rsid w:val="0040145F"/>
    <w:rsid w:val="004014D5"/>
    <w:rsid w:val="00401A1B"/>
    <w:rsid w:val="00401C57"/>
    <w:rsid w:val="004024E4"/>
    <w:rsid w:val="004025B5"/>
    <w:rsid w:val="0040269B"/>
    <w:rsid w:val="00402DB1"/>
    <w:rsid w:val="00402EBA"/>
    <w:rsid w:val="0040326B"/>
    <w:rsid w:val="004033F6"/>
    <w:rsid w:val="00403A3C"/>
    <w:rsid w:val="00403C55"/>
    <w:rsid w:val="00403C9E"/>
    <w:rsid w:val="00403CF5"/>
    <w:rsid w:val="004044F8"/>
    <w:rsid w:val="00404508"/>
    <w:rsid w:val="004046C1"/>
    <w:rsid w:val="0040483E"/>
    <w:rsid w:val="00404DF3"/>
    <w:rsid w:val="00404E5E"/>
    <w:rsid w:val="00405130"/>
    <w:rsid w:val="004051D0"/>
    <w:rsid w:val="004051E6"/>
    <w:rsid w:val="004056A7"/>
    <w:rsid w:val="00405D9B"/>
    <w:rsid w:val="004060DD"/>
    <w:rsid w:val="004060E9"/>
    <w:rsid w:val="00406662"/>
    <w:rsid w:val="00406970"/>
    <w:rsid w:val="00406C49"/>
    <w:rsid w:val="00406DD1"/>
    <w:rsid w:val="004074E7"/>
    <w:rsid w:val="0040772E"/>
    <w:rsid w:val="004100F9"/>
    <w:rsid w:val="004101DE"/>
    <w:rsid w:val="004102CF"/>
    <w:rsid w:val="0041064D"/>
    <w:rsid w:val="0041071D"/>
    <w:rsid w:val="00410880"/>
    <w:rsid w:val="00410D1F"/>
    <w:rsid w:val="00410E40"/>
    <w:rsid w:val="00411143"/>
    <w:rsid w:val="004111D9"/>
    <w:rsid w:val="00411520"/>
    <w:rsid w:val="004115D3"/>
    <w:rsid w:val="00411742"/>
    <w:rsid w:val="00411A64"/>
    <w:rsid w:val="00411BB9"/>
    <w:rsid w:val="00411BC3"/>
    <w:rsid w:val="00411E7F"/>
    <w:rsid w:val="0041234C"/>
    <w:rsid w:val="004125E9"/>
    <w:rsid w:val="004126FE"/>
    <w:rsid w:val="00412790"/>
    <w:rsid w:val="00412795"/>
    <w:rsid w:val="00412F69"/>
    <w:rsid w:val="0041330E"/>
    <w:rsid w:val="0041338D"/>
    <w:rsid w:val="004136BB"/>
    <w:rsid w:val="004136CD"/>
    <w:rsid w:val="0041386E"/>
    <w:rsid w:val="004139C3"/>
    <w:rsid w:val="00413D14"/>
    <w:rsid w:val="00413DFB"/>
    <w:rsid w:val="004141CF"/>
    <w:rsid w:val="0041423D"/>
    <w:rsid w:val="004146C5"/>
    <w:rsid w:val="0041484B"/>
    <w:rsid w:val="00414889"/>
    <w:rsid w:val="00414C6D"/>
    <w:rsid w:val="00414E5D"/>
    <w:rsid w:val="0041506F"/>
    <w:rsid w:val="004153AB"/>
    <w:rsid w:val="00415635"/>
    <w:rsid w:val="0041593B"/>
    <w:rsid w:val="00415C9D"/>
    <w:rsid w:val="00415CD6"/>
    <w:rsid w:val="00415CE8"/>
    <w:rsid w:val="0041625D"/>
    <w:rsid w:val="0041634B"/>
    <w:rsid w:val="00416473"/>
    <w:rsid w:val="0041650B"/>
    <w:rsid w:val="004165ED"/>
    <w:rsid w:val="00416A3D"/>
    <w:rsid w:val="00416ACD"/>
    <w:rsid w:val="00416C41"/>
    <w:rsid w:val="00416E96"/>
    <w:rsid w:val="004172B8"/>
    <w:rsid w:val="0041759F"/>
    <w:rsid w:val="00417BCA"/>
    <w:rsid w:val="00417C0A"/>
    <w:rsid w:val="00420057"/>
    <w:rsid w:val="00420120"/>
    <w:rsid w:val="0042019D"/>
    <w:rsid w:val="00420468"/>
    <w:rsid w:val="0042080B"/>
    <w:rsid w:val="00420A85"/>
    <w:rsid w:val="00420E9A"/>
    <w:rsid w:val="00421120"/>
    <w:rsid w:val="004213C8"/>
    <w:rsid w:val="0042140B"/>
    <w:rsid w:val="0042182C"/>
    <w:rsid w:val="004219C5"/>
    <w:rsid w:val="00421D13"/>
    <w:rsid w:val="00421D32"/>
    <w:rsid w:val="00421D3E"/>
    <w:rsid w:val="00422124"/>
    <w:rsid w:val="00422C92"/>
    <w:rsid w:val="00422CE5"/>
    <w:rsid w:val="00422DA0"/>
    <w:rsid w:val="00422E50"/>
    <w:rsid w:val="00423027"/>
    <w:rsid w:val="0042309C"/>
    <w:rsid w:val="004233A5"/>
    <w:rsid w:val="004238CE"/>
    <w:rsid w:val="00423B1D"/>
    <w:rsid w:val="00423E0D"/>
    <w:rsid w:val="004247FB"/>
    <w:rsid w:val="0042496B"/>
    <w:rsid w:val="00424FDC"/>
    <w:rsid w:val="004259D2"/>
    <w:rsid w:val="00425FD1"/>
    <w:rsid w:val="004268CC"/>
    <w:rsid w:val="00426CBB"/>
    <w:rsid w:val="00426DE1"/>
    <w:rsid w:val="00426E9B"/>
    <w:rsid w:val="0042701F"/>
    <w:rsid w:val="0042738E"/>
    <w:rsid w:val="004276F7"/>
    <w:rsid w:val="0042791D"/>
    <w:rsid w:val="00427941"/>
    <w:rsid w:val="00427B3A"/>
    <w:rsid w:val="00427D16"/>
    <w:rsid w:val="00427FC8"/>
    <w:rsid w:val="00427FDB"/>
    <w:rsid w:val="00430044"/>
    <w:rsid w:val="004308C4"/>
    <w:rsid w:val="00430A18"/>
    <w:rsid w:val="00430C15"/>
    <w:rsid w:val="0043100C"/>
    <w:rsid w:val="004312BF"/>
    <w:rsid w:val="004313C7"/>
    <w:rsid w:val="00431592"/>
    <w:rsid w:val="0043165C"/>
    <w:rsid w:val="00431A79"/>
    <w:rsid w:val="00431B21"/>
    <w:rsid w:val="00431C2E"/>
    <w:rsid w:val="00431DD1"/>
    <w:rsid w:val="00431F90"/>
    <w:rsid w:val="00432038"/>
    <w:rsid w:val="0043216A"/>
    <w:rsid w:val="00432874"/>
    <w:rsid w:val="00432974"/>
    <w:rsid w:val="00432F7D"/>
    <w:rsid w:val="004330E9"/>
    <w:rsid w:val="00433279"/>
    <w:rsid w:val="004332F9"/>
    <w:rsid w:val="0043349D"/>
    <w:rsid w:val="00433CC6"/>
    <w:rsid w:val="00434523"/>
    <w:rsid w:val="00434E30"/>
    <w:rsid w:val="0043515D"/>
    <w:rsid w:val="00435419"/>
    <w:rsid w:val="0043578E"/>
    <w:rsid w:val="00435830"/>
    <w:rsid w:val="00435999"/>
    <w:rsid w:val="00435AEB"/>
    <w:rsid w:val="00435B9A"/>
    <w:rsid w:val="00435EB1"/>
    <w:rsid w:val="00436287"/>
    <w:rsid w:val="0043679B"/>
    <w:rsid w:val="0043696A"/>
    <w:rsid w:val="00436AC1"/>
    <w:rsid w:val="00437007"/>
    <w:rsid w:val="0043714B"/>
    <w:rsid w:val="0043753F"/>
    <w:rsid w:val="00437A1E"/>
    <w:rsid w:val="00440BBF"/>
    <w:rsid w:val="00440D5E"/>
    <w:rsid w:val="00441081"/>
    <w:rsid w:val="00441756"/>
    <w:rsid w:val="00441DAD"/>
    <w:rsid w:val="00441EF9"/>
    <w:rsid w:val="00442146"/>
    <w:rsid w:val="004425E0"/>
    <w:rsid w:val="00442676"/>
    <w:rsid w:val="004429E4"/>
    <w:rsid w:val="00442BE1"/>
    <w:rsid w:val="00442EA8"/>
    <w:rsid w:val="0044332F"/>
    <w:rsid w:val="004434FB"/>
    <w:rsid w:val="004435CF"/>
    <w:rsid w:val="004437D9"/>
    <w:rsid w:val="0044441E"/>
    <w:rsid w:val="004445D6"/>
    <w:rsid w:val="0044470B"/>
    <w:rsid w:val="00444A73"/>
    <w:rsid w:val="00444BE2"/>
    <w:rsid w:val="00444BEC"/>
    <w:rsid w:val="00444C7D"/>
    <w:rsid w:val="00444E00"/>
    <w:rsid w:val="0044514B"/>
    <w:rsid w:val="00445334"/>
    <w:rsid w:val="0044546D"/>
    <w:rsid w:val="004456DC"/>
    <w:rsid w:val="0044622F"/>
    <w:rsid w:val="00446245"/>
    <w:rsid w:val="0044643E"/>
    <w:rsid w:val="00446453"/>
    <w:rsid w:val="0044692B"/>
    <w:rsid w:val="00446985"/>
    <w:rsid w:val="004469A5"/>
    <w:rsid w:val="00446B84"/>
    <w:rsid w:val="00446C61"/>
    <w:rsid w:val="00446CE8"/>
    <w:rsid w:val="00446ED0"/>
    <w:rsid w:val="004470C0"/>
    <w:rsid w:val="0044726B"/>
    <w:rsid w:val="004474EB"/>
    <w:rsid w:val="004475B9"/>
    <w:rsid w:val="004477B4"/>
    <w:rsid w:val="004479DE"/>
    <w:rsid w:val="00447A7B"/>
    <w:rsid w:val="00447CF5"/>
    <w:rsid w:val="00450223"/>
    <w:rsid w:val="004503C5"/>
    <w:rsid w:val="0045063A"/>
    <w:rsid w:val="00450789"/>
    <w:rsid w:val="00450ADC"/>
    <w:rsid w:val="00450C56"/>
    <w:rsid w:val="00450CA1"/>
    <w:rsid w:val="00450EBE"/>
    <w:rsid w:val="00450EDB"/>
    <w:rsid w:val="00451080"/>
    <w:rsid w:val="00451121"/>
    <w:rsid w:val="00451535"/>
    <w:rsid w:val="00451585"/>
    <w:rsid w:val="004515D6"/>
    <w:rsid w:val="004516DC"/>
    <w:rsid w:val="00451706"/>
    <w:rsid w:val="00451921"/>
    <w:rsid w:val="0045196A"/>
    <w:rsid w:val="00451B51"/>
    <w:rsid w:val="00451ECF"/>
    <w:rsid w:val="00451FA5"/>
    <w:rsid w:val="0045214D"/>
    <w:rsid w:val="0045225D"/>
    <w:rsid w:val="004522AF"/>
    <w:rsid w:val="004522B8"/>
    <w:rsid w:val="00452718"/>
    <w:rsid w:val="004527FA"/>
    <w:rsid w:val="00452F2A"/>
    <w:rsid w:val="004532E2"/>
    <w:rsid w:val="00453410"/>
    <w:rsid w:val="0045343E"/>
    <w:rsid w:val="004535C7"/>
    <w:rsid w:val="004535D7"/>
    <w:rsid w:val="00453A5E"/>
    <w:rsid w:val="00453AF0"/>
    <w:rsid w:val="00453FF9"/>
    <w:rsid w:val="0045440E"/>
    <w:rsid w:val="00454A2B"/>
    <w:rsid w:val="00454A65"/>
    <w:rsid w:val="00454AA6"/>
    <w:rsid w:val="00455503"/>
    <w:rsid w:val="0045570E"/>
    <w:rsid w:val="00455A6A"/>
    <w:rsid w:val="00455B78"/>
    <w:rsid w:val="00455E77"/>
    <w:rsid w:val="00455E94"/>
    <w:rsid w:val="00456211"/>
    <w:rsid w:val="004562EC"/>
    <w:rsid w:val="004563C0"/>
    <w:rsid w:val="004566C7"/>
    <w:rsid w:val="00456DDD"/>
    <w:rsid w:val="00457263"/>
    <w:rsid w:val="00457CA8"/>
    <w:rsid w:val="00457EFE"/>
    <w:rsid w:val="004607A2"/>
    <w:rsid w:val="00460832"/>
    <w:rsid w:val="0046086D"/>
    <w:rsid w:val="00460A48"/>
    <w:rsid w:val="00460B30"/>
    <w:rsid w:val="00460BA8"/>
    <w:rsid w:val="00460F78"/>
    <w:rsid w:val="00461324"/>
    <w:rsid w:val="00461333"/>
    <w:rsid w:val="00461566"/>
    <w:rsid w:val="0046161D"/>
    <w:rsid w:val="00461634"/>
    <w:rsid w:val="0046180A"/>
    <w:rsid w:val="0046199A"/>
    <w:rsid w:val="00461BB3"/>
    <w:rsid w:val="00461BE3"/>
    <w:rsid w:val="00461E5F"/>
    <w:rsid w:val="004627BD"/>
    <w:rsid w:val="0046283C"/>
    <w:rsid w:val="00462A3C"/>
    <w:rsid w:val="00462A69"/>
    <w:rsid w:val="00462AD7"/>
    <w:rsid w:val="004630EF"/>
    <w:rsid w:val="004630FF"/>
    <w:rsid w:val="004631FB"/>
    <w:rsid w:val="0046327E"/>
    <w:rsid w:val="00463416"/>
    <w:rsid w:val="00463479"/>
    <w:rsid w:val="00463502"/>
    <w:rsid w:val="0046351A"/>
    <w:rsid w:val="004636B3"/>
    <w:rsid w:val="00463B86"/>
    <w:rsid w:val="00463CC1"/>
    <w:rsid w:val="004644E0"/>
    <w:rsid w:val="004646D9"/>
    <w:rsid w:val="004654D6"/>
    <w:rsid w:val="00465C67"/>
    <w:rsid w:val="00466115"/>
    <w:rsid w:val="004662FA"/>
    <w:rsid w:val="00466407"/>
    <w:rsid w:val="0046684D"/>
    <w:rsid w:val="00466963"/>
    <w:rsid w:val="00466B8C"/>
    <w:rsid w:val="00466E87"/>
    <w:rsid w:val="004670FB"/>
    <w:rsid w:val="00467557"/>
    <w:rsid w:val="0046784B"/>
    <w:rsid w:val="00467A1F"/>
    <w:rsid w:val="00467A31"/>
    <w:rsid w:val="00467B16"/>
    <w:rsid w:val="00467EDF"/>
    <w:rsid w:val="00470025"/>
    <w:rsid w:val="004700A4"/>
    <w:rsid w:val="00470304"/>
    <w:rsid w:val="004705F1"/>
    <w:rsid w:val="0047067E"/>
    <w:rsid w:val="004708BE"/>
    <w:rsid w:val="00470C8F"/>
    <w:rsid w:val="00470D4D"/>
    <w:rsid w:val="00470F4F"/>
    <w:rsid w:val="0047105F"/>
    <w:rsid w:val="00471084"/>
    <w:rsid w:val="0047113F"/>
    <w:rsid w:val="00471390"/>
    <w:rsid w:val="004715E5"/>
    <w:rsid w:val="004718F6"/>
    <w:rsid w:val="00471A08"/>
    <w:rsid w:val="00471AA7"/>
    <w:rsid w:val="00471D5A"/>
    <w:rsid w:val="00471ED2"/>
    <w:rsid w:val="00472251"/>
    <w:rsid w:val="00472424"/>
    <w:rsid w:val="00472762"/>
    <w:rsid w:val="00472786"/>
    <w:rsid w:val="004728C4"/>
    <w:rsid w:val="00472EED"/>
    <w:rsid w:val="00472F34"/>
    <w:rsid w:val="00473265"/>
    <w:rsid w:val="00473615"/>
    <w:rsid w:val="00473743"/>
    <w:rsid w:val="00473AEE"/>
    <w:rsid w:val="00473D95"/>
    <w:rsid w:val="00473EDA"/>
    <w:rsid w:val="00473F9B"/>
    <w:rsid w:val="00473FE1"/>
    <w:rsid w:val="004740A0"/>
    <w:rsid w:val="00474308"/>
    <w:rsid w:val="0047488C"/>
    <w:rsid w:val="00474892"/>
    <w:rsid w:val="004748E0"/>
    <w:rsid w:val="00474AB7"/>
    <w:rsid w:val="00474C4A"/>
    <w:rsid w:val="00474D14"/>
    <w:rsid w:val="00474E05"/>
    <w:rsid w:val="00474E78"/>
    <w:rsid w:val="00474F2E"/>
    <w:rsid w:val="0047506E"/>
    <w:rsid w:val="00475367"/>
    <w:rsid w:val="004757E1"/>
    <w:rsid w:val="00475857"/>
    <w:rsid w:val="00475970"/>
    <w:rsid w:val="00475A5B"/>
    <w:rsid w:val="00475C83"/>
    <w:rsid w:val="00475DCF"/>
    <w:rsid w:val="00475E97"/>
    <w:rsid w:val="004762A9"/>
    <w:rsid w:val="00476B34"/>
    <w:rsid w:val="00476EB9"/>
    <w:rsid w:val="00477232"/>
    <w:rsid w:val="004773FF"/>
    <w:rsid w:val="004774CA"/>
    <w:rsid w:val="004775BC"/>
    <w:rsid w:val="0047771B"/>
    <w:rsid w:val="0047774C"/>
    <w:rsid w:val="00477788"/>
    <w:rsid w:val="00477A43"/>
    <w:rsid w:val="00477B5D"/>
    <w:rsid w:val="00480654"/>
    <w:rsid w:val="00480A78"/>
    <w:rsid w:val="00480C77"/>
    <w:rsid w:val="004812A1"/>
    <w:rsid w:val="0048179C"/>
    <w:rsid w:val="00482137"/>
    <w:rsid w:val="0048273C"/>
    <w:rsid w:val="0048278A"/>
    <w:rsid w:val="00482824"/>
    <w:rsid w:val="004828F9"/>
    <w:rsid w:val="00482CAD"/>
    <w:rsid w:val="00482E4E"/>
    <w:rsid w:val="00482E86"/>
    <w:rsid w:val="00482F28"/>
    <w:rsid w:val="0048305B"/>
    <w:rsid w:val="00483128"/>
    <w:rsid w:val="0048316A"/>
    <w:rsid w:val="00483384"/>
    <w:rsid w:val="00483D7D"/>
    <w:rsid w:val="004840EC"/>
    <w:rsid w:val="00484155"/>
    <w:rsid w:val="004841F6"/>
    <w:rsid w:val="00484276"/>
    <w:rsid w:val="004842EB"/>
    <w:rsid w:val="0048482D"/>
    <w:rsid w:val="00484CBE"/>
    <w:rsid w:val="00484EE8"/>
    <w:rsid w:val="00484FD5"/>
    <w:rsid w:val="00485066"/>
    <w:rsid w:val="0048509A"/>
    <w:rsid w:val="004857F9"/>
    <w:rsid w:val="00485AD5"/>
    <w:rsid w:val="00485AF4"/>
    <w:rsid w:val="00485BF3"/>
    <w:rsid w:val="00485D4E"/>
    <w:rsid w:val="00485E08"/>
    <w:rsid w:val="0048620D"/>
    <w:rsid w:val="0048632C"/>
    <w:rsid w:val="0048649D"/>
    <w:rsid w:val="004867CF"/>
    <w:rsid w:val="00486999"/>
    <w:rsid w:val="0048699E"/>
    <w:rsid w:val="00486C94"/>
    <w:rsid w:val="00487C12"/>
    <w:rsid w:val="00487CE6"/>
    <w:rsid w:val="00490291"/>
    <w:rsid w:val="00490765"/>
    <w:rsid w:val="0049094E"/>
    <w:rsid w:val="00490A5E"/>
    <w:rsid w:val="00490A89"/>
    <w:rsid w:val="00490A98"/>
    <w:rsid w:val="00490CD8"/>
    <w:rsid w:val="00490D53"/>
    <w:rsid w:val="00491270"/>
    <w:rsid w:val="0049138E"/>
    <w:rsid w:val="004917CF"/>
    <w:rsid w:val="00491E7B"/>
    <w:rsid w:val="00491EA3"/>
    <w:rsid w:val="00491F31"/>
    <w:rsid w:val="00492886"/>
    <w:rsid w:val="00492932"/>
    <w:rsid w:val="00492B82"/>
    <w:rsid w:val="00492B9B"/>
    <w:rsid w:val="00492BCA"/>
    <w:rsid w:val="00492D93"/>
    <w:rsid w:val="00492FB0"/>
    <w:rsid w:val="004933D7"/>
    <w:rsid w:val="00493559"/>
    <w:rsid w:val="00493C8F"/>
    <w:rsid w:val="00493EB5"/>
    <w:rsid w:val="00493EB6"/>
    <w:rsid w:val="00494039"/>
    <w:rsid w:val="00494306"/>
    <w:rsid w:val="004944FD"/>
    <w:rsid w:val="00494847"/>
    <w:rsid w:val="00494ABE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350"/>
    <w:rsid w:val="00495455"/>
    <w:rsid w:val="00495487"/>
    <w:rsid w:val="0049566A"/>
    <w:rsid w:val="00495721"/>
    <w:rsid w:val="00495DFC"/>
    <w:rsid w:val="00495F56"/>
    <w:rsid w:val="004960BC"/>
    <w:rsid w:val="00496466"/>
    <w:rsid w:val="0049674D"/>
    <w:rsid w:val="004968A4"/>
    <w:rsid w:val="0049698A"/>
    <w:rsid w:val="00496AD3"/>
    <w:rsid w:val="00496B83"/>
    <w:rsid w:val="00496BC9"/>
    <w:rsid w:val="00496DC5"/>
    <w:rsid w:val="0049716D"/>
    <w:rsid w:val="004971C0"/>
    <w:rsid w:val="004978A2"/>
    <w:rsid w:val="00497BF2"/>
    <w:rsid w:val="00497D04"/>
    <w:rsid w:val="00497D4D"/>
    <w:rsid w:val="00497D57"/>
    <w:rsid w:val="00497D6D"/>
    <w:rsid w:val="004A002F"/>
    <w:rsid w:val="004A01BD"/>
    <w:rsid w:val="004A01D9"/>
    <w:rsid w:val="004A0210"/>
    <w:rsid w:val="004A028A"/>
    <w:rsid w:val="004A049F"/>
    <w:rsid w:val="004A06CE"/>
    <w:rsid w:val="004A08B7"/>
    <w:rsid w:val="004A0C34"/>
    <w:rsid w:val="004A0C61"/>
    <w:rsid w:val="004A0DD0"/>
    <w:rsid w:val="004A0FD4"/>
    <w:rsid w:val="004A0FE4"/>
    <w:rsid w:val="004A111C"/>
    <w:rsid w:val="004A1570"/>
    <w:rsid w:val="004A1657"/>
    <w:rsid w:val="004A1CDC"/>
    <w:rsid w:val="004A1CDD"/>
    <w:rsid w:val="004A1D33"/>
    <w:rsid w:val="004A1D8C"/>
    <w:rsid w:val="004A1E30"/>
    <w:rsid w:val="004A1ECA"/>
    <w:rsid w:val="004A2129"/>
    <w:rsid w:val="004A22B9"/>
    <w:rsid w:val="004A234A"/>
    <w:rsid w:val="004A271A"/>
    <w:rsid w:val="004A27BC"/>
    <w:rsid w:val="004A28C0"/>
    <w:rsid w:val="004A2906"/>
    <w:rsid w:val="004A3267"/>
    <w:rsid w:val="004A33E1"/>
    <w:rsid w:val="004A34A2"/>
    <w:rsid w:val="004A3B65"/>
    <w:rsid w:val="004A3F56"/>
    <w:rsid w:val="004A4F13"/>
    <w:rsid w:val="004A5925"/>
    <w:rsid w:val="004A5A15"/>
    <w:rsid w:val="004A5BFC"/>
    <w:rsid w:val="004A5FE9"/>
    <w:rsid w:val="004A6607"/>
    <w:rsid w:val="004A6634"/>
    <w:rsid w:val="004A6B78"/>
    <w:rsid w:val="004A6CF6"/>
    <w:rsid w:val="004A7039"/>
    <w:rsid w:val="004A73A9"/>
    <w:rsid w:val="004A77B6"/>
    <w:rsid w:val="004A7B68"/>
    <w:rsid w:val="004A7E19"/>
    <w:rsid w:val="004B0039"/>
    <w:rsid w:val="004B01C2"/>
    <w:rsid w:val="004B0349"/>
    <w:rsid w:val="004B0D43"/>
    <w:rsid w:val="004B0DF2"/>
    <w:rsid w:val="004B0E57"/>
    <w:rsid w:val="004B175F"/>
    <w:rsid w:val="004B1CC3"/>
    <w:rsid w:val="004B252F"/>
    <w:rsid w:val="004B29CC"/>
    <w:rsid w:val="004B2B95"/>
    <w:rsid w:val="004B30D4"/>
    <w:rsid w:val="004B33C7"/>
    <w:rsid w:val="004B364C"/>
    <w:rsid w:val="004B3F7F"/>
    <w:rsid w:val="004B45D5"/>
    <w:rsid w:val="004B4C47"/>
    <w:rsid w:val="004B4EAF"/>
    <w:rsid w:val="004B4FB7"/>
    <w:rsid w:val="004B53AA"/>
    <w:rsid w:val="004B54B3"/>
    <w:rsid w:val="004B54B7"/>
    <w:rsid w:val="004B5702"/>
    <w:rsid w:val="004B5B97"/>
    <w:rsid w:val="004B5BC0"/>
    <w:rsid w:val="004B5CA7"/>
    <w:rsid w:val="004B5D1D"/>
    <w:rsid w:val="004B61C3"/>
    <w:rsid w:val="004B61F4"/>
    <w:rsid w:val="004B689B"/>
    <w:rsid w:val="004B6B6A"/>
    <w:rsid w:val="004B731D"/>
    <w:rsid w:val="004B75BF"/>
    <w:rsid w:val="004B7668"/>
    <w:rsid w:val="004B76C4"/>
    <w:rsid w:val="004B78D7"/>
    <w:rsid w:val="004B7A13"/>
    <w:rsid w:val="004B7C6D"/>
    <w:rsid w:val="004B7F96"/>
    <w:rsid w:val="004C013B"/>
    <w:rsid w:val="004C060D"/>
    <w:rsid w:val="004C0868"/>
    <w:rsid w:val="004C0955"/>
    <w:rsid w:val="004C0A7C"/>
    <w:rsid w:val="004C0BC2"/>
    <w:rsid w:val="004C14C2"/>
    <w:rsid w:val="004C14C6"/>
    <w:rsid w:val="004C179C"/>
    <w:rsid w:val="004C19CB"/>
    <w:rsid w:val="004C1AB9"/>
    <w:rsid w:val="004C1B73"/>
    <w:rsid w:val="004C1E3F"/>
    <w:rsid w:val="004C1F69"/>
    <w:rsid w:val="004C22A8"/>
    <w:rsid w:val="004C2651"/>
    <w:rsid w:val="004C2A3B"/>
    <w:rsid w:val="004C2B93"/>
    <w:rsid w:val="004C307C"/>
    <w:rsid w:val="004C3BD3"/>
    <w:rsid w:val="004C3E89"/>
    <w:rsid w:val="004C42AD"/>
    <w:rsid w:val="004C44B9"/>
    <w:rsid w:val="004C4808"/>
    <w:rsid w:val="004C48B9"/>
    <w:rsid w:val="004C49C7"/>
    <w:rsid w:val="004C4A43"/>
    <w:rsid w:val="004C4AB6"/>
    <w:rsid w:val="004C4CD9"/>
    <w:rsid w:val="004C4D20"/>
    <w:rsid w:val="004C4E85"/>
    <w:rsid w:val="004C4F8A"/>
    <w:rsid w:val="004C5083"/>
    <w:rsid w:val="004C50D1"/>
    <w:rsid w:val="004C5160"/>
    <w:rsid w:val="004C5172"/>
    <w:rsid w:val="004C5301"/>
    <w:rsid w:val="004C5CE9"/>
    <w:rsid w:val="004C5DC4"/>
    <w:rsid w:val="004C61EB"/>
    <w:rsid w:val="004C6289"/>
    <w:rsid w:val="004C65E3"/>
    <w:rsid w:val="004C6697"/>
    <w:rsid w:val="004C68B1"/>
    <w:rsid w:val="004C6BCF"/>
    <w:rsid w:val="004C6FCD"/>
    <w:rsid w:val="004C705F"/>
    <w:rsid w:val="004C71B4"/>
    <w:rsid w:val="004C7665"/>
    <w:rsid w:val="004C7874"/>
    <w:rsid w:val="004C7D8C"/>
    <w:rsid w:val="004C7EAE"/>
    <w:rsid w:val="004D048F"/>
    <w:rsid w:val="004D0526"/>
    <w:rsid w:val="004D0692"/>
    <w:rsid w:val="004D097A"/>
    <w:rsid w:val="004D09CA"/>
    <w:rsid w:val="004D0A35"/>
    <w:rsid w:val="004D0FCA"/>
    <w:rsid w:val="004D1102"/>
    <w:rsid w:val="004D1294"/>
    <w:rsid w:val="004D151A"/>
    <w:rsid w:val="004D15D6"/>
    <w:rsid w:val="004D1611"/>
    <w:rsid w:val="004D16AF"/>
    <w:rsid w:val="004D1869"/>
    <w:rsid w:val="004D1A0C"/>
    <w:rsid w:val="004D25FC"/>
    <w:rsid w:val="004D2675"/>
    <w:rsid w:val="004D27E4"/>
    <w:rsid w:val="004D2BA4"/>
    <w:rsid w:val="004D2BD1"/>
    <w:rsid w:val="004D2C4E"/>
    <w:rsid w:val="004D2D0E"/>
    <w:rsid w:val="004D2D63"/>
    <w:rsid w:val="004D382B"/>
    <w:rsid w:val="004D390F"/>
    <w:rsid w:val="004D3AA1"/>
    <w:rsid w:val="004D3BC7"/>
    <w:rsid w:val="004D40C7"/>
    <w:rsid w:val="004D41FC"/>
    <w:rsid w:val="004D44EA"/>
    <w:rsid w:val="004D453F"/>
    <w:rsid w:val="004D4833"/>
    <w:rsid w:val="004D4A96"/>
    <w:rsid w:val="004D4ACD"/>
    <w:rsid w:val="004D4C1B"/>
    <w:rsid w:val="004D4D08"/>
    <w:rsid w:val="004D4D7B"/>
    <w:rsid w:val="004D4EB4"/>
    <w:rsid w:val="004D5660"/>
    <w:rsid w:val="004D5788"/>
    <w:rsid w:val="004D5B99"/>
    <w:rsid w:val="004D6033"/>
    <w:rsid w:val="004D60CA"/>
    <w:rsid w:val="004D60ED"/>
    <w:rsid w:val="004D639C"/>
    <w:rsid w:val="004D664F"/>
    <w:rsid w:val="004D66AA"/>
    <w:rsid w:val="004D66CD"/>
    <w:rsid w:val="004D67BE"/>
    <w:rsid w:val="004D67F4"/>
    <w:rsid w:val="004D703E"/>
    <w:rsid w:val="004D72DB"/>
    <w:rsid w:val="004D739A"/>
    <w:rsid w:val="004D790A"/>
    <w:rsid w:val="004D79AE"/>
    <w:rsid w:val="004D7C86"/>
    <w:rsid w:val="004D7D20"/>
    <w:rsid w:val="004E0091"/>
    <w:rsid w:val="004E02C9"/>
    <w:rsid w:val="004E03AD"/>
    <w:rsid w:val="004E067A"/>
    <w:rsid w:val="004E0997"/>
    <w:rsid w:val="004E0A5B"/>
    <w:rsid w:val="004E0EF7"/>
    <w:rsid w:val="004E113A"/>
    <w:rsid w:val="004E11F5"/>
    <w:rsid w:val="004E147B"/>
    <w:rsid w:val="004E1C9E"/>
    <w:rsid w:val="004E1E02"/>
    <w:rsid w:val="004E1F1A"/>
    <w:rsid w:val="004E20C5"/>
    <w:rsid w:val="004E2B50"/>
    <w:rsid w:val="004E2E71"/>
    <w:rsid w:val="004E2E9D"/>
    <w:rsid w:val="004E2ECC"/>
    <w:rsid w:val="004E3176"/>
    <w:rsid w:val="004E32C9"/>
    <w:rsid w:val="004E3422"/>
    <w:rsid w:val="004E38C1"/>
    <w:rsid w:val="004E3C3C"/>
    <w:rsid w:val="004E3EA5"/>
    <w:rsid w:val="004E4135"/>
    <w:rsid w:val="004E418C"/>
    <w:rsid w:val="004E44D2"/>
    <w:rsid w:val="004E477E"/>
    <w:rsid w:val="004E47E4"/>
    <w:rsid w:val="004E49F0"/>
    <w:rsid w:val="004E4A2C"/>
    <w:rsid w:val="004E4AD7"/>
    <w:rsid w:val="004E4AFD"/>
    <w:rsid w:val="004E4D8E"/>
    <w:rsid w:val="004E4EA3"/>
    <w:rsid w:val="004E4FB0"/>
    <w:rsid w:val="004E51A9"/>
    <w:rsid w:val="004E53E4"/>
    <w:rsid w:val="004E5454"/>
    <w:rsid w:val="004E54A8"/>
    <w:rsid w:val="004E5AD6"/>
    <w:rsid w:val="004E61DC"/>
    <w:rsid w:val="004E685F"/>
    <w:rsid w:val="004E6D82"/>
    <w:rsid w:val="004E6DE3"/>
    <w:rsid w:val="004E6F4E"/>
    <w:rsid w:val="004E7004"/>
    <w:rsid w:val="004E70F1"/>
    <w:rsid w:val="004E76CD"/>
    <w:rsid w:val="004E78B5"/>
    <w:rsid w:val="004E7967"/>
    <w:rsid w:val="004E7FC8"/>
    <w:rsid w:val="004F0698"/>
    <w:rsid w:val="004F0A29"/>
    <w:rsid w:val="004F0E13"/>
    <w:rsid w:val="004F1042"/>
    <w:rsid w:val="004F13DC"/>
    <w:rsid w:val="004F1C94"/>
    <w:rsid w:val="004F20FC"/>
    <w:rsid w:val="004F226B"/>
    <w:rsid w:val="004F231B"/>
    <w:rsid w:val="004F2528"/>
    <w:rsid w:val="004F259C"/>
    <w:rsid w:val="004F2AA4"/>
    <w:rsid w:val="004F2CBF"/>
    <w:rsid w:val="004F2D2B"/>
    <w:rsid w:val="004F3213"/>
    <w:rsid w:val="004F33ED"/>
    <w:rsid w:val="004F357A"/>
    <w:rsid w:val="004F367B"/>
    <w:rsid w:val="004F3865"/>
    <w:rsid w:val="004F3BDF"/>
    <w:rsid w:val="004F3D4A"/>
    <w:rsid w:val="004F4419"/>
    <w:rsid w:val="004F44E4"/>
    <w:rsid w:val="004F4721"/>
    <w:rsid w:val="004F4AC5"/>
    <w:rsid w:val="004F4E59"/>
    <w:rsid w:val="004F4E8C"/>
    <w:rsid w:val="004F4F2A"/>
    <w:rsid w:val="004F5098"/>
    <w:rsid w:val="004F52AA"/>
    <w:rsid w:val="004F578B"/>
    <w:rsid w:val="004F5B40"/>
    <w:rsid w:val="004F5DC8"/>
    <w:rsid w:val="004F5DD3"/>
    <w:rsid w:val="004F5F46"/>
    <w:rsid w:val="004F5FED"/>
    <w:rsid w:val="004F6106"/>
    <w:rsid w:val="004F61DE"/>
    <w:rsid w:val="004F6468"/>
    <w:rsid w:val="004F6680"/>
    <w:rsid w:val="004F6838"/>
    <w:rsid w:val="004F6C51"/>
    <w:rsid w:val="004F6E07"/>
    <w:rsid w:val="004F7087"/>
    <w:rsid w:val="004F72D1"/>
    <w:rsid w:val="004F748D"/>
    <w:rsid w:val="004F7B10"/>
    <w:rsid w:val="004F7B2D"/>
    <w:rsid w:val="004F7C16"/>
    <w:rsid w:val="004F7C4E"/>
    <w:rsid w:val="004F7E17"/>
    <w:rsid w:val="004F7E81"/>
    <w:rsid w:val="0050009F"/>
    <w:rsid w:val="005000D0"/>
    <w:rsid w:val="0050033E"/>
    <w:rsid w:val="005004C9"/>
    <w:rsid w:val="00500626"/>
    <w:rsid w:val="00500666"/>
    <w:rsid w:val="00500878"/>
    <w:rsid w:val="00500975"/>
    <w:rsid w:val="00500C68"/>
    <w:rsid w:val="0050121C"/>
    <w:rsid w:val="00501403"/>
    <w:rsid w:val="005014C6"/>
    <w:rsid w:val="005016E7"/>
    <w:rsid w:val="0050189B"/>
    <w:rsid w:val="00501AC1"/>
    <w:rsid w:val="00502329"/>
    <w:rsid w:val="00502448"/>
    <w:rsid w:val="0050273A"/>
    <w:rsid w:val="00503054"/>
    <w:rsid w:val="00503154"/>
    <w:rsid w:val="0050333C"/>
    <w:rsid w:val="0050389D"/>
    <w:rsid w:val="00503DB1"/>
    <w:rsid w:val="00504866"/>
    <w:rsid w:val="00504B2A"/>
    <w:rsid w:val="00504F10"/>
    <w:rsid w:val="00504F20"/>
    <w:rsid w:val="005050A4"/>
    <w:rsid w:val="00505245"/>
    <w:rsid w:val="005055C2"/>
    <w:rsid w:val="00505905"/>
    <w:rsid w:val="00505B61"/>
    <w:rsid w:val="0050617C"/>
    <w:rsid w:val="0050626E"/>
    <w:rsid w:val="00506C5E"/>
    <w:rsid w:val="00506E67"/>
    <w:rsid w:val="0050729F"/>
    <w:rsid w:val="005072ED"/>
    <w:rsid w:val="00507903"/>
    <w:rsid w:val="00507DDD"/>
    <w:rsid w:val="005100DF"/>
    <w:rsid w:val="005102FB"/>
    <w:rsid w:val="0051048A"/>
    <w:rsid w:val="0051082B"/>
    <w:rsid w:val="00510842"/>
    <w:rsid w:val="00510B97"/>
    <w:rsid w:val="00510E72"/>
    <w:rsid w:val="00510ECC"/>
    <w:rsid w:val="005115E4"/>
    <w:rsid w:val="0051166C"/>
    <w:rsid w:val="005118D8"/>
    <w:rsid w:val="00511A1C"/>
    <w:rsid w:val="00511CBC"/>
    <w:rsid w:val="00511F3A"/>
    <w:rsid w:val="00512100"/>
    <w:rsid w:val="00512300"/>
    <w:rsid w:val="00512385"/>
    <w:rsid w:val="005127C7"/>
    <w:rsid w:val="00512B00"/>
    <w:rsid w:val="00512BCB"/>
    <w:rsid w:val="00512D66"/>
    <w:rsid w:val="00513010"/>
    <w:rsid w:val="005134EF"/>
    <w:rsid w:val="00513BF8"/>
    <w:rsid w:val="00513CF3"/>
    <w:rsid w:val="00513D36"/>
    <w:rsid w:val="005140AE"/>
    <w:rsid w:val="00514283"/>
    <w:rsid w:val="005142BE"/>
    <w:rsid w:val="00514998"/>
    <w:rsid w:val="00514C39"/>
    <w:rsid w:val="00514DBA"/>
    <w:rsid w:val="00515259"/>
    <w:rsid w:val="005152EA"/>
    <w:rsid w:val="00515740"/>
    <w:rsid w:val="00515774"/>
    <w:rsid w:val="0051591E"/>
    <w:rsid w:val="00515D2C"/>
    <w:rsid w:val="00515FB7"/>
    <w:rsid w:val="0051603C"/>
    <w:rsid w:val="00516184"/>
    <w:rsid w:val="005162F9"/>
    <w:rsid w:val="00516DBF"/>
    <w:rsid w:val="00516E1B"/>
    <w:rsid w:val="00516E55"/>
    <w:rsid w:val="00516FC5"/>
    <w:rsid w:val="00517230"/>
    <w:rsid w:val="00517253"/>
    <w:rsid w:val="005173BA"/>
    <w:rsid w:val="0051766F"/>
    <w:rsid w:val="00517A1A"/>
    <w:rsid w:val="00517D6F"/>
    <w:rsid w:val="00520885"/>
    <w:rsid w:val="0052090A"/>
    <w:rsid w:val="00520B02"/>
    <w:rsid w:val="00520BFE"/>
    <w:rsid w:val="00521278"/>
    <w:rsid w:val="00521473"/>
    <w:rsid w:val="0052191C"/>
    <w:rsid w:val="00521D48"/>
    <w:rsid w:val="00521ED1"/>
    <w:rsid w:val="005222D6"/>
    <w:rsid w:val="005223C5"/>
    <w:rsid w:val="00522439"/>
    <w:rsid w:val="0052262C"/>
    <w:rsid w:val="00522784"/>
    <w:rsid w:val="005227FC"/>
    <w:rsid w:val="005229E9"/>
    <w:rsid w:val="00522A2C"/>
    <w:rsid w:val="00522DE1"/>
    <w:rsid w:val="00522FC6"/>
    <w:rsid w:val="005238D2"/>
    <w:rsid w:val="0052427A"/>
    <w:rsid w:val="0052434A"/>
    <w:rsid w:val="005246E1"/>
    <w:rsid w:val="0052474F"/>
    <w:rsid w:val="005249B6"/>
    <w:rsid w:val="00524B7F"/>
    <w:rsid w:val="00524D2A"/>
    <w:rsid w:val="00524DE2"/>
    <w:rsid w:val="00524E52"/>
    <w:rsid w:val="00524F7F"/>
    <w:rsid w:val="00525029"/>
    <w:rsid w:val="005250B2"/>
    <w:rsid w:val="00525319"/>
    <w:rsid w:val="005254E2"/>
    <w:rsid w:val="005254F8"/>
    <w:rsid w:val="00525967"/>
    <w:rsid w:val="00525B7C"/>
    <w:rsid w:val="00525CCC"/>
    <w:rsid w:val="00525D95"/>
    <w:rsid w:val="00525E77"/>
    <w:rsid w:val="0052652C"/>
    <w:rsid w:val="00526596"/>
    <w:rsid w:val="00526642"/>
    <w:rsid w:val="00526807"/>
    <w:rsid w:val="00526DBE"/>
    <w:rsid w:val="00527104"/>
    <w:rsid w:val="00527132"/>
    <w:rsid w:val="005271FE"/>
    <w:rsid w:val="005273CF"/>
    <w:rsid w:val="00527568"/>
    <w:rsid w:val="00527844"/>
    <w:rsid w:val="00527C7D"/>
    <w:rsid w:val="00530291"/>
    <w:rsid w:val="0053040B"/>
    <w:rsid w:val="0053042E"/>
    <w:rsid w:val="005305B0"/>
    <w:rsid w:val="0053067E"/>
    <w:rsid w:val="005306BC"/>
    <w:rsid w:val="00530BFB"/>
    <w:rsid w:val="00530CE4"/>
    <w:rsid w:val="00530E3B"/>
    <w:rsid w:val="00530EFC"/>
    <w:rsid w:val="005310C0"/>
    <w:rsid w:val="0053114B"/>
    <w:rsid w:val="005311E6"/>
    <w:rsid w:val="005313F0"/>
    <w:rsid w:val="0053173A"/>
    <w:rsid w:val="0053175D"/>
    <w:rsid w:val="005317A6"/>
    <w:rsid w:val="00531DEC"/>
    <w:rsid w:val="005321A0"/>
    <w:rsid w:val="0053237E"/>
    <w:rsid w:val="005327AD"/>
    <w:rsid w:val="00532A94"/>
    <w:rsid w:val="00532C4F"/>
    <w:rsid w:val="00532CF0"/>
    <w:rsid w:val="00532D0A"/>
    <w:rsid w:val="00532E67"/>
    <w:rsid w:val="005330D6"/>
    <w:rsid w:val="005332F7"/>
    <w:rsid w:val="00533580"/>
    <w:rsid w:val="005336B8"/>
    <w:rsid w:val="0053394D"/>
    <w:rsid w:val="005339BA"/>
    <w:rsid w:val="00533AFF"/>
    <w:rsid w:val="00533C31"/>
    <w:rsid w:val="00533C55"/>
    <w:rsid w:val="00533E55"/>
    <w:rsid w:val="00533E99"/>
    <w:rsid w:val="005349FA"/>
    <w:rsid w:val="00535011"/>
    <w:rsid w:val="005350C7"/>
    <w:rsid w:val="00535287"/>
    <w:rsid w:val="005355FF"/>
    <w:rsid w:val="00535617"/>
    <w:rsid w:val="0053567E"/>
    <w:rsid w:val="00535890"/>
    <w:rsid w:val="00535CFA"/>
    <w:rsid w:val="00535D33"/>
    <w:rsid w:val="00536263"/>
    <w:rsid w:val="0053630D"/>
    <w:rsid w:val="005364F3"/>
    <w:rsid w:val="00536607"/>
    <w:rsid w:val="00536736"/>
    <w:rsid w:val="005369E3"/>
    <w:rsid w:val="00536A82"/>
    <w:rsid w:val="00536B76"/>
    <w:rsid w:val="00536C25"/>
    <w:rsid w:val="00536D0E"/>
    <w:rsid w:val="0053707D"/>
    <w:rsid w:val="0053750B"/>
    <w:rsid w:val="00537579"/>
    <w:rsid w:val="00537666"/>
    <w:rsid w:val="00537920"/>
    <w:rsid w:val="00537A73"/>
    <w:rsid w:val="00537B8F"/>
    <w:rsid w:val="00537C76"/>
    <w:rsid w:val="00537CB4"/>
    <w:rsid w:val="00537F52"/>
    <w:rsid w:val="00540502"/>
    <w:rsid w:val="005407B1"/>
    <w:rsid w:val="00540A60"/>
    <w:rsid w:val="00540DB7"/>
    <w:rsid w:val="00540E2F"/>
    <w:rsid w:val="00540EA1"/>
    <w:rsid w:val="00540F98"/>
    <w:rsid w:val="005410D4"/>
    <w:rsid w:val="00541183"/>
    <w:rsid w:val="00541340"/>
    <w:rsid w:val="005414E8"/>
    <w:rsid w:val="00541591"/>
    <w:rsid w:val="005415AB"/>
    <w:rsid w:val="0054162D"/>
    <w:rsid w:val="00541832"/>
    <w:rsid w:val="005419C8"/>
    <w:rsid w:val="00541B5F"/>
    <w:rsid w:val="00541BA4"/>
    <w:rsid w:val="00541C2F"/>
    <w:rsid w:val="00541F73"/>
    <w:rsid w:val="00542579"/>
    <w:rsid w:val="005429C2"/>
    <w:rsid w:val="00542A12"/>
    <w:rsid w:val="00543230"/>
    <w:rsid w:val="005434E3"/>
    <w:rsid w:val="005436A1"/>
    <w:rsid w:val="00543A26"/>
    <w:rsid w:val="00543AE1"/>
    <w:rsid w:val="00543E73"/>
    <w:rsid w:val="00543EB9"/>
    <w:rsid w:val="00544013"/>
    <w:rsid w:val="005440C3"/>
    <w:rsid w:val="0054412D"/>
    <w:rsid w:val="005441D6"/>
    <w:rsid w:val="005441FD"/>
    <w:rsid w:val="005442E6"/>
    <w:rsid w:val="00544695"/>
    <w:rsid w:val="00544762"/>
    <w:rsid w:val="0054476B"/>
    <w:rsid w:val="00544A22"/>
    <w:rsid w:val="00544E33"/>
    <w:rsid w:val="0054502D"/>
    <w:rsid w:val="0054579A"/>
    <w:rsid w:val="00545BD9"/>
    <w:rsid w:val="00545C81"/>
    <w:rsid w:val="00545CB1"/>
    <w:rsid w:val="005461E5"/>
    <w:rsid w:val="005463A7"/>
    <w:rsid w:val="00546576"/>
    <w:rsid w:val="005475C3"/>
    <w:rsid w:val="00547616"/>
    <w:rsid w:val="00547667"/>
    <w:rsid w:val="005477D5"/>
    <w:rsid w:val="00547C96"/>
    <w:rsid w:val="00547CE7"/>
    <w:rsid w:val="00547CFF"/>
    <w:rsid w:val="00550217"/>
    <w:rsid w:val="00550612"/>
    <w:rsid w:val="00550C05"/>
    <w:rsid w:val="00550C1E"/>
    <w:rsid w:val="00551589"/>
    <w:rsid w:val="00551707"/>
    <w:rsid w:val="00551808"/>
    <w:rsid w:val="005518D2"/>
    <w:rsid w:val="00551FDB"/>
    <w:rsid w:val="005522EB"/>
    <w:rsid w:val="00552412"/>
    <w:rsid w:val="005528DE"/>
    <w:rsid w:val="00552F68"/>
    <w:rsid w:val="00553365"/>
    <w:rsid w:val="005534EA"/>
    <w:rsid w:val="005537FF"/>
    <w:rsid w:val="005539FA"/>
    <w:rsid w:val="00553D2D"/>
    <w:rsid w:val="005543C1"/>
    <w:rsid w:val="00554758"/>
    <w:rsid w:val="00554951"/>
    <w:rsid w:val="00554CE7"/>
    <w:rsid w:val="00554E52"/>
    <w:rsid w:val="00554EC2"/>
    <w:rsid w:val="00554F3E"/>
    <w:rsid w:val="005551A6"/>
    <w:rsid w:val="005553EE"/>
    <w:rsid w:val="00555400"/>
    <w:rsid w:val="0055564E"/>
    <w:rsid w:val="00555672"/>
    <w:rsid w:val="00555703"/>
    <w:rsid w:val="0055575A"/>
    <w:rsid w:val="0055577B"/>
    <w:rsid w:val="00555ABB"/>
    <w:rsid w:val="00555CBC"/>
    <w:rsid w:val="0055645F"/>
    <w:rsid w:val="00556A31"/>
    <w:rsid w:val="00556F4D"/>
    <w:rsid w:val="0055707C"/>
    <w:rsid w:val="005570DC"/>
    <w:rsid w:val="0055718E"/>
    <w:rsid w:val="005572FE"/>
    <w:rsid w:val="0055731D"/>
    <w:rsid w:val="005574AA"/>
    <w:rsid w:val="00557547"/>
    <w:rsid w:val="00557894"/>
    <w:rsid w:val="00557D7A"/>
    <w:rsid w:val="00557DCF"/>
    <w:rsid w:val="00557F6F"/>
    <w:rsid w:val="0056085A"/>
    <w:rsid w:val="00560867"/>
    <w:rsid w:val="0056086E"/>
    <w:rsid w:val="005608C8"/>
    <w:rsid w:val="00560A61"/>
    <w:rsid w:val="0056109B"/>
    <w:rsid w:val="00561139"/>
    <w:rsid w:val="005612E1"/>
    <w:rsid w:val="0056161E"/>
    <w:rsid w:val="00561653"/>
    <w:rsid w:val="005619F3"/>
    <w:rsid w:val="00561F94"/>
    <w:rsid w:val="0056248B"/>
    <w:rsid w:val="00562601"/>
    <w:rsid w:val="005626D3"/>
    <w:rsid w:val="00562912"/>
    <w:rsid w:val="00562D56"/>
    <w:rsid w:val="00562F15"/>
    <w:rsid w:val="00562FF3"/>
    <w:rsid w:val="0056328D"/>
    <w:rsid w:val="00563486"/>
    <w:rsid w:val="00563762"/>
    <w:rsid w:val="00563AAE"/>
    <w:rsid w:val="00563CB9"/>
    <w:rsid w:val="00563DEA"/>
    <w:rsid w:val="00563E58"/>
    <w:rsid w:val="00564278"/>
    <w:rsid w:val="00564C2B"/>
    <w:rsid w:val="00564D13"/>
    <w:rsid w:val="005652A5"/>
    <w:rsid w:val="00565350"/>
    <w:rsid w:val="005654BE"/>
    <w:rsid w:val="00565740"/>
    <w:rsid w:val="005658B2"/>
    <w:rsid w:val="00565B1C"/>
    <w:rsid w:val="00565B23"/>
    <w:rsid w:val="005661E6"/>
    <w:rsid w:val="0056650D"/>
    <w:rsid w:val="005665F5"/>
    <w:rsid w:val="0056699C"/>
    <w:rsid w:val="00566ECB"/>
    <w:rsid w:val="00566F29"/>
    <w:rsid w:val="00566F99"/>
    <w:rsid w:val="0056700F"/>
    <w:rsid w:val="005670B4"/>
    <w:rsid w:val="005671FB"/>
    <w:rsid w:val="00567213"/>
    <w:rsid w:val="0056775B"/>
    <w:rsid w:val="005679FE"/>
    <w:rsid w:val="00567ADE"/>
    <w:rsid w:val="00567BF2"/>
    <w:rsid w:val="00567C00"/>
    <w:rsid w:val="00567DE9"/>
    <w:rsid w:val="00567E24"/>
    <w:rsid w:val="00567E4F"/>
    <w:rsid w:val="00570117"/>
    <w:rsid w:val="005704A3"/>
    <w:rsid w:val="005704B2"/>
    <w:rsid w:val="00570523"/>
    <w:rsid w:val="0057085D"/>
    <w:rsid w:val="00570A34"/>
    <w:rsid w:val="00570AAA"/>
    <w:rsid w:val="00570ABA"/>
    <w:rsid w:val="00570BEE"/>
    <w:rsid w:val="00570D03"/>
    <w:rsid w:val="00570D42"/>
    <w:rsid w:val="00571168"/>
    <w:rsid w:val="005712EF"/>
    <w:rsid w:val="0057141B"/>
    <w:rsid w:val="0057159E"/>
    <w:rsid w:val="00571740"/>
    <w:rsid w:val="00571868"/>
    <w:rsid w:val="00571A6D"/>
    <w:rsid w:val="00571AD2"/>
    <w:rsid w:val="00571BAB"/>
    <w:rsid w:val="00571BF0"/>
    <w:rsid w:val="00571C05"/>
    <w:rsid w:val="0057203E"/>
    <w:rsid w:val="00572294"/>
    <w:rsid w:val="0057249C"/>
    <w:rsid w:val="0057266E"/>
    <w:rsid w:val="00572D11"/>
    <w:rsid w:val="00572E7F"/>
    <w:rsid w:val="0057306F"/>
    <w:rsid w:val="00573227"/>
    <w:rsid w:val="0057325D"/>
    <w:rsid w:val="005735F1"/>
    <w:rsid w:val="00573A0C"/>
    <w:rsid w:val="00573A13"/>
    <w:rsid w:val="00573B74"/>
    <w:rsid w:val="0057456C"/>
    <w:rsid w:val="00574575"/>
    <w:rsid w:val="00574613"/>
    <w:rsid w:val="00574797"/>
    <w:rsid w:val="00574E1E"/>
    <w:rsid w:val="005751A2"/>
    <w:rsid w:val="00575448"/>
    <w:rsid w:val="00575579"/>
    <w:rsid w:val="005755A7"/>
    <w:rsid w:val="0057573D"/>
    <w:rsid w:val="00575797"/>
    <w:rsid w:val="00575A34"/>
    <w:rsid w:val="00575DA2"/>
    <w:rsid w:val="00576084"/>
    <w:rsid w:val="00576413"/>
    <w:rsid w:val="00576484"/>
    <w:rsid w:val="00576796"/>
    <w:rsid w:val="00576ADA"/>
    <w:rsid w:val="00576AF5"/>
    <w:rsid w:val="00576C62"/>
    <w:rsid w:val="00576D3A"/>
    <w:rsid w:val="00576ECF"/>
    <w:rsid w:val="0057738D"/>
    <w:rsid w:val="00577401"/>
    <w:rsid w:val="005779D2"/>
    <w:rsid w:val="00577C06"/>
    <w:rsid w:val="00577F79"/>
    <w:rsid w:val="0058024E"/>
    <w:rsid w:val="0058050F"/>
    <w:rsid w:val="0058084A"/>
    <w:rsid w:val="005808A6"/>
    <w:rsid w:val="00580C87"/>
    <w:rsid w:val="00580D24"/>
    <w:rsid w:val="00580D5F"/>
    <w:rsid w:val="00580ECF"/>
    <w:rsid w:val="00580F2F"/>
    <w:rsid w:val="00580F86"/>
    <w:rsid w:val="0058180B"/>
    <w:rsid w:val="005821FD"/>
    <w:rsid w:val="00582268"/>
    <w:rsid w:val="00582703"/>
    <w:rsid w:val="0058290E"/>
    <w:rsid w:val="00583260"/>
    <w:rsid w:val="00583715"/>
    <w:rsid w:val="005837AA"/>
    <w:rsid w:val="00583DEB"/>
    <w:rsid w:val="00583E3A"/>
    <w:rsid w:val="005843C1"/>
    <w:rsid w:val="00584E05"/>
    <w:rsid w:val="00584F45"/>
    <w:rsid w:val="00585254"/>
    <w:rsid w:val="00585516"/>
    <w:rsid w:val="00585725"/>
    <w:rsid w:val="005858F1"/>
    <w:rsid w:val="00585BB6"/>
    <w:rsid w:val="005860DB"/>
    <w:rsid w:val="005862A8"/>
    <w:rsid w:val="005863EE"/>
    <w:rsid w:val="005867A1"/>
    <w:rsid w:val="00586951"/>
    <w:rsid w:val="00586A29"/>
    <w:rsid w:val="00586B18"/>
    <w:rsid w:val="00587221"/>
    <w:rsid w:val="0058724C"/>
    <w:rsid w:val="00587654"/>
    <w:rsid w:val="00587661"/>
    <w:rsid w:val="005876C7"/>
    <w:rsid w:val="00587D43"/>
    <w:rsid w:val="00590C9E"/>
    <w:rsid w:val="00591138"/>
    <w:rsid w:val="00591148"/>
    <w:rsid w:val="0059128C"/>
    <w:rsid w:val="005913D0"/>
    <w:rsid w:val="00591593"/>
    <w:rsid w:val="005915DE"/>
    <w:rsid w:val="005915F3"/>
    <w:rsid w:val="00591B0F"/>
    <w:rsid w:val="00591B19"/>
    <w:rsid w:val="00591B53"/>
    <w:rsid w:val="00591C44"/>
    <w:rsid w:val="00591E95"/>
    <w:rsid w:val="00591F53"/>
    <w:rsid w:val="0059214E"/>
    <w:rsid w:val="00592463"/>
    <w:rsid w:val="00592498"/>
    <w:rsid w:val="00592B60"/>
    <w:rsid w:val="00592DF0"/>
    <w:rsid w:val="00592FC9"/>
    <w:rsid w:val="00593384"/>
    <w:rsid w:val="0059344F"/>
    <w:rsid w:val="00593610"/>
    <w:rsid w:val="00593EF3"/>
    <w:rsid w:val="0059407C"/>
    <w:rsid w:val="005946F4"/>
    <w:rsid w:val="00595146"/>
    <w:rsid w:val="00595D77"/>
    <w:rsid w:val="00595F49"/>
    <w:rsid w:val="005960F3"/>
    <w:rsid w:val="005960F8"/>
    <w:rsid w:val="005961AE"/>
    <w:rsid w:val="0059659E"/>
    <w:rsid w:val="005969DB"/>
    <w:rsid w:val="00596E19"/>
    <w:rsid w:val="00596EA7"/>
    <w:rsid w:val="00597024"/>
    <w:rsid w:val="0059713C"/>
    <w:rsid w:val="005972A4"/>
    <w:rsid w:val="0059742E"/>
    <w:rsid w:val="005976E9"/>
    <w:rsid w:val="00597776"/>
    <w:rsid w:val="00597BEE"/>
    <w:rsid w:val="00597DED"/>
    <w:rsid w:val="005A053D"/>
    <w:rsid w:val="005A05A7"/>
    <w:rsid w:val="005A064E"/>
    <w:rsid w:val="005A0CE6"/>
    <w:rsid w:val="005A0D4D"/>
    <w:rsid w:val="005A106B"/>
    <w:rsid w:val="005A114E"/>
    <w:rsid w:val="005A13BE"/>
    <w:rsid w:val="005A1460"/>
    <w:rsid w:val="005A14CF"/>
    <w:rsid w:val="005A1A07"/>
    <w:rsid w:val="005A1C56"/>
    <w:rsid w:val="005A1DF0"/>
    <w:rsid w:val="005A23B3"/>
    <w:rsid w:val="005A23B6"/>
    <w:rsid w:val="005A23F0"/>
    <w:rsid w:val="005A272F"/>
    <w:rsid w:val="005A28D2"/>
    <w:rsid w:val="005A299A"/>
    <w:rsid w:val="005A2A7A"/>
    <w:rsid w:val="005A2C90"/>
    <w:rsid w:val="005A2F3A"/>
    <w:rsid w:val="005A30A2"/>
    <w:rsid w:val="005A3452"/>
    <w:rsid w:val="005A3D46"/>
    <w:rsid w:val="005A3ECF"/>
    <w:rsid w:val="005A4130"/>
    <w:rsid w:val="005A44F1"/>
    <w:rsid w:val="005A47F0"/>
    <w:rsid w:val="005A48BF"/>
    <w:rsid w:val="005A49F2"/>
    <w:rsid w:val="005A4B5E"/>
    <w:rsid w:val="005A4DA4"/>
    <w:rsid w:val="005A5460"/>
    <w:rsid w:val="005A552C"/>
    <w:rsid w:val="005A565F"/>
    <w:rsid w:val="005A56A2"/>
    <w:rsid w:val="005A5BFE"/>
    <w:rsid w:val="005A5DA5"/>
    <w:rsid w:val="005A60B2"/>
    <w:rsid w:val="005A6102"/>
    <w:rsid w:val="005A6127"/>
    <w:rsid w:val="005A62F7"/>
    <w:rsid w:val="005A632E"/>
    <w:rsid w:val="005A6439"/>
    <w:rsid w:val="005A6704"/>
    <w:rsid w:val="005A695B"/>
    <w:rsid w:val="005A6A33"/>
    <w:rsid w:val="005A6DB6"/>
    <w:rsid w:val="005A6ED3"/>
    <w:rsid w:val="005A6FE7"/>
    <w:rsid w:val="005A7314"/>
    <w:rsid w:val="005A7341"/>
    <w:rsid w:val="005A781B"/>
    <w:rsid w:val="005A7F79"/>
    <w:rsid w:val="005B02CD"/>
    <w:rsid w:val="005B0351"/>
    <w:rsid w:val="005B041A"/>
    <w:rsid w:val="005B0656"/>
    <w:rsid w:val="005B0695"/>
    <w:rsid w:val="005B072A"/>
    <w:rsid w:val="005B11E7"/>
    <w:rsid w:val="005B1412"/>
    <w:rsid w:val="005B169B"/>
    <w:rsid w:val="005B182B"/>
    <w:rsid w:val="005B1B58"/>
    <w:rsid w:val="005B2070"/>
    <w:rsid w:val="005B226B"/>
    <w:rsid w:val="005B297D"/>
    <w:rsid w:val="005B2A18"/>
    <w:rsid w:val="005B2A44"/>
    <w:rsid w:val="005B2B8C"/>
    <w:rsid w:val="005B2D8E"/>
    <w:rsid w:val="005B3012"/>
    <w:rsid w:val="005B310E"/>
    <w:rsid w:val="005B32A4"/>
    <w:rsid w:val="005B35E9"/>
    <w:rsid w:val="005B3674"/>
    <w:rsid w:val="005B367B"/>
    <w:rsid w:val="005B3C3C"/>
    <w:rsid w:val="005B3F74"/>
    <w:rsid w:val="005B4011"/>
    <w:rsid w:val="005B4497"/>
    <w:rsid w:val="005B4615"/>
    <w:rsid w:val="005B4881"/>
    <w:rsid w:val="005B48F9"/>
    <w:rsid w:val="005B4A43"/>
    <w:rsid w:val="005B50A0"/>
    <w:rsid w:val="005B5464"/>
    <w:rsid w:val="005B55EA"/>
    <w:rsid w:val="005B56D6"/>
    <w:rsid w:val="005B59DB"/>
    <w:rsid w:val="005B5A7C"/>
    <w:rsid w:val="005B5D69"/>
    <w:rsid w:val="005B5EF7"/>
    <w:rsid w:val="005B5FFD"/>
    <w:rsid w:val="005B6094"/>
    <w:rsid w:val="005B6367"/>
    <w:rsid w:val="005B6629"/>
    <w:rsid w:val="005B666B"/>
    <w:rsid w:val="005B68B9"/>
    <w:rsid w:val="005B6BCC"/>
    <w:rsid w:val="005B6C31"/>
    <w:rsid w:val="005B6CC0"/>
    <w:rsid w:val="005B6EEB"/>
    <w:rsid w:val="005B6F45"/>
    <w:rsid w:val="005B7029"/>
    <w:rsid w:val="005B711D"/>
    <w:rsid w:val="005B7367"/>
    <w:rsid w:val="005B73A2"/>
    <w:rsid w:val="005B7C89"/>
    <w:rsid w:val="005B7F03"/>
    <w:rsid w:val="005C02CE"/>
    <w:rsid w:val="005C0453"/>
    <w:rsid w:val="005C0783"/>
    <w:rsid w:val="005C09C1"/>
    <w:rsid w:val="005C0CF0"/>
    <w:rsid w:val="005C0E01"/>
    <w:rsid w:val="005C1657"/>
    <w:rsid w:val="005C1DAE"/>
    <w:rsid w:val="005C26C9"/>
    <w:rsid w:val="005C276F"/>
    <w:rsid w:val="005C2DFE"/>
    <w:rsid w:val="005C2F56"/>
    <w:rsid w:val="005C3082"/>
    <w:rsid w:val="005C344D"/>
    <w:rsid w:val="005C3805"/>
    <w:rsid w:val="005C383A"/>
    <w:rsid w:val="005C3898"/>
    <w:rsid w:val="005C3AAD"/>
    <w:rsid w:val="005C4034"/>
    <w:rsid w:val="005C42FF"/>
    <w:rsid w:val="005C4550"/>
    <w:rsid w:val="005C4569"/>
    <w:rsid w:val="005C45C8"/>
    <w:rsid w:val="005C468A"/>
    <w:rsid w:val="005C4871"/>
    <w:rsid w:val="005C49C7"/>
    <w:rsid w:val="005C49F7"/>
    <w:rsid w:val="005C4BD0"/>
    <w:rsid w:val="005C4DDA"/>
    <w:rsid w:val="005C53D1"/>
    <w:rsid w:val="005C5751"/>
    <w:rsid w:val="005C579F"/>
    <w:rsid w:val="005C5AAC"/>
    <w:rsid w:val="005C5C90"/>
    <w:rsid w:val="005C5DBF"/>
    <w:rsid w:val="005C611A"/>
    <w:rsid w:val="005C62C5"/>
    <w:rsid w:val="005C631B"/>
    <w:rsid w:val="005C633C"/>
    <w:rsid w:val="005C639F"/>
    <w:rsid w:val="005C6684"/>
    <w:rsid w:val="005C6904"/>
    <w:rsid w:val="005C711F"/>
    <w:rsid w:val="005C716E"/>
    <w:rsid w:val="005C71AB"/>
    <w:rsid w:val="005C7219"/>
    <w:rsid w:val="005C725C"/>
    <w:rsid w:val="005C74C5"/>
    <w:rsid w:val="005C74FF"/>
    <w:rsid w:val="005C75A7"/>
    <w:rsid w:val="005C7716"/>
    <w:rsid w:val="005C7FBB"/>
    <w:rsid w:val="005D0133"/>
    <w:rsid w:val="005D01F0"/>
    <w:rsid w:val="005D04B4"/>
    <w:rsid w:val="005D0C2A"/>
    <w:rsid w:val="005D0E9E"/>
    <w:rsid w:val="005D0ED9"/>
    <w:rsid w:val="005D1191"/>
    <w:rsid w:val="005D13C7"/>
    <w:rsid w:val="005D1626"/>
    <w:rsid w:val="005D16BD"/>
    <w:rsid w:val="005D1889"/>
    <w:rsid w:val="005D19C4"/>
    <w:rsid w:val="005D1BEF"/>
    <w:rsid w:val="005D1D2A"/>
    <w:rsid w:val="005D1D37"/>
    <w:rsid w:val="005D1E03"/>
    <w:rsid w:val="005D1ECA"/>
    <w:rsid w:val="005D1FC5"/>
    <w:rsid w:val="005D20EA"/>
    <w:rsid w:val="005D22B7"/>
    <w:rsid w:val="005D231E"/>
    <w:rsid w:val="005D2480"/>
    <w:rsid w:val="005D2937"/>
    <w:rsid w:val="005D2D6F"/>
    <w:rsid w:val="005D2E2F"/>
    <w:rsid w:val="005D3245"/>
    <w:rsid w:val="005D348C"/>
    <w:rsid w:val="005D36AD"/>
    <w:rsid w:val="005D3A3D"/>
    <w:rsid w:val="005D4447"/>
    <w:rsid w:val="005D44F2"/>
    <w:rsid w:val="005D46BE"/>
    <w:rsid w:val="005D46C3"/>
    <w:rsid w:val="005D497D"/>
    <w:rsid w:val="005D4DF2"/>
    <w:rsid w:val="005D5023"/>
    <w:rsid w:val="005D5145"/>
    <w:rsid w:val="005D552A"/>
    <w:rsid w:val="005D5ED3"/>
    <w:rsid w:val="005D611B"/>
    <w:rsid w:val="005D61DC"/>
    <w:rsid w:val="005D61FB"/>
    <w:rsid w:val="005D66D7"/>
    <w:rsid w:val="005D690E"/>
    <w:rsid w:val="005D6C73"/>
    <w:rsid w:val="005D6CB6"/>
    <w:rsid w:val="005D6EE1"/>
    <w:rsid w:val="005D7151"/>
    <w:rsid w:val="005D71D0"/>
    <w:rsid w:val="005D72D3"/>
    <w:rsid w:val="005D7493"/>
    <w:rsid w:val="005D7541"/>
    <w:rsid w:val="005D79DE"/>
    <w:rsid w:val="005E0226"/>
    <w:rsid w:val="005E03AE"/>
    <w:rsid w:val="005E03F3"/>
    <w:rsid w:val="005E04DB"/>
    <w:rsid w:val="005E0686"/>
    <w:rsid w:val="005E09A0"/>
    <w:rsid w:val="005E0F09"/>
    <w:rsid w:val="005E0F47"/>
    <w:rsid w:val="005E1856"/>
    <w:rsid w:val="005E1BB1"/>
    <w:rsid w:val="005E23F1"/>
    <w:rsid w:val="005E25B0"/>
    <w:rsid w:val="005E2AA7"/>
    <w:rsid w:val="005E2BAF"/>
    <w:rsid w:val="005E2C8F"/>
    <w:rsid w:val="005E336F"/>
    <w:rsid w:val="005E39E5"/>
    <w:rsid w:val="005E3B99"/>
    <w:rsid w:val="005E3C14"/>
    <w:rsid w:val="005E3E0E"/>
    <w:rsid w:val="005E3E23"/>
    <w:rsid w:val="005E41FB"/>
    <w:rsid w:val="005E4503"/>
    <w:rsid w:val="005E4619"/>
    <w:rsid w:val="005E4640"/>
    <w:rsid w:val="005E4895"/>
    <w:rsid w:val="005E4F08"/>
    <w:rsid w:val="005E5312"/>
    <w:rsid w:val="005E55E5"/>
    <w:rsid w:val="005E56CF"/>
    <w:rsid w:val="005E5A73"/>
    <w:rsid w:val="005E60BE"/>
    <w:rsid w:val="005E60E3"/>
    <w:rsid w:val="005E638D"/>
    <w:rsid w:val="005E6533"/>
    <w:rsid w:val="005E6581"/>
    <w:rsid w:val="005E669F"/>
    <w:rsid w:val="005E6906"/>
    <w:rsid w:val="005E7184"/>
    <w:rsid w:val="005E738E"/>
    <w:rsid w:val="005E758B"/>
    <w:rsid w:val="005E78E3"/>
    <w:rsid w:val="005E7A34"/>
    <w:rsid w:val="005E7C9A"/>
    <w:rsid w:val="005F03E8"/>
    <w:rsid w:val="005F0528"/>
    <w:rsid w:val="005F0652"/>
    <w:rsid w:val="005F0797"/>
    <w:rsid w:val="005F084A"/>
    <w:rsid w:val="005F1180"/>
    <w:rsid w:val="005F13F5"/>
    <w:rsid w:val="005F1593"/>
    <w:rsid w:val="005F15A6"/>
    <w:rsid w:val="005F164B"/>
    <w:rsid w:val="005F1AC8"/>
    <w:rsid w:val="005F1B2C"/>
    <w:rsid w:val="005F1BE6"/>
    <w:rsid w:val="005F2406"/>
    <w:rsid w:val="005F2563"/>
    <w:rsid w:val="005F274F"/>
    <w:rsid w:val="005F2EF2"/>
    <w:rsid w:val="005F2FC3"/>
    <w:rsid w:val="005F2FEA"/>
    <w:rsid w:val="005F30A0"/>
    <w:rsid w:val="005F3274"/>
    <w:rsid w:val="005F345E"/>
    <w:rsid w:val="005F3A11"/>
    <w:rsid w:val="005F3AA0"/>
    <w:rsid w:val="005F3D18"/>
    <w:rsid w:val="005F412A"/>
    <w:rsid w:val="005F41CC"/>
    <w:rsid w:val="005F43A2"/>
    <w:rsid w:val="005F43BE"/>
    <w:rsid w:val="005F43CF"/>
    <w:rsid w:val="005F4512"/>
    <w:rsid w:val="005F4784"/>
    <w:rsid w:val="005F4AFB"/>
    <w:rsid w:val="005F4CEE"/>
    <w:rsid w:val="005F4D66"/>
    <w:rsid w:val="005F52C2"/>
    <w:rsid w:val="005F52E0"/>
    <w:rsid w:val="005F533E"/>
    <w:rsid w:val="005F54E3"/>
    <w:rsid w:val="005F5FA3"/>
    <w:rsid w:val="005F5FF8"/>
    <w:rsid w:val="005F632D"/>
    <w:rsid w:val="005F6854"/>
    <w:rsid w:val="005F6E8C"/>
    <w:rsid w:val="005F73F8"/>
    <w:rsid w:val="005F7505"/>
    <w:rsid w:val="005F76B5"/>
    <w:rsid w:val="005F775F"/>
    <w:rsid w:val="005F7963"/>
    <w:rsid w:val="005F79E4"/>
    <w:rsid w:val="005F7C4F"/>
    <w:rsid w:val="005F7ECF"/>
    <w:rsid w:val="006001C0"/>
    <w:rsid w:val="0060029A"/>
    <w:rsid w:val="00600995"/>
    <w:rsid w:val="00600BBF"/>
    <w:rsid w:val="00600C8F"/>
    <w:rsid w:val="00600CB5"/>
    <w:rsid w:val="00600F7D"/>
    <w:rsid w:val="00601066"/>
    <w:rsid w:val="0060107F"/>
    <w:rsid w:val="00601408"/>
    <w:rsid w:val="0060159F"/>
    <w:rsid w:val="006016D6"/>
    <w:rsid w:val="00601850"/>
    <w:rsid w:val="006018DD"/>
    <w:rsid w:val="006019C1"/>
    <w:rsid w:val="00601AB5"/>
    <w:rsid w:val="00601EF7"/>
    <w:rsid w:val="00602190"/>
    <w:rsid w:val="00602197"/>
    <w:rsid w:val="0060239E"/>
    <w:rsid w:val="0060248D"/>
    <w:rsid w:val="00602507"/>
    <w:rsid w:val="00602A46"/>
    <w:rsid w:val="00602B94"/>
    <w:rsid w:val="00602CB5"/>
    <w:rsid w:val="00602E62"/>
    <w:rsid w:val="0060327A"/>
    <w:rsid w:val="0060369F"/>
    <w:rsid w:val="00603773"/>
    <w:rsid w:val="00603921"/>
    <w:rsid w:val="00603BC1"/>
    <w:rsid w:val="00603C09"/>
    <w:rsid w:val="00603D8E"/>
    <w:rsid w:val="00604001"/>
    <w:rsid w:val="006042F1"/>
    <w:rsid w:val="00604E0D"/>
    <w:rsid w:val="00604E44"/>
    <w:rsid w:val="00604ED4"/>
    <w:rsid w:val="0060523C"/>
    <w:rsid w:val="006056D8"/>
    <w:rsid w:val="0060624A"/>
    <w:rsid w:val="0060680C"/>
    <w:rsid w:val="00606868"/>
    <w:rsid w:val="00606B1E"/>
    <w:rsid w:val="006071D5"/>
    <w:rsid w:val="006073B3"/>
    <w:rsid w:val="006074F3"/>
    <w:rsid w:val="00607A77"/>
    <w:rsid w:val="00607DA6"/>
    <w:rsid w:val="00607ECB"/>
    <w:rsid w:val="00607F54"/>
    <w:rsid w:val="00610686"/>
    <w:rsid w:val="006109C5"/>
    <w:rsid w:val="00610D3A"/>
    <w:rsid w:val="00610DE1"/>
    <w:rsid w:val="00610F0A"/>
    <w:rsid w:val="00610F8E"/>
    <w:rsid w:val="00610FEE"/>
    <w:rsid w:val="006110E9"/>
    <w:rsid w:val="006112BB"/>
    <w:rsid w:val="00611483"/>
    <w:rsid w:val="00611AB0"/>
    <w:rsid w:val="00611DEC"/>
    <w:rsid w:val="00612353"/>
    <w:rsid w:val="006127F0"/>
    <w:rsid w:val="00612E5C"/>
    <w:rsid w:val="00612F78"/>
    <w:rsid w:val="00613038"/>
    <w:rsid w:val="00613232"/>
    <w:rsid w:val="00613304"/>
    <w:rsid w:val="0061341D"/>
    <w:rsid w:val="00613542"/>
    <w:rsid w:val="00613922"/>
    <w:rsid w:val="00613F4F"/>
    <w:rsid w:val="00614789"/>
    <w:rsid w:val="006147F7"/>
    <w:rsid w:val="00614990"/>
    <w:rsid w:val="00614CCB"/>
    <w:rsid w:val="00614E0B"/>
    <w:rsid w:val="0061558F"/>
    <w:rsid w:val="006157F8"/>
    <w:rsid w:val="00615801"/>
    <w:rsid w:val="0061597E"/>
    <w:rsid w:val="00615B86"/>
    <w:rsid w:val="00615C80"/>
    <w:rsid w:val="00615DBB"/>
    <w:rsid w:val="00615E95"/>
    <w:rsid w:val="006161C7"/>
    <w:rsid w:val="00616AF2"/>
    <w:rsid w:val="00616CEB"/>
    <w:rsid w:val="00616DB8"/>
    <w:rsid w:val="00616FA5"/>
    <w:rsid w:val="00617362"/>
    <w:rsid w:val="006175D9"/>
    <w:rsid w:val="006178D1"/>
    <w:rsid w:val="00617A6E"/>
    <w:rsid w:val="00617B9A"/>
    <w:rsid w:val="00617F83"/>
    <w:rsid w:val="006200F6"/>
    <w:rsid w:val="00620138"/>
    <w:rsid w:val="00620549"/>
    <w:rsid w:val="00620771"/>
    <w:rsid w:val="00620A14"/>
    <w:rsid w:val="00620A8A"/>
    <w:rsid w:val="00620DF0"/>
    <w:rsid w:val="00620FCE"/>
    <w:rsid w:val="00621047"/>
    <w:rsid w:val="006210CB"/>
    <w:rsid w:val="00621170"/>
    <w:rsid w:val="00621649"/>
    <w:rsid w:val="00621A62"/>
    <w:rsid w:val="00622192"/>
    <w:rsid w:val="0062227A"/>
    <w:rsid w:val="006223A5"/>
    <w:rsid w:val="0062243A"/>
    <w:rsid w:val="00622465"/>
    <w:rsid w:val="006228C7"/>
    <w:rsid w:val="00622B5A"/>
    <w:rsid w:val="00622D72"/>
    <w:rsid w:val="00622D76"/>
    <w:rsid w:val="00622FF8"/>
    <w:rsid w:val="00623100"/>
    <w:rsid w:val="00623690"/>
    <w:rsid w:val="00623694"/>
    <w:rsid w:val="006237B5"/>
    <w:rsid w:val="006239B6"/>
    <w:rsid w:val="00623AE1"/>
    <w:rsid w:val="00623B73"/>
    <w:rsid w:val="00623BC4"/>
    <w:rsid w:val="00623D85"/>
    <w:rsid w:val="00624328"/>
    <w:rsid w:val="0062439D"/>
    <w:rsid w:val="006249B3"/>
    <w:rsid w:val="006255ED"/>
    <w:rsid w:val="00625626"/>
    <w:rsid w:val="00626507"/>
    <w:rsid w:val="006265DB"/>
    <w:rsid w:val="00626641"/>
    <w:rsid w:val="00626746"/>
    <w:rsid w:val="0062682A"/>
    <w:rsid w:val="0062682D"/>
    <w:rsid w:val="00626AAF"/>
    <w:rsid w:val="00626AEA"/>
    <w:rsid w:val="00626DE6"/>
    <w:rsid w:val="00626DEA"/>
    <w:rsid w:val="00626F00"/>
    <w:rsid w:val="00627023"/>
    <w:rsid w:val="0062707C"/>
    <w:rsid w:val="00627284"/>
    <w:rsid w:val="00627314"/>
    <w:rsid w:val="00627377"/>
    <w:rsid w:val="0062746F"/>
    <w:rsid w:val="006276DF"/>
    <w:rsid w:val="00627A27"/>
    <w:rsid w:val="00627BAA"/>
    <w:rsid w:val="00627CFE"/>
    <w:rsid w:val="00627D86"/>
    <w:rsid w:val="00627E76"/>
    <w:rsid w:val="00630033"/>
    <w:rsid w:val="00630618"/>
    <w:rsid w:val="00630805"/>
    <w:rsid w:val="006308F0"/>
    <w:rsid w:val="00630DDC"/>
    <w:rsid w:val="00630E31"/>
    <w:rsid w:val="00631000"/>
    <w:rsid w:val="00631003"/>
    <w:rsid w:val="00631168"/>
    <w:rsid w:val="0063152A"/>
    <w:rsid w:val="006315FA"/>
    <w:rsid w:val="00631655"/>
    <w:rsid w:val="006316F6"/>
    <w:rsid w:val="00631BD0"/>
    <w:rsid w:val="00631C08"/>
    <w:rsid w:val="006322AD"/>
    <w:rsid w:val="0063231A"/>
    <w:rsid w:val="0063234A"/>
    <w:rsid w:val="00632710"/>
    <w:rsid w:val="00632786"/>
    <w:rsid w:val="00632A44"/>
    <w:rsid w:val="00632B52"/>
    <w:rsid w:val="006330A0"/>
    <w:rsid w:val="0063339C"/>
    <w:rsid w:val="00633592"/>
    <w:rsid w:val="006336DC"/>
    <w:rsid w:val="00633A02"/>
    <w:rsid w:val="00633B02"/>
    <w:rsid w:val="006341CE"/>
    <w:rsid w:val="0063431E"/>
    <w:rsid w:val="00634856"/>
    <w:rsid w:val="00634DE6"/>
    <w:rsid w:val="00634F26"/>
    <w:rsid w:val="00635074"/>
    <w:rsid w:val="006351C0"/>
    <w:rsid w:val="00635291"/>
    <w:rsid w:val="006355EB"/>
    <w:rsid w:val="006358B7"/>
    <w:rsid w:val="00635BAC"/>
    <w:rsid w:val="00635DFD"/>
    <w:rsid w:val="00636246"/>
    <w:rsid w:val="00636260"/>
    <w:rsid w:val="0063651E"/>
    <w:rsid w:val="00636537"/>
    <w:rsid w:val="00636541"/>
    <w:rsid w:val="0063665A"/>
    <w:rsid w:val="006368AC"/>
    <w:rsid w:val="006368FC"/>
    <w:rsid w:val="006370E9"/>
    <w:rsid w:val="006373E0"/>
    <w:rsid w:val="00637638"/>
    <w:rsid w:val="006376F1"/>
    <w:rsid w:val="0063785D"/>
    <w:rsid w:val="00637DF2"/>
    <w:rsid w:val="00637EE8"/>
    <w:rsid w:val="00640145"/>
    <w:rsid w:val="006401A2"/>
    <w:rsid w:val="006403C5"/>
    <w:rsid w:val="00640752"/>
    <w:rsid w:val="00640A65"/>
    <w:rsid w:val="00640C31"/>
    <w:rsid w:val="00640C83"/>
    <w:rsid w:val="00640F24"/>
    <w:rsid w:val="0064113B"/>
    <w:rsid w:val="00641322"/>
    <w:rsid w:val="006414A5"/>
    <w:rsid w:val="006417DB"/>
    <w:rsid w:val="00641AE5"/>
    <w:rsid w:val="00641C76"/>
    <w:rsid w:val="00641EBD"/>
    <w:rsid w:val="006420A5"/>
    <w:rsid w:val="0064212E"/>
    <w:rsid w:val="00642A08"/>
    <w:rsid w:val="00642D91"/>
    <w:rsid w:val="00642E98"/>
    <w:rsid w:val="00643087"/>
    <w:rsid w:val="00643325"/>
    <w:rsid w:val="00643374"/>
    <w:rsid w:val="00643941"/>
    <w:rsid w:val="00643A49"/>
    <w:rsid w:val="00643E65"/>
    <w:rsid w:val="00644127"/>
    <w:rsid w:val="00644749"/>
    <w:rsid w:val="006447D2"/>
    <w:rsid w:val="0064487E"/>
    <w:rsid w:val="006449C2"/>
    <w:rsid w:val="00644A9F"/>
    <w:rsid w:val="0064511E"/>
    <w:rsid w:val="00645348"/>
    <w:rsid w:val="0064534C"/>
    <w:rsid w:val="006453D7"/>
    <w:rsid w:val="00645427"/>
    <w:rsid w:val="00645547"/>
    <w:rsid w:val="00645822"/>
    <w:rsid w:val="00645959"/>
    <w:rsid w:val="006459EF"/>
    <w:rsid w:val="00645AEA"/>
    <w:rsid w:val="00645B8F"/>
    <w:rsid w:val="006460F0"/>
    <w:rsid w:val="00646501"/>
    <w:rsid w:val="006466BE"/>
    <w:rsid w:val="006467D8"/>
    <w:rsid w:val="006467E0"/>
    <w:rsid w:val="00646B36"/>
    <w:rsid w:val="00646C0E"/>
    <w:rsid w:val="00646DE8"/>
    <w:rsid w:val="00646DEA"/>
    <w:rsid w:val="00646DEB"/>
    <w:rsid w:val="00646E8F"/>
    <w:rsid w:val="00646EF2"/>
    <w:rsid w:val="006470E8"/>
    <w:rsid w:val="00647504"/>
    <w:rsid w:val="00647D4E"/>
    <w:rsid w:val="00647D56"/>
    <w:rsid w:val="0065010F"/>
    <w:rsid w:val="006502D2"/>
    <w:rsid w:val="006504CD"/>
    <w:rsid w:val="00650744"/>
    <w:rsid w:val="00650D2B"/>
    <w:rsid w:val="00650FF3"/>
    <w:rsid w:val="00651228"/>
    <w:rsid w:val="00651235"/>
    <w:rsid w:val="00651484"/>
    <w:rsid w:val="00651744"/>
    <w:rsid w:val="006517FA"/>
    <w:rsid w:val="006518AE"/>
    <w:rsid w:val="00651E5E"/>
    <w:rsid w:val="006520CA"/>
    <w:rsid w:val="00652592"/>
    <w:rsid w:val="00652C29"/>
    <w:rsid w:val="00652E68"/>
    <w:rsid w:val="00652E98"/>
    <w:rsid w:val="00652F13"/>
    <w:rsid w:val="00653654"/>
    <w:rsid w:val="00653659"/>
    <w:rsid w:val="006536F1"/>
    <w:rsid w:val="00653A07"/>
    <w:rsid w:val="00653B6A"/>
    <w:rsid w:val="00653D2E"/>
    <w:rsid w:val="00653DDC"/>
    <w:rsid w:val="00653FA2"/>
    <w:rsid w:val="00653FEB"/>
    <w:rsid w:val="006547DF"/>
    <w:rsid w:val="00654DFE"/>
    <w:rsid w:val="006553C2"/>
    <w:rsid w:val="006553F3"/>
    <w:rsid w:val="006559CC"/>
    <w:rsid w:val="00655E11"/>
    <w:rsid w:val="00656035"/>
    <w:rsid w:val="006560E1"/>
    <w:rsid w:val="006562FC"/>
    <w:rsid w:val="00656778"/>
    <w:rsid w:val="00656EDB"/>
    <w:rsid w:val="00656FD6"/>
    <w:rsid w:val="00657237"/>
    <w:rsid w:val="0065732D"/>
    <w:rsid w:val="0065736F"/>
    <w:rsid w:val="006574FA"/>
    <w:rsid w:val="006577D3"/>
    <w:rsid w:val="0065794A"/>
    <w:rsid w:val="00657AB4"/>
    <w:rsid w:val="006600B2"/>
    <w:rsid w:val="00660676"/>
    <w:rsid w:val="006606D2"/>
    <w:rsid w:val="00660786"/>
    <w:rsid w:val="00660B4B"/>
    <w:rsid w:val="006619F1"/>
    <w:rsid w:val="00661A5A"/>
    <w:rsid w:val="00661E55"/>
    <w:rsid w:val="0066211A"/>
    <w:rsid w:val="006629D3"/>
    <w:rsid w:val="00662AB3"/>
    <w:rsid w:val="00662AFA"/>
    <w:rsid w:val="00663425"/>
    <w:rsid w:val="006637F0"/>
    <w:rsid w:val="00663800"/>
    <w:rsid w:val="00663B8A"/>
    <w:rsid w:val="00663DF2"/>
    <w:rsid w:val="00664034"/>
    <w:rsid w:val="00664091"/>
    <w:rsid w:val="00664522"/>
    <w:rsid w:val="00664A3D"/>
    <w:rsid w:val="00664AB8"/>
    <w:rsid w:val="00664AF0"/>
    <w:rsid w:val="00664C1E"/>
    <w:rsid w:val="00664E16"/>
    <w:rsid w:val="00664EA7"/>
    <w:rsid w:val="00665428"/>
    <w:rsid w:val="006658AD"/>
    <w:rsid w:val="006658CD"/>
    <w:rsid w:val="00665A7D"/>
    <w:rsid w:val="00665F4D"/>
    <w:rsid w:val="00666079"/>
    <w:rsid w:val="00666363"/>
    <w:rsid w:val="00666626"/>
    <w:rsid w:val="00666765"/>
    <w:rsid w:val="006668D2"/>
    <w:rsid w:val="00666E41"/>
    <w:rsid w:val="00666E61"/>
    <w:rsid w:val="00666E63"/>
    <w:rsid w:val="0066700A"/>
    <w:rsid w:val="0066711E"/>
    <w:rsid w:val="0066746F"/>
    <w:rsid w:val="00667517"/>
    <w:rsid w:val="00667E75"/>
    <w:rsid w:val="006701F3"/>
    <w:rsid w:val="0067027B"/>
    <w:rsid w:val="0067034C"/>
    <w:rsid w:val="006705F7"/>
    <w:rsid w:val="00670797"/>
    <w:rsid w:val="00670B30"/>
    <w:rsid w:val="00670C03"/>
    <w:rsid w:val="00670D55"/>
    <w:rsid w:val="00670DBA"/>
    <w:rsid w:val="00670F5F"/>
    <w:rsid w:val="0067149C"/>
    <w:rsid w:val="00671987"/>
    <w:rsid w:val="00671AC7"/>
    <w:rsid w:val="00671DBC"/>
    <w:rsid w:val="00671DD3"/>
    <w:rsid w:val="00672094"/>
    <w:rsid w:val="006723B6"/>
    <w:rsid w:val="006725EE"/>
    <w:rsid w:val="006727D9"/>
    <w:rsid w:val="006728D2"/>
    <w:rsid w:val="00672A08"/>
    <w:rsid w:val="00672A2C"/>
    <w:rsid w:val="00672A50"/>
    <w:rsid w:val="00672AB2"/>
    <w:rsid w:val="00672CC4"/>
    <w:rsid w:val="00672E4E"/>
    <w:rsid w:val="00672FAA"/>
    <w:rsid w:val="006733E4"/>
    <w:rsid w:val="006738BC"/>
    <w:rsid w:val="00673BE6"/>
    <w:rsid w:val="00673D8F"/>
    <w:rsid w:val="00673D9F"/>
    <w:rsid w:val="00674003"/>
    <w:rsid w:val="006741AC"/>
    <w:rsid w:val="00674414"/>
    <w:rsid w:val="00674C9F"/>
    <w:rsid w:val="0067500C"/>
    <w:rsid w:val="006751DA"/>
    <w:rsid w:val="0067523E"/>
    <w:rsid w:val="00675637"/>
    <w:rsid w:val="006756FC"/>
    <w:rsid w:val="0067575D"/>
    <w:rsid w:val="00675992"/>
    <w:rsid w:val="00675A10"/>
    <w:rsid w:val="00675AC3"/>
    <w:rsid w:val="00675B3F"/>
    <w:rsid w:val="00675DA8"/>
    <w:rsid w:val="00675F4E"/>
    <w:rsid w:val="0067604D"/>
    <w:rsid w:val="0067615E"/>
    <w:rsid w:val="006767B5"/>
    <w:rsid w:val="006767F5"/>
    <w:rsid w:val="006768CB"/>
    <w:rsid w:val="00676AE9"/>
    <w:rsid w:val="00676B5C"/>
    <w:rsid w:val="00676B5F"/>
    <w:rsid w:val="00676E90"/>
    <w:rsid w:val="006770D6"/>
    <w:rsid w:val="00677701"/>
    <w:rsid w:val="00677967"/>
    <w:rsid w:val="00677A06"/>
    <w:rsid w:val="00677DD3"/>
    <w:rsid w:val="00677DE1"/>
    <w:rsid w:val="00677EC9"/>
    <w:rsid w:val="00680047"/>
    <w:rsid w:val="00680377"/>
    <w:rsid w:val="00680729"/>
    <w:rsid w:val="006807B0"/>
    <w:rsid w:val="006808A1"/>
    <w:rsid w:val="00680D14"/>
    <w:rsid w:val="00680FF0"/>
    <w:rsid w:val="0068128D"/>
    <w:rsid w:val="006812E8"/>
    <w:rsid w:val="006816D3"/>
    <w:rsid w:val="006817C3"/>
    <w:rsid w:val="00681AA1"/>
    <w:rsid w:val="00681BD9"/>
    <w:rsid w:val="00681FB8"/>
    <w:rsid w:val="006820D6"/>
    <w:rsid w:val="00682126"/>
    <w:rsid w:val="00682321"/>
    <w:rsid w:val="0068253E"/>
    <w:rsid w:val="006827D1"/>
    <w:rsid w:val="006828E1"/>
    <w:rsid w:val="00682BBF"/>
    <w:rsid w:val="00682BD1"/>
    <w:rsid w:val="00682D5C"/>
    <w:rsid w:val="006832BA"/>
    <w:rsid w:val="006835BD"/>
    <w:rsid w:val="00683602"/>
    <w:rsid w:val="00683634"/>
    <w:rsid w:val="00683B4C"/>
    <w:rsid w:val="00683E7B"/>
    <w:rsid w:val="0068407A"/>
    <w:rsid w:val="006841ED"/>
    <w:rsid w:val="00684322"/>
    <w:rsid w:val="006844E6"/>
    <w:rsid w:val="006845E1"/>
    <w:rsid w:val="00684692"/>
    <w:rsid w:val="006849E1"/>
    <w:rsid w:val="00684CF2"/>
    <w:rsid w:val="00684EC9"/>
    <w:rsid w:val="00685383"/>
    <w:rsid w:val="006853A7"/>
    <w:rsid w:val="00685689"/>
    <w:rsid w:val="00685698"/>
    <w:rsid w:val="0068630F"/>
    <w:rsid w:val="00686337"/>
    <w:rsid w:val="00686B28"/>
    <w:rsid w:val="00686CDB"/>
    <w:rsid w:val="00686E28"/>
    <w:rsid w:val="0068704D"/>
    <w:rsid w:val="006874FB"/>
    <w:rsid w:val="00687DF0"/>
    <w:rsid w:val="00690133"/>
    <w:rsid w:val="00690247"/>
    <w:rsid w:val="00690329"/>
    <w:rsid w:val="0069049C"/>
    <w:rsid w:val="006906F7"/>
    <w:rsid w:val="00690752"/>
    <w:rsid w:val="006909FB"/>
    <w:rsid w:val="00690A6F"/>
    <w:rsid w:val="006910AF"/>
    <w:rsid w:val="0069114D"/>
    <w:rsid w:val="0069141F"/>
    <w:rsid w:val="0069147D"/>
    <w:rsid w:val="006914FA"/>
    <w:rsid w:val="006915F0"/>
    <w:rsid w:val="00691783"/>
    <w:rsid w:val="00691866"/>
    <w:rsid w:val="00691AF1"/>
    <w:rsid w:val="00691DF2"/>
    <w:rsid w:val="00691EB1"/>
    <w:rsid w:val="006925D9"/>
    <w:rsid w:val="0069284E"/>
    <w:rsid w:val="00692A71"/>
    <w:rsid w:val="0069331B"/>
    <w:rsid w:val="006934CF"/>
    <w:rsid w:val="006935C0"/>
    <w:rsid w:val="0069368E"/>
    <w:rsid w:val="00693793"/>
    <w:rsid w:val="00693A23"/>
    <w:rsid w:val="00693A85"/>
    <w:rsid w:val="00693D0D"/>
    <w:rsid w:val="00693D32"/>
    <w:rsid w:val="00693DC5"/>
    <w:rsid w:val="00693DE1"/>
    <w:rsid w:val="00694518"/>
    <w:rsid w:val="0069455E"/>
    <w:rsid w:val="006946D3"/>
    <w:rsid w:val="006949B2"/>
    <w:rsid w:val="00694DD6"/>
    <w:rsid w:val="006950F8"/>
    <w:rsid w:val="00695D73"/>
    <w:rsid w:val="00695E46"/>
    <w:rsid w:val="006961B4"/>
    <w:rsid w:val="00696B98"/>
    <w:rsid w:val="00696DBF"/>
    <w:rsid w:val="00696E39"/>
    <w:rsid w:val="00696F58"/>
    <w:rsid w:val="00696FD6"/>
    <w:rsid w:val="0069703B"/>
    <w:rsid w:val="006971F0"/>
    <w:rsid w:val="00697535"/>
    <w:rsid w:val="006975D9"/>
    <w:rsid w:val="00697D5C"/>
    <w:rsid w:val="006A0721"/>
    <w:rsid w:val="006A072E"/>
    <w:rsid w:val="006A0B48"/>
    <w:rsid w:val="006A0E88"/>
    <w:rsid w:val="006A0EC1"/>
    <w:rsid w:val="006A0F3C"/>
    <w:rsid w:val="006A1104"/>
    <w:rsid w:val="006A1224"/>
    <w:rsid w:val="006A14CA"/>
    <w:rsid w:val="006A16AE"/>
    <w:rsid w:val="006A1B16"/>
    <w:rsid w:val="006A2189"/>
    <w:rsid w:val="006A2706"/>
    <w:rsid w:val="006A284F"/>
    <w:rsid w:val="006A2987"/>
    <w:rsid w:val="006A2CD4"/>
    <w:rsid w:val="006A3231"/>
    <w:rsid w:val="006A3316"/>
    <w:rsid w:val="006A3432"/>
    <w:rsid w:val="006A3A3D"/>
    <w:rsid w:val="006A3AC5"/>
    <w:rsid w:val="006A3DFF"/>
    <w:rsid w:val="006A3F32"/>
    <w:rsid w:val="006A476F"/>
    <w:rsid w:val="006A4B7A"/>
    <w:rsid w:val="006A4D77"/>
    <w:rsid w:val="006A4F55"/>
    <w:rsid w:val="006A534A"/>
    <w:rsid w:val="006A59DA"/>
    <w:rsid w:val="006A5ACC"/>
    <w:rsid w:val="006A6319"/>
    <w:rsid w:val="006A6451"/>
    <w:rsid w:val="006A64F9"/>
    <w:rsid w:val="006A676C"/>
    <w:rsid w:val="006A7135"/>
    <w:rsid w:val="006A7146"/>
    <w:rsid w:val="006A7201"/>
    <w:rsid w:val="006A74DC"/>
    <w:rsid w:val="006A76A3"/>
    <w:rsid w:val="006A78C2"/>
    <w:rsid w:val="006A7BCA"/>
    <w:rsid w:val="006B0158"/>
    <w:rsid w:val="006B05AC"/>
    <w:rsid w:val="006B0FA5"/>
    <w:rsid w:val="006B112B"/>
    <w:rsid w:val="006B11AD"/>
    <w:rsid w:val="006B11B9"/>
    <w:rsid w:val="006B15E2"/>
    <w:rsid w:val="006B162E"/>
    <w:rsid w:val="006B196F"/>
    <w:rsid w:val="006B19F3"/>
    <w:rsid w:val="006B1B5F"/>
    <w:rsid w:val="006B1DA4"/>
    <w:rsid w:val="006B225E"/>
    <w:rsid w:val="006B245B"/>
    <w:rsid w:val="006B2460"/>
    <w:rsid w:val="006B25B7"/>
    <w:rsid w:val="006B25CB"/>
    <w:rsid w:val="006B26B0"/>
    <w:rsid w:val="006B2751"/>
    <w:rsid w:val="006B27FC"/>
    <w:rsid w:val="006B2864"/>
    <w:rsid w:val="006B2896"/>
    <w:rsid w:val="006B2C93"/>
    <w:rsid w:val="006B2E45"/>
    <w:rsid w:val="006B2F35"/>
    <w:rsid w:val="006B354E"/>
    <w:rsid w:val="006B3748"/>
    <w:rsid w:val="006B3887"/>
    <w:rsid w:val="006B390A"/>
    <w:rsid w:val="006B3A3F"/>
    <w:rsid w:val="006B43BE"/>
    <w:rsid w:val="006B4634"/>
    <w:rsid w:val="006B4671"/>
    <w:rsid w:val="006B4749"/>
    <w:rsid w:val="006B47B0"/>
    <w:rsid w:val="006B497B"/>
    <w:rsid w:val="006B4BA3"/>
    <w:rsid w:val="006B4BC7"/>
    <w:rsid w:val="006B4F45"/>
    <w:rsid w:val="006B5166"/>
    <w:rsid w:val="006B5338"/>
    <w:rsid w:val="006B570F"/>
    <w:rsid w:val="006B5DA2"/>
    <w:rsid w:val="006B6018"/>
    <w:rsid w:val="006B607C"/>
    <w:rsid w:val="006B61F8"/>
    <w:rsid w:val="006B66F5"/>
    <w:rsid w:val="006B66FA"/>
    <w:rsid w:val="006B672A"/>
    <w:rsid w:val="006B68B5"/>
    <w:rsid w:val="006B6952"/>
    <w:rsid w:val="006B6975"/>
    <w:rsid w:val="006B7166"/>
    <w:rsid w:val="006B7181"/>
    <w:rsid w:val="006B74F0"/>
    <w:rsid w:val="006B77D8"/>
    <w:rsid w:val="006B7827"/>
    <w:rsid w:val="006B784F"/>
    <w:rsid w:val="006B7C1A"/>
    <w:rsid w:val="006B7C35"/>
    <w:rsid w:val="006C0240"/>
    <w:rsid w:val="006C05A1"/>
    <w:rsid w:val="006C0927"/>
    <w:rsid w:val="006C0C73"/>
    <w:rsid w:val="006C0E28"/>
    <w:rsid w:val="006C0E29"/>
    <w:rsid w:val="006C1391"/>
    <w:rsid w:val="006C1BA4"/>
    <w:rsid w:val="006C1CDF"/>
    <w:rsid w:val="006C1D57"/>
    <w:rsid w:val="006C1EE2"/>
    <w:rsid w:val="006C237D"/>
    <w:rsid w:val="006C253B"/>
    <w:rsid w:val="006C2A66"/>
    <w:rsid w:val="006C2C97"/>
    <w:rsid w:val="006C33DF"/>
    <w:rsid w:val="006C3433"/>
    <w:rsid w:val="006C3681"/>
    <w:rsid w:val="006C3A1A"/>
    <w:rsid w:val="006C3C69"/>
    <w:rsid w:val="006C4106"/>
    <w:rsid w:val="006C41D7"/>
    <w:rsid w:val="006C479B"/>
    <w:rsid w:val="006C47F5"/>
    <w:rsid w:val="006C492A"/>
    <w:rsid w:val="006C4B68"/>
    <w:rsid w:val="006C5226"/>
    <w:rsid w:val="006C57DD"/>
    <w:rsid w:val="006C5E11"/>
    <w:rsid w:val="006C63F5"/>
    <w:rsid w:val="006C69AB"/>
    <w:rsid w:val="006C6A12"/>
    <w:rsid w:val="006C6B7B"/>
    <w:rsid w:val="006C6C3F"/>
    <w:rsid w:val="006C7731"/>
    <w:rsid w:val="006C7859"/>
    <w:rsid w:val="006C7AAA"/>
    <w:rsid w:val="006C7FC0"/>
    <w:rsid w:val="006D01D0"/>
    <w:rsid w:val="006D02D0"/>
    <w:rsid w:val="006D075F"/>
    <w:rsid w:val="006D0B94"/>
    <w:rsid w:val="006D0DAB"/>
    <w:rsid w:val="006D0F49"/>
    <w:rsid w:val="006D1167"/>
    <w:rsid w:val="006D1401"/>
    <w:rsid w:val="006D1645"/>
    <w:rsid w:val="006D16DC"/>
    <w:rsid w:val="006D18CC"/>
    <w:rsid w:val="006D18EF"/>
    <w:rsid w:val="006D1B21"/>
    <w:rsid w:val="006D1BE3"/>
    <w:rsid w:val="006D1D14"/>
    <w:rsid w:val="006D1E4F"/>
    <w:rsid w:val="006D21AB"/>
    <w:rsid w:val="006D24AB"/>
    <w:rsid w:val="006D2519"/>
    <w:rsid w:val="006D258A"/>
    <w:rsid w:val="006D2BC4"/>
    <w:rsid w:val="006D2D7B"/>
    <w:rsid w:val="006D2D8F"/>
    <w:rsid w:val="006D353A"/>
    <w:rsid w:val="006D35CB"/>
    <w:rsid w:val="006D368F"/>
    <w:rsid w:val="006D391F"/>
    <w:rsid w:val="006D3ACC"/>
    <w:rsid w:val="006D3B71"/>
    <w:rsid w:val="006D4039"/>
    <w:rsid w:val="006D441D"/>
    <w:rsid w:val="006D4757"/>
    <w:rsid w:val="006D5010"/>
    <w:rsid w:val="006D55C0"/>
    <w:rsid w:val="006D5624"/>
    <w:rsid w:val="006D585A"/>
    <w:rsid w:val="006D6187"/>
    <w:rsid w:val="006D6220"/>
    <w:rsid w:val="006D6461"/>
    <w:rsid w:val="006D654D"/>
    <w:rsid w:val="006D6601"/>
    <w:rsid w:val="006D6C0D"/>
    <w:rsid w:val="006D6EA8"/>
    <w:rsid w:val="006D71C0"/>
    <w:rsid w:val="006D7238"/>
    <w:rsid w:val="006D76A8"/>
    <w:rsid w:val="006D7D72"/>
    <w:rsid w:val="006D7FF3"/>
    <w:rsid w:val="006E0142"/>
    <w:rsid w:val="006E0302"/>
    <w:rsid w:val="006E047B"/>
    <w:rsid w:val="006E052E"/>
    <w:rsid w:val="006E0877"/>
    <w:rsid w:val="006E0AF7"/>
    <w:rsid w:val="006E0D05"/>
    <w:rsid w:val="006E0D71"/>
    <w:rsid w:val="006E0E43"/>
    <w:rsid w:val="006E0F4A"/>
    <w:rsid w:val="006E1633"/>
    <w:rsid w:val="006E170A"/>
    <w:rsid w:val="006E1917"/>
    <w:rsid w:val="006E19ED"/>
    <w:rsid w:val="006E20AF"/>
    <w:rsid w:val="006E225F"/>
    <w:rsid w:val="006E23E2"/>
    <w:rsid w:val="006E25E2"/>
    <w:rsid w:val="006E2703"/>
    <w:rsid w:val="006E2759"/>
    <w:rsid w:val="006E2C0C"/>
    <w:rsid w:val="006E2D1C"/>
    <w:rsid w:val="006E2EF0"/>
    <w:rsid w:val="006E332F"/>
    <w:rsid w:val="006E392A"/>
    <w:rsid w:val="006E39B6"/>
    <w:rsid w:val="006E3AA6"/>
    <w:rsid w:val="006E3AE4"/>
    <w:rsid w:val="006E3E4B"/>
    <w:rsid w:val="006E3F2C"/>
    <w:rsid w:val="006E4408"/>
    <w:rsid w:val="006E4666"/>
    <w:rsid w:val="006E47EC"/>
    <w:rsid w:val="006E4A0B"/>
    <w:rsid w:val="006E4B5B"/>
    <w:rsid w:val="006E504D"/>
    <w:rsid w:val="006E5060"/>
    <w:rsid w:val="006E5375"/>
    <w:rsid w:val="006E53C7"/>
    <w:rsid w:val="006E56C7"/>
    <w:rsid w:val="006E589C"/>
    <w:rsid w:val="006E594F"/>
    <w:rsid w:val="006E5B40"/>
    <w:rsid w:val="006E5C56"/>
    <w:rsid w:val="006E5EBD"/>
    <w:rsid w:val="006E640D"/>
    <w:rsid w:val="006E674A"/>
    <w:rsid w:val="006E6A41"/>
    <w:rsid w:val="006E6A8A"/>
    <w:rsid w:val="006E6CFA"/>
    <w:rsid w:val="006E6FBC"/>
    <w:rsid w:val="006E70C1"/>
    <w:rsid w:val="006E7432"/>
    <w:rsid w:val="006E773A"/>
    <w:rsid w:val="006E7880"/>
    <w:rsid w:val="006E7B5E"/>
    <w:rsid w:val="006E7DED"/>
    <w:rsid w:val="006E7FDA"/>
    <w:rsid w:val="006F00EF"/>
    <w:rsid w:val="006F02DD"/>
    <w:rsid w:val="006F05B0"/>
    <w:rsid w:val="006F07C1"/>
    <w:rsid w:val="006F09EF"/>
    <w:rsid w:val="006F0A13"/>
    <w:rsid w:val="006F0DD7"/>
    <w:rsid w:val="006F0EBF"/>
    <w:rsid w:val="006F0EFC"/>
    <w:rsid w:val="006F0F8B"/>
    <w:rsid w:val="006F1184"/>
    <w:rsid w:val="006F1352"/>
    <w:rsid w:val="006F14D2"/>
    <w:rsid w:val="006F1737"/>
    <w:rsid w:val="006F17B7"/>
    <w:rsid w:val="006F20D1"/>
    <w:rsid w:val="006F2192"/>
    <w:rsid w:val="006F2642"/>
    <w:rsid w:val="006F2B13"/>
    <w:rsid w:val="006F2BE3"/>
    <w:rsid w:val="006F2F28"/>
    <w:rsid w:val="006F2FE3"/>
    <w:rsid w:val="006F378C"/>
    <w:rsid w:val="006F391C"/>
    <w:rsid w:val="006F3AED"/>
    <w:rsid w:val="006F3F40"/>
    <w:rsid w:val="006F4326"/>
    <w:rsid w:val="006F43C6"/>
    <w:rsid w:val="006F44CA"/>
    <w:rsid w:val="006F47A3"/>
    <w:rsid w:val="006F481D"/>
    <w:rsid w:val="006F4931"/>
    <w:rsid w:val="006F4A4A"/>
    <w:rsid w:val="006F4B3A"/>
    <w:rsid w:val="006F4C57"/>
    <w:rsid w:val="006F4DC7"/>
    <w:rsid w:val="006F55A7"/>
    <w:rsid w:val="006F5620"/>
    <w:rsid w:val="006F56F7"/>
    <w:rsid w:val="006F5A24"/>
    <w:rsid w:val="006F5CC8"/>
    <w:rsid w:val="006F5F4C"/>
    <w:rsid w:val="006F5FDB"/>
    <w:rsid w:val="006F677A"/>
    <w:rsid w:val="006F6A4F"/>
    <w:rsid w:val="006F6CF5"/>
    <w:rsid w:val="006F6D6E"/>
    <w:rsid w:val="006F6DED"/>
    <w:rsid w:val="006F6FBA"/>
    <w:rsid w:val="006F6FDE"/>
    <w:rsid w:val="006F6FF3"/>
    <w:rsid w:val="006F73F7"/>
    <w:rsid w:val="006F787E"/>
    <w:rsid w:val="006F792F"/>
    <w:rsid w:val="006F7D1B"/>
    <w:rsid w:val="006F7FB7"/>
    <w:rsid w:val="00700086"/>
    <w:rsid w:val="00700443"/>
    <w:rsid w:val="0070048B"/>
    <w:rsid w:val="00700D73"/>
    <w:rsid w:val="0070123B"/>
    <w:rsid w:val="00701A77"/>
    <w:rsid w:val="00701C6E"/>
    <w:rsid w:val="00701F6F"/>
    <w:rsid w:val="00702095"/>
    <w:rsid w:val="007023F2"/>
    <w:rsid w:val="007028E1"/>
    <w:rsid w:val="00702947"/>
    <w:rsid w:val="00702C93"/>
    <w:rsid w:val="00702CF2"/>
    <w:rsid w:val="00702F53"/>
    <w:rsid w:val="00702FB1"/>
    <w:rsid w:val="0070307A"/>
    <w:rsid w:val="0070309A"/>
    <w:rsid w:val="00703324"/>
    <w:rsid w:val="007036EB"/>
    <w:rsid w:val="00703744"/>
    <w:rsid w:val="00703C84"/>
    <w:rsid w:val="00703F43"/>
    <w:rsid w:val="00703F92"/>
    <w:rsid w:val="007041C3"/>
    <w:rsid w:val="0070434F"/>
    <w:rsid w:val="00704508"/>
    <w:rsid w:val="0070480E"/>
    <w:rsid w:val="00704999"/>
    <w:rsid w:val="00704B1E"/>
    <w:rsid w:val="00704D0B"/>
    <w:rsid w:val="0070530B"/>
    <w:rsid w:val="00705901"/>
    <w:rsid w:val="00705D39"/>
    <w:rsid w:val="00705EEC"/>
    <w:rsid w:val="007060C6"/>
    <w:rsid w:val="007065DF"/>
    <w:rsid w:val="007068E3"/>
    <w:rsid w:val="007069B8"/>
    <w:rsid w:val="007069D0"/>
    <w:rsid w:val="00706B5E"/>
    <w:rsid w:val="00706D13"/>
    <w:rsid w:val="00706D74"/>
    <w:rsid w:val="00707092"/>
    <w:rsid w:val="00707134"/>
    <w:rsid w:val="00707412"/>
    <w:rsid w:val="00707D64"/>
    <w:rsid w:val="0071008F"/>
    <w:rsid w:val="007102B0"/>
    <w:rsid w:val="007102E4"/>
    <w:rsid w:val="007108DE"/>
    <w:rsid w:val="00710962"/>
    <w:rsid w:val="00710A5F"/>
    <w:rsid w:val="00710ACC"/>
    <w:rsid w:val="00710C73"/>
    <w:rsid w:val="00710F4B"/>
    <w:rsid w:val="0071107C"/>
    <w:rsid w:val="00711279"/>
    <w:rsid w:val="0071127A"/>
    <w:rsid w:val="00711327"/>
    <w:rsid w:val="0071143D"/>
    <w:rsid w:val="00711448"/>
    <w:rsid w:val="0071176C"/>
    <w:rsid w:val="007118BB"/>
    <w:rsid w:val="00711C2C"/>
    <w:rsid w:val="00711C7D"/>
    <w:rsid w:val="0071222C"/>
    <w:rsid w:val="007122D5"/>
    <w:rsid w:val="007122FE"/>
    <w:rsid w:val="0071244A"/>
    <w:rsid w:val="00712563"/>
    <w:rsid w:val="00712622"/>
    <w:rsid w:val="0071265E"/>
    <w:rsid w:val="0071275E"/>
    <w:rsid w:val="007129FF"/>
    <w:rsid w:val="00712ED8"/>
    <w:rsid w:val="00713084"/>
    <w:rsid w:val="007133E8"/>
    <w:rsid w:val="00713446"/>
    <w:rsid w:val="00713A64"/>
    <w:rsid w:val="00713D71"/>
    <w:rsid w:val="00713D92"/>
    <w:rsid w:val="007141E8"/>
    <w:rsid w:val="00714254"/>
    <w:rsid w:val="00714349"/>
    <w:rsid w:val="007146AE"/>
    <w:rsid w:val="00714A00"/>
    <w:rsid w:val="00714C84"/>
    <w:rsid w:val="00714CBC"/>
    <w:rsid w:val="00714E99"/>
    <w:rsid w:val="00715000"/>
    <w:rsid w:val="007152F6"/>
    <w:rsid w:val="00715470"/>
    <w:rsid w:val="007154EE"/>
    <w:rsid w:val="00715526"/>
    <w:rsid w:val="00715551"/>
    <w:rsid w:val="007155BA"/>
    <w:rsid w:val="00715630"/>
    <w:rsid w:val="00715636"/>
    <w:rsid w:val="0071578D"/>
    <w:rsid w:val="00715892"/>
    <w:rsid w:val="00715C91"/>
    <w:rsid w:val="00715F6E"/>
    <w:rsid w:val="00716186"/>
    <w:rsid w:val="00716F60"/>
    <w:rsid w:val="0071710D"/>
    <w:rsid w:val="007173DF"/>
    <w:rsid w:val="0071769F"/>
    <w:rsid w:val="007177A8"/>
    <w:rsid w:val="00717816"/>
    <w:rsid w:val="007178A0"/>
    <w:rsid w:val="00717D4D"/>
    <w:rsid w:val="00717D74"/>
    <w:rsid w:val="00720214"/>
    <w:rsid w:val="0072050D"/>
    <w:rsid w:val="00720520"/>
    <w:rsid w:val="00720B2E"/>
    <w:rsid w:val="00720F2B"/>
    <w:rsid w:val="00721166"/>
    <w:rsid w:val="00721925"/>
    <w:rsid w:val="00721B36"/>
    <w:rsid w:val="00721E2C"/>
    <w:rsid w:val="00721E48"/>
    <w:rsid w:val="00722055"/>
    <w:rsid w:val="007221DF"/>
    <w:rsid w:val="00722478"/>
    <w:rsid w:val="0072256D"/>
    <w:rsid w:val="00722E93"/>
    <w:rsid w:val="00722EC1"/>
    <w:rsid w:val="00722FAE"/>
    <w:rsid w:val="00723214"/>
    <w:rsid w:val="00723316"/>
    <w:rsid w:val="00723448"/>
    <w:rsid w:val="007235AD"/>
    <w:rsid w:val="00723704"/>
    <w:rsid w:val="00723D91"/>
    <w:rsid w:val="00724156"/>
    <w:rsid w:val="007244F1"/>
    <w:rsid w:val="0072454F"/>
    <w:rsid w:val="007245C6"/>
    <w:rsid w:val="007245E0"/>
    <w:rsid w:val="00724626"/>
    <w:rsid w:val="00724764"/>
    <w:rsid w:val="007247AC"/>
    <w:rsid w:val="00724934"/>
    <w:rsid w:val="00724C90"/>
    <w:rsid w:val="00724DE3"/>
    <w:rsid w:val="00725139"/>
    <w:rsid w:val="0072521C"/>
    <w:rsid w:val="00725644"/>
    <w:rsid w:val="00725A6A"/>
    <w:rsid w:val="00725C09"/>
    <w:rsid w:val="00725D92"/>
    <w:rsid w:val="00725EA9"/>
    <w:rsid w:val="00726282"/>
    <w:rsid w:val="00726534"/>
    <w:rsid w:val="007265C5"/>
    <w:rsid w:val="00726604"/>
    <w:rsid w:val="007266C1"/>
    <w:rsid w:val="00726CA8"/>
    <w:rsid w:val="007272AF"/>
    <w:rsid w:val="007273DC"/>
    <w:rsid w:val="00727413"/>
    <w:rsid w:val="0072765D"/>
    <w:rsid w:val="00727739"/>
    <w:rsid w:val="00727C4A"/>
    <w:rsid w:val="00727FF6"/>
    <w:rsid w:val="007301BA"/>
    <w:rsid w:val="00730B2B"/>
    <w:rsid w:val="00730D10"/>
    <w:rsid w:val="00730EBA"/>
    <w:rsid w:val="00730EF4"/>
    <w:rsid w:val="007318D9"/>
    <w:rsid w:val="00731CD4"/>
    <w:rsid w:val="00731D72"/>
    <w:rsid w:val="00731D86"/>
    <w:rsid w:val="00731DFA"/>
    <w:rsid w:val="007320B1"/>
    <w:rsid w:val="0073219C"/>
    <w:rsid w:val="00732546"/>
    <w:rsid w:val="007328FD"/>
    <w:rsid w:val="00732ABB"/>
    <w:rsid w:val="00732C36"/>
    <w:rsid w:val="00732C8F"/>
    <w:rsid w:val="00732C94"/>
    <w:rsid w:val="00732C99"/>
    <w:rsid w:val="00732D79"/>
    <w:rsid w:val="00732ECA"/>
    <w:rsid w:val="007330CF"/>
    <w:rsid w:val="007331A4"/>
    <w:rsid w:val="00733497"/>
    <w:rsid w:val="007338A1"/>
    <w:rsid w:val="00733FD1"/>
    <w:rsid w:val="00734196"/>
    <w:rsid w:val="0073477F"/>
    <w:rsid w:val="00734A4C"/>
    <w:rsid w:val="00734B5F"/>
    <w:rsid w:val="00734C23"/>
    <w:rsid w:val="00734EB9"/>
    <w:rsid w:val="0073510D"/>
    <w:rsid w:val="007351E6"/>
    <w:rsid w:val="007352D5"/>
    <w:rsid w:val="0073564A"/>
    <w:rsid w:val="007358C4"/>
    <w:rsid w:val="007359A9"/>
    <w:rsid w:val="00735A0B"/>
    <w:rsid w:val="00735BC9"/>
    <w:rsid w:val="00735C92"/>
    <w:rsid w:val="00735D2D"/>
    <w:rsid w:val="00735D35"/>
    <w:rsid w:val="00735E7F"/>
    <w:rsid w:val="00735F56"/>
    <w:rsid w:val="0073617A"/>
    <w:rsid w:val="00736216"/>
    <w:rsid w:val="00736511"/>
    <w:rsid w:val="00736603"/>
    <w:rsid w:val="00736A64"/>
    <w:rsid w:val="00736B87"/>
    <w:rsid w:val="00737435"/>
    <w:rsid w:val="007379AB"/>
    <w:rsid w:val="00737E94"/>
    <w:rsid w:val="00737FCA"/>
    <w:rsid w:val="00740311"/>
    <w:rsid w:val="00740701"/>
    <w:rsid w:val="007408DD"/>
    <w:rsid w:val="00740B84"/>
    <w:rsid w:val="00740F1C"/>
    <w:rsid w:val="0074108C"/>
    <w:rsid w:val="007415F1"/>
    <w:rsid w:val="00741739"/>
    <w:rsid w:val="00741761"/>
    <w:rsid w:val="00741859"/>
    <w:rsid w:val="00741A44"/>
    <w:rsid w:val="00741C03"/>
    <w:rsid w:val="00741FED"/>
    <w:rsid w:val="007424CB"/>
    <w:rsid w:val="007425B0"/>
    <w:rsid w:val="00742D0C"/>
    <w:rsid w:val="00742D11"/>
    <w:rsid w:val="00742E20"/>
    <w:rsid w:val="00743232"/>
    <w:rsid w:val="007432A1"/>
    <w:rsid w:val="00743315"/>
    <w:rsid w:val="00743558"/>
    <w:rsid w:val="007437E0"/>
    <w:rsid w:val="00743B5B"/>
    <w:rsid w:val="00743C72"/>
    <w:rsid w:val="00743DDD"/>
    <w:rsid w:val="0074402F"/>
    <w:rsid w:val="0074417F"/>
    <w:rsid w:val="007442F8"/>
    <w:rsid w:val="00744490"/>
    <w:rsid w:val="007444DB"/>
    <w:rsid w:val="00744554"/>
    <w:rsid w:val="007445D7"/>
    <w:rsid w:val="007446B7"/>
    <w:rsid w:val="0074491F"/>
    <w:rsid w:val="00744ABE"/>
    <w:rsid w:val="00744C40"/>
    <w:rsid w:val="00744F02"/>
    <w:rsid w:val="0074501B"/>
    <w:rsid w:val="007452A3"/>
    <w:rsid w:val="007452E8"/>
    <w:rsid w:val="0074593F"/>
    <w:rsid w:val="00745EB9"/>
    <w:rsid w:val="00745F04"/>
    <w:rsid w:val="0074619F"/>
    <w:rsid w:val="00746261"/>
    <w:rsid w:val="007462D6"/>
    <w:rsid w:val="0074690A"/>
    <w:rsid w:val="00746BBA"/>
    <w:rsid w:val="00746CA6"/>
    <w:rsid w:val="00746E5D"/>
    <w:rsid w:val="00746F1B"/>
    <w:rsid w:val="007470B3"/>
    <w:rsid w:val="007471CB"/>
    <w:rsid w:val="0074765B"/>
    <w:rsid w:val="0074785A"/>
    <w:rsid w:val="007479C7"/>
    <w:rsid w:val="00747EDE"/>
    <w:rsid w:val="007500EF"/>
    <w:rsid w:val="007505E6"/>
    <w:rsid w:val="0075099D"/>
    <w:rsid w:val="00750A40"/>
    <w:rsid w:val="00750CE5"/>
    <w:rsid w:val="00750DAD"/>
    <w:rsid w:val="00750F70"/>
    <w:rsid w:val="00750FBE"/>
    <w:rsid w:val="00751538"/>
    <w:rsid w:val="007519E0"/>
    <w:rsid w:val="00751D84"/>
    <w:rsid w:val="00751FFA"/>
    <w:rsid w:val="00752089"/>
    <w:rsid w:val="007520C7"/>
    <w:rsid w:val="00752173"/>
    <w:rsid w:val="00752461"/>
    <w:rsid w:val="0075260E"/>
    <w:rsid w:val="007527A3"/>
    <w:rsid w:val="00752AC7"/>
    <w:rsid w:val="00752B3C"/>
    <w:rsid w:val="00752D8E"/>
    <w:rsid w:val="00752E90"/>
    <w:rsid w:val="00752FC5"/>
    <w:rsid w:val="00752FEC"/>
    <w:rsid w:val="007531A9"/>
    <w:rsid w:val="00753509"/>
    <w:rsid w:val="00753B1A"/>
    <w:rsid w:val="00753C93"/>
    <w:rsid w:val="00753E64"/>
    <w:rsid w:val="00753EC1"/>
    <w:rsid w:val="0075406A"/>
    <w:rsid w:val="007542EA"/>
    <w:rsid w:val="0075446B"/>
    <w:rsid w:val="007548A8"/>
    <w:rsid w:val="00754C2B"/>
    <w:rsid w:val="00754C8B"/>
    <w:rsid w:val="0075502E"/>
    <w:rsid w:val="00755243"/>
    <w:rsid w:val="007552EF"/>
    <w:rsid w:val="0075530D"/>
    <w:rsid w:val="00755567"/>
    <w:rsid w:val="00755761"/>
    <w:rsid w:val="00755868"/>
    <w:rsid w:val="00755DEB"/>
    <w:rsid w:val="007564EA"/>
    <w:rsid w:val="00756618"/>
    <w:rsid w:val="00756840"/>
    <w:rsid w:val="00756A15"/>
    <w:rsid w:val="00756C2E"/>
    <w:rsid w:val="00756FAE"/>
    <w:rsid w:val="00757574"/>
    <w:rsid w:val="00757B1A"/>
    <w:rsid w:val="00757D4C"/>
    <w:rsid w:val="00757DD6"/>
    <w:rsid w:val="00757E10"/>
    <w:rsid w:val="007602D8"/>
    <w:rsid w:val="00760300"/>
    <w:rsid w:val="007607E6"/>
    <w:rsid w:val="0076090A"/>
    <w:rsid w:val="00760CA1"/>
    <w:rsid w:val="0076144D"/>
    <w:rsid w:val="00761A30"/>
    <w:rsid w:val="00761A60"/>
    <w:rsid w:val="00761F0C"/>
    <w:rsid w:val="0076200D"/>
    <w:rsid w:val="007624DB"/>
    <w:rsid w:val="00762660"/>
    <w:rsid w:val="00762C23"/>
    <w:rsid w:val="00762CA4"/>
    <w:rsid w:val="00763307"/>
    <w:rsid w:val="0076332B"/>
    <w:rsid w:val="00763C49"/>
    <w:rsid w:val="0076426E"/>
    <w:rsid w:val="007643B7"/>
    <w:rsid w:val="00764C8F"/>
    <w:rsid w:val="00764CB1"/>
    <w:rsid w:val="00764D76"/>
    <w:rsid w:val="00764FB6"/>
    <w:rsid w:val="0076507C"/>
    <w:rsid w:val="00765163"/>
    <w:rsid w:val="00765458"/>
    <w:rsid w:val="0076563E"/>
    <w:rsid w:val="00765654"/>
    <w:rsid w:val="00765802"/>
    <w:rsid w:val="0076584B"/>
    <w:rsid w:val="00765A0C"/>
    <w:rsid w:val="00765EA5"/>
    <w:rsid w:val="00765F09"/>
    <w:rsid w:val="0076665B"/>
    <w:rsid w:val="007668CB"/>
    <w:rsid w:val="00766DBA"/>
    <w:rsid w:val="00766F1F"/>
    <w:rsid w:val="00766F45"/>
    <w:rsid w:val="007672E1"/>
    <w:rsid w:val="00767382"/>
    <w:rsid w:val="007675DB"/>
    <w:rsid w:val="007678DD"/>
    <w:rsid w:val="007679E1"/>
    <w:rsid w:val="00767A12"/>
    <w:rsid w:val="00767D42"/>
    <w:rsid w:val="00767D93"/>
    <w:rsid w:val="00767DD6"/>
    <w:rsid w:val="0077049D"/>
    <w:rsid w:val="00770912"/>
    <w:rsid w:val="00770DB5"/>
    <w:rsid w:val="00771483"/>
    <w:rsid w:val="00771A25"/>
    <w:rsid w:val="00771A47"/>
    <w:rsid w:val="00771B70"/>
    <w:rsid w:val="00771D9D"/>
    <w:rsid w:val="00771EEC"/>
    <w:rsid w:val="00771F90"/>
    <w:rsid w:val="00772107"/>
    <w:rsid w:val="0077244C"/>
    <w:rsid w:val="00772F70"/>
    <w:rsid w:val="00772FAD"/>
    <w:rsid w:val="00772FE5"/>
    <w:rsid w:val="00773040"/>
    <w:rsid w:val="0077353F"/>
    <w:rsid w:val="007738D2"/>
    <w:rsid w:val="00773EE2"/>
    <w:rsid w:val="00773EF3"/>
    <w:rsid w:val="00773F39"/>
    <w:rsid w:val="0077459A"/>
    <w:rsid w:val="00774BC0"/>
    <w:rsid w:val="00774C19"/>
    <w:rsid w:val="00774C3D"/>
    <w:rsid w:val="00774D6B"/>
    <w:rsid w:val="007751D3"/>
    <w:rsid w:val="0077584C"/>
    <w:rsid w:val="007759FE"/>
    <w:rsid w:val="00776145"/>
    <w:rsid w:val="00776265"/>
    <w:rsid w:val="007764D8"/>
    <w:rsid w:val="00776709"/>
    <w:rsid w:val="007768AE"/>
    <w:rsid w:val="00776D65"/>
    <w:rsid w:val="00777063"/>
    <w:rsid w:val="0077709E"/>
    <w:rsid w:val="00777107"/>
    <w:rsid w:val="00777193"/>
    <w:rsid w:val="007771E2"/>
    <w:rsid w:val="007772B0"/>
    <w:rsid w:val="007772C9"/>
    <w:rsid w:val="007773E1"/>
    <w:rsid w:val="0077750C"/>
    <w:rsid w:val="0077783C"/>
    <w:rsid w:val="0078002C"/>
    <w:rsid w:val="007805AB"/>
    <w:rsid w:val="007806C1"/>
    <w:rsid w:val="00780CB7"/>
    <w:rsid w:val="00780FC1"/>
    <w:rsid w:val="00781978"/>
    <w:rsid w:val="00781B5C"/>
    <w:rsid w:val="00781BB0"/>
    <w:rsid w:val="007820B7"/>
    <w:rsid w:val="007820F3"/>
    <w:rsid w:val="0078258B"/>
    <w:rsid w:val="007829A7"/>
    <w:rsid w:val="00782B90"/>
    <w:rsid w:val="00782EE2"/>
    <w:rsid w:val="00783295"/>
    <w:rsid w:val="007832CC"/>
    <w:rsid w:val="00783312"/>
    <w:rsid w:val="007833BC"/>
    <w:rsid w:val="0078354A"/>
    <w:rsid w:val="00783816"/>
    <w:rsid w:val="00784076"/>
    <w:rsid w:val="007842B7"/>
    <w:rsid w:val="00784682"/>
    <w:rsid w:val="00784C1D"/>
    <w:rsid w:val="00784C98"/>
    <w:rsid w:val="00784E94"/>
    <w:rsid w:val="00784EA1"/>
    <w:rsid w:val="007857CA"/>
    <w:rsid w:val="00785B15"/>
    <w:rsid w:val="0078611D"/>
    <w:rsid w:val="007865B0"/>
    <w:rsid w:val="00786905"/>
    <w:rsid w:val="00787214"/>
    <w:rsid w:val="00787580"/>
    <w:rsid w:val="00787C7C"/>
    <w:rsid w:val="00787EC6"/>
    <w:rsid w:val="00790050"/>
    <w:rsid w:val="007907AC"/>
    <w:rsid w:val="00790D9F"/>
    <w:rsid w:val="00791084"/>
    <w:rsid w:val="007910CA"/>
    <w:rsid w:val="0079112F"/>
    <w:rsid w:val="007913B8"/>
    <w:rsid w:val="007917C3"/>
    <w:rsid w:val="00791DA0"/>
    <w:rsid w:val="00792145"/>
    <w:rsid w:val="00792387"/>
    <w:rsid w:val="00792509"/>
    <w:rsid w:val="007928DE"/>
    <w:rsid w:val="00792902"/>
    <w:rsid w:val="00792994"/>
    <w:rsid w:val="00792EA1"/>
    <w:rsid w:val="00793402"/>
    <w:rsid w:val="00793865"/>
    <w:rsid w:val="0079392A"/>
    <w:rsid w:val="00793984"/>
    <w:rsid w:val="00793F1D"/>
    <w:rsid w:val="00793FE8"/>
    <w:rsid w:val="007942A6"/>
    <w:rsid w:val="00794D1F"/>
    <w:rsid w:val="0079515F"/>
    <w:rsid w:val="007955B9"/>
    <w:rsid w:val="00795704"/>
    <w:rsid w:val="00795742"/>
    <w:rsid w:val="00795848"/>
    <w:rsid w:val="00795944"/>
    <w:rsid w:val="00796537"/>
    <w:rsid w:val="007967DD"/>
    <w:rsid w:val="007967E4"/>
    <w:rsid w:val="00796812"/>
    <w:rsid w:val="00796A0B"/>
    <w:rsid w:val="00796F05"/>
    <w:rsid w:val="00797042"/>
    <w:rsid w:val="00797183"/>
    <w:rsid w:val="00797619"/>
    <w:rsid w:val="007976CE"/>
    <w:rsid w:val="00797837"/>
    <w:rsid w:val="00797B53"/>
    <w:rsid w:val="007A06EC"/>
    <w:rsid w:val="007A07F7"/>
    <w:rsid w:val="007A0805"/>
    <w:rsid w:val="007A0B0E"/>
    <w:rsid w:val="007A0BA3"/>
    <w:rsid w:val="007A1899"/>
    <w:rsid w:val="007A1AC3"/>
    <w:rsid w:val="007A2258"/>
    <w:rsid w:val="007A23D6"/>
    <w:rsid w:val="007A2412"/>
    <w:rsid w:val="007A2427"/>
    <w:rsid w:val="007A2E3A"/>
    <w:rsid w:val="007A2F40"/>
    <w:rsid w:val="007A315F"/>
    <w:rsid w:val="007A32A2"/>
    <w:rsid w:val="007A335E"/>
    <w:rsid w:val="007A3790"/>
    <w:rsid w:val="007A385E"/>
    <w:rsid w:val="007A3904"/>
    <w:rsid w:val="007A3A76"/>
    <w:rsid w:val="007A3D08"/>
    <w:rsid w:val="007A3F8C"/>
    <w:rsid w:val="007A400B"/>
    <w:rsid w:val="007A43E9"/>
    <w:rsid w:val="007A44A0"/>
    <w:rsid w:val="007A44A7"/>
    <w:rsid w:val="007A4640"/>
    <w:rsid w:val="007A4656"/>
    <w:rsid w:val="007A4D75"/>
    <w:rsid w:val="007A4D91"/>
    <w:rsid w:val="007A551C"/>
    <w:rsid w:val="007A58E7"/>
    <w:rsid w:val="007A5ABA"/>
    <w:rsid w:val="007A5CB3"/>
    <w:rsid w:val="007A5CDD"/>
    <w:rsid w:val="007A5D9F"/>
    <w:rsid w:val="007A609F"/>
    <w:rsid w:val="007A6360"/>
    <w:rsid w:val="007A661B"/>
    <w:rsid w:val="007A662C"/>
    <w:rsid w:val="007A6752"/>
    <w:rsid w:val="007A682A"/>
    <w:rsid w:val="007A6B21"/>
    <w:rsid w:val="007A6BE9"/>
    <w:rsid w:val="007A6F05"/>
    <w:rsid w:val="007A6F6F"/>
    <w:rsid w:val="007A6FB9"/>
    <w:rsid w:val="007A729F"/>
    <w:rsid w:val="007A73DA"/>
    <w:rsid w:val="007A7429"/>
    <w:rsid w:val="007A7568"/>
    <w:rsid w:val="007A757C"/>
    <w:rsid w:val="007A78F2"/>
    <w:rsid w:val="007A7F30"/>
    <w:rsid w:val="007B0C77"/>
    <w:rsid w:val="007B11DF"/>
    <w:rsid w:val="007B133A"/>
    <w:rsid w:val="007B17F2"/>
    <w:rsid w:val="007B19F7"/>
    <w:rsid w:val="007B1F96"/>
    <w:rsid w:val="007B208B"/>
    <w:rsid w:val="007B21BA"/>
    <w:rsid w:val="007B2231"/>
    <w:rsid w:val="007B2271"/>
    <w:rsid w:val="007B2B31"/>
    <w:rsid w:val="007B2BD8"/>
    <w:rsid w:val="007B2CEA"/>
    <w:rsid w:val="007B300D"/>
    <w:rsid w:val="007B3222"/>
    <w:rsid w:val="007B3251"/>
    <w:rsid w:val="007B32D5"/>
    <w:rsid w:val="007B37EB"/>
    <w:rsid w:val="007B3C00"/>
    <w:rsid w:val="007B3C1D"/>
    <w:rsid w:val="007B3D42"/>
    <w:rsid w:val="007B3D4F"/>
    <w:rsid w:val="007B3DF0"/>
    <w:rsid w:val="007B3F0D"/>
    <w:rsid w:val="007B408D"/>
    <w:rsid w:val="007B4560"/>
    <w:rsid w:val="007B45E4"/>
    <w:rsid w:val="007B4916"/>
    <w:rsid w:val="007B5455"/>
    <w:rsid w:val="007B5AAE"/>
    <w:rsid w:val="007B5E76"/>
    <w:rsid w:val="007B615B"/>
    <w:rsid w:val="007B6394"/>
    <w:rsid w:val="007B650F"/>
    <w:rsid w:val="007B65E3"/>
    <w:rsid w:val="007B671E"/>
    <w:rsid w:val="007B6867"/>
    <w:rsid w:val="007B69AC"/>
    <w:rsid w:val="007B69F1"/>
    <w:rsid w:val="007B69FE"/>
    <w:rsid w:val="007B6B73"/>
    <w:rsid w:val="007B6BF4"/>
    <w:rsid w:val="007B6E62"/>
    <w:rsid w:val="007B715D"/>
    <w:rsid w:val="007B725B"/>
    <w:rsid w:val="007B73F9"/>
    <w:rsid w:val="007B762F"/>
    <w:rsid w:val="007B77D7"/>
    <w:rsid w:val="007B788E"/>
    <w:rsid w:val="007C01F8"/>
    <w:rsid w:val="007C07E6"/>
    <w:rsid w:val="007C08D2"/>
    <w:rsid w:val="007C0AD6"/>
    <w:rsid w:val="007C0B93"/>
    <w:rsid w:val="007C0E2E"/>
    <w:rsid w:val="007C1241"/>
    <w:rsid w:val="007C1601"/>
    <w:rsid w:val="007C165B"/>
    <w:rsid w:val="007C18ED"/>
    <w:rsid w:val="007C1C2C"/>
    <w:rsid w:val="007C1F62"/>
    <w:rsid w:val="007C1FF6"/>
    <w:rsid w:val="007C22AB"/>
    <w:rsid w:val="007C240A"/>
    <w:rsid w:val="007C2F12"/>
    <w:rsid w:val="007C2FDD"/>
    <w:rsid w:val="007C3176"/>
    <w:rsid w:val="007C34D3"/>
    <w:rsid w:val="007C3514"/>
    <w:rsid w:val="007C3534"/>
    <w:rsid w:val="007C3AB8"/>
    <w:rsid w:val="007C4033"/>
    <w:rsid w:val="007C423C"/>
    <w:rsid w:val="007C4499"/>
    <w:rsid w:val="007C44FA"/>
    <w:rsid w:val="007C456E"/>
    <w:rsid w:val="007C46F9"/>
    <w:rsid w:val="007C49F2"/>
    <w:rsid w:val="007C4AA8"/>
    <w:rsid w:val="007C4C7D"/>
    <w:rsid w:val="007C4D51"/>
    <w:rsid w:val="007C4DBA"/>
    <w:rsid w:val="007C507D"/>
    <w:rsid w:val="007C5372"/>
    <w:rsid w:val="007C537D"/>
    <w:rsid w:val="007C560B"/>
    <w:rsid w:val="007C566D"/>
    <w:rsid w:val="007C56BB"/>
    <w:rsid w:val="007C5908"/>
    <w:rsid w:val="007C5BB4"/>
    <w:rsid w:val="007C5CAD"/>
    <w:rsid w:val="007C6027"/>
    <w:rsid w:val="007C617E"/>
    <w:rsid w:val="007C64B8"/>
    <w:rsid w:val="007C65D6"/>
    <w:rsid w:val="007C6A24"/>
    <w:rsid w:val="007C6E11"/>
    <w:rsid w:val="007C6F29"/>
    <w:rsid w:val="007C6F2E"/>
    <w:rsid w:val="007C7C4A"/>
    <w:rsid w:val="007C7E0B"/>
    <w:rsid w:val="007C7E5F"/>
    <w:rsid w:val="007C7F0F"/>
    <w:rsid w:val="007C7F91"/>
    <w:rsid w:val="007D014B"/>
    <w:rsid w:val="007D04EB"/>
    <w:rsid w:val="007D0513"/>
    <w:rsid w:val="007D08A8"/>
    <w:rsid w:val="007D0B2F"/>
    <w:rsid w:val="007D1172"/>
    <w:rsid w:val="007D121D"/>
    <w:rsid w:val="007D16C8"/>
    <w:rsid w:val="007D192D"/>
    <w:rsid w:val="007D19AE"/>
    <w:rsid w:val="007D1C80"/>
    <w:rsid w:val="007D1E1C"/>
    <w:rsid w:val="007D1F20"/>
    <w:rsid w:val="007D21EA"/>
    <w:rsid w:val="007D2461"/>
    <w:rsid w:val="007D2482"/>
    <w:rsid w:val="007D24D1"/>
    <w:rsid w:val="007D2547"/>
    <w:rsid w:val="007D29EB"/>
    <w:rsid w:val="007D2C49"/>
    <w:rsid w:val="007D2D69"/>
    <w:rsid w:val="007D2D8E"/>
    <w:rsid w:val="007D2E41"/>
    <w:rsid w:val="007D3023"/>
    <w:rsid w:val="007D309A"/>
    <w:rsid w:val="007D330A"/>
    <w:rsid w:val="007D34BA"/>
    <w:rsid w:val="007D3578"/>
    <w:rsid w:val="007D388C"/>
    <w:rsid w:val="007D3970"/>
    <w:rsid w:val="007D3ADF"/>
    <w:rsid w:val="007D3EAE"/>
    <w:rsid w:val="007D465C"/>
    <w:rsid w:val="007D486D"/>
    <w:rsid w:val="007D4980"/>
    <w:rsid w:val="007D4BEE"/>
    <w:rsid w:val="007D4CB3"/>
    <w:rsid w:val="007D4EA1"/>
    <w:rsid w:val="007D52CB"/>
    <w:rsid w:val="007D54B2"/>
    <w:rsid w:val="007D5925"/>
    <w:rsid w:val="007D5A51"/>
    <w:rsid w:val="007D5A97"/>
    <w:rsid w:val="007D5C24"/>
    <w:rsid w:val="007D6071"/>
    <w:rsid w:val="007D6566"/>
    <w:rsid w:val="007D66CE"/>
    <w:rsid w:val="007D6915"/>
    <w:rsid w:val="007D697C"/>
    <w:rsid w:val="007D6EDB"/>
    <w:rsid w:val="007D78D2"/>
    <w:rsid w:val="007D7A43"/>
    <w:rsid w:val="007D7C37"/>
    <w:rsid w:val="007D7C56"/>
    <w:rsid w:val="007D7E66"/>
    <w:rsid w:val="007D7F03"/>
    <w:rsid w:val="007E02C4"/>
    <w:rsid w:val="007E03A3"/>
    <w:rsid w:val="007E0B05"/>
    <w:rsid w:val="007E0C3B"/>
    <w:rsid w:val="007E114F"/>
    <w:rsid w:val="007E116D"/>
    <w:rsid w:val="007E138E"/>
    <w:rsid w:val="007E142A"/>
    <w:rsid w:val="007E151F"/>
    <w:rsid w:val="007E1752"/>
    <w:rsid w:val="007E1875"/>
    <w:rsid w:val="007E1A36"/>
    <w:rsid w:val="007E2004"/>
    <w:rsid w:val="007E22A8"/>
    <w:rsid w:val="007E230D"/>
    <w:rsid w:val="007E2330"/>
    <w:rsid w:val="007E23F8"/>
    <w:rsid w:val="007E297C"/>
    <w:rsid w:val="007E2984"/>
    <w:rsid w:val="007E2E91"/>
    <w:rsid w:val="007E312E"/>
    <w:rsid w:val="007E37F5"/>
    <w:rsid w:val="007E3850"/>
    <w:rsid w:val="007E3C4D"/>
    <w:rsid w:val="007E3D50"/>
    <w:rsid w:val="007E3FBB"/>
    <w:rsid w:val="007E41F7"/>
    <w:rsid w:val="007E4423"/>
    <w:rsid w:val="007E4F5C"/>
    <w:rsid w:val="007E4FA6"/>
    <w:rsid w:val="007E51E7"/>
    <w:rsid w:val="007E521C"/>
    <w:rsid w:val="007E53F6"/>
    <w:rsid w:val="007E5690"/>
    <w:rsid w:val="007E5ED4"/>
    <w:rsid w:val="007E6591"/>
    <w:rsid w:val="007E65E8"/>
    <w:rsid w:val="007E69BB"/>
    <w:rsid w:val="007E70C3"/>
    <w:rsid w:val="007E7A6A"/>
    <w:rsid w:val="007E7B8A"/>
    <w:rsid w:val="007E7D04"/>
    <w:rsid w:val="007E7EF0"/>
    <w:rsid w:val="007E7F2E"/>
    <w:rsid w:val="007F0162"/>
    <w:rsid w:val="007F038A"/>
    <w:rsid w:val="007F09B2"/>
    <w:rsid w:val="007F0A25"/>
    <w:rsid w:val="007F0A42"/>
    <w:rsid w:val="007F0B97"/>
    <w:rsid w:val="007F0C6E"/>
    <w:rsid w:val="007F0E1B"/>
    <w:rsid w:val="007F0E2B"/>
    <w:rsid w:val="007F0F4A"/>
    <w:rsid w:val="007F138A"/>
    <w:rsid w:val="007F18FA"/>
    <w:rsid w:val="007F1B3F"/>
    <w:rsid w:val="007F1BE2"/>
    <w:rsid w:val="007F2290"/>
    <w:rsid w:val="007F274D"/>
    <w:rsid w:val="007F2ABB"/>
    <w:rsid w:val="007F2BDA"/>
    <w:rsid w:val="007F2C25"/>
    <w:rsid w:val="007F2ECF"/>
    <w:rsid w:val="007F2F8D"/>
    <w:rsid w:val="007F30B0"/>
    <w:rsid w:val="007F33A9"/>
    <w:rsid w:val="007F3425"/>
    <w:rsid w:val="007F3833"/>
    <w:rsid w:val="007F38C2"/>
    <w:rsid w:val="007F3EBD"/>
    <w:rsid w:val="007F40B1"/>
    <w:rsid w:val="007F40D3"/>
    <w:rsid w:val="007F4586"/>
    <w:rsid w:val="007F458B"/>
    <w:rsid w:val="007F46B3"/>
    <w:rsid w:val="007F4711"/>
    <w:rsid w:val="007F499E"/>
    <w:rsid w:val="007F4AA0"/>
    <w:rsid w:val="007F4AC0"/>
    <w:rsid w:val="007F4BDA"/>
    <w:rsid w:val="007F4C36"/>
    <w:rsid w:val="007F4FD7"/>
    <w:rsid w:val="007F503C"/>
    <w:rsid w:val="007F54D7"/>
    <w:rsid w:val="007F597D"/>
    <w:rsid w:val="007F60C2"/>
    <w:rsid w:val="007F6381"/>
    <w:rsid w:val="007F6A24"/>
    <w:rsid w:val="007F6CCA"/>
    <w:rsid w:val="007F6E61"/>
    <w:rsid w:val="007F6ED9"/>
    <w:rsid w:val="007F6FD1"/>
    <w:rsid w:val="007F6FF8"/>
    <w:rsid w:val="007F7034"/>
    <w:rsid w:val="007F74DB"/>
    <w:rsid w:val="007F7712"/>
    <w:rsid w:val="007F7969"/>
    <w:rsid w:val="007F7CD2"/>
    <w:rsid w:val="007F7E07"/>
    <w:rsid w:val="00800012"/>
    <w:rsid w:val="00800019"/>
    <w:rsid w:val="008003FF"/>
    <w:rsid w:val="00800410"/>
    <w:rsid w:val="00800491"/>
    <w:rsid w:val="008008A8"/>
    <w:rsid w:val="008011DE"/>
    <w:rsid w:val="0080128B"/>
    <w:rsid w:val="00801304"/>
    <w:rsid w:val="008013BD"/>
    <w:rsid w:val="0080152A"/>
    <w:rsid w:val="00801BC2"/>
    <w:rsid w:val="00802A41"/>
    <w:rsid w:val="00802B64"/>
    <w:rsid w:val="00802B87"/>
    <w:rsid w:val="00802FD3"/>
    <w:rsid w:val="00803421"/>
    <w:rsid w:val="00803769"/>
    <w:rsid w:val="0080392D"/>
    <w:rsid w:val="00803FAC"/>
    <w:rsid w:val="00804420"/>
    <w:rsid w:val="00804B8F"/>
    <w:rsid w:val="00804B99"/>
    <w:rsid w:val="00804BFA"/>
    <w:rsid w:val="008059B1"/>
    <w:rsid w:val="00805DE7"/>
    <w:rsid w:val="00805E60"/>
    <w:rsid w:val="00805EFB"/>
    <w:rsid w:val="00806082"/>
    <w:rsid w:val="00806526"/>
    <w:rsid w:val="00806598"/>
    <w:rsid w:val="00806B87"/>
    <w:rsid w:val="00806DF8"/>
    <w:rsid w:val="00807845"/>
    <w:rsid w:val="008079B5"/>
    <w:rsid w:val="0081066C"/>
    <w:rsid w:val="008106E0"/>
    <w:rsid w:val="008108DD"/>
    <w:rsid w:val="00810AED"/>
    <w:rsid w:val="00810CA5"/>
    <w:rsid w:val="00810D60"/>
    <w:rsid w:val="00810E79"/>
    <w:rsid w:val="00810EA7"/>
    <w:rsid w:val="00810F07"/>
    <w:rsid w:val="00810FE2"/>
    <w:rsid w:val="008110A6"/>
    <w:rsid w:val="0081110E"/>
    <w:rsid w:val="0081111E"/>
    <w:rsid w:val="008115AD"/>
    <w:rsid w:val="008116D6"/>
    <w:rsid w:val="008117E3"/>
    <w:rsid w:val="00811EC9"/>
    <w:rsid w:val="00811ED5"/>
    <w:rsid w:val="00811EEE"/>
    <w:rsid w:val="00811F99"/>
    <w:rsid w:val="00812371"/>
    <w:rsid w:val="0081255A"/>
    <w:rsid w:val="0081285E"/>
    <w:rsid w:val="00812987"/>
    <w:rsid w:val="00812B08"/>
    <w:rsid w:val="00812B91"/>
    <w:rsid w:val="00813A22"/>
    <w:rsid w:val="00813ACB"/>
    <w:rsid w:val="00813C47"/>
    <w:rsid w:val="00814013"/>
    <w:rsid w:val="00814056"/>
    <w:rsid w:val="008144DA"/>
    <w:rsid w:val="008146DA"/>
    <w:rsid w:val="008146EA"/>
    <w:rsid w:val="00814BF7"/>
    <w:rsid w:val="008154CB"/>
    <w:rsid w:val="00815BBC"/>
    <w:rsid w:val="00815C92"/>
    <w:rsid w:val="00816340"/>
    <w:rsid w:val="008165BF"/>
    <w:rsid w:val="0081671F"/>
    <w:rsid w:val="00816C6B"/>
    <w:rsid w:val="00816FF3"/>
    <w:rsid w:val="0081701D"/>
    <w:rsid w:val="00817051"/>
    <w:rsid w:val="008175F6"/>
    <w:rsid w:val="00817687"/>
    <w:rsid w:val="008179D9"/>
    <w:rsid w:val="008179DD"/>
    <w:rsid w:val="008202E5"/>
    <w:rsid w:val="00820438"/>
    <w:rsid w:val="008207B6"/>
    <w:rsid w:val="00820868"/>
    <w:rsid w:val="00820896"/>
    <w:rsid w:val="00820AFD"/>
    <w:rsid w:val="00820B98"/>
    <w:rsid w:val="00820C23"/>
    <w:rsid w:val="00821220"/>
    <w:rsid w:val="008214A1"/>
    <w:rsid w:val="0082159B"/>
    <w:rsid w:val="0082196C"/>
    <w:rsid w:val="00821A37"/>
    <w:rsid w:val="00821FFC"/>
    <w:rsid w:val="008220EB"/>
    <w:rsid w:val="0082239F"/>
    <w:rsid w:val="00822836"/>
    <w:rsid w:val="00822B96"/>
    <w:rsid w:val="00822C4D"/>
    <w:rsid w:val="00822C57"/>
    <w:rsid w:val="00822E41"/>
    <w:rsid w:val="00822E8C"/>
    <w:rsid w:val="008233F0"/>
    <w:rsid w:val="008235AF"/>
    <w:rsid w:val="008236FD"/>
    <w:rsid w:val="00823754"/>
    <w:rsid w:val="00823802"/>
    <w:rsid w:val="00823BA3"/>
    <w:rsid w:val="00824309"/>
    <w:rsid w:val="008246D7"/>
    <w:rsid w:val="00824889"/>
    <w:rsid w:val="00824B5D"/>
    <w:rsid w:val="00824CA0"/>
    <w:rsid w:val="00824DEA"/>
    <w:rsid w:val="00824E0B"/>
    <w:rsid w:val="00824E53"/>
    <w:rsid w:val="008252EA"/>
    <w:rsid w:val="0082530D"/>
    <w:rsid w:val="00825816"/>
    <w:rsid w:val="008258CD"/>
    <w:rsid w:val="00825BCD"/>
    <w:rsid w:val="00825F30"/>
    <w:rsid w:val="00826077"/>
    <w:rsid w:val="008262C1"/>
    <w:rsid w:val="008269D9"/>
    <w:rsid w:val="00826D86"/>
    <w:rsid w:val="00826D95"/>
    <w:rsid w:val="00826EC5"/>
    <w:rsid w:val="00827074"/>
    <w:rsid w:val="008273B9"/>
    <w:rsid w:val="00827981"/>
    <w:rsid w:val="008279D0"/>
    <w:rsid w:val="008279DC"/>
    <w:rsid w:val="00827B89"/>
    <w:rsid w:val="00827DBB"/>
    <w:rsid w:val="008300B0"/>
    <w:rsid w:val="0083062A"/>
    <w:rsid w:val="0083069A"/>
    <w:rsid w:val="00830983"/>
    <w:rsid w:val="00830A5A"/>
    <w:rsid w:val="00830B13"/>
    <w:rsid w:val="00830F01"/>
    <w:rsid w:val="008313C1"/>
    <w:rsid w:val="008314C4"/>
    <w:rsid w:val="0083168D"/>
    <w:rsid w:val="008317E1"/>
    <w:rsid w:val="00831C0F"/>
    <w:rsid w:val="00831D55"/>
    <w:rsid w:val="00831D68"/>
    <w:rsid w:val="00831D8F"/>
    <w:rsid w:val="008321F1"/>
    <w:rsid w:val="008326F6"/>
    <w:rsid w:val="00832AA4"/>
    <w:rsid w:val="00832F16"/>
    <w:rsid w:val="00832F6F"/>
    <w:rsid w:val="00832FD4"/>
    <w:rsid w:val="0083322F"/>
    <w:rsid w:val="0083368D"/>
    <w:rsid w:val="008336ED"/>
    <w:rsid w:val="0083374E"/>
    <w:rsid w:val="008339D3"/>
    <w:rsid w:val="008339D5"/>
    <w:rsid w:val="00833D8A"/>
    <w:rsid w:val="00833F67"/>
    <w:rsid w:val="00833F72"/>
    <w:rsid w:val="00834023"/>
    <w:rsid w:val="008340EA"/>
    <w:rsid w:val="00834191"/>
    <w:rsid w:val="00834366"/>
    <w:rsid w:val="0083478B"/>
    <w:rsid w:val="008347CA"/>
    <w:rsid w:val="008347D5"/>
    <w:rsid w:val="00834A0D"/>
    <w:rsid w:val="00834C44"/>
    <w:rsid w:val="008351F3"/>
    <w:rsid w:val="008353A2"/>
    <w:rsid w:val="00835550"/>
    <w:rsid w:val="00835E56"/>
    <w:rsid w:val="00836724"/>
    <w:rsid w:val="008370B0"/>
    <w:rsid w:val="0083732F"/>
    <w:rsid w:val="0083743F"/>
    <w:rsid w:val="00837764"/>
    <w:rsid w:val="008377C7"/>
    <w:rsid w:val="00837AA8"/>
    <w:rsid w:val="00837CFB"/>
    <w:rsid w:val="00837E29"/>
    <w:rsid w:val="008402F4"/>
    <w:rsid w:val="00840486"/>
    <w:rsid w:val="00840A6F"/>
    <w:rsid w:val="008416B6"/>
    <w:rsid w:val="008416CB"/>
    <w:rsid w:val="00841719"/>
    <w:rsid w:val="00841743"/>
    <w:rsid w:val="008418BF"/>
    <w:rsid w:val="00841BA9"/>
    <w:rsid w:val="00841BAD"/>
    <w:rsid w:val="00842758"/>
    <w:rsid w:val="00842A88"/>
    <w:rsid w:val="00842B0B"/>
    <w:rsid w:val="00842B0E"/>
    <w:rsid w:val="00842D38"/>
    <w:rsid w:val="00843385"/>
    <w:rsid w:val="00843AFC"/>
    <w:rsid w:val="00843B64"/>
    <w:rsid w:val="00843E84"/>
    <w:rsid w:val="00843F52"/>
    <w:rsid w:val="00844151"/>
    <w:rsid w:val="00844242"/>
    <w:rsid w:val="00844301"/>
    <w:rsid w:val="00844E9E"/>
    <w:rsid w:val="00845078"/>
    <w:rsid w:val="0084541C"/>
    <w:rsid w:val="0084573C"/>
    <w:rsid w:val="008457FF"/>
    <w:rsid w:val="00845D31"/>
    <w:rsid w:val="0084623E"/>
    <w:rsid w:val="008462C1"/>
    <w:rsid w:val="008463ED"/>
    <w:rsid w:val="00846512"/>
    <w:rsid w:val="0084660E"/>
    <w:rsid w:val="00846684"/>
    <w:rsid w:val="008466EF"/>
    <w:rsid w:val="008469F9"/>
    <w:rsid w:val="00846A84"/>
    <w:rsid w:val="0084780F"/>
    <w:rsid w:val="00847935"/>
    <w:rsid w:val="0084797B"/>
    <w:rsid w:val="008479CA"/>
    <w:rsid w:val="00847E02"/>
    <w:rsid w:val="00847EB3"/>
    <w:rsid w:val="00847F0D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EE"/>
    <w:rsid w:val="008512CE"/>
    <w:rsid w:val="00851494"/>
    <w:rsid w:val="00851868"/>
    <w:rsid w:val="0085194A"/>
    <w:rsid w:val="00851D82"/>
    <w:rsid w:val="00851DB2"/>
    <w:rsid w:val="0085289B"/>
    <w:rsid w:val="00852D5F"/>
    <w:rsid w:val="00852DB7"/>
    <w:rsid w:val="00852DFB"/>
    <w:rsid w:val="00852EF2"/>
    <w:rsid w:val="00852F1B"/>
    <w:rsid w:val="00853132"/>
    <w:rsid w:val="008532C5"/>
    <w:rsid w:val="00853A8C"/>
    <w:rsid w:val="00853C84"/>
    <w:rsid w:val="00853CD3"/>
    <w:rsid w:val="00853E77"/>
    <w:rsid w:val="008545DD"/>
    <w:rsid w:val="00854760"/>
    <w:rsid w:val="00854FED"/>
    <w:rsid w:val="0085514B"/>
    <w:rsid w:val="00855320"/>
    <w:rsid w:val="0085544B"/>
    <w:rsid w:val="00855A64"/>
    <w:rsid w:val="00855A93"/>
    <w:rsid w:val="008560B2"/>
    <w:rsid w:val="008563BC"/>
    <w:rsid w:val="008563C8"/>
    <w:rsid w:val="00856569"/>
    <w:rsid w:val="00856643"/>
    <w:rsid w:val="008568F2"/>
    <w:rsid w:val="0085693E"/>
    <w:rsid w:val="00856AD6"/>
    <w:rsid w:val="00856C33"/>
    <w:rsid w:val="00856E93"/>
    <w:rsid w:val="00857033"/>
    <w:rsid w:val="008575F4"/>
    <w:rsid w:val="00857837"/>
    <w:rsid w:val="00857C8B"/>
    <w:rsid w:val="00857E2B"/>
    <w:rsid w:val="008604EF"/>
    <w:rsid w:val="00860683"/>
    <w:rsid w:val="00860799"/>
    <w:rsid w:val="00860987"/>
    <w:rsid w:val="00860B02"/>
    <w:rsid w:val="00860BF4"/>
    <w:rsid w:val="00860C65"/>
    <w:rsid w:val="00860EB1"/>
    <w:rsid w:val="00861835"/>
    <w:rsid w:val="008618AD"/>
    <w:rsid w:val="00861A0C"/>
    <w:rsid w:val="00861B2C"/>
    <w:rsid w:val="00861FCD"/>
    <w:rsid w:val="008620ED"/>
    <w:rsid w:val="008623B0"/>
    <w:rsid w:val="008626BC"/>
    <w:rsid w:val="00862C88"/>
    <w:rsid w:val="00862F28"/>
    <w:rsid w:val="00863026"/>
    <w:rsid w:val="008631EA"/>
    <w:rsid w:val="00863641"/>
    <w:rsid w:val="008636D3"/>
    <w:rsid w:val="008638AC"/>
    <w:rsid w:val="00863AD0"/>
    <w:rsid w:val="00863C0E"/>
    <w:rsid w:val="00864171"/>
    <w:rsid w:val="00864197"/>
    <w:rsid w:val="008643A7"/>
    <w:rsid w:val="008644C4"/>
    <w:rsid w:val="008644DC"/>
    <w:rsid w:val="008644F8"/>
    <w:rsid w:val="0086483B"/>
    <w:rsid w:val="00864876"/>
    <w:rsid w:val="00864A55"/>
    <w:rsid w:val="00864BD3"/>
    <w:rsid w:val="00864D45"/>
    <w:rsid w:val="00864E79"/>
    <w:rsid w:val="0086559C"/>
    <w:rsid w:val="008655A4"/>
    <w:rsid w:val="008656DE"/>
    <w:rsid w:val="00865863"/>
    <w:rsid w:val="0086589B"/>
    <w:rsid w:val="008658E7"/>
    <w:rsid w:val="00865C6E"/>
    <w:rsid w:val="00865C95"/>
    <w:rsid w:val="00865F9E"/>
    <w:rsid w:val="008661EB"/>
    <w:rsid w:val="00866408"/>
    <w:rsid w:val="00866737"/>
    <w:rsid w:val="008667E2"/>
    <w:rsid w:val="00866813"/>
    <w:rsid w:val="00866941"/>
    <w:rsid w:val="0086696E"/>
    <w:rsid w:val="00866AB3"/>
    <w:rsid w:val="00866F34"/>
    <w:rsid w:val="008670D7"/>
    <w:rsid w:val="0086717F"/>
    <w:rsid w:val="00867212"/>
    <w:rsid w:val="0086747B"/>
    <w:rsid w:val="008674D9"/>
    <w:rsid w:val="00867C5D"/>
    <w:rsid w:val="00867E02"/>
    <w:rsid w:val="00867E95"/>
    <w:rsid w:val="00867EBE"/>
    <w:rsid w:val="00870060"/>
    <w:rsid w:val="0087037E"/>
    <w:rsid w:val="00870A1A"/>
    <w:rsid w:val="00870C73"/>
    <w:rsid w:val="00870C79"/>
    <w:rsid w:val="00870F2C"/>
    <w:rsid w:val="00871191"/>
    <w:rsid w:val="008712B8"/>
    <w:rsid w:val="0087197F"/>
    <w:rsid w:val="00871B9E"/>
    <w:rsid w:val="00871C80"/>
    <w:rsid w:val="0087217D"/>
    <w:rsid w:val="008722BD"/>
    <w:rsid w:val="00872388"/>
    <w:rsid w:val="00872661"/>
    <w:rsid w:val="008727A1"/>
    <w:rsid w:val="00872C34"/>
    <w:rsid w:val="00872CCA"/>
    <w:rsid w:val="00872EA8"/>
    <w:rsid w:val="00872FDA"/>
    <w:rsid w:val="008734A4"/>
    <w:rsid w:val="008736D7"/>
    <w:rsid w:val="00873744"/>
    <w:rsid w:val="00873936"/>
    <w:rsid w:val="00873B66"/>
    <w:rsid w:val="00873CDB"/>
    <w:rsid w:val="00874095"/>
    <w:rsid w:val="008740BE"/>
    <w:rsid w:val="008740F9"/>
    <w:rsid w:val="0087427F"/>
    <w:rsid w:val="008742E3"/>
    <w:rsid w:val="00874D95"/>
    <w:rsid w:val="008751EA"/>
    <w:rsid w:val="00875262"/>
    <w:rsid w:val="008753CD"/>
    <w:rsid w:val="008753FC"/>
    <w:rsid w:val="008757E3"/>
    <w:rsid w:val="00876004"/>
    <w:rsid w:val="0087611A"/>
    <w:rsid w:val="00876207"/>
    <w:rsid w:val="008764B8"/>
    <w:rsid w:val="00876535"/>
    <w:rsid w:val="008767AC"/>
    <w:rsid w:val="00876988"/>
    <w:rsid w:val="008769CF"/>
    <w:rsid w:val="00876C9E"/>
    <w:rsid w:val="00876CCD"/>
    <w:rsid w:val="00876F2B"/>
    <w:rsid w:val="0087729D"/>
    <w:rsid w:val="008773C8"/>
    <w:rsid w:val="00877441"/>
    <w:rsid w:val="00877535"/>
    <w:rsid w:val="00877810"/>
    <w:rsid w:val="00877A08"/>
    <w:rsid w:val="00877B20"/>
    <w:rsid w:val="00877B83"/>
    <w:rsid w:val="00877C75"/>
    <w:rsid w:val="00877C86"/>
    <w:rsid w:val="00877EE3"/>
    <w:rsid w:val="00880025"/>
    <w:rsid w:val="00880178"/>
    <w:rsid w:val="00880B81"/>
    <w:rsid w:val="00880CD9"/>
    <w:rsid w:val="00881114"/>
    <w:rsid w:val="008813D6"/>
    <w:rsid w:val="00881737"/>
    <w:rsid w:val="00881741"/>
    <w:rsid w:val="008817F4"/>
    <w:rsid w:val="00881826"/>
    <w:rsid w:val="00881990"/>
    <w:rsid w:val="00881B57"/>
    <w:rsid w:val="00881B65"/>
    <w:rsid w:val="00881CAC"/>
    <w:rsid w:val="00881D09"/>
    <w:rsid w:val="008822E5"/>
    <w:rsid w:val="008823B2"/>
    <w:rsid w:val="008824AD"/>
    <w:rsid w:val="00882527"/>
    <w:rsid w:val="008829DD"/>
    <w:rsid w:val="00882CB5"/>
    <w:rsid w:val="00882CC9"/>
    <w:rsid w:val="0088336E"/>
    <w:rsid w:val="008834D2"/>
    <w:rsid w:val="00883650"/>
    <w:rsid w:val="0088397A"/>
    <w:rsid w:val="00883ADC"/>
    <w:rsid w:val="00883B30"/>
    <w:rsid w:val="00883DB4"/>
    <w:rsid w:val="00883F2E"/>
    <w:rsid w:val="00884373"/>
    <w:rsid w:val="0088445E"/>
    <w:rsid w:val="00884489"/>
    <w:rsid w:val="008845C4"/>
    <w:rsid w:val="0088461E"/>
    <w:rsid w:val="00884B8F"/>
    <w:rsid w:val="0088520A"/>
    <w:rsid w:val="0088523F"/>
    <w:rsid w:val="0088530F"/>
    <w:rsid w:val="00885504"/>
    <w:rsid w:val="0088553A"/>
    <w:rsid w:val="00885BC1"/>
    <w:rsid w:val="00885CF9"/>
    <w:rsid w:val="0088661E"/>
    <w:rsid w:val="008867FD"/>
    <w:rsid w:val="0088693E"/>
    <w:rsid w:val="00886A13"/>
    <w:rsid w:val="008872FD"/>
    <w:rsid w:val="008876B9"/>
    <w:rsid w:val="0088780B"/>
    <w:rsid w:val="00887957"/>
    <w:rsid w:val="00887A69"/>
    <w:rsid w:val="00887C50"/>
    <w:rsid w:val="00890107"/>
    <w:rsid w:val="00890177"/>
    <w:rsid w:val="00890181"/>
    <w:rsid w:val="0089026B"/>
    <w:rsid w:val="00890427"/>
    <w:rsid w:val="0089057A"/>
    <w:rsid w:val="0089060A"/>
    <w:rsid w:val="0089077E"/>
    <w:rsid w:val="008908C0"/>
    <w:rsid w:val="00890947"/>
    <w:rsid w:val="00890A65"/>
    <w:rsid w:val="00890C01"/>
    <w:rsid w:val="00890E62"/>
    <w:rsid w:val="00890E85"/>
    <w:rsid w:val="00891150"/>
    <w:rsid w:val="008911FF"/>
    <w:rsid w:val="00891225"/>
    <w:rsid w:val="00891B02"/>
    <w:rsid w:val="00891B29"/>
    <w:rsid w:val="00891CBE"/>
    <w:rsid w:val="00891DDE"/>
    <w:rsid w:val="00892049"/>
    <w:rsid w:val="0089255D"/>
    <w:rsid w:val="008927AD"/>
    <w:rsid w:val="00892959"/>
    <w:rsid w:val="00892A47"/>
    <w:rsid w:val="00892B79"/>
    <w:rsid w:val="00892B7E"/>
    <w:rsid w:val="00892F5C"/>
    <w:rsid w:val="0089319B"/>
    <w:rsid w:val="0089368A"/>
    <w:rsid w:val="0089371E"/>
    <w:rsid w:val="00893828"/>
    <w:rsid w:val="008938FF"/>
    <w:rsid w:val="00893F85"/>
    <w:rsid w:val="00893F9B"/>
    <w:rsid w:val="008946CB"/>
    <w:rsid w:val="008948DE"/>
    <w:rsid w:val="00894947"/>
    <w:rsid w:val="00894DAA"/>
    <w:rsid w:val="00894FFF"/>
    <w:rsid w:val="0089513B"/>
    <w:rsid w:val="008958B6"/>
    <w:rsid w:val="00895FCA"/>
    <w:rsid w:val="00896209"/>
    <w:rsid w:val="008962A3"/>
    <w:rsid w:val="0089637B"/>
    <w:rsid w:val="008963D7"/>
    <w:rsid w:val="008965E9"/>
    <w:rsid w:val="008966F7"/>
    <w:rsid w:val="00896782"/>
    <w:rsid w:val="00896B69"/>
    <w:rsid w:val="00897082"/>
    <w:rsid w:val="00897090"/>
    <w:rsid w:val="00897213"/>
    <w:rsid w:val="00897372"/>
    <w:rsid w:val="008976B7"/>
    <w:rsid w:val="00897745"/>
    <w:rsid w:val="00897A11"/>
    <w:rsid w:val="00897B46"/>
    <w:rsid w:val="00897C93"/>
    <w:rsid w:val="008A0019"/>
    <w:rsid w:val="008A003E"/>
    <w:rsid w:val="008A0063"/>
    <w:rsid w:val="008A00E5"/>
    <w:rsid w:val="008A0653"/>
    <w:rsid w:val="008A06E4"/>
    <w:rsid w:val="008A08A0"/>
    <w:rsid w:val="008A1000"/>
    <w:rsid w:val="008A101B"/>
    <w:rsid w:val="008A11D5"/>
    <w:rsid w:val="008A14D5"/>
    <w:rsid w:val="008A171C"/>
    <w:rsid w:val="008A1B81"/>
    <w:rsid w:val="008A1D54"/>
    <w:rsid w:val="008A1E10"/>
    <w:rsid w:val="008A1FC7"/>
    <w:rsid w:val="008A2028"/>
    <w:rsid w:val="008A217D"/>
    <w:rsid w:val="008A29A3"/>
    <w:rsid w:val="008A29C9"/>
    <w:rsid w:val="008A2F8F"/>
    <w:rsid w:val="008A32AA"/>
    <w:rsid w:val="008A35A4"/>
    <w:rsid w:val="008A38F6"/>
    <w:rsid w:val="008A395D"/>
    <w:rsid w:val="008A39A7"/>
    <w:rsid w:val="008A3B1B"/>
    <w:rsid w:val="008A3EDC"/>
    <w:rsid w:val="008A40B0"/>
    <w:rsid w:val="008A41B5"/>
    <w:rsid w:val="008A41C0"/>
    <w:rsid w:val="008A42D9"/>
    <w:rsid w:val="008A4379"/>
    <w:rsid w:val="008A48E7"/>
    <w:rsid w:val="008A4B8A"/>
    <w:rsid w:val="008A4CBF"/>
    <w:rsid w:val="008A4D15"/>
    <w:rsid w:val="008A4F5E"/>
    <w:rsid w:val="008A53E7"/>
    <w:rsid w:val="008A54AD"/>
    <w:rsid w:val="008A5519"/>
    <w:rsid w:val="008A55A2"/>
    <w:rsid w:val="008A56F5"/>
    <w:rsid w:val="008A5CA3"/>
    <w:rsid w:val="008A5ECE"/>
    <w:rsid w:val="008A5FE5"/>
    <w:rsid w:val="008A60C8"/>
    <w:rsid w:val="008A61DD"/>
    <w:rsid w:val="008A6303"/>
    <w:rsid w:val="008A6A2B"/>
    <w:rsid w:val="008A717B"/>
    <w:rsid w:val="008A71DC"/>
    <w:rsid w:val="008A7309"/>
    <w:rsid w:val="008A7415"/>
    <w:rsid w:val="008A7900"/>
    <w:rsid w:val="008A7F6D"/>
    <w:rsid w:val="008B0065"/>
    <w:rsid w:val="008B0320"/>
    <w:rsid w:val="008B0594"/>
    <w:rsid w:val="008B0623"/>
    <w:rsid w:val="008B077E"/>
    <w:rsid w:val="008B086C"/>
    <w:rsid w:val="008B08A4"/>
    <w:rsid w:val="008B0A02"/>
    <w:rsid w:val="008B0BBE"/>
    <w:rsid w:val="008B0C84"/>
    <w:rsid w:val="008B0ED0"/>
    <w:rsid w:val="008B103F"/>
    <w:rsid w:val="008B11AA"/>
    <w:rsid w:val="008B1451"/>
    <w:rsid w:val="008B176B"/>
    <w:rsid w:val="008B17BD"/>
    <w:rsid w:val="008B17DC"/>
    <w:rsid w:val="008B1F78"/>
    <w:rsid w:val="008B236A"/>
    <w:rsid w:val="008B286E"/>
    <w:rsid w:val="008B2BBD"/>
    <w:rsid w:val="008B2BD7"/>
    <w:rsid w:val="008B2DF0"/>
    <w:rsid w:val="008B30C8"/>
    <w:rsid w:val="008B3282"/>
    <w:rsid w:val="008B3686"/>
    <w:rsid w:val="008B39AB"/>
    <w:rsid w:val="008B3BBA"/>
    <w:rsid w:val="008B3C2A"/>
    <w:rsid w:val="008B40CD"/>
    <w:rsid w:val="008B4266"/>
    <w:rsid w:val="008B42CB"/>
    <w:rsid w:val="008B457F"/>
    <w:rsid w:val="008B4645"/>
    <w:rsid w:val="008B46A0"/>
    <w:rsid w:val="008B5071"/>
    <w:rsid w:val="008B53C9"/>
    <w:rsid w:val="008B55EC"/>
    <w:rsid w:val="008B5A4B"/>
    <w:rsid w:val="008B5A56"/>
    <w:rsid w:val="008B5BFA"/>
    <w:rsid w:val="008B5C8D"/>
    <w:rsid w:val="008B5D0E"/>
    <w:rsid w:val="008B5E08"/>
    <w:rsid w:val="008B6009"/>
    <w:rsid w:val="008B60D0"/>
    <w:rsid w:val="008B626C"/>
    <w:rsid w:val="008B6537"/>
    <w:rsid w:val="008B6785"/>
    <w:rsid w:val="008B67A2"/>
    <w:rsid w:val="008B6909"/>
    <w:rsid w:val="008B6956"/>
    <w:rsid w:val="008B6A02"/>
    <w:rsid w:val="008B7299"/>
    <w:rsid w:val="008B72C7"/>
    <w:rsid w:val="008B7647"/>
    <w:rsid w:val="008B777E"/>
    <w:rsid w:val="008B79A4"/>
    <w:rsid w:val="008C02E4"/>
    <w:rsid w:val="008C0705"/>
    <w:rsid w:val="008C0AE9"/>
    <w:rsid w:val="008C0BFA"/>
    <w:rsid w:val="008C0F4D"/>
    <w:rsid w:val="008C123E"/>
    <w:rsid w:val="008C1516"/>
    <w:rsid w:val="008C1797"/>
    <w:rsid w:val="008C1C0E"/>
    <w:rsid w:val="008C1DBC"/>
    <w:rsid w:val="008C1E6D"/>
    <w:rsid w:val="008C1F15"/>
    <w:rsid w:val="008C1F32"/>
    <w:rsid w:val="008C21BE"/>
    <w:rsid w:val="008C225C"/>
    <w:rsid w:val="008C2286"/>
    <w:rsid w:val="008C28E5"/>
    <w:rsid w:val="008C2A3F"/>
    <w:rsid w:val="008C317D"/>
    <w:rsid w:val="008C31BE"/>
    <w:rsid w:val="008C3B2E"/>
    <w:rsid w:val="008C3D99"/>
    <w:rsid w:val="008C3E64"/>
    <w:rsid w:val="008C3ECB"/>
    <w:rsid w:val="008C3FB9"/>
    <w:rsid w:val="008C4300"/>
    <w:rsid w:val="008C44DB"/>
    <w:rsid w:val="008C46A5"/>
    <w:rsid w:val="008C46B4"/>
    <w:rsid w:val="008C476C"/>
    <w:rsid w:val="008C4819"/>
    <w:rsid w:val="008C485D"/>
    <w:rsid w:val="008C4912"/>
    <w:rsid w:val="008C494C"/>
    <w:rsid w:val="008C4991"/>
    <w:rsid w:val="008C4C18"/>
    <w:rsid w:val="008C4EF3"/>
    <w:rsid w:val="008C54F6"/>
    <w:rsid w:val="008C58AA"/>
    <w:rsid w:val="008C5C7E"/>
    <w:rsid w:val="008C61DD"/>
    <w:rsid w:val="008C6520"/>
    <w:rsid w:val="008C65A7"/>
    <w:rsid w:val="008C668E"/>
    <w:rsid w:val="008C6893"/>
    <w:rsid w:val="008C736C"/>
    <w:rsid w:val="008C764B"/>
    <w:rsid w:val="008C7786"/>
    <w:rsid w:val="008C77EC"/>
    <w:rsid w:val="008C7D00"/>
    <w:rsid w:val="008C7DE9"/>
    <w:rsid w:val="008C7F62"/>
    <w:rsid w:val="008D00BE"/>
    <w:rsid w:val="008D08C3"/>
    <w:rsid w:val="008D0BDF"/>
    <w:rsid w:val="008D1583"/>
    <w:rsid w:val="008D1B5F"/>
    <w:rsid w:val="008D1C53"/>
    <w:rsid w:val="008D1D7D"/>
    <w:rsid w:val="008D2015"/>
    <w:rsid w:val="008D203B"/>
    <w:rsid w:val="008D217A"/>
    <w:rsid w:val="008D2287"/>
    <w:rsid w:val="008D22B2"/>
    <w:rsid w:val="008D2324"/>
    <w:rsid w:val="008D23BA"/>
    <w:rsid w:val="008D2687"/>
    <w:rsid w:val="008D286E"/>
    <w:rsid w:val="008D2CEF"/>
    <w:rsid w:val="008D3080"/>
    <w:rsid w:val="008D30EA"/>
    <w:rsid w:val="008D31E7"/>
    <w:rsid w:val="008D373C"/>
    <w:rsid w:val="008D37E5"/>
    <w:rsid w:val="008D3956"/>
    <w:rsid w:val="008D3FE2"/>
    <w:rsid w:val="008D4275"/>
    <w:rsid w:val="008D42A1"/>
    <w:rsid w:val="008D43C9"/>
    <w:rsid w:val="008D459F"/>
    <w:rsid w:val="008D4832"/>
    <w:rsid w:val="008D494A"/>
    <w:rsid w:val="008D4E97"/>
    <w:rsid w:val="008D5AF0"/>
    <w:rsid w:val="008D5CE7"/>
    <w:rsid w:val="008D5E33"/>
    <w:rsid w:val="008D60B2"/>
    <w:rsid w:val="008D622F"/>
    <w:rsid w:val="008D634E"/>
    <w:rsid w:val="008D67D3"/>
    <w:rsid w:val="008D683F"/>
    <w:rsid w:val="008D6ADE"/>
    <w:rsid w:val="008D6B5A"/>
    <w:rsid w:val="008D6BCF"/>
    <w:rsid w:val="008D6D41"/>
    <w:rsid w:val="008D6EAB"/>
    <w:rsid w:val="008D6F4A"/>
    <w:rsid w:val="008D70CF"/>
    <w:rsid w:val="008D71CF"/>
    <w:rsid w:val="008D7270"/>
    <w:rsid w:val="008D774E"/>
    <w:rsid w:val="008D7775"/>
    <w:rsid w:val="008D7AF9"/>
    <w:rsid w:val="008D7B35"/>
    <w:rsid w:val="008D7C28"/>
    <w:rsid w:val="008D7CCE"/>
    <w:rsid w:val="008E029F"/>
    <w:rsid w:val="008E0749"/>
    <w:rsid w:val="008E0820"/>
    <w:rsid w:val="008E09BF"/>
    <w:rsid w:val="008E0BB3"/>
    <w:rsid w:val="008E0E58"/>
    <w:rsid w:val="008E0FBD"/>
    <w:rsid w:val="008E10FB"/>
    <w:rsid w:val="008E139A"/>
    <w:rsid w:val="008E148B"/>
    <w:rsid w:val="008E15AB"/>
    <w:rsid w:val="008E1B01"/>
    <w:rsid w:val="008E1B2B"/>
    <w:rsid w:val="008E1E73"/>
    <w:rsid w:val="008E23E6"/>
    <w:rsid w:val="008E2636"/>
    <w:rsid w:val="008E27DB"/>
    <w:rsid w:val="008E283B"/>
    <w:rsid w:val="008E28CF"/>
    <w:rsid w:val="008E2AD3"/>
    <w:rsid w:val="008E2B5D"/>
    <w:rsid w:val="008E2CE7"/>
    <w:rsid w:val="008E2E78"/>
    <w:rsid w:val="008E304B"/>
    <w:rsid w:val="008E348D"/>
    <w:rsid w:val="008E3BAC"/>
    <w:rsid w:val="008E3E8C"/>
    <w:rsid w:val="008E429F"/>
    <w:rsid w:val="008E435C"/>
    <w:rsid w:val="008E456F"/>
    <w:rsid w:val="008E4B10"/>
    <w:rsid w:val="008E4CFE"/>
    <w:rsid w:val="008E4DFE"/>
    <w:rsid w:val="008E4E09"/>
    <w:rsid w:val="008E4E2F"/>
    <w:rsid w:val="008E4F5E"/>
    <w:rsid w:val="008E5063"/>
    <w:rsid w:val="008E51BB"/>
    <w:rsid w:val="008E5481"/>
    <w:rsid w:val="008E5566"/>
    <w:rsid w:val="008E58E2"/>
    <w:rsid w:val="008E5A8F"/>
    <w:rsid w:val="008E5B91"/>
    <w:rsid w:val="008E5D3D"/>
    <w:rsid w:val="008E5D5F"/>
    <w:rsid w:val="008E5ECF"/>
    <w:rsid w:val="008E6064"/>
    <w:rsid w:val="008E6395"/>
    <w:rsid w:val="008E6552"/>
    <w:rsid w:val="008E6619"/>
    <w:rsid w:val="008E67EF"/>
    <w:rsid w:val="008E6FD1"/>
    <w:rsid w:val="008E6FFB"/>
    <w:rsid w:val="008E7102"/>
    <w:rsid w:val="008E7495"/>
    <w:rsid w:val="008E76F4"/>
    <w:rsid w:val="008E7978"/>
    <w:rsid w:val="008F0268"/>
    <w:rsid w:val="008F02E3"/>
    <w:rsid w:val="008F0761"/>
    <w:rsid w:val="008F0A86"/>
    <w:rsid w:val="008F0AFF"/>
    <w:rsid w:val="008F1333"/>
    <w:rsid w:val="008F1550"/>
    <w:rsid w:val="008F172F"/>
    <w:rsid w:val="008F1744"/>
    <w:rsid w:val="008F1A88"/>
    <w:rsid w:val="008F1B23"/>
    <w:rsid w:val="008F1C32"/>
    <w:rsid w:val="008F1C51"/>
    <w:rsid w:val="008F20C7"/>
    <w:rsid w:val="008F2943"/>
    <w:rsid w:val="008F2A5E"/>
    <w:rsid w:val="008F31B5"/>
    <w:rsid w:val="008F3292"/>
    <w:rsid w:val="008F363C"/>
    <w:rsid w:val="008F38EF"/>
    <w:rsid w:val="008F3B37"/>
    <w:rsid w:val="008F4097"/>
    <w:rsid w:val="008F423F"/>
    <w:rsid w:val="008F441F"/>
    <w:rsid w:val="008F44AF"/>
    <w:rsid w:val="008F44E6"/>
    <w:rsid w:val="008F463D"/>
    <w:rsid w:val="008F4729"/>
    <w:rsid w:val="008F482D"/>
    <w:rsid w:val="008F4889"/>
    <w:rsid w:val="008F49B3"/>
    <w:rsid w:val="008F4AD6"/>
    <w:rsid w:val="008F52CE"/>
    <w:rsid w:val="008F547F"/>
    <w:rsid w:val="008F5754"/>
    <w:rsid w:val="008F5C02"/>
    <w:rsid w:val="008F5EB5"/>
    <w:rsid w:val="008F601C"/>
    <w:rsid w:val="008F624E"/>
    <w:rsid w:val="008F68E5"/>
    <w:rsid w:val="008F6AE3"/>
    <w:rsid w:val="008F6C90"/>
    <w:rsid w:val="008F6CCF"/>
    <w:rsid w:val="008F6FFB"/>
    <w:rsid w:val="008F70B4"/>
    <w:rsid w:val="008F7610"/>
    <w:rsid w:val="008F780F"/>
    <w:rsid w:val="008F7928"/>
    <w:rsid w:val="008F7EBF"/>
    <w:rsid w:val="008F7EE4"/>
    <w:rsid w:val="008F7EFA"/>
    <w:rsid w:val="0090020A"/>
    <w:rsid w:val="00900BAD"/>
    <w:rsid w:val="00900C8A"/>
    <w:rsid w:val="00900FA0"/>
    <w:rsid w:val="0090102E"/>
    <w:rsid w:val="00901279"/>
    <w:rsid w:val="0090170D"/>
    <w:rsid w:val="00902D35"/>
    <w:rsid w:val="00902D9B"/>
    <w:rsid w:val="00903146"/>
    <w:rsid w:val="0090320D"/>
    <w:rsid w:val="0090348B"/>
    <w:rsid w:val="00903573"/>
    <w:rsid w:val="009035B2"/>
    <w:rsid w:val="00903625"/>
    <w:rsid w:val="0090366D"/>
    <w:rsid w:val="00903817"/>
    <w:rsid w:val="00903870"/>
    <w:rsid w:val="009039F5"/>
    <w:rsid w:val="00903B65"/>
    <w:rsid w:val="00903E4F"/>
    <w:rsid w:val="00903F3D"/>
    <w:rsid w:val="009042D3"/>
    <w:rsid w:val="009046F9"/>
    <w:rsid w:val="00904846"/>
    <w:rsid w:val="009048D5"/>
    <w:rsid w:val="009049D0"/>
    <w:rsid w:val="00904A4C"/>
    <w:rsid w:val="00904B54"/>
    <w:rsid w:val="00904E95"/>
    <w:rsid w:val="00904F0A"/>
    <w:rsid w:val="00904FD2"/>
    <w:rsid w:val="00905102"/>
    <w:rsid w:val="009056DA"/>
    <w:rsid w:val="00905767"/>
    <w:rsid w:val="009057AE"/>
    <w:rsid w:val="00905D54"/>
    <w:rsid w:val="00905FA3"/>
    <w:rsid w:val="0090674D"/>
    <w:rsid w:val="00906819"/>
    <w:rsid w:val="00906829"/>
    <w:rsid w:val="0090687F"/>
    <w:rsid w:val="00906CB3"/>
    <w:rsid w:val="00906F9E"/>
    <w:rsid w:val="0090703B"/>
    <w:rsid w:val="009070A8"/>
    <w:rsid w:val="00907E2A"/>
    <w:rsid w:val="0091049D"/>
    <w:rsid w:val="00910702"/>
    <w:rsid w:val="00910B68"/>
    <w:rsid w:val="009110E9"/>
    <w:rsid w:val="009113B4"/>
    <w:rsid w:val="00911562"/>
    <w:rsid w:val="00911619"/>
    <w:rsid w:val="009117EE"/>
    <w:rsid w:val="00911A63"/>
    <w:rsid w:val="009121AA"/>
    <w:rsid w:val="009123C1"/>
    <w:rsid w:val="009126C1"/>
    <w:rsid w:val="0091272D"/>
    <w:rsid w:val="009129D0"/>
    <w:rsid w:val="00912A0C"/>
    <w:rsid w:val="00912A14"/>
    <w:rsid w:val="00912EB1"/>
    <w:rsid w:val="00912F11"/>
    <w:rsid w:val="00913748"/>
    <w:rsid w:val="00913894"/>
    <w:rsid w:val="0091396B"/>
    <w:rsid w:val="0091408C"/>
    <w:rsid w:val="009140C8"/>
    <w:rsid w:val="009147D3"/>
    <w:rsid w:val="00914BDF"/>
    <w:rsid w:val="00915034"/>
    <w:rsid w:val="0091526A"/>
    <w:rsid w:val="0091529D"/>
    <w:rsid w:val="00915832"/>
    <w:rsid w:val="00915863"/>
    <w:rsid w:val="009158B7"/>
    <w:rsid w:val="009158CF"/>
    <w:rsid w:val="00915CF7"/>
    <w:rsid w:val="00915D07"/>
    <w:rsid w:val="00915D15"/>
    <w:rsid w:val="00915D49"/>
    <w:rsid w:val="00915D79"/>
    <w:rsid w:val="00915EAF"/>
    <w:rsid w:val="00915FC8"/>
    <w:rsid w:val="00916A82"/>
    <w:rsid w:val="00916B47"/>
    <w:rsid w:val="00916D7B"/>
    <w:rsid w:val="00916DEC"/>
    <w:rsid w:val="009176E3"/>
    <w:rsid w:val="009201B7"/>
    <w:rsid w:val="009201F6"/>
    <w:rsid w:val="009204C9"/>
    <w:rsid w:val="00920616"/>
    <w:rsid w:val="0092067F"/>
    <w:rsid w:val="00920840"/>
    <w:rsid w:val="009209E0"/>
    <w:rsid w:val="00920E4C"/>
    <w:rsid w:val="00920E8B"/>
    <w:rsid w:val="00921041"/>
    <w:rsid w:val="009214BE"/>
    <w:rsid w:val="009217AC"/>
    <w:rsid w:val="009217B1"/>
    <w:rsid w:val="009219B6"/>
    <w:rsid w:val="00921E29"/>
    <w:rsid w:val="00921EED"/>
    <w:rsid w:val="0092206D"/>
    <w:rsid w:val="0092216D"/>
    <w:rsid w:val="00922211"/>
    <w:rsid w:val="009225E4"/>
    <w:rsid w:val="00922771"/>
    <w:rsid w:val="0092297F"/>
    <w:rsid w:val="009229B1"/>
    <w:rsid w:val="00923176"/>
    <w:rsid w:val="00923183"/>
    <w:rsid w:val="009231B4"/>
    <w:rsid w:val="009234C3"/>
    <w:rsid w:val="00923E74"/>
    <w:rsid w:val="00923E85"/>
    <w:rsid w:val="00923FBA"/>
    <w:rsid w:val="0092453F"/>
    <w:rsid w:val="00924A46"/>
    <w:rsid w:val="00924D7F"/>
    <w:rsid w:val="00925344"/>
    <w:rsid w:val="00925392"/>
    <w:rsid w:val="00925826"/>
    <w:rsid w:val="00925847"/>
    <w:rsid w:val="00925A64"/>
    <w:rsid w:val="00925D3A"/>
    <w:rsid w:val="009264FF"/>
    <w:rsid w:val="009265B8"/>
    <w:rsid w:val="00926768"/>
    <w:rsid w:val="00926871"/>
    <w:rsid w:val="0092689D"/>
    <w:rsid w:val="00926A68"/>
    <w:rsid w:val="0092781C"/>
    <w:rsid w:val="00927D42"/>
    <w:rsid w:val="0093001A"/>
    <w:rsid w:val="00930055"/>
    <w:rsid w:val="00930372"/>
    <w:rsid w:val="009306DC"/>
    <w:rsid w:val="00930863"/>
    <w:rsid w:val="00930BE7"/>
    <w:rsid w:val="00930CA3"/>
    <w:rsid w:val="00930F53"/>
    <w:rsid w:val="0093175A"/>
    <w:rsid w:val="00931CB1"/>
    <w:rsid w:val="00931E5C"/>
    <w:rsid w:val="00932134"/>
    <w:rsid w:val="009321CE"/>
    <w:rsid w:val="0093267A"/>
    <w:rsid w:val="0093282C"/>
    <w:rsid w:val="00932B2B"/>
    <w:rsid w:val="00932BFC"/>
    <w:rsid w:val="0093332F"/>
    <w:rsid w:val="00933864"/>
    <w:rsid w:val="00933B18"/>
    <w:rsid w:val="00933DA5"/>
    <w:rsid w:val="00933F3D"/>
    <w:rsid w:val="0093432D"/>
    <w:rsid w:val="0093435D"/>
    <w:rsid w:val="009343EB"/>
    <w:rsid w:val="0093445B"/>
    <w:rsid w:val="0093472C"/>
    <w:rsid w:val="00934973"/>
    <w:rsid w:val="00934C3B"/>
    <w:rsid w:val="00934F74"/>
    <w:rsid w:val="0093546B"/>
    <w:rsid w:val="00935AEE"/>
    <w:rsid w:val="00935B86"/>
    <w:rsid w:val="00935BA7"/>
    <w:rsid w:val="00935D1B"/>
    <w:rsid w:val="009361CE"/>
    <w:rsid w:val="0093623C"/>
    <w:rsid w:val="0093670F"/>
    <w:rsid w:val="00936833"/>
    <w:rsid w:val="009369DB"/>
    <w:rsid w:val="00936E0C"/>
    <w:rsid w:val="00936E3A"/>
    <w:rsid w:val="00936ECE"/>
    <w:rsid w:val="00937042"/>
    <w:rsid w:val="009373B5"/>
    <w:rsid w:val="009373F9"/>
    <w:rsid w:val="0093757B"/>
    <w:rsid w:val="00937734"/>
    <w:rsid w:val="0093777E"/>
    <w:rsid w:val="00937942"/>
    <w:rsid w:val="00937EBF"/>
    <w:rsid w:val="0094006D"/>
    <w:rsid w:val="00940076"/>
    <w:rsid w:val="00940491"/>
    <w:rsid w:val="0094068C"/>
    <w:rsid w:val="00940795"/>
    <w:rsid w:val="0094096B"/>
    <w:rsid w:val="00940A34"/>
    <w:rsid w:val="00941240"/>
    <w:rsid w:val="009412D8"/>
    <w:rsid w:val="00941375"/>
    <w:rsid w:val="0094139A"/>
    <w:rsid w:val="009413F0"/>
    <w:rsid w:val="009414B7"/>
    <w:rsid w:val="00941978"/>
    <w:rsid w:val="00941C81"/>
    <w:rsid w:val="00942196"/>
    <w:rsid w:val="00942557"/>
    <w:rsid w:val="00942565"/>
    <w:rsid w:val="00942926"/>
    <w:rsid w:val="00942AAB"/>
    <w:rsid w:val="00942D1A"/>
    <w:rsid w:val="00942D42"/>
    <w:rsid w:val="00942E47"/>
    <w:rsid w:val="00942E69"/>
    <w:rsid w:val="00942F0B"/>
    <w:rsid w:val="009431F6"/>
    <w:rsid w:val="00943871"/>
    <w:rsid w:val="009442E3"/>
    <w:rsid w:val="009442F1"/>
    <w:rsid w:val="009443C8"/>
    <w:rsid w:val="009447E8"/>
    <w:rsid w:val="009447FE"/>
    <w:rsid w:val="009449D2"/>
    <w:rsid w:val="00944E29"/>
    <w:rsid w:val="0094537A"/>
    <w:rsid w:val="00945597"/>
    <w:rsid w:val="009455B5"/>
    <w:rsid w:val="00945717"/>
    <w:rsid w:val="00945A06"/>
    <w:rsid w:val="00946022"/>
    <w:rsid w:val="00946422"/>
    <w:rsid w:val="009464F3"/>
    <w:rsid w:val="009469EF"/>
    <w:rsid w:val="00946BDC"/>
    <w:rsid w:val="009470C1"/>
    <w:rsid w:val="009470E7"/>
    <w:rsid w:val="009473C4"/>
    <w:rsid w:val="009474EE"/>
    <w:rsid w:val="00947614"/>
    <w:rsid w:val="0094780C"/>
    <w:rsid w:val="0094790B"/>
    <w:rsid w:val="0095032E"/>
    <w:rsid w:val="009503D0"/>
    <w:rsid w:val="0095091D"/>
    <w:rsid w:val="00950D4B"/>
    <w:rsid w:val="00950E60"/>
    <w:rsid w:val="0095105D"/>
    <w:rsid w:val="009510C6"/>
    <w:rsid w:val="009511C7"/>
    <w:rsid w:val="0095167E"/>
    <w:rsid w:val="009516C9"/>
    <w:rsid w:val="009516E9"/>
    <w:rsid w:val="009516F1"/>
    <w:rsid w:val="00951C30"/>
    <w:rsid w:val="00951E3D"/>
    <w:rsid w:val="009524BC"/>
    <w:rsid w:val="00952634"/>
    <w:rsid w:val="00952A27"/>
    <w:rsid w:val="00952A6A"/>
    <w:rsid w:val="00952BD3"/>
    <w:rsid w:val="0095303D"/>
    <w:rsid w:val="0095317E"/>
    <w:rsid w:val="009533AA"/>
    <w:rsid w:val="00953D2E"/>
    <w:rsid w:val="00953F41"/>
    <w:rsid w:val="00954441"/>
    <w:rsid w:val="009545A6"/>
    <w:rsid w:val="0095462C"/>
    <w:rsid w:val="00954ADA"/>
    <w:rsid w:val="00954D28"/>
    <w:rsid w:val="00954DDE"/>
    <w:rsid w:val="00954DFC"/>
    <w:rsid w:val="0095513C"/>
    <w:rsid w:val="0095541C"/>
    <w:rsid w:val="00955555"/>
    <w:rsid w:val="009559C6"/>
    <w:rsid w:val="009559F9"/>
    <w:rsid w:val="00955B7A"/>
    <w:rsid w:val="0095619B"/>
    <w:rsid w:val="009562BF"/>
    <w:rsid w:val="00956326"/>
    <w:rsid w:val="009565D7"/>
    <w:rsid w:val="00956616"/>
    <w:rsid w:val="0095682B"/>
    <w:rsid w:val="009568CD"/>
    <w:rsid w:val="00956E03"/>
    <w:rsid w:val="009570C3"/>
    <w:rsid w:val="00957782"/>
    <w:rsid w:val="0095789A"/>
    <w:rsid w:val="00957C3F"/>
    <w:rsid w:val="00957D25"/>
    <w:rsid w:val="00957E4B"/>
    <w:rsid w:val="00960148"/>
    <w:rsid w:val="009603A1"/>
    <w:rsid w:val="0096052D"/>
    <w:rsid w:val="0096057C"/>
    <w:rsid w:val="0096066E"/>
    <w:rsid w:val="00960892"/>
    <w:rsid w:val="009608F4"/>
    <w:rsid w:val="0096093A"/>
    <w:rsid w:val="009609EC"/>
    <w:rsid w:val="00960B22"/>
    <w:rsid w:val="00960C78"/>
    <w:rsid w:val="00960D60"/>
    <w:rsid w:val="0096103B"/>
    <w:rsid w:val="00961164"/>
    <w:rsid w:val="0096130D"/>
    <w:rsid w:val="00961582"/>
    <w:rsid w:val="0096160F"/>
    <w:rsid w:val="0096280C"/>
    <w:rsid w:val="009629BA"/>
    <w:rsid w:val="00962A6C"/>
    <w:rsid w:val="00962D55"/>
    <w:rsid w:val="0096346E"/>
    <w:rsid w:val="009634F7"/>
    <w:rsid w:val="00963B26"/>
    <w:rsid w:val="00963B5E"/>
    <w:rsid w:val="00964423"/>
    <w:rsid w:val="00964485"/>
    <w:rsid w:val="0096450A"/>
    <w:rsid w:val="00964A7D"/>
    <w:rsid w:val="00964C51"/>
    <w:rsid w:val="0096555E"/>
    <w:rsid w:val="009657B3"/>
    <w:rsid w:val="00965C59"/>
    <w:rsid w:val="009664F8"/>
    <w:rsid w:val="00966847"/>
    <w:rsid w:val="00966B96"/>
    <w:rsid w:val="00966BE3"/>
    <w:rsid w:val="00966ED3"/>
    <w:rsid w:val="00967183"/>
    <w:rsid w:val="00967689"/>
    <w:rsid w:val="0096771B"/>
    <w:rsid w:val="00967A09"/>
    <w:rsid w:val="00967A39"/>
    <w:rsid w:val="00967B0A"/>
    <w:rsid w:val="00967FDA"/>
    <w:rsid w:val="009702C8"/>
    <w:rsid w:val="00970571"/>
    <w:rsid w:val="00970638"/>
    <w:rsid w:val="0097073C"/>
    <w:rsid w:val="00970B54"/>
    <w:rsid w:val="00970C52"/>
    <w:rsid w:val="00970C93"/>
    <w:rsid w:val="00970CCD"/>
    <w:rsid w:val="00970D87"/>
    <w:rsid w:val="00970E33"/>
    <w:rsid w:val="00970E75"/>
    <w:rsid w:val="009714CF"/>
    <w:rsid w:val="009714E4"/>
    <w:rsid w:val="00971F8F"/>
    <w:rsid w:val="0097217B"/>
    <w:rsid w:val="009721C5"/>
    <w:rsid w:val="009721F5"/>
    <w:rsid w:val="0097220C"/>
    <w:rsid w:val="00972261"/>
    <w:rsid w:val="009723A0"/>
    <w:rsid w:val="009724A7"/>
    <w:rsid w:val="009727C1"/>
    <w:rsid w:val="00972D48"/>
    <w:rsid w:val="00973556"/>
    <w:rsid w:val="00973662"/>
    <w:rsid w:val="00973B07"/>
    <w:rsid w:val="00974713"/>
    <w:rsid w:val="009748CF"/>
    <w:rsid w:val="009748D4"/>
    <w:rsid w:val="0097499F"/>
    <w:rsid w:val="009749E9"/>
    <w:rsid w:val="00974CEE"/>
    <w:rsid w:val="00975218"/>
    <w:rsid w:val="00975246"/>
    <w:rsid w:val="00975252"/>
    <w:rsid w:val="009755E0"/>
    <w:rsid w:val="0097564E"/>
    <w:rsid w:val="00975A56"/>
    <w:rsid w:val="00975B0C"/>
    <w:rsid w:val="00975BDD"/>
    <w:rsid w:val="00975FCF"/>
    <w:rsid w:val="0097619E"/>
    <w:rsid w:val="0097635C"/>
    <w:rsid w:val="0097662B"/>
    <w:rsid w:val="00976A8C"/>
    <w:rsid w:val="00976CF8"/>
    <w:rsid w:val="00976F5B"/>
    <w:rsid w:val="009775BF"/>
    <w:rsid w:val="009777FC"/>
    <w:rsid w:val="0098010D"/>
    <w:rsid w:val="0098018B"/>
    <w:rsid w:val="00980A54"/>
    <w:rsid w:val="00980C0F"/>
    <w:rsid w:val="00981471"/>
    <w:rsid w:val="0098177E"/>
    <w:rsid w:val="00981A39"/>
    <w:rsid w:val="00981C9B"/>
    <w:rsid w:val="0098213F"/>
    <w:rsid w:val="0098290B"/>
    <w:rsid w:val="00982E1C"/>
    <w:rsid w:val="00982F56"/>
    <w:rsid w:val="00983354"/>
    <w:rsid w:val="00983783"/>
    <w:rsid w:val="0098398D"/>
    <w:rsid w:val="00983A1E"/>
    <w:rsid w:val="00984BDE"/>
    <w:rsid w:val="00984EAF"/>
    <w:rsid w:val="00984F32"/>
    <w:rsid w:val="00984FCB"/>
    <w:rsid w:val="00985301"/>
    <w:rsid w:val="00985508"/>
    <w:rsid w:val="009858BF"/>
    <w:rsid w:val="0098598E"/>
    <w:rsid w:val="00985AC3"/>
    <w:rsid w:val="00985D04"/>
    <w:rsid w:val="0098602F"/>
    <w:rsid w:val="00986340"/>
    <w:rsid w:val="009864C4"/>
    <w:rsid w:val="009868AA"/>
    <w:rsid w:val="00986DAB"/>
    <w:rsid w:val="00987107"/>
    <w:rsid w:val="00987264"/>
    <w:rsid w:val="0098781A"/>
    <w:rsid w:val="00987A30"/>
    <w:rsid w:val="00987AE3"/>
    <w:rsid w:val="00987C46"/>
    <w:rsid w:val="00987F6C"/>
    <w:rsid w:val="00990751"/>
    <w:rsid w:val="0099098A"/>
    <w:rsid w:val="00990A15"/>
    <w:rsid w:val="009910C0"/>
    <w:rsid w:val="009912BB"/>
    <w:rsid w:val="009912E4"/>
    <w:rsid w:val="00991395"/>
    <w:rsid w:val="009913D6"/>
    <w:rsid w:val="0099147A"/>
    <w:rsid w:val="0099155E"/>
    <w:rsid w:val="009916AE"/>
    <w:rsid w:val="0099181E"/>
    <w:rsid w:val="0099192E"/>
    <w:rsid w:val="00991AF3"/>
    <w:rsid w:val="00991D79"/>
    <w:rsid w:val="0099267C"/>
    <w:rsid w:val="009926AB"/>
    <w:rsid w:val="00992870"/>
    <w:rsid w:val="00992A9E"/>
    <w:rsid w:val="00992E82"/>
    <w:rsid w:val="00992F6B"/>
    <w:rsid w:val="00993478"/>
    <w:rsid w:val="00993C50"/>
    <w:rsid w:val="00994292"/>
    <w:rsid w:val="00994494"/>
    <w:rsid w:val="00994814"/>
    <w:rsid w:val="0099494C"/>
    <w:rsid w:val="009949D9"/>
    <w:rsid w:val="00994B94"/>
    <w:rsid w:val="00994CD2"/>
    <w:rsid w:val="00994D08"/>
    <w:rsid w:val="009956DD"/>
    <w:rsid w:val="0099580F"/>
    <w:rsid w:val="00995A1B"/>
    <w:rsid w:val="00995DAC"/>
    <w:rsid w:val="00995E4E"/>
    <w:rsid w:val="00995FC1"/>
    <w:rsid w:val="00995FDF"/>
    <w:rsid w:val="009962E1"/>
    <w:rsid w:val="00996368"/>
    <w:rsid w:val="009963BD"/>
    <w:rsid w:val="0099647C"/>
    <w:rsid w:val="009964D7"/>
    <w:rsid w:val="00996542"/>
    <w:rsid w:val="00996A01"/>
    <w:rsid w:val="00996C94"/>
    <w:rsid w:val="00996FDF"/>
    <w:rsid w:val="009974D1"/>
    <w:rsid w:val="009978DE"/>
    <w:rsid w:val="00997B13"/>
    <w:rsid w:val="00997F8A"/>
    <w:rsid w:val="009A01CF"/>
    <w:rsid w:val="009A07EA"/>
    <w:rsid w:val="009A0C94"/>
    <w:rsid w:val="009A0D48"/>
    <w:rsid w:val="009A111A"/>
    <w:rsid w:val="009A1242"/>
    <w:rsid w:val="009A132F"/>
    <w:rsid w:val="009A1667"/>
    <w:rsid w:val="009A16D1"/>
    <w:rsid w:val="009A16FF"/>
    <w:rsid w:val="009A178D"/>
    <w:rsid w:val="009A1F49"/>
    <w:rsid w:val="009A1FB8"/>
    <w:rsid w:val="009A2751"/>
    <w:rsid w:val="009A2777"/>
    <w:rsid w:val="009A2F56"/>
    <w:rsid w:val="009A3003"/>
    <w:rsid w:val="009A369D"/>
    <w:rsid w:val="009A377F"/>
    <w:rsid w:val="009A3CC6"/>
    <w:rsid w:val="009A3D0C"/>
    <w:rsid w:val="009A3D1C"/>
    <w:rsid w:val="009A44D8"/>
    <w:rsid w:val="009A458B"/>
    <w:rsid w:val="009A4CE2"/>
    <w:rsid w:val="009A5163"/>
    <w:rsid w:val="009A532E"/>
    <w:rsid w:val="009A5DBA"/>
    <w:rsid w:val="009A5DE4"/>
    <w:rsid w:val="009A5EEC"/>
    <w:rsid w:val="009A6257"/>
    <w:rsid w:val="009A6AC5"/>
    <w:rsid w:val="009A6C8A"/>
    <w:rsid w:val="009A6D82"/>
    <w:rsid w:val="009A6FA5"/>
    <w:rsid w:val="009A70E1"/>
    <w:rsid w:val="009A72B9"/>
    <w:rsid w:val="009A73C5"/>
    <w:rsid w:val="009A7839"/>
    <w:rsid w:val="009A793E"/>
    <w:rsid w:val="009A7973"/>
    <w:rsid w:val="009B006C"/>
    <w:rsid w:val="009B01E8"/>
    <w:rsid w:val="009B0293"/>
    <w:rsid w:val="009B0CE3"/>
    <w:rsid w:val="009B1072"/>
    <w:rsid w:val="009B1282"/>
    <w:rsid w:val="009B17E6"/>
    <w:rsid w:val="009B1C24"/>
    <w:rsid w:val="009B1DF2"/>
    <w:rsid w:val="009B1F9A"/>
    <w:rsid w:val="009B2250"/>
    <w:rsid w:val="009B2B52"/>
    <w:rsid w:val="009B2FEB"/>
    <w:rsid w:val="009B30EF"/>
    <w:rsid w:val="009B376D"/>
    <w:rsid w:val="009B3947"/>
    <w:rsid w:val="009B3993"/>
    <w:rsid w:val="009B3D7B"/>
    <w:rsid w:val="009B4023"/>
    <w:rsid w:val="009B41B7"/>
    <w:rsid w:val="009B4788"/>
    <w:rsid w:val="009B4C04"/>
    <w:rsid w:val="009B4CB6"/>
    <w:rsid w:val="009B51E7"/>
    <w:rsid w:val="009B5204"/>
    <w:rsid w:val="009B5261"/>
    <w:rsid w:val="009B5295"/>
    <w:rsid w:val="009B5925"/>
    <w:rsid w:val="009B5B61"/>
    <w:rsid w:val="009B5C0E"/>
    <w:rsid w:val="009B5DB9"/>
    <w:rsid w:val="009B5EB9"/>
    <w:rsid w:val="009B61FC"/>
    <w:rsid w:val="009B70CA"/>
    <w:rsid w:val="009B75C3"/>
    <w:rsid w:val="009B7752"/>
    <w:rsid w:val="009B78E4"/>
    <w:rsid w:val="009B7A98"/>
    <w:rsid w:val="009B7E3E"/>
    <w:rsid w:val="009C0077"/>
    <w:rsid w:val="009C00E0"/>
    <w:rsid w:val="009C07A4"/>
    <w:rsid w:val="009C0906"/>
    <w:rsid w:val="009C0ABA"/>
    <w:rsid w:val="009C0DEA"/>
    <w:rsid w:val="009C1422"/>
    <w:rsid w:val="009C1693"/>
    <w:rsid w:val="009C170A"/>
    <w:rsid w:val="009C1765"/>
    <w:rsid w:val="009C17DA"/>
    <w:rsid w:val="009C1E0E"/>
    <w:rsid w:val="009C2021"/>
    <w:rsid w:val="009C21BA"/>
    <w:rsid w:val="009C23EB"/>
    <w:rsid w:val="009C2470"/>
    <w:rsid w:val="009C2793"/>
    <w:rsid w:val="009C2A58"/>
    <w:rsid w:val="009C3353"/>
    <w:rsid w:val="009C33C1"/>
    <w:rsid w:val="009C344B"/>
    <w:rsid w:val="009C3600"/>
    <w:rsid w:val="009C3738"/>
    <w:rsid w:val="009C39F5"/>
    <w:rsid w:val="009C3A14"/>
    <w:rsid w:val="009C3AAB"/>
    <w:rsid w:val="009C3F37"/>
    <w:rsid w:val="009C41AB"/>
    <w:rsid w:val="009C429D"/>
    <w:rsid w:val="009C43F1"/>
    <w:rsid w:val="009C44F3"/>
    <w:rsid w:val="009C4BFC"/>
    <w:rsid w:val="009C4E8E"/>
    <w:rsid w:val="009C4F85"/>
    <w:rsid w:val="009C5425"/>
    <w:rsid w:val="009C545B"/>
    <w:rsid w:val="009C5478"/>
    <w:rsid w:val="009C55DC"/>
    <w:rsid w:val="009C5B94"/>
    <w:rsid w:val="009C5F3E"/>
    <w:rsid w:val="009C6464"/>
    <w:rsid w:val="009C6959"/>
    <w:rsid w:val="009C6AA1"/>
    <w:rsid w:val="009C73E7"/>
    <w:rsid w:val="009C745E"/>
    <w:rsid w:val="009C76EB"/>
    <w:rsid w:val="009C7DB6"/>
    <w:rsid w:val="009C7E5A"/>
    <w:rsid w:val="009D03EE"/>
    <w:rsid w:val="009D079B"/>
    <w:rsid w:val="009D0B26"/>
    <w:rsid w:val="009D0C4F"/>
    <w:rsid w:val="009D0CBC"/>
    <w:rsid w:val="009D0DD3"/>
    <w:rsid w:val="009D0F25"/>
    <w:rsid w:val="009D0F45"/>
    <w:rsid w:val="009D11DC"/>
    <w:rsid w:val="009D1505"/>
    <w:rsid w:val="009D18BA"/>
    <w:rsid w:val="009D1A5B"/>
    <w:rsid w:val="009D1C83"/>
    <w:rsid w:val="009D2152"/>
    <w:rsid w:val="009D218D"/>
    <w:rsid w:val="009D21AC"/>
    <w:rsid w:val="009D22B4"/>
    <w:rsid w:val="009D2509"/>
    <w:rsid w:val="009D2511"/>
    <w:rsid w:val="009D2590"/>
    <w:rsid w:val="009D286D"/>
    <w:rsid w:val="009D2971"/>
    <w:rsid w:val="009D2976"/>
    <w:rsid w:val="009D2E19"/>
    <w:rsid w:val="009D2E1B"/>
    <w:rsid w:val="009D3369"/>
    <w:rsid w:val="009D36B9"/>
    <w:rsid w:val="009D36F3"/>
    <w:rsid w:val="009D3AF6"/>
    <w:rsid w:val="009D40D1"/>
    <w:rsid w:val="009D471A"/>
    <w:rsid w:val="009D4AC5"/>
    <w:rsid w:val="009D4AC7"/>
    <w:rsid w:val="009D4FB8"/>
    <w:rsid w:val="009D51FF"/>
    <w:rsid w:val="009D568A"/>
    <w:rsid w:val="009D572F"/>
    <w:rsid w:val="009D57B7"/>
    <w:rsid w:val="009D5ACE"/>
    <w:rsid w:val="009D604B"/>
    <w:rsid w:val="009D62DD"/>
    <w:rsid w:val="009D6600"/>
    <w:rsid w:val="009D6699"/>
    <w:rsid w:val="009D66C4"/>
    <w:rsid w:val="009D67CB"/>
    <w:rsid w:val="009D6876"/>
    <w:rsid w:val="009D687B"/>
    <w:rsid w:val="009D6BE3"/>
    <w:rsid w:val="009D6CF6"/>
    <w:rsid w:val="009D6EAC"/>
    <w:rsid w:val="009D6EE0"/>
    <w:rsid w:val="009D71F3"/>
    <w:rsid w:val="009D7438"/>
    <w:rsid w:val="009D7672"/>
    <w:rsid w:val="009D769D"/>
    <w:rsid w:val="009D7FF9"/>
    <w:rsid w:val="009E01E7"/>
    <w:rsid w:val="009E0321"/>
    <w:rsid w:val="009E03C8"/>
    <w:rsid w:val="009E0529"/>
    <w:rsid w:val="009E0AA9"/>
    <w:rsid w:val="009E0AE1"/>
    <w:rsid w:val="009E0B9F"/>
    <w:rsid w:val="009E0D56"/>
    <w:rsid w:val="009E0E5D"/>
    <w:rsid w:val="009E0F6A"/>
    <w:rsid w:val="009E10B8"/>
    <w:rsid w:val="009E1580"/>
    <w:rsid w:val="009E16DA"/>
    <w:rsid w:val="009E177A"/>
    <w:rsid w:val="009E1C3C"/>
    <w:rsid w:val="009E1C7A"/>
    <w:rsid w:val="009E1CA5"/>
    <w:rsid w:val="009E1DEB"/>
    <w:rsid w:val="009E1E36"/>
    <w:rsid w:val="009E2405"/>
    <w:rsid w:val="009E2450"/>
    <w:rsid w:val="009E261D"/>
    <w:rsid w:val="009E26CD"/>
    <w:rsid w:val="009E29FF"/>
    <w:rsid w:val="009E2FE6"/>
    <w:rsid w:val="009E312E"/>
    <w:rsid w:val="009E35EA"/>
    <w:rsid w:val="009E3CA9"/>
    <w:rsid w:val="009E3D07"/>
    <w:rsid w:val="009E3DDE"/>
    <w:rsid w:val="009E45B8"/>
    <w:rsid w:val="009E4C34"/>
    <w:rsid w:val="009E4C4B"/>
    <w:rsid w:val="009E4C4E"/>
    <w:rsid w:val="009E4E71"/>
    <w:rsid w:val="009E4ED5"/>
    <w:rsid w:val="009E4F60"/>
    <w:rsid w:val="009E5343"/>
    <w:rsid w:val="009E5409"/>
    <w:rsid w:val="009E565E"/>
    <w:rsid w:val="009E5A9E"/>
    <w:rsid w:val="009E602D"/>
    <w:rsid w:val="009E6116"/>
    <w:rsid w:val="009E6162"/>
    <w:rsid w:val="009E63DE"/>
    <w:rsid w:val="009E678E"/>
    <w:rsid w:val="009E689C"/>
    <w:rsid w:val="009E68A5"/>
    <w:rsid w:val="009E6CF7"/>
    <w:rsid w:val="009E7E79"/>
    <w:rsid w:val="009E7F05"/>
    <w:rsid w:val="009F01F4"/>
    <w:rsid w:val="009F0406"/>
    <w:rsid w:val="009F09DE"/>
    <w:rsid w:val="009F0A82"/>
    <w:rsid w:val="009F0B08"/>
    <w:rsid w:val="009F0D6F"/>
    <w:rsid w:val="009F0D95"/>
    <w:rsid w:val="009F1144"/>
    <w:rsid w:val="009F12DF"/>
    <w:rsid w:val="009F1671"/>
    <w:rsid w:val="009F16BF"/>
    <w:rsid w:val="009F16EE"/>
    <w:rsid w:val="009F174E"/>
    <w:rsid w:val="009F19D4"/>
    <w:rsid w:val="009F1D39"/>
    <w:rsid w:val="009F1D7D"/>
    <w:rsid w:val="009F1F54"/>
    <w:rsid w:val="009F26F8"/>
    <w:rsid w:val="009F282C"/>
    <w:rsid w:val="009F29DC"/>
    <w:rsid w:val="009F3285"/>
    <w:rsid w:val="009F369A"/>
    <w:rsid w:val="009F36B4"/>
    <w:rsid w:val="009F3F70"/>
    <w:rsid w:val="009F3FF5"/>
    <w:rsid w:val="009F44E1"/>
    <w:rsid w:val="009F468B"/>
    <w:rsid w:val="009F4C7A"/>
    <w:rsid w:val="009F4D8A"/>
    <w:rsid w:val="009F5235"/>
    <w:rsid w:val="009F5418"/>
    <w:rsid w:val="009F544C"/>
    <w:rsid w:val="009F5514"/>
    <w:rsid w:val="009F594F"/>
    <w:rsid w:val="009F5997"/>
    <w:rsid w:val="009F5AC8"/>
    <w:rsid w:val="009F5FC5"/>
    <w:rsid w:val="009F64C8"/>
    <w:rsid w:val="009F66BD"/>
    <w:rsid w:val="009F727E"/>
    <w:rsid w:val="009F7726"/>
    <w:rsid w:val="009F79F6"/>
    <w:rsid w:val="009F7B8C"/>
    <w:rsid w:val="009F7C95"/>
    <w:rsid w:val="009F7F63"/>
    <w:rsid w:val="00A00358"/>
    <w:rsid w:val="00A004F9"/>
    <w:rsid w:val="00A005AC"/>
    <w:rsid w:val="00A0073B"/>
    <w:rsid w:val="00A00A28"/>
    <w:rsid w:val="00A00A5B"/>
    <w:rsid w:val="00A00D78"/>
    <w:rsid w:val="00A00DD1"/>
    <w:rsid w:val="00A00F04"/>
    <w:rsid w:val="00A011B2"/>
    <w:rsid w:val="00A012BC"/>
    <w:rsid w:val="00A013A9"/>
    <w:rsid w:val="00A01572"/>
    <w:rsid w:val="00A019B8"/>
    <w:rsid w:val="00A01D12"/>
    <w:rsid w:val="00A01D62"/>
    <w:rsid w:val="00A02114"/>
    <w:rsid w:val="00A02357"/>
    <w:rsid w:val="00A02914"/>
    <w:rsid w:val="00A02AFC"/>
    <w:rsid w:val="00A02B36"/>
    <w:rsid w:val="00A02FE0"/>
    <w:rsid w:val="00A0389F"/>
    <w:rsid w:val="00A03B3B"/>
    <w:rsid w:val="00A03D4E"/>
    <w:rsid w:val="00A04054"/>
    <w:rsid w:val="00A040D4"/>
    <w:rsid w:val="00A04347"/>
    <w:rsid w:val="00A046D3"/>
    <w:rsid w:val="00A047E8"/>
    <w:rsid w:val="00A0480D"/>
    <w:rsid w:val="00A048BF"/>
    <w:rsid w:val="00A04A4C"/>
    <w:rsid w:val="00A04B37"/>
    <w:rsid w:val="00A04B86"/>
    <w:rsid w:val="00A04B8B"/>
    <w:rsid w:val="00A04C01"/>
    <w:rsid w:val="00A04D15"/>
    <w:rsid w:val="00A05037"/>
    <w:rsid w:val="00A051B0"/>
    <w:rsid w:val="00A051B2"/>
    <w:rsid w:val="00A052BB"/>
    <w:rsid w:val="00A053A8"/>
    <w:rsid w:val="00A05403"/>
    <w:rsid w:val="00A056B4"/>
    <w:rsid w:val="00A05724"/>
    <w:rsid w:val="00A05B6A"/>
    <w:rsid w:val="00A05B97"/>
    <w:rsid w:val="00A05BC9"/>
    <w:rsid w:val="00A05C81"/>
    <w:rsid w:val="00A06127"/>
    <w:rsid w:val="00A062EC"/>
    <w:rsid w:val="00A063D7"/>
    <w:rsid w:val="00A064AE"/>
    <w:rsid w:val="00A065F2"/>
    <w:rsid w:val="00A06A5B"/>
    <w:rsid w:val="00A06B56"/>
    <w:rsid w:val="00A06DA0"/>
    <w:rsid w:val="00A06DFA"/>
    <w:rsid w:val="00A07638"/>
    <w:rsid w:val="00A076F5"/>
    <w:rsid w:val="00A07A5C"/>
    <w:rsid w:val="00A07C62"/>
    <w:rsid w:val="00A1009A"/>
    <w:rsid w:val="00A1038F"/>
    <w:rsid w:val="00A103F6"/>
    <w:rsid w:val="00A10451"/>
    <w:rsid w:val="00A104A8"/>
    <w:rsid w:val="00A105F0"/>
    <w:rsid w:val="00A108BB"/>
    <w:rsid w:val="00A10B9B"/>
    <w:rsid w:val="00A11051"/>
    <w:rsid w:val="00A112A6"/>
    <w:rsid w:val="00A1147F"/>
    <w:rsid w:val="00A115A6"/>
    <w:rsid w:val="00A11684"/>
    <w:rsid w:val="00A116CA"/>
    <w:rsid w:val="00A1192D"/>
    <w:rsid w:val="00A119A3"/>
    <w:rsid w:val="00A11B62"/>
    <w:rsid w:val="00A11C8D"/>
    <w:rsid w:val="00A11D3B"/>
    <w:rsid w:val="00A11DD6"/>
    <w:rsid w:val="00A11FE9"/>
    <w:rsid w:val="00A121E6"/>
    <w:rsid w:val="00A12C56"/>
    <w:rsid w:val="00A1326A"/>
    <w:rsid w:val="00A13292"/>
    <w:rsid w:val="00A1332A"/>
    <w:rsid w:val="00A133FD"/>
    <w:rsid w:val="00A139D4"/>
    <w:rsid w:val="00A13F2C"/>
    <w:rsid w:val="00A14098"/>
    <w:rsid w:val="00A14542"/>
    <w:rsid w:val="00A1476C"/>
    <w:rsid w:val="00A147D1"/>
    <w:rsid w:val="00A147E3"/>
    <w:rsid w:val="00A14827"/>
    <w:rsid w:val="00A14F3A"/>
    <w:rsid w:val="00A14FAE"/>
    <w:rsid w:val="00A14FEB"/>
    <w:rsid w:val="00A15013"/>
    <w:rsid w:val="00A1502C"/>
    <w:rsid w:val="00A15151"/>
    <w:rsid w:val="00A1560B"/>
    <w:rsid w:val="00A15872"/>
    <w:rsid w:val="00A15A01"/>
    <w:rsid w:val="00A15BCC"/>
    <w:rsid w:val="00A15C29"/>
    <w:rsid w:val="00A15DEA"/>
    <w:rsid w:val="00A1617A"/>
    <w:rsid w:val="00A16830"/>
    <w:rsid w:val="00A16835"/>
    <w:rsid w:val="00A16BBA"/>
    <w:rsid w:val="00A16D1A"/>
    <w:rsid w:val="00A16FB6"/>
    <w:rsid w:val="00A17035"/>
    <w:rsid w:val="00A1732B"/>
    <w:rsid w:val="00A1775E"/>
    <w:rsid w:val="00A17802"/>
    <w:rsid w:val="00A17C03"/>
    <w:rsid w:val="00A17D6A"/>
    <w:rsid w:val="00A17F4C"/>
    <w:rsid w:val="00A206FF"/>
    <w:rsid w:val="00A207A6"/>
    <w:rsid w:val="00A207B8"/>
    <w:rsid w:val="00A20C9E"/>
    <w:rsid w:val="00A20D20"/>
    <w:rsid w:val="00A20EDC"/>
    <w:rsid w:val="00A2163B"/>
    <w:rsid w:val="00A21696"/>
    <w:rsid w:val="00A218B9"/>
    <w:rsid w:val="00A2199B"/>
    <w:rsid w:val="00A21BB5"/>
    <w:rsid w:val="00A22041"/>
    <w:rsid w:val="00A22218"/>
    <w:rsid w:val="00A22341"/>
    <w:rsid w:val="00A226B2"/>
    <w:rsid w:val="00A226E7"/>
    <w:rsid w:val="00A22B63"/>
    <w:rsid w:val="00A22CE4"/>
    <w:rsid w:val="00A22EC6"/>
    <w:rsid w:val="00A2313F"/>
    <w:rsid w:val="00A2320F"/>
    <w:rsid w:val="00A232A2"/>
    <w:rsid w:val="00A2336F"/>
    <w:rsid w:val="00A235E0"/>
    <w:rsid w:val="00A23712"/>
    <w:rsid w:val="00A2381D"/>
    <w:rsid w:val="00A23C85"/>
    <w:rsid w:val="00A23CBE"/>
    <w:rsid w:val="00A23D75"/>
    <w:rsid w:val="00A24127"/>
    <w:rsid w:val="00A243E6"/>
    <w:rsid w:val="00A24B41"/>
    <w:rsid w:val="00A24BF0"/>
    <w:rsid w:val="00A24DA2"/>
    <w:rsid w:val="00A24FE8"/>
    <w:rsid w:val="00A252BC"/>
    <w:rsid w:val="00A254C3"/>
    <w:rsid w:val="00A255ED"/>
    <w:rsid w:val="00A2572A"/>
    <w:rsid w:val="00A25D52"/>
    <w:rsid w:val="00A25FBD"/>
    <w:rsid w:val="00A263CF"/>
    <w:rsid w:val="00A26507"/>
    <w:rsid w:val="00A2650E"/>
    <w:rsid w:val="00A26647"/>
    <w:rsid w:val="00A267B5"/>
    <w:rsid w:val="00A26CF3"/>
    <w:rsid w:val="00A27039"/>
    <w:rsid w:val="00A27257"/>
    <w:rsid w:val="00A27852"/>
    <w:rsid w:val="00A279B0"/>
    <w:rsid w:val="00A279F7"/>
    <w:rsid w:val="00A27B8B"/>
    <w:rsid w:val="00A27FDC"/>
    <w:rsid w:val="00A302AE"/>
    <w:rsid w:val="00A3037C"/>
    <w:rsid w:val="00A3081F"/>
    <w:rsid w:val="00A308CE"/>
    <w:rsid w:val="00A30A54"/>
    <w:rsid w:val="00A30F81"/>
    <w:rsid w:val="00A311B4"/>
    <w:rsid w:val="00A31236"/>
    <w:rsid w:val="00A312FB"/>
    <w:rsid w:val="00A31B1A"/>
    <w:rsid w:val="00A31FED"/>
    <w:rsid w:val="00A32109"/>
    <w:rsid w:val="00A327E3"/>
    <w:rsid w:val="00A32952"/>
    <w:rsid w:val="00A32EC2"/>
    <w:rsid w:val="00A32EF7"/>
    <w:rsid w:val="00A32F1C"/>
    <w:rsid w:val="00A33027"/>
    <w:rsid w:val="00A331F7"/>
    <w:rsid w:val="00A33252"/>
    <w:rsid w:val="00A3359E"/>
    <w:rsid w:val="00A33AAC"/>
    <w:rsid w:val="00A33D88"/>
    <w:rsid w:val="00A33DCF"/>
    <w:rsid w:val="00A33F89"/>
    <w:rsid w:val="00A34027"/>
    <w:rsid w:val="00A345C3"/>
    <w:rsid w:val="00A34A05"/>
    <w:rsid w:val="00A34BF2"/>
    <w:rsid w:val="00A34FC4"/>
    <w:rsid w:val="00A35241"/>
    <w:rsid w:val="00A3526E"/>
    <w:rsid w:val="00A35582"/>
    <w:rsid w:val="00A35679"/>
    <w:rsid w:val="00A35718"/>
    <w:rsid w:val="00A35B3B"/>
    <w:rsid w:val="00A35B47"/>
    <w:rsid w:val="00A35B8E"/>
    <w:rsid w:val="00A35BAF"/>
    <w:rsid w:val="00A35D0E"/>
    <w:rsid w:val="00A36642"/>
    <w:rsid w:val="00A367CB"/>
    <w:rsid w:val="00A36B38"/>
    <w:rsid w:val="00A37068"/>
    <w:rsid w:val="00A3718A"/>
    <w:rsid w:val="00A375DB"/>
    <w:rsid w:val="00A37630"/>
    <w:rsid w:val="00A376EC"/>
    <w:rsid w:val="00A3782C"/>
    <w:rsid w:val="00A37B45"/>
    <w:rsid w:val="00A37D5D"/>
    <w:rsid w:val="00A37F80"/>
    <w:rsid w:val="00A4012D"/>
    <w:rsid w:val="00A40263"/>
    <w:rsid w:val="00A40675"/>
    <w:rsid w:val="00A407E2"/>
    <w:rsid w:val="00A40D51"/>
    <w:rsid w:val="00A4161C"/>
    <w:rsid w:val="00A41792"/>
    <w:rsid w:val="00A417D0"/>
    <w:rsid w:val="00A418D4"/>
    <w:rsid w:val="00A419B8"/>
    <w:rsid w:val="00A41CDC"/>
    <w:rsid w:val="00A41CFA"/>
    <w:rsid w:val="00A41F7D"/>
    <w:rsid w:val="00A420DA"/>
    <w:rsid w:val="00A42128"/>
    <w:rsid w:val="00A421FF"/>
    <w:rsid w:val="00A42296"/>
    <w:rsid w:val="00A4289D"/>
    <w:rsid w:val="00A428F9"/>
    <w:rsid w:val="00A4290F"/>
    <w:rsid w:val="00A42B35"/>
    <w:rsid w:val="00A42BE9"/>
    <w:rsid w:val="00A4337F"/>
    <w:rsid w:val="00A43386"/>
    <w:rsid w:val="00A433F0"/>
    <w:rsid w:val="00A43434"/>
    <w:rsid w:val="00A43880"/>
    <w:rsid w:val="00A43ACE"/>
    <w:rsid w:val="00A43C95"/>
    <w:rsid w:val="00A43CBF"/>
    <w:rsid w:val="00A43DD4"/>
    <w:rsid w:val="00A44AD8"/>
    <w:rsid w:val="00A44CEA"/>
    <w:rsid w:val="00A44FD2"/>
    <w:rsid w:val="00A44FE4"/>
    <w:rsid w:val="00A450C3"/>
    <w:rsid w:val="00A4559B"/>
    <w:rsid w:val="00A455FA"/>
    <w:rsid w:val="00A45B87"/>
    <w:rsid w:val="00A45F96"/>
    <w:rsid w:val="00A45FC7"/>
    <w:rsid w:val="00A46471"/>
    <w:rsid w:val="00A46674"/>
    <w:rsid w:val="00A46690"/>
    <w:rsid w:val="00A4681F"/>
    <w:rsid w:val="00A46B5A"/>
    <w:rsid w:val="00A46C17"/>
    <w:rsid w:val="00A46D9D"/>
    <w:rsid w:val="00A47598"/>
    <w:rsid w:val="00A47879"/>
    <w:rsid w:val="00A47AA0"/>
    <w:rsid w:val="00A47FD4"/>
    <w:rsid w:val="00A500DA"/>
    <w:rsid w:val="00A5017D"/>
    <w:rsid w:val="00A50186"/>
    <w:rsid w:val="00A50440"/>
    <w:rsid w:val="00A5077F"/>
    <w:rsid w:val="00A5090C"/>
    <w:rsid w:val="00A50918"/>
    <w:rsid w:val="00A50A5E"/>
    <w:rsid w:val="00A510B9"/>
    <w:rsid w:val="00A513C6"/>
    <w:rsid w:val="00A51645"/>
    <w:rsid w:val="00A51749"/>
    <w:rsid w:val="00A519B0"/>
    <w:rsid w:val="00A51A66"/>
    <w:rsid w:val="00A51D47"/>
    <w:rsid w:val="00A51DC8"/>
    <w:rsid w:val="00A51FA4"/>
    <w:rsid w:val="00A52396"/>
    <w:rsid w:val="00A5248F"/>
    <w:rsid w:val="00A5278A"/>
    <w:rsid w:val="00A5292B"/>
    <w:rsid w:val="00A529B7"/>
    <w:rsid w:val="00A52C5F"/>
    <w:rsid w:val="00A52CA3"/>
    <w:rsid w:val="00A52D07"/>
    <w:rsid w:val="00A52E61"/>
    <w:rsid w:val="00A52E6E"/>
    <w:rsid w:val="00A52F29"/>
    <w:rsid w:val="00A53144"/>
    <w:rsid w:val="00A531ED"/>
    <w:rsid w:val="00A53562"/>
    <w:rsid w:val="00A53620"/>
    <w:rsid w:val="00A5362B"/>
    <w:rsid w:val="00A53B7C"/>
    <w:rsid w:val="00A53F21"/>
    <w:rsid w:val="00A5410D"/>
    <w:rsid w:val="00A54240"/>
    <w:rsid w:val="00A54388"/>
    <w:rsid w:val="00A543FE"/>
    <w:rsid w:val="00A5449A"/>
    <w:rsid w:val="00A54572"/>
    <w:rsid w:val="00A5490D"/>
    <w:rsid w:val="00A54BB9"/>
    <w:rsid w:val="00A554E7"/>
    <w:rsid w:val="00A5570D"/>
    <w:rsid w:val="00A5587C"/>
    <w:rsid w:val="00A55916"/>
    <w:rsid w:val="00A55A02"/>
    <w:rsid w:val="00A55A9A"/>
    <w:rsid w:val="00A55BF8"/>
    <w:rsid w:val="00A55DF5"/>
    <w:rsid w:val="00A55E68"/>
    <w:rsid w:val="00A560B3"/>
    <w:rsid w:val="00A561D2"/>
    <w:rsid w:val="00A56262"/>
    <w:rsid w:val="00A562AD"/>
    <w:rsid w:val="00A5646A"/>
    <w:rsid w:val="00A565AD"/>
    <w:rsid w:val="00A565FB"/>
    <w:rsid w:val="00A56840"/>
    <w:rsid w:val="00A57049"/>
    <w:rsid w:val="00A5709B"/>
    <w:rsid w:val="00A570C0"/>
    <w:rsid w:val="00A5729E"/>
    <w:rsid w:val="00A573B8"/>
    <w:rsid w:val="00A57733"/>
    <w:rsid w:val="00A57913"/>
    <w:rsid w:val="00A57A6E"/>
    <w:rsid w:val="00A57F17"/>
    <w:rsid w:val="00A6061F"/>
    <w:rsid w:val="00A60A86"/>
    <w:rsid w:val="00A60A88"/>
    <w:rsid w:val="00A60AE2"/>
    <w:rsid w:val="00A60D51"/>
    <w:rsid w:val="00A613BE"/>
    <w:rsid w:val="00A614DD"/>
    <w:rsid w:val="00A615BE"/>
    <w:rsid w:val="00A617C9"/>
    <w:rsid w:val="00A61B5C"/>
    <w:rsid w:val="00A61BC9"/>
    <w:rsid w:val="00A61C52"/>
    <w:rsid w:val="00A62262"/>
    <w:rsid w:val="00A62C02"/>
    <w:rsid w:val="00A62C20"/>
    <w:rsid w:val="00A6327D"/>
    <w:rsid w:val="00A6349F"/>
    <w:rsid w:val="00A63908"/>
    <w:rsid w:val="00A641E5"/>
    <w:rsid w:val="00A64402"/>
    <w:rsid w:val="00A644D4"/>
    <w:rsid w:val="00A649AA"/>
    <w:rsid w:val="00A64ADB"/>
    <w:rsid w:val="00A64E74"/>
    <w:rsid w:val="00A64E95"/>
    <w:rsid w:val="00A65489"/>
    <w:rsid w:val="00A657AA"/>
    <w:rsid w:val="00A658AA"/>
    <w:rsid w:val="00A65977"/>
    <w:rsid w:val="00A65D8A"/>
    <w:rsid w:val="00A65F15"/>
    <w:rsid w:val="00A66065"/>
    <w:rsid w:val="00A6607B"/>
    <w:rsid w:val="00A66101"/>
    <w:rsid w:val="00A661A3"/>
    <w:rsid w:val="00A66276"/>
    <w:rsid w:val="00A663F6"/>
    <w:rsid w:val="00A66503"/>
    <w:rsid w:val="00A6660B"/>
    <w:rsid w:val="00A66638"/>
    <w:rsid w:val="00A6668A"/>
    <w:rsid w:val="00A6684C"/>
    <w:rsid w:val="00A6699E"/>
    <w:rsid w:val="00A66A1B"/>
    <w:rsid w:val="00A66AA2"/>
    <w:rsid w:val="00A66BE7"/>
    <w:rsid w:val="00A66EDB"/>
    <w:rsid w:val="00A66F8A"/>
    <w:rsid w:val="00A673CF"/>
    <w:rsid w:val="00A67610"/>
    <w:rsid w:val="00A6772C"/>
    <w:rsid w:val="00A678C7"/>
    <w:rsid w:val="00A67D48"/>
    <w:rsid w:val="00A70058"/>
    <w:rsid w:val="00A704DA"/>
    <w:rsid w:val="00A70539"/>
    <w:rsid w:val="00A705B8"/>
    <w:rsid w:val="00A70799"/>
    <w:rsid w:val="00A70888"/>
    <w:rsid w:val="00A70A40"/>
    <w:rsid w:val="00A70AE2"/>
    <w:rsid w:val="00A711E2"/>
    <w:rsid w:val="00A713D4"/>
    <w:rsid w:val="00A7170F"/>
    <w:rsid w:val="00A71ABC"/>
    <w:rsid w:val="00A71BEC"/>
    <w:rsid w:val="00A71C5C"/>
    <w:rsid w:val="00A72210"/>
    <w:rsid w:val="00A72453"/>
    <w:rsid w:val="00A7269B"/>
    <w:rsid w:val="00A72899"/>
    <w:rsid w:val="00A72A81"/>
    <w:rsid w:val="00A72AA7"/>
    <w:rsid w:val="00A72AF1"/>
    <w:rsid w:val="00A72BE8"/>
    <w:rsid w:val="00A72EE9"/>
    <w:rsid w:val="00A73972"/>
    <w:rsid w:val="00A73A03"/>
    <w:rsid w:val="00A73AEE"/>
    <w:rsid w:val="00A73E88"/>
    <w:rsid w:val="00A740CA"/>
    <w:rsid w:val="00A747F1"/>
    <w:rsid w:val="00A74C03"/>
    <w:rsid w:val="00A750A2"/>
    <w:rsid w:val="00A7513F"/>
    <w:rsid w:val="00A758CF"/>
    <w:rsid w:val="00A75914"/>
    <w:rsid w:val="00A75939"/>
    <w:rsid w:val="00A75946"/>
    <w:rsid w:val="00A75964"/>
    <w:rsid w:val="00A75B73"/>
    <w:rsid w:val="00A75C78"/>
    <w:rsid w:val="00A75F40"/>
    <w:rsid w:val="00A7600A"/>
    <w:rsid w:val="00A76205"/>
    <w:rsid w:val="00A76224"/>
    <w:rsid w:val="00A76289"/>
    <w:rsid w:val="00A76455"/>
    <w:rsid w:val="00A76583"/>
    <w:rsid w:val="00A76C70"/>
    <w:rsid w:val="00A773CD"/>
    <w:rsid w:val="00A77725"/>
    <w:rsid w:val="00A777E3"/>
    <w:rsid w:val="00A77A6F"/>
    <w:rsid w:val="00A77B66"/>
    <w:rsid w:val="00A801A8"/>
    <w:rsid w:val="00A8020A"/>
    <w:rsid w:val="00A80406"/>
    <w:rsid w:val="00A80473"/>
    <w:rsid w:val="00A8075E"/>
    <w:rsid w:val="00A807DA"/>
    <w:rsid w:val="00A80B93"/>
    <w:rsid w:val="00A80E78"/>
    <w:rsid w:val="00A80FF9"/>
    <w:rsid w:val="00A812C1"/>
    <w:rsid w:val="00A81408"/>
    <w:rsid w:val="00A814F5"/>
    <w:rsid w:val="00A81E92"/>
    <w:rsid w:val="00A81FE6"/>
    <w:rsid w:val="00A8204B"/>
    <w:rsid w:val="00A8261D"/>
    <w:rsid w:val="00A826F1"/>
    <w:rsid w:val="00A82DEB"/>
    <w:rsid w:val="00A83047"/>
    <w:rsid w:val="00A8327D"/>
    <w:rsid w:val="00A839A0"/>
    <w:rsid w:val="00A83C7C"/>
    <w:rsid w:val="00A83C9B"/>
    <w:rsid w:val="00A83D00"/>
    <w:rsid w:val="00A842BD"/>
    <w:rsid w:val="00A84B08"/>
    <w:rsid w:val="00A84D9A"/>
    <w:rsid w:val="00A850A7"/>
    <w:rsid w:val="00A855B4"/>
    <w:rsid w:val="00A85702"/>
    <w:rsid w:val="00A858E5"/>
    <w:rsid w:val="00A85968"/>
    <w:rsid w:val="00A85AF9"/>
    <w:rsid w:val="00A85E5A"/>
    <w:rsid w:val="00A85ECD"/>
    <w:rsid w:val="00A85F25"/>
    <w:rsid w:val="00A85F87"/>
    <w:rsid w:val="00A8651B"/>
    <w:rsid w:val="00A86A9D"/>
    <w:rsid w:val="00A86F5C"/>
    <w:rsid w:val="00A87288"/>
    <w:rsid w:val="00A8741E"/>
    <w:rsid w:val="00A879C2"/>
    <w:rsid w:val="00A87A58"/>
    <w:rsid w:val="00A87F6B"/>
    <w:rsid w:val="00A87FAE"/>
    <w:rsid w:val="00A87FB0"/>
    <w:rsid w:val="00A901BA"/>
    <w:rsid w:val="00A90392"/>
    <w:rsid w:val="00A906CC"/>
    <w:rsid w:val="00A908EB"/>
    <w:rsid w:val="00A9099A"/>
    <w:rsid w:val="00A90C61"/>
    <w:rsid w:val="00A90D1D"/>
    <w:rsid w:val="00A90FED"/>
    <w:rsid w:val="00A9111F"/>
    <w:rsid w:val="00A9157E"/>
    <w:rsid w:val="00A915C1"/>
    <w:rsid w:val="00A918D5"/>
    <w:rsid w:val="00A91A38"/>
    <w:rsid w:val="00A92693"/>
    <w:rsid w:val="00A9297E"/>
    <w:rsid w:val="00A929FE"/>
    <w:rsid w:val="00A92D25"/>
    <w:rsid w:val="00A92DB6"/>
    <w:rsid w:val="00A93214"/>
    <w:rsid w:val="00A93362"/>
    <w:rsid w:val="00A93364"/>
    <w:rsid w:val="00A933CD"/>
    <w:rsid w:val="00A9359E"/>
    <w:rsid w:val="00A936E5"/>
    <w:rsid w:val="00A93811"/>
    <w:rsid w:val="00A93920"/>
    <w:rsid w:val="00A93DB0"/>
    <w:rsid w:val="00A93DDC"/>
    <w:rsid w:val="00A94052"/>
    <w:rsid w:val="00A941B6"/>
    <w:rsid w:val="00A94852"/>
    <w:rsid w:val="00A94A0B"/>
    <w:rsid w:val="00A94ABD"/>
    <w:rsid w:val="00A94CFA"/>
    <w:rsid w:val="00A9500D"/>
    <w:rsid w:val="00A95121"/>
    <w:rsid w:val="00A951F5"/>
    <w:rsid w:val="00A953B5"/>
    <w:rsid w:val="00A95591"/>
    <w:rsid w:val="00A966EC"/>
    <w:rsid w:val="00A96763"/>
    <w:rsid w:val="00A967A4"/>
    <w:rsid w:val="00A967DE"/>
    <w:rsid w:val="00A96A78"/>
    <w:rsid w:val="00A96C64"/>
    <w:rsid w:val="00A96EBB"/>
    <w:rsid w:val="00A972A0"/>
    <w:rsid w:val="00A974B6"/>
    <w:rsid w:val="00A979EC"/>
    <w:rsid w:val="00A97AC9"/>
    <w:rsid w:val="00A97B5F"/>
    <w:rsid w:val="00A97EAD"/>
    <w:rsid w:val="00A97FCC"/>
    <w:rsid w:val="00AA00A8"/>
    <w:rsid w:val="00AA01B7"/>
    <w:rsid w:val="00AA0944"/>
    <w:rsid w:val="00AA09C2"/>
    <w:rsid w:val="00AA0C8D"/>
    <w:rsid w:val="00AA0CDA"/>
    <w:rsid w:val="00AA0E55"/>
    <w:rsid w:val="00AA14EB"/>
    <w:rsid w:val="00AA15FA"/>
    <w:rsid w:val="00AA171F"/>
    <w:rsid w:val="00AA18BF"/>
    <w:rsid w:val="00AA195C"/>
    <w:rsid w:val="00AA1B4A"/>
    <w:rsid w:val="00AA1DE1"/>
    <w:rsid w:val="00AA1EAA"/>
    <w:rsid w:val="00AA23EC"/>
    <w:rsid w:val="00AA28EE"/>
    <w:rsid w:val="00AA28EF"/>
    <w:rsid w:val="00AA2ADB"/>
    <w:rsid w:val="00AA2DC8"/>
    <w:rsid w:val="00AA3DAB"/>
    <w:rsid w:val="00AA3F0A"/>
    <w:rsid w:val="00AA417A"/>
    <w:rsid w:val="00AA4219"/>
    <w:rsid w:val="00AA4621"/>
    <w:rsid w:val="00AA46B4"/>
    <w:rsid w:val="00AA4ABE"/>
    <w:rsid w:val="00AA4CF0"/>
    <w:rsid w:val="00AA4D04"/>
    <w:rsid w:val="00AA5622"/>
    <w:rsid w:val="00AA56F2"/>
    <w:rsid w:val="00AA574F"/>
    <w:rsid w:val="00AA5770"/>
    <w:rsid w:val="00AA58F0"/>
    <w:rsid w:val="00AA5FE5"/>
    <w:rsid w:val="00AA682B"/>
    <w:rsid w:val="00AA752E"/>
    <w:rsid w:val="00AA75E1"/>
    <w:rsid w:val="00AA77B1"/>
    <w:rsid w:val="00AA7C9E"/>
    <w:rsid w:val="00AA7D1B"/>
    <w:rsid w:val="00AA7E35"/>
    <w:rsid w:val="00AB02CE"/>
    <w:rsid w:val="00AB0394"/>
    <w:rsid w:val="00AB04C7"/>
    <w:rsid w:val="00AB086B"/>
    <w:rsid w:val="00AB0A4A"/>
    <w:rsid w:val="00AB0A93"/>
    <w:rsid w:val="00AB0AAB"/>
    <w:rsid w:val="00AB0C49"/>
    <w:rsid w:val="00AB0C4A"/>
    <w:rsid w:val="00AB0CF6"/>
    <w:rsid w:val="00AB0DE3"/>
    <w:rsid w:val="00AB0E4C"/>
    <w:rsid w:val="00AB105D"/>
    <w:rsid w:val="00AB141F"/>
    <w:rsid w:val="00AB18EC"/>
    <w:rsid w:val="00AB1B50"/>
    <w:rsid w:val="00AB21FD"/>
    <w:rsid w:val="00AB225D"/>
    <w:rsid w:val="00AB2698"/>
    <w:rsid w:val="00AB292E"/>
    <w:rsid w:val="00AB2CBA"/>
    <w:rsid w:val="00AB2CE4"/>
    <w:rsid w:val="00AB2F52"/>
    <w:rsid w:val="00AB2FDA"/>
    <w:rsid w:val="00AB34FC"/>
    <w:rsid w:val="00AB3790"/>
    <w:rsid w:val="00AB393A"/>
    <w:rsid w:val="00AB3A58"/>
    <w:rsid w:val="00AB3AFD"/>
    <w:rsid w:val="00AB3D49"/>
    <w:rsid w:val="00AB4124"/>
    <w:rsid w:val="00AB43D7"/>
    <w:rsid w:val="00AB45A3"/>
    <w:rsid w:val="00AB46F4"/>
    <w:rsid w:val="00AB5023"/>
    <w:rsid w:val="00AB519D"/>
    <w:rsid w:val="00AB52AB"/>
    <w:rsid w:val="00AB5517"/>
    <w:rsid w:val="00AB5825"/>
    <w:rsid w:val="00AB59C3"/>
    <w:rsid w:val="00AB5EA5"/>
    <w:rsid w:val="00AB648F"/>
    <w:rsid w:val="00AB64D9"/>
    <w:rsid w:val="00AB66D5"/>
    <w:rsid w:val="00AB67AE"/>
    <w:rsid w:val="00AB689B"/>
    <w:rsid w:val="00AB6A28"/>
    <w:rsid w:val="00AB6A5C"/>
    <w:rsid w:val="00AB6A7D"/>
    <w:rsid w:val="00AB6CF2"/>
    <w:rsid w:val="00AB6DD2"/>
    <w:rsid w:val="00AB6E11"/>
    <w:rsid w:val="00AB6F2F"/>
    <w:rsid w:val="00AB701E"/>
    <w:rsid w:val="00AB7113"/>
    <w:rsid w:val="00AB71B9"/>
    <w:rsid w:val="00AB7538"/>
    <w:rsid w:val="00AB7881"/>
    <w:rsid w:val="00AB7D14"/>
    <w:rsid w:val="00AB7D74"/>
    <w:rsid w:val="00AB7E5E"/>
    <w:rsid w:val="00AB7E7E"/>
    <w:rsid w:val="00AC01F2"/>
    <w:rsid w:val="00AC0398"/>
    <w:rsid w:val="00AC0831"/>
    <w:rsid w:val="00AC0AFF"/>
    <w:rsid w:val="00AC0B32"/>
    <w:rsid w:val="00AC0B85"/>
    <w:rsid w:val="00AC0DF9"/>
    <w:rsid w:val="00AC101F"/>
    <w:rsid w:val="00AC1151"/>
    <w:rsid w:val="00AC1347"/>
    <w:rsid w:val="00AC137F"/>
    <w:rsid w:val="00AC1617"/>
    <w:rsid w:val="00AC1892"/>
    <w:rsid w:val="00AC18C8"/>
    <w:rsid w:val="00AC18D8"/>
    <w:rsid w:val="00AC1A04"/>
    <w:rsid w:val="00AC1D15"/>
    <w:rsid w:val="00AC1ED0"/>
    <w:rsid w:val="00AC2B4B"/>
    <w:rsid w:val="00AC31EB"/>
    <w:rsid w:val="00AC339A"/>
    <w:rsid w:val="00AC33D5"/>
    <w:rsid w:val="00AC3619"/>
    <w:rsid w:val="00AC366D"/>
    <w:rsid w:val="00AC3936"/>
    <w:rsid w:val="00AC39AD"/>
    <w:rsid w:val="00AC3A1A"/>
    <w:rsid w:val="00AC3B16"/>
    <w:rsid w:val="00AC4375"/>
    <w:rsid w:val="00AC439A"/>
    <w:rsid w:val="00AC482F"/>
    <w:rsid w:val="00AC48AB"/>
    <w:rsid w:val="00AC49CC"/>
    <w:rsid w:val="00AC5237"/>
    <w:rsid w:val="00AC53F5"/>
    <w:rsid w:val="00AC55C3"/>
    <w:rsid w:val="00AC5652"/>
    <w:rsid w:val="00AC5890"/>
    <w:rsid w:val="00AC6043"/>
    <w:rsid w:val="00AC6166"/>
    <w:rsid w:val="00AC6465"/>
    <w:rsid w:val="00AC65E8"/>
    <w:rsid w:val="00AC6742"/>
    <w:rsid w:val="00AC67CF"/>
    <w:rsid w:val="00AC6862"/>
    <w:rsid w:val="00AC6869"/>
    <w:rsid w:val="00AC6A81"/>
    <w:rsid w:val="00AC6AA2"/>
    <w:rsid w:val="00AC6E47"/>
    <w:rsid w:val="00AC70DC"/>
    <w:rsid w:val="00AC72F6"/>
    <w:rsid w:val="00AC730A"/>
    <w:rsid w:val="00AC75CB"/>
    <w:rsid w:val="00AC7900"/>
    <w:rsid w:val="00AC7926"/>
    <w:rsid w:val="00AC7B7C"/>
    <w:rsid w:val="00AC7E0B"/>
    <w:rsid w:val="00AD0275"/>
    <w:rsid w:val="00AD09AB"/>
    <w:rsid w:val="00AD09C3"/>
    <w:rsid w:val="00AD0B68"/>
    <w:rsid w:val="00AD1123"/>
    <w:rsid w:val="00AD1422"/>
    <w:rsid w:val="00AD1581"/>
    <w:rsid w:val="00AD1DD7"/>
    <w:rsid w:val="00AD1DE6"/>
    <w:rsid w:val="00AD1F64"/>
    <w:rsid w:val="00AD23DB"/>
    <w:rsid w:val="00AD2B1C"/>
    <w:rsid w:val="00AD2DE5"/>
    <w:rsid w:val="00AD2E4D"/>
    <w:rsid w:val="00AD3324"/>
    <w:rsid w:val="00AD39AA"/>
    <w:rsid w:val="00AD40CF"/>
    <w:rsid w:val="00AD4184"/>
    <w:rsid w:val="00AD4204"/>
    <w:rsid w:val="00AD4472"/>
    <w:rsid w:val="00AD44EC"/>
    <w:rsid w:val="00AD4CE5"/>
    <w:rsid w:val="00AD4D18"/>
    <w:rsid w:val="00AD504B"/>
    <w:rsid w:val="00AD5060"/>
    <w:rsid w:val="00AD563E"/>
    <w:rsid w:val="00AD5C3D"/>
    <w:rsid w:val="00AD5D37"/>
    <w:rsid w:val="00AD5F28"/>
    <w:rsid w:val="00AD650D"/>
    <w:rsid w:val="00AD6512"/>
    <w:rsid w:val="00AD6665"/>
    <w:rsid w:val="00AD6758"/>
    <w:rsid w:val="00AD6A4F"/>
    <w:rsid w:val="00AD70FA"/>
    <w:rsid w:val="00AD7149"/>
    <w:rsid w:val="00AD7B6F"/>
    <w:rsid w:val="00AE023B"/>
    <w:rsid w:val="00AE0B59"/>
    <w:rsid w:val="00AE10D5"/>
    <w:rsid w:val="00AE11C7"/>
    <w:rsid w:val="00AE13D8"/>
    <w:rsid w:val="00AE1630"/>
    <w:rsid w:val="00AE188E"/>
    <w:rsid w:val="00AE1B89"/>
    <w:rsid w:val="00AE1EC8"/>
    <w:rsid w:val="00AE23A6"/>
    <w:rsid w:val="00AE2AF0"/>
    <w:rsid w:val="00AE3298"/>
    <w:rsid w:val="00AE333A"/>
    <w:rsid w:val="00AE35C2"/>
    <w:rsid w:val="00AE3663"/>
    <w:rsid w:val="00AE3B96"/>
    <w:rsid w:val="00AE3F91"/>
    <w:rsid w:val="00AE4216"/>
    <w:rsid w:val="00AE4368"/>
    <w:rsid w:val="00AE45BA"/>
    <w:rsid w:val="00AE4AB4"/>
    <w:rsid w:val="00AE4B69"/>
    <w:rsid w:val="00AE4EA2"/>
    <w:rsid w:val="00AE5024"/>
    <w:rsid w:val="00AE5494"/>
    <w:rsid w:val="00AE597B"/>
    <w:rsid w:val="00AE5DBA"/>
    <w:rsid w:val="00AE60DD"/>
    <w:rsid w:val="00AE6185"/>
    <w:rsid w:val="00AE63EA"/>
    <w:rsid w:val="00AE64A7"/>
    <w:rsid w:val="00AE6546"/>
    <w:rsid w:val="00AE69A7"/>
    <w:rsid w:val="00AE6BA9"/>
    <w:rsid w:val="00AE7181"/>
    <w:rsid w:val="00AE72D2"/>
    <w:rsid w:val="00AE7396"/>
    <w:rsid w:val="00AE763A"/>
    <w:rsid w:val="00AE7CF9"/>
    <w:rsid w:val="00AF01A7"/>
    <w:rsid w:val="00AF0412"/>
    <w:rsid w:val="00AF042F"/>
    <w:rsid w:val="00AF04A3"/>
    <w:rsid w:val="00AF07A2"/>
    <w:rsid w:val="00AF0826"/>
    <w:rsid w:val="00AF0A84"/>
    <w:rsid w:val="00AF0AC1"/>
    <w:rsid w:val="00AF0C76"/>
    <w:rsid w:val="00AF0C83"/>
    <w:rsid w:val="00AF0D1C"/>
    <w:rsid w:val="00AF0F83"/>
    <w:rsid w:val="00AF11DC"/>
    <w:rsid w:val="00AF11F6"/>
    <w:rsid w:val="00AF16AC"/>
    <w:rsid w:val="00AF18B2"/>
    <w:rsid w:val="00AF1AFA"/>
    <w:rsid w:val="00AF1BA1"/>
    <w:rsid w:val="00AF1C5B"/>
    <w:rsid w:val="00AF1CC6"/>
    <w:rsid w:val="00AF1D36"/>
    <w:rsid w:val="00AF1F03"/>
    <w:rsid w:val="00AF202D"/>
    <w:rsid w:val="00AF2301"/>
    <w:rsid w:val="00AF2F7B"/>
    <w:rsid w:val="00AF3211"/>
    <w:rsid w:val="00AF3379"/>
    <w:rsid w:val="00AF352A"/>
    <w:rsid w:val="00AF3EA9"/>
    <w:rsid w:val="00AF3EB1"/>
    <w:rsid w:val="00AF41AB"/>
    <w:rsid w:val="00AF41E9"/>
    <w:rsid w:val="00AF4209"/>
    <w:rsid w:val="00AF4432"/>
    <w:rsid w:val="00AF4712"/>
    <w:rsid w:val="00AF481A"/>
    <w:rsid w:val="00AF48EB"/>
    <w:rsid w:val="00AF4984"/>
    <w:rsid w:val="00AF4A5E"/>
    <w:rsid w:val="00AF4C55"/>
    <w:rsid w:val="00AF501D"/>
    <w:rsid w:val="00AF53A7"/>
    <w:rsid w:val="00AF5741"/>
    <w:rsid w:val="00AF5782"/>
    <w:rsid w:val="00AF579D"/>
    <w:rsid w:val="00AF579E"/>
    <w:rsid w:val="00AF60C0"/>
    <w:rsid w:val="00AF6235"/>
    <w:rsid w:val="00AF68A1"/>
    <w:rsid w:val="00AF68F0"/>
    <w:rsid w:val="00AF69EB"/>
    <w:rsid w:val="00AF6E23"/>
    <w:rsid w:val="00AF6E41"/>
    <w:rsid w:val="00AF6FEE"/>
    <w:rsid w:val="00AF70E2"/>
    <w:rsid w:val="00AF74AE"/>
    <w:rsid w:val="00AF75BD"/>
    <w:rsid w:val="00AF78FF"/>
    <w:rsid w:val="00AF799A"/>
    <w:rsid w:val="00AF7AC2"/>
    <w:rsid w:val="00AF7CBA"/>
    <w:rsid w:val="00B00101"/>
    <w:rsid w:val="00B001BC"/>
    <w:rsid w:val="00B0039A"/>
    <w:rsid w:val="00B006C9"/>
    <w:rsid w:val="00B008D9"/>
    <w:rsid w:val="00B00B29"/>
    <w:rsid w:val="00B00B93"/>
    <w:rsid w:val="00B00BCE"/>
    <w:rsid w:val="00B00E93"/>
    <w:rsid w:val="00B0100F"/>
    <w:rsid w:val="00B0164C"/>
    <w:rsid w:val="00B01679"/>
    <w:rsid w:val="00B018FD"/>
    <w:rsid w:val="00B019A9"/>
    <w:rsid w:val="00B01A59"/>
    <w:rsid w:val="00B01A84"/>
    <w:rsid w:val="00B0236F"/>
    <w:rsid w:val="00B0240E"/>
    <w:rsid w:val="00B02423"/>
    <w:rsid w:val="00B024EF"/>
    <w:rsid w:val="00B02AC6"/>
    <w:rsid w:val="00B02F09"/>
    <w:rsid w:val="00B03164"/>
    <w:rsid w:val="00B032DF"/>
    <w:rsid w:val="00B03308"/>
    <w:rsid w:val="00B038BF"/>
    <w:rsid w:val="00B03CA4"/>
    <w:rsid w:val="00B03EF7"/>
    <w:rsid w:val="00B03F12"/>
    <w:rsid w:val="00B041E6"/>
    <w:rsid w:val="00B04476"/>
    <w:rsid w:val="00B046B1"/>
    <w:rsid w:val="00B04998"/>
    <w:rsid w:val="00B04BB6"/>
    <w:rsid w:val="00B053B6"/>
    <w:rsid w:val="00B05462"/>
    <w:rsid w:val="00B059B2"/>
    <w:rsid w:val="00B059BB"/>
    <w:rsid w:val="00B05D6A"/>
    <w:rsid w:val="00B067E3"/>
    <w:rsid w:val="00B06CFF"/>
    <w:rsid w:val="00B07002"/>
    <w:rsid w:val="00B0780D"/>
    <w:rsid w:val="00B07A06"/>
    <w:rsid w:val="00B07B6F"/>
    <w:rsid w:val="00B100F2"/>
    <w:rsid w:val="00B10104"/>
    <w:rsid w:val="00B103B8"/>
    <w:rsid w:val="00B103CE"/>
    <w:rsid w:val="00B1053B"/>
    <w:rsid w:val="00B105AE"/>
    <w:rsid w:val="00B1089A"/>
    <w:rsid w:val="00B10BE9"/>
    <w:rsid w:val="00B10EA8"/>
    <w:rsid w:val="00B11035"/>
    <w:rsid w:val="00B110FD"/>
    <w:rsid w:val="00B1120F"/>
    <w:rsid w:val="00B1162C"/>
    <w:rsid w:val="00B11833"/>
    <w:rsid w:val="00B118C8"/>
    <w:rsid w:val="00B12144"/>
    <w:rsid w:val="00B1218D"/>
    <w:rsid w:val="00B12263"/>
    <w:rsid w:val="00B12544"/>
    <w:rsid w:val="00B127FD"/>
    <w:rsid w:val="00B1296E"/>
    <w:rsid w:val="00B130F2"/>
    <w:rsid w:val="00B135ED"/>
    <w:rsid w:val="00B13866"/>
    <w:rsid w:val="00B13976"/>
    <w:rsid w:val="00B13D49"/>
    <w:rsid w:val="00B13DD9"/>
    <w:rsid w:val="00B142D2"/>
    <w:rsid w:val="00B143EC"/>
    <w:rsid w:val="00B144C2"/>
    <w:rsid w:val="00B146BF"/>
    <w:rsid w:val="00B14815"/>
    <w:rsid w:val="00B14953"/>
    <w:rsid w:val="00B14DA3"/>
    <w:rsid w:val="00B14F89"/>
    <w:rsid w:val="00B15216"/>
    <w:rsid w:val="00B1571E"/>
    <w:rsid w:val="00B15724"/>
    <w:rsid w:val="00B16121"/>
    <w:rsid w:val="00B16358"/>
    <w:rsid w:val="00B165CE"/>
    <w:rsid w:val="00B16B8D"/>
    <w:rsid w:val="00B17122"/>
    <w:rsid w:val="00B17245"/>
    <w:rsid w:val="00B177AA"/>
    <w:rsid w:val="00B17BEE"/>
    <w:rsid w:val="00B17E44"/>
    <w:rsid w:val="00B17F7A"/>
    <w:rsid w:val="00B2001F"/>
    <w:rsid w:val="00B20351"/>
    <w:rsid w:val="00B20777"/>
    <w:rsid w:val="00B209C6"/>
    <w:rsid w:val="00B21179"/>
    <w:rsid w:val="00B211DE"/>
    <w:rsid w:val="00B212CA"/>
    <w:rsid w:val="00B214FB"/>
    <w:rsid w:val="00B21890"/>
    <w:rsid w:val="00B21983"/>
    <w:rsid w:val="00B219E2"/>
    <w:rsid w:val="00B21D52"/>
    <w:rsid w:val="00B22242"/>
    <w:rsid w:val="00B22286"/>
    <w:rsid w:val="00B22465"/>
    <w:rsid w:val="00B228DA"/>
    <w:rsid w:val="00B22E59"/>
    <w:rsid w:val="00B23089"/>
    <w:rsid w:val="00B2348B"/>
    <w:rsid w:val="00B234A6"/>
    <w:rsid w:val="00B23610"/>
    <w:rsid w:val="00B23D90"/>
    <w:rsid w:val="00B23F0C"/>
    <w:rsid w:val="00B24097"/>
    <w:rsid w:val="00B24189"/>
    <w:rsid w:val="00B241C6"/>
    <w:rsid w:val="00B24216"/>
    <w:rsid w:val="00B242A3"/>
    <w:rsid w:val="00B24306"/>
    <w:rsid w:val="00B24362"/>
    <w:rsid w:val="00B247FB"/>
    <w:rsid w:val="00B24824"/>
    <w:rsid w:val="00B24A06"/>
    <w:rsid w:val="00B24E4E"/>
    <w:rsid w:val="00B24F7C"/>
    <w:rsid w:val="00B25758"/>
    <w:rsid w:val="00B258D0"/>
    <w:rsid w:val="00B25977"/>
    <w:rsid w:val="00B25B0E"/>
    <w:rsid w:val="00B25E7B"/>
    <w:rsid w:val="00B2607B"/>
    <w:rsid w:val="00B27623"/>
    <w:rsid w:val="00B277A8"/>
    <w:rsid w:val="00B27819"/>
    <w:rsid w:val="00B27A51"/>
    <w:rsid w:val="00B27ACE"/>
    <w:rsid w:val="00B27B89"/>
    <w:rsid w:val="00B27CB7"/>
    <w:rsid w:val="00B27E75"/>
    <w:rsid w:val="00B27EC5"/>
    <w:rsid w:val="00B3011B"/>
    <w:rsid w:val="00B30152"/>
    <w:rsid w:val="00B30173"/>
    <w:rsid w:val="00B3026C"/>
    <w:rsid w:val="00B3037A"/>
    <w:rsid w:val="00B30904"/>
    <w:rsid w:val="00B30A4A"/>
    <w:rsid w:val="00B30C74"/>
    <w:rsid w:val="00B311A9"/>
    <w:rsid w:val="00B31461"/>
    <w:rsid w:val="00B314E2"/>
    <w:rsid w:val="00B3190E"/>
    <w:rsid w:val="00B319AD"/>
    <w:rsid w:val="00B31C2E"/>
    <w:rsid w:val="00B31F42"/>
    <w:rsid w:val="00B3310F"/>
    <w:rsid w:val="00B33635"/>
    <w:rsid w:val="00B3373E"/>
    <w:rsid w:val="00B33B4A"/>
    <w:rsid w:val="00B33C26"/>
    <w:rsid w:val="00B344A8"/>
    <w:rsid w:val="00B345E3"/>
    <w:rsid w:val="00B34A74"/>
    <w:rsid w:val="00B34E7B"/>
    <w:rsid w:val="00B35A5F"/>
    <w:rsid w:val="00B36AD6"/>
    <w:rsid w:val="00B36AFC"/>
    <w:rsid w:val="00B36BDA"/>
    <w:rsid w:val="00B36E40"/>
    <w:rsid w:val="00B372EC"/>
    <w:rsid w:val="00B37306"/>
    <w:rsid w:val="00B373A7"/>
    <w:rsid w:val="00B3753A"/>
    <w:rsid w:val="00B376D2"/>
    <w:rsid w:val="00B377E6"/>
    <w:rsid w:val="00B37826"/>
    <w:rsid w:val="00B37B5F"/>
    <w:rsid w:val="00B37C97"/>
    <w:rsid w:val="00B37DBE"/>
    <w:rsid w:val="00B37EA1"/>
    <w:rsid w:val="00B37F08"/>
    <w:rsid w:val="00B40280"/>
    <w:rsid w:val="00B4081E"/>
    <w:rsid w:val="00B40BE9"/>
    <w:rsid w:val="00B41462"/>
    <w:rsid w:val="00B41740"/>
    <w:rsid w:val="00B41B1B"/>
    <w:rsid w:val="00B41F57"/>
    <w:rsid w:val="00B4210E"/>
    <w:rsid w:val="00B42163"/>
    <w:rsid w:val="00B425DD"/>
    <w:rsid w:val="00B42AA8"/>
    <w:rsid w:val="00B42D43"/>
    <w:rsid w:val="00B4301D"/>
    <w:rsid w:val="00B43138"/>
    <w:rsid w:val="00B4316E"/>
    <w:rsid w:val="00B434F7"/>
    <w:rsid w:val="00B43598"/>
    <w:rsid w:val="00B43637"/>
    <w:rsid w:val="00B43666"/>
    <w:rsid w:val="00B43992"/>
    <w:rsid w:val="00B43A2E"/>
    <w:rsid w:val="00B43B46"/>
    <w:rsid w:val="00B43B77"/>
    <w:rsid w:val="00B43BE1"/>
    <w:rsid w:val="00B43DC1"/>
    <w:rsid w:val="00B43E24"/>
    <w:rsid w:val="00B43E8D"/>
    <w:rsid w:val="00B43FCB"/>
    <w:rsid w:val="00B443E5"/>
    <w:rsid w:val="00B444AA"/>
    <w:rsid w:val="00B445FC"/>
    <w:rsid w:val="00B450AC"/>
    <w:rsid w:val="00B4517B"/>
    <w:rsid w:val="00B4536F"/>
    <w:rsid w:val="00B45557"/>
    <w:rsid w:val="00B4577E"/>
    <w:rsid w:val="00B45847"/>
    <w:rsid w:val="00B45C16"/>
    <w:rsid w:val="00B464F2"/>
    <w:rsid w:val="00B46783"/>
    <w:rsid w:val="00B4692C"/>
    <w:rsid w:val="00B46A5B"/>
    <w:rsid w:val="00B46B69"/>
    <w:rsid w:val="00B46D8F"/>
    <w:rsid w:val="00B46EA6"/>
    <w:rsid w:val="00B473A7"/>
    <w:rsid w:val="00B47709"/>
    <w:rsid w:val="00B477D8"/>
    <w:rsid w:val="00B477E3"/>
    <w:rsid w:val="00B47AFF"/>
    <w:rsid w:val="00B47B77"/>
    <w:rsid w:val="00B47C33"/>
    <w:rsid w:val="00B50101"/>
    <w:rsid w:val="00B50621"/>
    <w:rsid w:val="00B509E0"/>
    <w:rsid w:val="00B5133D"/>
    <w:rsid w:val="00B51408"/>
    <w:rsid w:val="00B5164C"/>
    <w:rsid w:val="00B51822"/>
    <w:rsid w:val="00B51A42"/>
    <w:rsid w:val="00B51AB6"/>
    <w:rsid w:val="00B51CC4"/>
    <w:rsid w:val="00B52094"/>
    <w:rsid w:val="00B52251"/>
    <w:rsid w:val="00B529A7"/>
    <w:rsid w:val="00B52CB9"/>
    <w:rsid w:val="00B52E6B"/>
    <w:rsid w:val="00B52ED3"/>
    <w:rsid w:val="00B532E9"/>
    <w:rsid w:val="00B533E2"/>
    <w:rsid w:val="00B5371C"/>
    <w:rsid w:val="00B538C5"/>
    <w:rsid w:val="00B53D85"/>
    <w:rsid w:val="00B53DB4"/>
    <w:rsid w:val="00B5417F"/>
    <w:rsid w:val="00B54226"/>
    <w:rsid w:val="00B54496"/>
    <w:rsid w:val="00B5478F"/>
    <w:rsid w:val="00B549A0"/>
    <w:rsid w:val="00B54D01"/>
    <w:rsid w:val="00B54E78"/>
    <w:rsid w:val="00B54EDD"/>
    <w:rsid w:val="00B54F80"/>
    <w:rsid w:val="00B54FD0"/>
    <w:rsid w:val="00B55C35"/>
    <w:rsid w:val="00B55C4B"/>
    <w:rsid w:val="00B55DB8"/>
    <w:rsid w:val="00B5605D"/>
    <w:rsid w:val="00B5610D"/>
    <w:rsid w:val="00B5645E"/>
    <w:rsid w:val="00B5671F"/>
    <w:rsid w:val="00B569E5"/>
    <w:rsid w:val="00B56D08"/>
    <w:rsid w:val="00B56E22"/>
    <w:rsid w:val="00B56EEE"/>
    <w:rsid w:val="00B56F55"/>
    <w:rsid w:val="00B5736F"/>
    <w:rsid w:val="00B57609"/>
    <w:rsid w:val="00B5788A"/>
    <w:rsid w:val="00B602C8"/>
    <w:rsid w:val="00B60541"/>
    <w:rsid w:val="00B61489"/>
    <w:rsid w:val="00B614FD"/>
    <w:rsid w:val="00B61544"/>
    <w:rsid w:val="00B617FB"/>
    <w:rsid w:val="00B61846"/>
    <w:rsid w:val="00B61AF6"/>
    <w:rsid w:val="00B61D7A"/>
    <w:rsid w:val="00B61F3B"/>
    <w:rsid w:val="00B620D2"/>
    <w:rsid w:val="00B621C4"/>
    <w:rsid w:val="00B621F1"/>
    <w:rsid w:val="00B623D7"/>
    <w:rsid w:val="00B623F9"/>
    <w:rsid w:val="00B62508"/>
    <w:rsid w:val="00B6278E"/>
    <w:rsid w:val="00B628A5"/>
    <w:rsid w:val="00B62BCC"/>
    <w:rsid w:val="00B6355D"/>
    <w:rsid w:val="00B63A72"/>
    <w:rsid w:val="00B63C62"/>
    <w:rsid w:val="00B63D42"/>
    <w:rsid w:val="00B63F65"/>
    <w:rsid w:val="00B6416C"/>
    <w:rsid w:val="00B644F2"/>
    <w:rsid w:val="00B64506"/>
    <w:rsid w:val="00B64D34"/>
    <w:rsid w:val="00B64FE2"/>
    <w:rsid w:val="00B65218"/>
    <w:rsid w:val="00B6532E"/>
    <w:rsid w:val="00B6563D"/>
    <w:rsid w:val="00B65D1C"/>
    <w:rsid w:val="00B65E4D"/>
    <w:rsid w:val="00B65F81"/>
    <w:rsid w:val="00B66140"/>
    <w:rsid w:val="00B66492"/>
    <w:rsid w:val="00B667F5"/>
    <w:rsid w:val="00B6694B"/>
    <w:rsid w:val="00B66A89"/>
    <w:rsid w:val="00B66C1C"/>
    <w:rsid w:val="00B67070"/>
    <w:rsid w:val="00B67DA1"/>
    <w:rsid w:val="00B704ED"/>
    <w:rsid w:val="00B7051D"/>
    <w:rsid w:val="00B705A1"/>
    <w:rsid w:val="00B7061D"/>
    <w:rsid w:val="00B70650"/>
    <w:rsid w:val="00B70F50"/>
    <w:rsid w:val="00B71257"/>
    <w:rsid w:val="00B71399"/>
    <w:rsid w:val="00B718D5"/>
    <w:rsid w:val="00B71D6C"/>
    <w:rsid w:val="00B7209C"/>
    <w:rsid w:val="00B72218"/>
    <w:rsid w:val="00B723A8"/>
    <w:rsid w:val="00B723F2"/>
    <w:rsid w:val="00B725CD"/>
    <w:rsid w:val="00B72680"/>
    <w:rsid w:val="00B72A3B"/>
    <w:rsid w:val="00B72EA5"/>
    <w:rsid w:val="00B73088"/>
    <w:rsid w:val="00B73631"/>
    <w:rsid w:val="00B73814"/>
    <w:rsid w:val="00B73B4E"/>
    <w:rsid w:val="00B73BB6"/>
    <w:rsid w:val="00B73BB7"/>
    <w:rsid w:val="00B73E70"/>
    <w:rsid w:val="00B73FFD"/>
    <w:rsid w:val="00B742B4"/>
    <w:rsid w:val="00B7431A"/>
    <w:rsid w:val="00B7475F"/>
    <w:rsid w:val="00B748D9"/>
    <w:rsid w:val="00B7493C"/>
    <w:rsid w:val="00B74CD9"/>
    <w:rsid w:val="00B752B3"/>
    <w:rsid w:val="00B75337"/>
    <w:rsid w:val="00B7534E"/>
    <w:rsid w:val="00B7541B"/>
    <w:rsid w:val="00B75624"/>
    <w:rsid w:val="00B75836"/>
    <w:rsid w:val="00B75A89"/>
    <w:rsid w:val="00B75C41"/>
    <w:rsid w:val="00B75D87"/>
    <w:rsid w:val="00B75F9E"/>
    <w:rsid w:val="00B760C1"/>
    <w:rsid w:val="00B7617D"/>
    <w:rsid w:val="00B76208"/>
    <w:rsid w:val="00B763B6"/>
    <w:rsid w:val="00B764DB"/>
    <w:rsid w:val="00B76678"/>
    <w:rsid w:val="00B7667C"/>
    <w:rsid w:val="00B76E0F"/>
    <w:rsid w:val="00B76F77"/>
    <w:rsid w:val="00B770AF"/>
    <w:rsid w:val="00B77416"/>
    <w:rsid w:val="00B775FB"/>
    <w:rsid w:val="00B7776B"/>
    <w:rsid w:val="00B778DA"/>
    <w:rsid w:val="00B77CB8"/>
    <w:rsid w:val="00B77F87"/>
    <w:rsid w:val="00B8022F"/>
    <w:rsid w:val="00B8054F"/>
    <w:rsid w:val="00B80616"/>
    <w:rsid w:val="00B806A0"/>
    <w:rsid w:val="00B80896"/>
    <w:rsid w:val="00B80931"/>
    <w:rsid w:val="00B80BD0"/>
    <w:rsid w:val="00B80D72"/>
    <w:rsid w:val="00B81092"/>
    <w:rsid w:val="00B811E0"/>
    <w:rsid w:val="00B81291"/>
    <w:rsid w:val="00B81434"/>
    <w:rsid w:val="00B81A00"/>
    <w:rsid w:val="00B81D57"/>
    <w:rsid w:val="00B81FDA"/>
    <w:rsid w:val="00B82600"/>
    <w:rsid w:val="00B829F1"/>
    <w:rsid w:val="00B82A34"/>
    <w:rsid w:val="00B82C76"/>
    <w:rsid w:val="00B82CA3"/>
    <w:rsid w:val="00B82E03"/>
    <w:rsid w:val="00B83284"/>
    <w:rsid w:val="00B83ACC"/>
    <w:rsid w:val="00B83B93"/>
    <w:rsid w:val="00B83BB2"/>
    <w:rsid w:val="00B83D35"/>
    <w:rsid w:val="00B84093"/>
    <w:rsid w:val="00B8498C"/>
    <w:rsid w:val="00B849F6"/>
    <w:rsid w:val="00B84BE8"/>
    <w:rsid w:val="00B84DD2"/>
    <w:rsid w:val="00B84DDE"/>
    <w:rsid w:val="00B851E6"/>
    <w:rsid w:val="00B859A7"/>
    <w:rsid w:val="00B85CC1"/>
    <w:rsid w:val="00B85D29"/>
    <w:rsid w:val="00B865EB"/>
    <w:rsid w:val="00B86D32"/>
    <w:rsid w:val="00B86F24"/>
    <w:rsid w:val="00B872A6"/>
    <w:rsid w:val="00B877CA"/>
    <w:rsid w:val="00B87AC9"/>
    <w:rsid w:val="00B87BD7"/>
    <w:rsid w:val="00B87F68"/>
    <w:rsid w:val="00B9012A"/>
    <w:rsid w:val="00B90277"/>
    <w:rsid w:val="00B904B8"/>
    <w:rsid w:val="00B907BB"/>
    <w:rsid w:val="00B90807"/>
    <w:rsid w:val="00B9085B"/>
    <w:rsid w:val="00B908BA"/>
    <w:rsid w:val="00B908C1"/>
    <w:rsid w:val="00B90A50"/>
    <w:rsid w:val="00B90B14"/>
    <w:rsid w:val="00B90BCD"/>
    <w:rsid w:val="00B90DCB"/>
    <w:rsid w:val="00B9102E"/>
    <w:rsid w:val="00B91165"/>
    <w:rsid w:val="00B9116C"/>
    <w:rsid w:val="00B91379"/>
    <w:rsid w:val="00B913FF"/>
    <w:rsid w:val="00B9153F"/>
    <w:rsid w:val="00B91B5B"/>
    <w:rsid w:val="00B91BAC"/>
    <w:rsid w:val="00B921DC"/>
    <w:rsid w:val="00B922F2"/>
    <w:rsid w:val="00B92422"/>
    <w:rsid w:val="00B92484"/>
    <w:rsid w:val="00B92860"/>
    <w:rsid w:val="00B928F6"/>
    <w:rsid w:val="00B92901"/>
    <w:rsid w:val="00B92A3C"/>
    <w:rsid w:val="00B92AB2"/>
    <w:rsid w:val="00B92B8B"/>
    <w:rsid w:val="00B92CE9"/>
    <w:rsid w:val="00B92D7B"/>
    <w:rsid w:val="00B92E0D"/>
    <w:rsid w:val="00B9301B"/>
    <w:rsid w:val="00B930DB"/>
    <w:rsid w:val="00B93165"/>
    <w:rsid w:val="00B93258"/>
    <w:rsid w:val="00B936CE"/>
    <w:rsid w:val="00B93841"/>
    <w:rsid w:val="00B93E96"/>
    <w:rsid w:val="00B94114"/>
    <w:rsid w:val="00B94193"/>
    <w:rsid w:val="00B9455D"/>
    <w:rsid w:val="00B945DB"/>
    <w:rsid w:val="00B948CA"/>
    <w:rsid w:val="00B94BC3"/>
    <w:rsid w:val="00B94CD2"/>
    <w:rsid w:val="00B94F6B"/>
    <w:rsid w:val="00B95168"/>
    <w:rsid w:val="00B951AA"/>
    <w:rsid w:val="00B952BC"/>
    <w:rsid w:val="00B9548B"/>
    <w:rsid w:val="00B955ED"/>
    <w:rsid w:val="00B95B72"/>
    <w:rsid w:val="00B95BD0"/>
    <w:rsid w:val="00B95E15"/>
    <w:rsid w:val="00B95F32"/>
    <w:rsid w:val="00B9618B"/>
    <w:rsid w:val="00B962DF"/>
    <w:rsid w:val="00B963A4"/>
    <w:rsid w:val="00B9652A"/>
    <w:rsid w:val="00B968AA"/>
    <w:rsid w:val="00B96A32"/>
    <w:rsid w:val="00B96B72"/>
    <w:rsid w:val="00B96C69"/>
    <w:rsid w:val="00B96F90"/>
    <w:rsid w:val="00B970BF"/>
    <w:rsid w:val="00B9719C"/>
    <w:rsid w:val="00B97368"/>
    <w:rsid w:val="00B97457"/>
    <w:rsid w:val="00B9776B"/>
    <w:rsid w:val="00B97827"/>
    <w:rsid w:val="00B97905"/>
    <w:rsid w:val="00B97AD1"/>
    <w:rsid w:val="00BA022D"/>
    <w:rsid w:val="00BA025D"/>
    <w:rsid w:val="00BA02DF"/>
    <w:rsid w:val="00BA0389"/>
    <w:rsid w:val="00BA03CE"/>
    <w:rsid w:val="00BA096D"/>
    <w:rsid w:val="00BA0B82"/>
    <w:rsid w:val="00BA1009"/>
    <w:rsid w:val="00BA1232"/>
    <w:rsid w:val="00BA1788"/>
    <w:rsid w:val="00BA1C3E"/>
    <w:rsid w:val="00BA1C49"/>
    <w:rsid w:val="00BA1D6A"/>
    <w:rsid w:val="00BA1DB7"/>
    <w:rsid w:val="00BA1E3B"/>
    <w:rsid w:val="00BA1E52"/>
    <w:rsid w:val="00BA1F0D"/>
    <w:rsid w:val="00BA2034"/>
    <w:rsid w:val="00BA22BE"/>
    <w:rsid w:val="00BA24F0"/>
    <w:rsid w:val="00BA2983"/>
    <w:rsid w:val="00BA2FFA"/>
    <w:rsid w:val="00BA3354"/>
    <w:rsid w:val="00BA3541"/>
    <w:rsid w:val="00BA3569"/>
    <w:rsid w:val="00BA380C"/>
    <w:rsid w:val="00BA381C"/>
    <w:rsid w:val="00BA3A10"/>
    <w:rsid w:val="00BA3A6A"/>
    <w:rsid w:val="00BA3B50"/>
    <w:rsid w:val="00BA4661"/>
    <w:rsid w:val="00BA488A"/>
    <w:rsid w:val="00BA4D99"/>
    <w:rsid w:val="00BA5365"/>
    <w:rsid w:val="00BA53A8"/>
    <w:rsid w:val="00BA543C"/>
    <w:rsid w:val="00BA569E"/>
    <w:rsid w:val="00BA5712"/>
    <w:rsid w:val="00BA5A32"/>
    <w:rsid w:val="00BA5CAE"/>
    <w:rsid w:val="00BA5D08"/>
    <w:rsid w:val="00BA5E40"/>
    <w:rsid w:val="00BA5F7B"/>
    <w:rsid w:val="00BA6102"/>
    <w:rsid w:val="00BA628E"/>
    <w:rsid w:val="00BA62B2"/>
    <w:rsid w:val="00BA630C"/>
    <w:rsid w:val="00BA68AE"/>
    <w:rsid w:val="00BA69B7"/>
    <w:rsid w:val="00BA6D81"/>
    <w:rsid w:val="00BA6E6D"/>
    <w:rsid w:val="00BA6F77"/>
    <w:rsid w:val="00BA6FFA"/>
    <w:rsid w:val="00BA7A4C"/>
    <w:rsid w:val="00BA7BC1"/>
    <w:rsid w:val="00BA7BC5"/>
    <w:rsid w:val="00BA7CF8"/>
    <w:rsid w:val="00BA7D14"/>
    <w:rsid w:val="00BA7F30"/>
    <w:rsid w:val="00BB01D0"/>
    <w:rsid w:val="00BB0399"/>
    <w:rsid w:val="00BB041A"/>
    <w:rsid w:val="00BB067B"/>
    <w:rsid w:val="00BB090B"/>
    <w:rsid w:val="00BB092F"/>
    <w:rsid w:val="00BB0A28"/>
    <w:rsid w:val="00BB0F7B"/>
    <w:rsid w:val="00BB0FB2"/>
    <w:rsid w:val="00BB10F9"/>
    <w:rsid w:val="00BB19F9"/>
    <w:rsid w:val="00BB1D23"/>
    <w:rsid w:val="00BB1D6C"/>
    <w:rsid w:val="00BB1E2B"/>
    <w:rsid w:val="00BB1F28"/>
    <w:rsid w:val="00BB239C"/>
    <w:rsid w:val="00BB2562"/>
    <w:rsid w:val="00BB2664"/>
    <w:rsid w:val="00BB26E7"/>
    <w:rsid w:val="00BB2A96"/>
    <w:rsid w:val="00BB2BB4"/>
    <w:rsid w:val="00BB2C98"/>
    <w:rsid w:val="00BB3000"/>
    <w:rsid w:val="00BB3189"/>
    <w:rsid w:val="00BB3677"/>
    <w:rsid w:val="00BB39EA"/>
    <w:rsid w:val="00BB3A1F"/>
    <w:rsid w:val="00BB3C6F"/>
    <w:rsid w:val="00BB3D78"/>
    <w:rsid w:val="00BB3E71"/>
    <w:rsid w:val="00BB3E9B"/>
    <w:rsid w:val="00BB442B"/>
    <w:rsid w:val="00BB44B4"/>
    <w:rsid w:val="00BB487E"/>
    <w:rsid w:val="00BB492B"/>
    <w:rsid w:val="00BB4AE4"/>
    <w:rsid w:val="00BB4B13"/>
    <w:rsid w:val="00BB4D8B"/>
    <w:rsid w:val="00BB50AE"/>
    <w:rsid w:val="00BB5386"/>
    <w:rsid w:val="00BB5460"/>
    <w:rsid w:val="00BB55BE"/>
    <w:rsid w:val="00BB5780"/>
    <w:rsid w:val="00BB5B4A"/>
    <w:rsid w:val="00BB5C99"/>
    <w:rsid w:val="00BB5E06"/>
    <w:rsid w:val="00BB6079"/>
    <w:rsid w:val="00BB61FB"/>
    <w:rsid w:val="00BB62FD"/>
    <w:rsid w:val="00BB644F"/>
    <w:rsid w:val="00BB64E1"/>
    <w:rsid w:val="00BB6BC2"/>
    <w:rsid w:val="00BB6D76"/>
    <w:rsid w:val="00BB742C"/>
    <w:rsid w:val="00BB76E3"/>
    <w:rsid w:val="00BB77BA"/>
    <w:rsid w:val="00BB7918"/>
    <w:rsid w:val="00BB7C08"/>
    <w:rsid w:val="00BB7E32"/>
    <w:rsid w:val="00BB7E93"/>
    <w:rsid w:val="00BC0444"/>
    <w:rsid w:val="00BC1040"/>
    <w:rsid w:val="00BC1041"/>
    <w:rsid w:val="00BC1162"/>
    <w:rsid w:val="00BC1219"/>
    <w:rsid w:val="00BC14FD"/>
    <w:rsid w:val="00BC16C4"/>
    <w:rsid w:val="00BC192D"/>
    <w:rsid w:val="00BC1CEE"/>
    <w:rsid w:val="00BC1E12"/>
    <w:rsid w:val="00BC1F42"/>
    <w:rsid w:val="00BC1FA2"/>
    <w:rsid w:val="00BC215B"/>
    <w:rsid w:val="00BC216C"/>
    <w:rsid w:val="00BC240F"/>
    <w:rsid w:val="00BC24EC"/>
    <w:rsid w:val="00BC265A"/>
    <w:rsid w:val="00BC2E02"/>
    <w:rsid w:val="00BC2E05"/>
    <w:rsid w:val="00BC31C5"/>
    <w:rsid w:val="00BC353C"/>
    <w:rsid w:val="00BC3604"/>
    <w:rsid w:val="00BC3836"/>
    <w:rsid w:val="00BC3D04"/>
    <w:rsid w:val="00BC3F79"/>
    <w:rsid w:val="00BC404F"/>
    <w:rsid w:val="00BC416F"/>
    <w:rsid w:val="00BC41D0"/>
    <w:rsid w:val="00BC454E"/>
    <w:rsid w:val="00BC4611"/>
    <w:rsid w:val="00BC465F"/>
    <w:rsid w:val="00BC4760"/>
    <w:rsid w:val="00BC4804"/>
    <w:rsid w:val="00BC4A10"/>
    <w:rsid w:val="00BC4C20"/>
    <w:rsid w:val="00BC4DD2"/>
    <w:rsid w:val="00BC4E3E"/>
    <w:rsid w:val="00BC4E95"/>
    <w:rsid w:val="00BC5000"/>
    <w:rsid w:val="00BC5055"/>
    <w:rsid w:val="00BC506D"/>
    <w:rsid w:val="00BC540F"/>
    <w:rsid w:val="00BC57D0"/>
    <w:rsid w:val="00BC591A"/>
    <w:rsid w:val="00BC62C2"/>
    <w:rsid w:val="00BC65A3"/>
    <w:rsid w:val="00BC66B5"/>
    <w:rsid w:val="00BC6904"/>
    <w:rsid w:val="00BC745B"/>
    <w:rsid w:val="00BC796D"/>
    <w:rsid w:val="00BC79DF"/>
    <w:rsid w:val="00BC7C67"/>
    <w:rsid w:val="00BC7F3A"/>
    <w:rsid w:val="00BC7F41"/>
    <w:rsid w:val="00BC7FE3"/>
    <w:rsid w:val="00BD0248"/>
    <w:rsid w:val="00BD0E7A"/>
    <w:rsid w:val="00BD0FF7"/>
    <w:rsid w:val="00BD101D"/>
    <w:rsid w:val="00BD1323"/>
    <w:rsid w:val="00BD1686"/>
    <w:rsid w:val="00BD18BB"/>
    <w:rsid w:val="00BD1CA4"/>
    <w:rsid w:val="00BD2587"/>
    <w:rsid w:val="00BD260C"/>
    <w:rsid w:val="00BD275D"/>
    <w:rsid w:val="00BD28C2"/>
    <w:rsid w:val="00BD2D41"/>
    <w:rsid w:val="00BD2E98"/>
    <w:rsid w:val="00BD2ED5"/>
    <w:rsid w:val="00BD3148"/>
    <w:rsid w:val="00BD36BA"/>
    <w:rsid w:val="00BD39BF"/>
    <w:rsid w:val="00BD3B80"/>
    <w:rsid w:val="00BD3D47"/>
    <w:rsid w:val="00BD4789"/>
    <w:rsid w:val="00BD48E0"/>
    <w:rsid w:val="00BD4BCC"/>
    <w:rsid w:val="00BD4C2B"/>
    <w:rsid w:val="00BD5232"/>
    <w:rsid w:val="00BD53AC"/>
    <w:rsid w:val="00BD53C7"/>
    <w:rsid w:val="00BD5401"/>
    <w:rsid w:val="00BD554B"/>
    <w:rsid w:val="00BD55CA"/>
    <w:rsid w:val="00BD5615"/>
    <w:rsid w:val="00BD5A12"/>
    <w:rsid w:val="00BD5A2F"/>
    <w:rsid w:val="00BD5B0B"/>
    <w:rsid w:val="00BD5D96"/>
    <w:rsid w:val="00BD5E6A"/>
    <w:rsid w:val="00BD5EFA"/>
    <w:rsid w:val="00BD5FCE"/>
    <w:rsid w:val="00BD6459"/>
    <w:rsid w:val="00BD6BD6"/>
    <w:rsid w:val="00BD6DD9"/>
    <w:rsid w:val="00BD6E10"/>
    <w:rsid w:val="00BD7076"/>
    <w:rsid w:val="00BD7719"/>
    <w:rsid w:val="00BD7C8A"/>
    <w:rsid w:val="00BD7F9D"/>
    <w:rsid w:val="00BE01ED"/>
    <w:rsid w:val="00BE0398"/>
    <w:rsid w:val="00BE0BF8"/>
    <w:rsid w:val="00BE0DBD"/>
    <w:rsid w:val="00BE10B1"/>
    <w:rsid w:val="00BE138F"/>
    <w:rsid w:val="00BE16E0"/>
    <w:rsid w:val="00BE193D"/>
    <w:rsid w:val="00BE1ADC"/>
    <w:rsid w:val="00BE1EF3"/>
    <w:rsid w:val="00BE1F63"/>
    <w:rsid w:val="00BE21BB"/>
    <w:rsid w:val="00BE257E"/>
    <w:rsid w:val="00BE259A"/>
    <w:rsid w:val="00BE2EB0"/>
    <w:rsid w:val="00BE300A"/>
    <w:rsid w:val="00BE310C"/>
    <w:rsid w:val="00BE316A"/>
    <w:rsid w:val="00BE3218"/>
    <w:rsid w:val="00BE3772"/>
    <w:rsid w:val="00BE3843"/>
    <w:rsid w:val="00BE3959"/>
    <w:rsid w:val="00BE3AFC"/>
    <w:rsid w:val="00BE3EAB"/>
    <w:rsid w:val="00BE40D9"/>
    <w:rsid w:val="00BE4650"/>
    <w:rsid w:val="00BE46B7"/>
    <w:rsid w:val="00BE48F9"/>
    <w:rsid w:val="00BE4E0D"/>
    <w:rsid w:val="00BE5000"/>
    <w:rsid w:val="00BE540A"/>
    <w:rsid w:val="00BE551B"/>
    <w:rsid w:val="00BE5B20"/>
    <w:rsid w:val="00BE606A"/>
    <w:rsid w:val="00BE624F"/>
    <w:rsid w:val="00BE66DF"/>
    <w:rsid w:val="00BE66E9"/>
    <w:rsid w:val="00BE69FF"/>
    <w:rsid w:val="00BE6CB1"/>
    <w:rsid w:val="00BE6EBA"/>
    <w:rsid w:val="00BE743D"/>
    <w:rsid w:val="00BE77E1"/>
    <w:rsid w:val="00BE7845"/>
    <w:rsid w:val="00BE7847"/>
    <w:rsid w:val="00BE787A"/>
    <w:rsid w:val="00BF026B"/>
    <w:rsid w:val="00BF0386"/>
    <w:rsid w:val="00BF09CF"/>
    <w:rsid w:val="00BF0DA1"/>
    <w:rsid w:val="00BF0E06"/>
    <w:rsid w:val="00BF0E0B"/>
    <w:rsid w:val="00BF1024"/>
    <w:rsid w:val="00BF1C4D"/>
    <w:rsid w:val="00BF1CC7"/>
    <w:rsid w:val="00BF1E2F"/>
    <w:rsid w:val="00BF1FB5"/>
    <w:rsid w:val="00BF21B9"/>
    <w:rsid w:val="00BF2333"/>
    <w:rsid w:val="00BF258B"/>
    <w:rsid w:val="00BF2913"/>
    <w:rsid w:val="00BF2B18"/>
    <w:rsid w:val="00BF2B66"/>
    <w:rsid w:val="00BF2FA3"/>
    <w:rsid w:val="00BF302B"/>
    <w:rsid w:val="00BF389E"/>
    <w:rsid w:val="00BF3A4C"/>
    <w:rsid w:val="00BF3DC2"/>
    <w:rsid w:val="00BF3ED2"/>
    <w:rsid w:val="00BF3F86"/>
    <w:rsid w:val="00BF41C8"/>
    <w:rsid w:val="00BF4507"/>
    <w:rsid w:val="00BF478B"/>
    <w:rsid w:val="00BF498A"/>
    <w:rsid w:val="00BF4A70"/>
    <w:rsid w:val="00BF4C96"/>
    <w:rsid w:val="00BF4DAC"/>
    <w:rsid w:val="00BF4DB7"/>
    <w:rsid w:val="00BF53FD"/>
    <w:rsid w:val="00BF541C"/>
    <w:rsid w:val="00BF54CE"/>
    <w:rsid w:val="00BF568B"/>
    <w:rsid w:val="00BF591E"/>
    <w:rsid w:val="00BF5A8D"/>
    <w:rsid w:val="00BF5B35"/>
    <w:rsid w:val="00BF5D99"/>
    <w:rsid w:val="00BF5EC2"/>
    <w:rsid w:val="00BF5FC7"/>
    <w:rsid w:val="00BF6404"/>
    <w:rsid w:val="00BF6580"/>
    <w:rsid w:val="00BF678E"/>
    <w:rsid w:val="00BF68A0"/>
    <w:rsid w:val="00BF694B"/>
    <w:rsid w:val="00BF6AE4"/>
    <w:rsid w:val="00BF6ECF"/>
    <w:rsid w:val="00BF7277"/>
    <w:rsid w:val="00BF746B"/>
    <w:rsid w:val="00BF78B7"/>
    <w:rsid w:val="00BF7E71"/>
    <w:rsid w:val="00C001BA"/>
    <w:rsid w:val="00C0070C"/>
    <w:rsid w:val="00C011B2"/>
    <w:rsid w:val="00C011D8"/>
    <w:rsid w:val="00C01236"/>
    <w:rsid w:val="00C013AC"/>
    <w:rsid w:val="00C01989"/>
    <w:rsid w:val="00C01991"/>
    <w:rsid w:val="00C01A39"/>
    <w:rsid w:val="00C01C4E"/>
    <w:rsid w:val="00C01D58"/>
    <w:rsid w:val="00C01D59"/>
    <w:rsid w:val="00C01E2C"/>
    <w:rsid w:val="00C0235C"/>
    <w:rsid w:val="00C02B27"/>
    <w:rsid w:val="00C02D0C"/>
    <w:rsid w:val="00C02D93"/>
    <w:rsid w:val="00C02F9E"/>
    <w:rsid w:val="00C0305D"/>
    <w:rsid w:val="00C03095"/>
    <w:rsid w:val="00C0311D"/>
    <w:rsid w:val="00C0333F"/>
    <w:rsid w:val="00C038A8"/>
    <w:rsid w:val="00C03A62"/>
    <w:rsid w:val="00C03B01"/>
    <w:rsid w:val="00C03C24"/>
    <w:rsid w:val="00C04364"/>
    <w:rsid w:val="00C0459C"/>
    <w:rsid w:val="00C04C31"/>
    <w:rsid w:val="00C051B4"/>
    <w:rsid w:val="00C05405"/>
    <w:rsid w:val="00C056EF"/>
    <w:rsid w:val="00C0574A"/>
    <w:rsid w:val="00C05CC5"/>
    <w:rsid w:val="00C05CDB"/>
    <w:rsid w:val="00C05D4B"/>
    <w:rsid w:val="00C05FEC"/>
    <w:rsid w:val="00C0614F"/>
    <w:rsid w:val="00C061FE"/>
    <w:rsid w:val="00C06494"/>
    <w:rsid w:val="00C06CBC"/>
    <w:rsid w:val="00C06E67"/>
    <w:rsid w:val="00C06F55"/>
    <w:rsid w:val="00C07223"/>
    <w:rsid w:val="00C0751B"/>
    <w:rsid w:val="00C075E6"/>
    <w:rsid w:val="00C07D63"/>
    <w:rsid w:val="00C103C0"/>
    <w:rsid w:val="00C10580"/>
    <w:rsid w:val="00C10674"/>
    <w:rsid w:val="00C106D0"/>
    <w:rsid w:val="00C1072F"/>
    <w:rsid w:val="00C1091A"/>
    <w:rsid w:val="00C10C6D"/>
    <w:rsid w:val="00C111FA"/>
    <w:rsid w:val="00C1131F"/>
    <w:rsid w:val="00C11FE3"/>
    <w:rsid w:val="00C120D0"/>
    <w:rsid w:val="00C120E9"/>
    <w:rsid w:val="00C126F7"/>
    <w:rsid w:val="00C12C70"/>
    <w:rsid w:val="00C13320"/>
    <w:rsid w:val="00C134A8"/>
    <w:rsid w:val="00C13607"/>
    <w:rsid w:val="00C13B71"/>
    <w:rsid w:val="00C13D1E"/>
    <w:rsid w:val="00C141C5"/>
    <w:rsid w:val="00C14790"/>
    <w:rsid w:val="00C14BBE"/>
    <w:rsid w:val="00C15059"/>
    <w:rsid w:val="00C150E7"/>
    <w:rsid w:val="00C15107"/>
    <w:rsid w:val="00C15259"/>
    <w:rsid w:val="00C15670"/>
    <w:rsid w:val="00C15F2A"/>
    <w:rsid w:val="00C161A9"/>
    <w:rsid w:val="00C1655D"/>
    <w:rsid w:val="00C167C8"/>
    <w:rsid w:val="00C167DD"/>
    <w:rsid w:val="00C16BF8"/>
    <w:rsid w:val="00C16D0C"/>
    <w:rsid w:val="00C16DCD"/>
    <w:rsid w:val="00C17293"/>
    <w:rsid w:val="00C1789D"/>
    <w:rsid w:val="00C178D4"/>
    <w:rsid w:val="00C17915"/>
    <w:rsid w:val="00C17AA7"/>
    <w:rsid w:val="00C17F15"/>
    <w:rsid w:val="00C17F35"/>
    <w:rsid w:val="00C20160"/>
    <w:rsid w:val="00C20232"/>
    <w:rsid w:val="00C203FF"/>
    <w:rsid w:val="00C20461"/>
    <w:rsid w:val="00C20529"/>
    <w:rsid w:val="00C205C8"/>
    <w:rsid w:val="00C20C34"/>
    <w:rsid w:val="00C20EEA"/>
    <w:rsid w:val="00C2113E"/>
    <w:rsid w:val="00C215B7"/>
    <w:rsid w:val="00C216FE"/>
    <w:rsid w:val="00C2181B"/>
    <w:rsid w:val="00C218AD"/>
    <w:rsid w:val="00C2191D"/>
    <w:rsid w:val="00C21CB3"/>
    <w:rsid w:val="00C21D5F"/>
    <w:rsid w:val="00C223F8"/>
    <w:rsid w:val="00C2299C"/>
    <w:rsid w:val="00C229D4"/>
    <w:rsid w:val="00C22B78"/>
    <w:rsid w:val="00C22CFE"/>
    <w:rsid w:val="00C22D28"/>
    <w:rsid w:val="00C22ECE"/>
    <w:rsid w:val="00C22F29"/>
    <w:rsid w:val="00C230D7"/>
    <w:rsid w:val="00C23173"/>
    <w:rsid w:val="00C23440"/>
    <w:rsid w:val="00C237AC"/>
    <w:rsid w:val="00C23BF7"/>
    <w:rsid w:val="00C243DF"/>
    <w:rsid w:val="00C2481E"/>
    <w:rsid w:val="00C2486D"/>
    <w:rsid w:val="00C24A5B"/>
    <w:rsid w:val="00C24B80"/>
    <w:rsid w:val="00C24C62"/>
    <w:rsid w:val="00C24EBE"/>
    <w:rsid w:val="00C24F06"/>
    <w:rsid w:val="00C25169"/>
    <w:rsid w:val="00C251BC"/>
    <w:rsid w:val="00C25204"/>
    <w:rsid w:val="00C25215"/>
    <w:rsid w:val="00C2537D"/>
    <w:rsid w:val="00C255C3"/>
    <w:rsid w:val="00C25F95"/>
    <w:rsid w:val="00C260D4"/>
    <w:rsid w:val="00C262FB"/>
    <w:rsid w:val="00C265F4"/>
    <w:rsid w:val="00C268A3"/>
    <w:rsid w:val="00C26B9E"/>
    <w:rsid w:val="00C26D44"/>
    <w:rsid w:val="00C27095"/>
    <w:rsid w:val="00C271AC"/>
    <w:rsid w:val="00C27298"/>
    <w:rsid w:val="00C272F4"/>
    <w:rsid w:val="00C27432"/>
    <w:rsid w:val="00C274A8"/>
    <w:rsid w:val="00C27690"/>
    <w:rsid w:val="00C2787A"/>
    <w:rsid w:val="00C27998"/>
    <w:rsid w:val="00C27B6F"/>
    <w:rsid w:val="00C27DD7"/>
    <w:rsid w:val="00C27F4D"/>
    <w:rsid w:val="00C30005"/>
    <w:rsid w:val="00C3048D"/>
    <w:rsid w:val="00C305E9"/>
    <w:rsid w:val="00C30B3E"/>
    <w:rsid w:val="00C30C06"/>
    <w:rsid w:val="00C30CD3"/>
    <w:rsid w:val="00C312CF"/>
    <w:rsid w:val="00C3155A"/>
    <w:rsid w:val="00C315CD"/>
    <w:rsid w:val="00C316A4"/>
    <w:rsid w:val="00C31720"/>
    <w:rsid w:val="00C3196C"/>
    <w:rsid w:val="00C31AD2"/>
    <w:rsid w:val="00C31B19"/>
    <w:rsid w:val="00C31DFF"/>
    <w:rsid w:val="00C31F4C"/>
    <w:rsid w:val="00C321C6"/>
    <w:rsid w:val="00C3223B"/>
    <w:rsid w:val="00C32309"/>
    <w:rsid w:val="00C325BB"/>
    <w:rsid w:val="00C32AC7"/>
    <w:rsid w:val="00C33014"/>
    <w:rsid w:val="00C3308C"/>
    <w:rsid w:val="00C333F3"/>
    <w:rsid w:val="00C33A7F"/>
    <w:rsid w:val="00C33A88"/>
    <w:rsid w:val="00C33CE6"/>
    <w:rsid w:val="00C3409C"/>
    <w:rsid w:val="00C3429F"/>
    <w:rsid w:val="00C342CD"/>
    <w:rsid w:val="00C34382"/>
    <w:rsid w:val="00C3475F"/>
    <w:rsid w:val="00C349BA"/>
    <w:rsid w:val="00C350A6"/>
    <w:rsid w:val="00C350C4"/>
    <w:rsid w:val="00C352BA"/>
    <w:rsid w:val="00C35557"/>
    <w:rsid w:val="00C35629"/>
    <w:rsid w:val="00C35AC4"/>
    <w:rsid w:val="00C35AD2"/>
    <w:rsid w:val="00C35B34"/>
    <w:rsid w:val="00C361F6"/>
    <w:rsid w:val="00C36373"/>
    <w:rsid w:val="00C36519"/>
    <w:rsid w:val="00C36566"/>
    <w:rsid w:val="00C36679"/>
    <w:rsid w:val="00C36755"/>
    <w:rsid w:val="00C369DC"/>
    <w:rsid w:val="00C36B8C"/>
    <w:rsid w:val="00C36BA5"/>
    <w:rsid w:val="00C36D80"/>
    <w:rsid w:val="00C36E3F"/>
    <w:rsid w:val="00C3732D"/>
    <w:rsid w:val="00C3746A"/>
    <w:rsid w:val="00C3747A"/>
    <w:rsid w:val="00C37865"/>
    <w:rsid w:val="00C37888"/>
    <w:rsid w:val="00C37895"/>
    <w:rsid w:val="00C37BB3"/>
    <w:rsid w:val="00C37CAF"/>
    <w:rsid w:val="00C37F42"/>
    <w:rsid w:val="00C4000B"/>
    <w:rsid w:val="00C40105"/>
    <w:rsid w:val="00C40431"/>
    <w:rsid w:val="00C40467"/>
    <w:rsid w:val="00C40729"/>
    <w:rsid w:val="00C407FA"/>
    <w:rsid w:val="00C40946"/>
    <w:rsid w:val="00C40C02"/>
    <w:rsid w:val="00C40CAF"/>
    <w:rsid w:val="00C412F2"/>
    <w:rsid w:val="00C4175C"/>
    <w:rsid w:val="00C41859"/>
    <w:rsid w:val="00C418AA"/>
    <w:rsid w:val="00C41B1C"/>
    <w:rsid w:val="00C41BF6"/>
    <w:rsid w:val="00C41F1D"/>
    <w:rsid w:val="00C41F5C"/>
    <w:rsid w:val="00C420CB"/>
    <w:rsid w:val="00C42169"/>
    <w:rsid w:val="00C42377"/>
    <w:rsid w:val="00C42845"/>
    <w:rsid w:val="00C42934"/>
    <w:rsid w:val="00C42FE5"/>
    <w:rsid w:val="00C438BA"/>
    <w:rsid w:val="00C43CBD"/>
    <w:rsid w:val="00C43CFF"/>
    <w:rsid w:val="00C43DBA"/>
    <w:rsid w:val="00C43E35"/>
    <w:rsid w:val="00C440BA"/>
    <w:rsid w:val="00C441AE"/>
    <w:rsid w:val="00C44558"/>
    <w:rsid w:val="00C44A76"/>
    <w:rsid w:val="00C44D65"/>
    <w:rsid w:val="00C4504A"/>
    <w:rsid w:val="00C45144"/>
    <w:rsid w:val="00C45188"/>
    <w:rsid w:val="00C4545D"/>
    <w:rsid w:val="00C45812"/>
    <w:rsid w:val="00C45BB2"/>
    <w:rsid w:val="00C45D58"/>
    <w:rsid w:val="00C45F08"/>
    <w:rsid w:val="00C4603D"/>
    <w:rsid w:val="00C4643D"/>
    <w:rsid w:val="00C4650A"/>
    <w:rsid w:val="00C46543"/>
    <w:rsid w:val="00C46CDA"/>
    <w:rsid w:val="00C46D41"/>
    <w:rsid w:val="00C46E62"/>
    <w:rsid w:val="00C4704B"/>
    <w:rsid w:val="00C47710"/>
    <w:rsid w:val="00C4774D"/>
    <w:rsid w:val="00C479F6"/>
    <w:rsid w:val="00C47B32"/>
    <w:rsid w:val="00C47FEA"/>
    <w:rsid w:val="00C50042"/>
    <w:rsid w:val="00C50188"/>
    <w:rsid w:val="00C501B6"/>
    <w:rsid w:val="00C5037C"/>
    <w:rsid w:val="00C5056C"/>
    <w:rsid w:val="00C50934"/>
    <w:rsid w:val="00C50B58"/>
    <w:rsid w:val="00C50BEC"/>
    <w:rsid w:val="00C50FF9"/>
    <w:rsid w:val="00C51722"/>
    <w:rsid w:val="00C51A23"/>
    <w:rsid w:val="00C51AD3"/>
    <w:rsid w:val="00C51C9D"/>
    <w:rsid w:val="00C51E1C"/>
    <w:rsid w:val="00C51E69"/>
    <w:rsid w:val="00C52351"/>
    <w:rsid w:val="00C5257D"/>
    <w:rsid w:val="00C5280E"/>
    <w:rsid w:val="00C528E0"/>
    <w:rsid w:val="00C52927"/>
    <w:rsid w:val="00C52AA2"/>
    <w:rsid w:val="00C52B85"/>
    <w:rsid w:val="00C530BB"/>
    <w:rsid w:val="00C5313A"/>
    <w:rsid w:val="00C53345"/>
    <w:rsid w:val="00C534B7"/>
    <w:rsid w:val="00C539ED"/>
    <w:rsid w:val="00C53A1D"/>
    <w:rsid w:val="00C53F52"/>
    <w:rsid w:val="00C53FFB"/>
    <w:rsid w:val="00C546A8"/>
    <w:rsid w:val="00C54BC8"/>
    <w:rsid w:val="00C54D2B"/>
    <w:rsid w:val="00C558EC"/>
    <w:rsid w:val="00C55E3C"/>
    <w:rsid w:val="00C56108"/>
    <w:rsid w:val="00C56216"/>
    <w:rsid w:val="00C5646D"/>
    <w:rsid w:val="00C56563"/>
    <w:rsid w:val="00C567C2"/>
    <w:rsid w:val="00C57148"/>
    <w:rsid w:val="00C57329"/>
    <w:rsid w:val="00C578B2"/>
    <w:rsid w:val="00C5795F"/>
    <w:rsid w:val="00C57FEB"/>
    <w:rsid w:val="00C6095B"/>
    <w:rsid w:val="00C60A4D"/>
    <w:rsid w:val="00C61881"/>
    <w:rsid w:val="00C61884"/>
    <w:rsid w:val="00C61BCB"/>
    <w:rsid w:val="00C61DB0"/>
    <w:rsid w:val="00C6209A"/>
    <w:rsid w:val="00C6231A"/>
    <w:rsid w:val="00C6301F"/>
    <w:rsid w:val="00C6343B"/>
    <w:rsid w:val="00C63A8C"/>
    <w:rsid w:val="00C63AAC"/>
    <w:rsid w:val="00C63ABC"/>
    <w:rsid w:val="00C63D85"/>
    <w:rsid w:val="00C63DD4"/>
    <w:rsid w:val="00C63E06"/>
    <w:rsid w:val="00C6419F"/>
    <w:rsid w:val="00C64637"/>
    <w:rsid w:val="00C646CA"/>
    <w:rsid w:val="00C64DF1"/>
    <w:rsid w:val="00C6513D"/>
    <w:rsid w:val="00C651EA"/>
    <w:rsid w:val="00C65605"/>
    <w:rsid w:val="00C65711"/>
    <w:rsid w:val="00C65851"/>
    <w:rsid w:val="00C65C2D"/>
    <w:rsid w:val="00C6615E"/>
    <w:rsid w:val="00C66242"/>
    <w:rsid w:val="00C6684F"/>
    <w:rsid w:val="00C66933"/>
    <w:rsid w:val="00C66980"/>
    <w:rsid w:val="00C669D3"/>
    <w:rsid w:val="00C66AF9"/>
    <w:rsid w:val="00C66BFC"/>
    <w:rsid w:val="00C66EE8"/>
    <w:rsid w:val="00C66FE6"/>
    <w:rsid w:val="00C671D2"/>
    <w:rsid w:val="00C67377"/>
    <w:rsid w:val="00C673B3"/>
    <w:rsid w:val="00C679AE"/>
    <w:rsid w:val="00C67B97"/>
    <w:rsid w:val="00C67E52"/>
    <w:rsid w:val="00C67EE4"/>
    <w:rsid w:val="00C7012D"/>
    <w:rsid w:val="00C70159"/>
    <w:rsid w:val="00C70989"/>
    <w:rsid w:val="00C70ACE"/>
    <w:rsid w:val="00C70B67"/>
    <w:rsid w:val="00C70E2F"/>
    <w:rsid w:val="00C70E6B"/>
    <w:rsid w:val="00C71208"/>
    <w:rsid w:val="00C7134A"/>
    <w:rsid w:val="00C715C4"/>
    <w:rsid w:val="00C71945"/>
    <w:rsid w:val="00C71A42"/>
    <w:rsid w:val="00C71CDE"/>
    <w:rsid w:val="00C71E1C"/>
    <w:rsid w:val="00C723CF"/>
    <w:rsid w:val="00C72408"/>
    <w:rsid w:val="00C7289E"/>
    <w:rsid w:val="00C72975"/>
    <w:rsid w:val="00C729F7"/>
    <w:rsid w:val="00C73471"/>
    <w:rsid w:val="00C73BCD"/>
    <w:rsid w:val="00C73C0C"/>
    <w:rsid w:val="00C73D89"/>
    <w:rsid w:val="00C74195"/>
    <w:rsid w:val="00C74437"/>
    <w:rsid w:val="00C745DF"/>
    <w:rsid w:val="00C746CE"/>
    <w:rsid w:val="00C74940"/>
    <w:rsid w:val="00C74A70"/>
    <w:rsid w:val="00C74C1C"/>
    <w:rsid w:val="00C74D3F"/>
    <w:rsid w:val="00C75800"/>
    <w:rsid w:val="00C7589A"/>
    <w:rsid w:val="00C75D7F"/>
    <w:rsid w:val="00C75FED"/>
    <w:rsid w:val="00C7609B"/>
    <w:rsid w:val="00C76629"/>
    <w:rsid w:val="00C7683E"/>
    <w:rsid w:val="00C76920"/>
    <w:rsid w:val="00C76DEA"/>
    <w:rsid w:val="00C76E60"/>
    <w:rsid w:val="00C7773A"/>
    <w:rsid w:val="00C77908"/>
    <w:rsid w:val="00C77A7C"/>
    <w:rsid w:val="00C77BB1"/>
    <w:rsid w:val="00C77CBA"/>
    <w:rsid w:val="00C801DD"/>
    <w:rsid w:val="00C803AD"/>
    <w:rsid w:val="00C803AF"/>
    <w:rsid w:val="00C80594"/>
    <w:rsid w:val="00C80AC3"/>
    <w:rsid w:val="00C812F8"/>
    <w:rsid w:val="00C8131B"/>
    <w:rsid w:val="00C8132D"/>
    <w:rsid w:val="00C8134B"/>
    <w:rsid w:val="00C81593"/>
    <w:rsid w:val="00C81617"/>
    <w:rsid w:val="00C818FF"/>
    <w:rsid w:val="00C8190B"/>
    <w:rsid w:val="00C81C90"/>
    <w:rsid w:val="00C82138"/>
    <w:rsid w:val="00C8213B"/>
    <w:rsid w:val="00C8216E"/>
    <w:rsid w:val="00C826CD"/>
    <w:rsid w:val="00C827B2"/>
    <w:rsid w:val="00C82892"/>
    <w:rsid w:val="00C82B87"/>
    <w:rsid w:val="00C82BFB"/>
    <w:rsid w:val="00C82D5B"/>
    <w:rsid w:val="00C82F36"/>
    <w:rsid w:val="00C83334"/>
    <w:rsid w:val="00C83798"/>
    <w:rsid w:val="00C83C59"/>
    <w:rsid w:val="00C83E4B"/>
    <w:rsid w:val="00C84F2A"/>
    <w:rsid w:val="00C85085"/>
    <w:rsid w:val="00C8522E"/>
    <w:rsid w:val="00C855E9"/>
    <w:rsid w:val="00C859D0"/>
    <w:rsid w:val="00C85AD4"/>
    <w:rsid w:val="00C85C96"/>
    <w:rsid w:val="00C85D3E"/>
    <w:rsid w:val="00C860D9"/>
    <w:rsid w:val="00C8621E"/>
    <w:rsid w:val="00C865A1"/>
    <w:rsid w:val="00C865C3"/>
    <w:rsid w:val="00C869D4"/>
    <w:rsid w:val="00C86AAD"/>
    <w:rsid w:val="00C87166"/>
    <w:rsid w:val="00C8717E"/>
    <w:rsid w:val="00C8728B"/>
    <w:rsid w:val="00C872FE"/>
    <w:rsid w:val="00C87381"/>
    <w:rsid w:val="00C873A9"/>
    <w:rsid w:val="00C87715"/>
    <w:rsid w:val="00C87C5D"/>
    <w:rsid w:val="00C87F9A"/>
    <w:rsid w:val="00C90147"/>
    <w:rsid w:val="00C903E6"/>
    <w:rsid w:val="00C90965"/>
    <w:rsid w:val="00C90A3D"/>
    <w:rsid w:val="00C90E4B"/>
    <w:rsid w:val="00C90F65"/>
    <w:rsid w:val="00C910CF"/>
    <w:rsid w:val="00C910FA"/>
    <w:rsid w:val="00C91590"/>
    <w:rsid w:val="00C917C5"/>
    <w:rsid w:val="00C91CED"/>
    <w:rsid w:val="00C91D1F"/>
    <w:rsid w:val="00C91E7E"/>
    <w:rsid w:val="00C91EB2"/>
    <w:rsid w:val="00C91FE8"/>
    <w:rsid w:val="00C921B7"/>
    <w:rsid w:val="00C925D3"/>
    <w:rsid w:val="00C927BD"/>
    <w:rsid w:val="00C927EC"/>
    <w:rsid w:val="00C92833"/>
    <w:rsid w:val="00C92888"/>
    <w:rsid w:val="00C92B96"/>
    <w:rsid w:val="00C92C16"/>
    <w:rsid w:val="00C92E3E"/>
    <w:rsid w:val="00C92FAB"/>
    <w:rsid w:val="00C93086"/>
    <w:rsid w:val="00C930F5"/>
    <w:rsid w:val="00C9313D"/>
    <w:rsid w:val="00C93148"/>
    <w:rsid w:val="00C9316F"/>
    <w:rsid w:val="00C933B6"/>
    <w:rsid w:val="00C93588"/>
    <w:rsid w:val="00C938D3"/>
    <w:rsid w:val="00C93B72"/>
    <w:rsid w:val="00C93BA9"/>
    <w:rsid w:val="00C93D8D"/>
    <w:rsid w:val="00C93E72"/>
    <w:rsid w:val="00C93FBC"/>
    <w:rsid w:val="00C942CB"/>
    <w:rsid w:val="00C94787"/>
    <w:rsid w:val="00C9494C"/>
    <w:rsid w:val="00C94990"/>
    <w:rsid w:val="00C94ABD"/>
    <w:rsid w:val="00C94B4B"/>
    <w:rsid w:val="00C94EDD"/>
    <w:rsid w:val="00C9511C"/>
    <w:rsid w:val="00C9516B"/>
    <w:rsid w:val="00C95170"/>
    <w:rsid w:val="00C95235"/>
    <w:rsid w:val="00C956CC"/>
    <w:rsid w:val="00C95A2B"/>
    <w:rsid w:val="00C95B2C"/>
    <w:rsid w:val="00C96786"/>
    <w:rsid w:val="00C967EC"/>
    <w:rsid w:val="00C96A29"/>
    <w:rsid w:val="00C96BFC"/>
    <w:rsid w:val="00C970AC"/>
    <w:rsid w:val="00C975C4"/>
    <w:rsid w:val="00C97A9A"/>
    <w:rsid w:val="00C97B45"/>
    <w:rsid w:val="00C97B5D"/>
    <w:rsid w:val="00C97D36"/>
    <w:rsid w:val="00CA0053"/>
    <w:rsid w:val="00CA0544"/>
    <w:rsid w:val="00CA06C8"/>
    <w:rsid w:val="00CA070E"/>
    <w:rsid w:val="00CA07F8"/>
    <w:rsid w:val="00CA0BCD"/>
    <w:rsid w:val="00CA0D43"/>
    <w:rsid w:val="00CA0EF0"/>
    <w:rsid w:val="00CA1826"/>
    <w:rsid w:val="00CA1BF9"/>
    <w:rsid w:val="00CA22D3"/>
    <w:rsid w:val="00CA2615"/>
    <w:rsid w:val="00CA271F"/>
    <w:rsid w:val="00CA2CB9"/>
    <w:rsid w:val="00CA2E64"/>
    <w:rsid w:val="00CA3315"/>
    <w:rsid w:val="00CA3475"/>
    <w:rsid w:val="00CA3489"/>
    <w:rsid w:val="00CA3600"/>
    <w:rsid w:val="00CA386D"/>
    <w:rsid w:val="00CA3B3A"/>
    <w:rsid w:val="00CA3CD4"/>
    <w:rsid w:val="00CA3DAD"/>
    <w:rsid w:val="00CA3EB9"/>
    <w:rsid w:val="00CA3F8B"/>
    <w:rsid w:val="00CA405D"/>
    <w:rsid w:val="00CA43D3"/>
    <w:rsid w:val="00CA4453"/>
    <w:rsid w:val="00CA4910"/>
    <w:rsid w:val="00CA4C91"/>
    <w:rsid w:val="00CA4E2C"/>
    <w:rsid w:val="00CA4E9B"/>
    <w:rsid w:val="00CA5117"/>
    <w:rsid w:val="00CA524D"/>
    <w:rsid w:val="00CA52EF"/>
    <w:rsid w:val="00CA56D8"/>
    <w:rsid w:val="00CA5808"/>
    <w:rsid w:val="00CA5C13"/>
    <w:rsid w:val="00CA5F3E"/>
    <w:rsid w:val="00CA604F"/>
    <w:rsid w:val="00CA61DB"/>
    <w:rsid w:val="00CA6710"/>
    <w:rsid w:val="00CA6A47"/>
    <w:rsid w:val="00CA6B52"/>
    <w:rsid w:val="00CA6B93"/>
    <w:rsid w:val="00CA6C3D"/>
    <w:rsid w:val="00CA6C4D"/>
    <w:rsid w:val="00CA6C7C"/>
    <w:rsid w:val="00CA6CA3"/>
    <w:rsid w:val="00CA6EEA"/>
    <w:rsid w:val="00CA6FCE"/>
    <w:rsid w:val="00CA7175"/>
    <w:rsid w:val="00CA75B3"/>
    <w:rsid w:val="00CA7702"/>
    <w:rsid w:val="00CA7A01"/>
    <w:rsid w:val="00CA7D95"/>
    <w:rsid w:val="00CA7FB7"/>
    <w:rsid w:val="00CB00EB"/>
    <w:rsid w:val="00CB0133"/>
    <w:rsid w:val="00CB0214"/>
    <w:rsid w:val="00CB0933"/>
    <w:rsid w:val="00CB0AD5"/>
    <w:rsid w:val="00CB0D64"/>
    <w:rsid w:val="00CB14EF"/>
    <w:rsid w:val="00CB1A6E"/>
    <w:rsid w:val="00CB1A95"/>
    <w:rsid w:val="00CB1EA8"/>
    <w:rsid w:val="00CB1EBE"/>
    <w:rsid w:val="00CB201A"/>
    <w:rsid w:val="00CB2034"/>
    <w:rsid w:val="00CB2050"/>
    <w:rsid w:val="00CB2081"/>
    <w:rsid w:val="00CB2286"/>
    <w:rsid w:val="00CB23DF"/>
    <w:rsid w:val="00CB240F"/>
    <w:rsid w:val="00CB26B2"/>
    <w:rsid w:val="00CB270D"/>
    <w:rsid w:val="00CB29A8"/>
    <w:rsid w:val="00CB2CB5"/>
    <w:rsid w:val="00CB2D30"/>
    <w:rsid w:val="00CB2E57"/>
    <w:rsid w:val="00CB2F83"/>
    <w:rsid w:val="00CB3A1F"/>
    <w:rsid w:val="00CB3FD7"/>
    <w:rsid w:val="00CB4148"/>
    <w:rsid w:val="00CB41DB"/>
    <w:rsid w:val="00CB46C5"/>
    <w:rsid w:val="00CB48C9"/>
    <w:rsid w:val="00CB4A6B"/>
    <w:rsid w:val="00CB505F"/>
    <w:rsid w:val="00CB5133"/>
    <w:rsid w:val="00CB530C"/>
    <w:rsid w:val="00CB5323"/>
    <w:rsid w:val="00CB5335"/>
    <w:rsid w:val="00CB5429"/>
    <w:rsid w:val="00CB5C80"/>
    <w:rsid w:val="00CB5CAA"/>
    <w:rsid w:val="00CB5D28"/>
    <w:rsid w:val="00CB5F06"/>
    <w:rsid w:val="00CB5FF9"/>
    <w:rsid w:val="00CB61CD"/>
    <w:rsid w:val="00CB622D"/>
    <w:rsid w:val="00CB6332"/>
    <w:rsid w:val="00CB661E"/>
    <w:rsid w:val="00CB683E"/>
    <w:rsid w:val="00CB68F1"/>
    <w:rsid w:val="00CB6D9D"/>
    <w:rsid w:val="00CB7240"/>
    <w:rsid w:val="00CB75EB"/>
    <w:rsid w:val="00CB76A5"/>
    <w:rsid w:val="00CB76E6"/>
    <w:rsid w:val="00CC020A"/>
    <w:rsid w:val="00CC056C"/>
    <w:rsid w:val="00CC0712"/>
    <w:rsid w:val="00CC0BB8"/>
    <w:rsid w:val="00CC0F54"/>
    <w:rsid w:val="00CC0F69"/>
    <w:rsid w:val="00CC11A7"/>
    <w:rsid w:val="00CC1341"/>
    <w:rsid w:val="00CC1391"/>
    <w:rsid w:val="00CC13E5"/>
    <w:rsid w:val="00CC149A"/>
    <w:rsid w:val="00CC1867"/>
    <w:rsid w:val="00CC1A22"/>
    <w:rsid w:val="00CC1AF5"/>
    <w:rsid w:val="00CC1C13"/>
    <w:rsid w:val="00CC1CD6"/>
    <w:rsid w:val="00CC20ED"/>
    <w:rsid w:val="00CC265B"/>
    <w:rsid w:val="00CC2E3B"/>
    <w:rsid w:val="00CC2E87"/>
    <w:rsid w:val="00CC3046"/>
    <w:rsid w:val="00CC30FB"/>
    <w:rsid w:val="00CC3194"/>
    <w:rsid w:val="00CC32CC"/>
    <w:rsid w:val="00CC3378"/>
    <w:rsid w:val="00CC33DC"/>
    <w:rsid w:val="00CC351E"/>
    <w:rsid w:val="00CC3607"/>
    <w:rsid w:val="00CC3991"/>
    <w:rsid w:val="00CC39BA"/>
    <w:rsid w:val="00CC45F7"/>
    <w:rsid w:val="00CC4AAA"/>
    <w:rsid w:val="00CC4EBF"/>
    <w:rsid w:val="00CC54E8"/>
    <w:rsid w:val="00CC5547"/>
    <w:rsid w:val="00CC5D0E"/>
    <w:rsid w:val="00CC5D60"/>
    <w:rsid w:val="00CC5F93"/>
    <w:rsid w:val="00CC601E"/>
    <w:rsid w:val="00CC6365"/>
    <w:rsid w:val="00CC6BC5"/>
    <w:rsid w:val="00CC6EC5"/>
    <w:rsid w:val="00CC7001"/>
    <w:rsid w:val="00CC7027"/>
    <w:rsid w:val="00CC7270"/>
    <w:rsid w:val="00CC7592"/>
    <w:rsid w:val="00CC792D"/>
    <w:rsid w:val="00CC7A5F"/>
    <w:rsid w:val="00CC7C40"/>
    <w:rsid w:val="00CC7EBF"/>
    <w:rsid w:val="00CD00A7"/>
    <w:rsid w:val="00CD0393"/>
    <w:rsid w:val="00CD03A7"/>
    <w:rsid w:val="00CD06EE"/>
    <w:rsid w:val="00CD0A02"/>
    <w:rsid w:val="00CD0EA8"/>
    <w:rsid w:val="00CD1197"/>
    <w:rsid w:val="00CD1470"/>
    <w:rsid w:val="00CD19E8"/>
    <w:rsid w:val="00CD1AFA"/>
    <w:rsid w:val="00CD1BE2"/>
    <w:rsid w:val="00CD1C78"/>
    <w:rsid w:val="00CD211A"/>
    <w:rsid w:val="00CD242E"/>
    <w:rsid w:val="00CD246E"/>
    <w:rsid w:val="00CD2542"/>
    <w:rsid w:val="00CD2AD4"/>
    <w:rsid w:val="00CD2B46"/>
    <w:rsid w:val="00CD2EEC"/>
    <w:rsid w:val="00CD3106"/>
    <w:rsid w:val="00CD3161"/>
    <w:rsid w:val="00CD3312"/>
    <w:rsid w:val="00CD3499"/>
    <w:rsid w:val="00CD3B85"/>
    <w:rsid w:val="00CD3C5E"/>
    <w:rsid w:val="00CD3E11"/>
    <w:rsid w:val="00CD3E27"/>
    <w:rsid w:val="00CD3E46"/>
    <w:rsid w:val="00CD46E7"/>
    <w:rsid w:val="00CD4913"/>
    <w:rsid w:val="00CD49C1"/>
    <w:rsid w:val="00CD4AE0"/>
    <w:rsid w:val="00CD517F"/>
    <w:rsid w:val="00CD5290"/>
    <w:rsid w:val="00CD52FC"/>
    <w:rsid w:val="00CD5611"/>
    <w:rsid w:val="00CD5B77"/>
    <w:rsid w:val="00CD5B79"/>
    <w:rsid w:val="00CD5BEE"/>
    <w:rsid w:val="00CD5C2A"/>
    <w:rsid w:val="00CD5C38"/>
    <w:rsid w:val="00CD5C90"/>
    <w:rsid w:val="00CD5FBE"/>
    <w:rsid w:val="00CD60F0"/>
    <w:rsid w:val="00CD6493"/>
    <w:rsid w:val="00CD67A1"/>
    <w:rsid w:val="00CD6E0A"/>
    <w:rsid w:val="00CD6F2B"/>
    <w:rsid w:val="00CD725F"/>
    <w:rsid w:val="00CD7557"/>
    <w:rsid w:val="00CD795E"/>
    <w:rsid w:val="00CD7D00"/>
    <w:rsid w:val="00CD7E59"/>
    <w:rsid w:val="00CD7EBE"/>
    <w:rsid w:val="00CD7ED7"/>
    <w:rsid w:val="00CE0169"/>
    <w:rsid w:val="00CE01B1"/>
    <w:rsid w:val="00CE0510"/>
    <w:rsid w:val="00CE062F"/>
    <w:rsid w:val="00CE092F"/>
    <w:rsid w:val="00CE0D4C"/>
    <w:rsid w:val="00CE134A"/>
    <w:rsid w:val="00CE16EF"/>
    <w:rsid w:val="00CE1920"/>
    <w:rsid w:val="00CE1A25"/>
    <w:rsid w:val="00CE1E08"/>
    <w:rsid w:val="00CE1E58"/>
    <w:rsid w:val="00CE21BF"/>
    <w:rsid w:val="00CE22B8"/>
    <w:rsid w:val="00CE2413"/>
    <w:rsid w:val="00CE2A96"/>
    <w:rsid w:val="00CE2C8B"/>
    <w:rsid w:val="00CE3051"/>
    <w:rsid w:val="00CE31A1"/>
    <w:rsid w:val="00CE33D7"/>
    <w:rsid w:val="00CE3446"/>
    <w:rsid w:val="00CE354A"/>
    <w:rsid w:val="00CE3563"/>
    <w:rsid w:val="00CE3640"/>
    <w:rsid w:val="00CE364C"/>
    <w:rsid w:val="00CE386D"/>
    <w:rsid w:val="00CE39D1"/>
    <w:rsid w:val="00CE3BA4"/>
    <w:rsid w:val="00CE3CD4"/>
    <w:rsid w:val="00CE3D4A"/>
    <w:rsid w:val="00CE3EDA"/>
    <w:rsid w:val="00CE42FF"/>
    <w:rsid w:val="00CE44AC"/>
    <w:rsid w:val="00CE458C"/>
    <w:rsid w:val="00CE47A9"/>
    <w:rsid w:val="00CE49B4"/>
    <w:rsid w:val="00CE4D39"/>
    <w:rsid w:val="00CE4EE0"/>
    <w:rsid w:val="00CE4F6F"/>
    <w:rsid w:val="00CE51A3"/>
    <w:rsid w:val="00CE53A4"/>
    <w:rsid w:val="00CE5819"/>
    <w:rsid w:val="00CE5BB9"/>
    <w:rsid w:val="00CE5D46"/>
    <w:rsid w:val="00CE602E"/>
    <w:rsid w:val="00CE6730"/>
    <w:rsid w:val="00CE67AE"/>
    <w:rsid w:val="00CE67D6"/>
    <w:rsid w:val="00CE6A48"/>
    <w:rsid w:val="00CE6D48"/>
    <w:rsid w:val="00CE6DC5"/>
    <w:rsid w:val="00CE6E5B"/>
    <w:rsid w:val="00CE6F52"/>
    <w:rsid w:val="00CE6FD5"/>
    <w:rsid w:val="00CE73B6"/>
    <w:rsid w:val="00CE73F7"/>
    <w:rsid w:val="00CE74A2"/>
    <w:rsid w:val="00CE76FD"/>
    <w:rsid w:val="00CE78E9"/>
    <w:rsid w:val="00CE7C2D"/>
    <w:rsid w:val="00CE7FA1"/>
    <w:rsid w:val="00CF02C0"/>
    <w:rsid w:val="00CF0790"/>
    <w:rsid w:val="00CF0B5A"/>
    <w:rsid w:val="00CF0D2E"/>
    <w:rsid w:val="00CF0DB0"/>
    <w:rsid w:val="00CF0E31"/>
    <w:rsid w:val="00CF0E68"/>
    <w:rsid w:val="00CF104D"/>
    <w:rsid w:val="00CF1082"/>
    <w:rsid w:val="00CF1710"/>
    <w:rsid w:val="00CF1907"/>
    <w:rsid w:val="00CF1A4A"/>
    <w:rsid w:val="00CF1A58"/>
    <w:rsid w:val="00CF1C65"/>
    <w:rsid w:val="00CF20C8"/>
    <w:rsid w:val="00CF2335"/>
    <w:rsid w:val="00CF25CE"/>
    <w:rsid w:val="00CF2B31"/>
    <w:rsid w:val="00CF319E"/>
    <w:rsid w:val="00CF3324"/>
    <w:rsid w:val="00CF37A1"/>
    <w:rsid w:val="00CF3978"/>
    <w:rsid w:val="00CF3D56"/>
    <w:rsid w:val="00CF3FEB"/>
    <w:rsid w:val="00CF46A7"/>
    <w:rsid w:val="00CF4A93"/>
    <w:rsid w:val="00CF4ECE"/>
    <w:rsid w:val="00CF4FF6"/>
    <w:rsid w:val="00CF5067"/>
    <w:rsid w:val="00CF54E2"/>
    <w:rsid w:val="00CF563D"/>
    <w:rsid w:val="00CF5995"/>
    <w:rsid w:val="00CF5BA6"/>
    <w:rsid w:val="00CF5ECC"/>
    <w:rsid w:val="00CF5FA1"/>
    <w:rsid w:val="00CF6160"/>
    <w:rsid w:val="00CF62D4"/>
    <w:rsid w:val="00CF6499"/>
    <w:rsid w:val="00CF6638"/>
    <w:rsid w:val="00CF678F"/>
    <w:rsid w:val="00CF6D5D"/>
    <w:rsid w:val="00CF6FD5"/>
    <w:rsid w:val="00CF7104"/>
    <w:rsid w:val="00CF748E"/>
    <w:rsid w:val="00CF7DE8"/>
    <w:rsid w:val="00D0036B"/>
    <w:rsid w:val="00D006DE"/>
    <w:rsid w:val="00D0097B"/>
    <w:rsid w:val="00D00A8D"/>
    <w:rsid w:val="00D00CE2"/>
    <w:rsid w:val="00D011A1"/>
    <w:rsid w:val="00D011AF"/>
    <w:rsid w:val="00D01844"/>
    <w:rsid w:val="00D01921"/>
    <w:rsid w:val="00D01D21"/>
    <w:rsid w:val="00D01DB2"/>
    <w:rsid w:val="00D021FE"/>
    <w:rsid w:val="00D0225E"/>
    <w:rsid w:val="00D025F2"/>
    <w:rsid w:val="00D02872"/>
    <w:rsid w:val="00D02C34"/>
    <w:rsid w:val="00D02FCE"/>
    <w:rsid w:val="00D0312B"/>
    <w:rsid w:val="00D03528"/>
    <w:rsid w:val="00D03D5B"/>
    <w:rsid w:val="00D041DC"/>
    <w:rsid w:val="00D0421D"/>
    <w:rsid w:val="00D04236"/>
    <w:rsid w:val="00D043A9"/>
    <w:rsid w:val="00D04651"/>
    <w:rsid w:val="00D04A21"/>
    <w:rsid w:val="00D04AD2"/>
    <w:rsid w:val="00D04C8B"/>
    <w:rsid w:val="00D0543D"/>
    <w:rsid w:val="00D05BBD"/>
    <w:rsid w:val="00D05CE3"/>
    <w:rsid w:val="00D05E93"/>
    <w:rsid w:val="00D0657B"/>
    <w:rsid w:val="00D0682A"/>
    <w:rsid w:val="00D06D13"/>
    <w:rsid w:val="00D06F45"/>
    <w:rsid w:val="00D07172"/>
    <w:rsid w:val="00D071D4"/>
    <w:rsid w:val="00D0728D"/>
    <w:rsid w:val="00D074BF"/>
    <w:rsid w:val="00D0782B"/>
    <w:rsid w:val="00D07BE5"/>
    <w:rsid w:val="00D100AA"/>
    <w:rsid w:val="00D1031F"/>
    <w:rsid w:val="00D10677"/>
    <w:rsid w:val="00D1073A"/>
    <w:rsid w:val="00D10775"/>
    <w:rsid w:val="00D10912"/>
    <w:rsid w:val="00D10937"/>
    <w:rsid w:val="00D10B21"/>
    <w:rsid w:val="00D10B8B"/>
    <w:rsid w:val="00D10C84"/>
    <w:rsid w:val="00D10D11"/>
    <w:rsid w:val="00D1110F"/>
    <w:rsid w:val="00D11154"/>
    <w:rsid w:val="00D1141F"/>
    <w:rsid w:val="00D1186B"/>
    <w:rsid w:val="00D11C01"/>
    <w:rsid w:val="00D125C5"/>
    <w:rsid w:val="00D12B01"/>
    <w:rsid w:val="00D12BBD"/>
    <w:rsid w:val="00D12DC8"/>
    <w:rsid w:val="00D13208"/>
    <w:rsid w:val="00D132EA"/>
    <w:rsid w:val="00D1354D"/>
    <w:rsid w:val="00D1377B"/>
    <w:rsid w:val="00D13933"/>
    <w:rsid w:val="00D13A3E"/>
    <w:rsid w:val="00D13B7B"/>
    <w:rsid w:val="00D13E1E"/>
    <w:rsid w:val="00D13EDF"/>
    <w:rsid w:val="00D1403F"/>
    <w:rsid w:val="00D14368"/>
    <w:rsid w:val="00D1452C"/>
    <w:rsid w:val="00D14BD8"/>
    <w:rsid w:val="00D14BF2"/>
    <w:rsid w:val="00D14F8E"/>
    <w:rsid w:val="00D14FC0"/>
    <w:rsid w:val="00D15058"/>
    <w:rsid w:val="00D159B7"/>
    <w:rsid w:val="00D15A85"/>
    <w:rsid w:val="00D15D86"/>
    <w:rsid w:val="00D15F56"/>
    <w:rsid w:val="00D1620C"/>
    <w:rsid w:val="00D16276"/>
    <w:rsid w:val="00D162EC"/>
    <w:rsid w:val="00D16455"/>
    <w:rsid w:val="00D16726"/>
    <w:rsid w:val="00D16894"/>
    <w:rsid w:val="00D16BEB"/>
    <w:rsid w:val="00D17032"/>
    <w:rsid w:val="00D17040"/>
    <w:rsid w:val="00D17562"/>
    <w:rsid w:val="00D17657"/>
    <w:rsid w:val="00D17BCE"/>
    <w:rsid w:val="00D17EB9"/>
    <w:rsid w:val="00D17F37"/>
    <w:rsid w:val="00D200E9"/>
    <w:rsid w:val="00D2048E"/>
    <w:rsid w:val="00D20981"/>
    <w:rsid w:val="00D209D0"/>
    <w:rsid w:val="00D20DEE"/>
    <w:rsid w:val="00D21091"/>
    <w:rsid w:val="00D211FA"/>
    <w:rsid w:val="00D21590"/>
    <w:rsid w:val="00D2165B"/>
    <w:rsid w:val="00D216C5"/>
    <w:rsid w:val="00D21A71"/>
    <w:rsid w:val="00D224D9"/>
    <w:rsid w:val="00D22AFA"/>
    <w:rsid w:val="00D22BEA"/>
    <w:rsid w:val="00D22EA7"/>
    <w:rsid w:val="00D23230"/>
    <w:rsid w:val="00D23C14"/>
    <w:rsid w:val="00D23F01"/>
    <w:rsid w:val="00D24402"/>
    <w:rsid w:val="00D248A9"/>
    <w:rsid w:val="00D249AB"/>
    <w:rsid w:val="00D24A75"/>
    <w:rsid w:val="00D24C54"/>
    <w:rsid w:val="00D24F83"/>
    <w:rsid w:val="00D25185"/>
    <w:rsid w:val="00D255AA"/>
    <w:rsid w:val="00D25662"/>
    <w:rsid w:val="00D25A73"/>
    <w:rsid w:val="00D25C0B"/>
    <w:rsid w:val="00D25D4C"/>
    <w:rsid w:val="00D25F89"/>
    <w:rsid w:val="00D2603D"/>
    <w:rsid w:val="00D260D5"/>
    <w:rsid w:val="00D26130"/>
    <w:rsid w:val="00D264A6"/>
    <w:rsid w:val="00D26B3E"/>
    <w:rsid w:val="00D26DAD"/>
    <w:rsid w:val="00D27088"/>
    <w:rsid w:val="00D27E99"/>
    <w:rsid w:val="00D3015B"/>
    <w:rsid w:val="00D3020B"/>
    <w:rsid w:val="00D303FF"/>
    <w:rsid w:val="00D3058F"/>
    <w:rsid w:val="00D305B7"/>
    <w:rsid w:val="00D3065F"/>
    <w:rsid w:val="00D30B25"/>
    <w:rsid w:val="00D30CD6"/>
    <w:rsid w:val="00D30DA3"/>
    <w:rsid w:val="00D30E5F"/>
    <w:rsid w:val="00D30EAA"/>
    <w:rsid w:val="00D312E3"/>
    <w:rsid w:val="00D3163E"/>
    <w:rsid w:val="00D31BD7"/>
    <w:rsid w:val="00D31CF9"/>
    <w:rsid w:val="00D3247E"/>
    <w:rsid w:val="00D327C8"/>
    <w:rsid w:val="00D32E79"/>
    <w:rsid w:val="00D330E7"/>
    <w:rsid w:val="00D3338F"/>
    <w:rsid w:val="00D33917"/>
    <w:rsid w:val="00D3399D"/>
    <w:rsid w:val="00D33EC8"/>
    <w:rsid w:val="00D33FC3"/>
    <w:rsid w:val="00D33FE1"/>
    <w:rsid w:val="00D34271"/>
    <w:rsid w:val="00D34353"/>
    <w:rsid w:val="00D3436B"/>
    <w:rsid w:val="00D3438A"/>
    <w:rsid w:val="00D34782"/>
    <w:rsid w:val="00D34822"/>
    <w:rsid w:val="00D34ACD"/>
    <w:rsid w:val="00D34B68"/>
    <w:rsid w:val="00D34C54"/>
    <w:rsid w:val="00D350F6"/>
    <w:rsid w:val="00D35262"/>
    <w:rsid w:val="00D35305"/>
    <w:rsid w:val="00D35401"/>
    <w:rsid w:val="00D35552"/>
    <w:rsid w:val="00D35859"/>
    <w:rsid w:val="00D3617C"/>
    <w:rsid w:val="00D36443"/>
    <w:rsid w:val="00D36D4F"/>
    <w:rsid w:val="00D36EC8"/>
    <w:rsid w:val="00D36F0A"/>
    <w:rsid w:val="00D371E0"/>
    <w:rsid w:val="00D37278"/>
    <w:rsid w:val="00D377DF"/>
    <w:rsid w:val="00D37877"/>
    <w:rsid w:val="00D378C5"/>
    <w:rsid w:val="00D37961"/>
    <w:rsid w:val="00D37D6F"/>
    <w:rsid w:val="00D401DD"/>
    <w:rsid w:val="00D406D7"/>
    <w:rsid w:val="00D409D8"/>
    <w:rsid w:val="00D40DCE"/>
    <w:rsid w:val="00D411FA"/>
    <w:rsid w:val="00D4120B"/>
    <w:rsid w:val="00D41214"/>
    <w:rsid w:val="00D41629"/>
    <w:rsid w:val="00D41714"/>
    <w:rsid w:val="00D41A90"/>
    <w:rsid w:val="00D41AD2"/>
    <w:rsid w:val="00D41B98"/>
    <w:rsid w:val="00D41E36"/>
    <w:rsid w:val="00D42312"/>
    <w:rsid w:val="00D42611"/>
    <w:rsid w:val="00D4280B"/>
    <w:rsid w:val="00D42CEF"/>
    <w:rsid w:val="00D42D06"/>
    <w:rsid w:val="00D43224"/>
    <w:rsid w:val="00D435ED"/>
    <w:rsid w:val="00D439A9"/>
    <w:rsid w:val="00D439C3"/>
    <w:rsid w:val="00D43A3D"/>
    <w:rsid w:val="00D43B8C"/>
    <w:rsid w:val="00D4411D"/>
    <w:rsid w:val="00D4435C"/>
    <w:rsid w:val="00D44561"/>
    <w:rsid w:val="00D447F3"/>
    <w:rsid w:val="00D449B4"/>
    <w:rsid w:val="00D44BC9"/>
    <w:rsid w:val="00D44C5A"/>
    <w:rsid w:val="00D44C81"/>
    <w:rsid w:val="00D44EBB"/>
    <w:rsid w:val="00D44EF4"/>
    <w:rsid w:val="00D4501D"/>
    <w:rsid w:val="00D453C7"/>
    <w:rsid w:val="00D457BF"/>
    <w:rsid w:val="00D45854"/>
    <w:rsid w:val="00D46113"/>
    <w:rsid w:val="00D464B2"/>
    <w:rsid w:val="00D465A4"/>
    <w:rsid w:val="00D46884"/>
    <w:rsid w:val="00D46D6C"/>
    <w:rsid w:val="00D470D4"/>
    <w:rsid w:val="00D47394"/>
    <w:rsid w:val="00D47BFA"/>
    <w:rsid w:val="00D47C57"/>
    <w:rsid w:val="00D47DFD"/>
    <w:rsid w:val="00D504D5"/>
    <w:rsid w:val="00D50714"/>
    <w:rsid w:val="00D508F5"/>
    <w:rsid w:val="00D50BFA"/>
    <w:rsid w:val="00D50CBD"/>
    <w:rsid w:val="00D50FA4"/>
    <w:rsid w:val="00D51175"/>
    <w:rsid w:val="00D5176D"/>
    <w:rsid w:val="00D517E4"/>
    <w:rsid w:val="00D519CA"/>
    <w:rsid w:val="00D51A9D"/>
    <w:rsid w:val="00D51BBC"/>
    <w:rsid w:val="00D51F1D"/>
    <w:rsid w:val="00D51FBA"/>
    <w:rsid w:val="00D5212E"/>
    <w:rsid w:val="00D523D8"/>
    <w:rsid w:val="00D52949"/>
    <w:rsid w:val="00D52CD6"/>
    <w:rsid w:val="00D52DAC"/>
    <w:rsid w:val="00D53314"/>
    <w:rsid w:val="00D53433"/>
    <w:rsid w:val="00D5358A"/>
    <w:rsid w:val="00D53649"/>
    <w:rsid w:val="00D5370E"/>
    <w:rsid w:val="00D539E0"/>
    <w:rsid w:val="00D53C5E"/>
    <w:rsid w:val="00D53E11"/>
    <w:rsid w:val="00D54040"/>
    <w:rsid w:val="00D54277"/>
    <w:rsid w:val="00D5441A"/>
    <w:rsid w:val="00D54448"/>
    <w:rsid w:val="00D54479"/>
    <w:rsid w:val="00D544A9"/>
    <w:rsid w:val="00D54CA5"/>
    <w:rsid w:val="00D54DD3"/>
    <w:rsid w:val="00D54E5E"/>
    <w:rsid w:val="00D54F45"/>
    <w:rsid w:val="00D55134"/>
    <w:rsid w:val="00D55987"/>
    <w:rsid w:val="00D560C2"/>
    <w:rsid w:val="00D562BA"/>
    <w:rsid w:val="00D56424"/>
    <w:rsid w:val="00D5665B"/>
    <w:rsid w:val="00D5677E"/>
    <w:rsid w:val="00D567A0"/>
    <w:rsid w:val="00D567DF"/>
    <w:rsid w:val="00D56BAB"/>
    <w:rsid w:val="00D56C7A"/>
    <w:rsid w:val="00D56D3D"/>
    <w:rsid w:val="00D57268"/>
    <w:rsid w:val="00D57496"/>
    <w:rsid w:val="00D574D8"/>
    <w:rsid w:val="00D57953"/>
    <w:rsid w:val="00D57A69"/>
    <w:rsid w:val="00D57AE6"/>
    <w:rsid w:val="00D57C23"/>
    <w:rsid w:val="00D57DA2"/>
    <w:rsid w:val="00D57E00"/>
    <w:rsid w:val="00D57E7F"/>
    <w:rsid w:val="00D57EF8"/>
    <w:rsid w:val="00D602A5"/>
    <w:rsid w:val="00D603D9"/>
    <w:rsid w:val="00D60559"/>
    <w:rsid w:val="00D60B43"/>
    <w:rsid w:val="00D60B8B"/>
    <w:rsid w:val="00D60BDF"/>
    <w:rsid w:val="00D60C0B"/>
    <w:rsid w:val="00D60C75"/>
    <w:rsid w:val="00D60D44"/>
    <w:rsid w:val="00D61360"/>
    <w:rsid w:val="00D613BB"/>
    <w:rsid w:val="00D61491"/>
    <w:rsid w:val="00D61F0A"/>
    <w:rsid w:val="00D62150"/>
    <w:rsid w:val="00D62533"/>
    <w:rsid w:val="00D62612"/>
    <w:rsid w:val="00D627E6"/>
    <w:rsid w:val="00D6285E"/>
    <w:rsid w:val="00D629E6"/>
    <w:rsid w:val="00D62BCC"/>
    <w:rsid w:val="00D62D37"/>
    <w:rsid w:val="00D62DDE"/>
    <w:rsid w:val="00D62EB2"/>
    <w:rsid w:val="00D62FF8"/>
    <w:rsid w:val="00D63369"/>
    <w:rsid w:val="00D633E9"/>
    <w:rsid w:val="00D6346B"/>
    <w:rsid w:val="00D6355F"/>
    <w:rsid w:val="00D6361D"/>
    <w:rsid w:val="00D637E3"/>
    <w:rsid w:val="00D63D8B"/>
    <w:rsid w:val="00D63E89"/>
    <w:rsid w:val="00D641CD"/>
    <w:rsid w:val="00D64428"/>
    <w:rsid w:val="00D645FC"/>
    <w:rsid w:val="00D65046"/>
    <w:rsid w:val="00D654A0"/>
    <w:rsid w:val="00D6572A"/>
    <w:rsid w:val="00D659FF"/>
    <w:rsid w:val="00D65E73"/>
    <w:rsid w:val="00D6611B"/>
    <w:rsid w:val="00D661C3"/>
    <w:rsid w:val="00D6657D"/>
    <w:rsid w:val="00D665D6"/>
    <w:rsid w:val="00D66840"/>
    <w:rsid w:val="00D66B94"/>
    <w:rsid w:val="00D66C47"/>
    <w:rsid w:val="00D67372"/>
    <w:rsid w:val="00D6769F"/>
    <w:rsid w:val="00D676F0"/>
    <w:rsid w:val="00D67B4E"/>
    <w:rsid w:val="00D67BA1"/>
    <w:rsid w:val="00D67E23"/>
    <w:rsid w:val="00D67E3B"/>
    <w:rsid w:val="00D70209"/>
    <w:rsid w:val="00D7034B"/>
    <w:rsid w:val="00D7083C"/>
    <w:rsid w:val="00D70A4C"/>
    <w:rsid w:val="00D70B1D"/>
    <w:rsid w:val="00D70C04"/>
    <w:rsid w:val="00D7108F"/>
    <w:rsid w:val="00D712CE"/>
    <w:rsid w:val="00D71408"/>
    <w:rsid w:val="00D714B2"/>
    <w:rsid w:val="00D716E5"/>
    <w:rsid w:val="00D71A03"/>
    <w:rsid w:val="00D71CF7"/>
    <w:rsid w:val="00D71D0B"/>
    <w:rsid w:val="00D71D41"/>
    <w:rsid w:val="00D71F8A"/>
    <w:rsid w:val="00D72038"/>
    <w:rsid w:val="00D7267A"/>
    <w:rsid w:val="00D728E2"/>
    <w:rsid w:val="00D72905"/>
    <w:rsid w:val="00D72B73"/>
    <w:rsid w:val="00D72EF5"/>
    <w:rsid w:val="00D72F4E"/>
    <w:rsid w:val="00D7320A"/>
    <w:rsid w:val="00D7328A"/>
    <w:rsid w:val="00D735D2"/>
    <w:rsid w:val="00D7381D"/>
    <w:rsid w:val="00D73905"/>
    <w:rsid w:val="00D7393C"/>
    <w:rsid w:val="00D73A0D"/>
    <w:rsid w:val="00D73BE6"/>
    <w:rsid w:val="00D73CBC"/>
    <w:rsid w:val="00D7444F"/>
    <w:rsid w:val="00D747AB"/>
    <w:rsid w:val="00D74817"/>
    <w:rsid w:val="00D748F4"/>
    <w:rsid w:val="00D7505B"/>
    <w:rsid w:val="00D75255"/>
    <w:rsid w:val="00D7536C"/>
    <w:rsid w:val="00D755A8"/>
    <w:rsid w:val="00D75D5C"/>
    <w:rsid w:val="00D7660F"/>
    <w:rsid w:val="00D76718"/>
    <w:rsid w:val="00D76739"/>
    <w:rsid w:val="00D7692A"/>
    <w:rsid w:val="00D76AFE"/>
    <w:rsid w:val="00D76BE7"/>
    <w:rsid w:val="00D76D4A"/>
    <w:rsid w:val="00D76DA3"/>
    <w:rsid w:val="00D76F3F"/>
    <w:rsid w:val="00D7774F"/>
    <w:rsid w:val="00D777B4"/>
    <w:rsid w:val="00D77A14"/>
    <w:rsid w:val="00D77A44"/>
    <w:rsid w:val="00D77CF0"/>
    <w:rsid w:val="00D77F47"/>
    <w:rsid w:val="00D80504"/>
    <w:rsid w:val="00D80DF4"/>
    <w:rsid w:val="00D81134"/>
    <w:rsid w:val="00D81138"/>
    <w:rsid w:val="00D81892"/>
    <w:rsid w:val="00D81AD6"/>
    <w:rsid w:val="00D8203D"/>
    <w:rsid w:val="00D8223B"/>
    <w:rsid w:val="00D82392"/>
    <w:rsid w:val="00D827EB"/>
    <w:rsid w:val="00D8288C"/>
    <w:rsid w:val="00D82909"/>
    <w:rsid w:val="00D829E7"/>
    <w:rsid w:val="00D82CCC"/>
    <w:rsid w:val="00D8328A"/>
    <w:rsid w:val="00D83516"/>
    <w:rsid w:val="00D836FA"/>
    <w:rsid w:val="00D83874"/>
    <w:rsid w:val="00D838B5"/>
    <w:rsid w:val="00D838D3"/>
    <w:rsid w:val="00D83AA0"/>
    <w:rsid w:val="00D83AA6"/>
    <w:rsid w:val="00D83E67"/>
    <w:rsid w:val="00D83FD9"/>
    <w:rsid w:val="00D846AA"/>
    <w:rsid w:val="00D846B6"/>
    <w:rsid w:val="00D846EE"/>
    <w:rsid w:val="00D847B8"/>
    <w:rsid w:val="00D84A9A"/>
    <w:rsid w:val="00D84DCA"/>
    <w:rsid w:val="00D85074"/>
    <w:rsid w:val="00D85365"/>
    <w:rsid w:val="00D856FB"/>
    <w:rsid w:val="00D85A4A"/>
    <w:rsid w:val="00D85C31"/>
    <w:rsid w:val="00D8640B"/>
    <w:rsid w:val="00D86439"/>
    <w:rsid w:val="00D86643"/>
    <w:rsid w:val="00D8671E"/>
    <w:rsid w:val="00D8682F"/>
    <w:rsid w:val="00D86C77"/>
    <w:rsid w:val="00D86DBA"/>
    <w:rsid w:val="00D86E41"/>
    <w:rsid w:val="00D875DB"/>
    <w:rsid w:val="00D87799"/>
    <w:rsid w:val="00D87B7F"/>
    <w:rsid w:val="00D90017"/>
    <w:rsid w:val="00D901D4"/>
    <w:rsid w:val="00D909B6"/>
    <w:rsid w:val="00D90BA1"/>
    <w:rsid w:val="00D90F33"/>
    <w:rsid w:val="00D90F3C"/>
    <w:rsid w:val="00D9124C"/>
    <w:rsid w:val="00D91380"/>
    <w:rsid w:val="00D91451"/>
    <w:rsid w:val="00D915FA"/>
    <w:rsid w:val="00D91629"/>
    <w:rsid w:val="00D916D8"/>
    <w:rsid w:val="00D917F3"/>
    <w:rsid w:val="00D91A5F"/>
    <w:rsid w:val="00D9203F"/>
    <w:rsid w:val="00D926BC"/>
    <w:rsid w:val="00D926D5"/>
    <w:rsid w:val="00D929F0"/>
    <w:rsid w:val="00D92E7A"/>
    <w:rsid w:val="00D9309C"/>
    <w:rsid w:val="00D9324C"/>
    <w:rsid w:val="00D937A4"/>
    <w:rsid w:val="00D93A4A"/>
    <w:rsid w:val="00D93BD0"/>
    <w:rsid w:val="00D945B7"/>
    <w:rsid w:val="00D94859"/>
    <w:rsid w:val="00D94D94"/>
    <w:rsid w:val="00D9501C"/>
    <w:rsid w:val="00D951BF"/>
    <w:rsid w:val="00D95EBE"/>
    <w:rsid w:val="00D95EC0"/>
    <w:rsid w:val="00D95EE9"/>
    <w:rsid w:val="00D95FA9"/>
    <w:rsid w:val="00D9614D"/>
    <w:rsid w:val="00D965AD"/>
    <w:rsid w:val="00D96649"/>
    <w:rsid w:val="00D967A8"/>
    <w:rsid w:val="00D96877"/>
    <w:rsid w:val="00D96F3C"/>
    <w:rsid w:val="00D96FCC"/>
    <w:rsid w:val="00D972D6"/>
    <w:rsid w:val="00D9744B"/>
    <w:rsid w:val="00D97888"/>
    <w:rsid w:val="00D97BD7"/>
    <w:rsid w:val="00D97C2B"/>
    <w:rsid w:val="00D97CD9"/>
    <w:rsid w:val="00D97EBC"/>
    <w:rsid w:val="00D97F6C"/>
    <w:rsid w:val="00DA0436"/>
    <w:rsid w:val="00DA049F"/>
    <w:rsid w:val="00DA0C1C"/>
    <w:rsid w:val="00DA0CE4"/>
    <w:rsid w:val="00DA1056"/>
    <w:rsid w:val="00DA17A5"/>
    <w:rsid w:val="00DA1885"/>
    <w:rsid w:val="00DA1BAC"/>
    <w:rsid w:val="00DA1DDF"/>
    <w:rsid w:val="00DA1E8C"/>
    <w:rsid w:val="00DA213E"/>
    <w:rsid w:val="00DA234F"/>
    <w:rsid w:val="00DA266E"/>
    <w:rsid w:val="00DA2724"/>
    <w:rsid w:val="00DA2749"/>
    <w:rsid w:val="00DA2836"/>
    <w:rsid w:val="00DA3005"/>
    <w:rsid w:val="00DA3127"/>
    <w:rsid w:val="00DA3446"/>
    <w:rsid w:val="00DA36BE"/>
    <w:rsid w:val="00DA39CA"/>
    <w:rsid w:val="00DA3C05"/>
    <w:rsid w:val="00DA409B"/>
    <w:rsid w:val="00DA4240"/>
    <w:rsid w:val="00DA4290"/>
    <w:rsid w:val="00DA43F2"/>
    <w:rsid w:val="00DA4640"/>
    <w:rsid w:val="00DA46AF"/>
    <w:rsid w:val="00DA487F"/>
    <w:rsid w:val="00DA48C3"/>
    <w:rsid w:val="00DA4B76"/>
    <w:rsid w:val="00DA4C76"/>
    <w:rsid w:val="00DA4E32"/>
    <w:rsid w:val="00DA4F72"/>
    <w:rsid w:val="00DA57EC"/>
    <w:rsid w:val="00DA586D"/>
    <w:rsid w:val="00DA5972"/>
    <w:rsid w:val="00DA5BD0"/>
    <w:rsid w:val="00DA5BF6"/>
    <w:rsid w:val="00DA5D9B"/>
    <w:rsid w:val="00DA603B"/>
    <w:rsid w:val="00DA7413"/>
    <w:rsid w:val="00DA747B"/>
    <w:rsid w:val="00DA74AC"/>
    <w:rsid w:val="00DA74FC"/>
    <w:rsid w:val="00DA756C"/>
    <w:rsid w:val="00DA7583"/>
    <w:rsid w:val="00DA75F1"/>
    <w:rsid w:val="00DA7710"/>
    <w:rsid w:val="00DA7783"/>
    <w:rsid w:val="00DA7897"/>
    <w:rsid w:val="00DA7901"/>
    <w:rsid w:val="00DA7AA2"/>
    <w:rsid w:val="00DA7BD5"/>
    <w:rsid w:val="00DA7D0E"/>
    <w:rsid w:val="00DB0027"/>
    <w:rsid w:val="00DB0397"/>
    <w:rsid w:val="00DB0576"/>
    <w:rsid w:val="00DB0616"/>
    <w:rsid w:val="00DB071A"/>
    <w:rsid w:val="00DB0721"/>
    <w:rsid w:val="00DB07E4"/>
    <w:rsid w:val="00DB07F5"/>
    <w:rsid w:val="00DB1AC0"/>
    <w:rsid w:val="00DB1C0B"/>
    <w:rsid w:val="00DB1C12"/>
    <w:rsid w:val="00DB1D70"/>
    <w:rsid w:val="00DB1DFB"/>
    <w:rsid w:val="00DB2448"/>
    <w:rsid w:val="00DB257C"/>
    <w:rsid w:val="00DB25B4"/>
    <w:rsid w:val="00DB25CD"/>
    <w:rsid w:val="00DB26F3"/>
    <w:rsid w:val="00DB2787"/>
    <w:rsid w:val="00DB282F"/>
    <w:rsid w:val="00DB2D61"/>
    <w:rsid w:val="00DB3072"/>
    <w:rsid w:val="00DB31BC"/>
    <w:rsid w:val="00DB350A"/>
    <w:rsid w:val="00DB3796"/>
    <w:rsid w:val="00DB386F"/>
    <w:rsid w:val="00DB3AD3"/>
    <w:rsid w:val="00DB3B3B"/>
    <w:rsid w:val="00DB44C3"/>
    <w:rsid w:val="00DB49F2"/>
    <w:rsid w:val="00DB4C2C"/>
    <w:rsid w:val="00DB4EE9"/>
    <w:rsid w:val="00DB5201"/>
    <w:rsid w:val="00DB54BA"/>
    <w:rsid w:val="00DB56F9"/>
    <w:rsid w:val="00DB572B"/>
    <w:rsid w:val="00DB59E3"/>
    <w:rsid w:val="00DB5DDC"/>
    <w:rsid w:val="00DB5E31"/>
    <w:rsid w:val="00DB6054"/>
    <w:rsid w:val="00DB6301"/>
    <w:rsid w:val="00DB6462"/>
    <w:rsid w:val="00DB668C"/>
    <w:rsid w:val="00DB66CB"/>
    <w:rsid w:val="00DB67FB"/>
    <w:rsid w:val="00DB68E4"/>
    <w:rsid w:val="00DB68F7"/>
    <w:rsid w:val="00DB6A3A"/>
    <w:rsid w:val="00DB6B02"/>
    <w:rsid w:val="00DB6C1F"/>
    <w:rsid w:val="00DB6F4F"/>
    <w:rsid w:val="00DB719E"/>
    <w:rsid w:val="00DB723F"/>
    <w:rsid w:val="00DB75D3"/>
    <w:rsid w:val="00DB7729"/>
    <w:rsid w:val="00DB7937"/>
    <w:rsid w:val="00DB79AE"/>
    <w:rsid w:val="00DB7BA0"/>
    <w:rsid w:val="00DB7BE3"/>
    <w:rsid w:val="00DB7C6A"/>
    <w:rsid w:val="00DC034E"/>
    <w:rsid w:val="00DC0C26"/>
    <w:rsid w:val="00DC0DF8"/>
    <w:rsid w:val="00DC0F50"/>
    <w:rsid w:val="00DC117A"/>
    <w:rsid w:val="00DC1201"/>
    <w:rsid w:val="00DC1265"/>
    <w:rsid w:val="00DC1462"/>
    <w:rsid w:val="00DC1613"/>
    <w:rsid w:val="00DC19C9"/>
    <w:rsid w:val="00DC1AB3"/>
    <w:rsid w:val="00DC1B49"/>
    <w:rsid w:val="00DC1B95"/>
    <w:rsid w:val="00DC2068"/>
    <w:rsid w:val="00DC216B"/>
    <w:rsid w:val="00DC2370"/>
    <w:rsid w:val="00DC23E9"/>
    <w:rsid w:val="00DC2444"/>
    <w:rsid w:val="00DC248E"/>
    <w:rsid w:val="00DC27CB"/>
    <w:rsid w:val="00DC2F73"/>
    <w:rsid w:val="00DC318F"/>
    <w:rsid w:val="00DC341E"/>
    <w:rsid w:val="00DC3466"/>
    <w:rsid w:val="00DC3B1C"/>
    <w:rsid w:val="00DC3C1F"/>
    <w:rsid w:val="00DC3F66"/>
    <w:rsid w:val="00DC3FA0"/>
    <w:rsid w:val="00DC49D4"/>
    <w:rsid w:val="00DC4D8C"/>
    <w:rsid w:val="00DC4DAE"/>
    <w:rsid w:val="00DC50ED"/>
    <w:rsid w:val="00DC581B"/>
    <w:rsid w:val="00DC59AC"/>
    <w:rsid w:val="00DC5ECA"/>
    <w:rsid w:val="00DC65FC"/>
    <w:rsid w:val="00DC6750"/>
    <w:rsid w:val="00DC6753"/>
    <w:rsid w:val="00DC6806"/>
    <w:rsid w:val="00DC6DD9"/>
    <w:rsid w:val="00DC73A3"/>
    <w:rsid w:val="00DC7453"/>
    <w:rsid w:val="00DC74F7"/>
    <w:rsid w:val="00DC7504"/>
    <w:rsid w:val="00DC77A6"/>
    <w:rsid w:val="00DC794B"/>
    <w:rsid w:val="00DC7ADE"/>
    <w:rsid w:val="00DD0168"/>
    <w:rsid w:val="00DD0188"/>
    <w:rsid w:val="00DD0642"/>
    <w:rsid w:val="00DD08C3"/>
    <w:rsid w:val="00DD0AA4"/>
    <w:rsid w:val="00DD0BD8"/>
    <w:rsid w:val="00DD0C1E"/>
    <w:rsid w:val="00DD1193"/>
    <w:rsid w:val="00DD157E"/>
    <w:rsid w:val="00DD1C84"/>
    <w:rsid w:val="00DD1CF6"/>
    <w:rsid w:val="00DD20EA"/>
    <w:rsid w:val="00DD25F5"/>
    <w:rsid w:val="00DD2826"/>
    <w:rsid w:val="00DD2BEC"/>
    <w:rsid w:val="00DD2F9B"/>
    <w:rsid w:val="00DD3130"/>
    <w:rsid w:val="00DD315D"/>
    <w:rsid w:val="00DD3506"/>
    <w:rsid w:val="00DD3544"/>
    <w:rsid w:val="00DD37DC"/>
    <w:rsid w:val="00DD3A22"/>
    <w:rsid w:val="00DD3DFE"/>
    <w:rsid w:val="00DD3F32"/>
    <w:rsid w:val="00DD410C"/>
    <w:rsid w:val="00DD4482"/>
    <w:rsid w:val="00DD45F7"/>
    <w:rsid w:val="00DD4626"/>
    <w:rsid w:val="00DD4855"/>
    <w:rsid w:val="00DD4A46"/>
    <w:rsid w:val="00DD4B80"/>
    <w:rsid w:val="00DD4E40"/>
    <w:rsid w:val="00DD5077"/>
    <w:rsid w:val="00DD50B6"/>
    <w:rsid w:val="00DD586E"/>
    <w:rsid w:val="00DD5A91"/>
    <w:rsid w:val="00DD5D50"/>
    <w:rsid w:val="00DD5DD6"/>
    <w:rsid w:val="00DD689E"/>
    <w:rsid w:val="00DD6B14"/>
    <w:rsid w:val="00DD6F57"/>
    <w:rsid w:val="00DD709C"/>
    <w:rsid w:val="00DD70C1"/>
    <w:rsid w:val="00DD70CC"/>
    <w:rsid w:val="00DD7149"/>
    <w:rsid w:val="00DD7410"/>
    <w:rsid w:val="00DD751A"/>
    <w:rsid w:val="00DD7810"/>
    <w:rsid w:val="00DD79F0"/>
    <w:rsid w:val="00DD7C8B"/>
    <w:rsid w:val="00DE0A85"/>
    <w:rsid w:val="00DE0A89"/>
    <w:rsid w:val="00DE0E80"/>
    <w:rsid w:val="00DE10E4"/>
    <w:rsid w:val="00DE1C23"/>
    <w:rsid w:val="00DE22CC"/>
    <w:rsid w:val="00DE236E"/>
    <w:rsid w:val="00DE24BB"/>
    <w:rsid w:val="00DE2641"/>
    <w:rsid w:val="00DE28EB"/>
    <w:rsid w:val="00DE29C8"/>
    <w:rsid w:val="00DE2ACC"/>
    <w:rsid w:val="00DE2BC4"/>
    <w:rsid w:val="00DE2E5E"/>
    <w:rsid w:val="00DE35ED"/>
    <w:rsid w:val="00DE36AC"/>
    <w:rsid w:val="00DE3768"/>
    <w:rsid w:val="00DE3869"/>
    <w:rsid w:val="00DE39FC"/>
    <w:rsid w:val="00DE3E6E"/>
    <w:rsid w:val="00DE3F3A"/>
    <w:rsid w:val="00DE4079"/>
    <w:rsid w:val="00DE428C"/>
    <w:rsid w:val="00DE4332"/>
    <w:rsid w:val="00DE49F8"/>
    <w:rsid w:val="00DE4CBE"/>
    <w:rsid w:val="00DE4E50"/>
    <w:rsid w:val="00DE51A2"/>
    <w:rsid w:val="00DE5332"/>
    <w:rsid w:val="00DE533B"/>
    <w:rsid w:val="00DE535A"/>
    <w:rsid w:val="00DE536A"/>
    <w:rsid w:val="00DE5C8C"/>
    <w:rsid w:val="00DE5DD1"/>
    <w:rsid w:val="00DE5F7E"/>
    <w:rsid w:val="00DE6004"/>
    <w:rsid w:val="00DE602A"/>
    <w:rsid w:val="00DE60B9"/>
    <w:rsid w:val="00DE60BA"/>
    <w:rsid w:val="00DE6737"/>
    <w:rsid w:val="00DE68AE"/>
    <w:rsid w:val="00DE6984"/>
    <w:rsid w:val="00DE6E4C"/>
    <w:rsid w:val="00DE7164"/>
    <w:rsid w:val="00DE719A"/>
    <w:rsid w:val="00DE779D"/>
    <w:rsid w:val="00DE785E"/>
    <w:rsid w:val="00DE7DE0"/>
    <w:rsid w:val="00DE7F06"/>
    <w:rsid w:val="00DF068F"/>
    <w:rsid w:val="00DF0761"/>
    <w:rsid w:val="00DF076C"/>
    <w:rsid w:val="00DF0B8C"/>
    <w:rsid w:val="00DF0DC9"/>
    <w:rsid w:val="00DF0F8F"/>
    <w:rsid w:val="00DF10BF"/>
    <w:rsid w:val="00DF1744"/>
    <w:rsid w:val="00DF1F1F"/>
    <w:rsid w:val="00DF29FD"/>
    <w:rsid w:val="00DF2AF3"/>
    <w:rsid w:val="00DF2C2F"/>
    <w:rsid w:val="00DF3046"/>
    <w:rsid w:val="00DF30B9"/>
    <w:rsid w:val="00DF31A8"/>
    <w:rsid w:val="00DF3205"/>
    <w:rsid w:val="00DF32ED"/>
    <w:rsid w:val="00DF38DC"/>
    <w:rsid w:val="00DF442E"/>
    <w:rsid w:val="00DF4443"/>
    <w:rsid w:val="00DF474A"/>
    <w:rsid w:val="00DF480D"/>
    <w:rsid w:val="00DF4B2B"/>
    <w:rsid w:val="00DF4DF0"/>
    <w:rsid w:val="00DF52A6"/>
    <w:rsid w:val="00DF5393"/>
    <w:rsid w:val="00DF562C"/>
    <w:rsid w:val="00DF5754"/>
    <w:rsid w:val="00DF5F71"/>
    <w:rsid w:val="00DF60F7"/>
    <w:rsid w:val="00DF649A"/>
    <w:rsid w:val="00DF66EE"/>
    <w:rsid w:val="00DF69EE"/>
    <w:rsid w:val="00DF6A86"/>
    <w:rsid w:val="00DF6C93"/>
    <w:rsid w:val="00DF6CB3"/>
    <w:rsid w:val="00DF6D4D"/>
    <w:rsid w:val="00DF7133"/>
    <w:rsid w:val="00DF7362"/>
    <w:rsid w:val="00DF79E4"/>
    <w:rsid w:val="00DF7B07"/>
    <w:rsid w:val="00DF7C03"/>
    <w:rsid w:val="00DF7C95"/>
    <w:rsid w:val="00DF7F48"/>
    <w:rsid w:val="00E0018F"/>
    <w:rsid w:val="00E00569"/>
    <w:rsid w:val="00E0078A"/>
    <w:rsid w:val="00E0084E"/>
    <w:rsid w:val="00E00932"/>
    <w:rsid w:val="00E00CCC"/>
    <w:rsid w:val="00E00D9F"/>
    <w:rsid w:val="00E00E8E"/>
    <w:rsid w:val="00E01171"/>
    <w:rsid w:val="00E011F4"/>
    <w:rsid w:val="00E0124E"/>
    <w:rsid w:val="00E015C5"/>
    <w:rsid w:val="00E01DBA"/>
    <w:rsid w:val="00E01FC9"/>
    <w:rsid w:val="00E02433"/>
    <w:rsid w:val="00E0255F"/>
    <w:rsid w:val="00E0260D"/>
    <w:rsid w:val="00E0324D"/>
    <w:rsid w:val="00E034D8"/>
    <w:rsid w:val="00E0368C"/>
    <w:rsid w:val="00E036FB"/>
    <w:rsid w:val="00E038B3"/>
    <w:rsid w:val="00E03918"/>
    <w:rsid w:val="00E03BC3"/>
    <w:rsid w:val="00E03CDB"/>
    <w:rsid w:val="00E04153"/>
    <w:rsid w:val="00E04335"/>
    <w:rsid w:val="00E043EC"/>
    <w:rsid w:val="00E044D5"/>
    <w:rsid w:val="00E04649"/>
    <w:rsid w:val="00E0464C"/>
    <w:rsid w:val="00E04AB4"/>
    <w:rsid w:val="00E04B87"/>
    <w:rsid w:val="00E04BCC"/>
    <w:rsid w:val="00E04DCF"/>
    <w:rsid w:val="00E04F31"/>
    <w:rsid w:val="00E05231"/>
    <w:rsid w:val="00E053A2"/>
    <w:rsid w:val="00E055B2"/>
    <w:rsid w:val="00E057E9"/>
    <w:rsid w:val="00E057FC"/>
    <w:rsid w:val="00E05961"/>
    <w:rsid w:val="00E059D0"/>
    <w:rsid w:val="00E05C37"/>
    <w:rsid w:val="00E05CDF"/>
    <w:rsid w:val="00E05E40"/>
    <w:rsid w:val="00E05EAD"/>
    <w:rsid w:val="00E0613A"/>
    <w:rsid w:val="00E0683C"/>
    <w:rsid w:val="00E068DF"/>
    <w:rsid w:val="00E0699A"/>
    <w:rsid w:val="00E06B48"/>
    <w:rsid w:val="00E07891"/>
    <w:rsid w:val="00E07964"/>
    <w:rsid w:val="00E07C9E"/>
    <w:rsid w:val="00E07DBA"/>
    <w:rsid w:val="00E07E97"/>
    <w:rsid w:val="00E10240"/>
    <w:rsid w:val="00E106FC"/>
    <w:rsid w:val="00E10704"/>
    <w:rsid w:val="00E1094E"/>
    <w:rsid w:val="00E10C03"/>
    <w:rsid w:val="00E10E4E"/>
    <w:rsid w:val="00E111EF"/>
    <w:rsid w:val="00E1162E"/>
    <w:rsid w:val="00E11820"/>
    <w:rsid w:val="00E119ED"/>
    <w:rsid w:val="00E119F7"/>
    <w:rsid w:val="00E11D8C"/>
    <w:rsid w:val="00E11F27"/>
    <w:rsid w:val="00E11F70"/>
    <w:rsid w:val="00E12103"/>
    <w:rsid w:val="00E1244D"/>
    <w:rsid w:val="00E1246B"/>
    <w:rsid w:val="00E12633"/>
    <w:rsid w:val="00E12730"/>
    <w:rsid w:val="00E127DF"/>
    <w:rsid w:val="00E12B68"/>
    <w:rsid w:val="00E12C54"/>
    <w:rsid w:val="00E12D5E"/>
    <w:rsid w:val="00E12DFF"/>
    <w:rsid w:val="00E1346F"/>
    <w:rsid w:val="00E1349D"/>
    <w:rsid w:val="00E13698"/>
    <w:rsid w:val="00E13B47"/>
    <w:rsid w:val="00E13C94"/>
    <w:rsid w:val="00E13D44"/>
    <w:rsid w:val="00E1409B"/>
    <w:rsid w:val="00E140CD"/>
    <w:rsid w:val="00E144EF"/>
    <w:rsid w:val="00E1476F"/>
    <w:rsid w:val="00E14C9B"/>
    <w:rsid w:val="00E1539D"/>
    <w:rsid w:val="00E1567E"/>
    <w:rsid w:val="00E156C0"/>
    <w:rsid w:val="00E156F0"/>
    <w:rsid w:val="00E15A39"/>
    <w:rsid w:val="00E15A62"/>
    <w:rsid w:val="00E15BF0"/>
    <w:rsid w:val="00E15C51"/>
    <w:rsid w:val="00E15C8B"/>
    <w:rsid w:val="00E1608D"/>
    <w:rsid w:val="00E16604"/>
    <w:rsid w:val="00E16932"/>
    <w:rsid w:val="00E16E69"/>
    <w:rsid w:val="00E16EF1"/>
    <w:rsid w:val="00E16F68"/>
    <w:rsid w:val="00E16FE8"/>
    <w:rsid w:val="00E170AD"/>
    <w:rsid w:val="00E17CD5"/>
    <w:rsid w:val="00E2093C"/>
    <w:rsid w:val="00E2096A"/>
    <w:rsid w:val="00E2099B"/>
    <w:rsid w:val="00E20CCB"/>
    <w:rsid w:val="00E20F8B"/>
    <w:rsid w:val="00E210E1"/>
    <w:rsid w:val="00E21297"/>
    <w:rsid w:val="00E2132A"/>
    <w:rsid w:val="00E2180A"/>
    <w:rsid w:val="00E21821"/>
    <w:rsid w:val="00E21881"/>
    <w:rsid w:val="00E21B45"/>
    <w:rsid w:val="00E21ECB"/>
    <w:rsid w:val="00E21F2D"/>
    <w:rsid w:val="00E22156"/>
    <w:rsid w:val="00E222F2"/>
    <w:rsid w:val="00E2249B"/>
    <w:rsid w:val="00E22DE9"/>
    <w:rsid w:val="00E23097"/>
    <w:rsid w:val="00E231E5"/>
    <w:rsid w:val="00E233E4"/>
    <w:rsid w:val="00E23677"/>
    <w:rsid w:val="00E236BD"/>
    <w:rsid w:val="00E23ABB"/>
    <w:rsid w:val="00E23B41"/>
    <w:rsid w:val="00E23F16"/>
    <w:rsid w:val="00E240F5"/>
    <w:rsid w:val="00E2410C"/>
    <w:rsid w:val="00E2494D"/>
    <w:rsid w:val="00E24A89"/>
    <w:rsid w:val="00E24C60"/>
    <w:rsid w:val="00E24D58"/>
    <w:rsid w:val="00E25428"/>
    <w:rsid w:val="00E25528"/>
    <w:rsid w:val="00E2596B"/>
    <w:rsid w:val="00E2600F"/>
    <w:rsid w:val="00E26409"/>
    <w:rsid w:val="00E26610"/>
    <w:rsid w:val="00E26900"/>
    <w:rsid w:val="00E26DE5"/>
    <w:rsid w:val="00E2700B"/>
    <w:rsid w:val="00E270E1"/>
    <w:rsid w:val="00E27415"/>
    <w:rsid w:val="00E27C84"/>
    <w:rsid w:val="00E27D69"/>
    <w:rsid w:val="00E27DEF"/>
    <w:rsid w:val="00E300D4"/>
    <w:rsid w:val="00E300E1"/>
    <w:rsid w:val="00E301E0"/>
    <w:rsid w:val="00E3031C"/>
    <w:rsid w:val="00E306FD"/>
    <w:rsid w:val="00E3073B"/>
    <w:rsid w:val="00E30FCC"/>
    <w:rsid w:val="00E31103"/>
    <w:rsid w:val="00E3157A"/>
    <w:rsid w:val="00E3173B"/>
    <w:rsid w:val="00E318AD"/>
    <w:rsid w:val="00E31B42"/>
    <w:rsid w:val="00E31B54"/>
    <w:rsid w:val="00E31C2D"/>
    <w:rsid w:val="00E31D0F"/>
    <w:rsid w:val="00E320E5"/>
    <w:rsid w:val="00E32909"/>
    <w:rsid w:val="00E32913"/>
    <w:rsid w:val="00E32CD0"/>
    <w:rsid w:val="00E32D2E"/>
    <w:rsid w:val="00E330C8"/>
    <w:rsid w:val="00E3311B"/>
    <w:rsid w:val="00E331F4"/>
    <w:rsid w:val="00E334DF"/>
    <w:rsid w:val="00E33655"/>
    <w:rsid w:val="00E33750"/>
    <w:rsid w:val="00E344DA"/>
    <w:rsid w:val="00E34729"/>
    <w:rsid w:val="00E34A02"/>
    <w:rsid w:val="00E34B7E"/>
    <w:rsid w:val="00E34D41"/>
    <w:rsid w:val="00E35013"/>
    <w:rsid w:val="00E356D8"/>
    <w:rsid w:val="00E35749"/>
    <w:rsid w:val="00E35A6A"/>
    <w:rsid w:val="00E35F62"/>
    <w:rsid w:val="00E360F1"/>
    <w:rsid w:val="00E36485"/>
    <w:rsid w:val="00E36707"/>
    <w:rsid w:val="00E36757"/>
    <w:rsid w:val="00E3679C"/>
    <w:rsid w:val="00E36A24"/>
    <w:rsid w:val="00E36D0B"/>
    <w:rsid w:val="00E36FEC"/>
    <w:rsid w:val="00E37352"/>
    <w:rsid w:val="00E37520"/>
    <w:rsid w:val="00E37952"/>
    <w:rsid w:val="00E37E99"/>
    <w:rsid w:val="00E403C9"/>
    <w:rsid w:val="00E4050E"/>
    <w:rsid w:val="00E40628"/>
    <w:rsid w:val="00E40C63"/>
    <w:rsid w:val="00E40D1D"/>
    <w:rsid w:val="00E4104E"/>
    <w:rsid w:val="00E41357"/>
    <w:rsid w:val="00E414A5"/>
    <w:rsid w:val="00E41D14"/>
    <w:rsid w:val="00E41D1D"/>
    <w:rsid w:val="00E41D62"/>
    <w:rsid w:val="00E42C30"/>
    <w:rsid w:val="00E42D35"/>
    <w:rsid w:val="00E42D4A"/>
    <w:rsid w:val="00E4327E"/>
    <w:rsid w:val="00E43553"/>
    <w:rsid w:val="00E4367C"/>
    <w:rsid w:val="00E43716"/>
    <w:rsid w:val="00E4397D"/>
    <w:rsid w:val="00E43A0E"/>
    <w:rsid w:val="00E440A8"/>
    <w:rsid w:val="00E4443F"/>
    <w:rsid w:val="00E4495B"/>
    <w:rsid w:val="00E44A92"/>
    <w:rsid w:val="00E44AE3"/>
    <w:rsid w:val="00E44BE3"/>
    <w:rsid w:val="00E44CE0"/>
    <w:rsid w:val="00E44CF5"/>
    <w:rsid w:val="00E44E93"/>
    <w:rsid w:val="00E45453"/>
    <w:rsid w:val="00E455B6"/>
    <w:rsid w:val="00E45710"/>
    <w:rsid w:val="00E4580D"/>
    <w:rsid w:val="00E45BFE"/>
    <w:rsid w:val="00E45F8E"/>
    <w:rsid w:val="00E4602F"/>
    <w:rsid w:val="00E46542"/>
    <w:rsid w:val="00E468DD"/>
    <w:rsid w:val="00E46998"/>
    <w:rsid w:val="00E46AA1"/>
    <w:rsid w:val="00E46C0C"/>
    <w:rsid w:val="00E46DC9"/>
    <w:rsid w:val="00E47400"/>
    <w:rsid w:val="00E478C8"/>
    <w:rsid w:val="00E479D1"/>
    <w:rsid w:val="00E47BE8"/>
    <w:rsid w:val="00E47E89"/>
    <w:rsid w:val="00E47EFE"/>
    <w:rsid w:val="00E5009F"/>
    <w:rsid w:val="00E5018E"/>
    <w:rsid w:val="00E5027A"/>
    <w:rsid w:val="00E5035B"/>
    <w:rsid w:val="00E505CF"/>
    <w:rsid w:val="00E50736"/>
    <w:rsid w:val="00E509D7"/>
    <w:rsid w:val="00E50A0C"/>
    <w:rsid w:val="00E50A2A"/>
    <w:rsid w:val="00E50C14"/>
    <w:rsid w:val="00E50C47"/>
    <w:rsid w:val="00E50DE9"/>
    <w:rsid w:val="00E510A4"/>
    <w:rsid w:val="00E510FF"/>
    <w:rsid w:val="00E51292"/>
    <w:rsid w:val="00E513E9"/>
    <w:rsid w:val="00E51CBA"/>
    <w:rsid w:val="00E51D63"/>
    <w:rsid w:val="00E51E63"/>
    <w:rsid w:val="00E51F06"/>
    <w:rsid w:val="00E5220A"/>
    <w:rsid w:val="00E5228E"/>
    <w:rsid w:val="00E5254B"/>
    <w:rsid w:val="00E52573"/>
    <w:rsid w:val="00E52AAD"/>
    <w:rsid w:val="00E52F09"/>
    <w:rsid w:val="00E52F74"/>
    <w:rsid w:val="00E53197"/>
    <w:rsid w:val="00E532EE"/>
    <w:rsid w:val="00E53401"/>
    <w:rsid w:val="00E534A3"/>
    <w:rsid w:val="00E53AD5"/>
    <w:rsid w:val="00E53EFD"/>
    <w:rsid w:val="00E54604"/>
    <w:rsid w:val="00E549F7"/>
    <w:rsid w:val="00E54AD7"/>
    <w:rsid w:val="00E54D2D"/>
    <w:rsid w:val="00E54F22"/>
    <w:rsid w:val="00E55885"/>
    <w:rsid w:val="00E55996"/>
    <w:rsid w:val="00E55C00"/>
    <w:rsid w:val="00E55CC6"/>
    <w:rsid w:val="00E55D73"/>
    <w:rsid w:val="00E55DFF"/>
    <w:rsid w:val="00E55FEF"/>
    <w:rsid w:val="00E55FF6"/>
    <w:rsid w:val="00E56027"/>
    <w:rsid w:val="00E56308"/>
    <w:rsid w:val="00E56488"/>
    <w:rsid w:val="00E5648E"/>
    <w:rsid w:val="00E5653E"/>
    <w:rsid w:val="00E565B6"/>
    <w:rsid w:val="00E565F4"/>
    <w:rsid w:val="00E567D0"/>
    <w:rsid w:val="00E5693D"/>
    <w:rsid w:val="00E56A88"/>
    <w:rsid w:val="00E56AB6"/>
    <w:rsid w:val="00E56B4C"/>
    <w:rsid w:val="00E56F63"/>
    <w:rsid w:val="00E56FF0"/>
    <w:rsid w:val="00E57133"/>
    <w:rsid w:val="00E5725B"/>
    <w:rsid w:val="00E5733C"/>
    <w:rsid w:val="00E5748D"/>
    <w:rsid w:val="00E57A65"/>
    <w:rsid w:val="00E57F72"/>
    <w:rsid w:val="00E57FC4"/>
    <w:rsid w:val="00E60129"/>
    <w:rsid w:val="00E601C5"/>
    <w:rsid w:val="00E60577"/>
    <w:rsid w:val="00E60725"/>
    <w:rsid w:val="00E609A6"/>
    <w:rsid w:val="00E60A52"/>
    <w:rsid w:val="00E60B20"/>
    <w:rsid w:val="00E60BE0"/>
    <w:rsid w:val="00E60DE3"/>
    <w:rsid w:val="00E61042"/>
    <w:rsid w:val="00E61140"/>
    <w:rsid w:val="00E61147"/>
    <w:rsid w:val="00E61176"/>
    <w:rsid w:val="00E61471"/>
    <w:rsid w:val="00E61C29"/>
    <w:rsid w:val="00E61F0B"/>
    <w:rsid w:val="00E62188"/>
    <w:rsid w:val="00E6219B"/>
    <w:rsid w:val="00E6219E"/>
    <w:rsid w:val="00E62350"/>
    <w:rsid w:val="00E623C4"/>
    <w:rsid w:val="00E62401"/>
    <w:rsid w:val="00E62692"/>
    <w:rsid w:val="00E62888"/>
    <w:rsid w:val="00E62F64"/>
    <w:rsid w:val="00E6382E"/>
    <w:rsid w:val="00E63F49"/>
    <w:rsid w:val="00E6406E"/>
    <w:rsid w:val="00E64187"/>
    <w:rsid w:val="00E6421C"/>
    <w:rsid w:val="00E643A5"/>
    <w:rsid w:val="00E64846"/>
    <w:rsid w:val="00E64949"/>
    <w:rsid w:val="00E64A37"/>
    <w:rsid w:val="00E64E71"/>
    <w:rsid w:val="00E6504C"/>
    <w:rsid w:val="00E652B9"/>
    <w:rsid w:val="00E652E3"/>
    <w:rsid w:val="00E65369"/>
    <w:rsid w:val="00E654FC"/>
    <w:rsid w:val="00E65CB2"/>
    <w:rsid w:val="00E65D5D"/>
    <w:rsid w:val="00E6623B"/>
    <w:rsid w:val="00E664E0"/>
    <w:rsid w:val="00E664E6"/>
    <w:rsid w:val="00E66574"/>
    <w:rsid w:val="00E66596"/>
    <w:rsid w:val="00E66B73"/>
    <w:rsid w:val="00E66BA2"/>
    <w:rsid w:val="00E66D6E"/>
    <w:rsid w:val="00E66DDA"/>
    <w:rsid w:val="00E66ECE"/>
    <w:rsid w:val="00E66F98"/>
    <w:rsid w:val="00E7010C"/>
    <w:rsid w:val="00E702D2"/>
    <w:rsid w:val="00E705B3"/>
    <w:rsid w:val="00E706E9"/>
    <w:rsid w:val="00E70F70"/>
    <w:rsid w:val="00E71048"/>
    <w:rsid w:val="00E710BE"/>
    <w:rsid w:val="00E711E4"/>
    <w:rsid w:val="00E71606"/>
    <w:rsid w:val="00E71863"/>
    <w:rsid w:val="00E71A98"/>
    <w:rsid w:val="00E71B33"/>
    <w:rsid w:val="00E71D2D"/>
    <w:rsid w:val="00E71E71"/>
    <w:rsid w:val="00E7205E"/>
    <w:rsid w:val="00E72510"/>
    <w:rsid w:val="00E725AC"/>
    <w:rsid w:val="00E72774"/>
    <w:rsid w:val="00E72A67"/>
    <w:rsid w:val="00E72B5B"/>
    <w:rsid w:val="00E72C17"/>
    <w:rsid w:val="00E72CC9"/>
    <w:rsid w:val="00E72EB8"/>
    <w:rsid w:val="00E731B9"/>
    <w:rsid w:val="00E7364A"/>
    <w:rsid w:val="00E7404D"/>
    <w:rsid w:val="00E740CA"/>
    <w:rsid w:val="00E7425B"/>
    <w:rsid w:val="00E7435F"/>
    <w:rsid w:val="00E745CA"/>
    <w:rsid w:val="00E747E9"/>
    <w:rsid w:val="00E74BAB"/>
    <w:rsid w:val="00E74C79"/>
    <w:rsid w:val="00E74EB7"/>
    <w:rsid w:val="00E74F6B"/>
    <w:rsid w:val="00E752A1"/>
    <w:rsid w:val="00E75328"/>
    <w:rsid w:val="00E75887"/>
    <w:rsid w:val="00E75B19"/>
    <w:rsid w:val="00E75B7B"/>
    <w:rsid w:val="00E76171"/>
    <w:rsid w:val="00E76212"/>
    <w:rsid w:val="00E768E7"/>
    <w:rsid w:val="00E76AD2"/>
    <w:rsid w:val="00E770ED"/>
    <w:rsid w:val="00E773E9"/>
    <w:rsid w:val="00E77471"/>
    <w:rsid w:val="00E774E1"/>
    <w:rsid w:val="00E77D15"/>
    <w:rsid w:val="00E80274"/>
    <w:rsid w:val="00E803E0"/>
    <w:rsid w:val="00E8051D"/>
    <w:rsid w:val="00E809AA"/>
    <w:rsid w:val="00E80EC2"/>
    <w:rsid w:val="00E815CA"/>
    <w:rsid w:val="00E81952"/>
    <w:rsid w:val="00E81C80"/>
    <w:rsid w:val="00E81FFC"/>
    <w:rsid w:val="00E826DA"/>
    <w:rsid w:val="00E82CB8"/>
    <w:rsid w:val="00E83017"/>
    <w:rsid w:val="00E83580"/>
    <w:rsid w:val="00E8364A"/>
    <w:rsid w:val="00E83A5B"/>
    <w:rsid w:val="00E83B14"/>
    <w:rsid w:val="00E83D2F"/>
    <w:rsid w:val="00E83F9F"/>
    <w:rsid w:val="00E843B4"/>
    <w:rsid w:val="00E844AE"/>
    <w:rsid w:val="00E84753"/>
    <w:rsid w:val="00E8475D"/>
    <w:rsid w:val="00E84B02"/>
    <w:rsid w:val="00E8540D"/>
    <w:rsid w:val="00E854E3"/>
    <w:rsid w:val="00E8563F"/>
    <w:rsid w:val="00E85CD0"/>
    <w:rsid w:val="00E85E28"/>
    <w:rsid w:val="00E86408"/>
    <w:rsid w:val="00E86477"/>
    <w:rsid w:val="00E8649C"/>
    <w:rsid w:val="00E86649"/>
    <w:rsid w:val="00E866ED"/>
    <w:rsid w:val="00E8697F"/>
    <w:rsid w:val="00E86B9A"/>
    <w:rsid w:val="00E86C15"/>
    <w:rsid w:val="00E86C56"/>
    <w:rsid w:val="00E86F0A"/>
    <w:rsid w:val="00E86FB8"/>
    <w:rsid w:val="00E870C7"/>
    <w:rsid w:val="00E871D7"/>
    <w:rsid w:val="00E874F7"/>
    <w:rsid w:val="00E87802"/>
    <w:rsid w:val="00E87DF7"/>
    <w:rsid w:val="00E9006F"/>
    <w:rsid w:val="00E900C2"/>
    <w:rsid w:val="00E905BF"/>
    <w:rsid w:val="00E90741"/>
    <w:rsid w:val="00E909C8"/>
    <w:rsid w:val="00E90BA9"/>
    <w:rsid w:val="00E90CBA"/>
    <w:rsid w:val="00E911CE"/>
    <w:rsid w:val="00E9152D"/>
    <w:rsid w:val="00E91752"/>
    <w:rsid w:val="00E919F9"/>
    <w:rsid w:val="00E91B7B"/>
    <w:rsid w:val="00E91D13"/>
    <w:rsid w:val="00E91DE2"/>
    <w:rsid w:val="00E91F48"/>
    <w:rsid w:val="00E91FC9"/>
    <w:rsid w:val="00E9263A"/>
    <w:rsid w:val="00E927BB"/>
    <w:rsid w:val="00E92872"/>
    <w:rsid w:val="00E92882"/>
    <w:rsid w:val="00E92AC0"/>
    <w:rsid w:val="00E92C65"/>
    <w:rsid w:val="00E92CA2"/>
    <w:rsid w:val="00E931F6"/>
    <w:rsid w:val="00E93973"/>
    <w:rsid w:val="00E94333"/>
    <w:rsid w:val="00E94351"/>
    <w:rsid w:val="00E9443A"/>
    <w:rsid w:val="00E9456B"/>
    <w:rsid w:val="00E94EB9"/>
    <w:rsid w:val="00E95072"/>
    <w:rsid w:val="00E951DE"/>
    <w:rsid w:val="00E9595D"/>
    <w:rsid w:val="00E959CB"/>
    <w:rsid w:val="00E95BD5"/>
    <w:rsid w:val="00E95CE8"/>
    <w:rsid w:val="00E96083"/>
    <w:rsid w:val="00E96568"/>
    <w:rsid w:val="00E9696F"/>
    <w:rsid w:val="00E96C96"/>
    <w:rsid w:val="00E9730F"/>
    <w:rsid w:val="00E97CCB"/>
    <w:rsid w:val="00E97D60"/>
    <w:rsid w:val="00EA0010"/>
    <w:rsid w:val="00EA01B5"/>
    <w:rsid w:val="00EA022E"/>
    <w:rsid w:val="00EA04D4"/>
    <w:rsid w:val="00EA0AE4"/>
    <w:rsid w:val="00EA0F92"/>
    <w:rsid w:val="00EA14B8"/>
    <w:rsid w:val="00EA1563"/>
    <w:rsid w:val="00EA189C"/>
    <w:rsid w:val="00EA1BD7"/>
    <w:rsid w:val="00EA1C42"/>
    <w:rsid w:val="00EA228D"/>
    <w:rsid w:val="00EA257B"/>
    <w:rsid w:val="00EA29B1"/>
    <w:rsid w:val="00EA2E27"/>
    <w:rsid w:val="00EA3094"/>
    <w:rsid w:val="00EA30CB"/>
    <w:rsid w:val="00EA315D"/>
    <w:rsid w:val="00EA343C"/>
    <w:rsid w:val="00EA3490"/>
    <w:rsid w:val="00EA353A"/>
    <w:rsid w:val="00EA3642"/>
    <w:rsid w:val="00EA3722"/>
    <w:rsid w:val="00EA373B"/>
    <w:rsid w:val="00EA38B1"/>
    <w:rsid w:val="00EA3A6B"/>
    <w:rsid w:val="00EA3CA6"/>
    <w:rsid w:val="00EA4040"/>
    <w:rsid w:val="00EA41CB"/>
    <w:rsid w:val="00EA4507"/>
    <w:rsid w:val="00EA4812"/>
    <w:rsid w:val="00EA4860"/>
    <w:rsid w:val="00EA4B60"/>
    <w:rsid w:val="00EA4D2F"/>
    <w:rsid w:val="00EA5520"/>
    <w:rsid w:val="00EA5AE3"/>
    <w:rsid w:val="00EA5E11"/>
    <w:rsid w:val="00EA6098"/>
    <w:rsid w:val="00EA62B6"/>
    <w:rsid w:val="00EA633F"/>
    <w:rsid w:val="00EA6CF6"/>
    <w:rsid w:val="00EA6EA0"/>
    <w:rsid w:val="00EA7097"/>
    <w:rsid w:val="00EA7349"/>
    <w:rsid w:val="00EA750E"/>
    <w:rsid w:val="00EA779C"/>
    <w:rsid w:val="00EA782D"/>
    <w:rsid w:val="00EA7CDE"/>
    <w:rsid w:val="00EB0037"/>
    <w:rsid w:val="00EB032D"/>
    <w:rsid w:val="00EB0376"/>
    <w:rsid w:val="00EB0382"/>
    <w:rsid w:val="00EB0BB6"/>
    <w:rsid w:val="00EB0C64"/>
    <w:rsid w:val="00EB0CA5"/>
    <w:rsid w:val="00EB0F09"/>
    <w:rsid w:val="00EB0F43"/>
    <w:rsid w:val="00EB118F"/>
    <w:rsid w:val="00EB119D"/>
    <w:rsid w:val="00EB13B6"/>
    <w:rsid w:val="00EB16B3"/>
    <w:rsid w:val="00EB19BC"/>
    <w:rsid w:val="00EB213D"/>
    <w:rsid w:val="00EB21F1"/>
    <w:rsid w:val="00EB2522"/>
    <w:rsid w:val="00EB25EF"/>
    <w:rsid w:val="00EB2745"/>
    <w:rsid w:val="00EB2834"/>
    <w:rsid w:val="00EB2860"/>
    <w:rsid w:val="00EB2A9E"/>
    <w:rsid w:val="00EB2F42"/>
    <w:rsid w:val="00EB2FAA"/>
    <w:rsid w:val="00EB3302"/>
    <w:rsid w:val="00EB342D"/>
    <w:rsid w:val="00EB3530"/>
    <w:rsid w:val="00EB355C"/>
    <w:rsid w:val="00EB35C7"/>
    <w:rsid w:val="00EB3C20"/>
    <w:rsid w:val="00EB3E2C"/>
    <w:rsid w:val="00EB3E36"/>
    <w:rsid w:val="00EB3E93"/>
    <w:rsid w:val="00EB47CC"/>
    <w:rsid w:val="00EB4D54"/>
    <w:rsid w:val="00EB4DFB"/>
    <w:rsid w:val="00EB55A0"/>
    <w:rsid w:val="00EB56A3"/>
    <w:rsid w:val="00EB5867"/>
    <w:rsid w:val="00EB5BF0"/>
    <w:rsid w:val="00EB5D38"/>
    <w:rsid w:val="00EB5E9B"/>
    <w:rsid w:val="00EB5F28"/>
    <w:rsid w:val="00EB616B"/>
    <w:rsid w:val="00EB654D"/>
    <w:rsid w:val="00EB66BB"/>
    <w:rsid w:val="00EB77EA"/>
    <w:rsid w:val="00EB7811"/>
    <w:rsid w:val="00EC0072"/>
    <w:rsid w:val="00EC00F5"/>
    <w:rsid w:val="00EC0716"/>
    <w:rsid w:val="00EC0744"/>
    <w:rsid w:val="00EC0A54"/>
    <w:rsid w:val="00EC0CB8"/>
    <w:rsid w:val="00EC0F87"/>
    <w:rsid w:val="00EC118E"/>
    <w:rsid w:val="00EC125E"/>
    <w:rsid w:val="00EC18A3"/>
    <w:rsid w:val="00EC1C8A"/>
    <w:rsid w:val="00EC2101"/>
    <w:rsid w:val="00EC277E"/>
    <w:rsid w:val="00EC2796"/>
    <w:rsid w:val="00EC2B65"/>
    <w:rsid w:val="00EC2FCE"/>
    <w:rsid w:val="00EC2FEC"/>
    <w:rsid w:val="00EC3216"/>
    <w:rsid w:val="00EC329B"/>
    <w:rsid w:val="00EC3331"/>
    <w:rsid w:val="00EC363F"/>
    <w:rsid w:val="00EC364E"/>
    <w:rsid w:val="00EC36F2"/>
    <w:rsid w:val="00EC3DE0"/>
    <w:rsid w:val="00EC42B7"/>
    <w:rsid w:val="00EC451C"/>
    <w:rsid w:val="00EC47A7"/>
    <w:rsid w:val="00EC47E0"/>
    <w:rsid w:val="00EC4BD4"/>
    <w:rsid w:val="00EC53FC"/>
    <w:rsid w:val="00EC572B"/>
    <w:rsid w:val="00EC57AA"/>
    <w:rsid w:val="00EC59D3"/>
    <w:rsid w:val="00EC5AE7"/>
    <w:rsid w:val="00EC61C7"/>
    <w:rsid w:val="00EC65C0"/>
    <w:rsid w:val="00EC6A92"/>
    <w:rsid w:val="00EC6C38"/>
    <w:rsid w:val="00EC6CC5"/>
    <w:rsid w:val="00EC7191"/>
    <w:rsid w:val="00EC73D9"/>
    <w:rsid w:val="00EC74B8"/>
    <w:rsid w:val="00EC7603"/>
    <w:rsid w:val="00EC7A34"/>
    <w:rsid w:val="00EC7A82"/>
    <w:rsid w:val="00EC7CD9"/>
    <w:rsid w:val="00EC7CED"/>
    <w:rsid w:val="00EC7FD7"/>
    <w:rsid w:val="00ED0192"/>
    <w:rsid w:val="00ED01C1"/>
    <w:rsid w:val="00ED0204"/>
    <w:rsid w:val="00ED0383"/>
    <w:rsid w:val="00ED0747"/>
    <w:rsid w:val="00ED0A51"/>
    <w:rsid w:val="00ED0B68"/>
    <w:rsid w:val="00ED0D47"/>
    <w:rsid w:val="00ED1194"/>
    <w:rsid w:val="00ED1556"/>
    <w:rsid w:val="00ED1CA5"/>
    <w:rsid w:val="00ED21BB"/>
    <w:rsid w:val="00ED2356"/>
    <w:rsid w:val="00ED28F1"/>
    <w:rsid w:val="00ED28F2"/>
    <w:rsid w:val="00ED2DC1"/>
    <w:rsid w:val="00ED2E4A"/>
    <w:rsid w:val="00ED361B"/>
    <w:rsid w:val="00ED3699"/>
    <w:rsid w:val="00ED383C"/>
    <w:rsid w:val="00ED3AB3"/>
    <w:rsid w:val="00ED3C6D"/>
    <w:rsid w:val="00ED44FD"/>
    <w:rsid w:val="00ED4589"/>
    <w:rsid w:val="00ED4B43"/>
    <w:rsid w:val="00ED53C6"/>
    <w:rsid w:val="00ED5467"/>
    <w:rsid w:val="00ED56F5"/>
    <w:rsid w:val="00ED5757"/>
    <w:rsid w:val="00ED582B"/>
    <w:rsid w:val="00ED5A5B"/>
    <w:rsid w:val="00ED5B53"/>
    <w:rsid w:val="00ED5EE7"/>
    <w:rsid w:val="00ED604D"/>
    <w:rsid w:val="00ED6122"/>
    <w:rsid w:val="00ED6389"/>
    <w:rsid w:val="00ED63AA"/>
    <w:rsid w:val="00ED643D"/>
    <w:rsid w:val="00ED667B"/>
    <w:rsid w:val="00ED6EA3"/>
    <w:rsid w:val="00ED6ED0"/>
    <w:rsid w:val="00ED6F38"/>
    <w:rsid w:val="00ED6FF7"/>
    <w:rsid w:val="00ED72B8"/>
    <w:rsid w:val="00ED73FB"/>
    <w:rsid w:val="00ED74AB"/>
    <w:rsid w:val="00ED7540"/>
    <w:rsid w:val="00ED75B5"/>
    <w:rsid w:val="00ED7658"/>
    <w:rsid w:val="00ED789F"/>
    <w:rsid w:val="00ED78CB"/>
    <w:rsid w:val="00ED7D7C"/>
    <w:rsid w:val="00ED7DEE"/>
    <w:rsid w:val="00ED7E96"/>
    <w:rsid w:val="00ED7FF8"/>
    <w:rsid w:val="00EE0036"/>
    <w:rsid w:val="00EE047B"/>
    <w:rsid w:val="00EE06DA"/>
    <w:rsid w:val="00EE0A03"/>
    <w:rsid w:val="00EE0C31"/>
    <w:rsid w:val="00EE0E8D"/>
    <w:rsid w:val="00EE0F6B"/>
    <w:rsid w:val="00EE1062"/>
    <w:rsid w:val="00EE1249"/>
    <w:rsid w:val="00EE1876"/>
    <w:rsid w:val="00EE18D5"/>
    <w:rsid w:val="00EE19BA"/>
    <w:rsid w:val="00EE1A50"/>
    <w:rsid w:val="00EE1ACE"/>
    <w:rsid w:val="00EE232F"/>
    <w:rsid w:val="00EE2573"/>
    <w:rsid w:val="00EE27A0"/>
    <w:rsid w:val="00EE2950"/>
    <w:rsid w:val="00EE2AE6"/>
    <w:rsid w:val="00EE2C7B"/>
    <w:rsid w:val="00EE2CD2"/>
    <w:rsid w:val="00EE2F81"/>
    <w:rsid w:val="00EE310C"/>
    <w:rsid w:val="00EE33DC"/>
    <w:rsid w:val="00EE3621"/>
    <w:rsid w:val="00EE374A"/>
    <w:rsid w:val="00EE385B"/>
    <w:rsid w:val="00EE3BF5"/>
    <w:rsid w:val="00EE3CBE"/>
    <w:rsid w:val="00EE3CFD"/>
    <w:rsid w:val="00EE3F04"/>
    <w:rsid w:val="00EE41C0"/>
    <w:rsid w:val="00EE45B5"/>
    <w:rsid w:val="00EE48B0"/>
    <w:rsid w:val="00EE4B33"/>
    <w:rsid w:val="00EE4E0B"/>
    <w:rsid w:val="00EE4EAE"/>
    <w:rsid w:val="00EE4FE6"/>
    <w:rsid w:val="00EE56BD"/>
    <w:rsid w:val="00EE59B7"/>
    <w:rsid w:val="00EE5B22"/>
    <w:rsid w:val="00EE6129"/>
    <w:rsid w:val="00EE625E"/>
    <w:rsid w:val="00EE6352"/>
    <w:rsid w:val="00EE6503"/>
    <w:rsid w:val="00EE65FC"/>
    <w:rsid w:val="00EE67DC"/>
    <w:rsid w:val="00EE6C6A"/>
    <w:rsid w:val="00EE72BD"/>
    <w:rsid w:val="00EE7A35"/>
    <w:rsid w:val="00EE7A92"/>
    <w:rsid w:val="00EE7B13"/>
    <w:rsid w:val="00EE7F43"/>
    <w:rsid w:val="00EF0303"/>
    <w:rsid w:val="00EF071B"/>
    <w:rsid w:val="00EF081C"/>
    <w:rsid w:val="00EF0ABA"/>
    <w:rsid w:val="00EF0B15"/>
    <w:rsid w:val="00EF0B6C"/>
    <w:rsid w:val="00EF0B8A"/>
    <w:rsid w:val="00EF0CC5"/>
    <w:rsid w:val="00EF0EBA"/>
    <w:rsid w:val="00EF0F01"/>
    <w:rsid w:val="00EF16B7"/>
    <w:rsid w:val="00EF198B"/>
    <w:rsid w:val="00EF1A5E"/>
    <w:rsid w:val="00EF1AAA"/>
    <w:rsid w:val="00EF1D64"/>
    <w:rsid w:val="00EF1F1C"/>
    <w:rsid w:val="00EF21D4"/>
    <w:rsid w:val="00EF2A1A"/>
    <w:rsid w:val="00EF31E6"/>
    <w:rsid w:val="00EF350C"/>
    <w:rsid w:val="00EF3538"/>
    <w:rsid w:val="00EF3669"/>
    <w:rsid w:val="00EF3BFC"/>
    <w:rsid w:val="00EF3DFD"/>
    <w:rsid w:val="00EF420C"/>
    <w:rsid w:val="00EF4459"/>
    <w:rsid w:val="00EF477C"/>
    <w:rsid w:val="00EF48FC"/>
    <w:rsid w:val="00EF504A"/>
    <w:rsid w:val="00EF55D7"/>
    <w:rsid w:val="00EF57A5"/>
    <w:rsid w:val="00EF57D9"/>
    <w:rsid w:val="00EF5BFC"/>
    <w:rsid w:val="00EF5D04"/>
    <w:rsid w:val="00EF5D0F"/>
    <w:rsid w:val="00EF66BB"/>
    <w:rsid w:val="00EF6895"/>
    <w:rsid w:val="00EF6915"/>
    <w:rsid w:val="00EF6B7E"/>
    <w:rsid w:val="00EF6BC3"/>
    <w:rsid w:val="00EF6C1B"/>
    <w:rsid w:val="00EF6ED1"/>
    <w:rsid w:val="00EF6EEC"/>
    <w:rsid w:val="00EF7291"/>
    <w:rsid w:val="00EF7398"/>
    <w:rsid w:val="00EF7471"/>
    <w:rsid w:val="00EF74CA"/>
    <w:rsid w:val="00EF74D5"/>
    <w:rsid w:val="00EF7608"/>
    <w:rsid w:val="00EF7688"/>
    <w:rsid w:val="00EF77B3"/>
    <w:rsid w:val="00EF7969"/>
    <w:rsid w:val="00EF7C1A"/>
    <w:rsid w:val="00EF7F8E"/>
    <w:rsid w:val="00F00034"/>
    <w:rsid w:val="00F00AA2"/>
    <w:rsid w:val="00F0104B"/>
    <w:rsid w:val="00F0110B"/>
    <w:rsid w:val="00F01489"/>
    <w:rsid w:val="00F0180D"/>
    <w:rsid w:val="00F01975"/>
    <w:rsid w:val="00F02080"/>
    <w:rsid w:val="00F020A1"/>
    <w:rsid w:val="00F02820"/>
    <w:rsid w:val="00F028FD"/>
    <w:rsid w:val="00F0294C"/>
    <w:rsid w:val="00F02BB1"/>
    <w:rsid w:val="00F02BB6"/>
    <w:rsid w:val="00F02C8F"/>
    <w:rsid w:val="00F02DC4"/>
    <w:rsid w:val="00F03369"/>
    <w:rsid w:val="00F034AC"/>
    <w:rsid w:val="00F03501"/>
    <w:rsid w:val="00F0350F"/>
    <w:rsid w:val="00F035BA"/>
    <w:rsid w:val="00F037D2"/>
    <w:rsid w:val="00F03801"/>
    <w:rsid w:val="00F039D4"/>
    <w:rsid w:val="00F03EBB"/>
    <w:rsid w:val="00F043CC"/>
    <w:rsid w:val="00F044EC"/>
    <w:rsid w:val="00F04DC3"/>
    <w:rsid w:val="00F04DE5"/>
    <w:rsid w:val="00F054D5"/>
    <w:rsid w:val="00F056AD"/>
    <w:rsid w:val="00F056BE"/>
    <w:rsid w:val="00F05B20"/>
    <w:rsid w:val="00F05BDC"/>
    <w:rsid w:val="00F05C99"/>
    <w:rsid w:val="00F05DA4"/>
    <w:rsid w:val="00F05EAD"/>
    <w:rsid w:val="00F061E7"/>
    <w:rsid w:val="00F0639A"/>
    <w:rsid w:val="00F06815"/>
    <w:rsid w:val="00F06940"/>
    <w:rsid w:val="00F06961"/>
    <w:rsid w:val="00F06B4D"/>
    <w:rsid w:val="00F075D4"/>
    <w:rsid w:val="00F07B52"/>
    <w:rsid w:val="00F07DBA"/>
    <w:rsid w:val="00F07E0B"/>
    <w:rsid w:val="00F07E6E"/>
    <w:rsid w:val="00F1024D"/>
    <w:rsid w:val="00F10586"/>
    <w:rsid w:val="00F105ED"/>
    <w:rsid w:val="00F105EF"/>
    <w:rsid w:val="00F10E85"/>
    <w:rsid w:val="00F10F65"/>
    <w:rsid w:val="00F1106C"/>
    <w:rsid w:val="00F11178"/>
    <w:rsid w:val="00F1121C"/>
    <w:rsid w:val="00F113E3"/>
    <w:rsid w:val="00F116F7"/>
    <w:rsid w:val="00F11B29"/>
    <w:rsid w:val="00F11E15"/>
    <w:rsid w:val="00F12266"/>
    <w:rsid w:val="00F122B4"/>
    <w:rsid w:val="00F1251B"/>
    <w:rsid w:val="00F1253E"/>
    <w:rsid w:val="00F1268A"/>
    <w:rsid w:val="00F12AA4"/>
    <w:rsid w:val="00F12B56"/>
    <w:rsid w:val="00F12C9B"/>
    <w:rsid w:val="00F12E95"/>
    <w:rsid w:val="00F135E1"/>
    <w:rsid w:val="00F1398C"/>
    <w:rsid w:val="00F13A63"/>
    <w:rsid w:val="00F13FD3"/>
    <w:rsid w:val="00F140C6"/>
    <w:rsid w:val="00F142F3"/>
    <w:rsid w:val="00F14331"/>
    <w:rsid w:val="00F14A4B"/>
    <w:rsid w:val="00F14E9A"/>
    <w:rsid w:val="00F14EE6"/>
    <w:rsid w:val="00F1586B"/>
    <w:rsid w:val="00F159A5"/>
    <w:rsid w:val="00F15B43"/>
    <w:rsid w:val="00F15DE6"/>
    <w:rsid w:val="00F164B6"/>
    <w:rsid w:val="00F1664D"/>
    <w:rsid w:val="00F1669B"/>
    <w:rsid w:val="00F166F0"/>
    <w:rsid w:val="00F1671C"/>
    <w:rsid w:val="00F169AD"/>
    <w:rsid w:val="00F16A29"/>
    <w:rsid w:val="00F16A73"/>
    <w:rsid w:val="00F16BBD"/>
    <w:rsid w:val="00F16C91"/>
    <w:rsid w:val="00F16CBB"/>
    <w:rsid w:val="00F16F7B"/>
    <w:rsid w:val="00F170DC"/>
    <w:rsid w:val="00F17365"/>
    <w:rsid w:val="00F17538"/>
    <w:rsid w:val="00F1759E"/>
    <w:rsid w:val="00F177ED"/>
    <w:rsid w:val="00F17BE0"/>
    <w:rsid w:val="00F20103"/>
    <w:rsid w:val="00F202C2"/>
    <w:rsid w:val="00F20324"/>
    <w:rsid w:val="00F20509"/>
    <w:rsid w:val="00F206F7"/>
    <w:rsid w:val="00F209B7"/>
    <w:rsid w:val="00F209D4"/>
    <w:rsid w:val="00F20C1A"/>
    <w:rsid w:val="00F20C26"/>
    <w:rsid w:val="00F211B6"/>
    <w:rsid w:val="00F211E9"/>
    <w:rsid w:val="00F217DB"/>
    <w:rsid w:val="00F21908"/>
    <w:rsid w:val="00F21B1C"/>
    <w:rsid w:val="00F21BB5"/>
    <w:rsid w:val="00F21DF2"/>
    <w:rsid w:val="00F21E5B"/>
    <w:rsid w:val="00F21E9A"/>
    <w:rsid w:val="00F21FA5"/>
    <w:rsid w:val="00F22100"/>
    <w:rsid w:val="00F2213A"/>
    <w:rsid w:val="00F2219E"/>
    <w:rsid w:val="00F221DF"/>
    <w:rsid w:val="00F223D4"/>
    <w:rsid w:val="00F225DD"/>
    <w:rsid w:val="00F226CB"/>
    <w:rsid w:val="00F226FD"/>
    <w:rsid w:val="00F2270A"/>
    <w:rsid w:val="00F22CA5"/>
    <w:rsid w:val="00F22D6D"/>
    <w:rsid w:val="00F230B8"/>
    <w:rsid w:val="00F2326E"/>
    <w:rsid w:val="00F23591"/>
    <w:rsid w:val="00F23729"/>
    <w:rsid w:val="00F2386A"/>
    <w:rsid w:val="00F23BB3"/>
    <w:rsid w:val="00F24227"/>
    <w:rsid w:val="00F24244"/>
    <w:rsid w:val="00F242DE"/>
    <w:rsid w:val="00F243E7"/>
    <w:rsid w:val="00F247B1"/>
    <w:rsid w:val="00F24839"/>
    <w:rsid w:val="00F2488C"/>
    <w:rsid w:val="00F24924"/>
    <w:rsid w:val="00F24940"/>
    <w:rsid w:val="00F24D51"/>
    <w:rsid w:val="00F2506C"/>
    <w:rsid w:val="00F25236"/>
    <w:rsid w:val="00F254B0"/>
    <w:rsid w:val="00F25651"/>
    <w:rsid w:val="00F2585E"/>
    <w:rsid w:val="00F25B59"/>
    <w:rsid w:val="00F265CA"/>
    <w:rsid w:val="00F26DD6"/>
    <w:rsid w:val="00F27049"/>
    <w:rsid w:val="00F273C6"/>
    <w:rsid w:val="00F2740A"/>
    <w:rsid w:val="00F274EE"/>
    <w:rsid w:val="00F2755E"/>
    <w:rsid w:val="00F27667"/>
    <w:rsid w:val="00F27AB2"/>
    <w:rsid w:val="00F27BD5"/>
    <w:rsid w:val="00F30081"/>
    <w:rsid w:val="00F30732"/>
    <w:rsid w:val="00F30CA2"/>
    <w:rsid w:val="00F30E73"/>
    <w:rsid w:val="00F31145"/>
    <w:rsid w:val="00F313FD"/>
    <w:rsid w:val="00F31A4E"/>
    <w:rsid w:val="00F31CAE"/>
    <w:rsid w:val="00F31DC7"/>
    <w:rsid w:val="00F31F33"/>
    <w:rsid w:val="00F31FD4"/>
    <w:rsid w:val="00F3252D"/>
    <w:rsid w:val="00F32542"/>
    <w:rsid w:val="00F327C0"/>
    <w:rsid w:val="00F32C49"/>
    <w:rsid w:val="00F32F37"/>
    <w:rsid w:val="00F338DC"/>
    <w:rsid w:val="00F33C94"/>
    <w:rsid w:val="00F33EAC"/>
    <w:rsid w:val="00F33F1C"/>
    <w:rsid w:val="00F33F5F"/>
    <w:rsid w:val="00F33F6F"/>
    <w:rsid w:val="00F341DB"/>
    <w:rsid w:val="00F344C3"/>
    <w:rsid w:val="00F34CC0"/>
    <w:rsid w:val="00F34D1C"/>
    <w:rsid w:val="00F34DF5"/>
    <w:rsid w:val="00F35157"/>
    <w:rsid w:val="00F35411"/>
    <w:rsid w:val="00F354F8"/>
    <w:rsid w:val="00F355BD"/>
    <w:rsid w:val="00F35712"/>
    <w:rsid w:val="00F3596F"/>
    <w:rsid w:val="00F35A01"/>
    <w:rsid w:val="00F35F11"/>
    <w:rsid w:val="00F36142"/>
    <w:rsid w:val="00F36170"/>
    <w:rsid w:val="00F36CF4"/>
    <w:rsid w:val="00F36D3F"/>
    <w:rsid w:val="00F3726C"/>
    <w:rsid w:val="00F374FD"/>
    <w:rsid w:val="00F37721"/>
    <w:rsid w:val="00F37739"/>
    <w:rsid w:val="00F37771"/>
    <w:rsid w:val="00F3778C"/>
    <w:rsid w:val="00F37CFF"/>
    <w:rsid w:val="00F40257"/>
    <w:rsid w:val="00F40B49"/>
    <w:rsid w:val="00F4132B"/>
    <w:rsid w:val="00F4180B"/>
    <w:rsid w:val="00F41DE5"/>
    <w:rsid w:val="00F41EBC"/>
    <w:rsid w:val="00F42001"/>
    <w:rsid w:val="00F4259A"/>
    <w:rsid w:val="00F426AE"/>
    <w:rsid w:val="00F42947"/>
    <w:rsid w:val="00F429C2"/>
    <w:rsid w:val="00F42B29"/>
    <w:rsid w:val="00F42D28"/>
    <w:rsid w:val="00F42E43"/>
    <w:rsid w:val="00F4302B"/>
    <w:rsid w:val="00F432D4"/>
    <w:rsid w:val="00F43455"/>
    <w:rsid w:val="00F439CD"/>
    <w:rsid w:val="00F43AFC"/>
    <w:rsid w:val="00F43BD5"/>
    <w:rsid w:val="00F43C10"/>
    <w:rsid w:val="00F43CED"/>
    <w:rsid w:val="00F43EB7"/>
    <w:rsid w:val="00F441C3"/>
    <w:rsid w:val="00F44830"/>
    <w:rsid w:val="00F448A9"/>
    <w:rsid w:val="00F44992"/>
    <w:rsid w:val="00F44A75"/>
    <w:rsid w:val="00F44BEA"/>
    <w:rsid w:val="00F44E3A"/>
    <w:rsid w:val="00F45122"/>
    <w:rsid w:val="00F45372"/>
    <w:rsid w:val="00F45557"/>
    <w:rsid w:val="00F45917"/>
    <w:rsid w:val="00F45A0A"/>
    <w:rsid w:val="00F45A10"/>
    <w:rsid w:val="00F45B0A"/>
    <w:rsid w:val="00F45F75"/>
    <w:rsid w:val="00F46353"/>
    <w:rsid w:val="00F4685B"/>
    <w:rsid w:val="00F46CB3"/>
    <w:rsid w:val="00F46DB0"/>
    <w:rsid w:val="00F471FC"/>
    <w:rsid w:val="00F475E9"/>
    <w:rsid w:val="00F4797F"/>
    <w:rsid w:val="00F50179"/>
    <w:rsid w:val="00F505FA"/>
    <w:rsid w:val="00F50600"/>
    <w:rsid w:val="00F5099A"/>
    <w:rsid w:val="00F50A6D"/>
    <w:rsid w:val="00F50C4E"/>
    <w:rsid w:val="00F50F71"/>
    <w:rsid w:val="00F513D4"/>
    <w:rsid w:val="00F51B20"/>
    <w:rsid w:val="00F52009"/>
    <w:rsid w:val="00F5211A"/>
    <w:rsid w:val="00F5222A"/>
    <w:rsid w:val="00F5249F"/>
    <w:rsid w:val="00F52C25"/>
    <w:rsid w:val="00F52C93"/>
    <w:rsid w:val="00F52E71"/>
    <w:rsid w:val="00F530DF"/>
    <w:rsid w:val="00F53937"/>
    <w:rsid w:val="00F53D82"/>
    <w:rsid w:val="00F53D97"/>
    <w:rsid w:val="00F54605"/>
    <w:rsid w:val="00F5495B"/>
    <w:rsid w:val="00F54AC7"/>
    <w:rsid w:val="00F54BC7"/>
    <w:rsid w:val="00F54D3E"/>
    <w:rsid w:val="00F54E08"/>
    <w:rsid w:val="00F54E0A"/>
    <w:rsid w:val="00F54F8D"/>
    <w:rsid w:val="00F54FA9"/>
    <w:rsid w:val="00F550E5"/>
    <w:rsid w:val="00F5538F"/>
    <w:rsid w:val="00F553F1"/>
    <w:rsid w:val="00F55BF6"/>
    <w:rsid w:val="00F55C25"/>
    <w:rsid w:val="00F55CE1"/>
    <w:rsid w:val="00F56144"/>
    <w:rsid w:val="00F56269"/>
    <w:rsid w:val="00F5639F"/>
    <w:rsid w:val="00F563F2"/>
    <w:rsid w:val="00F56B71"/>
    <w:rsid w:val="00F56FF9"/>
    <w:rsid w:val="00F571E8"/>
    <w:rsid w:val="00F57432"/>
    <w:rsid w:val="00F5762C"/>
    <w:rsid w:val="00F576B0"/>
    <w:rsid w:val="00F5797E"/>
    <w:rsid w:val="00F57D81"/>
    <w:rsid w:val="00F57ED7"/>
    <w:rsid w:val="00F57EED"/>
    <w:rsid w:val="00F6009F"/>
    <w:rsid w:val="00F603EC"/>
    <w:rsid w:val="00F60451"/>
    <w:rsid w:val="00F6056B"/>
    <w:rsid w:val="00F60659"/>
    <w:rsid w:val="00F607B8"/>
    <w:rsid w:val="00F60888"/>
    <w:rsid w:val="00F6089E"/>
    <w:rsid w:val="00F60B0E"/>
    <w:rsid w:val="00F60C34"/>
    <w:rsid w:val="00F60D15"/>
    <w:rsid w:val="00F613D0"/>
    <w:rsid w:val="00F6155E"/>
    <w:rsid w:val="00F616EE"/>
    <w:rsid w:val="00F61B8F"/>
    <w:rsid w:val="00F623AD"/>
    <w:rsid w:val="00F6243A"/>
    <w:rsid w:val="00F625A2"/>
    <w:rsid w:val="00F6277B"/>
    <w:rsid w:val="00F627BC"/>
    <w:rsid w:val="00F627DD"/>
    <w:rsid w:val="00F62E97"/>
    <w:rsid w:val="00F62F5A"/>
    <w:rsid w:val="00F63101"/>
    <w:rsid w:val="00F632AB"/>
    <w:rsid w:val="00F6365F"/>
    <w:rsid w:val="00F636E4"/>
    <w:rsid w:val="00F63959"/>
    <w:rsid w:val="00F63A6F"/>
    <w:rsid w:val="00F63B80"/>
    <w:rsid w:val="00F63CE1"/>
    <w:rsid w:val="00F640FE"/>
    <w:rsid w:val="00F642DD"/>
    <w:rsid w:val="00F64329"/>
    <w:rsid w:val="00F64ADA"/>
    <w:rsid w:val="00F64AF1"/>
    <w:rsid w:val="00F64ED5"/>
    <w:rsid w:val="00F64FD3"/>
    <w:rsid w:val="00F65351"/>
    <w:rsid w:val="00F654D6"/>
    <w:rsid w:val="00F656A6"/>
    <w:rsid w:val="00F6599D"/>
    <w:rsid w:val="00F65B75"/>
    <w:rsid w:val="00F65DC8"/>
    <w:rsid w:val="00F65E10"/>
    <w:rsid w:val="00F65EE6"/>
    <w:rsid w:val="00F66039"/>
    <w:rsid w:val="00F660BD"/>
    <w:rsid w:val="00F66540"/>
    <w:rsid w:val="00F66BA7"/>
    <w:rsid w:val="00F6715C"/>
    <w:rsid w:val="00F67330"/>
    <w:rsid w:val="00F673BF"/>
    <w:rsid w:val="00F674E8"/>
    <w:rsid w:val="00F67733"/>
    <w:rsid w:val="00F67752"/>
    <w:rsid w:val="00F67F38"/>
    <w:rsid w:val="00F67FCD"/>
    <w:rsid w:val="00F70402"/>
    <w:rsid w:val="00F70664"/>
    <w:rsid w:val="00F70BB7"/>
    <w:rsid w:val="00F70C2D"/>
    <w:rsid w:val="00F70C63"/>
    <w:rsid w:val="00F70CCC"/>
    <w:rsid w:val="00F713DB"/>
    <w:rsid w:val="00F71564"/>
    <w:rsid w:val="00F71616"/>
    <w:rsid w:val="00F717C2"/>
    <w:rsid w:val="00F71896"/>
    <w:rsid w:val="00F719CC"/>
    <w:rsid w:val="00F71E1A"/>
    <w:rsid w:val="00F71F44"/>
    <w:rsid w:val="00F71FE7"/>
    <w:rsid w:val="00F7200A"/>
    <w:rsid w:val="00F7206B"/>
    <w:rsid w:val="00F720D3"/>
    <w:rsid w:val="00F7225A"/>
    <w:rsid w:val="00F72F26"/>
    <w:rsid w:val="00F72F7F"/>
    <w:rsid w:val="00F73049"/>
    <w:rsid w:val="00F7315B"/>
    <w:rsid w:val="00F73562"/>
    <w:rsid w:val="00F735D9"/>
    <w:rsid w:val="00F739BB"/>
    <w:rsid w:val="00F73C32"/>
    <w:rsid w:val="00F73CCA"/>
    <w:rsid w:val="00F7477C"/>
    <w:rsid w:val="00F74B26"/>
    <w:rsid w:val="00F74B3D"/>
    <w:rsid w:val="00F74E4C"/>
    <w:rsid w:val="00F74FF3"/>
    <w:rsid w:val="00F7545D"/>
    <w:rsid w:val="00F75E4B"/>
    <w:rsid w:val="00F75F72"/>
    <w:rsid w:val="00F75F94"/>
    <w:rsid w:val="00F76272"/>
    <w:rsid w:val="00F765FD"/>
    <w:rsid w:val="00F76699"/>
    <w:rsid w:val="00F7671F"/>
    <w:rsid w:val="00F769B0"/>
    <w:rsid w:val="00F76B42"/>
    <w:rsid w:val="00F76D8D"/>
    <w:rsid w:val="00F7704A"/>
    <w:rsid w:val="00F77136"/>
    <w:rsid w:val="00F7769A"/>
    <w:rsid w:val="00F776DC"/>
    <w:rsid w:val="00F7772D"/>
    <w:rsid w:val="00F779F9"/>
    <w:rsid w:val="00F77A46"/>
    <w:rsid w:val="00F80020"/>
    <w:rsid w:val="00F8036D"/>
    <w:rsid w:val="00F803EC"/>
    <w:rsid w:val="00F803F7"/>
    <w:rsid w:val="00F80695"/>
    <w:rsid w:val="00F80707"/>
    <w:rsid w:val="00F8095A"/>
    <w:rsid w:val="00F809D3"/>
    <w:rsid w:val="00F80B30"/>
    <w:rsid w:val="00F80DC4"/>
    <w:rsid w:val="00F80FD2"/>
    <w:rsid w:val="00F810BE"/>
    <w:rsid w:val="00F811F5"/>
    <w:rsid w:val="00F81304"/>
    <w:rsid w:val="00F81855"/>
    <w:rsid w:val="00F81A37"/>
    <w:rsid w:val="00F81AC4"/>
    <w:rsid w:val="00F81AE8"/>
    <w:rsid w:val="00F81B5C"/>
    <w:rsid w:val="00F81DF3"/>
    <w:rsid w:val="00F82045"/>
    <w:rsid w:val="00F82566"/>
    <w:rsid w:val="00F825C8"/>
    <w:rsid w:val="00F826CF"/>
    <w:rsid w:val="00F828A7"/>
    <w:rsid w:val="00F82A24"/>
    <w:rsid w:val="00F82CCB"/>
    <w:rsid w:val="00F8324E"/>
    <w:rsid w:val="00F8353A"/>
    <w:rsid w:val="00F83B1B"/>
    <w:rsid w:val="00F83B9C"/>
    <w:rsid w:val="00F83DBA"/>
    <w:rsid w:val="00F84010"/>
    <w:rsid w:val="00F844C5"/>
    <w:rsid w:val="00F8451A"/>
    <w:rsid w:val="00F84580"/>
    <w:rsid w:val="00F8471D"/>
    <w:rsid w:val="00F8478B"/>
    <w:rsid w:val="00F84791"/>
    <w:rsid w:val="00F849A2"/>
    <w:rsid w:val="00F84AC1"/>
    <w:rsid w:val="00F84B71"/>
    <w:rsid w:val="00F84BFF"/>
    <w:rsid w:val="00F84EB6"/>
    <w:rsid w:val="00F84EFB"/>
    <w:rsid w:val="00F84FEC"/>
    <w:rsid w:val="00F85129"/>
    <w:rsid w:val="00F85209"/>
    <w:rsid w:val="00F8531E"/>
    <w:rsid w:val="00F853C9"/>
    <w:rsid w:val="00F85559"/>
    <w:rsid w:val="00F85686"/>
    <w:rsid w:val="00F85707"/>
    <w:rsid w:val="00F85F17"/>
    <w:rsid w:val="00F86F3E"/>
    <w:rsid w:val="00F871A8"/>
    <w:rsid w:val="00F879C0"/>
    <w:rsid w:val="00F87C08"/>
    <w:rsid w:val="00F87CE9"/>
    <w:rsid w:val="00F87F9B"/>
    <w:rsid w:val="00F900F4"/>
    <w:rsid w:val="00F904C1"/>
    <w:rsid w:val="00F904C9"/>
    <w:rsid w:val="00F90AA8"/>
    <w:rsid w:val="00F90E09"/>
    <w:rsid w:val="00F90EDA"/>
    <w:rsid w:val="00F90F4C"/>
    <w:rsid w:val="00F91B84"/>
    <w:rsid w:val="00F91BE8"/>
    <w:rsid w:val="00F91E66"/>
    <w:rsid w:val="00F92116"/>
    <w:rsid w:val="00F92371"/>
    <w:rsid w:val="00F92709"/>
    <w:rsid w:val="00F92F8D"/>
    <w:rsid w:val="00F93043"/>
    <w:rsid w:val="00F930B0"/>
    <w:rsid w:val="00F930DF"/>
    <w:rsid w:val="00F9369C"/>
    <w:rsid w:val="00F939F6"/>
    <w:rsid w:val="00F93A6A"/>
    <w:rsid w:val="00F941C3"/>
    <w:rsid w:val="00F941CD"/>
    <w:rsid w:val="00F944EF"/>
    <w:rsid w:val="00F94504"/>
    <w:rsid w:val="00F94681"/>
    <w:rsid w:val="00F94769"/>
    <w:rsid w:val="00F94A38"/>
    <w:rsid w:val="00F94AD6"/>
    <w:rsid w:val="00F94C68"/>
    <w:rsid w:val="00F94C81"/>
    <w:rsid w:val="00F94DA5"/>
    <w:rsid w:val="00F94DC2"/>
    <w:rsid w:val="00F94E1C"/>
    <w:rsid w:val="00F94E43"/>
    <w:rsid w:val="00F95065"/>
    <w:rsid w:val="00F9526B"/>
    <w:rsid w:val="00F95588"/>
    <w:rsid w:val="00F9567E"/>
    <w:rsid w:val="00F9585B"/>
    <w:rsid w:val="00F95978"/>
    <w:rsid w:val="00F95A03"/>
    <w:rsid w:val="00F95B07"/>
    <w:rsid w:val="00F95E46"/>
    <w:rsid w:val="00F95FBF"/>
    <w:rsid w:val="00F96205"/>
    <w:rsid w:val="00F96459"/>
    <w:rsid w:val="00F96644"/>
    <w:rsid w:val="00F96671"/>
    <w:rsid w:val="00F96950"/>
    <w:rsid w:val="00F96C77"/>
    <w:rsid w:val="00F96C79"/>
    <w:rsid w:val="00F96EA8"/>
    <w:rsid w:val="00F96F3A"/>
    <w:rsid w:val="00F97476"/>
    <w:rsid w:val="00F97B3E"/>
    <w:rsid w:val="00F97BAE"/>
    <w:rsid w:val="00F97D5F"/>
    <w:rsid w:val="00F97D62"/>
    <w:rsid w:val="00F97DB8"/>
    <w:rsid w:val="00F97EB5"/>
    <w:rsid w:val="00FA00E0"/>
    <w:rsid w:val="00FA026D"/>
    <w:rsid w:val="00FA02B7"/>
    <w:rsid w:val="00FA04A4"/>
    <w:rsid w:val="00FA086D"/>
    <w:rsid w:val="00FA0CF7"/>
    <w:rsid w:val="00FA0F74"/>
    <w:rsid w:val="00FA1094"/>
    <w:rsid w:val="00FA1104"/>
    <w:rsid w:val="00FA110C"/>
    <w:rsid w:val="00FA11FD"/>
    <w:rsid w:val="00FA165C"/>
    <w:rsid w:val="00FA1CF6"/>
    <w:rsid w:val="00FA1D4B"/>
    <w:rsid w:val="00FA2057"/>
    <w:rsid w:val="00FA21B8"/>
    <w:rsid w:val="00FA284C"/>
    <w:rsid w:val="00FA2C74"/>
    <w:rsid w:val="00FA2E13"/>
    <w:rsid w:val="00FA3590"/>
    <w:rsid w:val="00FA3758"/>
    <w:rsid w:val="00FA3821"/>
    <w:rsid w:val="00FA400B"/>
    <w:rsid w:val="00FA4136"/>
    <w:rsid w:val="00FA41FC"/>
    <w:rsid w:val="00FA45EB"/>
    <w:rsid w:val="00FA49CC"/>
    <w:rsid w:val="00FA4B6F"/>
    <w:rsid w:val="00FA4BA0"/>
    <w:rsid w:val="00FA4F4C"/>
    <w:rsid w:val="00FA5139"/>
    <w:rsid w:val="00FA5478"/>
    <w:rsid w:val="00FA57F7"/>
    <w:rsid w:val="00FA5917"/>
    <w:rsid w:val="00FA59F0"/>
    <w:rsid w:val="00FA5B4F"/>
    <w:rsid w:val="00FA5E5A"/>
    <w:rsid w:val="00FA5F81"/>
    <w:rsid w:val="00FA5FC1"/>
    <w:rsid w:val="00FA620E"/>
    <w:rsid w:val="00FA66C6"/>
    <w:rsid w:val="00FA6A93"/>
    <w:rsid w:val="00FA6FC4"/>
    <w:rsid w:val="00FA722C"/>
    <w:rsid w:val="00FA7851"/>
    <w:rsid w:val="00FA7CD2"/>
    <w:rsid w:val="00FA7DD0"/>
    <w:rsid w:val="00FB01B6"/>
    <w:rsid w:val="00FB01C7"/>
    <w:rsid w:val="00FB060C"/>
    <w:rsid w:val="00FB09F1"/>
    <w:rsid w:val="00FB0A45"/>
    <w:rsid w:val="00FB0CCF"/>
    <w:rsid w:val="00FB0F04"/>
    <w:rsid w:val="00FB10AB"/>
    <w:rsid w:val="00FB136D"/>
    <w:rsid w:val="00FB13B4"/>
    <w:rsid w:val="00FB180A"/>
    <w:rsid w:val="00FB1896"/>
    <w:rsid w:val="00FB18F4"/>
    <w:rsid w:val="00FB1947"/>
    <w:rsid w:val="00FB1C81"/>
    <w:rsid w:val="00FB1DB1"/>
    <w:rsid w:val="00FB1E9B"/>
    <w:rsid w:val="00FB2187"/>
    <w:rsid w:val="00FB22BC"/>
    <w:rsid w:val="00FB2704"/>
    <w:rsid w:val="00FB2827"/>
    <w:rsid w:val="00FB2950"/>
    <w:rsid w:val="00FB2A5D"/>
    <w:rsid w:val="00FB2E88"/>
    <w:rsid w:val="00FB306F"/>
    <w:rsid w:val="00FB3111"/>
    <w:rsid w:val="00FB3194"/>
    <w:rsid w:val="00FB356B"/>
    <w:rsid w:val="00FB3683"/>
    <w:rsid w:val="00FB42D8"/>
    <w:rsid w:val="00FB4466"/>
    <w:rsid w:val="00FB4581"/>
    <w:rsid w:val="00FB45A7"/>
    <w:rsid w:val="00FB4691"/>
    <w:rsid w:val="00FB473F"/>
    <w:rsid w:val="00FB48B7"/>
    <w:rsid w:val="00FB506C"/>
    <w:rsid w:val="00FB5247"/>
    <w:rsid w:val="00FB5883"/>
    <w:rsid w:val="00FB5CCA"/>
    <w:rsid w:val="00FB5E60"/>
    <w:rsid w:val="00FB6107"/>
    <w:rsid w:val="00FB622C"/>
    <w:rsid w:val="00FB6259"/>
    <w:rsid w:val="00FB66E6"/>
    <w:rsid w:val="00FB69FE"/>
    <w:rsid w:val="00FB6A19"/>
    <w:rsid w:val="00FB6B50"/>
    <w:rsid w:val="00FB6FDA"/>
    <w:rsid w:val="00FB7066"/>
    <w:rsid w:val="00FB707A"/>
    <w:rsid w:val="00FB74E1"/>
    <w:rsid w:val="00FB7777"/>
    <w:rsid w:val="00FB78DD"/>
    <w:rsid w:val="00FB7A01"/>
    <w:rsid w:val="00FB7C8D"/>
    <w:rsid w:val="00FC0317"/>
    <w:rsid w:val="00FC041B"/>
    <w:rsid w:val="00FC0693"/>
    <w:rsid w:val="00FC0AC1"/>
    <w:rsid w:val="00FC0AE8"/>
    <w:rsid w:val="00FC115E"/>
    <w:rsid w:val="00FC1346"/>
    <w:rsid w:val="00FC15E6"/>
    <w:rsid w:val="00FC1CAF"/>
    <w:rsid w:val="00FC2360"/>
    <w:rsid w:val="00FC2549"/>
    <w:rsid w:val="00FC26F3"/>
    <w:rsid w:val="00FC3217"/>
    <w:rsid w:val="00FC3252"/>
    <w:rsid w:val="00FC32F9"/>
    <w:rsid w:val="00FC337C"/>
    <w:rsid w:val="00FC3653"/>
    <w:rsid w:val="00FC373D"/>
    <w:rsid w:val="00FC3966"/>
    <w:rsid w:val="00FC3D93"/>
    <w:rsid w:val="00FC3E13"/>
    <w:rsid w:val="00FC41EF"/>
    <w:rsid w:val="00FC4573"/>
    <w:rsid w:val="00FC48D2"/>
    <w:rsid w:val="00FC5282"/>
    <w:rsid w:val="00FC52D0"/>
    <w:rsid w:val="00FC5896"/>
    <w:rsid w:val="00FC5AE0"/>
    <w:rsid w:val="00FC5F43"/>
    <w:rsid w:val="00FC60F5"/>
    <w:rsid w:val="00FC616F"/>
    <w:rsid w:val="00FC6176"/>
    <w:rsid w:val="00FC6302"/>
    <w:rsid w:val="00FC6554"/>
    <w:rsid w:val="00FC6F0F"/>
    <w:rsid w:val="00FC73B3"/>
    <w:rsid w:val="00FC74FE"/>
    <w:rsid w:val="00FC7912"/>
    <w:rsid w:val="00FC7CAA"/>
    <w:rsid w:val="00FD013C"/>
    <w:rsid w:val="00FD0172"/>
    <w:rsid w:val="00FD0216"/>
    <w:rsid w:val="00FD051D"/>
    <w:rsid w:val="00FD0737"/>
    <w:rsid w:val="00FD0AE2"/>
    <w:rsid w:val="00FD0C74"/>
    <w:rsid w:val="00FD0C7F"/>
    <w:rsid w:val="00FD0DBF"/>
    <w:rsid w:val="00FD17F3"/>
    <w:rsid w:val="00FD1892"/>
    <w:rsid w:val="00FD1C22"/>
    <w:rsid w:val="00FD1D28"/>
    <w:rsid w:val="00FD23A6"/>
    <w:rsid w:val="00FD2575"/>
    <w:rsid w:val="00FD283F"/>
    <w:rsid w:val="00FD2A71"/>
    <w:rsid w:val="00FD2AC6"/>
    <w:rsid w:val="00FD302E"/>
    <w:rsid w:val="00FD31DB"/>
    <w:rsid w:val="00FD39E5"/>
    <w:rsid w:val="00FD3EA3"/>
    <w:rsid w:val="00FD4018"/>
    <w:rsid w:val="00FD4723"/>
    <w:rsid w:val="00FD481D"/>
    <w:rsid w:val="00FD49CB"/>
    <w:rsid w:val="00FD4CF8"/>
    <w:rsid w:val="00FD5321"/>
    <w:rsid w:val="00FD57C7"/>
    <w:rsid w:val="00FD5B0B"/>
    <w:rsid w:val="00FD5C71"/>
    <w:rsid w:val="00FD5D09"/>
    <w:rsid w:val="00FD5FF7"/>
    <w:rsid w:val="00FD6134"/>
    <w:rsid w:val="00FD6726"/>
    <w:rsid w:val="00FD6D6A"/>
    <w:rsid w:val="00FD70BB"/>
    <w:rsid w:val="00FD734B"/>
    <w:rsid w:val="00FD73D6"/>
    <w:rsid w:val="00FD7A8D"/>
    <w:rsid w:val="00FD7B7A"/>
    <w:rsid w:val="00FD7C85"/>
    <w:rsid w:val="00FD7F7D"/>
    <w:rsid w:val="00FE030D"/>
    <w:rsid w:val="00FE05D3"/>
    <w:rsid w:val="00FE0629"/>
    <w:rsid w:val="00FE0647"/>
    <w:rsid w:val="00FE095B"/>
    <w:rsid w:val="00FE0ADB"/>
    <w:rsid w:val="00FE1252"/>
    <w:rsid w:val="00FE14DD"/>
    <w:rsid w:val="00FE16E5"/>
    <w:rsid w:val="00FE200F"/>
    <w:rsid w:val="00FE2C1F"/>
    <w:rsid w:val="00FE2D79"/>
    <w:rsid w:val="00FE2E6E"/>
    <w:rsid w:val="00FE2EF2"/>
    <w:rsid w:val="00FE2F1D"/>
    <w:rsid w:val="00FE30FD"/>
    <w:rsid w:val="00FE3176"/>
    <w:rsid w:val="00FE3420"/>
    <w:rsid w:val="00FE356F"/>
    <w:rsid w:val="00FE360E"/>
    <w:rsid w:val="00FE3823"/>
    <w:rsid w:val="00FE3933"/>
    <w:rsid w:val="00FE3BE2"/>
    <w:rsid w:val="00FE40A5"/>
    <w:rsid w:val="00FE45D7"/>
    <w:rsid w:val="00FE486E"/>
    <w:rsid w:val="00FE4B48"/>
    <w:rsid w:val="00FE4BE4"/>
    <w:rsid w:val="00FE4CE6"/>
    <w:rsid w:val="00FE4D57"/>
    <w:rsid w:val="00FE4E49"/>
    <w:rsid w:val="00FE4E9C"/>
    <w:rsid w:val="00FE5496"/>
    <w:rsid w:val="00FE5592"/>
    <w:rsid w:val="00FE59B0"/>
    <w:rsid w:val="00FE5B32"/>
    <w:rsid w:val="00FE5CD1"/>
    <w:rsid w:val="00FE5E7E"/>
    <w:rsid w:val="00FE6229"/>
    <w:rsid w:val="00FE65CC"/>
    <w:rsid w:val="00FE6882"/>
    <w:rsid w:val="00FE6895"/>
    <w:rsid w:val="00FE6B53"/>
    <w:rsid w:val="00FE6DFA"/>
    <w:rsid w:val="00FE6F4E"/>
    <w:rsid w:val="00FE7093"/>
    <w:rsid w:val="00FE78A1"/>
    <w:rsid w:val="00FE7920"/>
    <w:rsid w:val="00FF0680"/>
    <w:rsid w:val="00FF0C9D"/>
    <w:rsid w:val="00FF1192"/>
    <w:rsid w:val="00FF12A1"/>
    <w:rsid w:val="00FF1461"/>
    <w:rsid w:val="00FF14BF"/>
    <w:rsid w:val="00FF14D8"/>
    <w:rsid w:val="00FF18C7"/>
    <w:rsid w:val="00FF1AA6"/>
    <w:rsid w:val="00FF1AA8"/>
    <w:rsid w:val="00FF2682"/>
    <w:rsid w:val="00FF26FC"/>
    <w:rsid w:val="00FF27D6"/>
    <w:rsid w:val="00FF292B"/>
    <w:rsid w:val="00FF2E33"/>
    <w:rsid w:val="00FF2EC0"/>
    <w:rsid w:val="00FF3046"/>
    <w:rsid w:val="00FF32AB"/>
    <w:rsid w:val="00FF3424"/>
    <w:rsid w:val="00FF3693"/>
    <w:rsid w:val="00FF36F2"/>
    <w:rsid w:val="00FF38B6"/>
    <w:rsid w:val="00FF3ED3"/>
    <w:rsid w:val="00FF404B"/>
    <w:rsid w:val="00FF41FC"/>
    <w:rsid w:val="00FF429E"/>
    <w:rsid w:val="00FF4322"/>
    <w:rsid w:val="00FF44B7"/>
    <w:rsid w:val="00FF4990"/>
    <w:rsid w:val="00FF4AD8"/>
    <w:rsid w:val="00FF4AF5"/>
    <w:rsid w:val="00FF4B35"/>
    <w:rsid w:val="00FF4BCE"/>
    <w:rsid w:val="00FF4C17"/>
    <w:rsid w:val="00FF4CC5"/>
    <w:rsid w:val="00FF4CEE"/>
    <w:rsid w:val="00FF4E12"/>
    <w:rsid w:val="00FF4E2F"/>
    <w:rsid w:val="00FF4E91"/>
    <w:rsid w:val="00FF4FFB"/>
    <w:rsid w:val="00FF5291"/>
    <w:rsid w:val="00FF56CC"/>
    <w:rsid w:val="00FF5700"/>
    <w:rsid w:val="00FF5E9E"/>
    <w:rsid w:val="00FF6054"/>
    <w:rsid w:val="00FF621A"/>
    <w:rsid w:val="00FF6316"/>
    <w:rsid w:val="00FF635F"/>
    <w:rsid w:val="00FF6771"/>
    <w:rsid w:val="00FF6B14"/>
    <w:rsid w:val="00FF6B9E"/>
    <w:rsid w:val="00FF6EFD"/>
    <w:rsid w:val="00FF6EFF"/>
    <w:rsid w:val="00FF70AA"/>
    <w:rsid w:val="00FF7213"/>
    <w:rsid w:val="00FF736D"/>
    <w:rsid w:val="00FF744B"/>
    <w:rsid w:val="00FF744C"/>
    <w:rsid w:val="00FF776E"/>
    <w:rsid w:val="00FF78EE"/>
    <w:rsid w:val="00FF7E07"/>
    <w:rsid w:val="0185F46C"/>
    <w:rsid w:val="018F3BAC"/>
    <w:rsid w:val="0323E703"/>
    <w:rsid w:val="032EE669"/>
    <w:rsid w:val="034467BF"/>
    <w:rsid w:val="037C5749"/>
    <w:rsid w:val="0496B4F4"/>
    <w:rsid w:val="087DF4DE"/>
    <w:rsid w:val="0B6ED849"/>
    <w:rsid w:val="0D0519FF"/>
    <w:rsid w:val="0D0CA8A1"/>
    <w:rsid w:val="0E354EE3"/>
    <w:rsid w:val="0EA87902"/>
    <w:rsid w:val="0F79F3A1"/>
    <w:rsid w:val="10B56CCD"/>
    <w:rsid w:val="14961817"/>
    <w:rsid w:val="162B5072"/>
    <w:rsid w:val="174AFCB8"/>
    <w:rsid w:val="174EC67C"/>
    <w:rsid w:val="178E2355"/>
    <w:rsid w:val="1AE64703"/>
    <w:rsid w:val="1DAA8D46"/>
    <w:rsid w:val="2042085B"/>
    <w:rsid w:val="226CC2D6"/>
    <w:rsid w:val="22FDE4D5"/>
    <w:rsid w:val="2392480F"/>
    <w:rsid w:val="251D5708"/>
    <w:rsid w:val="26FC99C2"/>
    <w:rsid w:val="27909090"/>
    <w:rsid w:val="28D29F69"/>
    <w:rsid w:val="2AF7C0B0"/>
    <w:rsid w:val="2B1DE8C0"/>
    <w:rsid w:val="2B30B44B"/>
    <w:rsid w:val="2BA863CE"/>
    <w:rsid w:val="2D47E193"/>
    <w:rsid w:val="2DA1C26D"/>
    <w:rsid w:val="2FB8D66C"/>
    <w:rsid w:val="2FD5EC2E"/>
    <w:rsid w:val="30136EC5"/>
    <w:rsid w:val="34348056"/>
    <w:rsid w:val="34420D1A"/>
    <w:rsid w:val="34617DD8"/>
    <w:rsid w:val="346A34AC"/>
    <w:rsid w:val="377A37F1"/>
    <w:rsid w:val="38A6A162"/>
    <w:rsid w:val="3AA5BB13"/>
    <w:rsid w:val="3B17AF84"/>
    <w:rsid w:val="3B9F39BD"/>
    <w:rsid w:val="3C9D2421"/>
    <w:rsid w:val="3CA2335C"/>
    <w:rsid w:val="3D14CFFC"/>
    <w:rsid w:val="4021A6B1"/>
    <w:rsid w:val="40A79AB2"/>
    <w:rsid w:val="43D91551"/>
    <w:rsid w:val="448FCDE0"/>
    <w:rsid w:val="454E4124"/>
    <w:rsid w:val="45C87DEE"/>
    <w:rsid w:val="46A6A85B"/>
    <w:rsid w:val="46CB27AC"/>
    <w:rsid w:val="47BF88D5"/>
    <w:rsid w:val="498752E0"/>
    <w:rsid w:val="4A9B2E9C"/>
    <w:rsid w:val="4AB19B30"/>
    <w:rsid w:val="4BA0B0D1"/>
    <w:rsid w:val="4EBDA8AC"/>
    <w:rsid w:val="51E76896"/>
    <w:rsid w:val="54A219F2"/>
    <w:rsid w:val="56579069"/>
    <w:rsid w:val="594190BA"/>
    <w:rsid w:val="5990E227"/>
    <w:rsid w:val="59ECC311"/>
    <w:rsid w:val="5AEDC552"/>
    <w:rsid w:val="5C38DEAA"/>
    <w:rsid w:val="61FAFF51"/>
    <w:rsid w:val="62E34EA5"/>
    <w:rsid w:val="63FBA9F2"/>
    <w:rsid w:val="658708CA"/>
    <w:rsid w:val="66CC96F6"/>
    <w:rsid w:val="6A217062"/>
    <w:rsid w:val="6AE51BD6"/>
    <w:rsid w:val="6C419A31"/>
    <w:rsid w:val="6C60C5AD"/>
    <w:rsid w:val="6CB0A86D"/>
    <w:rsid w:val="7015EB9B"/>
    <w:rsid w:val="70D015FA"/>
    <w:rsid w:val="71830FFB"/>
    <w:rsid w:val="74FC0F92"/>
    <w:rsid w:val="75A716A4"/>
    <w:rsid w:val="79FCFE52"/>
    <w:rsid w:val="7AE9C4B1"/>
    <w:rsid w:val="7C210D86"/>
    <w:rsid w:val="7DD3A864"/>
    <w:rsid w:val="7E363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59823323"/>
  <w15:docId w15:val="{237DCEAB-99A5-4556-B89C-8A56C91B4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99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B72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15 pt,Left:  1 cm,Rig...,Normal + Angsana New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semiHidden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NoSpacing">
    <w:name w:val="No Spacing"/>
    <w:uiPriority w:val="1"/>
    <w:qFormat/>
    <w:rsid w:val="00171E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Blank">
    <w:name w:val="FS_Blank"/>
    <w:basedOn w:val="Normal"/>
    <w:link w:val="FSBlankChar"/>
    <w:qFormat/>
    <w:rsid w:val="002D088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D0881"/>
    <w:rPr>
      <w:rFonts w:ascii="Angsana New" w:eastAsia="MS Mincho" w:hAnsi="Angsana New"/>
    </w:rPr>
  </w:style>
  <w:style w:type="paragraph" w:styleId="NormalWeb">
    <w:name w:val="Normal (Web)"/>
    <w:basedOn w:val="Normal"/>
    <w:uiPriority w:val="99"/>
    <w:semiHidden/>
    <w:unhideWhenUsed/>
    <w:rsid w:val="004F38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4968A4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6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2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5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1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7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7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9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2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2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1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9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853C32-F4FF-48D6-8D36-8C6EADC2AE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5AB9A8-C9A6-4AF9-B8FC-3554FF42BB6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444794B-42F8-4663-90B3-2189414FC39A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16C543E-FA91-46BD-A84A-EF75E20BBDB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105</TotalTime>
  <Pages>14</Pages>
  <Words>2219</Words>
  <Characters>12649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14839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subject/>
  <dc:creator>AA</dc:creator>
  <cp:keywords/>
  <dc:description/>
  <cp:lastModifiedBy>Sasiarun, Siriserussa</cp:lastModifiedBy>
  <cp:revision>70</cp:revision>
  <cp:lastPrinted>2026-08-06T02:40:00Z</cp:lastPrinted>
  <dcterms:created xsi:type="dcterms:W3CDTF">2026-08-06T02:41:00Z</dcterms:created>
  <dcterms:modified xsi:type="dcterms:W3CDTF">2026-08-10T14:32:00Z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  <property fmtid="{D5CDD505-2E9C-101B-9397-08002B2CF9AE}" pid="4" name="lcf76f155ced4ddcb4097134ff3c332f">
    <vt:lpwstr/>
  </property>
  <property fmtid="{D5CDD505-2E9C-101B-9397-08002B2CF9AE}" pid="5" name="TaxCatchAll">
    <vt:lpwstr/>
  </property>
</Properties>
</file>