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1"/>
        <w:tblOverlap w:val="never"/>
        <w:tblW w:w="7650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3054FD" w14:paraId="60ED1EA3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87ACC" w14:textId="2675247F" w:rsidR="001079D5" w:rsidRPr="003054FD" w:rsidRDefault="001079D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</w:t>
            </w:r>
            <w:r w:rsidR="00E36FF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</w:t>
            </w: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BC165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71F0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3054FD" w14:paraId="75F78C14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D32AD" w14:textId="77777777" w:rsidR="001079D5" w:rsidRPr="003054FD" w:rsidRDefault="001079D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DDA1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348AB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9D5" w:rsidRPr="003054FD" w14:paraId="2880AE9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5D1CE" w14:textId="77777777" w:rsidR="001079D5" w:rsidRPr="003054FD" w:rsidRDefault="00CD43C2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E8D1A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47D9F0" w14:textId="6090A71D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3054FD" w14:paraId="542B7359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5DD78" w14:textId="77777777" w:rsidR="004C1E59" w:rsidRPr="003054FD" w:rsidRDefault="004C1E59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3AE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6A8E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3054FD" w14:paraId="263CAE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502B6" w14:textId="77777777" w:rsidR="004C1E59" w:rsidRPr="003054FD" w:rsidRDefault="004C1E59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5D0B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5CD94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3054FD" w14:paraId="0B55BA3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65C99" w14:textId="529B6319" w:rsidR="004C1E59" w:rsidRPr="003054FD" w:rsidRDefault="00EA3AC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B1812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7571C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3054FD" w14:paraId="222E1B7C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4CEA7" w14:textId="56FC0C9F" w:rsidR="004C1E59" w:rsidRPr="003054FD" w:rsidRDefault="00EA3AC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8C93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D0AA5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425C8" w:rsidRPr="003054FD" w14:paraId="27B8339D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D0400" w14:textId="697E73C3" w:rsidR="00B425C8" w:rsidRDefault="00B425C8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F58DA" w14:textId="77777777" w:rsidR="00B425C8" w:rsidRPr="003054FD" w:rsidRDefault="00B425C8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08FC5" w14:textId="0A534080" w:rsidR="00B425C8" w:rsidRPr="003054FD" w:rsidRDefault="00B425C8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B425C8" w:rsidRPr="003054FD" w14:paraId="2F954A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7FC76" w14:textId="37E29080" w:rsidR="00B425C8" w:rsidRPr="003054FD" w:rsidRDefault="00B425C8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D28C9" w14:textId="77777777" w:rsidR="00B425C8" w:rsidRPr="003054FD" w:rsidRDefault="00B425C8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292C4" w14:textId="77777777" w:rsidR="00B425C8" w:rsidRPr="003054FD" w:rsidRDefault="00B425C8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25C8" w:rsidRPr="003054FD" w14:paraId="1A1F475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F017B" w14:textId="49E6ACE2" w:rsidR="00B425C8" w:rsidRPr="003054FD" w:rsidRDefault="00B425C8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8805D" w14:textId="77777777" w:rsidR="00B425C8" w:rsidRPr="003054FD" w:rsidRDefault="00B425C8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1177E" w14:textId="77777777" w:rsidR="00B425C8" w:rsidRPr="003054FD" w:rsidRDefault="00B425C8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94832" w:rsidRPr="003054FD" w14:paraId="3D104A48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011D9" w14:textId="4FBB3470" w:rsidR="00694832" w:rsidRDefault="00694832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970B3" w14:textId="77777777" w:rsidR="00694832" w:rsidRPr="003054FD" w:rsidRDefault="00694832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545B7" w14:textId="1DDE2566" w:rsidR="00694832" w:rsidRPr="003054FD" w:rsidRDefault="00694832" w:rsidP="00B4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948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58F05EA0" w14:textId="7BF6375D" w:rsidR="00D412D0" w:rsidRDefault="00DC186E" w:rsidP="00D412D0">
      <w:pPr>
        <w:rPr>
          <w:rFonts w:ascii="Angsana New" w:hAnsi="Angsana New"/>
          <w:sz w:val="30"/>
          <w:szCs w:val="30"/>
        </w:rPr>
        <w:sectPr w:rsidR="00D412D0" w:rsidSect="00B425C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216" w:gutter="0"/>
          <w:pgNumType w:start="11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br w:type="textWrapping" w:clear="all"/>
      </w:r>
    </w:p>
    <w:p w14:paraId="20052D90" w14:textId="1D22B101" w:rsidR="00CD7C3F" w:rsidRPr="003054FD" w:rsidRDefault="00CD7C3F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3054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054FD">
        <w:rPr>
          <w:rFonts w:ascii="Angsana New" w:hAnsi="Angsana New"/>
          <w:sz w:val="30"/>
          <w:szCs w:val="30"/>
          <w:cs/>
        </w:rPr>
        <w:t>นี้</w:t>
      </w:r>
    </w:p>
    <w:p w14:paraId="01B1B03A" w14:textId="77777777" w:rsidR="00FD541D" w:rsidRPr="003054FD" w:rsidRDefault="00FD541D" w:rsidP="003209E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C25C6B" w14:textId="111B5062" w:rsidR="001F41B2" w:rsidRPr="003F27AF" w:rsidRDefault="00CD7C3F" w:rsidP="003F27AF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E7D7D" w:rsidRPr="003054FD">
        <w:rPr>
          <w:rFonts w:ascii="Angsana New" w:hAnsi="Angsana New"/>
          <w:sz w:val="30"/>
          <w:szCs w:val="30"/>
          <w:cs/>
        </w:rPr>
        <w:t>เมื่อ</w:t>
      </w:r>
      <w:r w:rsidR="001A36D1" w:rsidRPr="003054FD">
        <w:rPr>
          <w:rFonts w:ascii="Angsana New" w:hAnsi="Angsana New"/>
          <w:sz w:val="30"/>
          <w:szCs w:val="30"/>
          <w:cs/>
        </w:rPr>
        <w:t>วันที</w:t>
      </w:r>
      <w:r w:rsidR="001A36D1" w:rsidRPr="003054FD">
        <w:rPr>
          <w:rFonts w:ascii="Angsana New" w:hAnsi="Angsana New" w:hint="cs"/>
          <w:sz w:val="30"/>
          <w:szCs w:val="30"/>
          <w:cs/>
        </w:rPr>
        <w:t>่</w:t>
      </w:r>
      <w:r w:rsidR="000126E1">
        <w:rPr>
          <w:rFonts w:ascii="Angsana New" w:hAnsi="Angsana New"/>
          <w:sz w:val="30"/>
          <w:szCs w:val="30"/>
        </w:rPr>
        <w:t xml:space="preserve"> </w:t>
      </w:r>
      <w:r w:rsidR="00F01785">
        <w:rPr>
          <w:rFonts w:ascii="Angsana New" w:hAnsi="Angsana New"/>
          <w:sz w:val="30"/>
          <w:szCs w:val="30"/>
        </w:rPr>
        <w:t>13</w:t>
      </w:r>
      <w:r w:rsidR="00AC44BD">
        <w:rPr>
          <w:rFonts w:ascii="Angsana New" w:hAnsi="Angsana New"/>
          <w:sz w:val="30"/>
          <w:szCs w:val="30"/>
        </w:rPr>
        <w:t xml:space="preserve"> </w:t>
      </w:r>
      <w:r w:rsidR="00AC44BD">
        <w:rPr>
          <w:rFonts w:ascii="Angsana New" w:hAnsi="Angsana New" w:hint="cs"/>
          <w:sz w:val="30"/>
          <w:szCs w:val="30"/>
          <w:cs/>
        </w:rPr>
        <w:t>สิงหาคม</w:t>
      </w:r>
      <w:r w:rsidR="003F27AF" w:rsidRPr="003F27AF">
        <w:rPr>
          <w:rFonts w:ascii="Angsana New" w:hAnsi="Angsana New"/>
          <w:sz w:val="30"/>
          <w:szCs w:val="30"/>
        </w:rPr>
        <w:t xml:space="preserve"> 256</w:t>
      </w:r>
      <w:r w:rsidR="00A913B0">
        <w:rPr>
          <w:rFonts w:ascii="Angsana New" w:hAnsi="Angsana New"/>
          <w:sz w:val="30"/>
          <w:szCs w:val="30"/>
        </w:rPr>
        <w:t>9</w:t>
      </w:r>
    </w:p>
    <w:p w14:paraId="736022F4" w14:textId="77777777" w:rsidR="00142CD2" w:rsidRPr="003054FD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A29D051" w14:textId="77777777" w:rsidR="00253213" w:rsidRPr="003054FD" w:rsidRDefault="00DA4847" w:rsidP="0032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</w:rPr>
        <w:t>1</w:t>
      </w:r>
      <w:r w:rsidR="00253213" w:rsidRPr="003054FD">
        <w:rPr>
          <w:rFonts w:ascii="Angsana New" w:hAnsi="Angsana New"/>
          <w:b/>
          <w:bCs/>
          <w:sz w:val="30"/>
          <w:szCs w:val="30"/>
        </w:rPr>
        <w:tab/>
      </w:r>
      <w:r w:rsidR="00253213" w:rsidRPr="003054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53213" w:rsidRPr="003054FD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41299FF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4EBDB0A" w14:textId="738CDAD0" w:rsidR="00DA4847" w:rsidRPr="003054FD" w:rsidRDefault="00DA4847" w:rsidP="00485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5AB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22806">
        <w:rPr>
          <w:rFonts w:ascii="Angsana New" w:hAnsi="Angsana New"/>
          <w:spacing w:val="-4"/>
          <w:sz w:val="30"/>
          <w:szCs w:val="30"/>
        </w:rPr>
        <w:br/>
      </w:r>
      <w:r w:rsidRPr="00855ABA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8A6CDE" w:rsidRPr="00855ABA">
        <w:rPr>
          <w:rFonts w:ascii="Angsana New" w:hAnsi="Angsana New"/>
          <w:spacing w:val="-4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34</w:t>
      </w:r>
      <w:r w:rsidR="00DE16B0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เรื่อง 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54F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</w:t>
      </w:r>
      <w:r w:rsidR="00E37224">
        <w:rPr>
          <w:rFonts w:ascii="Angsana New" w:hAnsi="Angsana New" w:hint="cs"/>
          <w:sz w:val="30"/>
          <w:szCs w:val="30"/>
          <w:cs/>
        </w:rPr>
        <w:t>ล</w:t>
      </w:r>
      <w:r w:rsidRPr="003054FD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E47EB6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110824">
        <w:rPr>
          <w:rFonts w:ascii="Angsana New" w:hAnsi="Angsana New"/>
          <w:sz w:val="30"/>
          <w:szCs w:val="30"/>
        </w:rPr>
        <w:t>8</w:t>
      </w:r>
    </w:p>
    <w:p w14:paraId="173F13EF" w14:textId="77777777" w:rsidR="00DA4847" w:rsidRPr="00DE16B0" w:rsidRDefault="00DA4847" w:rsidP="00485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EC70B1" w14:textId="132EDF98" w:rsidR="00DA4847" w:rsidRPr="003054FD" w:rsidRDefault="00DA4847" w:rsidP="00485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110824">
        <w:rPr>
          <w:rFonts w:ascii="Angsana New" w:hAnsi="Angsana New"/>
          <w:sz w:val="30"/>
          <w:szCs w:val="30"/>
        </w:rPr>
        <w:t>8</w:t>
      </w:r>
    </w:p>
    <w:p w14:paraId="2EAC3156" w14:textId="77777777" w:rsidR="007960FC" w:rsidRPr="003054FD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58D0AB5" w14:textId="4288FFF6" w:rsidR="00EC4950" w:rsidRDefault="00191973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C0366" w:rsidRPr="003054FD">
        <w:rPr>
          <w:rFonts w:ascii="Angsana New" w:hAnsi="Angsana New"/>
          <w:b/>
          <w:bCs/>
          <w:sz w:val="30"/>
          <w:szCs w:val="30"/>
        </w:rPr>
        <w:tab/>
      </w:r>
      <w:r w:rsidR="00FC0366" w:rsidRPr="003054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A6398C" w14:textId="77777777" w:rsidR="00FC0366" w:rsidRPr="00FC0366" w:rsidRDefault="00FC0366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B29EA2" w14:textId="4629AC40" w:rsidR="00627B98" w:rsidRPr="003054FD" w:rsidRDefault="00627B98" w:rsidP="0006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ผู้บริหารสำคัญและบุคคลหรือ</w:t>
      </w:r>
      <w:r w:rsidRPr="003054FD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กิจการที่เกี่ยวข้องกันอื่นไม่มีการเปลี่ยนแปลงอย่างมีสาระสำคัญจากงบการเงินสำหรั</w:t>
      </w:r>
      <w:r w:rsidRPr="003054F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3054FD">
        <w:rPr>
          <w:rFonts w:ascii="Angsana New" w:hAnsi="Angsana New"/>
          <w:spacing w:val="-6"/>
          <w:sz w:val="30"/>
          <w:szCs w:val="30"/>
          <w:cs/>
        </w:rPr>
        <w:t>ปี</w:t>
      </w:r>
      <w:r w:rsidRPr="003054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02AD9">
        <w:rPr>
          <w:rFonts w:ascii="Angsana New" w:hAnsi="Angsana New"/>
          <w:spacing w:val="-4"/>
          <w:sz w:val="30"/>
          <w:szCs w:val="30"/>
        </w:rPr>
        <w:t>30</w:t>
      </w:r>
      <w:r w:rsidRPr="00302AD9">
        <w:rPr>
          <w:rFonts w:ascii="Angsana New" w:hAnsi="Angsana New"/>
          <w:spacing w:val="-4"/>
          <w:sz w:val="30"/>
          <w:szCs w:val="30"/>
          <w:cs/>
        </w:rPr>
        <w:t> </w:t>
      </w:r>
      <w:r w:rsidRPr="003536A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3536A0">
        <w:rPr>
          <w:rFonts w:ascii="Angsana New" w:hAnsi="Angsana New"/>
          <w:spacing w:val="-4"/>
          <w:sz w:val="30"/>
          <w:szCs w:val="30"/>
        </w:rPr>
        <w:t xml:space="preserve"> 256</w:t>
      </w:r>
      <w:r w:rsidR="00110824" w:rsidRPr="003536A0">
        <w:rPr>
          <w:rFonts w:ascii="Angsana New" w:hAnsi="Angsana New"/>
          <w:spacing w:val="-4"/>
          <w:sz w:val="30"/>
          <w:szCs w:val="30"/>
        </w:rPr>
        <w:t>8</w:t>
      </w:r>
      <w:r w:rsidR="00A5687F" w:rsidRPr="003536A0">
        <w:rPr>
          <w:rFonts w:ascii="Angsana New" w:hAnsi="Angsana New"/>
          <w:spacing w:val="-4"/>
          <w:sz w:val="30"/>
          <w:szCs w:val="30"/>
        </w:rPr>
        <w:t xml:space="preserve"> </w:t>
      </w:r>
      <w:r w:rsidR="00A5687F" w:rsidRPr="003536A0">
        <w:rPr>
          <w:rFonts w:ascii="Angsana New" w:hAnsi="Angsana New"/>
          <w:spacing w:val="-4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3C3BC2C3" w14:textId="670B7A16" w:rsidR="001C0923" w:rsidRPr="00D16B26" w:rsidRDefault="00FB19A8" w:rsidP="0006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</w:rPr>
        <w:tab/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3"/>
      </w:tblGrid>
      <w:tr w:rsidR="001C0923" w:rsidRPr="00D81A00" w14:paraId="71B4807F" w14:textId="77777777" w:rsidTr="00064ECA">
        <w:trPr>
          <w:tblHeader/>
        </w:trPr>
        <w:tc>
          <w:tcPr>
            <w:tcW w:w="4032" w:type="dxa"/>
          </w:tcPr>
          <w:p w14:paraId="5BAB948C" w14:textId="613F2F6F" w:rsidR="001C0923" w:rsidRPr="006136EC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06E934D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15E604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1C25D04B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5A1" w:rsidRPr="00D81A00" w14:paraId="02DE4E82" w14:textId="77777777" w:rsidTr="00064ECA">
        <w:trPr>
          <w:tblHeader/>
        </w:trPr>
        <w:tc>
          <w:tcPr>
            <w:tcW w:w="4032" w:type="dxa"/>
          </w:tcPr>
          <w:p w14:paraId="34B26B45" w14:textId="670F0046" w:rsidR="00F275A1" w:rsidRPr="00701BDA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C44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913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C44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C44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3BC9F588" w14:textId="5404E5FB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DDD367A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FB884" w14:textId="6BC48B0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0D683C2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898138" w14:textId="45DABEFB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62F0FB8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7ADF89" w14:textId="15008A9C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275A1" w:rsidRPr="00D81A00" w14:paraId="12C2BDD6" w14:textId="77777777" w:rsidTr="00064ECA">
        <w:trPr>
          <w:tblHeader/>
        </w:trPr>
        <w:tc>
          <w:tcPr>
            <w:tcW w:w="4032" w:type="dxa"/>
          </w:tcPr>
          <w:p w14:paraId="25768C7F" w14:textId="77777777" w:rsidR="00F275A1" w:rsidRPr="004A1A0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3" w:type="dxa"/>
            <w:gridSpan w:val="7"/>
          </w:tcPr>
          <w:p w14:paraId="4FF8B19D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75A1" w:rsidRPr="00D81A00" w14:paraId="7680F646" w14:textId="77777777" w:rsidTr="00064ECA">
        <w:tc>
          <w:tcPr>
            <w:tcW w:w="4032" w:type="dxa"/>
          </w:tcPr>
          <w:p w14:paraId="53F98080" w14:textId="77777777" w:rsidR="00F275A1" w:rsidRPr="003B27E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5C38C76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05C2A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C942A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D1873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FE418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E5159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3A39B13" w14:textId="77777777" w:rsidR="00F275A1" w:rsidRPr="003D5C08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4BD" w:rsidRPr="00D81A00" w14:paraId="1EC7E087" w14:textId="77777777" w:rsidTr="00064ECA">
        <w:tc>
          <w:tcPr>
            <w:tcW w:w="4032" w:type="dxa"/>
          </w:tcPr>
          <w:p w14:paraId="4C74DB7B" w14:textId="77777777" w:rsidR="00AC44BD" w:rsidRPr="003B27EB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A14E7DC" w14:textId="7D04794D" w:rsidR="00AC44BD" w:rsidRPr="00DB67D2" w:rsidRDefault="00C932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1,680,858</w:t>
            </w:r>
          </w:p>
        </w:tc>
        <w:tc>
          <w:tcPr>
            <w:tcW w:w="270" w:type="dxa"/>
          </w:tcPr>
          <w:p w14:paraId="4F0FA528" w14:textId="77777777" w:rsidR="00AC44BD" w:rsidRPr="00D81A00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FDF40" w14:textId="637D2048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503E04">
              <w:rPr>
                <w:rFonts w:ascii="Angsana New" w:hAnsi="Angsana New"/>
                <w:sz w:val="30"/>
                <w:szCs w:val="30"/>
              </w:rPr>
              <w:t>1,516,801</w:t>
            </w:r>
          </w:p>
        </w:tc>
        <w:tc>
          <w:tcPr>
            <w:tcW w:w="270" w:type="dxa"/>
          </w:tcPr>
          <w:p w14:paraId="7B646D6B" w14:textId="77777777" w:rsidR="00AC44BD" w:rsidRPr="00D81A00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C69389" w14:textId="4FF40D93" w:rsidR="00AC44BD" w:rsidRPr="002C1D21" w:rsidRDefault="00701C2B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1,680,858</w:t>
            </w:r>
          </w:p>
        </w:tc>
        <w:tc>
          <w:tcPr>
            <w:tcW w:w="270" w:type="dxa"/>
          </w:tcPr>
          <w:p w14:paraId="1B16DDBE" w14:textId="77777777" w:rsidR="00AC44BD" w:rsidRPr="006B4B54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74575DF" w14:textId="58F3AD88" w:rsidR="00AC44BD" w:rsidRPr="00F36DE5" w:rsidRDefault="00AC44BD" w:rsidP="0006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1,516,800</w:t>
            </w:r>
          </w:p>
        </w:tc>
      </w:tr>
      <w:tr w:rsidR="00AC44BD" w:rsidRPr="00D81A00" w14:paraId="207D4206" w14:textId="77777777" w:rsidTr="00064ECA">
        <w:tc>
          <w:tcPr>
            <w:tcW w:w="4032" w:type="dxa"/>
          </w:tcPr>
          <w:p w14:paraId="74FD5FD3" w14:textId="77777777" w:rsidR="00AC44BD" w:rsidRPr="003B27EB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3752181D" w14:textId="09B3ACEF" w:rsidR="00AC44BD" w:rsidRPr="00DB67D2" w:rsidRDefault="00701C2B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37,465</w:t>
            </w:r>
          </w:p>
        </w:tc>
        <w:tc>
          <w:tcPr>
            <w:tcW w:w="270" w:type="dxa"/>
          </w:tcPr>
          <w:p w14:paraId="6373F11E" w14:textId="77777777" w:rsidR="00AC44BD" w:rsidRPr="00D81A00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5EAE8" w14:textId="524C4A83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503E04">
              <w:rPr>
                <w:rFonts w:ascii="Angsana New" w:hAnsi="Angsana New"/>
                <w:sz w:val="30"/>
                <w:szCs w:val="30"/>
              </w:rPr>
              <w:t>15,</w:t>
            </w: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0241AC6A" w14:textId="77777777" w:rsidR="00AC44BD" w:rsidRPr="006B4B54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001CD" w14:textId="7A9ED424" w:rsidR="00AC44BD" w:rsidRPr="002C1D21" w:rsidRDefault="00701C2B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37,465</w:t>
            </w:r>
          </w:p>
        </w:tc>
        <w:tc>
          <w:tcPr>
            <w:tcW w:w="270" w:type="dxa"/>
          </w:tcPr>
          <w:p w14:paraId="45D1DE28" w14:textId="77777777" w:rsidR="00AC44BD" w:rsidRPr="006B4B54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44765B" w14:textId="17551CF1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15,325</w:t>
            </w:r>
          </w:p>
        </w:tc>
      </w:tr>
      <w:tr w:rsidR="00AC44BD" w:rsidRPr="00D81A00" w14:paraId="0F53472F" w14:textId="77777777" w:rsidTr="00064ECA">
        <w:tc>
          <w:tcPr>
            <w:tcW w:w="4032" w:type="dxa"/>
          </w:tcPr>
          <w:p w14:paraId="005AA62B" w14:textId="77777777" w:rsidR="00AC44BD" w:rsidRPr="003B27EB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30A565C3" w14:textId="3D694AB4" w:rsidR="00AC44BD" w:rsidRPr="00DB67D2" w:rsidRDefault="00701C2B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169,695</w:t>
            </w:r>
          </w:p>
        </w:tc>
        <w:tc>
          <w:tcPr>
            <w:tcW w:w="270" w:type="dxa"/>
          </w:tcPr>
          <w:p w14:paraId="543DAEC6" w14:textId="77777777" w:rsidR="00AC44BD" w:rsidRPr="00D81A00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6CE59" w14:textId="53D3740E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503E04">
              <w:rPr>
                <w:rFonts w:ascii="Angsana New" w:hAnsi="Angsana New"/>
                <w:sz w:val="30"/>
                <w:szCs w:val="30"/>
              </w:rPr>
              <w:t>196,805</w:t>
            </w:r>
          </w:p>
        </w:tc>
        <w:tc>
          <w:tcPr>
            <w:tcW w:w="270" w:type="dxa"/>
          </w:tcPr>
          <w:p w14:paraId="4C07262A" w14:textId="77777777" w:rsidR="00AC44BD" w:rsidRPr="006B4B54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0006F" w14:textId="4DE525B8" w:rsidR="00AC44BD" w:rsidRPr="002C1D21" w:rsidRDefault="00701C2B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167,812</w:t>
            </w:r>
          </w:p>
        </w:tc>
        <w:tc>
          <w:tcPr>
            <w:tcW w:w="270" w:type="dxa"/>
          </w:tcPr>
          <w:p w14:paraId="1D2D80BC" w14:textId="77777777" w:rsidR="00AC44BD" w:rsidRPr="006B4B54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0810A" w14:textId="3743F78F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194,791</w:t>
            </w:r>
          </w:p>
        </w:tc>
      </w:tr>
      <w:tr w:rsidR="00AC44BD" w:rsidRPr="00D81A00" w14:paraId="223BAF5F" w14:textId="77777777" w:rsidTr="00064ECA">
        <w:tc>
          <w:tcPr>
            <w:tcW w:w="4032" w:type="dxa"/>
          </w:tcPr>
          <w:p w14:paraId="08DE94F1" w14:textId="77777777" w:rsidR="00AC44BD" w:rsidRPr="003B27EB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5E04A43C" w14:textId="565793AE" w:rsidR="00AC44BD" w:rsidRPr="00DB67D2" w:rsidRDefault="00701C2B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2,224</w:t>
            </w:r>
          </w:p>
        </w:tc>
        <w:tc>
          <w:tcPr>
            <w:tcW w:w="270" w:type="dxa"/>
          </w:tcPr>
          <w:p w14:paraId="731D84F5" w14:textId="77777777" w:rsidR="00AC44BD" w:rsidRPr="00D81A00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2B22D" w14:textId="72182F93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270" w:type="dxa"/>
          </w:tcPr>
          <w:p w14:paraId="06FA35E7" w14:textId="77777777" w:rsidR="00AC44BD" w:rsidRPr="006B4B54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29252" w14:textId="09B32C92" w:rsidR="00AC44BD" w:rsidRPr="002C1D21" w:rsidRDefault="006E2FD9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2,136</w:t>
            </w:r>
          </w:p>
        </w:tc>
        <w:tc>
          <w:tcPr>
            <w:tcW w:w="270" w:type="dxa"/>
          </w:tcPr>
          <w:p w14:paraId="3FE41E7E" w14:textId="77777777" w:rsidR="00AC44BD" w:rsidRPr="006B4B54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72A549" w14:textId="457CF0A8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</w:tr>
    </w:tbl>
    <w:p w14:paraId="391BE061" w14:textId="77777777" w:rsidR="003606F3" w:rsidRDefault="003606F3">
      <w:r>
        <w:br w:type="page"/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3"/>
      </w:tblGrid>
      <w:tr w:rsidR="00813055" w:rsidRPr="00D81A00" w14:paraId="70AD086E" w14:textId="77777777" w:rsidTr="00093FEB">
        <w:tc>
          <w:tcPr>
            <w:tcW w:w="4032" w:type="dxa"/>
          </w:tcPr>
          <w:p w14:paraId="3AD7D07C" w14:textId="2CD304B6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0EC5A3D" w14:textId="61702E7F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48"/>
              </w:tabs>
              <w:ind w:lef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4EC786" w14:textId="77777777" w:rsidR="00813055" w:rsidRPr="006B4B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6AD10B57" w14:textId="71B84D43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055" w:rsidRPr="00D81A00" w14:paraId="0886EF3A" w14:textId="77777777" w:rsidTr="00064ECA">
        <w:tc>
          <w:tcPr>
            <w:tcW w:w="4032" w:type="dxa"/>
          </w:tcPr>
          <w:p w14:paraId="6D51E656" w14:textId="06BA7D55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C44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913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C44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C44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9FE6AC6" w14:textId="709C58F9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0531FBF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5B8ED" w14:textId="390E3182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0C45470" w14:textId="77777777" w:rsidR="00813055" w:rsidRPr="006B4B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E7F55F" w14:textId="36D75C50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BBD2F8E" w14:textId="77777777" w:rsidR="00813055" w:rsidRPr="006B4B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3D61F98" w14:textId="1211035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13055" w:rsidRPr="00D81A00" w14:paraId="374A2BDC" w14:textId="77777777" w:rsidTr="00CC1BB1">
        <w:tc>
          <w:tcPr>
            <w:tcW w:w="4032" w:type="dxa"/>
          </w:tcPr>
          <w:p w14:paraId="014BC0FA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32D883EF" w14:textId="1ED51FBE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055" w:rsidRPr="00D81A00" w14:paraId="3C2C7D3C" w14:textId="77777777" w:rsidTr="00064ECA">
        <w:tc>
          <w:tcPr>
            <w:tcW w:w="4032" w:type="dxa"/>
          </w:tcPr>
          <w:p w14:paraId="33C33846" w14:textId="3F49515C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352969E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90649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230506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47D3D" w14:textId="77777777" w:rsidR="00813055" w:rsidRPr="006B4B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C560A1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8E7AB" w14:textId="77777777" w:rsidR="00813055" w:rsidRPr="006B4B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7C433D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4BD" w:rsidRPr="00D81A00" w14:paraId="2FF1E424" w14:textId="77777777" w:rsidTr="00DF6007">
        <w:tc>
          <w:tcPr>
            <w:tcW w:w="4032" w:type="dxa"/>
          </w:tcPr>
          <w:p w14:paraId="39295FAB" w14:textId="77777777" w:rsidR="00AC44BD" w:rsidRPr="00064ECA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347F8C5" w14:textId="39C1A20C" w:rsidR="00AC44BD" w:rsidRPr="00D81A00" w:rsidRDefault="006E2FD9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F4247" w14:textId="77777777" w:rsidR="00AC44BD" w:rsidRPr="00D81A00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E9E25" w14:textId="1160CC0A" w:rsidR="00AC44BD" w:rsidRPr="00D81A00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45E80D" w14:textId="77777777" w:rsidR="00AC44BD" w:rsidRPr="00D81A00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4293D" w14:textId="46537F24" w:rsidR="006E2FD9" w:rsidRPr="002C1D21" w:rsidRDefault="006E2FD9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0F065E" w14:textId="77777777" w:rsidR="00AC44BD" w:rsidRPr="00D81A00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5740BB4" w14:textId="78611E31" w:rsidR="00AC44BD" w:rsidRPr="00F36DE5" w:rsidRDefault="00AC44BD" w:rsidP="0006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AC44BD" w:rsidRPr="00D81A00" w14:paraId="46682C04" w14:textId="77777777" w:rsidTr="00064ECA">
        <w:tc>
          <w:tcPr>
            <w:tcW w:w="4032" w:type="dxa"/>
          </w:tcPr>
          <w:p w14:paraId="6DC9F432" w14:textId="77777777" w:rsidR="00AC44BD" w:rsidRPr="00064ECA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77AA0810" w14:textId="54728B5D" w:rsidR="00AC44BD" w:rsidRPr="001368DA" w:rsidRDefault="006E2FD9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4F37" w14:textId="77777777" w:rsidR="00AC44BD" w:rsidRPr="00E2047E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D5FBF22" w14:textId="49805973" w:rsidR="00AC44BD" w:rsidRPr="001368DA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44023" w14:textId="77777777" w:rsidR="00AC44BD" w:rsidRPr="000C4696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88D4ED0" w14:textId="4CA138CF" w:rsidR="00AC44BD" w:rsidRPr="002C1D21" w:rsidRDefault="006E2FD9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67,107</w:t>
            </w:r>
          </w:p>
        </w:tc>
        <w:tc>
          <w:tcPr>
            <w:tcW w:w="270" w:type="dxa"/>
          </w:tcPr>
          <w:p w14:paraId="10156213" w14:textId="77777777" w:rsidR="00AC44BD" w:rsidRPr="000C4696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1F602495" w14:textId="40D03CE1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80,543</w:t>
            </w:r>
          </w:p>
        </w:tc>
      </w:tr>
      <w:tr w:rsidR="00AC44BD" w:rsidRPr="00D81A00" w14:paraId="3ACE7BF4" w14:textId="77777777" w:rsidTr="00064ECA">
        <w:tc>
          <w:tcPr>
            <w:tcW w:w="4032" w:type="dxa"/>
          </w:tcPr>
          <w:p w14:paraId="0D5489E8" w14:textId="33A27685" w:rsidR="00AC44BD" w:rsidRPr="00064ECA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7F3B4F56" w14:textId="495942EE" w:rsidR="00AC44BD" w:rsidRPr="001368DA" w:rsidRDefault="006E2FD9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5F9014" w14:textId="77777777" w:rsidR="00AC44BD" w:rsidRPr="00E2047E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27103A" w14:textId="5BF464FF" w:rsidR="00AC44BD" w:rsidRPr="001368DA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A66D6A" w14:textId="77777777" w:rsidR="00AC44BD" w:rsidRPr="000C4696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6C06E5F" w14:textId="2D01AD81" w:rsidR="00AC44BD" w:rsidRPr="002C1D21" w:rsidRDefault="006E2FD9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299,998</w:t>
            </w:r>
          </w:p>
        </w:tc>
        <w:tc>
          <w:tcPr>
            <w:tcW w:w="270" w:type="dxa"/>
          </w:tcPr>
          <w:p w14:paraId="5F571DE2" w14:textId="77777777" w:rsidR="00AC44BD" w:rsidRPr="000C4696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2C224C1B" w14:textId="0FBC5FFA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813055" w:rsidRPr="00D81A00" w14:paraId="2C5437AC" w14:textId="77777777" w:rsidTr="00064ECA">
        <w:tc>
          <w:tcPr>
            <w:tcW w:w="4032" w:type="dxa"/>
          </w:tcPr>
          <w:p w14:paraId="51D651A6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60724F9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22BDC" w14:textId="77777777" w:rsidR="00813055" w:rsidRPr="00E2047E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8F99B18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66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FD171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BD2C134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4AC9F9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3332662" w14:textId="77777777" w:rsidR="00813055" w:rsidRPr="002C1D21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055" w:rsidRPr="00612ED8" w14:paraId="09694CA6" w14:textId="77777777" w:rsidTr="00064ECA">
        <w:tc>
          <w:tcPr>
            <w:tcW w:w="4032" w:type="dxa"/>
          </w:tcPr>
          <w:p w14:paraId="35E8928F" w14:textId="5DA112AE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80" w:type="dxa"/>
          </w:tcPr>
          <w:p w14:paraId="364B3FF5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162D5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97480" w14:textId="4C18109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7145E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500AA" w14:textId="4FD2266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73B2B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795D06A" w14:textId="0DC1687C" w:rsidR="00813055" w:rsidRPr="003D5C08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055" w:rsidRPr="00612ED8" w14:paraId="3D807D67" w14:textId="77777777" w:rsidTr="001E37D3">
        <w:trPr>
          <w:trHeight w:val="164"/>
        </w:trPr>
        <w:tc>
          <w:tcPr>
            <w:tcW w:w="4032" w:type="dxa"/>
          </w:tcPr>
          <w:p w14:paraId="27AE437D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35FDB50" w14:textId="16E33561" w:rsidR="00813055" w:rsidRPr="00DB67D2" w:rsidRDefault="00EC2B9D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46,325</w:t>
            </w:r>
          </w:p>
        </w:tc>
        <w:tc>
          <w:tcPr>
            <w:tcW w:w="270" w:type="dxa"/>
          </w:tcPr>
          <w:p w14:paraId="6F6D8226" w14:textId="77777777" w:rsidR="00813055" w:rsidRPr="0066065F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26CFD5" w14:textId="40098694" w:rsidR="00813055" w:rsidRPr="00F36DE5" w:rsidRDefault="00AC44BD" w:rsidP="0006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49,545</w:t>
            </w:r>
          </w:p>
        </w:tc>
        <w:tc>
          <w:tcPr>
            <w:tcW w:w="270" w:type="dxa"/>
          </w:tcPr>
          <w:p w14:paraId="07000B1B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B6AD6D" w14:textId="5C2D0F29" w:rsidR="00813055" w:rsidRPr="002C1D21" w:rsidRDefault="00EC2B9D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46,325</w:t>
            </w:r>
          </w:p>
        </w:tc>
        <w:tc>
          <w:tcPr>
            <w:tcW w:w="270" w:type="dxa"/>
          </w:tcPr>
          <w:p w14:paraId="2628054B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85FC7CA" w14:textId="3D7A5C17" w:rsidR="00813055" w:rsidRPr="00F36DE5" w:rsidRDefault="00AC44BD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49,54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13055" w:rsidRPr="00D81A00" w14:paraId="3CE38437" w14:textId="77777777" w:rsidTr="00064ECA">
        <w:trPr>
          <w:trHeight w:val="407"/>
        </w:trPr>
        <w:tc>
          <w:tcPr>
            <w:tcW w:w="4032" w:type="dxa"/>
          </w:tcPr>
          <w:p w14:paraId="0557BD46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1204ECA4" w14:textId="77777777" w:rsidR="00813055" w:rsidRPr="00991D33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70A9F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D5F54B2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86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2D410FD3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3408DF5B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D6765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27247685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813055" w:rsidRPr="00D81A00" w14:paraId="49B842B7" w14:textId="77777777" w:rsidTr="00064ECA">
        <w:trPr>
          <w:trHeight w:val="407"/>
        </w:trPr>
        <w:tc>
          <w:tcPr>
            <w:tcW w:w="4032" w:type="dxa"/>
          </w:tcPr>
          <w:p w14:paraId="7F53F8C9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37C29CF" w14:textId="77777777" w:rsidR="00813055" w:rsidRPr="00991D33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CCE87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C6BF333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86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645DC36B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C1EBC2E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62885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4CED613D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813055" w:rsidRPr="00D81A00" w14:paraId="49D6B8EC" w14:textId="77777777" w:rsidTr="00064ECA">
        <w:tc>
          <w:tcPr>
            <w:tcW w:w="4032" w:type="dxa"/>
          </w:tcPr>
          <w:p w14:paraId="3CE4535A" w14:textId="77777777" w:rsidR="00813055" w:rsidRPr="00064ECA" w:rsidRDefault="00813055" w:rsidP="008130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1E5E7A9D" w14:textId="0FE1B73D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2A77D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020B3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37F5F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A1B3B" w14:textId="77777777" w:rsidR="00813055" w:rsidRPr="00BA3EAE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775A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B56BE7D" w14:textId="77777777" w:rsidR="00813055" w:rsidRPr="00BA3EAE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4BD" w:rsidRPr="00D81A00" w14:paraId="143354FD" w14:textId="77777777" w:rsidTr="009708C0">
        <w:tc>
          <w:tcPr>
            <w:tcW w:w="4032" w:type="dxa"/>
          </w:tcPr>
          <w:p w14:paraId="4D8104C9" w14:textId="77777777" w:rsidR="00AC44BD" w:rsidRPr="00064ECA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69A15EB2" w14:textId="48265BAC" w:rsidR="00AC44BD" w:rsidRDefault="006F6F71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41,170</w:t>
            </w:r>
          </w:p>
        </w:tc>
        <w:tc>
          <w:tcPr>
            <w:tcW w:w="270" w:type="dxa"/>
          </w:tcPr>
          <w:p w14:paraId="6EBABE09" w14:textId="77777777" w:rsidR="00AC44BD" w:rsidRPr="00D81A00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194447" w14:textId="3FC02986" w:rsidR="00AC44BD" w:rsidRPr="004B1A5B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4B1A5B">
              <w:rPr>
                <w:rFonts w:ascii="Angsana New" w:hAnsi="Angsana New"/>
                <w:sz w:val="30"/>
                <w:szCs w:val="30"/>
              </w:rPr>
              <w:t>40,509</w:t>
            </w:r>
          </w:p>
        </w:tc>
        <w:tc>
          <w:tcPr>
            <w:tcW w:w="270" w:type="dxa"/>
          </w:tcPr>
          <w:p w14:paraId="1D5D0594" w14:textId="77777777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ABB192" w14:textId="714204E4" w:rsidR="00AC44BD" w:rsidRPr="00F36DE5" w:rsidRDefault="00C22ABF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15,880</w:t>
            </w:r>
          </w:p>
        </w:tc>
        <w:tc>
          <w:tcPr>
            <w:tcW w:w="270" w:type="dxa"/>
          </w:tcPr>
          <w:p w14:paraId="19C7E75D" w14:textId="77777777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5038C8A" w14:textId="49D5EC17" w:rsidR="00AC44BD" w:rsidRPr="00F36DE5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11,805</w:t>
            </w:r>
          </w:p>
        </w:tc>
      </w:tr>
      <w:tr w:rsidR="00AC44BD" w:rsidRPr="00D81A00" w14:paraId="4AF26F7B" w14:textId="77777777" w:rsidTr="00064ECA">
        <w:trPr>
          <w:trHeight w:val="280"/>
        </w:trPr>
        <w:tc>
          <w:tcPr>
            <w:tcW w:w="4032" w:type="dxa"/>
          </w:tcPr>
          <w:p w14:paraId="3598CC7A" w14:textId="77777777" w:rsidR="00AC44BD" w:rsidRPr="00064ECA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E92FB3" w14:textId="76BFAF3B" w:rsidR="00AC44BD" w:rsidRPr="00064ECA" w:rsidRDefault="006F6F71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41,170</w:t>
            </w:r>
          </w:p>
        </w:tc>
        <w:tc>
          <w:tcPr>
            <w:tcW w:w="270" w:type="dxa"/>
          </w:tcPr>
          <w:p w14:paraId="29D7B587" w14:textId="77777777" w:rsidR="00AC44BD" w:rsidRPr="00AA3254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5BCB2B" w14:textId="4A05BFAA" w:rsidR="00AC44BD" w:rsidRPr="004B1A5B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1A5B">
              <w:rPr>
                <w:rFonts w:ascii="Angsana New" w:hAnsi="Angsana New"/>
                <w:b/>
                <w:bCs/>
                <w:sz w:val="30"/>
                <w:szCs w:val="30"/>
              </w:rPr>
              <w:t>40,509</w:t>
            </w:r>
          </w:p>
        </w:tc>
        <w:tc>
          <w:tcPr>
            <w:tcW w:w="270" w:type="dxa"/>
          </w:tcPr>
          <w:p w14:paraId="038E0345" w14:textId="77777777" w:rsidR="00AC44BD" w:rsidRPr="00612ED8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02EF3" w14:textId="6A31A1F5" w:rsidR="00AC44BD" w:rsidRPr="00064ECA" w:rsidRDefault="00C22ABF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15,880</w:t>
            </w:r>
          </w:p>
        </w:tc>
        <w:tc>
          <w:tcPr>
            <w:tcW w:w="270" w:type="dxa"/>
          </w:tcPr>
          <w:p w14:paraId="3FB62C05" w14:textId="77777777" w:rsidR="00AC44BD" w:rsidRPr="00AA3254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AC38C84" w14:textId="2ECF050D" w:rsidR="00AC44BD" w:rsidRPr="0061603E" w:rsidRDefault="00AC44BD" w:rsidP="00AC4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ECA">
              <w:rPr>
                <w:rFonts w:ascii="Angsana New" w:hAnsi="Angsana New"/>
                <w:b/>
                <w:bCs/>
                <w:sz w:val="30"/>
                <w:szCs w:val="30"/>
              </w:rPr>
              <w:t>11,805</w:t>
            </w:r>
          </w:p>
        </w:tc>
      </w:tr>
    </w:tbl>
    <w:p w14:paraId="49BAC166" w14:textId="77777777" w:rsidR="001C0923" w:rsidRPr="00147F69" w:rsidRDefault="001C092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1" w:type="dxa"/>
        <w:tblInd w:w="45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72"/>
        <w:gridCol w:w="288"/>
        <w:gridCol w:w="1077"/>
        <w:gridCol w:w="276"/>
        <w:gridCol w:w="1076"/>
        <w:gridCol w:w="276"/>
        <w:gridCol w:w="1077"/>
      </w:tblGrid>
      <w:tr w:rsidR="00E74891" w:rsidRPr="003054FD" w14:paraId="505958AB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459DF573" w14:textId="77777777" w:rsidR="00E74891" w:rsidRPr="003054FD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tcBorders>
              <w:top w:val="nil"/>
              <w:bottom w:val="nil"/>
            </w:tcBorders>
          </w:tcPr>
          <w:p w14:paraId="57DE0947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C16D416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bottom w:val="nil"/>
            </w:tcBorders>
          </w:tcPr>
          <w:p w14:paraId="12D35465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5A1" w:rsidRPr="003054FD" w14:paraId="3D35EA2A" w14:textId="77777777" w:rsidTr="00147F69">
        <w:tc>
          <w:tcPr>
            <w:tcW w:w="4049" w:type="dxa"/>
            <w:tcBorders>
              <w:top w:val="nil"/>
            </w:tcBorders>
          </w:tcPr>
          <w:p w14:paraId="0EAB77E2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</w:tcBorders>
          </w:tcPr>
          <w:p w14:paraId="6322D1D2" w14:textId="1FF7C215" w:rsidR="00F275A1" w:rsidRPr="00122E43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>3</w:t>
            </w:r>
            <w:r w:rsidR="00AC44B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C44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  <w:tcBorders>
              <w:top w:val="nil"/>
            </w:tcBorders>
          </w:tcPr>
          <w:p w14:paraId="49D85262" w14:textId="77777777" w:rsidR="00F275A1" w:rsidRPr="00122E43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0ADD656D" w14:textId="017B9948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  <w:tcBorders>
              <w:top w:val="nil"/>
            </w:tcBorders>
          </w:tcPr>
          <w:p w14:paraId="6A88C8AF" w14:textId="77777777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14:paraId="1C87C35C" w14:textId="3575A96D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>3</w:t>
            </w:r>
            <w:r w:rsidR="00AC44BD">
              <w:rPr>
                <w:rFonts w:ascii="Angsana New" w:hAnsi="Angsana New"/>
                <w:sz w:val="30"/>
                <w:szCs w:val="30"/>
              </w:rPr>
              <w:t>0</w:t>
            </w:r>
            <w:r w:rsidR="00AC44B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6" w:type="dxa"/>
            <w:tcBorders>
              <w:top w:val="nil"/>
            </w:tcBorders>
          </w:tcPr>
          <w:p w14:paraId="1F5E5579" w14:textId="77777777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0101CD84" w14:textId="6C77D455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275A1" w:rsidRPr="003054FD" w14:paraId="05D65463" w14:textId="77777777" w:rsidTr="00147F69">
        <w:tc>
          <w:tcPr>
            <w:tcW w:w="4049" w:type="dxa"/>
            <w:tcBorders>
              <w:top w:val="nil"/>
            </w:tcBorders>
          </w:tcPr>
          <w:p w14:paraId="5865235A" w14:textId="2AECEFD8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A568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2" w:type="dxa"/>
            <w:tcBorders>
              <w:top w:val="nil"/>
            </w:tcBorders>
          </w:tcPr>
          <w:p w14:paraId="3B0A0DAF" w14:textId="06D5BD9C" w:rsidR="00F275A1" w:rsidRPr="00122E43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8" w:type="dxa"/>
            <w:tcBorders>
              <w:top w:val="nil"/>
            </w:tcBorders>
          </w:tcPr>
          <w:p w14:paraId="0BBBD230" w14:textId="77777777" w:rsidR="00F275A1" w:rsidRPr="00122E43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3F7B2639" w14:textId="06E5728B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  <w:tcBorders>
              <w:top w:val="nil"/>
            </w:tcBorders>
          </w:tcPr>
          <w:p w14:paraId="727627AE" w14:textId="77777777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14:paraId="39DD2949" w14:textId="2347D7F0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6" w:type="dxa"/>
            <w:tcBorders>
              <w:top w:val="nil"/>
            </w:tcBorders>
          </w:tcPr>
          <w:p w14:paraId="74859EB9" w14:textId="77777777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45270ACE" w14:textId="4C9E1BEF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275A1" w:rsidRPr="003054FD" w14:paraId="2DC0D7F3" w14:textId="77777777" w:rsidTr="00147F69">
        <w:tc>
          <w:tcPr>
            <w:tcW w:w="4049" w:type="dxa"/>
          </w:tcPr>
          <w:p w14:paraId="0A6FFB63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050BB8E5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75A1" w:rsidRPr="003054FD" w14:paraId="7C80662A" w14:textId="77777777" w:rsidTr="00147F69">
        <w:tc>
          <w:tcPr>
            <w:tcW w:w="4049" w:type="dxa"/>
          </w:tcPr>
          <w:p w14:paraId="5A2945F0" w14:textId="024DDAE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42" w:type="dxa"/>
            <w:gridSpan w:val="7"/>
          </w:tcPr>
          <w:p w14:paraId="7C6CFF05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A4E65" w:rsidRPr="003054FD" w14:paraId="1B0CC4CF" w14:textId="77777777" w:rsidTr="00426F5F">
        <w:tc>
          <w:tcPr>
            <w:tcW w:w="4049" w:type="dxa"/>
            <w:tcBorders>
              <w:bottom w:val="nil"/>
            </w:tcBorders>
          </w:tcPr>
          <w:p w14:paraId="64DC4321" w14:textId="7FD38736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2" w:type="dxa"/>
            <w:tcBorders>
              <w:bottom w:val="nil"/>
            </w:tcBorders>
          </w:tcPr>
          <w:p w14:paraId="71083C27" w14:textId="58392F34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381,683</w:t>
            </w:r>
          </w:p>
        </w:tc>
        <w:tc>
          <w:tcPr>
            <w:tcW w:w="288" w:type="dxa"/>
            <w:tcBorders>
              <w:bottom w:val="nil"/>
            </w:tcBorders>
          </w:tcPr>
          <w:p w14:paraId="63F884F9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5012385F" w14:textId="7F2A11BD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333,941</w:t>
            </w:r>
          </w:p>
        </w:tc>
        <w:tc>
          <w:tcPr>
            <w:tcW w:w="276" w:type="dxa"/>
            <w:tcBorders>
              <w:bottom w:val="nil"/>
            </w:tcBorders>
          </w:tcPr>
          <w:p w14:paraId="66096E46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12D86480" w14:textId="67FF3F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381,683</w:t>
            </w:r>
          </w:p>
        </w:tc>
        <w:tc>
          <w:tcPr>
            <w:tcW w:w="276" w:type="dxa"/>
            <w:tcBorders>
              <w:bottom w:val="nil"/>
            </w:tcBorders>
          </w:tcPr>
          <w:p w14:paraId="129439A6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5B746327" w14:textId="6778B391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333,941</w:t>
            </w:r>
          </w:p>
        </w:tc>
      </w:tr>
      <w:tr w:rsidR="00AA4E65" w:rsidRPr="003054FD" w14:paraId="703F1988" w14:textId="77777777" w:rsidTr="00C040DF">
        <w:tc>
          <w:tcPr>
            <w:tcW w:w="4049" w:type="dxa"/>
            <w:tcBorders>
              <w:top w:val="nil"/>
              <w:bottom w:val="nil"/>
            </w:tcBorders>
          </w:tcPr>
          <w:p w14:paraId="5F1BE220" w14:textId="544A779A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  <w:vAlign w:val="bottom"/>
          </w:tcPr>
          <w:p w14:paraId="4BBED7AA" w14:textId="7D44E6B4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13,928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648021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719456FD" w14:textId="53888A5C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11,887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62DA226B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vAlign w:val="bottom"/>
          </w:tcPr>
          <w:p w14:paraId="65673C1C" w14:textId="4632B4FC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13,928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479E4D3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34C46A6" w14:textId="73A73B8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5F3C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AA4E65" w:rsidRPr="003054FD" w14:paraId="09C4D2F7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3FC35E55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6BA52" w14:textId="39B797FE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395,611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E26B4A8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D54D8" w14:textId="3C49CF45" w:rsidR="00AA4E65" w:rsidRPr="00E1087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345,828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4DCA4B5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7D1D" w14:textId="183B348A" w:rsidR="00AA4E65" w:rsidRPr="009A153D" w:rsidRDefault="00754AD7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395,611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27776E58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BD0F146" w14:textId="2FA45A9A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Pr="00457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828</w:t>
            </w:r>
          </w:p>
        </w:tc>
      </w:tr>
      <w:tr w:rsidR="00AA4E65" w:rsidRPr="003054FD" w14:paraId="6F278412" w14:textId="77777777" w:rsidTr="00147F69">
        <w:trPr>
          <w:trHeight w:val="432"/>
        </w:trPr>
        <w:tc>
          <w:tcPr>
            <w:tcW w:w="4049" w:type="dxa"/>
            <w:tcBorders>
              <w:top w:val="nil"/>
              <w:bottom w:val="nil"/>
            </w:tcBorders>
          </w:tcPr>
          <w:p w14:paraId="72C9BD68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nil"/>
            </w:tcBorders>
          </w:tcPr>
          <w:p w14:paraId="40743445" w14:textId="77777777" w:rsidR="00AA4E65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5060DB6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vAlign w:val="bottom"/>
          </w:tcPr>
          <w:p w14:paraId="1448E65F" w14:textId="77777777" w:rsidR="00AA4E65" w:rsidRPr="00E1087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BBA8987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vAlign w:val="bottom"/>
          </w:tcPr>
          <w:p w14:paraId="4E3AD0AA" w14:textId="77777777" w:rsidR="00AA4E65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163F4AE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32AE98C5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4E65" w:rsidRPr="003054FD" w14:paraId="129F688C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182ADE53" w14:textId="15353C06" w:rsidR="00AA4E65" w:rsidRPr="00834942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3F9FC2A9" w14:textId="77777777" w:rsidR="00AA4E65" w:rsidRPr="00855ABA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EFBA32F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B04174" w14:textId="77777777" w:rsidR="00AA4E65" w:rsidRPr="00E1087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2CBD0E2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01974D3" w14:textId="77777777" w:rsidR="00AA4E65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BA38CE8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0C617A59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4E65" w:rsidRPr="003054FD" w14:paraId="00CC649F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4006EE41" w14:textId="6F4AAF8D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14:paraId="64EEF819" w14:textId="761F3A16" w:rsidR="00AA4E65" w:rsidRDefault="00754AD7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EB0B1AC" w14:textId="77777777" w:rsidR="00AA4E65" w:rsidRPr="00855ABA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B9CDE1E" w14:textId="3F8B56FD" w:rsidR="00AA4E65" w:rsidRPr="00E0331C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6C01D513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D58323D" w14:textId="266F55BC" w:rsidR="00AA4E65" w:rsidRDefault="00754AD7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5B8C1D35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9496C4C" w14:textId="311E1633" w:rsidR="00AA4E65" w:rsidRPr="00E0331C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AA4E65" w:rsidRPr="003054FD" w14:paraId="5DC15FD5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188BD9A6" w14:textId="7E9BE1CC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96AA7" w14:textId="6C036854" w:rsidR="00AA4E65" w:rsidRDefault="00754AD7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7ED6F18" w14:textId="77777777" w:rsidR="00AA4E65" w:rsidRPr="003054F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D12B" w14:textId="1B3046B8" w:rsidR="00AA4E65" w:rsidRPr="00E1087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28245CBA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61A06" w14:textId="54FD5574" w:rsidR="00AA4E65" w:rsidRDefault="00754AD7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0321127A" w14:textId="77777777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6CE91F0" w14:textId="45E0D465" w:rsidR="00AA4E65" w:rsidRPr="009A153D" w:rsidRDefault="00AA4E65" w:rsidP="00A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</w:tr>
    </w:tbl>
    <w:p w14:paraId="5E68A69E" w14:textId="378D75E1" w:rsidR="004456AB" w:rsidRDefault="004456AB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80D521A" w14:textId="779E5277" w:rsidR="00064ECA" w:rsidRDefault="004456AB" w:rsidP="003A7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br w:type="page"/>
      </w:r>
    </w:p>
    <w:tbl>
      <w:tblPr>
        <w:tblW w:w="9135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9"/>
        <w:gridCol w:w="1077"/>
        <w:gridCol w:w="280"/>
        <w:gridCol w:w="1082"/>
        <w:gridCol w:w="266"/>
        <w:gridCol w:w="1082"/>
        <w:gridCol w:w="267"/>
        <w:gridCol w:w="1082"/>
      </w:tblGrid>
      <w:tr w:rsidR="000F3EC3" w:rsidRPr="003054FD" w14:paraId="18CC781A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FC564BF" w14:textId="472B2CF6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13FB120E" w14:textId="0F34A28A" w:rsidR="000F3EC3" w:rsidRPr="004D53D5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1F04F39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  <w:vAlign w:val="bottom"/>
          </w:tcPr>
          <w:p w14:paraId="18F8B88B" w14:textId="6A7B0AB9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5A1" w:rsidRPr="003054FD" w14:paraId="6EC9A82E" w14:textId="77777777" w:rsidTr="00A5687F">
        <w:trPr>
          <w:trHeight w:val="60"/>
        </w:trPr>
        <w:tc>
          <w:tcPr>
            <w:tcW w:w="3999" w:type="dxa"/>
            <w:tcBorders>
              <w:top w:val="nil"/>
            </w:tcBorders>
          </w:tcPr>
          <w:p w14:paraId="5074FFA9" w14:textId="4FBCEFA4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3380E8BC" w14:textId="54E3B0DE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>3</w:t>
            </w:r>
            <w:r w:rsidR="00AC44B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C44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  <w:tcBorders>
              <w:top w:val="nil"/>
            </w:tcBorders>
          </w:tcPr>
          <w:p w14:paraId="736D552D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44699A3B" w14:textId="2124F995" w:rsidR="00F275A1" w:rsidRPr="004D53D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  <w:tcBorders>
              <w:top w:val="nil"/>
            </w:tcBorders>
          </w:tcPr>
          <w:p w14:paraId="224E9F14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3D398D58" w14:textId="78356E0B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>3</w:t>
            </w:r>
            <w:r w:rsidR="00AC44B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C44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  <w:tcBorders>
              <w:top w:val="nil"/>
            </w:tcBorders>
          </w:tcPr>
          <w:p w14:paraId="63F042F5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1345909E" w14:textId="678B6B2E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275A1" w:rsidRPr="003054FD" w14:paraId="1DC31E86" w14:textId="77777777" w:rsidTr="00A5687F">
        <w:tc>
          <w:tcPr>
            <w:tcW w:w="3999" w:type="dxa"/>
            <w:tcBorders>
              <w:top w:val="nil"/>
            </w:tcBorders>
          </w:tcPr>
          <w:p w14:paraId="2BA38597" w14:textId="675C293A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6A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7" w:type="dxa"/>
            <w:tcBorders>
              <w:top w:val="nil"/>
            </w:tcBorders>
          </w:tcPr>
          <w:p w14:paraId="3B48B61E" w14:textId="4A3B199F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0" w:type="dxa"/>
            <w:tcBorders>
              <w:top w:val="nil"/>
            </w:tcBorders>
          </w:tcPr>
          <w:p w14:paraId="6F7F6294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04F5C520" w14:textId="416D17E2" w:rsidR="00F275A1" w:rsidRPr="004D53D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  <w:tcBorders>
              <w:top w:val="nil"/>
            </w:tcBorders>
          </w:tcPr>
          <w:p w14:paraId="63980BC1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5B07CE9E" w14:textId="33AA4088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7" w:type="dxa"/>
            <w:tcBorders>
              <w:top w:val="nil"/>
            </w:tcBorders>
          </w:tcPr>
          <w:p w14:paraId="558E65A1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52DDB059" w14:textId="7703ABE9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275A1" w:rsidRPr="003054FD" w14:paraId="0E866272" w14:textId="77777777" w:rsidTr="00A5687F">
        <w:tc>
          <w:tcPr>
            <w:tcW w:w="3999" w:type="dxa"/>
          </w:tcPr>
          <w:p w14:paraId="63C47416" w14:textId="0BE77983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89675592"/>
          </w:p>
        </w:tc>
        <w:tc>
          <w:tcPr>
            <w:tcW w:w="5136" w:type="dxa"/>
            <w:gridSpan w:val="7"/>
          </w:tcPr>
          <w:p w14:paraId="38E04366" w14:textId="49B5A98D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75A1" w:rsidRPr="003054FD" w14:paraId="40133835" w14:textId="77777777" w:rsidTr="00A5687F">
        <w:tc>
          <w:tcPr>
            <w:tcW w:w="3999" w:type="dxa"/>
          </w:tcPr>
          <w:p w14:paraId="7EECDF2C" w14:textId="71C65A92" w:rsidR="00F275A1" w:rsidRPr="00855ABA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5A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136" w:type="dxa"/>
            <w:gridSpan w:val="7"/>
          </w:tcPr>
          <w:p w14:paraId="603A8528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275A1" w:rsidRPr="003054FD" w14:paraId="26FA38F7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013595E1" w14:textId="365CAEEF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FC37848" w14:textId="0A159E37" w:rsidR="00F275A1" w:rsidRPr="00785150" w:rsidRDefault="00754AD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6,062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8EA4E0F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FC143AF" w14:textId="3BA7190C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44E46D2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59FFD39C" w14:textId="017BFBB9" w:rsidR="00F275A1" w:rsidRPr="00785150" w:rsidRDefault="00ED3B8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6,062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4665E209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4D9D4F5B" w14:textId="493AD6EF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</w:tr>
      <w:tr w:rsidR="00F275A1" w:rsidRPr="003054FD" w14:paraId="4DF09F09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F4466A0" w14:textId="5BB804FC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7E220DDE" w14:textId="6246C392" w:rsidR="00F275A1" w:rsidRPr="00931AF7" w:rsidRDefault="00ED3B8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7B7B06B0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39BC96AF" w14:textId="50189041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2ED7E16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3C0AC28C" w14:textId="5E6ACCC1" w:rsidR="00F275A1" w:rsidRPr="00785150" w:rsidRDefault="00ED3B8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17,882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3D64350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DE10E5B" w14:textId="7AEB1D59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19,557</w:t>
            </w:r>
          </w:p>
        </w:tc>
      </w:tr>
      <w:tr w:rsidR="00F275A1" w:rsidRPr="003054FD" w14:paraId="71A70FB7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3EF41565" w14:textId="2BD68AD8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4E5A04E" w14:textId="21078135" w:rsidR="00F275A1" w:rsidRPr="00931AF7" w:rsidRDefault="00ED3B8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6,062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6843974A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F29D" w14:textId="50964FD6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3,184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2DB26C2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AC361" w14:textId="5BA2E2A2" w:rsidR="00F275A1" w:rsidRPr="00931AF7" w:rsidRDefault="00ED3B8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23,944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6D65774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7E5B03D" w14:textId="78F1737A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22,735</w:t>
            </w:r>
          </w:p>
        </w:tc>
      </w:tr>
      <w:bookmarkEnd w:id="0"/>
      <w:tr w:rsidR="00F275A1" w:rsidRPr="003054FD" w14:paraId="5C0EAAF2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3B039C04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4852B95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3E5BCB5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F8553D5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8EDD152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6840072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111DE18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5821FE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5A1" w:rsidRPr="003054FD" w14:paraId="3EEA68DE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6749245A" w14:textId="6C03FCDB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C04867B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A80B34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DC2A0BB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E9D13C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2B0C9E13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E18FE25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FDA909B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5A1" w:rsidRPr="003054FD" w14:paraId="32B131CA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45411D55" w14:textId="6C750A7C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E0F178C" w14:textId="11FCBAC0" w:rsidR="00F275A1" w:rsidRPr="0024056C" w:rsidRDefault="005E59E6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A3949">
              <w:rPr>
                <w:rFonts w:ascii="Angsana New" w:hAnsi="Angsana New"/>
                <w:sz w:val="30"/>
                <w:szCs w:val="30"/>
              </w:rPr>
              <w:t>8,</w:t>
            </w:r>
            <w:r w:rsidR="00675EF2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07559C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86C3656" w14:textId="52A266F6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74,923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A6D53F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F3AF296" w14:textId="70059259" w:rsidR="00F275A1" w:rsidRPr="00CA3FC8" w:rsidRDefault="00036BF3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75EF2">
              <w:rPr>
                <w:rFonts w:ascii="Angsana New" w:hAnsi="Angsana New"/>
                <w:sz w:val="30"/>
                <w:szCs w:val="30"/>
              </w:rPr>
              <w:t>7,096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37945C0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6E75A7BF" w14:textId="2A7600DD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10824">
              <w:rPr>
                <w:rFonts w:ascii="Angsana New" w:hAnsi="Angsana New"/>
                <w:sz w:val="30"/>
                <w:szCs w:val="30"/>
              </w:rPr>
              <w:t>73,636</w:t>
            </w:r>
          </w:p>
        </w:tc>
      </w:tr>
      <w:tr w:rsidR="00F275A1" w:rsidRPr="003054FD" w14:paraId="7BDA1294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C29E1BC" w14:textId="78D314CF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887D7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DC5E23B" w14:textId="1662D9A2" w:rsidR="00F275A1" w:rsidRDefault="00AB46BD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B84D1DD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17402CD" w14:textId="306959E7" w:rsidR="00F275A1" w:rsidRPr="00887D7A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A9C1B16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1C7DFB4" w14:textId="6943D22C" w:rsidR="00F275A1" w:rsidRDefault="00AB46BD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2BDDC586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75EF63F1" w14:textId="22C45C0A" w:rsidR="00F275A1" w:rsidRPr="00660BD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275A1" w:rsidRPr="003054FD" w14:paraId="49CF6C3B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67480E85" w14:textId="1D121670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261F216" w14:textId="554E33EA" w:rsidR="00F275A1" w:rsidRPr="00931AF7" w:rsidRDefault="0049651A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51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75EF2">
              <w:rPr>
                <w:rFonts w:ascii="Angsana New" w:hAnsi="Angsana New"/>
                <w:b/>
                <w:bCs/>
                <w:sz w:val="30"/>
                <w:szCs w:val="30"/>
              </w:rPr>
              <w:t>8,305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129113CE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2B18932" w14:textId="4F902D2D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74,933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FE92851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BC8D82" w14:textId="34C6FC07" w:rsidR="00F275A1" w:rsidRPr="00931AF7" w:rsidRDefault="0049651A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51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75EF2">
              <w:rPr>
                <w:rFonts w:ascii="Angsana New" w:hAnsi="Angsana New"/>
                <w:b/>
                <w:bCs/>
                <w:sz w:val="30"/>
                <w:szCs w:val="30"/>
              </w:rPr>
              <w:t>7,096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628D8526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A39E33C" w14:textId="1CAA0E3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824">
              <w:rPr>
                <w:rFonts w:ascii="Angsana New" w:hAnsi="Angsana New"/>
                <w:b/>
                <w:bCs/>
                <w:sz w:val="30"/>
                <w:szCs w:val="30"/>
              </w:rPr>
              <w:t>73,646</w:t>
            </w:r>
          </w:p>
        </w:tc>
      </w:tr>
      <w:tr w:rsidR="00F275A1" w:rsidRPr="003054FD" w14:paraId="189EA354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2A263B98" w14:textId="68F54A79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17C8FAEE" w14:textId="2536E8BD" w:rsidR="00F275A1" w:rsidRPr="0078515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144F4598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402D967C" w14:textId="468B59E6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F2EAB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152335E4" w14:textId="6B04B215" w:rsidR="00F275A1" w:rsidRPr="0078515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2D7234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12711E28" w14:textId="2E30AE31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5A1" w:rsidRPr="003054FD" w14:paraId="086FDE7D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DF8E9B8" w14:textId="730902F1" w:rsidR="00F275A1" w:rsidRPr="00855ABA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512B3593" w14:textId="3BC2DB80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1B31A74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F0A83A5" w14:textId="3D6B9265" w:rsidR="00F275A1" w:rsidRPr="00DD1962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16930ED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1B86D8BB" w14:textId="62DBFED0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F352F3D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5661FE91" w14:textId="2CCB4E66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5A1" w:rsidRPr="003054FD" w14:paraId="1554F7F3" w14:textId="77777777" w:rsidTr="008018DB">
        <w:tc>
          <w:tcPr>
            <w:tcW w:w="3999" w:type="dxa"/>
            <w:tcBorders>
              <w:top w:val="nil"/>
              <w:bottom w:val="nil"/>
            </w:tcBorders>
          </w:tcPr>
          <w:p w14:paraId="424EB40A" w14:textId="0E8B7AEC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605DB707" w14:textId="779F0D51" w:rsidR="00F275A1" w:rsidRDefault="00AB46BD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64367C1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62F01347" w14:textId="61FF6D7E" w:rsidR="00F275A1" w:rsidRPr="00DD1962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20858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0DAF53C1" w14:textId="28A7F750" w:rsidR="00F275A1" w:rsidRDefault="00AB46BD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A2CC013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1D14BC7" w14:textId="49975D55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F275A1" w:rsidRPr="003054FD" w14:paraId="502F0CBC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84C4066" w14:textId="2FD52AC8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04F7122" w14:textId="2BCEC660" w:rsidR="00F275A1" w:rsidRPr="00931AF7" w:rsidRDefault="00AB46BD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22B3E45E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A4CBAC5" w14:textId="08D69EA2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CA6027E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7BA56F8" w14:textId="4EC77B93" w:rsidR="00F275A1" w:rsidRPr="00931AF7" w:rsidRDefault="00AB46BD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2A72E9A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B3A0DC" w14:textId="288F7AA8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</w:tr>
    </w:tbl>
    <w:p w14:paraId="13328B63" w14:textId="5A2D1D7B" w:rsidR="00C822CB" w:rsidRPr="00386A69" w:rsidRDefault="00C822CB" w:rsidP="00E241C6">
      <w:pPr>
        <w:rPr>
          <w:rFonts w:asciiTheme="majorBidi" w:hAnsiTheme="majorBidi" w:cstheme="majorBidi"/>
          <w:sz w:val="30"/>
          <w:szCs w:val="30"/>
        </w:rPr>
      </w:pPr>
    </w:p>
    <w:p w14:paraId="151A0F90" w14:textId="77777777" w:rsidR="00C37736" w:rsidRPr="003054FD" w:rsidRDefault="00C37736" w:rsidP="00BE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 w:rsidRPr="003054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3D3BC70" w14:textId="77777777" w:rsidR="00C37736" w:rsidRPr="003054FD" w:rsidRDefault="00C37736" w:rsidP="00C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0E637" w14:textId="187BDFB1" w:rsidR="008543E1" w:rsidRPr="003054FD" w:rsidRDefault="00C31DA7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7D7A" w:rsidRPr="00887D7A">
        <w:rPr>
          <w:rFonts w:ascii="Angsana New" w:hAnsi="Angsana New"/>
          <w:sz w:val="30"/>
          <w:szCs w:val="30"/>
        </w:rPr>
        <w:t>3</w:t>
      </w:r>
      <w:r w:rsidR="00AC44BD">
        <w:rPr>
          <w:rFonts w:ascii="Angsana New" w:hAnsi="Angsana New"/>
          <w:sz w:val="30"/>
          <w:szCs w:val="30"/>
        </w:rPr>
        <w:t xml:space="preserve">0 </w:t>
      </w:r>
      <w:r w:rsidR="00AC44BD">
        <w:rPr>
          <w:rFonts w:ascii="Angsana New" w:hAnsi="Angsana New" w:hint="cs"/>
          <w:sz w:val="30"/>
          <w:szCs w:val="30"/>
          <w:cs/>
        </w:rPr>
        <w:t>มิถุนายน</w:t>
      </w:r>
      <w:r w:rsidR="00887D7A" w:rsidRPr="00887D7A">
        <w:rPr>
          <w:rFonts w:ascii="Angsana New" w:hAnsi="Angsana New"/>
          <w:sz w:val="30"/>
          <w:szCs w:val="30"/>
          <w:cs/>
        </w:rPr>
        <w:t xml:space="preserve"> </w:t>
      </w:r>
      <w:r w:rsidR="00E0331C" w:rsidRPr="00E0331C">
        <w:rPr>
          <w:rFonts w:ascii="Angsana New" w:hAnsi="Angsana New"/>
          <w:sz w:val="30"/>
          <w:szCs w:val="30"/>
        </w:rPr>
        <w:t>256</w:t>
      </w:r>
      <w:r w:rsidR="00280B43">
        <w:rPr>
          <w:rFonts w:ascii="Angsana New" w:hAnsi="Angsana New"/>
          <w:sz w:val="30"/>
          <w:szCs w:val="30"/>
        </w:rPr>
        <w:t>9</w:t>
      </w:r>
      <w:r w:rsidR="00E0331C" w:rsidRPr="00E0331C">
        <w:rPr>
          <w:rFonts w:ascii="Angsana New" w:hAnsi="Angsana New"/>
          <w:sz w:val="30"/>
          <w:szCs w:val="30"/>
        </w:rPr>
        <w:t xml:space="preserve"> </w:t>
      </w:r>
      <w:r w:rsidRPr="002A364B">
        <w:rPr>
          <w:rFonts w:ascii="Angsana New" w:hAnsi="Angsana New" w:hint="cs"/>
          <w:sz w:val="30"/>
          <w:szCs w:val="30"/>
          <w:cs/>
        </w:rPr>
        <w:t>บริษัทใหญ่ค้ำ</w:t>
      </w:r>
      <w:r w:rsidRPr="00DC1F24">
        <w:rPr>
          <w:rFonts w:ascii="Angsana New" w:hAnsi="Angsana New" w:hint="cs"/>
          <w:sz w:val="30"/>
          <w:szCs w:val="30"/>
          <w:cs/>
        </w:rPr>
        <w:t>ประกันวงเงินสินเชื่อที่บริษัทได้รับจากธนาคาร</w:t>
      </w:r>
      <w:r w:rsidRPr="00B44225">
        <w:rPr>
          <w:rFonts w:ascii="Angsana New" w:hAnsi="Angsana New" w:hint="cs"/>
          <w:sz w:val="30"/>
          <w:szCs w:val="30"/>
          <w:cs/>
        </w:rPr>
        <w:t>จำนวน</w:t>
      </w:r>
      <w:r w:rsidR="000E1C46">
        <w:rPr>
          <w:rFonts w:ascii="Angsana New" w:hAnsi="Angsana New"/>
          <w:sz w:val="30"/>
          <w:szCs w:val="30"/>
        </w:rPr>
        <w:t xml:space="preserve"> </w:t>
      </w:r>
      <w:r w:rsidR="001C2114">
        <w:rPr>
          <w:rFonts w:ascii="Angsana New" w:hAnsi="Angsana New"/>
          <w:sz w:val="30"/>
          <w:szCs w:val="30"/>
        </w:rPr>
        <w:t>20</w:t>
      </w:r>
      <w:r w:rsidR="00D16B26">
        <w:rPr>
          <w:rFonts w:ascii="Angsana New" w:hAnsi="Angsana New"/>
          <w:i/>
          <w:iCs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655407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="00CB19AC" w:rsidRPr="00655407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AC44BD">
        <w:rPr>
          <w:rFonts w:ascii="Angsana New" w:hAnsi="Angsana New"/>
          <w:i/>
          <w:iCs/>
          <w:sz w:val="30"/>
          <w:szCs w:val="30"/>
        </w:rPr>
        <w:t xml:space="preserve"> </w:t>
      </w:r>
      <w:r w:rsidR="001C2114">
        <w:rPr>
          <w:rFonts w:ascii="Angsana New" w:hAnsi="Angsana New"/>
          <w:i/>
          <w:iCs/>
          <w:sz w:val="30"/>
          <w:szCs w:val="30"/>
        </w:rPr>
        <w:t xml:space="preserve">669 </w:t>
      </w:r>
      <w:r w:rsidR="00D16B26" w:rsidRPr="00655407">
        <w:rPr>
          <w:rFonts w:ascii="Angsana New" w:hAnsi="Angsana New"/>
          <w:i/>
          <w:iCs/>
          <w:sz w:val="30"/>
          <w:szCs w:val="30"/>
        </w:rPr>
        <w:t xml:space="preserve"> </w:t>
      </w:r>
      <w:r w:rsidRPr="00655407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B44225">
        <w:rPr>
          <w:rFonts w:ascii="Angsana New" w:hAnsi="Angsana New" w:hint="cs"/>
          <w:sz w:val="30"/>
          <w:szCs w:val="30"/>
          <w:cs/>
        </w:rPr>
        <w:t>และ</w:t>
      </w:r>
      <w:r w:rsidR="00C6210B">
        <w:rPr>
          <w:rFonts w:ascii="Angsana New" w:hAnsi="Angsana New"/>
          <w:sz w:val="30"/>
          <w:szCs w:val="30"/>
        </w:rPr>
        <w:t xml:space="preserve"> </w:t>
      </w:r>
      <w:r w:rsidR="001C2114">
        <w:rPr>
          <w:rFonts w:ascii="Angsana New" w:hAnsi="Angsana New"/>
          <w:sz w:val="30"/>
          <w:szCs w:val="30"/>
        </w:rPr>
        <w:t>675</w:t>
      </w:r>
      <w:r w:rsidRPr="008A130E">
        <w:rPr>
          <w:rFonts w:ascii="Angsana New" w:hAnsi="Angsana New" w:hint="cs"/>
          <w:sz w:val="30"/>
          <w:szCs w:val="30"/>
          <w:cs/>
        </w:rPr>
        <w:t xml:space="preserve"> ล้</w:t>
      </w:r>
      <w:r w:rsidRPr="00B44225">
        <w:rPr>
          <w:rFonts w:ascii="Angsana New" w:hAnsi="Angsana New" w:hint="cs"/>
          <w:sz w:val="30"/>
          <w:szCs w:val="30"/>
          <w:cs/>
        </w:rPr>
        <w:t>านบาท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30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256</w:t>
      </w:r>
      <w:r w:rsidR="00110824">
        <w:rPr>
          <w:rFonts w:ascii="Angsana New" w:hAnsi="Angsana New"/>
          <w:i/>
          <w:iCs/>
          <w:sz w:val="30"/>
          <w:szCs w:val="30"/>
        </w:rPr>
        <w:t>8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: จำนวน</w:t>
      </w:r>
      <w:r w:rsidR="00E535D9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6.1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ล้านเหรียญ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สหรั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198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73033" w:rsidRPr="003054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C73033" w:rsidRPr="002D30E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6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75</w:t>
      </w:r>
      <w:r w:rsidR="002A364B" w:rsidRPr="003054F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80B43">
        <w:rPr>
          <w:rFonts w:ascii="Angsana New" w:hAnsi="Angsana New"/>
          <w:sz w:val="30"/>
          <w:szCs w:val="30"/>
        </w:rPr>
        <w:t xml:space="preserve"> </w:t>
      </w:r>
      <w:r w:rsidR="00C17887" w:rsidRPr="003054FD">
        <w:rPr>
          <w:rFonts w:ascii="Angsana New" w:hAnsi="Angsana New" w:hint="cs"/>
          <w:sz w:val="30"/>
          <w:szCs w:val="30"/>
        </w:rPr>
        <w:tab/>
      </w:r>
    </w:p>
    <w:p w14:paraId="645158D4" w14:textId="77777777" w:rsidR="002C433A" w:rsidRPr="003054FD" w:rsidRDefault="002C433A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BA4C0" w14:textId="77777777" w:rsidR="003F106E" w:rsidRDefault="003F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6E9C07" w14:textId="7CE8FBAA" w:rsidR="006D0F81" w:rsidRPr="003054FD" w:rsidRDefault="006D0F8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066484E6" w14:textId="77777777" w:rsidR="006D0F81" w:rsidRPr="003054FD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2"/>
        <w:gridCol w:w="1262"/>
        <w:gridCol w:w="274"/>
        <w:gridCol w:w="1256"/>
        <w:gridCol w:w="273"/>
        <w:gridCol w:w="1239"/>
        <w:gridCol w:w="180"/>
        <w:gridCol w:w="1242"/>
      </w:tblGrid>
      <w:tr w:rsidR="006D0F81" w:rsidRPr="003054FD" w14:paraId="1CAC66A6" w14:textId="77777777" w:rsidTr="003F106E">
        <w:trPr>
          <w:cantSplit/>
          <w:trHeight w:val="428"/>
          <w:tblHeader/>
        </w:trPr>
        <w:tc>
          <w:tcPr>
            <w:tcW w:w="3492" w:type="dxa"/>
            <w:vAlign w:val="bottom"/>
            <w:hideMark/>
          </w:tcPr>
          <w:p w14:paraId="594B228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32796180" w14:textId="77777777" w:rsidR="006D0F81" w:rsidRPr="003054FD" w:rsidRDefault="006D0F81" w:rsidP="002A38C1">
            <w:pPr>
              <w:pStyle w:val="acctmergecolhdg"/>
              <w:spacing w:line="240" w:lineRule="auto"/>
              <w:ind w:left="-83" w:right="-101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759E4303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537DD049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06E" w:rsidRPr="003054FD" w14:paraId="2650E8F0" w14:textId="77777777" w:rsidTr="003F106E">
        <w:trPr>
          <w:cantSplit/>
          <w:trHeight w:val="825"/>
          <w:tblHeader/>
        </w:trPr>
        <w:tc>
          <w:tcPr>
            <w:tcW w:w="3492" w:type="dxa"/>
            <w:vAlign w:val="bottom"/>
          </w:tcPr>
          <w:p w14:paraId="1CEAB7E3" w14:textId="77777777" w:rsidR="003F106E" w:rsidRPr="003054FD" w:rsidRDefault="003F106E" w:rsidP="003F10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39D412D" w14:textId="545E397A" w:rsidR="003F106E" w:rsidRPr="003054FD" w:rsidRDefault="00887D7A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87D7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 w:rsidR="00AC44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0 </w:t>
            </w:r>
            <w:r w:rsidR="00AC44B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887D7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3F106E"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280B4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4" w:type="dxa"/>
            <w:vAlign w:val="bottom"/>
          </w:tcPr>
          <w:p w14:paraId="72DA40A6" w14:textId="77777777" w:rsidR="003F106E" w:rsidRPr="003054FD" w:rsidRDefault="003F106E" w:rsidP="003F106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9EF1053" w14:textId="78AA198D" w:rsidR="003F106E" w:rsidRPr="003054FD" w:rsidRDefault="003F106E" w:rsidP="003F106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887D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3" w:type="dxa"/>
          </w:tcPr>
          <w:p w14:paraId="235208E9" w14:textId="77777777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D2C946F" w14:textId="3732B531" w:rsidR="003F106E" w:rsidRPr="003054FD" w:rsidRDefault="00280B43" w:rsidP="002A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left="-83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</w:t>
            </w:r>
            <w:r w:rsidR="00AC44B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C44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87D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sz w:val="30"/>
                <w:szCs w:val="30"/>
              </w:rPr>
              <w:t>25</w:t>
            </w:r>
            <w:r w:rsidRPr="00280B4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80" w:type="dxa"/>
            <w:vAlign w:val="bottom"/>
          </w:tcPr>
          <w:p w14:paraId="52472C3B" w14:textId="77777777" w:rsidR="003F106E" w:rsidRPr="003054FD" w:rsidRDefault="003F106E" w:rsidP="003F106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F78BF55" w14:textId="4FA0A076" w:rsidR="003F106E" w:rsidRPr="003054FD" w:rsidRDefault="003F106E" w:rsidP="003F106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887D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3F106E" w:rsidRPr="003054FD" w14:paraId="68BBAEC6" w14:textId="77777777" w:rsidTr="003F106E">
        <w:trPr>
          <w:cantSplit/>
          <w:trHeight w:val="406"/>
          <w:tblHeader/>
        </w:trPr>
        <w:tc>
          <w:tcPr>
            <w:tcW w:w="3492" w:type="dxa"/>
            <w:vAlign w:val="bottom"/>
            <w:hideMark/>
          </w:tcPr>
          <w:p w14:paraId="0904F67D" w14:textId="77777777" w:rsidR="003F106E" w:rsidRPr="003054FD" w:rsidRDefault="003F106E" w:rsidP="003F10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26" w:type="dxa"/>
            <w:gridSpan w:val="7"/>
            <w:vAlign w:val="bottom"/>
            <w:hideMark/>
          </w:tcPr>
          <w:p w14:paraId="1E70CED6" w14:textId="77777777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54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F106E" w:rsidRPr="003054FD" w14:paraId="25041362" w14:textId="77777777" w:rsidTr="003F106E">
        <w:trPr>
          <w:cantSplit/>
          <w:trHeight w:val="406"/>
        </w:trPr>
        <w:tc>
          <w:tcPr>
            <w:tcW w:w="3492" w:type="dxa"/>
            <w:hideMark/>
          </w:tcPr>
          <w:p w14:paraId="032CC344" w14:textId="77777777" w:rsidR="003F106E" w:rsidRPr="003054FD" w:rsidRDefault="003F106E" w:rsidP="003F10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2" w:type="dxa"/>
          </w:tcPr>
          <w:p w14:paraId="674BB94E" w14:textId="74400426" w:rsidR="003F106E" w:rsidRPr="003054FD" w:rsidRDefault="001F20CD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320E04">
              <w:rPr>
                <w:rFonts w:ascii="Angsana New" w:hAnsi="Angsana New"/>
                <w:sz w:val="30"/>
                <w:szCs w:val="30"/>
              </w:rPr>
              <w:t>641,19</w:t>
            </w:r>
            <w:r w:rsidR="00B4611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5F10C89E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1ED39BB" w14:textId="296E23DE" w:rsidR="003F106E" w:rsidRPr="003054FD" w:rsidRDefault="00887D7A" w:rsidP="0006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2,886,405</w:t>
            </w:r>
          </w:p>
        </w:tc>
        <w:tc>
          <w:tcPr>
            <w:tcW w:w="273" w:type="dxa"/>
          </w:tcPr>
          <w:p w14:paraId="24CC76BA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2F39576" w14:textId="526060DA" w:rsidR="003F106E" w:rsidRPr="003054FD" w:rsidRDefault="001F20CD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2,232,855</w:t>
            </w:r>
          </w:p>
        </w:tc>
        <w:tc>
          <w:tcPr>
            <w:tcW w:w="180" w:type="dxa"/>
          </w:tcPr>
          <w:p w14:paraId="65B9AC2D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0F3229" w14:textId="78381662" w:rsidR="003F106E" w:rsidRPr="003054FD" w:rsidRDefault="00887D7A" w:rsidP="0006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2,541,054</w:t>
            </w:r>
          </w:p>
        </w:tc>
      </w:tr>
      <w:tr w:rsidR="003F106E" w:rsidRPr="003054FD" w14:paraId="1168707E" w14:textId="77777777" w:rsidTr="003F106E">
        <w:trPr>
          <w:cantSplit/>
          <w:trHeight w:val="406"/>
        </w:trPr>
        <w:tc>
          <w:tcPr>
            <w:tcW w:w="3492" w:type="dxa"/>
          </w:tcPr>
          <w:p w14:paraId="145A54DA" w14:textId="1EEB6563" w:rsidR="003F106E" w:rsidRPr="003054FD" w:rsidRDefault="003F106E" w:rsidP="003F10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2" w:type="dxa"/>
          </w:tcPr>
          <w:p w14:paraId="6875EAB0" w14:textId="77777777" w:rsidR="003F106E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0EB94452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47EC438" w14:textId="77777777" w:rsidR="003F106E" w:rsidRPr="00236B53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3A8EA8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77F95AD" w14:textId="77777777" w:rsidR="003F106E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49DF51A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AD0A575" w14:textId="77777777" w:rsidR="003F106E" w:rsidRPr="00236B53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106E" w:rsidRPr="003054FD" w14:paraId="6093AD71" w14:textId="77777777" w:rsidTr="003F106E">
        <w:trPr>
          <w:cantSplit/>
          <w:trHeight w:val="406"/>
        </w:trPr>
        <w:tc>
          <w:tcPr>
            <w:tcW w:w="3492" w:type="dxa"/>
          </w:tcPr>
          <w:p w14:paraId="3691895F" w14:textId="220C2A87" w:rsidR="003F106E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1 - 30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2" w:type="dxa"/>
          </w:tcPr>
          <w:p w14:paraId="084FC7F3" w14:textId="21A55B26" w:rsidR="003F106E" w:rsidRDefault="00B056D2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4" w:type="dxa"/>
          </w:tcPr>
          <w:p w14:paraId="77B65EDC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A6216DC" w14:textId="1E8B1A14" w:rsidR="003F106E" w:rsidRPr="00A138A1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013AFFF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E537458" w14:textId="6624776A" w:rsidR="003F106E" w:rsidRPr="00A138A1" w:rsidRDefault="00555393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2A34257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34CC70" w14:textId="5B766775" w:rsidR="003F106E" w:rsidRPr="00A138A1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106E" w:rsidRPr="003054FD" w14:paraId="33D5A88A" w14:textId="77777777" w:rsidTr="003F106E">
        <w:trPr>
          <w:cantSplit/>
          <w:trHeight w:val="406"/>
        </w:trPr>
        <w:tc>
          <w:tcPr>
            <w:tcW w:w="3492" w:type="dxa"/>
          </w:tcPr>
          <w:p w14:paraId="1B6C6455" w14:textId="22F39179" w:rsidR="003F106E" w:rsidRPr="00AC4164" w:rsidRDefault="003F106E" w:rsidP="003F10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41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51CCAC" w14:textId="11854BC9" w:rsidR="003F106E" w:rsidRPr="00AC4164" w:rsidRDefault="00555393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</w:t>
            </w:r>
            <w:r w:rsidR="00320E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41,20</w:t>
            </w:r>
            <w:r w:rsidR="00B056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4" w:type="dxa"/>
          </w:tcPr>
          <w:p w14:paraId="6525BA60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36BD12F" w14:textId="796D06EF" w:rsidR="003F106E" w:rsidRPr="00AC4164" w:rsidRDefault="00887D7A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2,886,405</w:t>
            </w:r>
          </w:p>
        </w:tc>
        <w:tc>
          <w:tcPr>
            <w:tcW w:w="273" w:type="dxa"/>
          </w:tcPr>
          <w:p w14:paraId="0A44EFE3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1B39C07" w14:textId="7F201D78" w:rsidR="003F106E" w:rsidRPr="00AC4164" w:rsidRDefault="00555393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2,232,860</w:t>
            </w:r>
          </w:p>
        </w:tc>
        <w:tc>
          <w:tcPr>
            <w:tcW w:w="180" w:type="dxa"/>
          </w:tcPr>
          <w:p w14:paraId="327573BD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E5E02B" w14:textId="61DBCFCD" w:rsidR="003F106E" w:rsidRPr="00AC4164" w:rsidRDefault="00887D7A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2,541,054</w:t>
            </w:r>
          </w:p>
        </w:tc>
      </w:tr>
    </w:tbl>
    <w:p w14:paraId="6A22BD2B" w14:textId="77777777" w:rsidR="0019722C" w:rsidRDefault="0019722C" w:rsidP="0019722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3D8BB4BE" w14:textId="469AB6F4" w:rsidR="008714C1" w:rsidRPr="003054FD" w:rsidRDefault="008714C1" w:rsidP="003F106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3A1BB96" w14:textId="77777777" w:rsidR="008714C1" w:rsidRPr="003054FD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7"/>
        <w:gridCol w:w="272"/>
        <w:gridCol w:w="1981"/>
      </w:tblGrid>
      <w:tr w:rsidR="0044328F" w:rsidRPr="003054FD" w14:paraId="24BD02B6" w14:textId="77777777" w:rsidTr="00046760">
        <w:trPr>
          <w:tblHeader/>
        </w:trPr>
        <w:tc>
          <w:tcPr>
            <w:tcW w:w="2696" w:type="pct"/>
          </w:tcPr>
          <w:p w14:paraId="5EA625CF" w14:textId="36823C8F" w:rsidR="00134E9E" w:rsidRPr="003445CA" w:rsidRDefault="00134E9E" w:rsidP="00344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</w:tcPr>
          <w:p w14:paraId="27055882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2132B2" w14:textId="77777777" w:rsidR="00134E9E" w:rsidRPr="003054FD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7BA2845E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3054FD" w14:paraId="1C013492" w14:textId="77777777" w:rsidTr="00046760">
        <w:trPr>
          <w:tblHeader/>
        </w:trPr>
        <w:tc>
          <w:tcPr>
            <w:tcW w:w="2696" w:type="pct"/>
          </w:tcPr>
          <w:p w14:paraId="021DBDA3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pct"/>
            <w:gridSpan w:val="3"/>
          </w:tcPr>
          <w:p w14:paraId="4A00CE90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34E0" w:rsidRPr="003054FD" w14:paraId="11E29B01" w14:textId="77777777" w:rsidTr="00786A22">
        <w:trPr>
          <w:tblHeader/>
        </w:trPr>
        <w:tc>
          <w:tcPr>
            <w:tcW w:w="2696" w:type="pct"/>
          </w:tcPr>
          <w:p w14:paraId="754A8FBD" w14:textId="6F08584D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EB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2438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77" w:type="pct"/>
          </w:tcPr>
          <w:p w14:paraId="48794989" w14:textId="7F99B400" w:rsidR="008B34E0" w:rsidRPr="00786A22" w:rsidRDefault="002438CC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438CC">
              <w:rPr>
                <w:rFonts w:ascii="Angsana New" w:hAnsi="Angsana New"/>
                <w:sz w:val="30"/>
                <w:szCs w:val="30"/>
              </w:rPr>
              <w:t>2,161,878</w:t>
            </w:r>
          </w:p>
        </w:tc>
        <w:tc>
          <w:tcPr>
            <w:tcW w:w="148" w:type="pct"/>
          </w:tcPr>
          <w:p w14:paraId="7006DA9E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51FDD509" w14:textId="61774344" w:rsidR="008B34E0" w:rsidRPr="00785EED" w:rsidRDefault="002438CC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438CC">
              <w:rPr>
                <w:rFonts w:ascii="Angsana New" w:hAnsi="Angsana New"/>
                <w:sz w:val="30"/>
                <w:szCs w:val="30"/>
              </w:rPr>
              <w:t>1,778,058</w:t>
            </w:r>
          </w:p>
        </w:tc>
      </w:tr>
      <w:tr w:rsidR="008B34E0" w:rsidRPr="003054FD" w14:paraId="1CABAE52" w14:textId="77777777" w:rsidTr="00786A22">
        <w:trPr>
          <w:tblHeader/>
        </w:trPr>
        <w:tc>
          <w:tcPr>
            <w:tcW w:w="2696" w:type="pct"/>
          </w:tcPr>
          <w:p w14:paraId="3D613BF2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pct"/>
          </w:tcPr>
          <w:p w14:paraId="564590CC" w14:textId="6C15D256" w:rsidR="008B34E0" w:rsidRPr="00B230EB" w:rsidRDefault="00B35842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202,717</w:t>
            </w:r>
          </w:p>
        </w:tc>
        <w:tc>
          <w:tcPr>
            <w:tcW w:w="148" w:type="pct"/>
          </w:tcPr>
          <w:p w14:paraId="45D0D2CD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7733E380" w14:textId="5CF230BB" w:rsidR="008B34E0" w:rsidRPr="00B230EB" w:rsidRDefault="006032E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182,0</w:t>
            </w:r>
            <w:r w:rsidR="0011764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B34E0" w:rsidRPr="003054FD" w14:paraId="5F3615D6" w14:textId="77777777" w:rsidTr="009B61F9">
        <w:trPr>
          <w:tblHeader/>
        </w:trPr>
        <w:tc>
          <w:tcPr>
            <w:tcW w:w="2696" w:type="pct"/>
          </w:tcPr>
          <w:p w14:paraId="014B4D58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77" w:type="pct"/>
          </w:tcPr>
          <w:p w14:paraId="40E2DC5F" w14:textId="60952BA6" w:rsidR="008B34E0" w:rsidRPr="00B230EB" w:rsidRDefault="00B35842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(5,125)</w:t>
            </w:r>
          </w:p>
        </w:tc>
        <w:tc>
          <w:tcPr>
            <w:tcW w:w="148" w:type="pct"/>
          </w:tcPr>
          <w:p w14:paraId="5A2CF337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97B6DF5" w14:textId="44140D75" w:rsidR="008B34E0" w:rsidRPr="00B230EB" w:rsidRDefault="006032E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(1,819)</w:t>
            </w:r>
          </w:p>
        </w:tc>
      </w:tr>
      <w:tr w:rsidR="008B34E0" w:rsidRPr="003054FD" w14:paraId="7525D537" w14:textId="77777777" w:rsidTr="009B61F9">
        <w:trPr>
          <w:tblHeader/>
        </w:trPr>
        <w:tc>
          <w:tcPr>
            <w:tcW w:w="2696" w:type="pct"/>
          </w:tcPr>
          <w:p w14:paraId="43C987DF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256E5998" w14:textId="41280F16" w:rsidR="008B34E0" w:rsidRPr="00B230EB" w:rsidRDefault="00B35842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(292,31</w:t>
            </w:r>
            <w:r w:rsidR="005129B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56FDF0F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14:paraId="7FCCF6D2" w14:textId="23365F46" w:rsidR="008B34E0" w:rsidRPr="00B230EB" w:rsidRDefault="006032E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(182,41</w:t>
            </w:r>
            <w:r w:rsidR="0011764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122B" w:rsidRPr="003054FD" w14:paraId="24555CED" w14:textId="77777777" w:rsidTr="00046760">
        <w:trPr>
          <w:tblHeader/>
        </w:trPr>
        <w:tc>
          <w:tcPr>
            <w:tcW w:w="2696" w:type="pct"/>
          </w:tcPr>
          <w:p w14:paraId="477193CB" w14:textId="56F3F12F" w:rsidR="00A5122B" w:rsidRPr="003054FD" w:rsidRDefault="001C0923" w:rsidP="00A5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87D7A" w:rsidRPr="00887D7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C44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AC44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80B4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6B3FB37A" w14:textId="5EE17A56" w:rsidR="00A5122B" w:rsidRPr="00286961" w:rsidRDefault="00B35842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2,067,1</w:t>
            </w:r>
            <w:r w:rsidR="005129B9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05D53C45" w14:textId="77777777" w:rsidR="00A5122B" w:rsidRPr="00785EED" w:rsidRDefault="00A5122B" w:rsidP="00A51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075DABD" w14:textId="66BBC9FF" w:rsidR="00A5122B" w:rsidRPr="00286961" w:rsidRDefault="006032E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1,775,887</w:t>
            </w:r>
          </w:p>
        </w:tc>
      </w:tr>
    </w:tbl>
    <w:p w14:paraId="79DAC8E2" w14:textId="77777777" w:rsidR="004D3141" w:rsidRPr="003054FD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12FCB39C" w14:textId="24AFAF60" w:rsidR="006A0D4A" w:rsidRPr="006A0D4A" w:rsidRDefault="003F3137" w:rsidP="006A0D4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855AB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Pr="00855ABA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  <w:r w:rsidR="006A0D4A">
        <w:rPr>
          <w:rFonts w:ascii="Angsana New" w:hAnsi="Angsana New"/>
          <w:b/>
          <w:bCs/>
          <w:sz w:val="30"/>
          <w:szCs w:val="30"/>
        </w:rPr>
        <w:br/>
      </w:r>
    </w:p>
    <w:p w14:paraId="27DA4A73" w14:textId="7DC3845E" w:rsidR="00CE0514" w:rsidRPr="003054FD" w:rsidRDefault="00CE0514" w:rsidP="0004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ส่วนงานดำเนินงานของกลุ่มบริษัทประกอบด้วยธุรกิจชิ้นส่วนอิเล็กทรอนิกส์สำหรับอุปกรณ์ยานยนต์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ธุรกิจชิ้นส่วนอ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และธุรกิจ</w:t>
      </w:r>
      <w:r w:rsidRPr="003054FD">
        <w:rPr>
          <w:rFonts w:ascii="Angsana New" w:hAnsi="Angsana New"/>
          <w:sz w:val="30"/>
          <w:szCs w:val="30"/>
          <w:cs/>
        </w:rPr>
        <w:t>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อื่น</w:t>
      </w:r>
      <w:r w:rsidR="006E2DB8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ๆ</w:t>
      </w:r>
    </w:p>
    <w:p w14:paraId="1E8446DB" w14:textId="77777777" w:rsidR="00DF58DD" w:rsidRDefault="00DF58DD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6F477" w14:textId="6AFD9D31" w:rsidR="00C73033" w:rsidRPr="003054FD" w:rsidRDefault="00C73033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73033" w:rsidRPr="003054FD" w:rsidSect="00D3249F">
          <w:headerReference w:type="default" r:id="rId17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W w:w="15381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90"/>
        <w:gridCol w:w="824"/>
        <w:gridCol w:w="239"/>
        <w:gridCol w:w="767"/>
        <w:gridCol w:w="265"/>
        <w:gridCol w:w="725"/>
        <w:gridCol w:w="240"/>
        <w:gridCol w:w="749"/>
        <w:gridCol w:w="15"/>
        <w:gridCol w:w="229"/>
        <w:gridCol w:w="15"/>
        <w:gridCol w:w="688"/>
        <w:gridCol w:w="236"/>
        <w:gridCol w:w="714"/>
        <w:gridCol w:w="270"/>
        <w:gridCol w:w="725"/>
        <w:gridCol w:w="267"/>
        <w:gridCol w:w="812"/>
        <w:gridCol w:w="270"/>
        <w:gridCol w:w="701"/>
        <w:gridCol w:w="236"/>
        <w:gridCol w:w="671"/>
        <w:gridCol w:w="267"/>
        <w:gridCol w:w="732"/>
        <w:gridCol w:w="257"/>
        <w:gridCol w:w="777"/>
      </w:tblGrid>
      <w:tr w:rsidR="003F106E" w:rsidRPr="00C24B34" w14:paraId="5A5259E1" w14:textId="77777777" w:rsidTr="00887D7A">
        <w:trPr>
          <w:tblHeader/>
        </w:trPr>
        <w:tc>
          <w:tcPr>
            <w:tcW w:w="3690" w:type="dxa"/>
            <w:vAlign w:val="bottom"/>
          </w:tcPr>
          <w:p w14:paraId="7F8D80C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1" w:type="dxa"/>
            <w:gridSpan w:val="25"/>
            <w:vAlign w:val="bottom"/>
          </w:tcPr>
          <w:p w14:paraId="7291B17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106E" w:rsidRPr="00C24B34" w14:paraId="4D313109" w14:textId="77777777" w:rsidTr="00887D7A">
        <w:trPr>
          <w:tblHeader/>
        </w:trPr>
        <w:tc>
          <w:tcPr>
            <w:tcW w:w="3690" w:type="dxa"/>
            <w:vAlign w:val="bottom"/>
          </w:tcPr>
          <w:p w14:paraId="244EEE5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031B7FF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109DFB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อิเล็กทรอนิกส์สำหรับ</w:t>
            </w:r>
          </w:p>
          <w:p w14:paraId="02D7F196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อุปกรณ์ยานยนต์</w:t>
            </w:r>
          </w:p>
        </w:tc>
        <w:tc>
          <w:tcPr>
            <w:tcW w:w="265" w:type="dxa"/>
          </w:tcPr>
          <w:p w14:paraId="315BAEE8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  <w:gridSpan w:val="3"/>
          </w:tcPr>
          <w:p w14:paraId="2551C297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4CA2F03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</w:tcPr>
          <w:p w14:paraId="21E5AA1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4"/>
          </w:tcPr>
          <w:p w14:paraId="02BB453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5A46E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35F37E1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06EF9E6A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gridSpan w:val="3"/>
          </w:tcPr>
          <w:p w14:paraId="319CFCA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95A30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9D2AB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17DD980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</w:tcPr>
          <w:p w14:paraId="240DBD9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E2E5B1D" w14:textId="77777777" w:rsidR="003F106E" w:rsidRPr="00C24B34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136A2F8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</w:tcPr>
          <w:p w14:paraId="6BAEB05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6" w:type="dxa"/>
            <w:gridSpan w:val="3"/>
          </w:tcPr>
          <w:p w14:paraId="27AF4F46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80F24C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DBF41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6F6F23" w:rsidRPr="00C24B34" w14:paraId="219E3818" w14:textId="77777777" w:rsidTr="00625586">
        <w:trPr>
          <w:tblHeader/>
        </w:trPr>
        <w:tc>
          <w:tcPr>
            <w:tcW w:w="3690" w:type="dxa"/>
            <w:vAlign w:val="bottom"/>
          </w:tcPr>
          <w:p w14:paraId="73331622" w14:textId="53297524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AC44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87D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AC44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AC44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24" w:type="dxa"/>
            <w:vAlign w:val="bottom"/>
          </w:tcPr>
          <w:p w14:paraId="09E51DD3" w14:textId="57E0418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9" w:type="dxa"/>
            <w:vAlign w:val="bottom"/>
          </w:tcPr>
          <w:p w14:paraId="35B5EAB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1EFA37C3" w14:textId="6CFBBF9E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5" w:type="dxa"/>
            <w:vAlign w:val="bottom"/>
          </w:tcPr>
          <w:p w14:paraId="003A000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4C20756B" w14:textId="529DAB66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  <w:vAlign w:val="bottom"/>
          </w:tcPr>
          <w:p w14:paraId="1445786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4828797B" w14:textId="7E1E6199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4" w:type="dxa"/>
            <w:gridSpan w:val="2"/>
            <w:vAlign w:val="bottom"/>
          </w:tcPr>
          <w:p w14:paraId="53C945C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6B864120" w14:textId="4F70D2F0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87D490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19689599" w14:textId="12B3D5A0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C3FDD8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19237BA9" w14:textId="476CDD8F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7" w:type="dxa"/>
            <w:vAlign w:val="bottom"/>
          </w:tcPr>
          <w:p w14:paraId="014BCB8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3CBB84F" w14:textId="617E2191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96A865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14:paraId="16B19706" w14:textId="14B8EEC2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35FB709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0A1BE9B1" w14:textId="0D847A4C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7" w:type="dxa"/>
            <w:vAlign w:val="bottom"/>
          </w:tcPr>
          <w:p w14:paraId="6BE0D6A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14:paraId="2B98D7EF" w14:textId="768CCB75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7" w:type="dxa"/>
            <w:vAlign w:val="bottom"/>
          </w:tcPr>
          <w:p w14:paraId="21A0B61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vAlign w:val="bottom"/>
          </w:tcPr>
          <w:p w14:paraId="2D75F755" w14:textId="74C92B50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F6F23" w:rsidRPr="00C24B34" w14:paraId="40D16ED9" w14:textId="77777777" w:rsidTr="00887D7A">
        <w:trPr>
          <w:tblHeader/>
        </w:trPr>
        <w:tc>
          <w:tcPr>
            <w:tcW w:w="3690" w:type="dxa"/>
            <w:vAlign w:val="bottom"/>
          </w:tcPr>
          <w:p w14:paraId="4DDABDB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1" w:type="dxa"/>
            <w:gridSpan w:val="25"/>
            <w:vAlign w:val="bottom"/>
          </w:tcPr>
          <w:p w14:paraId="5BAE17B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F6F23" w:rsidRPr="00C24B34" w14:paraId="4CFD0C4A" w14:textId="77777777" w:rsidTr="00887D7A">
        <w:tc>
          <w:tcPr>
            <w:tcW w:w="3690" w:type="dxa"/>
          </w:tcPr>
          <w:p w14:paraId="3D9655B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24" w:type="dxa"/>
            <w:vAlign w:val="bottom"/>
          </w:tcPr>
          <w:p w14:paraId="4B635A5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D8DCE6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0433A5C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4C6C6A4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63650E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CCB8F3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4841A88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9EA95A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577B653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E677A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2B89DE0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174C2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0FD1EC1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35BA38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D9D0BB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D85D7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14:paraId="5386E90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A7D92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3743E02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1FA15C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2231BB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7EADE7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58659B2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B66" w:rsidRPr="00C24B34" w14:paraId="3D93CD16" w14:textId="77777777" w:rsidTr="00525DAE">
        <w:tc>
          <w:tcPr>
            <w:tcW w:w="3690" w:type="dxa"/>
          </w:tcPr>
          <w:p w14:paraId="22CD61C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24" w:type="dxa"/>
          </w:tcPr>
          <w:p w14:paraId="3C2CE28A" w14:textId="07572A05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2,141</w:t>
            </w:r>
          </w:p>
        </w:tc>
        <w:tc>
          <w:tcPr>
            <w:tcW w:w="239" w:type="dxa"/>
          </w:tcPr>
          <w:p w14:paraId="20FB9A68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6F5F4C30" w14:textId="151C9BDB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2,262</w:t>
            </w:r>
          </w:p>
        </w:tc>
        <w:tc>
          <w:tcPr>
            <w:tcW w:w="265" w:type="dxa"/>
          </w:tcPr>
          <w:p w14:paraId="35FAC76C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70C148FB" w14:textId="5AB7B654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8,904</w:t>
            </w:r>
          </w:p>
        </w:tc>
        <w:tc>
          <w:tcPr>
            <w:tcW w:w="240" w:type="dxa"/>
          </w:tcPr>
          <w:p w14:paraId="4219C1B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71295F1F" w14:textId="316E4D4C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10,31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4" w:type="dxa"/>
            <w:gridSpan w:val="2"/>
          </w:tcPr>
          <w:p w14:paraId="5B3319B4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526DE887" w14:textId="0D6DA251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236" w:type="dxa"/>
          </w:tcPr>
          <w:p w14:paraId="5D7E7096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6B219C2" w14:textId="71C2E6E9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270" w:type="dxa"/>
          </w:tcPr>
          <w:p w14:paraId="09931D91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BE20157" w14:textId="7D7BF5CA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11,974</w:t>
            </w:r>
          </w:p>
        </w:tc>
        <w:tc>
          <w:tcPr>
            <w:tcW w:w="267" w:type="dxa"/>
          </w:tcPr>
          <w:p w14:paraId="585A534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38A6C7" w14:textId="251E1D9E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13,242</w:t>
            </w:r>
          </w:p>
        </w:tc>
        <w:tc>
          <w:tcPr>
            <w:tcW w:w="270" w:type="dxa"/>
          </w:tcPr>
          <w:p w14:paraId="4462E2AE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209F0481" w14:textId="33E349A9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7C93C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393E9ECD" w14:textId="385A2089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25EDFF6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CC2B0C3" w14:textId="0EB8E234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11,974</w:t>
            </w:r>
          </w:p>
        </w:tc>
        <w:tc>
          <w:tcPr>
            <w:tcW w:w="257" w:type="dxa"/>
          </w:tcPr>
          <w:p w14:paraId="54042538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3E14C344" w14:textId="6E2BDF2B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13,242</w:t>
            </w:r>
          </w:p>
        </w:tc>
      </w:tr>
      <w:tr w:rsidR="00FF1B66" w:rsidRPr="00C24B34" w14:paraId="788A9E26" w14:textId="77777777" w:rsidTr="00525DAE">
        <w:tc>
          <w:tcPr>
            <w:tcW w:w="3690" w:type="dxa"/>
          </w:tcPr>
          <w:p w14:paraId="6A2FA67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411255DC" w14:textId="35F3C0C2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74B3F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328B271" w14:textId="0593E858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B527D61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6A0D466" w14:textId="54DA9C4A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40" w:type="dxa"/>
          </w:tcPr>
          <w:p w14:paraId="6300FE9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38337671" w14:textId="6F983BFE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44" w:type="dxa"/>
            <w:gridSpan w:val="2"/>
          </w:tcPr>
          <w:p w14:paraId="29539E8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14:paraId="07F458FD" w14:textId="41F8AB82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06962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BBA8758" w14:textId="5D217240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7118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3497A090" w14:textId="1791470A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67" w:type="dxa"/>
          </w:tcPr>
          <w:p w14:paraId="37F78336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D7192B9" w14:textId="0F62F0FF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0" w:type="dxa"/>
          </w:tcPr>
          <w:p w14:paraId="79169074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1B0BCC1" w14:textId="318DAE0A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236" w:type="dxa"/>
          </w:tcPr>
          <w:p w14:paraId="244639D1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3524CA96" w14:textId="749F0580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  <w:tc>
          <w:tcPr>
            <w:tcW w:w="267" w:type="dxa"/>
          </w:tcPr>
          <w:p w14:paraId="5F7CB72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4E8B4B21" w14:textId="65CA8FBF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0CE036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0A65A57F" w14:textId="241D6CBC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1B66" w:rsidRPr="00C24B34" w14:paraId="4C2960FF" w14:textId="77777777" w:rsidTr="00525DAE">
        <w:tc>
          <w:tcPr>
            <w:tcW w:w="3690" w:type="dxa"/>
          </w:tcPr>
          <w:p w14:paraId="78E20DAA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13332853" w14:textId="63369C21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2,141</w:t>
            </w:r>
          </w:p>
        </w:tc>
        <w:tc>
          <w:tcPr>
            <w:tcW w:w="239" w:type="dxa"/>
          </w:tcPr>
          <w:p w14:paraId="2C9EAB7B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5E25516B" w14:textId="16452BE6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2,262</w:t>
            </w:r>
          </w:p>
        </w:tc>
        <w:tc>
          <w:tcPr>
            <w:tcW w:w="265" w:type="dxa"/>
          </w:tcPr>
          <w:p w14:paraId="58B15780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676BD57" w14:textId="61AAB2AD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8,971</w:t>
            </w:r>
          </w:p>
        </w:tc>
        <w:tc>
          <w:tcPr>
            <w:tcW w:w="240" w:type="dxa"/>
          </w:tcPr>
          <w:p w14:paraId="344A8567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C8F3F" w14:textId="3E4261E1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10,395</w:t>
            </w:r>
          </w:p>
        </w:tc>
        <w:tc>
          <w:tcPr>
            <w:tcW w:w="244" w:type="dxa"/>
            <w:gridSpan w:val="2"/>
          </w:tcPr>
          <w:p w14:paraId="73401AA8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96C3" w14:textId="7BD868E6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236" w:type="dxa"/>
          </w:tcPr>
          <w:p w14:paraId="57E3C13B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5778E127" w14:textId="6728F9F5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270" w:type="dxa"/>
          </w:tcPr>
          <w:p w14:paraId="53628483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05826C49" w14:textId="3B5EF9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12,041</w:t>
            </w:r>
          </w:p>
        </w:tc>
        <w:tc>
          <w:tcPr>
            <w:tcW w:w="267" w:type="dxa"/>
          </w:tcPr>
          <w:p w14:paraId="7780E610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706E0D6" w14:textId="61C41BC2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13,323</w:t>
            </w:r>
          </w:p>
        </w:tc>
        <w:tc>
          <w:tcPr>
            <w:tcW w:w="270" w:type="dxa"/>
          </w:tcPr>
          <w:p w14:paraId="4DEC304F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790613DF" w14:textId="235A80B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(67)</w:t>
            </w:r>
          </w:p>
        </w:tc>
        <w:tc>
          <w:tcPr>
            <w:tcW w:w="236" w:type="dxa"/>
          </w:tcPr>
          <w:p w14:paraId="793555A8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0E2413C8" w14:textId="13A3089F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(81)</w:t>
            </w:r>
          </w:p>
        </w:tc>
        <w:tc>
          <w:tcPr>
            <w:tcW w:w="267" w:type="dxa"/>
          </w:tcPr>
          <w:p w14:paraId="19179BFA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39C781C3" w14:textId="26F98EB2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11,974</w:t>
            </w:r>
          </w:p>
        </w:tc>
        <w:tc>
          <w:tcPr>
            <w:tcW w:w="257" w:type="dxa"/>
          </w:tcPr>
          <w:p w14:paraId="35C9FBAB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0C8A331" w14:textId="17E1225E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13,242</w:t>
            </w:r>
          </w:p>
        </w:tc>
      </w:tr>
      <w:tr w:rsidR="00FF1B66" w:rsidRPr="00C24B34" w14:paraId="74E95049" w14:textId="77777777" w:rsidTr="00C50619">
        <w:trPr>
          <w:trHeight w:val="20"/>
        </w:trPr>
        <w:tc>
          <w:tcPr>
            <w:tcW w:w="3690" w:type="dxa"/>
          </w:tcPr>
          <w:p w14:paraId="6A7AFA7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vAlign w:val="bottom"/>
          </w:tcPr>
          <w:p w14:paraId="0AE698CC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B80721F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19A6E8F4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3439C6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bottom"/>
          </w:tcPr>
          <w:p w14:paraId="43D2F08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E6178B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double" w:sz="4" w:space="0" w:color="auto"/>
            </w:tcBorders>
            <w:vAlign w:val="bottom"/>
          </w:tcPr>
          <w:p w14:paraId="4C60643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28F05444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bottom"/>
          </w:tcPr>
          <w:p w14:paraId="26DD6B7A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70F8B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6401822E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EBFD6C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0065E27E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FAEAF7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4B8E9B8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F1B22F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2B4D7FA1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6131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</w:tcPr>
          <w:p w14:paraId="6AB622E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65ECCE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</w:tcPr>
          <w:p w14:paraId="293A827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4ABCAB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</w:tcPr>
          <w:p w14:paraId="0D8CFD9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B66" w:rsidRPr="00C24B34" w14:paraId="59A76152" w14:textId="77777777" w:rsidTr="00C50619">
        <w:tc>
          <w:tcPr>
            <w:tcW w:w="3690" w:type="dxa"/>
          </w:tcPr>
          <w:p w14:paraId="35B9F6D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24" w:type="dxa"/>
            <w:vAlign w:val="bottom"/>
          </w:tcPr>
          <w:p w14:paraId="3A3F1C0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222F96F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32C7D65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776983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5BBAD3FE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96398D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6CEAE9E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0B1B806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918FE0D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7196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6CF5843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E13FD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5FB19ADD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B8EF4D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653ACCD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9265E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76E19B38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0CA09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2779AB5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1AE93A1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2162405C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14BDE18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669412F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B66" w:rsidRPr="00C24B34" w14:paraId="191775F8" w14:textId="77777777" w:rsidTr="00C50619">
        <w:tc>
          <w:tcPr>
            <w:tcW w:w="3690" w:type="dxa"/>
          </w:tcPr>
          <w:p w14:paraId="054D625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824" w:type="dxa"/>
            <w:vAlign w:val="bottom"/>
          </w:tcPr>
          <w:p w14:paraId="04C2EF31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55ECBC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60BC1B68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B7452A1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2892A8E8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D668B86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020352D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548E070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67B07A3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DD60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D18343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7F70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54EC813D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1026D5C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3CE329BA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C48B86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1C29946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2F3606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838284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D6EB43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2B04933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98FD09C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4D42DCA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B66" w:rsidRPr="00C24B34" w14:paraId="65F31FE0" w14:textId="77777777" w:rsidTr="00525DAE">
        <w:tc>
          <w:tcPr>
            <w:tcW w:w="3690" w:type="dxa"/>
          </w:tcPr>
          <w:p w14:paraId="34155E4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24" w:type="dxa"/>
          </w:tcPr>
          <w:p w14:paraId="32CE593B" w14:textId="459FD130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1,024</w:t>
            </w:r>
          </w:p>
        </w:tc>
        <w:tc>
          <w:tcPr>
            <w:tcW w:w="239" w:type="dxa"/>
          </w:tcPr>
          <w:p w14:paraId="3141EFF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499EE3A4" w14:textId="76B1C54F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1,019</w:t>
            </w:r>
          </w:p>
        </w:tc>
        <w:tc>
          <w:tcPr>
            <w:tcW w:w="265" w:type="dxa"/>
          </w:tcPr>
          <w:p w14:paraId="6F8FE46A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7E3AAE8A" w14:textId="2821F0B8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40" w:type="dxa"/>
          </w:tcPr>
          <w:p w14:paraId="2C46E40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36A70982" w14:textId="13B1D014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44" w:type="dxa"/>
            <w:gridSpan w:val="2"/>
          </w:tcPr>
          <w:p w14:paraId="41248AB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1EA0A5C" w14:textId="383D351E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7A9C45A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8284C5D" w14:textId="2A0A1DBF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270" w:type="dxa"/>
          </w:tcPr>
          <w:p w14:paraId="1D06770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1C105ECC" w14:textId="459511DD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1,257</w:t>
            </w:r>
          </w:p>
        </w:tc>
        <w:tc>
          <w:tcPr>
            <w:tcW w:w="267" w:type="dxa"/>
          </w:tcPr>
          <w:p w14:paraId="3B116E2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6BAE6C5" w14:textId="3B69D95D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1,242</w:t>
            </w:r>
          </w:p>
        </w:tc>
        <w:tc>
          <w:tcPr>
            <w:tcW w:w="270" w:type="dxa"/>
          </w:tcPr>
          <w:p w14:paraId="6B33D3ED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3E562C6D" w14:textId="6208A01B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F318DC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2B0D596F" w14:textId="708E7ED2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A2CC2ED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23EE280" w14:textId="4EE40340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1,257</w:t>
            </w:r>
          </w:p>
        </w:tc>
        <w:tc>
          <w:tcPr>
            <w:tcW w:w="257" w:type="dxa"/>
          </w:tcPr>
          <w:p w14:paraId="218431A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67709AE5" w14:textId="32F04139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1,242</w:t>
            </w:r>
          </w:p>
        </w:tc>
      </w:tr>
      <w:tr w:rsidR="00FF1B66" w:rsidRPr="00C24B34" w14:paraId="3EB389A5" w14:textId="77777777" w:rsidTr="00525DAE">
        <w:tc>
          <w:tcPr>
            <w:tcW w:w="3690" w:type="dxa"/>
          </w:tcPr>
          <w:p w14:paraId="3B1AC8AA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824" w:type="dxa"/>
          </w:tcPr>
          <w:p w14:paraId="0D90F801" w14:textId="1F28FF19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1,066</w:t>
            </w:r>
          </w:p>
        </w:tc>
        <w:tc>
          <w:tcPr>
            <w:tcW w:w="239" w:type="dxa"/>
          </w:tcPr>
          <w:p w14:paraId="0D86F47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0D5D3241" w14:textId="1CEB4EBA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265" w:type="dxa"/>
          </w:tcPr>
          <w:p w14:paraId="4B5DA3D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263E3E5" w14:textId="391C823C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8,841</w:t>
            </w:r>
          </w:p>
        </w:tc>
        <w:tc>
          <w:tcPr>
            <w:tcW w:w="240" w:type="dxa"/>
          </w:tcPr>
          <w:p w14:paraId="2D2AB224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5A00E2C6" w14:textId="278852DA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10,233</w:t>
            </w:r>
          </w:p>
        </w:tc>
        <w:tc>
          <w:tcPr>
            <w:tcW w:w="244" w:type="dxa"/>
            <w:gridSpan w:val="2"/>
          </w:tcPr>
          <w:p w14:paraId="6F089BA5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848015A" w14:textId="1F2B999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236" w:type="dxa"/>
          </w:tcPr>
          <w:p w14:paraId="3D68AFA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7426E72A" w14:textId="6123F7E2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270" w:type="dxa"/>
          </w:tcPr>
          <w:p w14:paraId="137F2621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FE67ACF" w14:textId="02DB17A4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10,627</w:t>
            </w:r>
          </w:p>
        </w:tc>
        <w:tc>
          <w:tcPr>
            <w:tcW w:w="267" w:type="dxa"/>
          </w:tcPr>
          <w:p w14:paraId="1802213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4C19998" w14:textId="66C4903C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11,891</w:t>
            </w:r>
          </w:p>
        </w:tc>
        <w:tc>
          <w:tcPr>
            <w:tcW w:w="270" w:type="dxa"/>
          </w:tcPr>
          <w:p w14:paraId="322E28CC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2FDFE603" w14:textId="7FF30B6A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7DB01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5E98E00" w14:textId="25A42DEF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BF991A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054C274" w14:textId="1C5D9E1F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10,627</w:t>
            </w:r>
          </w:p>
        </w:tc>
        <w:tc>
          <w:tcPr>
            <w:tcW w:w="257" w:type="dxa"/>
          </w:tcPr>
          <w:p w14:paraId="0EB4A46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4312AE3F" w14:textId="4602EFB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11,891</w:t>
            </w:r>
          </w:p>
        </w:tc>
      </w:tr>
      <w:tr w:rsidR="00FF1B66" w:rsidRPr="00C24B34" w14:paraId="7832C351" w14:textId="77777777" w:rsidTr="00525DAE">
        <w:tc>
          <w:tcPr>
            <w:tcW w:w="3690" w:type="dxa"/>
          </w:tcPr>
          <w:p w14:paraId="08B441D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824" w:type="dxa"/>
          </w:tcPr>
          <w:p w14:paraId="064F29E8" w14:textId="02CF21B3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39" w:type="dxa"/>
          </w:tcPr>
          <w:p w14:paraId="2607575D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02AF5977" w14:textId="0A38061F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65" w:type="dxa"/>
          </w:tcPr>
          <w:p w14:paraId="1C07D31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73390CCA" w14:textId="15BD04E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EAC9B8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6ED6F3C9" w14:textId="33DF48E4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4753685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65D5E6D5" w14:textId="66AFF99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05597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1A44F249" w14:textId="3BE98E9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0F90C4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A319C87" w14:textId="2A26A594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7" w:type="dxa"/>
          </w:tcPr>
          <w:p w14:paraId="2C4E9B0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E9ED115" w14:textId="1DDE4AA1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0DC7F58A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4B23599E" w14:textId="2A09D905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31DBDD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1CC827A" w14:textId="2682F62E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DB6705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AFF9FC7" w14:textId="4E87C601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57" w:type="dxa"/>
          </w:tcPr>
          <w:p w14:paraId="1BA172B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1BBB36D1" w14:textId="79B3084F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FF1B66" w:rsidRPr="00C24B34" w14:paraId="30ED965B" w14:textId="77777777" w:rsidTr="00525DAE">
        <w:tc>
          <w:tcPr>
            <w:tcW w:w="3690" w:type="dxa"/>
          </w:tcPr>
          <w:p w14:paraId="4E7C00FF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C24B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063F192C" w14:textId="5F4C8BAB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3DB55AFE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717089FA" w14:textId="224F90DB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65" w:type="dxa"/>
          </w:tcPr>
          <w:p w14:paraId="056A358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6936F1A" w14:textId="0F71C1E0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40" w:type="dxa"/>
          </w:tcPr>
          <w:p w14:paraId="711A1F18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1227D614" w14:textId="17FC288D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44" w:type="dxa"/>
            <w:gridSpan w:val="2"/>
          </w:tcPr>
          <w:p w14:paraId="1D4C889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14:paraId="1C201192" w14:textId="0806F77E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154EE14A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0E257FCB" w14:textId="0A100981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FA45328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E16F926" w14:textId="27AADEAF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67" w:type="dxa"/>
          </w:tcPr>
          <w:p w14:paraId="02611BEC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278DC9D" w14:textId="73E1CD7D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51B44F8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0D5AB187" w14:textId="56D763DD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593B3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941AF81" w14:textId="092AF9B6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7F6D1E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62DECC20" w14:textId="49C3FDCA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B6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57" w:type="dxa"/>
          </w:tcPr>
          <w:p w14:paraId="1849DF9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65134FE9" w14:textId="6452ADD1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FF1B66" w:rsidRPr="00C24B34" w14:paraId="33D95D2E" w14:textId="77777777" w:rsidTr="00525DAE">
        <w:tc>
          <w:tcPr>
            <w:tcW w:w="3690" w:type="dxa"/>
          </w:tcPr>
          <w:p w14:paraId="25ADEC7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1C545430" w14:textId="16970F72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2,141</w:t>
            </w:r>
          </w:p>
        </w:tc>
        <w:tc>
          <w:tcPr>
            <w:tcW w:w="239" w:type="dxa"/>
          </w:tcPr>
          <w:p w14:paraId="6A2E848F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15A05AF6" w14:textId="6174E0DF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2,262</w:t>
            </w:r>
          </w:p>
        </w:tc>
        <w:tc>
          <w:tcPr>
            <w:tcW w:w="265" w:type="dxa"/>
          </w:tcPr>
          <w:p w14:paraId="43CE5041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CE9B2FD" w14:textId="1A276B72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8,904</w:t>
            </w:r>
          </w:p>
        </w:tc>
        <w:tc>
          <w:tcPr>
            <w:tcW w:w="240" w:type="dxa"/>
          </w:tcPr>
          <w:p w14:paraId="0C848AE6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15E1D" w14:textId="3FAC54E8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10,314</w:t>
            </w:r>
          </w:p>
        </w:tc>
        <w:tc>
          <w:tcPr>
            <w:tcW w:w="244" w:type="dxa"/>
            <w:gridSpan w:val="2"/>
          </w:tcPr>
          <w:p w14:paraId="22146018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73F3B" w14:textId="0E5143E4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236" w:type="dxa"/>
          </w:tcPr>
          <w:p w14:paraId="4B016AFD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10723A5E" w14:textId="24495AC1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270" w:type="dxa"/>
          </w:tcPr>
          <w:p w14:paraId="0935D316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0EFA98A" w14:textId="612DA7BA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11,974</w:t>
            </w:r>
          </w:p>
        </w:tc>
        <w:tc>
          <w:tcPr>
            <w:tcW w:w="267" w:type="dxa"/>
          </w:tcPr>
          <w:p w14:paraId="3547F5F7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4B3CEB0" w14:textId="38952DCB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13,242</w:t>
            </w:r>
          </w:p>
        </w:tc>
        <w:tc>
          <w:tcPr>
            <w:tcW w:w="270" w:type="dxa"/>
          </w:tcPr>
          <w:p w14:paraId="210CF421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08FE66B1" w14:textId="201F0754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B63978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43C767AB" w14:textId="50BA7B08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3E0D201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72E543C1" w14:textId="7EEBF7A9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11,974</w:t>
            </w:r>
          </w:p>
        </w:tc>
        <w:tc>
          <w:tcPr>
            <w:tcW w:w="257" w:type="dxa"/>
          </w:tcPr>
          <w:p w14:paraId="606549AF" w14:textId="77777777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8C8A11B" w14:textId="52E31326" w:rsidR="00FF1B66" w:rsidRPr="0035799C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9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13,242</w:t>
            </w:r>
          </w:p>
        </w:tc>
      </w:tr>
      <w:tr w:rsidR="00FF1B66" w:rsidRPr="00C24B34" w14:paraId="419628F7" w14:textId="77777777" w:rsidTr="00887D7A">
        <w:tc>
          <w:tcPr>
            <w:tcW w:w="3690" w:type="dxa"/>
          </w:tcPr>
          <w:p w14:paraId="34D8756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6F1D5D30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48CFA0A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F61385C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FBBFC6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39CE291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50A7FD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</w:tcBorders>
          </w:tcPr>
          <w:p w14:paraId="6ED72EF3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503103EE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</w:tcPr>
          <w:p w14:paraId="0370B1C8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103DA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45DD6C88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968EF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4A5B764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1D4AF3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752F11A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F852A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</w:tcPr>
          <w:p w14:paraId="7887B332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F27FE6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5A21626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DC93767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3B5F3B6B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4F7738E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14:paraId="2BCF0F99" w14:textId="77777777" w:rsidR="00FF1B66" w:rsidRPr="00C24B34" w:rsidRDefault="00FF1B66" w:rsidP="00FF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C3E1CDC" w14:textId="77777777" w:rsidR="00527A96" w:rsidRDefault="00527A96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543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76"/>
        <w:gridCol w:w="816"/>
        <w:gridCol w:w="236"/>
        <w:gridCol w:w="848"/>
        <w:gridCol w:w="265"/>
        <w:gridCol w:w="662"/>
        <w:gridCol w:w="240"/>
        <w:gridCol w:w="750"/>
        <w:gridCol w:w="244"/>
        <w:gridCol w:w="776"/>
        <w:gridCol w:w="237"/>
        <w:gridCol w:w="669"/>
        <w:gridCol w:w="270"/>
        <w:gridCol w:w="732"/>
        <w:gridCol w:w="267"/>
        <w:gridCol w:w="742"/>
        <w:gridCol w:w="360"/>
        <w:gridCol w:w="630"/>
        <w:gridCol w:w="238"/>
        <w:gridCol w:w="681"/>
        <w:gridCol w:w="268"/>
        <w:gridCol w:w="733"/>
        <w:gridCol w:w="257"/>
        <w:gridCol w:w="792"/>
        <w:gridCol w:w="41"/>
      </w:tblGrid>
      <w:tr w:rsidR="003F106E" w:rsidRPr="00C24B34" w14:paraId="0AA8FE13" w14:textId="77777777" w:rsidTr="00FE369A">
        <w:trPr>
          <w:gridAfter w:val="1"/>
          <w:wAfter w:w="41" w:type="dxa"/>
          <w:tblHeader/>
        </w:trPr>
        <w:tc>
          <w:tcPr>
            <w:tcW w:w="3676" w:type="dxa"/>
            <w:vAlign w:val="bottom"/>
          </w:tcPr>
          <w:p w14:paraId="0BD6A247" w14:textId="77777777" w:rsidR="003F106E" w:rsidRPr="00C24B34" w:rsidRDefault="003F106E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3" w:type="dxa"/>
            <w:gridSpan w:val="23"/>
            <w:vAlign w:val="bottom"/>
          </w:tcPr>
          <w:p w14:paraId="441C3EF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106E" w:rsidRPr="00C24B34" w14:paraId="262C58B8" w14:textId="77777777" w:rsidTr="00FE369A">
        <w:trPr>
          <w:tblHeader/>
        </w:trPr>
        <w:tc>
          <w:tcPr>
            <w:tcW w:w="3676" w:type="dxa"/>
            <w:vAlign w:val="bottom"/>
          </w:tcPr>
          <w:p w14:paraId="1027DF0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900" w:type="dxa"/>
            <w:gridSpan w:val="3"/>
          </w:tcPr>
          <w:p w14:paraId="64A46F0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62A411C3" w14:textId="5A35EE20" w:rsidR="003F106E" w:rsidRPr="00C24B34" w:rsidRDefault="003F106E" w:rsidP="0072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อิเล็กทรอนิกส์สำหรับอุปกรณ์ยานยนต์</w:t>
            </w:r>
          </w:p>
        </w:tc>
        <w:tc>
          <w:tcPr>
            <w:tcW w:w="265" w:type="dxa"/>
          </w:tcPr>
          <w:p w14:paraId="4B4A4440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2" w:type="dxa"/>
            <w:gridSpan w:val="3"/>
          </w:tcPr>
          <w:p w14:paraId="7B291FF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3BD3DD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</w:tcPr>
          <w:p w14:paraId="3DF9868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gridSpan w:val="3"/>
          </w:tcPr>
          <w:p w14:paraId="28AA5F1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B0E560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600773F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C24B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18F84BE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1" w:type="dxa"/>
            <w:gridSpan w:val="3"/>
          </w:tcPr>
          <w:p w14:paraId="0885BFB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E1838D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249E29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77862A5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gridSpan w:val="3"/>
          </w:tcPr>
          <w:p w14:paraId="711459D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7DEDBCB" w14:textId="77777777" w:rsidR="00473AE5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6EB1834B" w14:textId="671A5294" w:rsidR="003F106E" w:rsidRPr="00C24B34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8" w:type="dxa"/>
          </w:tcPr>
          <w:p w14:paraId="2B06D32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3" w:type="dxa"/>
            <w:gridSpan w:val="4"/>
          </w:tcPr>
          <w:p w14:paraId="3FE033CC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2FF9C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68DBA2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6F6F23" w:rsidRPr="00C24B34" w14:paraId="2606FE17" w14:textId="77777777" w:rsidTr="00FE369A">
        <w:trPr>
          <w:tblHeader/>
        </w:trPr>
        <w:tc>
          <w:tcPr>
            <w:tcW w:w="3676" w:type="dxa"/>
            <w:vAlign w:val="bottom"/>
          </w:tcPr>
          <w:p w14:paraId="0E5454CD" w14:textId="1B455BA8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AC44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AC44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C44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16" w:type="dxa"/>
            <w:vAlign w:val="bottom"/>
          </w:tcPr>
          <w:p w14:paraId="5445FAAA" w14:textId="408BE45B" w:rsidR="006F6F23" w:rsidRPr="00C24B34" w:rsidRDefault="006F6F23" w:rsidP="00354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2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BAE1C7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01868009" w14:textId="719A2DA8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5" w:type="dxa"/>
            <w:vAlign w:val="bottom"/>
          </w:tcPr>
          <w:p w14:paraId="1FEA905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dxa"/>
            <w:vAlign w:val="bottom"/>
          </w:tcPr>
          <w:p w14:paraId="04B046DB" w14:textId="3AAF0021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52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  <w:vAlign w:val="bottom"/>
          </w:tcPr>
          <w:p w14:paraId="799AF81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92C7936" w14:textId="5D00E09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4" w:type="dxa"/>
            <w:vAlign w:val="bottom"/>
          </w:tcPr>
          <w:p w14:paraId="4A32EF9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vAlign w:val="bottom"/>
          </w:tcPr>
          <w:p w14:paraId="1F1E9866" w14:textId="1FF5E7C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7" w:type="dxa"/>
            <w:vAlign w:val="bottom"/>
          </w:tcPr>
          <w:p w14:paraId="73C9566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dxa"/>
            <w:vAlign w:val="bottom"/>
          </w:tcPr>
          <w:p w14:paraId="0E045CA0" w14:textId="60D0F205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8622A6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14:paraId="4900DDA6" w14:textId="49566C43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7" w:type="dxa"/>
            <w:vAlign w:val="bottom"/>
          </w:tcPr>
          <w:p w14:paraId="4144004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  <w:vAlign w:val="bottom"/>
          </w:tcPr>
          <w:p w14:paraId="68CC3907" w14:textId="4FAAECAF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60" w:type="dxa"/>
            <w:vAlign w:val="bottom"/>
          </w:tcPr>
          <w:p w14:paraId="7DB49E1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5214B9F" w14:textId="162B4BB5" w:rsidR="006F6F23" w:rsidRPr="00C24B34" w:rsidRDefault="006F6F23" w:rsidP="004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7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" w:type="dxa"/>
            <w:vAlign w:val="bottom"/>
          </w:tcPr>
          <w:p w14:paraId="395ECB0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14:paraId="049FDB8F" w14:textId="398C0172" w:rsidR="006F6F23" w:rsidRPr="00C24B34" w:rsidRDefault="006F6F23" w:rsidP="004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8" w:type="dxa"/>
            <w:vAlign w:val="bottom"/>
          </w:tcPr>
          <w:p w14:paraId="03B6B4C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</w:tcPr>
          <w:p w14:paraId="1341CFC6" w14:textId="2F98FC9E" w:rsidR="006F6F23" w:rsidRPr="00C24B34" w:rsidRDefault="006F6F23" w:rsidP="004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95"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7" w:type="dxa"/>
            <w:vAlign w:val="bottom"/>
          </w:tcPr>
          <w:p w14:paraId="5ECC891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7B5017D" w14:textId="350285B3" w:rsidR="006F6F23" w:rsidRPr="00C24B34" w:rsidRDefault="006F6F23" w:rsidP="004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3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F6F23" w:rsidRPr="00C24B34" w14:paraId="356B76F7" w14:textId="77777777" w:rsidTr="00FE369A">
        <w:trPr>
          <w:gridAfter w:val="1"/>
          <w:wAfter w:w="41" w:type="dxa"/>
          <w:tblHeader/>
        </w:trPr>
        <w:tc>
          <w:tcPr>
            <w:tcW w:w="3676" w:type="dxa"/>
            <w:vAlign w:val="bottom"/>
          </w:tcPr>
          <w:p w14:paraId="754E7E7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3" w:type="dxa"/>
            <w:gridSpan w:val="23"/>
            <w:vAlign w:val="bottom"/>
          </w:tcPr>
          <w:p w14:paraId="5F575BD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24B3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83431" w:rsidRPr="00C24B34" w14:paraId="771613DC" w14:textId="77777777" w:rsidTr="00FE369A">
        <w:tc>
          <w:tcPr>
            <w:tcW w:w="3676" w:type="dxa"/>
          </w:tcPr>
          <w:p w14:paraId="0374128E" w14:textId="5AB5E283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16" w:type="dxa"/>
            <w:vAlign w:val="center"/>
          </w:tcPr>
          <w:p w14:paraId="16F88C68" w14:textId="10F776AD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9E7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236" w:type="dxa"/>
            <w:vAlign w:val="center"/>
          </w:tcPr>
          <w:p w14:paraId="582F3BCF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center"/>
          </w:tcPr>
          <w:p w14:paraId="27165FB9" w14:textId="571888D4" w:rsidR="00C83431" w:rsidRPr="00C91BF5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265" w:type="dxa"/>
            <w:vAlign w:val="center"/>
          </w:tcPr>
          <w:p w14:paraId="206308C9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14:paraId="1254D2ED" w14:textId="250D5F11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9E7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40" w:type="dxa"/>
            <w:vAlign w:val="center"/>
          </w:tcPr>
          <w:p w14:paraId="5B2C81A6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dxa"/>
          </w:tcPr>
          <w:p w14:paraId="557695F2" w14:textId="035D6DB6" w:rsidR="00C83431" w:rsidRPr="00C91BF5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244" w:type="dxa"/>
          </w:tcPr>
          <w:p w14:paraId="41633A2F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6BBEBAD" w14:textId="78A64B33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9E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37" w:type="dxa"/>
          </w:tcPr>
          <w:p w14:paraId="424D1414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dxa"/>
          </w:tcPr>
          <w:p w14:paraId="22082101" w14:textId="741E07AF" w:rsidR="00C83431" w:rsidRPr="00C91BF5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2CE6DFC2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3022D864" w14:textId="629E4D12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36F">
              <w:rPr>
                <w:rFonts w:ascii="Angsana New" w:hAnsi="Angsana New"/>
                <w:sz w:val="28"/>
                <w:szCs w:val="28"/>
              </w:rPr>
              <w:t>1,245</w:t>
            </w:r>
          </w:p>
        </w:tc>
        <w:tc>
          <w:tcPr>
            <w:tcW w:w="267" w:type="dxa"/>
          </w:tcPr>
          <w:p w14:paraId="43D42FAC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</w:tcPr>
          <w:p w14:paraId="3E35ADEE" w14:textId="1C036484" w:rsidR="00C83431" w:rsidRPr="00C91BF5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1,027</w:t>
            </w:r>
          </w:p>
        </w:tc>
        <w:tc>
          <w:tcPr>
            <w:tcW w:w="360" w:type="dxa"/>
          </w:tcPr>
          <w:p w14:paraId="2C5E5223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981D7EA" w14:textId="4F885939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(300)</w:t>
            </w:r>
          </w:p>
        </w:tc>
        <w:tc>
          <w:tcPr>
            <w:tcW w:w="238" w:type="dxa"/>
          </w:tcPr>
          <w:p w14:paraId="4545059F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dxa"/>
          </w:tcPr>
          <w:p w14:paraId="03F587E5" w14:textId="297FF5F6" w:rsidR="00C83431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68" w:type="dxa"/>
          </w:tcPr>
          <w:p w14:paraId="7D6B1B94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</w:tcPr>
          <w:p w14:paraId="110DF03C" w14:textId="1A139042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3431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257" w:type="dxa"/>
          </w:tcPr>
          <w:p w14:paraId="5EC5DDD3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</w:tcPr>
          <w:p w14:paraId="67DBD20C" w14:textId="4ABC7231" w:rsidR="00C83431" w:rsidRPr="00C91BF5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  <w:tr w:rsidR="00C83431" w:rsidRPr="00C24B34" w14:paraId="3AFE1983" w14:textId="77777777" w:rsidTr="00FE369A">
        <w:trPr>
          <w:trHeight w:val="263"/>
        </w:trPr>
        <w:tc>
          <w:tcPr>
            <w:tcW w:w="3676" w:type="dxa"/>
          </w:tcPr>
          <w:p w14:paraId="6DE2217B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72B7076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860D3F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49B7146F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F97CB8E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dxa"/>
            <w:vAlign w:val="bottom"/>
          </w:tcPr>
          <w:p w14:paraId="4D68C946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7FE4F3B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dxa"/>
          </w:tcPr>
          <w:p w14:paraId="02326B3F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6348F713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13B6DAC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FEB1AD3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dxa"/>
          </w:tcPr>
          <w:p w14:paraId="59710B76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D18801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615B7BE8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DAD628E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</w:tcPr>
          <w:p w14:paraId="4FAA8AF2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CA149F1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29E8F33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7E8598B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dxa"/>
          </w:tcPr>
          <w:p w14:paraId="77BFDDF1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6B26C73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</w:tcPr>
          <w:p w14:paraId="55F74208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9AD06F9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</w:tcPr>
          <w:p w14:paraId="4DF13EAC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431" w:rsidRPr="00C24B34" w14:paraId="736D41E8" w14:textId="77777777" w:rsidTr="00FE369A">
        <w:trPr>
          <w:trHeight w:val="695"/>
        </w:trPr>
        <w:tc>
          <w:tcPr>
            <w:tcW w:w="3676" w:type="dxa"/>
            <w:vAlign w:val="bottom"/>
          </w:tcPr>
          <w:p w14:paraId="412585F0" w14:textId="5EAD0418" w:rsidR="00C83431" w:rsidRPr="00C24B34" w:rsidRDefault="00C83431" w:rsidP="00C834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 ณ วันที่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1BF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91B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4B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57902FBD" w14:textId="148D2B2B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6" w:type="dxa"/>
            <w:vAlign w:val="bottom"/>
          </w:tcPr>
          <w:p w14:paraId="5184408C" w14:textId="009083F2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9E7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236" w:type="dxa"/>
            <w:vAlign w:val="bottom"/>
          </w:tcPr>
          <w:p w14:paraId="59AD215C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61E5B2D7" w14:textId="0A3D3A1F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265" w:type="dxa"/>
            <w:vAlign w:val="bottom"/>
          </w:tcPr>
          <w:p w14:paraId="440ADBF0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62" w:type="dxa"/>
            <w:vAlign w:val="bottom"/>
          </w:tcPr>
          <w:p w14:paraId="6FA46D5C" w14:textId="0D04CA5F" w:rsidR="00C83431" w:rsidRPr="003D001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9E7"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  <w:tc>
          <w:tcPr>
            <w:tcW w:w="240" w:type="dxa"/>
            <w:vAlign w:val="bottom"/>
          </w:tcPr>
          <w:p w14:paraId="12046733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50" w:type="dxa"/>
            <w:vAlign w:val="bottom"/>
          </w:tcPr>
          <w:p w14:paraId="4DF7BDE8" w14:textId="41D27C02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3,863</w:t>
            </w:r>
          </w:p>
        </w:tc>
        <w:tc>
          <w:tcPr>
            <w:tcW w:w="244" w:type="dxa"/>
          </w:tcPr>
          <w:p w14:paraId="343D57D5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76" w:type="dxa"/>
            <w:vAlign w:val="bottom"/>
          </w:tcPr>
          <w:p w14:paraId="305F4518" w14:textId="1E9FE61F" w:rsidR="00C83431" w:rsidRPr="00501645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9E7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237" w:type="dxa"/>
          </w:tcPr>
          <w:p w14:paraId="51EA84D5" w14:textId="77777777" w:rsidR="00C83431" w:rsidRPr="00501645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dxa"/>
            <w:vAlign w:val="bottom"/>
          </w:tcPr>
          <w:p w14:paraId="2CF6B46D" w14:textId="26B5F0BA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1,221</w:t>
            </w:r>
          </w:p>
        </w:tc>
        <w:tc>
          <w:tcPr>
            <w:tcW w:w="270" w:type="dxa"/>
          </w:tcPr>
          <w:p w14:paraId="0F74734C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2" w:type="dxa"/>
            <w:vAlign w:val="bottom"/>
          </w:tcPr>
          <w:p w14:paraId="0177D8D8" w14:textId="6DFF8899" w:rsidR="00C83431" w:rsidRPr="00416E3A" w:rsidRDefault="00C83431" w:rsidP="0071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36F">
              <w:rPr>
                <w:rFonts w:ascii="Angsana New" w:hAnsi="Angsana New"/>
                <w:sz w:val="28"/>
                <w:szCs w:val="28"/>
              </w:rPr>
              <w:t>5,862</w:t>
            </w:r>
          </w:p>
        </w:tc>
        <w:tc>
          <w:tcPr>
            <w:tcW w:w="267" w:type="dxa"/>
          </w:tcPr>
          <w:p w14:paraId="6DC68CB7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2" w:type="dxa"/>
            <w:vAlign w:val="bottom"/>
          </w:tcPr>
          <w:p w14:paraId="751135CD" w14:textId="005D6F44" w:rsidR="00C83431" w:rsidRPr="0006053A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0E75">
              <w:rPr>
                <w:rFonts w:ascii="Angsana New" w:hAnsi="Angsana New"/>
                <w:sz w:val="28"/>
                <w:szCs w:val="28"/>
              </w:rPr>
              <w:t>6,062</w:t>
            </w:r>
          </w:p>
        </w:tc>
        <w:tc>
          <w:tcPr>
            <w:tcW w:w="360" w:type="dxa"/>
          </w:tcPr>
          <w:p w14:paraId="3049DF74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1D0E20DC" w14:textId="64184657" w:rsidR="00C83431" w:rsidRPr="00841850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E36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38" w:type="dxa"/>
          </w:tcPr>
          <w:p w14:paraId="420F68D8" w14:textId="77777777" w:rsidR="00C83431" w:rsidRPr="00841850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14:paraId="643606E6" w14:textId="2E3093AE" w:rsidR="00C83431" w:rsidRPr="006D4E36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68" w:type="dxa"/>
          </w:tcPr>
          <w:p w14:paraId="07B39CFF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3" w:type="dxa"/>
            <w:vAlign w:val="bottom"/>
          </w:tcPr>
          <w:p w14:paraId="109A8448" w14:textId="7B91F383" w:rsidR="00C83431" w:rsidRPr="0032582A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3431">
              <w:rPr>
                <w:rFonts w:ascii="Angsana New" w:hAnsi="Angsana New"/>
                <w:sz w:val="28"/>
                <w:szCs w:val="28"/>
              </w:rPr>
              <w:t>5,843</w:t>
            </w:r>
          </w:p>
        </w:tc>
        <w:tc>
          <w:tcPr>
            <w:tcW w:w="257" w:type="dxa"/>
          </w:tcPr>
          <w:p w14:paraId="12D186FD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B3460AB" w14:textId="73EA37D4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6,043</w:t>
            </w:r>
          </w:p>
        </w:tc>
      </w:tr>
      <w:tr w:rsidR="00C83431" w:rsidRPr="00C24B34" w14:paraId="67EB0C20" w14:textId="77777777" w:rsidTr="00FE369A">
        <w:tc>
          <w:tcPr>
            <w:tcW w:w="3676" w:type="dxa"/>
            <w:vAlign w:val="bottom"/>
          </w:tcPr>
          <w:p w14:paraId="41864D8E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85A0631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AC7C31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442516FA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  <w:vAlign w:val="bottom"/>
          </w:tcPr>
          <w:p w14:paraId="5DEF50FB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62" w:type="dxa"/>
            <w:vAlign w:val="bottom"/>
          </w:tcPr>
          <w:p w14:paraId="4102970F" w14:textId="77777777" w:rsidR="00C83431" w:rsidRPr="003D001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B69E72E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50" w:type="dxa"/>
            <w:vAlign w:val="bottom"/>
          </w:tcPr>
          <w:p w14:paraId="48D68330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14:paraId="68739A1B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76" w:type="dxa"/>
            <w:vAlign w:val="bottom"/>
          </w:tcPr>
          <w:p w14:paraId="35EBFD90" w14:textId="77777777" w:rsidR="00C83431" w:rsidRPr="001259E7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96B4B8A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69" w:type="dxa"/>
            <w:vAlign w:val="bottom"/>
          </w:tcPr>
          <w:p w14:paraId="643DB8E2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EEAA872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2" w:type="dxa"/>
            <w:vAlign w:val="bottom"/>
          </w:tcPr>
          <w:p w14:paraId="7B4CD7EE" w14:textId="77777777" w:rsidR="00C83431" w:rsidRPr="00416E3A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E04C058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2" w:type="dxa"/>
            <w:vAlign w:val="bottom"/>
          </w:tcPr>
          <w:p w14:paraId="2753C59D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53D0E31D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0FA5A987" w14:textId="77777777" w:rsidR="00C83431" w:rsidRPr="00841850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1655949" w14:textId="77777777" w:rsidR="00C83431" w:rsidRPr="00841850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14:paraId="081F3D09" w14:textId="77777777" w:rsidR="00C83431" w:rsidRPr="006D4E36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1752AE2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3" w:type="dxa"/>
            <w:vAlign w:val="bottom"/>
          </w:tcPr>
          <w:p w14:paraId="76FAE4CF" w14:textId="77777777" w:rsidR="00C83431" w:rsidRPr="00C83431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228C8B2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41A812EE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83431" w:rsidRPr="00C24B34" w14:paraId="2D439B9B" w14:textId="77777777" w:rsidTr="00FE369A">
        <w:tc>
          <w:tcPr>
            <w:tcW w:w="3676" w:type="dxa"/>
            <w:vAlign w:val="bottom"/>
          </w:tcPr>
          <w:p w14:paraId="3F3D1565" w14:textId="30122B89" w:rsidR="00C83431" w:rsidRPr="00C24B34" w:rsidRDefault="00C83431" w:rsidP="00C834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C91BF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91B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4B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256AA181" w14:textId="3B660A3E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6" w:type="dxa"/>
            <w:vAlign w:val="bottom"/>
          </w:tcPr>
          <w:p w14:paraId="06C2953A" w14:textId="43229E20" w:rsidR="00C83431" w:rsidRPr="00C24B34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9E7">
              <w:rPr>
                <w:rFonts w:ascii="Angsana New" w:hAnsi="Angsana New"/>
                <w:sz w:val="28"/>
                <w:szCs w:val="28"/>
              </w:rPr>
              <w:t>(171)</w:t>
            </w:r>
          </w:p>
        </w:tc>
        <w:tc>
          <w:tcPr>
            <w:tcW w:w="236" w:type="dxa"/>
            <w:vAlign w:val="bottom"/>
          </w:tcPr>
          <w:p w14:paraId="71E390DC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42392A01" w14:textId="69EB7BD2" w:rsidR="00C83431" w:rsidRPr="00B138A7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  <w:tc>
          <w:tcPr>
            <w:tcW w:w="265" w:type="dxa"/>
            <w:vAlign w:val="bottom"/>
          </w:tcPr>
          <w:p w14:paraId="260D395D" w14:textId="77777777" w:rsidR="00C83431" w:rsidRPr="00DB400E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62" w:type="dxa"/>
            <w:vAlign w:val="bottom"/>
          </w:tcPr>
          <w:p w14:paraId="645E65D2" w14:textId="0BD46506" w:rsidR="00C83431" w:rsidRPr="003D0014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9E7">
              <w:rPr>
                <w:rFonts w:ascii="Angsana New" w:hAnsi="Angsana New"/>
                <w:sz w:val="28"/>
                <w:szCs w:val="28"/>
              </w:rPr>
              <w:t>(486)</w:t>
            </w:r>
          </w:p>
        </w:tc>
        <w:tc>
          <w:tcPr>
            <w:tcW w:w="240" w:type="dxa"/>
            <w:vAlign w:val="bottom"/>
          </w:tcPr>
          <w:p w14:paraId="14751C9B" w14:textId="77777777" w:rsidR="00C83431" w:rsidRPr="00E935F7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BD72EB0" w14:textId="42EC3E54" w:rsidR="00C83431" w:rsidRPr="00E935F7" w:rsidRDefault="00C83431" w:rsidP="0071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(1,374)</w:t>
            </w:r>
          </w:p>
        </w:tc>
        <w:tc>
          <w:tcPr>
            <w:tcW w:w="244" w:type="dxa"/>
          </w:tcPr>
          <w:p w14:paraId="3927019C" w14:textId="77777777" w:rsidR="00C83431" w:rsidRPr="00E935F7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vAlign w:val="bottom"/>
          </w:tcPr>
          <w:p w14:paraId="28759843" w14:textId="1E9E42E0" w:rsidR="00C83431" w:rsidRPr="00AC4044" w:rsidRDefault="0080360D" w:rsidP="0080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3431" w:rsidRPr="001259E7">
              <w:rPr>
                <w:rFonts w:ascii="Angsana New" w:hAnsi="Angsana New"/>
                <w:sz w:val="28"/>
                <w:szCs w:val="28"/>
              </w:rPr>
              <w:t>(1,309)</w:t>
            </w:r>
          </w:p>
        </w:tc>
        <w:tc>
          <w:tcPr>
            <w:tcW w:w="237" w:type="dxa"/>
          </w:tcPr>
          <w:p w14:paraId="425F0CF8" w14:textId="77777777" w:rsidR="00C83431" w:rsidRPr="00AC4044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dxa"/>
            <w:vAlign w:val="bottom"/>
          </w:tcPr>
          <w:p w14:paraId="53815CA3" w14:textId="2CE0D9E7" w:rsidR="00C83431" w:rsidRPr="00AC4044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04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118</w:t>
            </w:r>
            <w:r w:rsidRPr="00AC40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CBAB30" w14:textId="77777777" w:rsidR="00C83431" w:rsidRPr="00E935F7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14:paraId="34731F57" w14:textId="7F284658" w:rsidR="00C83431" w:rsidRPr="00416E3A" w:rsidRDefault="00C83431" w:rsidP="0071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6F">
              <w:rPr>
                <w:rFonts w:ascii="Angsana New" w:hAnsi="Angsana New"/>
                <w:sz w:val="28"/>
                <w:szCs w:val="28"/>
              </w:rPr>
              <w:t>(1,966)</w:t>
            </w:r>
          </w:p>
        </w:tc>
        <w:tc>
          <w:tcPr>
            <w:tcW w:w="267" w:type="dxa"/>
          </w:tcPr>
          <w:p w14:paraId="3F860A59" w14:textId="77777777" w:rsidR="00C83431" w:rsidRPr="00FA336F" w:rsidRDefault="00C83431" w:rsidP="0071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  <w:vAlign w:val="bottom"/>
          </w:tcPr>
          <w:p w14:paraId="1447C596" w14:textId="1B8228B8" w:rsidR="00C83431" w:rsidRPr="00E935F7" w:rsidRDefault="00C83431" w:rsidP="00A2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88C">
              <w:rPr>
                <w:rFonts w:ascii="Angsana New" w:hAnsi="Angsana New"/>
                <w:sz w:val="28"/>
                <w:szCs w:val="28"/>
              </w:rPr>
              <w:t>(1,799)</w:t>
            </w:r>
          </w:p>
        </w:tc>
        <w:tc>
          <w:tcPr>
            <w:tcW w:w="360" w:type="dxa"/>
          </w:tcPr>
          <w:p w14:paraId="2073C963" w14:textId="77777777" w:rsidR="00C83431" w:rsidRPr="00E935F7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5018FCB" w14:textId="124F739D" w:rsidR="00C83431" w:rsidRPr="006D4E36" w:rsidRDefault="00C83431" w:rsidP="0080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1"/>
                <w:tab w:val="left" w:pos="611"/>
              </w:tabs>
              <w:ind w:left="-54" w:right="-2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4E3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38" w:type="dxa"/>
          </w:tcPr>
          <w:p w14:paraId="77F61464" w14:textId="77777777" w:rsidR="00C83431" w:rsidRPr="00E935F7" w:rsidRDefault="00C83431" w:rsidP="0080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14:paraId="367942A1" w14:textId="189E3362" w:rsidR="00C83431" w:rsidRPr="006D4E36" w:rsidRDefault="00C83431" w:rsidP="0080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1"/>
                <w:tab w:val="left" w:pos="611"/>
              </w:tabs>
              <w:ind w:left="-54" w:right="-2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68" w:type="dxa"/>
          </w:tcPr>
          <w:p w14:paraId="64FDEF88" w14:textId="77777777" w:rsidR="00C83431" w:rsidRPr="00E935F7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</w:tcPr>
          <w:p w14:paraId="7CDB1476" w14:textId="2937E9FE" w:rsidR="00C83431" w:rsidRPr="00C83431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3431">
              <w:rPr>
                <w:rFonts w:ascii="Angsana New" w:hAnsi="Angsana New"/>
                <w:sz w:val="28"/>
                <w:szCs w:val="28"/>
              </w:rPr>
              <w:t>(1,948)</w:t>
            </w:r>
          </w:p>
        </w:tc>
        <w:tc>
          <w:tcPr>
            <w:tcW w:w="257" w:type="dxa"/>
          </w:tcPr>
          <w:p w14:paraId="7BACEDD2" w14:textId="77777777" w:rsidR="00C83431" w:rsidRPr="00E935F7" w:rsidRDefault="00C83431" w:rsidP="00E9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42C9457" w14:textId="7B6CC22A" w:rsidR="00C83431" w:rsidRPr="00E935F7" w:rsidRDefault="00C83431" w:rsidP="00354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(1,781)</w:t>
            </w:r>
          </w:p>
        </w:tc>
      </w:tr>
      <w:tr w:rsidR="00C83431" w:rsidRPr="00C24B34" w14:paraId="54C6A016" w14:textId="77777777" w:rsidTr="00FE369A">
        <w:tc>
          <w:tcPr>
            <w:tcW w:w="3676" w:type="dxa"/>
          </w:tcPr>
          <w:p w14:paraId="15B56686" w14:textId="1F273C61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</w:tcPr>
          <w:p w14:paraId="6B2AD4A8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52D10CA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0CE9F49F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65A2612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dxa"/>
            <w:vAlign w:val="bottom"/>
          </w:tcPr>
          <w:p w14:paraId="4B733DC1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F14FE51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dxa"/>
          </w:tcPr>
          <w:p w14:paraId="036D1DCE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C1D1A0B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37CBFEF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3DC068B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dxa"/>
          </w:tcPr>
          <w:p w14:paraId="5AF3F0B7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667DD0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05F56C88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3515A53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</w:tcPr>
          <w:p w14:paraId="5302EF7A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2AA068B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FC9D990" w14:textId="77777777" w:rsidR="00C83431" w:rsidRPr="00C24B34" w:rsidRDefault="00C83431" w:rsidP="0080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AC45B3" w14:textId="77777777" w:rsidR="00C83431" w:rsidRPr="00C24B34" w:rsidRDefault="00C83431" w:rsidP="0080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dxa"/>
          </w:tcPr>
          <w:p w14:paraId="14FABC72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410"/>
              </w:tabs>
              <w:spacing w:line="240" w:lineRule="auto"/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21C21C6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</w:tcPr>
          <w:p w14:paraId="3C48AA42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AB86D3C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</w:tcPr>
          <w:p w14:paraId="204366AC" w14:textId="77777777" w:rsidR="00C83431" w:rsidRPr="00C24B34" w:rsidRDefault="00C83431" w:rsidP="00C8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58A75D0" w14:textId="77777777" w:rsidR="003F106E" w:rsidRDefault="003F106E" w:rsidP="00FE3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40"/>
          <w:tab w:val="left" w:pos="1449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96"/>
        <w:tblW w:w="21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2"/>
        <w:gridCol w:w="1243"/>
        <w:gridCol w:w="243"/>
        <w:gridCol w:w="1250"/>
        <w:gridCol w:w="246"/>
        <w:gridCol w:w="26"/>
        <w:gridCol w:w="1106"/>
        <w:gridCol w:w="246"/>
        <w:gridCol w:w="1249"/>
        <w:gridCol w:w="246"/>
        <w:gridCol w:w="1129"/>
        <w:gridCol w:w="246"/>
        <w:gridCol w:w="1137"/>
        <w:gridCol w:w="246"/>
        <w:gridCol w:w="1243"/>
        <w:gridCol w:w="246"/>
        <w:gridCol w:w="1224"/>
        <w:gridCol w:w="18"/>
        <w:gridCol w:w="801"/>
        <w:gridCol w:w="819"/>
        <w:gridCol w:w="819"/>
        <w:gridCol w:w="819"/>
        <w:gridCol w:w="819"/>
        <w:gridCol w:w="819"/>
        <w:gridCol w:w="819"/>
        <w:gridCol w:w="819"/>
      </w:tblGrid>
      <w:tr w:rsidR="002A290A" w:rsidRPr="003054FD" w14:paraId="5688DBAA" w14:textId="77777777" w:rsidTr="00A26D51">
        <w:trPr>
          <w:gridAfter w:val="8"/>
          <w:wAfter w:w="6534" w:type="dxa"/>
          <w:cantSplit/>
          <w:trHeight w:val="182"/>
          <w:tblHeader/>
        </w:trPr>
        <w:tc>
          <w:tcPr>
            <w:tcW w:w="3692" w:type="dxa"/>
            <w:vAlign w:val="center"/>
          </w:tcPr>
          <w:p w14:paraId="54174FAA" w14:textId="4CCF13B9" w:rsidR="002A290A" w:rsidRPr="003054FD" w:rsidRDefault="002A290A" w:rsidP="002A290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1344" w:type="dxa"/>
            <w:gridSpan w:val="17"/>
            <w:vAlign w:val="center"/>
          </w:tcPr>
          <w:p w14:paraId="1D5810CA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2A290A" w:rsidRPr="003054FD" w14:paraId="4BE0A213" w14:textId="77777777" w:rsidTr="00A26D51">
        <w:trPr>
          <w:gridAfter w:val="9"/>
          <w:wAfter w:w="6552" w:type="dxa"/>
          <w:cantSplit/>
          <w:trHeight w:val="389"/>
          <w:tblHeader/>
        </w:trPr>
        <w:tc>
          <w:tcPr>
            <w:tcW w:w="3692" w:type="dxa"/>
          </w:tcPr>
          <w:p w14:paraId="5B5FF122" w14:textId="3EEA268E" w:rsidR="002A290A" w:rsidRPr="003054FD" w:rsidRDefault="002A290A" w:rsidP="002A290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0AB2802B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7CEBAACA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7803F7EC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4B4B1258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1A0B8C51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4812CACE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12" w:type="dxa"/>
            <w:gridSpan w:val="3"/>
          </w:tcPr>
          <w:p w14:paraId="13FB1056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21AE825E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246" w:type="dxa"/>
          </w:tcPr>
          <w:p w14:paraId="3ECC22CB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13" w:type="dxa"/>
            <w:gridSpan w:val="3"/>
          </w:tcPr>
          <w:p w14:paraId="385FAD00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497C9804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26D51" w:rsidRPr="003054FD" w14:paraId="543E7266" w14:textId="6F440685" w:rsidTr="00A26D51">
        <w:trPr>
          <w:cantSplit/>
          <w:trHeight w:val="92"/>
          <w:tblHeader/>
        </w:trPr>
        <w:tc>
          <w:tcPr>
            <w:tcW w:w="3692" w:type="dxa"/>
            <w:vAlign w:val="center"/>
          </w:tcPr>
          <w:p w14:paraId="03B69DD4" w14:textId="1C76DD79" w:rsidR="00A26D51" w:rsidRPr="003054FD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  <w:lang w:val="en-GB"/>
              </w:rPr>
            </w:pP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บ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งวด</w:t>
            </w:r>
            <w:r w:rsidR="00CD4D1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เก้า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C5181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CD4D1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CD4D1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43" w:type="dxa"/>
            <w:vAlign w:val="bottom"/>
          </w:tcPr>
          <w:p w14:paraId="0FD18936" w14:textId="5BDAB751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3" w:type="dxa"/>
            <w:vAlign w:val="bottom"/>
          </w:tcPr>
          <w:p w14:paraId="7489A31F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F43D98A" w14:textId="4C2E3C1D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bottom"/>
          </w:tcPr>
          <w:p w14:paraId="48FD77F2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EEF5F92" w14:textId="33850460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6" w:type="dxa"/>
            <w:vAlign w:val="bottom"/>
          </w:tcPr>
          <w:p w14:paraId="00324A05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44E5D76" w14:textId="23396411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bottom"/>
          </w:tcPr>
          <w:p w14:paraId="6D6441D2" w14:textId="77777777" w:rsidR="00A26D51" w:rsidRPr="003054FD" w:rsidRDefault="00A26D51" w:rsidP="00A26D51">
            <w:pPr>
              <w:shd w:val="clear" w:color="auto" w:fill="FFFFFF"/>
              <w:tabs>
                <w:tab w:val="decimal" w:pos="374"/>
              </w:tabs>
              <w:ind w:left="-79" w:right="-79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3A3E083B" w14:textId="596E16FD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6" w:type="dxa"/>
            <w:vAlign w:val="bottom"/>
          </w:tcPr>
          <w:p w14:paraId="78CE8B7C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6C9FBE6" w14:textId="6FF714DD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bottom"/>
          </w:tcPr>
          <w:p w14:paraId="2DD1771B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57D30466" w14:textId="10D535A5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6" w:type="dxa"/>
            <w:vAlign w:val="bottom"/>
          </w:tcPr>
          <w:p w14:paraId="555CA2BB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DDBCC6E" w14:textId="31960318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19" w:type="dxa"/>
            <w:gridSpan w:val="2"/>
            <w:vAlign w:val="bottom"/>
          </w:tcPr>
          <w:p w14:paraId="1FBB0585" w14:textId="77777777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9" w:type="dxa"/>
            <w:vAlign w:val="bottom"/>
          </w:tcPr>
          <w:p w14:paraId="64CF73B0" w14:textId="63018283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19" w:type="dxa"/>
            <w:vAlign w:val="bottom"/>
          </w:tcPr>
          <w:p w14:paraId="059625DF" w14:textId="77777777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9" w:type="dxa"/>
            <w:vAlign w:val="bottom"/>
          </w:tcPr>
          <w:p w14:paraId="6C3783F2" w14:textId="4BF8D0C7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19" w:type="dxa"/>
            <w:vAlign w:val="bottom"/>
          </w:tcPr>
          <w:p w14:paraId="28CDD400" w14:textId="77777777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9" w:type="dxa"/>
            <w:vAlign w:val="bottom"/>
          </w:tcPr>
          <w:p w14:paraId="7B4ACBDA" w14:textId="236E3F6E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19" w:type="dxa"/>
            <w:vAlign w:val="bottom"/>
          </w:tcPr>
          <w:p w14:paraId="7F7B71D0" w14:textId="77777777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9" w:type="dxa"/>
            <w:vAlign w:val="bottom"/>
          </w:tcPr>
          <w:p w14:paraId="3DCA3013" w14:textId="57843055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26D51" w:rsidRPr="003054FD" w14:paraId="46A71E4D" w14:textId="77777777" w:rsidTr="00A26D51">
        <w:trPr>
          <w:gridAfter w:val="9"/>
          <w:wAfter w:w="6552" w:type="dxa"/>
          <w:cantSplit/>
          <w:trHeight w:val="119"/>
          <w:tblHeader/>
        </w:trPr>
        <w:tc>
          <w:tcPr>
            <w:tcW w:w="3692" w:type="dxa"/>
          </w:tcPr>
          <w:p w14:paraId="7AB7961B" w14:textId="77777777" w:rsidR="00A26D51" w:rsidRPr="003054FD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left" w:pos="0"/>
                <w:tab w:val="left" w:pos="285"/>
                <w:tab w:val="left" w:pos="555"/>
                <w:tab w:val="decimal" w:pos="765"/>
              </w:tabs>
              <w:ind w:left="270" w:right="-79" w:hanging="270"/>
              <w:jc w:val="center"/>
              <w:rPr>
                <w:rFonts w:ascii="Angsana New" w:hAnsi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6" w:type="dxa"/>
            <w:gridSpan w:val="16"/>
          </w:tcPr>
          <w:p w14:paraId="70068EF4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26D51" w:rsidRPr="003054FD" w14:paraId="78779E19" w14:textId="77777777" w:rsidTr="00A26D51">
        <w:trPr>
          <w:gridAfter w:val="9"/>
          <w:wAfter w:w="6552" w:type="dxa"/>
          <w:cantSplit/>
          <w:trHeight w:val="146"/>
        </w:trPr>
        <w:tc>
          <w:tcPr>
            <w:tcW w:w="3692" w:type="dxa"/>
          </w:tcPr>
          <w:p w14:paraId="14424CF6" w14:textId="55077BF9" w:rsidR="00A26D51" w:rsidRPr="00720573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2057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243" w:type="dxa"/>
            <w:vAlign w:val="bottom"/>
          </w:tcPr>
          <w:p w14:paraId="4E8F3CCD" w14:textId="77777777" w:rsidR="00A26D51" w:rsidRPr="003054FD" w:rsidRDefault="00A26D51" w:rsidP="00A26D51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681C7098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2618552E" w14:textId="77777777" w:rsidR="00A26D51" w:rsidRPr="003054FD" w:rsidRDefault="00A26D51" w:rsidP="00A26D51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E889703" w14:textId="77777777" w:rsidR="00A26D51" w:rsidRPr="003054FD" w:rsidRDefault="00A26D51" w:rsidP="00A26D51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291604A4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4CBCC40B" w14:textId="77777777" w:rsidR="00A26D51" w:rsidRPr="003054FD" w:rsidRDefault="00A26D51" w:rsidP="00A26D51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00B9CA3E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29063BE" w14:textId="77777777" w:rsidR="00A26D51" w:rsidRPr="003054FD" w:rsidRDefault="00A26D51" w:rsidP="00A26D51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284F6B35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9D0A6F3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24A171D3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098724F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vAlign w:val="bottom"/>
          </w:tcPr>
          <w:p w14:paraId="5366258D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10BB7ECC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3FC1328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</w:tr>
      <w:tr w:rsidR="00A26D51" w:rsidRPr="003054FD" w14:paraId="0743FF30" w14:textId="77777777" w:rsidTr="00A26D51">
        <w:trPr>
          <w:gridAfter w:val="9"/>
          <w:wAfter w:w="6552" w:type="dxa"/>
          <w:cantSplit/>
          <w:trHeight w:val="56"/>
        </w:trPr>
        <w:tc>
          <w:tcPr>
            <w:tcW w:w="3692" w:type="dxa"/>
          </w:tcPr>
          <w:p w14:paraId="1FF92A9B" w14:textId="1B2BE570" w:rsidR="00A26D51" w:rsidRPr="00720573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243" w:type="dxa"/>
            <w:vAlign w:val="bottom"/>
          </w:tcPr>
          <w:p w14:paraId="34E44A29" w14:textId="77777777" w:rsidR="00A26D51" w:rsidRPr="003054FD" w:rsidRDefault="00A26D51" w:rsidP="00A26D51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34FDD62B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90E1035" w14:textId="77777777" w:rsidR="00A26D51" w:rsidRPr="003054FD" w:rsidRDefault="00A26D51" w:rsidP="00A26D51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B9079E5" w14:textId="77777777" w:rsidR="00A26D51" w:rsidRPr="003054FD" w:rsidRDefault="00A26D51" w:rsidP="00A26D51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70A152AE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77EDCD3A" w14:textId="77777777" w:rsidR="00A26D51" w:rsidRPr="003054FD" w:rsidRDefault="00A26D51" w:rsidP="00A26D51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78E71930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4BE2EA9" w14:textId="77777777" w:rsidR="00A26D51" w:rsidRPr="003054FD" w:rsidRDefault="00A26D51" w:rsidP="00A26D51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1F10FCB6" w14:textId="77777777" w:rsidR="00A26D51" w:rsidRPr="003054FD" w:rsidRDefault="00A26D51" w:rsidP="00A26D51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9BB9A7F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5D22E5CF" w14:textId="77777777" w:rsidR="00A26D51" w:rsidRPr="003054FD" w:rsidRDefault="00A26D51" w:rsidP="00A26D51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ED710B7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3BA90024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D773FBD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2D52D9F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943BBA" w:rsidRPr="003054FD" w14:paraId="66C1587B" w14:textId="77777777" w:rsidTr="00A26D51">
        <w:trPr>
          <w:gridAfter w:val="9"/>
          <w:wAfter w:w="6552" w:type="dxa"/>
          <w:cantSplit/>
          <w:trHeight w:val="56"/>
        </w:trPr>
        <w:tc>
          <w:tcPr>
            <w:tcW w:w="3692" w:type="dxa"/>
          </w:tcPr>
          <w:p w14:paraId="56A1806B" w14:textId="7E0DB554" w:rsidR="00943BBA" w:rsidRPr="00720573" w:rsidRDefault="00943BBA" w:rsidP="00943B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243" w:type="dxa"/>
          </w:tcPr>
          <w:p w14:paraId="0CC87A9E" w14:textId="7BDFC417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243" w:type="dxa"/>
            <w:vAlign w:val="bottom"/>
          </w:tcPr>
          <w:p w14:paraId="0214A88A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6D925EE4" w14:textId="31991D15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272" w:type="dxa"/>
            <w:gridSpan w:val="2"/>
            <w:vAlign w:val="bottom"/>
          </w:tcPr>
          <w:p w14:paraId="234F49D7" w14:textId="77777777" w:rsidR="00943BBA" w:rsidRPr="006F0E5F" w:rsidRDefault="00943BBA" w:rsidP="00943BB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33D094FF" w14:textId="0AFD11E2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A5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46" w:type="dxa"/>
            <w:vAlign w:val="bottom"/>
          </w:tcPr>
          <w:p w14:paraId="63F0D6F2" w14:textId="77777777" w:rsidR="00943BBA" w:rsidRPr="006F0E5F" w:rsidRDefault="00943BBA" w:rsidP="00943BB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2972F9BA" w14:textId="1144C011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46" w:type="dxa"/>
            <w:vAlign w:val="bottom"/>
          </w:tcPr>
          <w:p w14:paraId="3AE3190E" w14:textId="77777777" w:rsidR="00943BBA" w:rsidRPr="006F0E5F" w:rsidRDefault="00943BBA" w:rsidP="00943BB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354508AD" w14:textId="2C69229F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09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46" w:type="dxa"/>
            <w:vAlign w:val="bottom"/>
          </w:tcPr>
          <w:p w14:paraId="346A9F7A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7974E1DC" w14:textId="5727E722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246" w:type="dxa"/>
            <w:vAlign w:val="bottom"/>
          </w:tcPr>
          <w:p w14:paraId="1409AD42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52488C06" w14:textId="068B04A9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BBA"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  <w:tc>
          <w:tcPr>
            <w:tcW w:w="246" w:type="dxa"/>
            <w:vAlign w:val="bottom"/>
          </w:tcPr>
          <w:p w14:paraId="4430B438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1B7EB3B8" w14:textId="4F35718A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1,149</w:t>
            </w:r>
          </w:p>
        </w:tc>
      </w:tr>
      <w:tr w:rsidR="00943BBA" w:rsidRPr="003054FD" w14:paraId="223B2059" w14:textId="77777777" w:rsidTr="00A26D51">
        <w:trPr>
          <w:gridAfter w:val="9"/>
          <w:wAfter w:w="6552" w:type="dxa"/>
          <w:cantSplit/>
          <w:trHeight w:val="56"/>
        </w:trPr>
        <w:tc>
          <w:tcPr>
            <w:tcW w:w="3692" w:type="dxa"/>
          </w:tcPr>
          <w:p w14:paraId="226C6132" w14:textId="6EF247D5" w:rsidR="00943BBA" w:rsidRPr="00720573" w:rsidRDefault="00943BBA" w:rsidP="00943B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ญี่ปุ่น</w:t>
            </w:r>
          </w:p>
        </w:tc>
        <w:tc>
          <w:tcPr>
            <w:tcW w:w="1243" w:type="dxa"/>
          </w:tcPr>
          <w:p w14:paraId="32D96DF7" w14:textId="56C35BB2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A54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243" w:type="dxa"/>
            <w:vAlign w:val="bottom"/>
          </w:tcPr>
          <w:p w14:paraId="5A5C7C6A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291DC6A0" w14:textId="59FD83BF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272" w:type="dxa"/>
            <w:gridSpan w:val="2"/>
            <w:vAlign w:val="bottom"/>
          </w:tcPr>
          <w:p w14:paraId="7659B2FA" w14:textId="77777777" w:rsidR="00943BBA" w:rsidRPr="006F0E5F" w:rsidRDefault="00943BBA" w:rsidP="00943BB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6A340C44" w14:textId="29A3C300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A54">
              <w:rPr>
                <w:rFonts w:ascii="Angsana New" w:hAnsi="Angsana New"/>
                <w:sz w:val="28"/>
                <w:szCs w:val="28"/>
              </w:rPr>
              <w:t>7,366</w:t>
            </w:r>
          </w:p>
        </w:tc>
        <w:tc>
          <w:tcPr>
            <w:tcW w:w="246" w:type="dxa"/>
            <w:vAlign w:val="bottom"/>
          </w:tcPr>
          <w:p w14:paraId="69C778D3" w14:textId="77777777" w:rsidR="00943BBA" w:rsidRPr="006F0E5F" w:rsidRDefault="00943BBA" w:rsidP="00943BB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2473149D" w14:textId="1588F4B7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8,837</w:t>
            </w:r>
          </w:p>
        </w:tc>
        <w:tc>
          <w:tcPr>
            <w:tcW w:w="246" w:type="dxa"/>
            <w:vAlign w:val="bottom"/>
          </w:tcPr>
          <w:p w14:paraId="6DEA9C54" w14:textId="77777777" w:rsidR="00943BBA" w:rsidRPr="006F0E5F" w:rsidRDefault="00943BBA" w:rsidP="00943BB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C7C45CA" w14:textId="586209EC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09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246" w:type="dxa"/>
            <w:vAlign w:val="bottom"/>
          </w:tcPr>
          <w:p w14:paraId="268E3937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3935BCDC" w14:textId="30DAD792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246" w:type="dxa"/>
            <w:vAlign w:val="bottom"/>
          </w:tcPr>
          <w:p w14:paraId="5D9B2181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23614D0C" w14:textId="1E3E8DC1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BBA">
              <w:rPr>
                <w:rFonts w:ascii="Angsana New" w:hAnsi="Angsana New"/>
                <w:sz w:val="28"/>
                <w:szCs w:val="28"/>
              </w:rPr>
              <w:t>9,058</w:t>
            </w:r>
          </w:p>
        </w:tc>
        <w:tc>
          <w:tcPr>
            <w:tcW w:w="246" w:type="dxa"/>
            <w:vAlign w:val="bottom"/>
          </w:tcPr>
          <w:p w14:paraId="66D59083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2A15D28C" w14:textId="5051A694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10,400</w:t>
            </w:r>
          </w:p>
        </w:tc>
      </w:tr>
      <w:tr w:rsidR="00943BBA" w:rsidRPr="003054FD" w14:paraId="57405CA2" w14:textId="77777777" w:rsidTr="00A26D51">
        <w:trPr>
          <w:gridAfter w:val="9"/>
          <w:wAfter w:w="6552" w:type="dxa"/>
          <w:cantSplit/>
          <w:trHeight w:val="56"/>
        </w:trPr>
        <w:tc>
          <w:tcPr>
            <w:tcW w:w="3692" w:type="dxa"/>
          </w:tcPr>
          <w:p w14:paraId="5154C7DA" w14:textId="5FBA9B02" w:rsidR="00943BBA" w:rsidRPr="00720573" w:rsidRDefault="00943BBA" w:rsidP="00943B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สหรัฐอเมริกา</w:t>
            </w:r>
          </w:p>
        </w:tc>
        <w:tc>
          <w:tcPr>
            <w:tcW w:w="1243" w:type="dxa"/>
          </w:tcPr>
          <w:p w14:paraId="3C83E803" w14:textId="67E74B66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A54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43" w:type="dxa"/>
            <w:vAlign w:val="bottom"/>
          </w:tcPr>
          <w:p w14:paraId="2B68918F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65A4E5F3" w14:textId="6DB41D69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192A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72" w:type="dxa"/>
            <w:gridSpan w:val="2"/>
            <w:vAlign w:val="bottom"/>
          </w:tcPr>
          <w:p w14:paraId="021694AA" w14:textId="77777777" w:rsidR="00943BBA" w:rsidRPr="006F0E5F" w:rsidRDefault="00943BBA" w:rsidP="00943BB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3751FB20" w14:textId="0A7C9DD0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A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F1BCB66" w14:textId="77777777" w:rsidR="00943BBA" w:rsidRPr="006F0E5F" w:rsidRDefault="00943BBA" w:rsidP="00943BB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4856F18E" w14:textId="4220CE39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A7DA4D5" w14:textId="77777777" w:rsidR="00943BBA" w:rsidRPr="006F0E5F" w:rsidRDefault="00943BBA" w:rsidP="00943BB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1296DD3" w14:textId="44238C9C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D670774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3495B1C7" w14:textId="568CDC2C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DD1E174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27C307E4" w14:textId="60D0EE17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BBA">
              <w:rPr>
                <w:rFonts w:ascii="Angsana New" w:hAnsi="Angsana New"/>
                <w:sz w:val="28"/>
                <w:szCs w:val="28"/>
              </w:rPr>
              <w:t xml:space="preserve">  46</w:t>
            </w:r>
          </w:p>
        </w:tc>
        <w:tc>
          <w:tcPr>
            <w:tcW w:w="246" w:type="dxa"/>
            <w:vAlign w:val="bottom"/>
          </w:tcPr>
          <w:p w14:paraId="00128D46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62C268EE" w14:textId="677067BC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943BBA" w:rsidRPr="003054FD" w14:paraId="18F00A6C" w14:textId="77777777" w:rsidTr="00A26D51">
        <w:trPr>
          <w:gridAfter w:val="9"/>
          <w:wAfter w:w="6552" w:type="dxa"/>
          <w:cantSplit/>
          <w:trHeight w:val="56"/>
        </w:trPr>
        <w:tc>
          <w:tcPr>
            <w:tcW w:w="3692" w:type="dxa"/>
          </w:tcPr>
          <w:p w14:paraId="5B2EA916" w14:textId="14D97378" w:rsidR="00943BBA" w:rsidRPr="00720573" w:rsidRDefault="00943BBA" w:rsidP="00943B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Pr="00720573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819A2F6" w14:textId="2F4477A0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A5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7A8D7568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FDDFFE8" w14:textId="31D93BFB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192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72" w:type="dxa"/>
            <w:gridSpan w:val="2"/>
            <w:vAlign w:val="bottom"/>
          </w:tcPr>
          <w:p w14:paraId="22AF3B21" w14:textId="77777777" w:rsidR="00943BBA" w:rsidRPr="006F0E5F" w:rsidRDefault="00943BBA" w:rsidP="00943BB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7C1E48" w14:textId="69BEDAA0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A54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46" w:type="dxa"/>
            <w:vAlign w:val="bottom"/>
          </w:tcPr>
          <w:p w14:paraId="2FA279F6" w14:textId="77777777" w:rsidR="00943BBA" w:rsidRPr="006F0E5F" w:rsidRDefault="00943BBA" w:rsidP="00943BB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72DA8FD" w14:textId="7F942DF4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46" w:type="dxa"/>
            <w:vAlign w:val="bottom"/>
          </w:tcPr>
          <w:p w14:paraId="7DB8A47C" w14:textId="77777777" w:rsidR="00943BBA" w:rsidRPr="006F0E5F" w:rsidRDefault="00943BBA" w:rsidP="00943BB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F8B1A31" w14:textId="22D60967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A0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46" w:type="dxa"/>
            <w:vAlign w:val="bottom"/>
          </w:tcPr>
          <w:p w14:paraId="06788812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908CBD7" w14:textId="74E75F8B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6" w:type="dxa"/>
            <w:vAlign w:val="bottom"/>
          </w:tcPr>
          <w:p w14:paraId="4180E4E0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8D94330" w14:textId="4A4AE569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BBA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46" w:type="dxa"/>
            <w:vAlign w:val="bottom"/>
          </w:tcPr>
          <w:p w14:paraId="11F34BCD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AFB643" w14:textId="5E488DAF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943BBA" w:rsidRPr="003054FD" w14:paraId="69263122" w14:textId="77777777" w:rsidTr="00A26D51">
        <w:trPr>
          <w:gridAfter w:val="9"/>
          <w:wAfter w:w="6552" w:type="dxa"/>
          <w:cantSplit/>
          <w:trHeight w:val="46"/>
        </w:trPr>
        <w:tc>
          <w:tcPr>
            <w:tcW w:w="3692" w:type="dxa"/>
          </w:tcPr>
          <w:p w14:paraId="4BCCA228" w14:textId="752F90F7" w:rsidR="00943BBA" w:rsidRPr="00720573" w:rsidRDefault="00943BBA" w:rsidP="00943B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0475B8F8" w14:textId="5257130B" w:rsidR="00943BBA" w:rsidRPr="002E0A54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A54">
              <w:rPr>
                <w:rFonts w:ascii="Angsana New" w:hAnsi="Angsana New"/>
                <w:b/>
                <w:bCs/>
                <w:sz w:val="28"/>
                <w:szCs w:val="28"/>
              </w:rPr>
              <w:t>2,051</w:t>
            </w:r>
          </w:p>
        </w:tc>
        <w:tc>
          <w:tcPr>
            <w:tcW w:w="243" w:type="dxa"/>
            <w:vAlign w:val="bottom"/>
          </w:tcPr>
          <w:p w14:paraId="3345ACCE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130322D8" w14:textId="75DEE951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2,169</w:t>
            </w:r>
          </w:p>
        </w:tc>
        <w:tc>
          <w:tcPr>
            <w:tcW w:w="272" w:type="dxa"/>
            <w:gridSpan w:val="2"/>
            <w:vAlign w:val="bottom"/>
          </w:tcPr>
          <w:p w14:paraId="7A5C814C" w14:textId="77777777" w:rsidR="00943BBA" w:rsidRPr="006F0E5F" w:rsidRDefault="00943BBA" w:rsidP="00943BB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49D92FBA" w14:textId="00E9D9E0" w:rsidR="00943BBA" w:rsidRPr="002E0A54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A54">
              <w:rPr>
                <w:rFonts w:ascii="Angsana New" w:hAnsi="Angsana New"/>
                <w:b/>
                <w:bCs/>
                <w:sz w:val="28"/>
                <w:szCs w:val="28"/>
              </w:rPr>
              <w:t>7,429</w:t>
            </w:r>
          </w:p>
        </w:tc>
        <w:tc>
          <w:tcPr>
            <w:tcW w:w="246" w:type="dxa"/>
            <w:vAlign w:val="bottom"/>
          </w:tcPr>
          <w:p w14:paraId="2C08DACC" w14:textId="77777777" w:rsidR="00943BBA" w:rsidRPr="006F0E5F" w:rsidRDefault="00943BBA" w:rsidP="00943BB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6ABE90FC" w14:textId="72B3F441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8,918</w:t>
            </w:r>
          </w:p>
        </w:tc>
        <w:tc>
          <w:tcPr>
            <w:tcW w:w="246" w:type="dxa"/>
            <w:vAlign w:val="bottom"/>
          </w:tcPr>
          <w:p w14:paraId="2BCCFB53" w14:textId="77777777" w:rsidR="00943BBA" w:rsidRPr="006F0E5F" w:rsidRDefault="00943BBA" w:rsidP="00943BB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71D26894" w14:textId="083367E6" w:rsidR="00943BBA" w:rsidRPr="008F4A09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A09">
              <w:rPr>
                <w:rFonts w:ascii="Angsana New" w:hAnsi="Angsana New"/>
                <w:b/>
                <w:bCs/>
                <w:sz w:val="28"/>
                <w:szCs w:val="28"/>
              </w:rPr>
              <w:t>835</w:t>
            </w:r>
          </w:p>
        </w:tc>
        <w:tc>
          <w:tcPr>
            <w:tcW w:w="246" w:type="dxa"/>
            <w:vAlign w:val="bottom"/>
          </w:tcPr>
          <w:p w14:paraId="3002F645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7CAE7C52" w14:textId="6B495659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246" w:type="dxa"/>
            <w:vAlign w:val="bottom"/>
          </w:tcPr>
          <w:p w14:paraId="4CE44C07" w14:textId="77777777" w:rsidR="00943BBA" w:rsidRPr="006F0E5F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6D45744B" w14:textId="364FCD0E" w:rsidR="00943BBA" w:rsidRPr="00943BBA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3BBA">
              <w:rPr>
                <w:rFonts w:ascii="Angsana New" w:hAnsi="Angsana New"/>
                <w:b/>
                <w:bCs/>
                <w:sz w:val="28"/>
                <w:szCs w:val="28"/>
              </w:rPr>
              <w:t>10,315</w:t>
            </w:r>
          </w:p>
        </w:tc>
        <w:tc>
          <w:tcPr>
            <w:tcW w:w="246" w:type="dxa"/>
            <w:vAlign w:val="bottom"/>
          </w:tcPr>
          <w:p w14:paraId="1C8B5397" w14:textId="77777777" w:rsidR="00943BBA" w:rsidRPr="00943BBA" w:rsidRDefault="00943BBA" w:rsidP="00943BB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8128287" w14:textId="20704C1E" w:rsidR="00943BBA" w:rsidRPr="006F0E5F" w:rsidRDefault="00943BBA" w:rsidP="0094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11,658</w:t>
            </w:r>
          </w:p>
        </w:tc>
      </w:tr>
    </w:tbl>
    <w:p w14:paraId="036886DA" w14:textId="77777777" w:rsidR="003A73E0" w:rsidRDefault="003A73E0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29AF8CF" w14:textId="1A3227A8" w:rsidR="00C868DB" w:rsidRPr="00805B85" w:rsidRDefault="00C868DB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05B8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จังหวะเวลาในการรับรู้</w:t>
      </w:r>
    </w:p>
    <w:p w14:paraId="6E48141C" w14:textId="77777777" w:rsidR="00C868DB" w:rsidRDefault="00C868DB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</w:p>
    <w:p w14:paraId="64697AF0" w14:textId="2EE0C322" w:rsidR="00C868DB" w:rsidRPr="00C868DB" w:rsidRDefault="00C868DB" w:rsidP="00736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sz w:val="28"/>
          <w:szCs w:val="28"/>
          <w:cs/>
        </w:rPr>
        <w:sectPr w:rsidR="00C868DB" w:rsidRPr="00C868DB" w:rsidSect="00BF0ADF">
          <w:headerReference w:type="default" r:id="rId18"/>
          <w:pgSz w:w="16834" w:h="11909" w:orient="landscape" w:code="9"/>
          <w:pgMar w:top="691" w:right="1152" w:bottom="576" w:left="1152" w:header="720" w:footer="216" w:gutter="0"/>
          <w:cols w:space="720"/>
          <w:docGrid w:linePitch="245"/>
        </w:sectPr>
      </w:pPr>
      <w:r w:rsidRPr="003C1E5F">
        <w:rPr>
          <w:rFonts w:ascii="Angsana New" w:hAnsi="Angsana New"/>
          <w:sz w:val="28"/>
          <w:szCs w:val="28"/>
          <w:cs/>
        </w:rPr>
        <w:t>รายได้ส่วนใหญ่ของกลุ่มบริษัทและบริษัท</w:t>
      </w:r>
      <w:r w:rsidRPr="003C1E5F">
        <w:rPr>
          <w:rFonts w:ascii="Angsana New" w:hAnsi="Angsana New" w:hint="cs"/>
          <w:sz w:val="28"/>
          <w:szCs w:val="28"/>
          <w:cs/>
        </w:rPr>
        <w:t>สำหรับงวด</w:t>
      </w:r>
      <w:r w:rsidR="00CD4D16">
        <w:rPr>
          <w:rFonts w:ascii="Angsana New" w:hAnsi="Angsana New" w:hint="cs"/>
          <w:sz w:val="28"/>
          <w:szCs w:val="28"/>
          <w:cs/>
        </w:rPr>
        <w:t>เก้า</w:t>
      </w:r>
      <w:r w:rsidRPr="003C1E5F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3C1E5F">
        <w:rPr>
          <w:rFonts w:ascii="Angsana New" w:hAnsi="Angsana New"/>
          <w:sz w:val="28"/>
          <w:szCs w:val="28"/>
        </w:rPr>
        <w:t>3</w:t>
      </w:r>
      <w:r w:rsidR="00CD4D16">
        <w:rPr>
          <w:rFonts w:ascii="Angsana New" w:hAnsi="Angsana New"/>
          <w:sz w:val="28"/>
          <w:szCs w:val="28"/>
        </w:rPr>
        <w:t xml:space="preserve">0 </w:t>
      </w:r>
      <w:r w:rsidR="00CD4D16">
        <w:rPr>
          <w:rFonts w:ascii="Angsana New" w:hAnsi="Angsana New" w:hint="cs"/>
          <w:sz w:val="28"/>
          <w:szCs w:val="28"/>
          <w:cs/>
        </w:rPr>
        <w:t>มิถุนายน</w:t>
      </w:r>
      <w:r w:rsidRPr="003C1E5F">
        <w:rPr>
          <w:rFonts w:ascii="Angsana New" w:hAnsi="Angsana New" w:hint="cs"/>
          <w:sz w:val="28"/>
          <w:szCs w:val="28"/>
          <w:cs/>
        </w:rPr>
        <w:t xml:space="preserve"> </w:t>
      </w:r>
      <w:r w:rsidRPr="003C1E5F">
        <w:rPr>
          <w:rFonts w:ascii="Angsana New" w:hAnsi="Angsana New"/>
          <w:sz w:val="28"/>
          <w:szCs w:val="28"/>
        </w:rPr>
        <w:t>256</w:t>
      </w:r>
      <w:r w:rsidR="00A26D51" w:rsidRPr="003C1E5F">
        <w:rPr>
          <w:rFonts w:ascii="Angsana New" w:hAnsi="Angsana New"/>
          <w:sz w:val="28"/>
          <w:szCs w:val="28"/>
        </w:rPr>
        <w:t>9</w:t>
      </w:r>
      <w:r w:rsidRPr="003C1E5F">
        <w:rPr>
          <w:rFonts w:ascii="Angsana New" w:hAnsi="Angsana New"/>
          <w:sz w:val="28"/>
          <w:szCs w:val="28"/>
        </w:rPr>
        <w:t xml:space="preserve"> </w:t>
      </w:r>
      <w:r w:rsidRPr="003C1E5F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3C1E5F">
        <w:rPr>
          <w:rFonts w:ascii="Angsana New" w:hAnsi="Angsana New"/>
          <w:sz w:val="28"/>
          <w:szCs w:val="28"/>
        </w:rPr>
        <w:t>256</w:t>
      </w:r>
      <w:r w:rsidR="00A26D51" w:rsidRPr="003C1E5F">
        <w:rPr>
          <w:rFonts w:ascii="Angsana New" w:hAnsi="Angsana New"/>
          <w:sz w:val="28"/>
          <w:szCs w:val="28"/>
        </w:rPr>
        <w:t>8</w:t>
      </w:r>
      <w:r w:rsidRPr="003C1E5F">
        <w:rPr>
          <w:rFonts w:ascii="Angsana New" w:hAnsi="Angsana New"/>
          <w:sz w:val="28"/>
          <w:szCs w:val="28"/>
        </w:rPr>
        <w:t xml:space="preserve"> </w:t>
      </w:r>
      <w:r w:rsidRPr="003C1E5F">
        <w:rPr>
          <w:rFonts w:ascii="Angsana New" w:hAnsi="Angsana New" w:hint="cs"/>
          <w:sz w:val="28"/>
          <w:szCs w:val="28"/>
          <w:cs/>
        </w:rPr>
        <w:t>มีจังหวะเวลาในการรับรู้รายได้เป็น ณ เวลาใดเวลาหนึ่ง</w:t>
      </w: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pPr w:leftFromText="180" w:rightFromText="180" w:vertAnchor="text" w:tblpX="450" w:tblpY="1"/>
        <w:tblOverlap w:val="never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58"/>
        <w:gridCol w:w="352"/>
        <w:gridCol w:w="1656"/>
      </w:tblGrid>
      <w:tr w:rsidR="00663E1E" w:rsidRPr="003054FD" w14:paraId="4576411A" w14:textId="77777777" w:rsidTr="00D60EA9">
        <w:trPr>
          <w:trHeight w:val="39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A13E11" w14:textId="77777777" w:rsidR="00663E1E" w:rsidRPr="005942EE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5942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สินทรัพย์หรือหนี้สินของ</w:t>
            </w: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020C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3A67742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FD03B34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020D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3054F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3E1E" w:rsidRPr="003054FD" w14:paraId="69A0FD55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DEF3CD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5D3BC2D5" w14:textId="1F2E1E8C" w:rsidR="00663E1E" w:rsidRPr="003054FD" w:rsidRDefault="009E1644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1644">
              <w:rPr>
                <w:rFonts w:ascii="Angsana New" w:hAnsi="Angsana New"/>
                <w:sz w:val="30"/>
                <w:szCs w:val="30"/>
              </w:rPr>
              <w:t>3</w:t>
            </w:r>
            <w:r w:rsidR="00CD4D1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CD4D1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AE4A88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6E257D" w14:textId="77777777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3E1E" w:rsidRPr="003054FD" w14:paraId="3FFCA463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23864F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7C22" w14:textId="11D778EB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A26D5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7B12B8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A0C09" w14:textId="1BDBC52C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44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9E164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63E1E" w:rsidRPr="003054FD" w14:paraId="40ED4AA0" w14:textId="77777777" w:rsidTr="00D60EA9">
        <w:trPr>
          <w:trHeight w:hRule="exact" w:val="3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3B5230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CEEAE" w14:textId="77777777" w:rsidR="00663E1E" w:rsidRPr="003054FD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60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E1E" w:rsidRPr="003054FD" w14:paraId="3B7B008A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4A58D" w14:textId="77777777" w:rsidR="00663E1E" w:rsidRPr="005942EE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C6012B9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BB30C1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4A2505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E95" w:rsidRPr="003054FD" w14:paraId="5EEA9DD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9229" w14:textId="77777777" w:rsidR="00F81E95" w:rsidRPr="003054FD" w:rsidRDefault="00F81E95" w:rsidP="00F8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B8A" w14:textId="2F777F7E" w:rsidR="00F81E95" w:rsidRPr="00F81E95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F81E95">
              <w:rPr>
                <w:rFonts w:ascii="Angsana New" w:hAnsi="Angsana New" w:cs="Angsana New"/>
                <w:sz w:val="30"/>
                <w:szCs w:val="30"/>
              </w:rPr>
              <w:t>5,843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2165A9" w14:textId="77777777" w:rsidR="00F81E95" w:rsidRPr="003054FD" w:rsidRDefault="00F81E95" w:rsidP="00F81E9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B45C6DC" w14:textId="0AD9AD39" w:rsidR="00F81E95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sz w:val="30"/>
                <w:szCs w:val="30"/>
              </w:rPr>
              <w:t>6,043</w:t>
            </w:r>
          </w:p>
        </w:tc>
      </w:tr>
      <w:tr w:rsidR="00F81E95" w:rsidRPr="003054FD" w14:paraId="5E184C10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4818" w14:textId="77777777" w:rsidR="00F81E95" w:rsidRPr="003054FD" w:rsidRDefault="00F81E95" w:rsidP="00F8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BB382" w14:textId="1662C537" w:rsidR="00F81E95" w:rsidRPr="00641545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F81E95">
              <w:rPr>
                <w:rFonts w:ascii="Angsana New" w:hAnsi="Angsana New" w:cs="Angsana New"/>
                <w:sz w:val="30"/>
                <w:szCs w:val="30"/>
              </w:rPr>
              <w:t>4,276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242668E" w14:textId="77777777" w:rsidR="00F81E95" w:rsidRPr="003054FD" w:rsidRDefault="00F81E95" w:rsidP="00F81E9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37BD" w14:textId="05FFEFA2" w:rsidR="00F81E95" w:rsidRPr="003054FD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sz w:val="30"/>
                <w:szCs w:val="30"/>
              </w:rPr>
              <w:t>3,971</w:t>
            </w:r>
          </w:p>
        </w:tc>
      </w:tr>
      <w:tr w:rsidR="00F81E95" w:rsidRPr="003054FD" w14:paraId="194AE838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AEC22" w14:textId="77777777" w:rsidR="00F81E95" w:rsidRPr="003054FD" w:rsidRDefault="00F81E95" w:rsidP="00F81E95">
            <w:pPr>
              <w:tabs>
                <w:tab w:val="left" w:pos="540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CAE4" w14:textId="66348A8C" w:rsidR="00F81E95" w:rsidRPr="00F81E95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E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10,119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C14DF1" w14:textId="77777777" w:rsidR="00F81E95" w:rsidRPr="000B7D42" w:rsidRDefault="00F81E95" w:rsidP="00F81E9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7EA78" w14:textId="6DA33875" w:rsidR="00F81E95" w:rsidRPr="000B7D42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10,014</w:t>
            </w:r>
          </w:p>
        </w:tc>
      </w:tr>
      <w:tr w:rsidR="00F81E95" w:rsidRPr="003054FD" w14:paraId="3A684D2E" w14:textId="77777777" w:rsidTr="00D60EA9">
        <w:trPr>
          <w:trHeight w:hRule="exact" w:val="28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BB721A" w14:textId="77777777" w:rsidR="00F81E95" w:rsidRPr="003054FD" w:rsidRDefault="00F81E95" w:rsidP="00F81E95">
            <w:pPr>
              <w:tabs>
                <w:tab w:val="left" w:pos="540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152D68" w14:textId="77777777" w:rsidR="00F81E95" w:rsidRPr="00F81E95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7BC014" w14:textId="77777777" w:rsidR="00F81E95" w:rsidRPr="003054FD" w:rsidRDefault="00F81E95" w:rsidP="00F81E9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49C2D" w14:textId="77777777" w:rsidR="00F81E95" w:rsidRPr="003054FD" w:rsidRDefault="00F81E95" w:rsidP="00F8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1E95" w:rsidRPr="003054FD" w14:paraId="7A85B249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65A797" w14:textId="77777777" w:rsidR="00F81E95" w:rsidRPr="003054FD" w:rsidRDefault="00F81E95" w:rsidP="00F8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71" w14:textId="77777777" w:rsidR="00F81E95" w:rsidRPr="00F81E95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D1A8DE" w14:textId="77777777" w:rsidR="00F81E95" w:rsidRPr="003054FD" w:rsidRDefault="00F81E95" w:rsidP="00F81E9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3E29" w14:textId="77777777" w:rsidR="00F81E95" w:rsidRPr="003054FD" w:rsidRDefault="00F81E95" w:rsidP="00F8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1E95" w:rsidRPr="003054FD" w14:paraId="374C5FA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15A369" w14:textId="77777777" w:rsidR="00F81E95" w:rsidRPr="003054FD" w:rsidRDefault="00F81E95" w:rsidP="00F8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EDF4" w14:textId="08B40636" w:rsidR="00F81E95" w:rsidRPr="00641545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F81E95">
              <w:rPr>
                <w:rFonts w:ascii="Angsana New" w:hAnsi="Angsana New" w:cs="Angsana New"/>
                <w:sz w:val="30"/>
                <w:szCs w:val="30"/>
              </w:rPr>
              <w:t>1,948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F77865" w14:textId="77777777" w:rsidR="00F81E95" w:rsidRPr="003054FD" w:rsidRDefault="00F81E95" w:rsidP="00F81E9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4D26A7F" w14:textId="24922C4A" w:rsidR="00F81E95" w:rsidRPr="00C478CD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4478C6">
              <w:t>1,</w:t>
            </w:r>
            <w:r w:rsidRPr="004478C6">
              <w:rPr>
                <w:rFonts w:ascii="Angsana New" w:hAnsi="Angsana New" w:cs="Angsana New"/>
                <w:sz w:val="30"/>
                <w:szCs w:val="30"/>
              </w:rPr>
              <w:t>781</w:t>
            </w:r>
          </w:p>
        </w:tc>
      </w:tr>
      <w:tr w:rsidR="00F81E95" w:rsidRPr="003054FD" w14:paraId="2F40F2F4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FD86FF" w14:textId="77777777" w:rsidR="00F81E95" w:rsidRPr="003054FD" w:rsidRDefault="00F81E95" w:rsidP="00F8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0A082" w14:textId="7D5F07ED" w:rsidR="00F81E95" w:rsidRPr="00641545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1E95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88A53B8" w14:textId="77777777" w:rsidR="00F81E95" w:rsidRPr="003054FD" w:rsidRDefault="00F81E95" w:rsidP="00F81E9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AB865" w14:textId="2AB0444C" w:rsidR="00F81E95" w:rsidRPr="003054FD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sz w:val="30"/>
                <w:szCs w:val="30"/>
              </w:rPr>
              <w:t>1,003</w:t>
            </w:r>
          </w:p>
        </w:tc>
      </w:tr>
      <w:tr w:rsidR="00F81E95" w:rsidRPr="003054FD" w14:paraId="0DB38A4C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B542A5" w14:textId="77777777" w:rsidR="00F81E95" w:rsidRPr="003054FD" w:rsidRDefault="00F81E95" w:rsidP="00F8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A322" w14:textId="41C005C9" w:rsidR="00F81E95" w:rsidRPr="00F81E95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E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E13E79" w14:textId="77777777" w:rsidR="00F81E95" w:rsidRPr="000B7D42" w:rsidRDefault="00F81E95" w:rsidP="00F81E9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669BE" w14:textId="0F9676F6" w:rsidR="00F81E95" w:rsidRPr="000B7D42" w:rsidRDefault="00F81E95" w:rsidP="00F81E9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2,784</w:t>
            </w:r>
          </w:p>
        </w:tc>
      </w:tr>
    </w:tbl>
    <w:p w14:paraId="30354B1C" w14:textId="77777777" w:rsidR="00FD5BF5" w:rsidRPr="009C762B" w:rsidRDefault="00FD5BF5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A108FFD" w14:textId="3CC8CD4A" w:rsidR="00A26D51" w:rsidRDefault="00A26D51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758830C" w14:textId="77777777" w:rsidR="00A26D51" w:rsidRDefault="00A26D51" w:rsidP="00A2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800"/>
        <w:gridCol w:w="1872"/>
        <w:gridCol w:w="1015"/>
        <w:gridCol w:w="239"/>
        <w:gridCol w:w="1194"/>
      </w:tblGrid>
      <w:tr w:rsidR="00A26D51" w:rsidRPr="00B22308" w14:paraId="12AC4E38" w14:textId="77777777" w:rsidTr="00A012EF">
        <w:trPr>
          <w:trHeight w:val="388"/>
          <w:tblHeader/>
        </w:trPr>
        <w:tc>
          <w:tcPr>
            <w:tcW w:w="3060" w:type="dxa"/>
            <w:vAlign w:val="bottom"/>
          </w:tcPr>
          <w:p w14:paraId="788B9857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E6048DA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AB5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vAlign w:val="bottom"/>
          </w:tcPr>
          <w:p w14:paraId="6ED7A7C9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6AB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15" w:type="dxa"/>
            <w:vAlign w:val="bottom"/>
          </w:tcPr>
          <w:p w14:paraId="624CCCFE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6AB5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9" w:type="dxa"/>
          </w:tcPr>
          <w:p w14:paraId="37611998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231FB696" w14:textId="77777777" w:rsidR="00A26D51" w:rsidRPr="00C06AB5" w:rsidDel="00D43E7A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AB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26D51" w:rsidRPr="00B22308" w14:paraId="7087DF97" w14:textId="77777777" w:rsidTr="00A012EF">
        <w:trPr>
          <w:trHeight w:val="402"/>
          <w:tblHeader/>
        </w:trPr>
        <w:tc>
          <w:tcPr>
            <w:tcW w:w="3060" w:type="dxa"/>
          </w:tcPr>
          <w:p w14:paraId="774176E2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57AB350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F3DDD99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5" w:type="dxa"/>
          </w:tcPr>
          <w:p w14:paraId="336B391C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6A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9" w:type="dxa"/>
          </w:tcPr>
          <w:p w14:paraId="337AAAD5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03F8880C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A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6D51" w:rsidRPr="00B22308" w14:paraId="75E4EE6B" w14:textId="77777777" w:rsidTr="00A012EF">
        <w:trPr>
          <w:trHeight w:val="388"/>
        </w:trPr>
        <w:tc>
          <w:tcPr>
            <w:tcW w:w="3060" w:type="dxa"/>
          </w:tcPr>
          <w:p w14:paraId="27999CA4" w14:textId="3D833008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6A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4B1B11ED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88B7C79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A3323D2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6F1FE6A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CB9FB28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6D51" w:rsidRPr="00B22308" w14:paraId="3E826CB6" w14:textId="77777777" w:rsidTr="00A012EF">
        <w:trPr>
          <w:trHeight w:val="388"/>
        </w:trPr>
        <w:tc>
          <w:tcPr>
            <w:tcW w:w="3060" w:type="dxa"/>
          </w:tcPr>
          <w:p w14:paraId="6A9B643F" w14:textId="789C9E2A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6AB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C06AB5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C06AB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6661BBF2" w14:textId="13192F17" w:rsidR="00A26D51" w:rsidRPr="00C06AB5" w:rsidRDefault="00747EC0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AB5">
              <w:rPr>
                <w:rFonts w:ascii="Angsana New" w:hAnsi="Angsana New"/>
                <w:sz w:val="30"/>
                <w:szCs w:val="30"/>
              </w:rPr>
              <w:t>22</w:t>
            </w:r>
            <w:r w:rsidR="00A26D51" w:rsidRPr="00C06A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6D51" w:rsidRPr="00C06AB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26D51" w:rsidRPr="00C06AB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72" w:type="dxa"/>
          </w:tcPr>
          <w:p w14:paraId="4E7424CE" w14:textId="2BBE150C" w:rsidR="00A26D51" w:rsidRPr="00C06AB5" w:rsidRDefault="007D4F3B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="00A26D51" w:rsidRPr="00C06AB5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A26D51" w:rsidRPr="00C06AB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15" w:type="dxa"/>
          </w:tcPr>
          <w:p w14:paraId="58B4D045" w14:textId="7F261C59" w:rsidR="00A26D51" w:rsidRPr="00C06AB5" w:rsidRDefault="00747EC0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AB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9" w:type="dxa"/>
          </w:tcPr>
          <w:p w14:paraId="2BA6D450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A2BD475" w14:textId="65B11725" w:rsidR="00A26D51" w:rsidRPr="00C06AB5" w:rsidRDefault="00747EC0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C06AB5"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A26D51" w:rsidRPr="00B22308" w14:paraId="6A256146" w14:textId="77777777" w:rsidTr="00A012EF">
        <w:trPr>
          <w:trHeight w:val="388"/>
        </w:trPr>
        <w:tc>
          <w:tcPr>
            <w:tcW w:w="3060" w:type="dxa"/>
          </w:tcPr>
          <w:p w14:paraId="2C9164A6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CF08AC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18C9C8F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A5EC6E9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018B85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3525F78" w14:textId="77777777" w:rsidR="00A26D51" w:rsidRPr="00C06AB5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6D51" w:rsidRPr="00B22308" w14:paraId="2D046470" w14:textId="77777777" w:rsidTr="00A012EF">
        <w:trPr>
          <w:trHeight w:val="388"/>
        </w:trPr>
        <w:tc>
          <w:tcPr>
            <w:tcW w:w="3060" w:type="dxa"/>
          </w:tcPr>
          <w:p w14:paraId="37119CBD" w14:textId="4287026A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06A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39B6BE20" w14:textId="77777777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2A8A5B2" w14:textId="77777777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AE96FDD" w14:textId="77777777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8752EBA" w14:textId="77777777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28E6D51" w14:textId="77777777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6D51" w:rsidRPr="00B22308" w14:paraId="52998766" w14:textId="77777777" w:rsidTr="00A012EF">
        <w:trPr>
          <w:trHeight w:val="388"/>
        </w:trPr>
        <w:tc>
          <w:tcPr>
            <w:tcW w:w="3060" w:type="dxa"/>
          </w:tcPr>
          <w:p w14:paraId="1C8DF662" w14:textId="1C3E04EA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AB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C06AB5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C06A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0D31C1FB" w14:textId="080532E2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AB5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C06AB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06AB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72" w:type="dxa"/>
          </w:tcPr>
          <w:p w14:paraId="48EB6C63" w14:textId="5F579650" w:rsidR="00A26D51" w:rsidRPr="00C06AB5" w:rsidRDefault="007D4F3B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="00A26D51" w:rsidRPr="00C06AB5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A26D51" w:rsidRPr="00C06AB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15" w:type="dxa"/>
          </w:tcPr>
          <w:p w14:paraId="0AA9E045" w14:textId="3DE0E916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6AB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320D636D" w14:textId="77777777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AC1474" w14:textId="4CA01082" w:rsidR="00A26D51" w:rsidRPr="00C06AB5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C06AB5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</w:tbl>
    <w:p w14:paraId="6B8E1A9C" w14:textId="77777777" w:rsidR="00A26D51" w:rsidRDefault="00A26D51" w:rsidP="00A2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00C0CD4" w14:textId="2906845C" w:rsidR="000A5454" w:rsidRPr="003054FD" w:rsidRDefault="00CE47B8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95500EC" w14:textId="77777777" w:rsidR="00243EE8" w:rsidRPr="009C762B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30931A33" w14:textId="151FD258" w:rsidR="00CE47B8" w:rsidRPr="003054FD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3054F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มูลค่ายุติธรรม</w:t>
      </w:r>
    </w:p>
    <w:p w14:paraId="1660D266" w14:textId="77777777" w:rsidR="00CE47B8" w:rsidRPr="009C762B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1B744B8E" w14:textId="339F0900" w:rsidR="00CE47B8" w:rsidRDefault="005942EE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47EC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478C6" w:rsidRPr="00747EC0">
        <w:rPr>
          <w:rFonts w:ascii="Angsana New" w:hAnsi="Angsana New"/>
          <w:sz w:val="30"/>
          <w:szCs w:val="30"/>
        </w:rPr>
        <w:t>3</w:t>
      </w:r>
      <w:r w:rsidR="00CD4D16">
        <w:rPr>
          <w:rFonts w:ascii="Angsana New" w:hAnsi="Angsana New"/>
          <w:sz w:val="30"/>
          <w:szCs w:val="30"/>
        </w:rPr>
        <w:t xml:space="preserve">0 </w:t>
      </w:r>
      <w:r w:rsidR="00CD4D16">
        <w:rPr>
          <w:rFonts w:ascii="Angsana New" w:hAnsi="Angsana New" w:hint="cs"/>
          <w:sz w:val="30"/>
          <w:szCs w:val="30"/>
          <w:cs/>
        </w:rPr>
        <w:t>มิถุนายน</w:t>
      </w:r>
      <w:r w:rsidR="004478C6" w:rsidRPr="00747EC0">
        <w:rPr>
          <w:rFonts w:ascii="Angsana New" w:hAnsi="Angsana New"/>
          <w:sz w:val="30"/>
          <w:szCs w:val="30"/>
          <w:cs/>
        </w:rPr>
        <w:t xml:space="preserve"> </w:t>
      </w:r>
      <w:r w:rsidR="00CE47B8" w:rsidRPr="00747EC0">
        <w:rPr>
          <w:rFonts w:ascii="Angsana New" w:hAnsi="Angsana New" w:hint="cs"/>
          <w:sz w:val="30"/>
          <w:szCs w:val="30"/>
        </w:rPr>
        <w:t>256</w:t>
      </w:r>
      <w:r w:rsidR="00A26D51" w:rsidRPr="00747EC0">
        <w:rPr>
          <w:rFonts w:ascii="Angsana New" w:hAnsi="Angsana New"/>
          <w:sz w:val="30"/>
          <w:szCs w:val="30"/>
        </w:rPr>
        <w:t>9</w:t>
      </w:r>
      <w:r w:rsidR="00CE47B8" w:rsidRPr="00747EC0">
        <w:rPr>
          <w:rFonts w:ascii="Angsana New" w:hAnsi="Angsana New"/>
          <w:sz w:val="30"/>
          <w:szCs w:val="30"/>
        </w:rPr>
        <w:t xml:space="preserve"> </w:t>
      </w:r>
      <w:r w:rsidR="00CE47B8" w:rsidRPr="00747EC0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47B8" w:rsidRPr="00747EC0">
        <w:rPr>
          <w:rFonts w:ascii="Angsana New" w:hAnsi="Angsana New"/>
          <w:sz w:val="30"/>
          <w:szCs w:val="30"/>
        </w:rPr>
        <w:t xml:space="preserve">30 </w:t>
      </w:r>
      <w:r w:rsidR="00CE47B8" w:rsidRPr="00747EC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E47B8" w:rsidRPr="00747EC0">
        <w:rPr>
          <w:rFonts w:ascii="Angsana New" w:hAnsi="Angsana New"/>
          <w:sz w:val="30"/>
          <w:szCs w:val="30"/>
        </w:rPr>
        <w:t>256</w:t>
      </w:r>
      <w:r w:rsidR="004478C6" w:rsidRPr="00747EC0">
        <w:rPr>
          <w:rFonts w:ascii="Angsana New" w:hAnsi="Angsana New"/>
          <w:sz w:val="30"/>
          <w:szCs w:val="30"/>
        </w:rPr>
        <w:t>8</w:t>
      </w:r>
      <w:r w:rsidR="00CE47B8" w:rsidRPr="00747EC0">
        <w:rPr>
          <w:rFonts w:ascii="Angsana New" w:hAnsi="Angsana New"/>
          <w:sz w:val="30"/>
          <w:szCs w:val="30"/>
        </w:rPr>
        <w:t xml:space="preserve"> </w:t>
      </w:r>
      <w:r w:rsidR="00CE47B8" w:rsidRPr="00747EC0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70D7998A" w14:textId="77777777" w:rsidR="000F4D41" w:rsidRDefault="000F4D41" w:rsidP="0066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E1204" w14:textId="77777777" w:rsidR="000F4D41" w:rsidRDefault="000F4D41" w:rsidP="00D2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0F4D41" w:rsidSect="00D3249F">
          <w:headerReference w:type="default" r:id="rId19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p w14:paraId="2D79110B" w14:textId="77777777" w:rsidR="00F15800" w:rsidRPr="003054FD" w:rsidRDefault="00F15800" w:rsidP="00652C8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A12E7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หรือกิจการที่ไม่เกี่ยวข้องกัน</w:t>
      </w:r>
    </w:p>
    <w:p w14:paraId="188FAE09" w14:textId="77777777" w:rsidR="0025412C" w:rsidRPr="0047726F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689"/>
        <w:gridCol w:w="2160"/>
        <w:gridCol w:w="270"/>
        <w:gridCol w:w="9"/>
        <w:gridCol w:w="2073"/>
      </w:tblGrid>
      <w:tr w:rsidR="0053469B" w:rsidRPr="003054FD" w14:paraId="73244D9F" w14:textId="77777777" w:rsidTr="0050017F">
        <w:trPr>
          <w:trHeight w:hRule="exact" w:val="403"/>
          <w:tblHeader/>
        </w:trPr>
        <w:tc>
          <w:tcPr>
            <w:tcW w:w="4689" w:type="dxa"/>
          </w:tcPr>
          <w:p w14:paraId="5B145D58" w14:textId="4F834827" w:rsidR="0053469B" w:rsidRPr="003054FD" w:rsidRDefault="001E12AF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78C6" w:rsidRPr="004478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D4D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CD4D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26D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160" w:type="dxa"/>
          </w:tcPr>
          <w:p w14:paraId="374DDD26" w14:textId="77777777" w:rsidR="0053469B" w:rsidRPr="003054FD" w:rsidRDefault="0053469B" w:rsidP="0050017F">
            <w:pPr>
              <w:pStyle w:val="30"/>
              <w:tabs>
                <w:tab w:val="clear" w:pos="360"/>
                <w:tab w:val="clear" w:pos="720"/>
              </w:tabs>
              <w:ind w:left="-96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4129CF06" w14:textId="77777777" w:rsidR="0053469B" w:rsidRPr="003054FD" w:rsidRDefault="0053469B" w:rsidP="0053469B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3" w:type="dxa"/>
          </w:tcPr>
          <w:p w14:paraId="7BF7F94F" w14:textId="77777777" w:rsidR="0053469B" w:rsidRPr="003054FD" w:rsidRDefault="0053469B" w:rsidP="0050017F">
            <w:pPr>
              <w:pStyle w:val="30"/>
              <w:tabs>
                <w:tab w:val="clear" w:pos="360"/>
                <w:tab w:val="clear" w:pos="720"/>
              </w:tabs>
              <w:ind w:left="-10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3054FD" w14:paraId="7CFF176D" w14:textId="77777777" w:rsidTr="0050017F">
        <w:trPr>
          <w:trHeight w:hRule="exact" w:val="403"/>
          <w:tblHeader/>
        </w:trPr>
        <w:tc>
          <w:tcPr>
            <w:tcW w:w="4689" w:type="dxa"/>
          </w:tcPr>
          <w:p w14:paraId="52C2CBC4" w14:textId="77777777" w:rsidR="0025412C" w:rsidRPr="0050017F" w:rsidRDefault="0025412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12" w:type="dxa"/>
            <w:gridSpan w:val="4"/>
          </w:tcPr>
          <w:p w14:paraId="160FF38D" w14:textId="77777777" w:rsidR="0025412C" w:rsidRPr="003054FD" w:rsidRDefault="0025412C" w:rsidP="00D6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3054FD" w14:paraId="19117842" w14:textId="77777777" w:rsidTr="0050017F">
        <w:trPr>
          <w:trHeight w:hRule="exact" w:val="403"/>
        </w:trPr>
        <w:tc>
          <w:tcPr>
            <w:tcW w:w="4689" w:type="dxa"/>
          </w:tcPr>
          <w:p w14:paraId="61329B12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6D73DFB9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AA26A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5D1566B1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74B" w:rsidRPr="003054FD" w14:paraId="0DC98494" w14:textId="77777777" w:rsidTr="0050017F">
        <w:trPr>
          <w:trHeight w:hRule="exact" w:val="403"/>
        </w:trPr>
        <w:tc>
          <w:tcPr>
            <w:tcW w:w="4689" w:type="dxa"/>
          </w:tcPr>
          <w:p w14:paraId="4E3F3B4A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160" w:type="dxa"/>
          </w:tcPr>
          <w:p w14:paraId="6AD27260" w14:textId="7750FB70" w:rsidR="00C2674B" w:rsidRPr="00BD13D7" w:rsidRDefault="00A87C09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267ACDAE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03148FA" w14:textId="0C2AF058" w:rsidR="00C2674B" w:rsidRPr="00BD13D7" w:rsidRDefault="0026366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</w:t>
            </w:r>
          </w:p>
        </w:tc>
      </w:tr>
      <w:tr w:rsidR="00C2674B" w:rsidRPr="003054FD" w14:paraId="78DE53BC" w14:textId="77777777" w:rsidTr="0050017F">
        <w:trPr>
          <w:trHeight w:hRule="exact" w:val="403"/>
        </w:trPr>
        <w:tc>
          <w:tcPr>
            <w:tcW w:w="4689" w:type="dxa"/>
          </w:tcPr>
          <w:p w14:paraId="06EFC882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14:paraId="37EBD32E" w14:textId="23779C8B" w:rsidR="00C2674B" w:rsidRPr="00BD13D7" w:rsidRDefault="0026366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9,130</w:t>
            </w:r>
          </w:p>
        </w:tc>
        <w:tc>
          <w:tcPr>
            <w:tcW w:w="270" w:type="dxa"/>
          </w:tcPr>
          <w:p w14:paraId="6D116F23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0E19357" w14:textId="4418262F" w:rsidR="00C2674B" w:rsidRPr="00BD13D7" w:rsidRDefault="0026366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8,227</w:t>
            </w:r>
          </w:p>
        </w:tc>
      </w:tr>
      <w:tr w:rsidR="004816B3" w:rsidRPr="003054FD" w14:paraId="70B5BB4D" w14:textId="77777777" w:rsidTr="0050017F">
        <w:trPr>
          <w:trHeight w:hRule="exact" w:val="403"/>
        </w:trPr>
        <w:tc>
          <w:tcPr>
            <w:tcW w:w="4689" w:type="dxa"/>
          </w:tcPr>
          <w:p w14:paraId="7B7129F8" w14:textId="072AB0E7" w:rsidR="004816B3" w:rsidRPr="003054FD" w:rsidRDefault="00E30216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160" w:type="dxa"/>
          </w:tcPr>
          <w:p w14:paraId="3F6412BE" w14:textId="5F64295A" w:rsidR="004816B3" w:rsidRPr="00BD13D7" w:rsidRDefault="0026366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7D2FE267" w14:textId="77777777" w:rsidR="004816B3" w:rsidRPr="00BD13D7" w:rsidRDefault="004816B3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310D9263" w14:textId="095CCE29" w:rsidR="004816B3" w:rsidRPr="00BD13D7" w:rsidRDefault="0026366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C2674B" w:rsidRPr="003054FD" w14:paraId="256FA15A" w14:textId="77777777" w:rsidTr="0050017F">
        <w:trPr>
          <w:trHeight w:hRule="exact" w:val="403"/>
        </w:trPr>
        <w:tc>
          <w:tcPr>
            <w:tcW w:w="4689" w:type="dxa"/>
          </w:tcPr>
          <w:p w14:paraId="043F390E" w14:textId="15A1D99E" w:rsidR="00C2674B" w:rsidRPr="003054FD" w:rsidRDefault="00C76EEA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160" w:type="dxa"/>
          </w:tcPr>
          <w:p w14:paraId="087C74FA" w14:textId="4B47A7D2" w:rsidR="00C2674B" w:rsidRPr="00BD13D7" w:rsidRDefault="0026366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2,508</w:t>
            </w:r>
          </w:p>
        </w:tc>
        <w:tc>
          <w:tcPr>
            <w:tcW w:w="270" w:type="dxa"/>
          </w:tcPr>
          <w:p w14:paraId="29A058B6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0778194F" w14:textId="4B1B10DD" w:rsidR="00C2674B" w:rsidRPr="00BD13D7" w:rsidRDefault="0026366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2,508</w:t>
            </w:r>
          </w:p>
        </w:tc>
      </w:tr>
      <w:tr w:rsidR="00C2674B" w:rsidRPr="003054FD" w14:paraId="4A0C6079" w14:textId="77777777" w:rsidTr="0050017F">
        <w:trPr>
          <w:trHeight w:hRule="exact" w:val="403"/>
        </w:trPr>
        <w:tc>
          <w:tcPr>
            <w:tcW w:w="4689" w:type="dxa"/>
          </w:tcPr>
          <w:p w14:paraId="04C8E820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A7DB5DE" w14:textId="7FCF8E26" w:rsidR="00C2674B" w:rsidRPr="0050017F" w:rsidRDefault="0026366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12,252</w:t>
            </w:r>
          </w:p>
        </w:tc>
        <w:tc>
          <w:tcPr>
            <w:tcW w:w="270" w:type="dxa"/>
          </w:tcPr>
          <w:p w14:paraId="33B6DFDD" w14:textId="77777777" w:rsidR="00C2674B" w:rsidRPr="00BD13D7" w:rsidRDefault="00C2674B" w:rsidP="00C2674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B6EF70" w14:textId="2A5495C6" w:rsidR="00C2674B" w:rsidRPr="0050017F" w:rsidRDefault="007D709E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11,269</w:t>
            </w:r>
          </w:p>
        </w:tc>
      </w:tr>
      <w:tr w:rsidR="00E130B1" w:rsidRPr="003054FD" w14:paraId="41B95625" w14:textId="77777777" w:rsidTr="0050017F">
        <w:trPr>
          <w:trHeight w:val="397"/>
        </w:trPr>
        <w:tc>
          <w:tcPr>
            <w:tcW w:w="4689" w:type="dxa"/>
          </w:tcPr>
          <w:p w14:paraId="57DDD20E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3D04397" w14:textId="77777777" w:rsidR="00E130B1" w:rsidRPr="0050017F" w:rsidRDefault="00E130B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DF643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6D9D2C4C" w14:textId="77777777" w:rsidR="00E130B1" w:rsidRPr="003054FD" w:rsidRDefault="00E130B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1F9F2C24" w14:textId="77777777" w:rsidTr="0050017F">
        <w:trPr>
          <w:trHeight w:val="397"/>
        </w:trPr>
        <w:tc>
          <w:tcPr>
            <w:tcW w:w="4689" w:type="dxa"/>
          </w:tcPr>
          <w:p w14:paraId="6F69BB46" w14:textId="33A39CF5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2160" w:type="dxa"/>
          </w:tcPr>
          <w:p w14:paraId="4642697C" w14:textId="77777777" w:rsidR="0053469B" w:rsidRPr="0050017F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59A07" w14:textId="77777777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2982F289" w14:textId="77777777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7A2A03DD" w14:textId="77777777" w:rsidTr="0050017F">
        <w:trPr>
          <w:cantSplit/>
        </w:trPr>
        <w:tc>
          <w:tcPr>
            <w:tcW w:w="4689" w:type="dxa"/>
          </w:tcPr>
          <w:p w14:paraId="6FCA110E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</w:t>
            </w:r>
          </w:p>
        </w:tc>
        <w:tc>
          <w:tcPr>
            <w:tcW w:w="2160" w:type="dxa"/>
          </w:tcPr>
          <w:p w14:paraId="35FD3428" w14:textId="6A9A94C9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6B5ED" w14:textId="77777777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5B3E254E" w14:textId="3214FF80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45393AF5" w14:textId="77777777" w:rsidTr="0050017F">
        <w:trPr>
          <w:cantSplit/>
        </w:trPr>
        <w:tc>
          <w:tcPr>
            <w:tcW w:w="4689" w:type="dxa"/>
          </w:tcPr>
          <w:p w14:paraId="38E33005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7EB5F7AB" w14:textId="6B02B04D" w:rsidR="0053469B" w:rsidRPr="008B34E0" w:rsidRDefault="007D709E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9,523</w:t>
            </w:r>
          </w:p>
        </w:tc>
        <w:tc>
          <w:tcPr>
            <w:tcW w:w="270" w:type="dxa"/>
          </w:tcPr>
          <w:p w14:paraId="25EB62BE" w14:textId="77777777" w:rsidR="0053469B" w:rsidRPr="008B34E0" w:rsidRDefault="0053469B" w:rsidP="0053469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237E42C" w14:textId="2889F02E" w:rsidR="0053469B" w:rsidRPr="008B34E0" w:rsidRDefault="004B1A5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</w:tr>
      <w:tr w:rsidR="0053469B" w:rsidRPr="005B71CB" w14:paraId="0926A7EA" w14:textId="77777777" w:rsidTr="0050017F">
        <w:trPr>
          <w:cantSplit/>
        </w:trPr>
        <w:tc>
          <w:tcPr>
            <w:tcW w:w="4689" w:type="dxa"/>
          </w:tcPr>
          <w:p w14:paraId="3F97B414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39E42C65" w14:textId="176B3C8A" w:rsidR="0053469B" w:rsidRPr="008B34E0" w:rsidRDefault="007D709E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31,002</w:t>
            </w:r>
          </w:p>
        </w:tc>
        <w:tc>
          <w:tcPr>
            <w:tcW w:w="270" w:type="dxa"/>
          </w:tcPr>
          <w:p w14:paraId="01880353" w14:textId="77777777" w:rsidR="0053469B" w:rsidRPr="008B34E0" w:rsidRDefault="0053469B" w:rsidP="0053469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9F43874" w14:textId="2F57D79A" w:rsidR="0053469B" w:rsidRPr="00065063" w:rsidRDefault="004B1A5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31,002</w:t>
            </w:r>
          </w:p>
        </w:tc>
      </w:tr>
    </w:tbl>
    <w:p w14:paraId="2B047EEC" w14:textId="77777777" w:rsidR="009B78AD" w:rsidRPr="0050017F" w:rsidRDefault="009B78AD" w:rsidP="000B1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5DF13" w14:textId="7264579E" w:rsidR="00CE0745" w:rsidRPr="0050017F" w:rsidRDefault="005942EE" w:rsidP="00F8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47417">
        <w:rPr>
          <w:rFonts w:ascii="Angsana New" w:hAnsi="Angsana New" w:hint="cs"/>
          <w:sz w:val="30"/>
          <w:szCs w:val="30"/>
          <w:cs/>
        </w:rPr>
        <w:t xml:space="preserve">ณ </w:t>
      </w:r>
      <w:r w:rsidRPr="00E47417">
        <w:rPr>
          <w:rFonts w:ascii="Angsana New" w:hAnsi="Angsana New"/>
          <w:sz w:val="30"/>
          <w:szCs w:val="30"/>
          <w:cs/>
        </w:rPr>
        <w:t>วันที่</w:t>
      </w:r>
      <w:r w:rsidR="00CD4D16">
        <w:rPr>
          <w:rFonts w:ascii="Angsana New" w:hAnsi="Angsana New" w:hint="cs"/>
          <w:sz w:val="30"/>
          <w:szCs w:val="30"/>
          <w:cs/>
        </w:rPr>
        <w:t xml:space="preserve"> </w:t>
      </w:r>
      <w:r w:rsidR="00CD4D16">
        <w:rPr>
          <w:rFonts w:ascii="Angsana New" w:hAnsi="Angsana New"/>
          <w:sz w:val="30"/>
          <w:szCs w:val="30"/>
        </w:rPr>
        <w:t xml:space="preserve">30 </w:t>
      </w:r>
      <w:r w:rsidR="00CD4D16">
        <w:rPr>
          <w:rFonts w:ascii="Angsana New" w:hAnsi="Angsana New" w:hint="cs"/>
          <w:sz w:val="30"/>
          <w:szCs w:val="30"/>
          <w:cs/>
        </w:rPr>
        <w:t>มิถุนายน</w:t>
      </w:r>
      <w:r w:rsidR="004478C6" w:rsidRPr="00E47417">
        <w:rPr>
          <w:rFonts w:ascii="Angsana New" w:hAnsi="Angsana New"/>
          <w:sz w:val="30"/>
          <w:szCs w:val="30"/>
          <w:cs/>
        </w:rPr>
        <w:t xml:space="preserve"> </w:t>
      </w:r>
      <w:r w:rsidR="00E56722" w:rsidRPr="00E47417">
        <w:rPr>
          <w:rFonts w:ascii="Angsana New" w:hAnsi="Angsana New" w:hint="cs"/>
          <w:sz w:val="30"/>
          <w:szCs w:val="30"/>
        </w:rPr>
        <w:t>25</w:t>
      </w:r>
      <w:r w:rsidR="0053469B" w:rsidRPr="00E47417">
        <w:rPr>
          <w:rFonts w:ascii="Angsana New" w:hAnsi="Angsana New"/>
          <w:sz w:val="30"/>
          <w:szCs w:val="30"/>
        </w:rPr>
        <w:t>6</w:t>
      </w:r>
      <w:r w:rsidR="00A26D51" w:rsidRPr="00E47417">
        <w:rPr>
          <w:rFonts w:ascii="Angsana New" w:hAnsi="Angsana New"/>
          <w:sz w:val="30"/>
          <w:szCs w:val="30"/>
        </w:rPr>
        <w:t>9</w:t>
      </w:r>
      <w:r w:rsidR="0053469B" w:rsidRPr="00E47417">
        <w:rPr>
          <w:rFonts w:ascii="Angsana New" w:hAnsi="Angsana New" w:hint="cs"/>
          <w:sz w:val="30"/>
          <w:szCs w:val="30"/>
          <w:cs/>
        </w:rPr>
        <w:t xml:space="preserve"> </w:t>
      </w:r>
      <w:r w:rsidR="001C34BE" w:rsidRPr="00E4741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B13C1" w:rsidRPr="00E47417">
        <w:rPr>
          <w:rFonts w:ascii="Angsana New" w:hAnsi="Angsana New" w:hint="cs"/>
          <w:sz w:val="30"/>
          <w:szCs w:val="30"/>
          <w:cs/>
        </w:rPr>
        <w:t>มี</w:t>
      </w:r>
      <w:r w:rsidR="001C34BE" w:rsidRPr="00E47417">
        <w:rPr>
          <w:rFonts w:ascii="Angsana New" w:hAnsi="Angsana New" w:hint="cs"/>
          <w:sz w:val="30"/>
          <w:szCs w:val="30"/>
          <w:cs/>
        </w:rPr>
        <w:t>สัญญาเช่ายานพาหนะและอุปกรณ์สำนักงานเป็นเวลาที่แตกต่างกัน</w:t>
      </w:r>
      <w:r w:rsidR="0050017F" w:rsidRPr="00E47417">
        <w:rPr>
          <w:rFonts w:ascii="Angsana New" w:hAnsi="Angsana New"/>
          <w:sz w:val="30"/>
          <w:szCs w:val="30"/>
        </w:rPr>
        <w:br/>
      </w:r>
      <w:r w:rsidR="001C34BE" w:rsidRPr="00E47417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E47417">
        <w:rPr>
          <w:rFonts w:ascii="Angsana New" w:hAnsi="Angsana New"/>
          <w:sz w:val="30"/>
          <w:szCs w:val="30"/>
        </w:rPr>
        <w:t>25</w:t>
      </w:r>
      <w:r w:rsidR="00AC4214" w:rsidRPr="00E47417">
        <w:rPr>
          <w:rFonts w:ascii="Angsana New" w:hAnsi="Angsana New"/>
          <w:sz w:val="30"/>
          <w:szCs w:val="30"/>
        </w:rPr>
        <w:t>6</w:t>
      </w:r>
      <w:r w:rsidR="00C76EEA" w:rsidRPr="00E47417">
        <w:rPr>
          <w:rFonts w:ascii="Angsana New" w:hAnsi="Angsana New"/>
          <w:sz w:val="30"/>
          <w:szCs w:val="30"/>
        </w:rPr>
        <w:t>9</w:t>
      </w:r>
      <w:r w:rsidR="001C34BE" w:rsidRPr="00E47417">
        <w:rPr>
          <w:rFonts w:ascii="Angsana New" w:hAnsi="Angsana New"/>
          <w:sz w:val="30"/>
          <w:szCs w:val="30"/>
        </w:rPr>
        <w:t xml:space="preserve"> </w:t>
      </w:r>
      <w:r w:rsidR="001C34BE" w:rsidRPr="00E47417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E47417">
        <w:rPr>
          <w:rFonts w:ascii="Angsana New" w:hAnsi="Angsana New"/>
          <w:sz w:val="30"/>
          <w:szCs w:val="30"/>
        </w:rPr>
        <w:t>25</w:t>
      </w:r>
      <w:r w:rsidR="00B9382B" w:rsidRPr="00E47417">
        <w:rPr>
          <w:rFonts w:ascii="Angsana New" w:hAnsi="Angsana New"/>
          <w:sz w:val="30"/>
          <w:szCs w:val="30"/>
        </w:rPr>
        <w:t>7</w:t>
      </w:r>
      <w:r w:rsidR="0061364C" w:rsidRPr="00E47417">
        <w:rPr>
          <w:rFonts w:ascii="Angsana New" w:hAnsi="Angsana New"/>
          <w:sz w:val="30"/>
          <w:szCs w:val="30"/>
        </w:rPr>
        <w:t>3</w:t>
      </w:r>
    </w:p>
    <w:p w14:paraId="38CBD6B6" w14:textId="77777777" w:rsidR="00CE0745" w:rsidRPr="0047726F" w:rsidRDefault="00CE0745" w:rsidP="00F8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152CB1" w14:textId="3AE60AF5" w:rsidR="007F6BE3" w:rsidRDefault="00F229BF" w:rsidP="0005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017F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บริษัทมีหนังสือค้ำประกันที่ออกโดยสถาบันการเงินหลายแห่งสำหรับการใช้ไฟฟ้าและน้ำมันเชื้อเพลิง</w:t>
      </w:r>
    </w:p>
    <w:p w14:paraId="6001ABFC" w14:textId="77777777" w:rsidR="008955E1" w:rsidRDefault="008955E1" w:rsidP="00895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06BDD7" w14:textId="32A45C0A" w:rsidR="008955E1" w:rsidRDefault="008955E1" w:rsidP="008955E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มาตร</w:t>
      </w:r>
      <w:r w:rsidRPr="008955E1">
        <w:rPr>
          <w:rFonts w:ascii="Angsana New" w:hAnsi="Angsana New"/>
          <w:b/>
          <w:bCs/>
          <w:sz w:val="30"/>
          <w:szCs w:val="30"/>
          <w:cs/>
        </w:rPr>
        <w:t>ฐานการรายงานทางการเงินที่ยังไม่ได้ใช้</w:t>
      </w:r>
    </w:p>
    <w:p w14:paraId="4C654A3C" w14:textId="77777777" w:rsidR="00FE71A2" w:rsidRDefault="00FE71A2" w:rsidP="00FE3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FBFE1EA" w14:textId="3A6F4610" w:rsidR="008955E1" w:rsidRDefault="00FE71A2" w:rsidP="0005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71A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</w:t>
      </w:r>
      <w:r w:rsidR="004659B8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FE71A2">
        <w:rPr>
          <w:rFonts w:ascii="Angsana New" w:hAnsi="Angsana New"/>
          <w:sz w:val="30"/>
          <w:szCs w:val="30"/>
          <w:cs/>
        </w:rPr>
        <w:t>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1 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 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48727EFA" w14:textId="77777777" w:rsidR="00FE71A2" w:rsidRDefault="00FE71A2" w:rsidP="00895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FE71A2" w:rsidRPr="00FE3AE2" w14:paraId="225D73A9" w14:textId="77777777" w:rsidTr="00FE3AE2">
        <w:trPr>
          <w:tblHeader/>
        </w:trPr>
        <w:tc>
          <w:tcPr>
            <w:tcW w:w="3690" w:type="dxa"/>
            <w:vAlign w:val="bottom"/>
          </w:tcPr>
          <w:p w14:paraId="77B44D69" w14:textId="2BD759EA" w:rsidR="00FE71A2" w:rsidRPr="00FE3AE2" w:rsidRDefault="00FE71A2" w:rsidP="0026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E3AE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FE3AE2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5B0AA995" w14:textId="77777777" w:rsidR="00FE71A2" w:rsidRPr="00FE3AE2" w:rsidRDefault="00FE71A2" w:rsidP="0026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E3AE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43189D75" w14:textId="77777777" w:rsidR="00FE71A2" w:rsidRPr="00FE3AE2" w:rsidRDefault="00FE71A2" w:rsidP="0026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FE3AE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E71A2" w:rsidRPr="00FE3AE2" w14:paraId="233F14D6" w14:textId="77777777" w:rsidTr="00FE3AE2">
        <w:tc>
          <w:tcPr>
            <w:tcW w:w="3690" w:type="dxa"/>
          </w:tcPr>
          <w:p w14:paraId="22206183" w14:textId="77777777" w:rsidR="00FE71A2" w:rsidRPr="00FE3AE2" w:rsidRDefault="00FE71A2" w:rsidP="0026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AE2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E3AE2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4F49992F" w14:textId="77777777" w:rsidR="00FE71A2" w:rsidRPr="00FE3AE2" w:rsidRDefault="00FE71A2" w:rsidP="0026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AE2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55867B90" w14:textId="77777777" w:rsidR="00FE71A2" w:rsidRPr="00FE3AE2" w:rsidRDefault="00FE71A2" w:rsidP="0026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E3AE2">
              <w:rPr>
                <w:rFonts w:ascii="Angsana New" w:eastAsia="Calibri" w:hAnsi="Angsana New"/>
                <w:sz w:val="30"/>
                <w:szCs w:val="30"/>
              </w:rPr>
              <w:t>2571</w:t>
            </w:r>
          </w:p>
        </w:tc>
      </w:tr>
      <w:tr w:rsidR="00FE71A2" w:rsidRPr="00FE71A2" w14:paraId="4C386A94" w14:textId="77777777" w:rsidTr="00FE3AE2">
        <w:tc>
          <w:tcPr>
            <w:tcW w:w="3690" w:type="dxa"/>
          </w:tcPr>
          <w:p w14:paraId="460F2132" w14:textId="77777777" w:rsidR="00FE71A2" w:rsidRPr="00FE3AE2" w:rsidRDefault="00FE71A2" w:rsidP="0026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E3AE2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E3AE2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4D7951A1" w14:textId="77777777" w:rsidR="00FE71A2" w:rsidRPr="00FE3AE2" w:rsidRDefault="00FE71A2" w:rsidP="0026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E3AE2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423D7EDB" w14:textId="77777777" w:rsidR="00FE71A2" w:rsidRPr="00FE3AE2" w:rsidRDefault="00FE71A2" w:rsidP="0026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3AE2">
              <w:rPr>
                <w:rFonts w:ascii="Angsana New" w:eastAsia="Calibri" w:hAnsi="Angsana New"/>
                <w:sz w:val="30"/>
                <w:szCs w:val="30"/>
              </w:rPr>
              <w:t>2571</w:t>
            </w:r>
          </w:p>
        </w:tc>
      </w:tr>
    </w:tbl>
    <w:p w14:paraId="6B3CCAEE" w14:textId="77777777" w:rsidR="00FD53CE" w:rsidRPr="001E6866" w:rsidRDefault="00FD53CE" w:rsidP="001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E686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1E6866">
        <w:rPr>
          <w:rFonts w:ascii="Angsana New" w:hAnsi="Angsana New"/>
          <w:b/>
          <w:bCs/>
          <w:i/>
          <w:iCs/>
          <w:sz w:val="30"/>
          <w:szCs w:val="30"/>
        </w:rPr>
        <w:t xml:space="preserve">18 </w:t>
      </w:r>
      <w:r w:rsidRPr="001E6866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1641F1FE" w14:textId="77777777" w:rsidR="00FD53CE" w:rsidRPr="00C36FDD" w:rsidRDefault="00FD53CE" w:rsidP="00C36FDD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AED558B" w14:textId="77777777" w:rsidR="00FD53CE" w:rsidRPr="00C36FDD" w:rsidRDefault="00FD53CE" w:rsidP="001E686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FDD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18 </w:t>
      </w:r>
      <w:r w:rsidRPr="00C36FDD">
        <w:rPr>
          <w:rFonts w:ascii="Angsana New" w:hAnsi="Angsana New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C36FDD">
        <w:rPr>
          <w:rFonts w:ascii="Angsana New" w:hAnsi="Angsana New"/>
          <w:color w:val="000000"/>
          <w:sz w:val="30"/>
          <w:szCs w:val="30"/>
        </w:rPr>
        <w:t>1</w:t>
      </w:r>
      <w:r w:rsidRPr="00C36FDD">
        <w:rPr>
          <w:rFonts w:ascii="Angsana New" w:hAnsi="Angsana New"/>
          <w:color w:val="000000"/>
          <w:sz w:val="30"/>
          <w:szCs w:val="30"/>
          <w:cs/>
        </w:rPr>
        <w:t xml:space="preserve"> เรื่อง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FDD">
        <w:rPr>
          <w:rFonts w:ascii="Angsana New" w:hAnsi="Angsana New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FDD">
        <w:rPr>
          <w:rFonts w:ascii="Angsana New" w:hAnsi="Angsana New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7DF79F24" w14:textId="77777777" w:rsidR="00FD53CE" w:rsidRPr="00C36FDD" w:rsidRDefault="00FD53CE" w:rsidP="001E686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A12CC7" w14:textId="77777777" w:rsidR="00FD53CE" w:rsidRPr="00C36FDD" w:rsidRDefault="00FD53CE" w:rsidP="001E6866">
      <w:pPr>
        <w:pStyle w:val="ListParagraph"/>
        <w:numPr>
          <w:ilvl w:val="0"/>
          <w:numId w:val="37"/>
        </w:numPr>
        <w:tabs>
          <w:tab w:val="clear" w:pos="907"/>
          <w:tab w:val="left" w:pos="990"/>
          <w:tab w:val="left" w:pos="1350"/>
          <w:tab w:val="num" w:pos="261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36FDD">
        <w:rPr>
          <w:rFonts w:ascii="Angsana New" w:hAnsi="Angsana New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5 </w:t>
      </w:r>
      <w:r w:rsidRPr="00C36FDD">
        <w:rPr>
          <w:rFonts w:ascii="Angsana New" w:hAnsi="Angsana New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FDD">
        <w:rPr>
          <w:rFonts w:ascii="Angsana New" w:hAnsi="Angsana New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053F9C26" w14:textId="77777777" w:rsidR="00FD53CE" w:rsidRPr="00C36FDD" w:rsidRDefault="00FD53CE" w:rsidP="001E6866">
      <w:pPr>
        <w:pStyle w:val="ListParagraph"/>
        <w:numPr>
          <w:ilvl w:val="0"/>
          <w:numId w:val="37"/>
        </w:numPr>
        <w:tabs>
          <w:tab w:val="clear" w:pos="907"/>
          <w:tab w:val="left" w:pos="990"/>
          <w:tab w:val="left" w:pos="1350"/>
          <w:tab w:val="num" w:pos="261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FDD">
        <w:rPr>
          <w:rFonts w:ascii="Angsana New" w:hAnsi="Angsana New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MPMs”) </w:t>
      </w:r>
      <w:r w:rsidRPr="00C36FDD">
        <w:rPr>
          <w:rFonts w:ascii="Angsana New" w:hAnsi="Angsana New"/>
          <w:color w:val="000000"/>
          <w:sz w:val="30"/>
          <w:szCs w:val="30"/>
          <w:cs/>
        </w:rPr>
        <w:t>ไว้ในหมายเหตุประกอบ           งบการเงินข้อเดียว</w:t>
      </w:r>
    </w:p>
    <w:p w14:paraId="745606B6" w14:textId="77777777" w:rsidR="00FD53CE" w:rsidRPr="00C36FDD" w:rsidRDefault="00FD53CE" w:rsidP="001E6866">
      <w:pPr>
        <w:pStyle w:val="ListParagraph"/>
        <w:numPr>
          <w:ilvl w:val="0"/>
          <w:numId w:val="37"/>
        </w:numPr>
        <w:tabs>
          <w:tab w:val="clear" w:pos="907"/>
          <w:tab w:val="left" w:pos="990"/>
          <w:tab w:val="left" w:pos="1350"/>
          <w:tab w:val="num" w:pos="261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FDD">
        <w:rPr>
          <w:rFonts w:ascii="Angsana New" w:hAnsi="Angsana New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234C7B11" w14:textId="77777777" w:rsidR="00FD53CE" w:rsidRPr="00C36FDD" w:rsidRDefault="00FD53CE" w:rsidP="001E6866">
      <w:pPr>
        <w:pStyle w:val="ListParagraph"/>
        <w:tabs>
          <w:tab w:val="clear" w:pos="907"/>
          <w:tab w:val="left" w:pos="135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19F3E5" w14:textId="0EC7E931" w:rsidR="00FD53CE" w:rsidRPr="00C36FDD" w:rsidRDefault="00FD53CE" w:rsidP="001E686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FDD">
        <w:rPr>
          <w:rFonts w:ascii="Angsana New" w:hAnsi="Angsana New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</w:t>
      </w:r>
      <w:r w:rsidR="00BF3526">
        <w:rPr>
          <w:rFonts w:ascii="Angsana New" w:hAnsi="Angsana New"/>
          <w:color w:val="000000"/>
          <w:sz w:val="30"/>
          <w:szCs w:val="30"/>
        </w:rPr>
        <w:br/>
      </w:r>
      <w:r w:rsidRPr="00C36FDD">
        <w:rPr>
          <w:rFonts w:ascii="Angsana New" w:hAnsi="Angsana New"/>
          <w:color w:val="000000"/>
          <w:sz w:val="30"/>
          <w:szCs w:val="30"/>
          <w:cs/>
        </w:rPr>
        <w:t>เงินสด เมื่อกิจการนำเสนอกระแสเงินสดจากกิจกรรมดำเนินงานโดยวิธีทางอ้อม</w:t>
      </w:r>
    </w:p>
    <w:sectPr w:rsidR="00FD53CE" w:rsidRPr="00C36FDD" w:rsidSect="00D3249F">
      <w:headerReference w:type="default" r:id="rId20"/>
      <w:pgSz w:w="11909" w:h="16834" w:code="9"/>
      <w:pgMar w:top="691" w:right="1152" w:bottom="576" w:left="1152" w:header="720" w:footer="21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BDC58" w14:textId="77777777" w:rsidR="00FC18A7" w:rsidRDefault="00FC18A7">
      <w:r>
        <w:separator/>
      </w:r>
    </w:p>
  </w:endnote>
  <w:endnote w:type="continuationSeparator" w:id="0">
    <w:p w14:paraId="38F509B4" w14:textId="77777777" w:rsidR="00FC18A7" w:rsidRDefault="00FC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AE05A" w14:textId="77777777" w:rsidR="002F1211" w:rsidRDefault="002F1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67012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7DCEC7C" w14:textId="5EA79D7D" w:rsidR="00D3249F" w:rsidRPr="00D3249F" w:rsidRDefault="00D3249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3249F">
          <w:rPr>
            <w:rFonts w:ascii="Angsana New" w:hAnsi="Angsana New" w:hint="cs"/>
            <w:sz w:val="30"/>
            <w:szCs w:val="30"/>
          </w:rPr>
          <w:fldChar w:fldCharType="begin"/>
        </w:r>
        <w:r w:rsidRPr="00D3249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3249F">
          <w:rPr>
            <w:rFonts w:ascii="Angsana New" w:hAnsi="Angsana New" w:hint="cs"/>
            <w:sz w:val="30"/>
            <w:szCs w:val="30"/>
          </w:rPr>
          <w:fldChar w:fldCharType="separate"/>
        </w:r>
        <w:r w:rsidRPr="00D3249F">
          <w:rPr>
            <w:rFonts w:ascii="Angsana New" w:hAnsi="Angsana New" w:hint="cs"/>
            <w:noProof/>
            <w:sz w:val="30"/>
            <w:szCs w:val="30"/>
          </w:rPr>
          <w:t>2</w:t>
        </w:r>
        <w:r w:rsidRPr="00D3249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154BF67" w14:textId="77777777" w:rsidR="0049162C" w:rsidRPr="00465B86" w:rsidRDefault="0049162C" w:rsidP="004D78A3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94D00" w14:textId="77777777" w:rsidR="002F1211" w:rsidRDefault="002F1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0F2A9" w14:textId="77777777" w:rsidR="00FC18A7" w:rsidRDefault="00FC18A7">
      <w:r>
        <w:separator/>
      </w:r>
    </w:p>
  </w:footnote>
  <w:footnote w:type="continuationSeparator" w:id="0">
    <w:p w14:paraId="43F21C31" w14:textId="77777777" w:rsidR="00FC18A7" w:rsidRDefault="00FC1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B652D" w14:textId="77777777" w:rsidR="002F1211" w:rsidRDefault="002F12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517A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3FC0990D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ABC587E" w14:textId="417B021E" w:rsidR="00BF0ADF" w:rsidRDefault="00BF0ADF" w:rsidP="00BF0AD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B425C8">
      <w:rPr>
        <w:rFonts w:ascii="Angsana New" w:hAnsi="Angsana New" w:hint="cs"/>
        <w:b/>
        <w:bCs/>
        <w:sz w:val="32"/>
        <w:szCs w:val="32"/>
        <w:cs/>
      </w:rPr>
      <w:t>และ</w:t>
    </w:r>
    <w:r w:rsidR="00AC44BD">
      <w:rPr>
        <w:rFonts w:ascii="Angsana New" w:hAnsi="Angsana New" w:hint="cs"/>
        <w:b/>
        <w:bCs/>
        <w:sz w:val="32"/>
        <w:szCs w:val="32"/>
        <w:cs/>
      </w:rPr>
      <w:t>เก้า</w:t>
    </w:r>
    <w:r w:rsidR="00B425C8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A913B0" w:rsidRPr="00A913B0">
      <w:rPr>
        <w:rFonts w:ascii="Angsana New" w:hAnsi="Angsana New"/>
        <w:b/>
        <w:bCs/>
        <w:sz w:val="32"/>
        <w:szCs w:val="32"/>
      </w:rPr>
      <w:t>3</w:t>
    </w:r>
    <w:r w:rsidR="00AC44BD">
      <w:rPr>
        <w:rFonts w:ascii="Angsana New" w:hAnsi="Angsana New"/>
        <w:b/>
        <w:bCs/>
        <w:sz w:val="32"/>
        <w:szCs w:val="32"/>
      </w:rPr>
      <w:t xml:space="preserve">0 </w:t>
    </w:r>
    <w:r w:rsidR="00AC44BD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A913B0" w:rsidRPr="00A913B0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B425C8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72331BC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C11E2" w14:textId="77777777" w:rsidR="002F1211" w:rsidRDefault="002F12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BBE8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43EAB43C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217366F3" w14:textId="00CC2CEF" w:rsidR="00F11955" w:rsidRDefault="00F11955" w:rsidP="00F11955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B425C8">
      <w:rPr>
        <w:rFonts w:ascii="Angsana New" w:hAnsi="Angsana New" w:hint="cs"/>
        <w:b/>
        <w:bCs/>
        <w:sz w:val="32"/>
        <w:szCs w:val="32"/>
        <w:cs/>
      </w:rPr>
      <w:t>และ</w:t>
    </w:r>
    <w:r w:rsidR="00AC44BD">
      <w:rPr>
        <w:rFonts w:ascii="Angsana New" w:hAnsi="Angsana New" w:hint="cs"/>
        <w:b/>
        <w:bCs/>
        <w:sz w:val="32"/>
        <w:szCs w:val="32"/>
        <w:cs/>
      </w:rPr>
      <w:t>เก้า</w:t>
    </w:r>
    <w:r w:rsidR="00B425C8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A913B0" w:rsidRPr="00A913B0">
      <w:rPr>
        <w:rFonts w:ascii="Angsana New" w:hAnsi="Angsana New"/>
        <w:b/>
        <w:bCs/>
        <w:sz w:val="32"/>
        <w:szCs w:val="32"/>
      </w:rPr>
      <w:t>3</w:t>
    </w:r>
    <w:r w:rsidR="00AC44BD">
      <w:rPr>
        <w:rFonts w:ascii="Angsana New" w:hAnsi="Angsana New"/>
        <w:b/>
        <w:bCs/>
        <w:sz w:val="32"/>
        <w:szCs w:val="32"/>
      </w:rPr>
      <w:t xml:space="preserve">0 </w:t>
    </w:r>
    <w:r w:rsidR="00AC44BD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B425C8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B425C8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3F51BF2" w14:textId="77777777" w:rsidR="00F11955" w:rsidRPr="00F631FA" w:rsidRDefault="00F11955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AA5D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943B475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379044F" w14:textId="26FAAE1B" w:rsidR="001C0923" w:rsidRDefault="001C0923" w:rsidP="001C092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6F6F23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AC44BD">
      <w:rPr>
        <w:rFonts w:ascii="Angsana New" w:hAnsi="Angsana New" w:hint="cs"/>
        <w:b/>
        <w:bCs/>
        <w:sz w:val="32"/>
        <w:szCs w:val="32"/>
        <w:cs/>
      </w:rPr>
      <w:t>เก้า</w:t>
    </w:r>
    <w:r w:rsidR="006F6F23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AC44BD">
      <w:rPr>
        <w:rFonts w:ascii="Angsana New" w:hAnsi="Angsana New"/>
        <w:b/>
        <w:bCs/>
        <w:sz w:val="32"/>
        <w:szCs w:val="32"/>
      </w:rPr>
      <w:t xml:space="preserve">30 </w:t>
    </w:r>
    <w:r w:rsidR="00AC44BD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6F6F23">
      <w:rPr>
        <w:rFonts w:ascii="Angsana New" w:hAnsi="Angsana New"/>
        <w:b/>
        <w:bCs/>
        <w:sz w:val="32"/>
        <w:szCs w:val="32"/>
      </w:rPr>
      <w:t>2569</w:t>
    </w:r>
    <w:r w:rsidR="006F6F2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C3E7F77" w14:textId="15FF0BAA" w:rsidR="00F9221A" w:rsidRPr="00F631FA" w:rsidRDefault="00F9221A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2667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014FB63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FFCC0C2" w14:textId="76AE0D5E" w:rsidR="00BF0ADF" w:rsidRDefault="001C0923" w:rsidP="001C092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A26D51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CD4D16">
      <w:rPr>
        <w:rFonts w:ascii="Angsana New" w:hAnsi="Angsana New" w:hint="cs"/>
        <w:b/>
        <w:bCs/>
        <w:sz w:val="32"/>
        <w:szCs w:val="32"/>
        <w:cs/>
      </w:rPr>
      <w:t>เก้า</w:t>
    </w:r>
    <w:r w:rsidR="00A26D5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A26D51">
      <w:rPr>
        <w:rFonts w:ascii="Angsana New" w:hAnsi="Angsana New"/>
        <w:b/>
        <w:bCs/>
        <w:sz w:val="32"/>
        <w:szCs w:val="32"/>
      </w:rPr>
      <w:t>3</w:t>
    </w:r>
    <w:r w:rsidR="00CD4D16">
      <w:rPr>
        <w:rFonts w:ascii="Angsana New" w:hAnsi="Angsana New"/>
        <w:b/>
        <w:bCs/>
        <w:sz w:val="32"/>
        <w:szCs w:val="32"/>
      </w:rPr>
      <w:t xml:space="preserve">0 </w:t>
    </w:r>
    <w:r w:rsidR="00CD4D1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A26D5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26D51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56</w:t>
    </w:r>
    <w:r w:rsidR="00A26D51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B592205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368D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BEE8E20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D548D8C" w14:textId="479F1FE9" w:rsidR="00B11DFF" w:rsidRDefault="00B11DFF" w:rsidP="00B11DF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="0006053A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06053A">
      <w:rPr>
        <w:rFonts w:ascii="Angsana New" w:hAnsi="Angsana New"/>
        <w:b/>
        <w:bCs/>
        <w:sz w:val="32"/>
        <w:szCs w:val="32"/>
      </w:rPr>
      <w:t xml:space="preserve">30 </w:t>
    </w:r>
    <w:r w:rsidR="0006053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A26D5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A26D51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5F16C4" w14:textId="77777777" w:rsidR="00D664B9" w:rsidRPr="00B11DFF" w:rsidRDefault="00D664B9" w:rsidP="00B11DFF">
    <w:pPr>
      <w:pStyle w:val="Header"/>
      <w:tabs>
        <w:tab w:val="left" w:pos="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9"/>
  </w:num>
  <w:num w:numId="14" w16cid:durableId="1203128100">
    <w:abstractNumId w:val="17"/>
  </w:num>
  <w:num w:numId="15" w16cid:durableId="2118518604">
    <w:abstractNumId w:val="24"/>
  </w:num>
  <w:num w:numId="16" w16cid:durableId="609168304">
    <w:abstractNumId w:val="19"/>
  </w:num>
  <w:num w:numId="17" w16cid:durableId="1186290930">
    <w:abstractNumId w:val="35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5"/>
  </w:num>
  <w:num w:numId="21" w16cid:durableId="1570652482">
    <w:abstractNumId w:val="25"/>
  </w:num>
  <w:num w:numId="22" w16cid:durableId="1275675882">
    <w:abstractNumId w:val="16"/>
  </w:num>
  <w:num w:numId="23" w16cid:durableId="277611234">
    <w:abstractNumId w:val="32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3"/>
  </w:num>
  <w:num w:numId="27" w16cid:durableId="1345327873">
    <w:abstractNumId w:val="18"/>
  </w:num>
  <w:num w:numId="28" w16cid:durableId="932132472">
    <w:abstractNumId w:val="34"/>
  </w:num>
  <w:num w:numId="29" w16cid:durableId="1628656303">
    <w:abstractNumId w:val="26"/>
  </w:num>
  <w:num w:numId="30" w16cid:durableId="1076589408">
    <w:abstractNumId w:val="11"/>
  </w:num>
  <w:num w:numId="31" w16cid:durableId="134884151">
    <w:abstractNumId w:val="31"/>
  </w:num>
  <w:num w:numId="32" w16cid:durableId="647591645">
    <w:abstractNumId w:val="27"/>
  </w:num>
  <w:num w:numId="33" w16cid:durableId="1503397182">
    <w:abstractNumId w:val="23"/>
  </w:num>
  <w:num w:numId="34" w16cid:durableId="941452169">
    <w:abstractNumId w:val="22"/>
  </w:num>
  <w:num w:numId="35" w16cid:durableId="314338547">
    <w:abstractNumId w:val="28"/>
  </w:num>
  <w:num w:numId="36" w16cid:durableId="1074742310">
    <w:abstractNumId w:val="30"/>
  </w:num>
  <w:num w:numId="37" w16cid:durableId="657731334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592"/>
    <w:rsid w:val="000126E1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9CF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9A7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6BF3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DE6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24E"/>
    <w:rsid w:val="000434FF"/>
    <w:rsid w:val="00043600"/>
    <w:rsid w:val="00043EB3"/>
    <w:rsid w:val="0004461C"/>
    <w:rsid w:val="00044FED"/>
    <w:rsid w:val="000451D0"/>
    <w:rsid w:val="00045203"/>
    <w:rsid w:val="00045282"/>
    <w:rsid w:val="000453A2"/>
    <w:rsid w:val="0004543A"/>
    <w:rsid w:val="00045697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0855"/>
    <w:rsid w:val="00050879"/>
    <w:rsid w:val="0005165E"/>
    <w:rsid w:val="0005192A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53A"/>
    <w:rsid w:val="0006073E"/>
    <w:rsid w:val="00060A25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CA"/>
    <w:rsid w:val="00064EEB"/>
    <w:rsid w:val="00064FC2"/>
    <w:rsid w:val="00065063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1448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4C1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1A6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879C9"/>
    <w:rsid w:val="00087F89"/>
    <w:rsid w:val="0009060F"/>
    <w:rsid w:val="000909BD"/>
    <w:rsid w:val="00090B4F"/>
    <w:rsid w:val="00090B65"/>
    <w:rsid w:val="000910B9"/>
    <w:rsid w:val="000915A9"/>
    <w:rsid w:val="00091BB2"/>
    <w:rsid w:val="00091DD3"/>
    <w:rsid w:val="000924DB"/>
    <w:rsid w:val="00092AAE"/>
    <w:rsid w:val="00093F5A"/>
    <w:rsid w:val="00094400"/>
    <w:rsid w:val="00094505"/>
    <w:rsid w:val="00094F5F"/>
    <w:rsid w:val="00095673"/>
    <w:rsid w:val="00095FE3"/>
    <w:rsid w:val="0009609F"/>
    <w:rsid w:val="0009642B"/>
    <w:rsid w:val="000966AC"/>
    <w:rsid w:val="000968C8"/>
    <w:rsid w:val="00096A24"/>
    <w:rsid w:val="000A1DA3"/>
    <w:rsid w:val="000A1E4A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5EF5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13C1"/>
    <w:rsid w:val="000B2081"/>
    <w:rsid w:val="000B2464"/>
    <w:rsid w:val="000B2562"/>
    <w:rsid w:val="000B2DA7"/>
    <w:rsid w:val="000B397B"/>
    <w:rsid w:val="000B3D17"/>
    <w:rsid w:val="000B40B6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2DB"/>
    <w:rsid w:val="000C03AA"/>
    <w:rsid w:val="000C03E7"/>
    <w:rsid w:val="000C0404"/>
    <w:rsid w:val="000C084B"/>
    <w:rsid w:val="000C1364"/>
    <w:rsid w:val="000C139E"/>
    <w:rsid w:val="000C1E22"/>
    <w:rsid w:val="000C231A"/>
    <w:rsid w:val="000C2404"/>
    <w:rsid w:val="000C2692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04C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B01"/>
    <w:rsid w:val="000D3DCA"/>
    <w:rsid w:val="000D435E"/>
    <w:rsid w:val="000D4431"/>
    <w:rsid w:val="000D4613"/>
    <w:rsid w:val="000D49A1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97"/>
    <w:rsid w:val="000E02CF"/>
    <w:rsid w:val="000E0AAA"/>
    <w:rsid w:val="000E0D8B"/>
    <w:rsid w:val="000E1165"/>
    <w:rsid w:val="000E1208"/>
    <w:rsid w:val="000E1860"/>
    <w:rsid w:val="000E1C22"/>
    <w:rsid w:val="000E1C46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3EC3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0824"/>
    <w:rsid w:val="001115B2"/>
    <w:rsid w:val="00111BAF"/>
    <w:rsid w:val="00111E21"/>
    <w:rsid w:val="00111EA3"/>
    <w:rsid w:val="00111ED1"/>
    <w:rsid w:val="00112390"/>
    <w:rsid w:val="001123B1"/>
    <w:rsid w:val="00112DA2"/>
    <w:rsid w:val="00113ADA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64B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9E7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2B1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2BD"/>
    <w:rsid w:val="00143540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47F69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D3F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8B4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2ED9"/>
    <w:rsid w:val="00173C67"/>
    <w:rsid w:val="0017439F"/>
    <w:rsid w:val="00174656"/>
    <w:rsid w:val="00175A3F"/>
    <w:rsid w:val="0017613D"/>
    <w:rsid w:val="001772F3"/>
    <w:rsid w:val="00177E4B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B7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3F3"/>
    <w:rsid w:val="0019347F"/>
    <w:rsid w:val="0019381E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22C"/>
    <w:rsid w:val="001979FA"/>
    <w:rsid w:val="00197CFC"/>
    <w:rsid w:val="00197F5C"/>
    <w:rsid w:val="001A00F6"/>
    <w:rsid w:val="001A0335"/>
    <w:rsid w:val="001A09ED"/>
    <w:rsid w:val="001A0D77"/>
    <w:rsid w:val="001A0F02"/>
    <w:rsid w:val="001A0F83"/>
    <w:rsid w:val="001A109A"/>
    <w:rsid w:val="001A1672"/>
    <w:rsid w:val="001A1A59"/>
    <w:rsid w:val="001A1FE5"/>
    <w:rsid w:val="001A29B8"/>
    <w:rsid w:val="001A2F8C"/>
    <w:rsid w:val="001A3273"/>
    <w:rsid w:val="001A36D1"/>
    <w:rsid w:val="001A3949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A7DE4"/>
    <w:rsid w:val="001B0E3C"/>
    <w:rsid w:val="001B1CFA"/>
    <w:rsid w:val="001B1DEF"/>
    <w:rsid w:val="001B2415"/>
    <w:rsid w:val="001B27F3"/>
    <w:rsid w:val="001B2A91"/>
    <w:rsid w:val="001B2A97"/>
    <w:rsid w:val="001B3350"/>
    <w:rsid w:val="001B3556"/>
    <w:rsid w:val="001B376D"/>
    <w:rsid w:val="001B379D"/>
    <w:rsid w:val="001B3886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68AD"/>
    <w:rsid w:val="001B7139"/>
    <w:rsid w:val="001C03D3"/>
    <w:rsid w:val="001C0923"/>
    <w:rsid w:val="001C0947"/>
    <w:rsid w:val="001C0F8A"/>
    <w:rsid w:val="001C141B"/>
    <w:rsid w:val="001C1F83"/>
    <w:rsid w:val="001C2114"/>
    <w:rsid w:val="001C2299"/>
    <w:rsid w:val="001C28FA"/>
    <w:rsid w:val="001C34BE"/>
    <w:rsid w:val="001C3864"/>
    <w:rsid w:val="001C4775"/>
    <w:rsid w:val="001C4B69"/>
    <w:rsid w:val="001C6132"/>
    <w:rsid w:val="001C62BC"/>
    <w:rsid w:val="001C668B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68F"/>
    <w:rsid w:val="001D3C51"/>
    <w:rsid w:val="001D3C96"/>
    <w:rsid w:val="001D41E0"/>
    <w:rsid w:val="001D44C7"/>
    <w:rsid w:val="001D4C1F"/>
    <w:rsid w:val="001D5065"/>
    <w:rsid w:val="001D5390"/>
    <w:rsid w:val="001D557B"/>
    <w:rsid w:val="001D58F6"/>
    <w:rsid w:val="001D688C"/>
    <w:rsid w:val="001D6911"/>
    <w:rsid w:val="001D6B80"/>
    <w:rsid w:val="001D7B2E"/>
    <w:rsid w:val="001E033D"/>
    <w:rsid w:val="001E050C"/>
    <w:rsid w:val="001E0BA7"/>
    <w:rsid w:val="001E0D3C"/>
    <w:rsid w:val="001E12AF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E6866"/>
    <w:rsid w:val="001F110F"/>
    <w:rsid w:val="001F11E4"/>
    <w:rsid w:val="001F170A"/>
    <w:rsid w:val="001F1851"/>
    <w:rsid w:val="001F1CB7"/>
    <w:rsid w:val="001F1DB4"/>
    <w:rsid w:val="001F20CD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2B4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13ED"/>
    <w:rsid w:val="0022238B"/>
    <w:rsid w:val="00222490"/>
    <w:rsid w:val="002224DA"/>
    <w:rsid w:val="00222806"/>
    <w:rsid w:val="00222897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3FA1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56C"/>
    <w:rsid w:val="0024078B"/>
    <w:rsid w:val="00240B43"/>
    <w:rsid w:val="00240FF6"/>
    <w:rsid w:val="0024119F"/>
    <w:rsid w:val="0024153A"/>
    <w:rsid w:val="0024162A"/>
    <w:rsid w:val="00242679"/>
    <w:rsid w:val="002429D8"/>
    <w:rsid w:val="002438CC"/>
    <w:rsid w:val="00243EE8"/>
    <w:rsid w:val="002440F1"/>
    <w:rsid w:val="00244152"/>
    <w:rsid w:val="002446E2"/>
    <w:rsid w:val="00244702"/>
    <w:rsid w:val="002456C9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949"/>
    <w:rsid w:val="00255EF0"/>
    <w:rsid w:val="002563C9"/>
    <w:rsid w:val="00256978"/>
    <w:rsid w:val="00256D9A"/>
    <w:rsid w:val="00256E03"/>
    <w:rsid w:val="00257072"/>
    <w:rsid w:val="00257821"/>
    <w:rsid w:val="0025793C"/>
    <w:rsid w:val="00257B60"/>
    <w:rsid w:val="00257B6F"/>
    <w:rsid w:val="0026115A"/>
    <w:rsid w:val="002611B6"/>
    <w:rsid w:val="00261530"/>
    <w:rsid w:val="0026160D"/>
    <w:rsid w:val="00261A04"/>
    <w:rsid w:val="00261B22"/>
    <w:rsid w:val="00261C62"/>
    <w:rsid w:val="00261F89"/>
    <w:rsid w:val="0026204D"/>
    <w:rsid w:val="002622F2"/>
    <w:rsid w:val="0026236F"/>
    <w:rsid w:val="002629F1"/>
    <w:rsid w:val="00263666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843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4F0F"/>
    <w:rsid w:val="00275009"/>
    <w:rsid w:val="002751C2"/>
    <w:rsid w:val="00275274"/>
    <w:rsid w:val="00275A21"/>
    <w:rsid w:val="00275A30"/>
    <w:rsid w:val="00276632"/>
    <w:rsid w:val="002770E1"/>
    <w:rsid w:val="002775E9"/>
    <w:rsid w:val="00277CFF"/>
    <w:rsid w:val="002804CC"/>
    <w:rsid w:val="00280659"/>
    <w:rsid w:val="0028090F"/>
    <w:rsid w:val="00280973"/>
    <w:rsid w:val="00280B43"/>
    <w:rsid w:val="00280B5D"/>
    <w:rsid w:val="00281A30"/>
    <w:rsid w:val="00281BF2"/>
    <w:rsid w:val="00281FFB"/>
    <w:rsid w:val="002820AA"/>
    <w:rsid w:val="0028281D"/>
    <w:rsid w:val="00282FF5"/>
    <w:rsid w:val="00283492"/>
    <w:rsid w:val="00283896"/>
    <w:rsid w:val="00283BA8"/>
    <w:rsid w:val="00284035"/>
    <w:rsid w:val="0028412E"/>
    <w:rsid w:val="0028489A"/>
    <w:rsid w:val="00284C16"/>
    <w:rsid w:val="0028507F"/>
    <w:rsid w:val="00285B7F"/>
    <w:rsid w:val="00285B96"/>
    <w:rsid w:val="00285F01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E1F"/>
    <w:rsid w:val="00294F61"/>
    <w:rsid w:val="0029512E"/>
    <w:rsid w:val="00295401"/>
    <w:rsid w:val="00296010"/>
    <w:rsid w:val="002961DA"/>
    <w:rsid w:val="002962FE"/>
    <w:rsid w:val="00296318"/>
    <w:rsid w:val="00296CAA"/>
    <w:rsid w:val="00296DF1"/>
    <w:rsid w:val="0029701C"/>
    <w:rsid w:val="00297391"/>
    <w:rsid w:val="002A08C5"/>
    <w:rsid w:val="002A14AF"/>
    <w:rsid w:val="002A1C45"/>
    <w:rsid w:val="002A220F"/>
    <w:rsid w:val="002A290A"/>
    <w:rsid w:val="002A2EC2"/>
    <w:rsid w:val="002A3358"/>
    <w:rsid w:val="002A35DD"/>
    <w:rsid w:val="002A364B"/>
    <w:rsid w:val="002A38C1"/>
    <w:rsid w:val="002A3E8F"/>
    <w:rsid w:val="002A3F80"/>
    <w:rsid w:val="002A443E"/>
    <w:rsid w:val="002A4F43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38E"/>
    <w:rsid w:val="002B2B16"/>
    <w:rsid w:val="002B3A0F"/>
    <w:rsid w:val="002B3BFC"/>
    <w:rsid w:val="002B51BD"/>
    <w:rsid w:val="002B56E9"/>
    <w:rsid w:val="002B58B7"/>
    <w:rsid w:val="002B62C2"/>
    <w:rsid w:val="002B6475"/>
    <w:rsid w:val="002B64BA"/>
    <w:rsid w:val="002B6779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33A"/>
    <w:rsid w:val="002C4489"/>
    <w:rsid w:val="002C46C6"/>
    <w:rsid w:val="002C472F"/>
    <w:rsid w:val="002C474C"/>
    <w:rsid w:val="002C4CE7"/>
    <w:rsid w:val="002C4F12"/>
    <w:rsid w:val="002C5EE1"/>
    <w:rsid w:val="002C644B"/>
    <w:rsid w:val="002C64AB"/>
    <w:rsid w:val="002C6E2B"/>
    <w:rsid w:val="002C71E2"/>
    <w:rsid w:val="002C7A84"/>
    <w:rsid w:val="002D0202"/>
    <w:rsid w:val="002D0B40"/>
    <w:rsid w:val="002D0BE2"/>
    <w:rsid w:val="002D0CD4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A54"/>
    <w:rsid w:val="002E0C68"/>
    <w:rsid w:val="002E1191"/>
    <w:rsid w:val="002E1358"/>
    <w:rsid w:val="002E1803"/>
    <w:rsid w:val="002E189F"/>
    <w:rsid w:val="002E2644"/>
    <w:rsid w:val="002E31E5"/>
    <w:rsid w:val="002E31FE"/>
    <w:rsid w:val="002E383E"/>
    <w:rsid w:val="002E3EFB"/>
    <w:rsid w:val="002E4A09"/>
    <w:rsid w:val="002E4FB4"/>
    <w:rsid w:val="002E4FE4"/>
    <w:rsid w:val="002E58F8"/>
    <w:rsid w:val="002E7169"/>
    <w:rsid w:val="002E750A"/>
    <w:rsid w:val="002E788C"/>
    <w:rsid w:val="002E7B46"/>
    <w:rsid w:val="002F0EFF"/>
    <w:rsid w:val="002F1211"/>
    <w:rsid w:val="002F13D3"/>
    <w:rsid w:val="002F191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298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0E16"/>
    <w:rsid w:val="00301078"/>
    <w:rsid w:val="003010D1"/>
    <w:rsid w:val="003012E7"/>
    <w:rsid w:val="003015A7"/>
    <w:rsid w:val="00301A75"/>
    <w:rsid w:val="00301D45"/>
    <w:rsid w:val="0030200C"/>
    <w:rsid w:val="00302823"/>
    <w:rsid w:val="00302958"/>
    <w:rsid w:val="00302AD9"/>
    <w:rsid w:val="00302CCB"/>
    <w:rsid w:val="0030303B"/>
    <w:rsid w:val="003033B1"/>
    <w:rsid w:val="00303666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3E9"/>
    <w:rsid w:val="003079F7"/>
    <w:rsid w:val="00307AC5"/>
    <w:rsid w:val="00307BF0"/>
    <w:rsid w:val="00307D2E"/>
    <w:rsid w:val="00307E35"/>
    <w:rsid w:val="00307F78"/>
    <w:rsid w:val="003103AB"/>
    <w:rsid w:val="003104CB"/>
    <w:rsid w:val="0031059A"/>
    <w:rsid w:val="0031096E"/>
    <w:rsid w:val="00311CF8"/>
    <w:rsid w:val="00311F5A"/>
    <w:rsid w:val="00311F72"/>
    <w:rsid w:val="0031281B"/>
    <w:rsid w:val="00312D51"/>
    <w:rsid w:val="00312DA7"/>
    <w:rsid w:val="003135E4"/>
    <w:rsid w:val="00313841"/>
    <w:rsid w:val="00313C3C"/>
    <w:rsid w:val="00313E0E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5AF"/>
    <w:rsid w:val="003209E8"/>
    <w:rsid w:val="00320A2E"/>
    <w:rsid w:val="00320E04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2A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579"/>
    <w:rsid w:val="00331A3E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4BA1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5A8"/>
    <w:rsid w:val="00342782"/>
    <w:rsid w:val="00342938"/>
    <w:rsid w:val="00342D35"/>
    <w:rsid w:val="00342F3E"/>
    <w:rsid w:val="003445CA"/>
    <w:rsid w:val="00344723"/>
    <w:rsid w:val="00344B72"/>
    <w:rsid w:val="00344CEC"/>
    <w:rsid w:val="00344E0A"/>
    <w:rsid w:val="0034594C"/>
    <w:rsid w:val="0034598B"/>
    <w:rsid w:val="00345E90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6A0"/>
    <w:rsid w:val="003537F5"/>
    <w:rsid w:val="003540A6"/>
    <w:rsid w:val="0035454E"/>
    <w:rsid w:val="00354674"/>
    <w:rsid w:val="003546FF"/>
    <w:rsid w:val="00354B09"/>
    <w:rsid w:val="0035501B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3AD"/>
    <w:rsid w:val="0035799C"/>
    <w:rsid w:val="00357CF3"/>
    <w:rsid w:val="003604BA"/>
    <w:rsid w:val="0036069C"/>
    <w:rsid w:val="003606F3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9D7"/>
    <w:rsid w:val="00367A4B"/>
    <w:rsid w:val="00367C81"/>
    <w:rsid w:val="0037078A"/>
    <w:rsid w:val="00371665"/>
    <w:rsid w:val="003716D9"/>
    <w:rsid w:val="003716E1"/>
    <w:rsid w:val="00371AEB"/>
    <w:rsid w:val="00371E29"/>
    <w:rsid w:val="00372394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69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5F9"/>
    <w:rsid w:val="00386A6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3E0"/>
    <w:rsid w:val="003A7551"/>
    <w:rsid w:val="003A7B8F"/>
    <w:rsid w:val="003B07F1"/>
    <w:rsid w:val="003B0D9A"/>
    <w:rsid w:val="003B1070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CC6"/>
    <w:rsid w:val="003C0EF9"/>
    <w:rsid w:val="003C13A6"/>
    <w:rsid w:val="003C1AA2"/>
    <w:rsid w:val="003C1C70"/>
    <w:rsid w:val="003C1D6E"/>
    <w:rsid w:val="003C1E5F"/>
    <w:rsid w:val="003C1E9C"/>
    <w:rsid w:val="003C2DA5"/>
    <w:rsid w:val="003C2FA7"/>
    <w:rsid w:val="003C31C9"/>
    <w:rsid w:val="003C333F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014"/>
    <w:rsid w:val="003D0ABF"/>
    <w:rsid w:val="003D0FD1"/>
    <w:rsid w:val="003D1444"/>
    <w:rsid w:val="003D15AC"/>
    <w:rsid w:val="003D15DD"/>
    <w:rsid w:val="003D18A5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01"/>
    <w:rsid w:val="003E1AE6"/>
    <w:rsid w:val="003E1D57"/>
    <w:rsid w:val="003E2193"/>
    <w:rsid w:val="003E2835"/>
    <w:rsid w:val="003E2CDB"/>
    <w:rsid w:val="003E3393"/>
    <w:rsid w:val="003E4BC0"/>
    <w:rsid w:val="003E4DB8"/>
    <w:rsid w:val="003E5955"/>
    <w:rsid w:val="003E6150"/>
    <w:rsid w:val="003E69A3"/>
    <w:rsid w:val="003E75CB"/>
    <w:rsid w:val="003E7715"/>
    <w:rsid w:val="003F0098"/>
    <w:rsid w:val="003F0474"/>
    <w:rsid w:val="003F0758"/>
    <w:rsid w:val="003F0886"/>
    <w:rsid w:val="003F106E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92B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6AEC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58E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346"/>
    <w:rsid w:val="004145CF"/>
    <w:rsid w:val="004148EE"/>
    <w:rsid w:val="00414906"/>
    <w:rsid w:val="00414C84"/>
    <w:rsid w:val="00414F60"/>
    <w:rsid w:val="0041501F"/>
    <w:rsid w:val="004151A9"/>
    <w:rsid w:val="00415BD1"/>
    <w:rsid w:val="00415F29"/>
    <w:rsid w:val="00416E3A"/>
    <w:rsid w:val="00416EE0"/>
    <w:rsid w:val="0041759F"/>
    <w:rsid w:val="004178D9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6E8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48C"/>
    <w:rsid w:val="00445675"/>
    <w:rsid w:val="004456AB"/>
    <w:rsid w:val="0044576E"/>
    <w:rsid w:val="00445D4C"/>
    <w:rsid w:val="00446762"/>
    <w:rsid w:val="00446924"/>
    <w:rsid w:val="00446AB2"/>
    <w:rsid w:val="00446B46"/>
    <w:rsid w:val="00446F8E"/>
    <w:rsid w:val="00447462"/>
    <w:rsid w:val="00447691"/>
    <w:rsid w:val="00447819"/>
    <w:rsid w:val="004478C6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6B8E"/>
    <w:rsid w:val="0045773D"/>
    <w:rsid w:val="00457B94"/>
    <w:rsid w:val="00457BB7"/>
    <w:rsid w:val="00457BDB"/>
    <w:rsid w:val="00457CD6"/>
    <w:rsid w:val="00460032"/>
    <w:rsid w:val="004600E5"/>
    <w:rsid w:val="004601EB"/>
    <w:rsid w:val="0046057B"/>
    <w:rsid w:val="0046079E"/>
    <w:rsid w:val="00460CD7"/>
    <w:rsid w:val="00460D87"/>
    <w:rsid w:val="00460E75"/>
    <w:rsid w:val="004612CD"/>
    <w:rsid w:val="00461E3B"/>
    <w:rsid w:val="00462125"/>
    <w:rsid w:val="004622AF"/>
    <w:rsid w:val="00462CE7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9B8"/>
    <w:rsid w:val="00465B86"/>
    <w:rsid w:val="00465BAF"/>
    <w:rsid w:val="00465D9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39D"/>
    <w:rsid w:val="0047391F"/>
    <w:rsid w:val="00473AE5"/>
    <w:rsid w:val="00473B32"/>
    <w:rsid w:val="004742A5"/>
    <w:rsid w:val="004742C0"/>
    <w:rsid w:val="00474897"/>
    <w:rsid w:val="0047499B"/>
    <w:rsid w:val="00474E4A"/>
    <w:rsid w:val="00474E4C"/>
    <w:rsid w:val="0047506C"/>
    <w:rsid w:val="0047547E"/>
    <w:rsid w:val="0047573F"/>
    <w:rsid w:val="00475F31"/>
    <w:rsid w:val="0047649B"/>
    <w:rsid w:val="0047662C"/>
    <w:rsid w:val="0047726F"/>
    <w:rsid w:val="00480AFA"/>
    <w:rsid w:val="00480CE1"/>
    <w:rsid w:val="0048106F"/>
    <w:rsid w:val="00481271"/>
    <w:rsid w:val="004816B3"/>
    <w:rsid w:val="00481AE8"/>
    <w:rsid w:val="00481BAD"/>
    <w:rsid w:val="004820BC"/>
    <w:rsid w:val="004823BF"/>
    <w:rsid w:val="004824C7"/>
    <w:rsid w:val="00482C55"/>
    <w:rsid w:val="00482EBB"/>
    <w:rsid w:val="00483277"/>
    <w:rsid w:val="004833BE"/>
    <w:rsid w:val="00483400"/>
    <w:rsid w:val="00484332"/>
    <w:rsid w:val="00484362"/>
    <w:rsid w:val="00484580"/>
    <w:rsid w:val="00484811"/>
    <w:rsid w:val="00484A33"/>
    <w:rsid w:val="00484CFE"/>
    <w:rsid w:val="0048504B"/>
    <w:rsid w:val="00485959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48A"/>
    <w:rsid w:val="00493514"/>
    <w:rsid w:val="00493BAF"/>
    <w:rsid w:val="00494750"/>
    <w:rsid w:val="00495571"/>
    <w:rsid w:val="00495682"/>
    <w:rsid w:val="00495C7D"/>
    <w:rsid w:val="00495CB8"/>
    <w:rsid w:val="004961B4"/>
    <w:rsid w:val="0049651A"/>
    <w:rsid w:val="00496A3C"/>
    <w:rsid w:val="00496F30"/>
    <w:rsid w:val="0049731D"/>
    <w:rsid w:val="004979D9"/>
    <w:rsid w:val="00497AEE"/>
    <w:rsid w:val="00497D1A"/>
    <w:rsid w:val="004A0089"/>
    <w:rsid w:val="004A02C8"/>
    <w:rsid w:val="004A02D3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0A4"/>
    <w:rsid w:val="004A3259"/>
    <w:rsid w:val="004A3458"/>
    <w:rsid w:val="004A3584"/>
    <w:rsid w:val="004A3ABD"/>
    <w:rsid w:val="004A46EF"/>
    <w:rsid w:val="004A4FF2"/>
    <w:rsid w:val="004A52CE"/>
    <w:rsid w:val="004A54C1"/>
    <w:rsid w:val="004A5EDB"/>
    <w:rsid w:val="004A658D"/>
    <w:rsid w:val="004A6CF3"/>
    <w:rsid w:val="004A6DF7"/>
    <w:rsid w:val="004A70AA"/>
    <w:rsid w:val="004A7F32"/>
    <w:rsid w:val="004B082C"/>
    <w:rsid w:val="004B13F7"/>
    <w:rsid w:val="004B1A5B"/>
    <w:rsid w:val="004B1A88"/>
    <w:rsid w:val="004B1D98"/>
    <w:rsid w:val="004B2393"/>
    <w:rsid w:val="004B246D"/>
    <w:rsid w:val="004B28A1"/>
    <w:rsid w:val="004B2B7C"/>
    <w:rsid w:val="004B2C2C"/>
    <w:rsid w:val="004B3056"/>
    <w:rsid w:val="004B33BA"/>
    <w:rsid w:val="004B34C8"/>
    <w:rsid w:val="004B3843"/>
    <w:rsid w:val="004B43E2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BD2"/>
    <w:rsid w:val="004C1E59"/>
    <w:rsid w:val="004C1F77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5753"/>
    <w:rsid w:val="004C5CA3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0A01"/>
    <w:rsid w:val="004D102C"/>
    <w:rsid w:val="004D15AC"/>
    <w:rsid w:val="004D219B"/>
    <w:rsid w:val="004D229A"/>
    <w:rsid w:val="004D2CFF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6E0E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AF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6E8E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17F"/>
    <w:rsid w:val="00500395"/>
    <w:rsid w:val="00500BE8"/>
    <w:rsid w:val="00501645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04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B9"/>
    <w:rsid w:val="005129D1"/>
    <w:rsid w:val="00512FD4"/>
    <w:rsid w:val="00513594"/>
    <w:rsid w:val="00513C05"/>
    <w:rsid w:val="00514645"/>
    <w:rsid w:val="00514CB3"/>
    <w:rsid w:val="00514CE0"/>
    <w:rsid w:val="005155B5"/>
    <w:rsid w:val="00515601"/>
    <w:rsid w:val="0051590D"/>
    <w:rsid w:val="00515925"/>
    <w:rsid w:val="00515A81"/>
    <w:rsid w:val="00515B53"/>
    <w:rsid w:val="005160C7"/>
    <w:rsid w:val="00516320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1EC7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69B"/>
    <w:rsid w:val="0053476A"/>
    <w:rsid w:val="0053485F"/>
    <w:rsid w:val="00535349"/>
    <w:rsid w:val="00535366"/>
    <w:rsid w:val="005356C3"/>
    <w:rsid w:val="00536019"/>
    <w:rsid w:val="005364AF"/>
    <w:rsid w:val="005371BE"/>
    <w:rsid w:val="00537483"/>
    <w:rsid w:val="00537C7E"/>
    <w:rsid w:val="005400B4"/>
    <w:rsid w:val="00540508"/>
    <w:rsid w:val="005408AA"/>
    <w:rsid w:val="00540DD7"/>
    <w:rsid w:val="00540F00"/>
    <w:rsid w:val="005410BD"/>
    <w:rsid w:val="00541243"/>
    <w:rsid w:val="005419D9"/>
    <w:rsid w:val="00541B54"/>
    <w:rsid w:val="00542EC4"/>
    <w:rsid w:val="00543348"/>
    <w:rsid w:val="00543A0D"/>
    <w:rsid w:val="005447E7"/>
    <w:rsid w:val="00544A01"/>
    <w:rsid w:val="00544D22"/>
    <w:rsid w:val="00544D6A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295"/>
    <w:rsid w:val="00553524"/>
    <w:rsid w:val="00553CE0"/>
    <w:rsid w:val="0055496A"/>
    <w:rsid w:val="00554CA1"/>
    <w:rsid w:val="0055521A"/>
    <w:rsid w:val="00555393"/>
    <w:rsid w:val="00555A30"/>
    <w:rsid w:val="00555A74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2E7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2EA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2A5B"/>
    <w:rsid w:val="005734DD"/>
    <w:rsid w:val="0057431E"/>
    <w:rsid w:val="00574439"/>
    <w:rsid w:val="0057489F"/>
    <w:rsid w:val="005748F0"/>
    <w:rsid w:val="00574BE8"/>
    <w:rsid w:val="00574DC3"/>
    <w:rsid w:val="00574FC9"/>
    <w:rsid w:val="00575268"/>
    <w:rsid w:val="0057565F"/>
    <w:rsid w:val="00575813"/>
    <w:rsid w:val="00575CBA"/>
    <w:rsid w:val="00575E6E"/>
    <w:rsid w:val="0057651F"/>
    <w:rsid w:val="0057657C"/>
    <w:rsid w:val="0057674B"/>
    <w:rsid w:val="005769A9"/>
    <w:rsid w:val="00576C26"/>
    <w:rsid w:val="00576F82"/>
    <w:rsid w:val="0057772F"/>
    <w:rsid w:val="00577BBD"/>
    <w:rsid w:val="00577D26"/>
    <w:rsid w:val="00577D42"/>
    <w:rsid w:val="00577FAB"/>
    <w:rsid w:val="005809E7"/>
    <w:rsid w:val="00580DFD"/>
    <w:rsid w:val="0058103F"/>
    <w:rsid w:val="00581733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2EE"/>
    <w:rsid w:val="0059442E"/>
    <w:rsid w:val="0059499E"/>
    <w:rsid w:val="00595822"/>
    <w:rsid w:val="005965F9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A6E"/>
    <w:rsid w:val="005A7D5A"/>
    <w:rsid w:val="005B02E9"/>
    <w:rsid w:val="005B0403"/>
    <w:rsid w:val="005B09B0"/>
    <w:rsid w:val="005B0C9F"/>
    <w:rsid w:val="005B1257"/>
    <w:rsid w:val="005B1561"/>
    <w:rsid w:val="005B1CD0"/>
    <w:rsid w:val="005B1E63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4E5B"/>
    <w:rsid w:val="005B5181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1CB"/>
    <w:rsid w:val="005B7329"/>
    <w:rsid w:val="005B7706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C7AAE"/>
    <w:rsid w:val="005D0337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837"/>
    <w:rsid w:val="005E0E3C"/>
    <w:rsid w:val="005E38F1"/>
    <w:rsid w:val="005E3B2A"/>
    <w:rsid w:val="005E40E2"/>
    <w:rsid w:val="005E427E"/>
    <w:rsid w:val="005E48B9"/>
    <w:rsid w:val="005E4919"/>
    <w:rsid w:val="005E52F6"/>
    <w:rsid w:val="005E59E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103"/>
    <w:rsid w:val="005F776D"/>
    <w:rsid w:val="005F7AF4"/>
    <w:rsid w:val="005F7B56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2E1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4C"/>
    <w:rsid w:val="006136EC"/>
    <w:rsid w:val="006147B2"/>
    <w:rsid w:val="006147CD"/>
    <w:rsid w:val="00614B2D"/>
    <w:rsid w:val="00615A39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446"/>
    <w:rsid w:val="00620E4F"/>
    <w:rsid w:val="00620F42"/>
    <w:rsid w:val="00621797"/>
    <w:rsid w:val="006217F8"/>
    <w:rsid w:val="00621A85"/>
    <w:rsid w:val="00621F54"/>
    <w:rsid w:val="006223BD"/>
    <w:rsid w:val="00622689"/>
    <w:rsid w:val="006228BF"/>
    <w:rsid w:val="00622CBF"/>
    <w:rsid w:val="00622CDD"/>
    <w:rsid w:val="00622F4E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B98"/>
    <w:rsid w:val="00627EBC"/>
    <w:rsid w:val="00630334"/>
    <w:rsid w:val="0063046B"/>
    <w:rsid w:val="006307F8"/>
    <w:rsid w:val="006307FE"/>
    <w:rsid w:val="006309E5"/>
    <w:rsid w:val="00630EB2"/>
    <w:rsid w:val="00630F8A"/>
    <w:rsid w:val="00631458"/>
    <w:rsid w:val="0063153A"/>
    <w:rsid w:val="0063191D"/>
    <w:rsid w:val="006319B1"/>
    <w:rsid w:val="00631AF4"/>
    <w:rsid w:val="00631B87"/>
    <w:rsid w:val="00632704"/>
    <w:rsid w:val="00633446"/>
    <w:rsid w:val="006335E3"/>
    <w:rsid w:val="006339BC"/>
    <w:rsid w:val="00633B43"/>
    <w:rsid w:val="006345FC"/>
    <w:rsid w:val="00634A7D"/>
    <w:rsid w:val="00634ECD"/>
    <w:rsid w:val="0063512B"/>
    <w:rsid w:val="006351D9"/>
    <w:rsid w:val="00635575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629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993"/>
    <w:rsid w:val="00646BA6"/>
    <w:rsid w:val="006475E0"/>
    <w:rsid w:val="00650018"/>
    <w:rsid w:val="006509DE"/>
    <w:rsid w:val="00650BF4"/>
    <w:rsid w:val="00650C35"/>
    <w:rsid w:val="00651820"/>
    <w:rsid w:val="006518CB"/>
    <w:rsid w:val="00651CA3"/>
    <w:rsid w:val="00651EA0"/>
    <w:rsid w:val="0065244D"/>
    <w:rsid w:val="006529D8"/>
    <w:rsid w:val="00652C8D"/>
    <w:rsid w:val="006530A5"/>
    <w:rsid w:val="00653666"/>
    <w:rsid w:val="006538DB"/>
    <w:rsid w:val="00654020"/>
    <w:rsid w:val="00654332"/>
    <w:rsid w:val="00654396"/>
    <w:rsid w:val="00654E65"/>
    <w:rsid w:val="00655407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78C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640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5EF2"/>
    <w:rsid w:val="00675FF7"/>
    <w:rsid w:val="00676066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4FD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832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66D"/>
    <w:rsid w:val="00697708"/>
    <w:rsid w:val="00697852"/>
    <w:rsid w:val="00697BCB"/>
    <w:rsid w:val="006A04A5"/>
    <w:rsid w:val="006A0A26"/>
    <w:rsid w:val="006A0D4A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1461"/>
    <w:rsid w:val="006C1B58"/>
    <w:rsid w:val="006C242A"/>
    <w:rsid w:val="006C27EF"/>
    <w:rsid w:val="006C2E25"/>
    <w:rsid w:val="006C32A4"/>
    <w:rsid w:val="006C35E1"/>
    <w:rsid w:val="006C392B"/>
    <w:rsid w:val="006C3DF5"/>
    <w:rsid w:val="006C3F9D"/>
    <w:rsid w:val="006C448E"/>
    <w:rsid w:val="006C44ED"/>
    <w:rsid w:val="006C45D7"/>
    <w:rsid w:val="006C4626"/>
    <w:rsid w:val="006C462C"/>
    <w:rsid w:val="006C4894"/>
    <w:rsid w:val="006C4916"/>
    <w:rsid w:val="006C560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67"/>
    <w:rsid w:val="006D2FA5"/>
    <w:rsid w:val="006D3106"/>
    <w:rsid w:val="006D33ED"/>
    <w:rsid w:val="006D37FB"/>
    <w:rsid w:val="006D3D12"/>
    <w:rsid w:val="006D42EC"/>
    <w:rsid w:val="006D4E36"/>
    <w:rsid w:val="006D50E7"/>
    <w:rsid w:val="006D5585"/>
    <w:rsid w:val="006D5B48"/>
    <w:rsid w:val="006D5C36"/>
    <w:rsid w:val="006D5CF2"/>
    <w:rsid w:val="006D66B6"/>
    <w:rsid w:val="006D66DF"/>
    <w:rsid w:val="006D6946"/>
    <w:rsid w:val="006D6BA0"/>
    <w:rsid w:val="006D6E4B"/>
    <w:rsid w:val="006D7333"/>
    <w:rsid w:val="006D7ADC"/>
    <w:rsid w:val="006D7EA1"/>
    <w:rsid w:val="006E051E"/>
    <w:rsid w:val="006E067B"/>
    <w:rsid w:val="006E0751"/>
    <w:rsid w:val="006E08ED"/>
    <w:rsid w:val="006E1756"/>
    <w:rsid w:val="006E1E7F"/>
    <w:rsid w:val="006E21E0"/>
    <w:rsid w:val="006E2B05"/>
    <w:rsid w:val="006E2DB8"/>
    <w:rsid w:val="006E2FD9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4F4"/>
    <w:rsid w:val="006E669B"/>
    <w:rsid w:val="006E6E58"/>
    <w:rsid w:val="006E73C2"/>
    <w:rsid w:val="006E7520"/>
    <w:rsid w:val="006F0189"/>
    <w:rsid w:val="006F021E"/>
    <w:rsid w:val="006F06B0"/>
    <w:rsid w:val="006F07D7"/>
    <w:rsid w:val="006F0E5F"/>
    <w:rsid w:val="006F10D2"/>
    <w:rsid w:val="006F151A"/>
    <w:rsid w:val="006F16FC"/>
    <w:rsid w:val="006F1A28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5E4E"/>
    <w:rsid w:val="006F6526"/>
    <w:rsid w:val="006F6F23"/>
    <w:rsid w:val="006F6F71"/>
    <w:rsid w:val="006F79B3"/>
    <w:rsid w:val="006F7E40"/>
    <w:rsid w:val="0070004B"/>
    <w:rsid w:val="0070040C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2B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D9F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573"/>
    <w:rsid w:val="00720859"/>
    <w:rsid w:val="00720E69"/>
    <w:rsid w:val="0072150E"/>
    <w:rsid w:val="007215A7"/>
    <w:rsid w:val="0072167C"/>
    <w:rsid w:val="007216AE"/>
    <w:rsid w:val="00721937"/>
    <w:rsid w:val="00721B24"/>
    <w:rsid w:val="00722401"/>
    <w:rsid w:val="0072318B"/>
    <w:rsid w:val="0072319F"/>
    <w:rsid w:val="00723E6C"/>
    <w:rsid w:val="00724144"/>
    <w:rsid w:val="00724CDF"/>
    <w:rsid w:val="007251DC"/>
    <w:rsid w:val="00725441"/>
    <w:rsid w:val="00725E1F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28E1"/>
    <w:rsid w:val="007330AF"/>
    <w:rsid w:val="007334A5"/>
    <w:rsid w:val="00733B2D"/>
    <w:rsid w:val="00733FBD"/>
    <w:rsid w:val="0073402C"/>
    <w:rsid w:val="0073473B"/>
    <w:rsid w:val="00735F92"/>
    <w:rsid w:val="007360B0"/>
    <w:rsid w:val="00736439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820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47EC0"/>
    <w:rsid w:val="00750112"/>
    <w:rsid w:val="007503B1"/>
    <w:rsid w:val="00750581"/>
    <w:rsid w:val="0075144D"/>
    <w:rsid w:val="00751606"/>
    <w:rsid w:val="00751632"/>
    <w:rsid w:val="00752897"/>
    <w:rsid w:val="00752911"/>
    <w:rsid w:val="00752A9A"/>
    <w:rsid w:val="00753A96"/>
    <w:rsid w:val="00754147"/>
    <w:rsid w:val="00754AD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55B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67A46"/>
    <w:rsid w:val="007706AB"/>
    <w:rsid w:val="00770E4C"/>
    <w:rsid w:val="00770E80"/>
    <w:rsid w:val="007715A3"/>
    <w:rsid w:val="00771B1B"/>
    <w:rsid w:val="00771EDA"/>
    <w:rsid w:val="007724A7"/>
    <w:rsid w:val="00772BD0"/>
    <w:rsid w:val="007732FC"/>
    <w:rsid w:val="007733DA"/>
    <w:rsid w:val="00773B13"/>
    <w:rsid w:val="00773C85"/>
    <w:rsid w:val="00773F02"/>
    <w:rsid w:val="007742DF"/>
    <w:rsid w:val="0077494D"/>
    <w:rsid w:val="00774A85"/>
    <w:rsid w:val="00774C0C"/>
    <w:rsid w:val="00774D23"/>
    <w:rsid w:val="00774E3E"/>
    <w:rsid w:val="00775215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8D0"/>
    <w:rsid w:val="00783BF9"/>
    <w:rsid w:val="00783D42"/>
    <w:rsid w:val="00783DA4"/>
    <w:rsid w:val="00783F3E"/>
    <w:rsid w:val="00784198"/>
    <w:rsid w:val="007841F7"/>
    <w:rsid w:val="00784410"/>
    <w:rsid w:val="007847FE"/>
    <w:rsid w:val="00784DC4"/>
    <w:rsid w:val="00785150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B5B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0C8A"/>
    <w:rsid w:val="007A1182"/>
    <w:rsid w:val="007A15F7"/>
    <w:rsid w:val="007A188B"/>
    <w:rsid w:val="007A18F6"/>
    <w:rsid w:val="007A1F6F"/>
    <w:rsid w:val="007A2196"/>
    <w:rsid w:val="007A2C0A"/>
    <w:rsid w:val="007A2C9C"/>
    <w:rsid w:val="007A2DC4"/>
    <w:rsid w:val="007A3676"/>
    <w:rsid w:val="007A3D9B"/>
    <w:rsid w:val="007A3E3C"/>
    <w:rsid w:val="007A3EE8"/>
    <w:rsid w:val="007A409A"/>
    <w:rsid w:val="007A41A2"/>
    <w:rsid w:val="007A4274"/>
    <w:rsid w:val="007A43AD"/>
    <w:rsid w:val="007A486B"/>
    <w:rsid w:val="007A499A"/>
    <w:rsid w:val="007A4AA9"/>
    <w:rsid w:val="007A4ED2"/>
    <w:rsid w:val="007A5471"/>
    <w:rsid w:val="007A55CF"/>
    <w:rsid w:val="007A583F"/>
    <w:rsid w:val="007A595F"/>
    <w:rsid w:val="007A5CE2"/>
    <w:rsid w:val="007A5D73"/>
    <w:rsid w:val="007A62CF"/>
    <w:rsid w:val="007A6D76"/>
    <w:rsid w:val="007A71B3"/>
    <w:rsid w:val="007A764A"/>
    <w:rsid w:val="007B0127"/>
    <w:rsid w:val="007B0676"/>
    <w:rsid w:val="007B0C00"/>
    <w:rsid w:val="007B0E1E"/>
    <w:rsid w:val="007B106C"/>
    <w:rsid w:val="007B1124"/>
    <w:rsid w:val="007B1164"/>
    <w:rsid w:val="007B11DA"/>
    <w:rsid w:val="007B1282"/>
    <w:rsid w:val="007B13AD"/>
    <w:rsid w:val="007B1B8A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EE2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A36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829"/>
    <w:rsid w:val="007D2D02"/>
    <w:rsid w:val="007D33DE"/>
    <w:rsid w:val="007D3AFD"/>
    <w:rsid w:val="007D3E32"/>
    <w:rsid w:val="007D4027"/>
    <w:rsid w:val="007D439E"/>
    <w:rsid w:val="007D4BDD"/>
    <w:rsid w:val="007D4F3B"/>
    <w:rsid w:val="007D521D"/>
    <w:rsid w:val="007D5E18"/>
    <w:rsid w:val="007D6210"/>
    <w:rsid w:val="007D63FC"/>
    <w:rsid w:val="007D6D84"/>
    <w:rsid w:val="007D709E"/>
    <w:rsid w:val="007D7A71"/>
    <w:rsid w:val="007E000F"/>
    <w:rsid w:val="007E0070"/>
    <w:rsid w:val="007E1829"/>
    <w:rsid w:val="007E1BF8"/>
    <w:rsid w:val="007E203C"/>
    <w:rsid w:val="007E21FC"/>
    <w:rsid w:val="007E2352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6F8"/>
    <w:rsid w:val="007F47D3"/>
    <w:rsid w:val="007F5475"/>
    <w:rsid w:val="007F57AD"/>
    <w:rsid w:val="007F5AB4"/>
    <w:rsid w:val="007F5F61"/>
    <w:rsid w:val="007F6AE9"/>
    <w:rsid w:val="007F6BE3"/>
    <w:rsid w:val="007F737C"/>
    <w:rsid w:val="007F76EA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097"/>
    <w:rsid w:val="0080216B"/>
    <w:rsid w:val="00802C1F"/>
    <w:rsid w:val="00802C7A"/>
    <w:rsid w:val="00802E38"/>
    <w:rsid w:val="00802F9D"/>
    <w:rsid w:val="00803248"/>
    <w:rsid w:val="0080360D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5B85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3055"/>
    <w:rsid w:val="008135C2"/>
    <w:rsid w:val="00814688"/>
    <w:rsid w:val="00816DE5"/>
    <w:rsid w:val="0081745A"/>
    <w:rsid w:val="008175BD"/>
    <w:rsid w:val="008176E2"/>
    <w:rsid w:val="00817A30"/>
    <w:rsid w:val="00817AE7"/>
    <w:rsid w:val="00817BED"/>
    <w:rsid w:val="00817E79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AD5"/>
    <w:rsid w:val="00826B67"/>
    <w:rsid w:val="00826BF1"/>
    <w:rsid w:val="00826DE6"/>
    <w:rsid w:val="008270CA"/>
    <w:rsid w:val="00827597"/>
    <w:rsid w:val="0082768A"/>
    <w:rsid w:val="008278DE"/>
    <w:rsid w:val="00827992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6FA"/>
    <w:rsid w:val="00833B78"/>
    <w:rsid w:val="00834890"/>
    <w:rsid w:val="00834942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1850"/>
    <w:rsid w:val="00842B1D"/>
    <w:rsid w:val="00842E12"/>
    <w:rsid w:val="008435B1"/>
    <w:rsid w:val="0084380C"/>
    <w:rsid w:val="008439C1"/>
    <w:rsid w:val="00843F9D"/>
    <w:rsid w:val="00843FAC"/>
    <w:rsid w:val="00844082"/>
    <w:rsid w:val="00844179"/>
    <w:rsid w:val="008442A1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D9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5ABA"/>
    <w:rsid w:val="008560BA"/>
    <w:rsid w:val="008563C1"/>
    <w:rsid w:val="008567AF"/>
    <w:rsid w:val="0085680A"/>
    <w:rsid w:val="00857327"/>
    <w:rsid w:val="00857A0F"/>
    <w:rsid w:val="00857A94"/>
    <w:rsid w:val="00857BF5"/>
    <w:rsid w:val="00857E65"/>
    <w:rsid w:val="00860DB1"/>
    <w:rsid w:val="008616F2"/>
    <w:rsid w:val="0086192E"/>
    <w:rsid w:val="008619C2"/>
    <w:rsid w:val="00862054"/>
    <w:rsid w:val="008625D7"/>
    <w:rsid w:val="008626A1"/>
    <w:rsid w:val="0086295B"/>
    <w:rsid w:val="00862A52"/>
    <w:rsid w:val="0086386F"/>
    <w:rsid w:val="00864081"/>
    <w:rsid w:val="008643AD"/>
    <w:rsid w:val="0086477D"/>
    <w:rsid w:val="00865564"/>
    <w:rsid w:val="008656DA"/>
    <w:rsid w:val="008658F3"/>
    <w:rsid w:val="00865BC5"/>
    <w:rsid w:val="00865ED1"/>
    <w:rsid w:val="00866106"/>
    <w:rsid w:val="00866D98"/>
    <w:rsid w:val="008672BB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660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3DB9"/>
    <w:rsid w:val="00884084"/>
    <w:rsid w:val="008841E4"/>
    <w:rsid w:val="00884705"/>
    <w:rsid w:val="008854DC"/>
    <w:rsid w:val="0088561A"/>
    <w:rsid w:val="00885922"/>
    <w:rsid w:val="008861E2"/>
    <w:rsid w:val="00886394"/>
    <w:rsid w:val="008866FA"/>
    <w:rsid w:val="00886914"/>
    <w:rsid w:val="00886CA9"/>
    <w:rsid w:val="00886E5F"/>
    <w:rsid w:val="00887447"/>
    <w:rsid w:val="008879C1"/>
    <w:rsid w:val="00887D7A"/>
    <w:rsid w:val="00887D99"/>
    <w:rsid w:val="00890210"/>
    <w:rsid w:val="00890285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B7"/>
    <w:rsid w:val="00892CD5"/>
    <w:rsid w:val="00893370"/>
    <w:rsid w:val="00894729"/>
    <w:rsid w:val="00894CCE"/>
    <w:rsid w:val="00894EDE"/>
    <w:rsid w:val="00895528"/>
    <w:rsid w:val="008955E1"/>
    <w:rsid w:val="008957D1"/>
    <w:rsid w:val="00895B1C"/>
    <w:rsid w:val="00895D10"/>
    <w:rsid w:val="00896742"/>
    <w:rsid w:val="00897196"/>
    <w:rsid w:val="008979A5"/>
    <w:rsid w:val="008A002C"/>
    <w:rsid w:val="008A02E4"/>
    <w:rsid w:val="008A054F"/>
    <w:rsid w:val="008A0928"/>
    <w:rsid w:val="008A0A20"/>
    <w:rsid w:val="008A10D7"/>
    <w:rsid w:val="008A130E"/>
    <w:rsid w:val="008A22E3"/>
    <w:rsid w:val="008A2551"/>
    <w:rsid w:val="008A2C58"/>
    <w:rsid w:val="008A33F9"/>
    <w:rsid w:val="008A3578"/>
    <w:rsid w:val="008A457A"/>
    <w:rsid w:val="008A59AF"/>
    <w:rsid w:val="008A5AC9"/>
    <w:rsid w:val="008A5B9D"/>
    <w:rsid w:val="008A5C0D"/>
    <w:rsid w:val="008A5F37"/>
    <w:rsid w:val="008A6CDE"/>
    <w:rsid w:val="008A6D06"/>
    <w:rsid w:val="008A6ECC"/>
    <w:rsid w:val="008A75BA"/>
    <w:rsid w:val="008A77B3"/>
    <w:rsid w:val="008A7E54"/>
    <w:rsid w:val="008B0265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B07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B7B3F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1AE"/>
    <w:rsid w:val="008F33E6"/>
    <w:rsid w:val="008F3A5E"/>
    <w:rsid w:val="008F3CDB"/>
    <w:rsid w:val="008F3F93"/>
    <w:rsid w:val="008F40C9"/>
    <w:rsid w:val="008F454E"/>
    <w:rsid w:val="008F4639"/>
    <w:rsid w:val="008F473F"/>
    <w:rsid w:val="008F4A09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059"/>
    <w:rsid w:val="00904708"/>
    <w:rsid w:val="0090481A"/>
    <w:rsid w:val="009048DD"/>
    <w:rsid w:val="00905657"/>
    <w:rsid w:val="00905774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483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56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1AF7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3E2"/>
    <w:rsid w:val="00940444"/>
    <w:rsid w:val="009404BB"/>
    <w:rsid w:val="00940F50"/>
    <w:rsid w:val="009420A3"/>
    <w:rsid w:val="00942CA7"/>
    <w:rsid w:val="00942E75"/>
    <w:rsid w:val="00943992"/>
    <w:rsid w:val="00943994"/>
    <w:rsid w:val="00943BBA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1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722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0EDC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761D1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3E30"/>
    <w:rsid w:val="009A3F56"/>
    <w:rsid w:val="009A40D2"/>
    <w:rsid w:val="009A4396"/>
    <w:rsid w:val="009A533A"/>
    <w:rsid w:val="009A53E3"/>
    <w:rsid w:val="009A5506"/>
    <w:rsid w:val="009A5A68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2D15"/>
    <w:rsid w:val="009B3370"/>
    <w:rsid w:val="009B393A"/>
    <w:rsid w:val="009B4545"/>
    <w:rsid w:val="009B47AA"/>
    <w:rsid w:val="009B5EB1"/>
    <w:rsid w:val="009B5EBE"/>
    <w:rsid w:val="009B6060"/>
    <w:rsid w:val="009B61F9"/>
    <w:rsid w:val="009B6AA6"/>
    <w:rsid w:val="009B7318"/>
    <w:rsid w:val="009B7386"/>
    <w:rsid w:val="009B74FF"/>
    <w:rsid w:val="009B76CC"/>
    <w:rsid w:val="009B77F9"/>
    <w:rsid w:val="009B7898"/>
    <w:rsid w:val="009B7899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29D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6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527B"/>
    <w:rsid w:val="009D6C8B"/>
    <w:rsid w:val="009E018D"/>
    <w:rsid w:val="009E065F"/>
    <w:rsid w:val="009E0A5D"/>
    <w:rsid w:val="009E11C4"/>
    <w:rsid w:val="009E1483"/>
    <w:rsid w:val="009E1644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E7876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8A1"/>
    <w:rsid w:val="00A13B4D"/>
    <w:rsid w:val="00A149F8"/>
    <w:rsid w:val="00A14A86"/>
    <w:rsid w:val="00A14B5C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5E9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D51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16F"/>
    <w:rsid w:val="00A352AD"/>
    <w:rsid w:val="00A359E9"/>
    <w:rsid w:val="00A36066"/>
    <w:rsid w:val="00A36239"/>
    <w:rsid w:val="00A366F4"/>
    <w:rsid w:val="00A36761"/>
    <w:rsid w:val="00A36CBA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94A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8D7"/>
    <w:rsid w:val="00A45E5E"/>
    <w:rsid w:val="00A45F8E"/>
    <w:rsid w:val="00A46854"/>
    <w:rsid w:val="00A47137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687F"/>
    <w:rsid w:val="00A56A16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1B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CF7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995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576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EAF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87C09"/>
    <w:rsid w:val="00A90410"/>
    <w:rsid w:val="00A908AA"/>
    <w:rsid w:val="00A908DB"/>
    <w:rsid w:val="00A908E4"/>
    <w:rsid w:val="00A9098F"/>
    <w:rsid w:val="00A90DD4"/>
    <w:rsid w:val="00A912B3"/>
    <w:rsid w:val="00A913B0"/>
    <w:rsid w:val="00A918EB"/>
    <w:rsid w:val="00A91977"/>
    <w:rsid w:val="00A91D10"/>
    <w:rsid w:val="00A91E3F"/>
    <w:rsid w:val="00A91E9B"/>
    <w:rsid w:val="00A92590"/>
    <w:rsid w:val="00A9268C"/>
    <w:rsid w:val="00A928D0"/>
    <w:rsid w:val="00A92C57"/>
    <w:rsid w:val="00A93458"/>
    <w:rsid w:val="00A93542"/>
    <w:rsid w:val="00A93862"/>
    <w:rsid w:val="00A93B8F"/>
    <w:rsid w:val="00A93FB9"/>
    <w:rsid w:val="00A948A3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6E71"/>
    <w:rsid w:val="00A97207"/>
    <w:rsid w:val="00A972E1"/>
    <w:rsid w:val="00A97410"/>
    <w:rsid w:val="00A97740"/>
    <w:rsid w:val="00A97A69"/>
    <w:rsid w:val="00A97DD3"/>
    <w:rsid w:val="00AA03AB"/>
    <w:rsid w:val="00AA08C0"/>
    <w:rsid w:val="00AA0FA1"/>
    <w:rsid w:val="00AA12E7"/>
    <w:rsid w:val="00AA1424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6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0FC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6BD"/>
    <w:rsid w:val="00AB4DDE"/>
    <w:rsid w:val="00AB5BB2"/>
    <w:rsid w:val="00AB65CF"/>
    <w:rsid w:val="00AB71DA"/>
    <w:rsid w:val="00AB7BE2"/>
    <w:rsid w:val="00AC0680"/>
    <w:rsid w:val="00AC0A45"/>
    <w:rsid w:val="00AC0F49"/>
    <w:rsid w:val="00AC152F"/>
    <w:rsid w:val="00AC1857"/>
    <w:rsid w:val="00AC1A85"/>
    <w:rsid w:val="00AC2B10"/>
    <w:rsid w:val="00AC2D59"/>
    <w:rsid w:val="00AC2DA7"/>
    <w:rsid w:val="00AC3230"/>
    <w:rsid w:val="00AC326B"/>
    <w:rsid w:val="00AC4044"/>
    <w:rsid w:val="00AC4164"/>
    <w:rsid w:val="00AC4214"/>
    <w:rsid w:val="00AC44BD"/>
    <w:rsid w:val="00AC5B66"/>
    <w:rsid w:val="00AC5F03"/>
    <w:rsid w:val="00AC64E4"/>
    <w:rsid w:val="00AC6625"/>
    <w:rsid w:val="00AC662B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A66"/>
    <w:rsid w:val="00AD2D63"/>
    <w:rsid w:val="00AD3326"/>
    <w:rsid w:val="00AD3A15"/>
    <w:rsid w:val="00AD4016"/>
    <w:rsid w:val="00AD53FD"/>
    <w:rsid w:val="00AD5A14"/>
    <w:rsid w:val="00AD5F63"/>
    <w:rsid w:val="00AD6428"/>
    <w:rsid w:val="00AD66A2"/>
    <w:rsid w:val="00AD6885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067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B8E"/>
    <w:rsid w:val="00AF4D6C"/>
    <w:rsid w:val="00AF4E03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29D2"/>
    <w:rsid w:val="00B036A4"/>
    <w:rsid w:val="00B03D74"/>
    <w:rsid w:val="00B045E5"/>
    <w:rsid w:val="00B0486A"/>
    <w:rsid w:val="00B050B4"/>
    <w:rsid w:val="00B05379"/>
    <w:rsid w:val="00B053ED"/>
    <w:rsid w:val="00B05641"/>
    <w:rsid w:val="00B056D2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DFF"/>
    <w:rsid w:val="00B11F2C"/>
    <w:rsid w:val="00B122AD"/>
    <w:rsid w:val="00B1273E"/>
    <w:rsid w:val="00B138A7"/>
    <w:rsid w:val="00B138BE"/>
    <w:rsid w:val="00B13DBA"/>
    <w:rsid w:val="00B148E1"/>
    <w:rsid w:val="00B14F1B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0EB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358"/>
    <w:rsid w:val="00B27D74"/>
    <w:rsid w:val="00B30118"/>
    <w:rsid w:val="00B30F6C"/>
    <w:rsid w:val="00B3107F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5842"/>
    <w:rsid w:val="00B36988"/>
    <w:rsid w:val="00B36B6F"/>
    <w:rsid w:val="00B36D0B"/>
    <w:rsid w:val="00B36E98"/>
    <w:rsid w:val="00B36F8B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5C8"/>
    <w:rsid w:val="00B42FF0"/>
    <w:rsid w:val="00B43101"/>
    <w:rsid w:val="00B43CC5"/>
    <w:rsid w:val="00B44225"/>
    <w:rsid w:val="00B44B4C"/>
    <w:rsid w:val="00B44C50"/>
    <w:rsid w:val="00B4572A"/>
    <w:rsid w:val="00B457B1"/>
    <w:rsid w:val="00B45FAB"/>
    <w:rsid w:val="00B46111"/>
    <w:rsid w:val="00B46805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3F50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2C29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16"/>
    <w:rsid w:val="00B71494"/>
    <w:rsid w:val="00B71748"/>
    <w:rsid w:val="00B71DA0"/>
    <w:rsid w:val="00B722A0"/>
    <w:rsid w:val="00B727AA"/>
    <w:rsid w:val="00B72C6D"/>
    <w:rsid w:val="00B72E1C"/>
    <w:rsid w:val="00B72E4F"/>
    <w:rsid w:val="00B72F1E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1301"/>
    <w:rsid w:val="00B8202D"/>
    <w:rsid w:val="00B825D1"/>
    <w:rsid w:val="00B82827"/>
    <w:rsid w:val="00B83CD2"/>
    <w:rsid w:val="00B83D83"/>
    <w:rsid w:val="00B83ED0"/>
    <w:rsid w:val="00B84675"/>
    <w:rsid w:val="00B84714"/>
    <w:rsid w:val="00B85460"/>
    <w:rsid w:val="00B855D4"/>
    <w:rsid w:val="00B856B5"/>
    <w:rsid w:val="00B8571E"/>
    <w:rsid w:val="00B85737"/>
    <w:rsid w:val="00B8582C"/>
    <w:rsid w:val="00B85C56"/>
    <w:rsid w:val="00B86694"/>
    <w:rsid w:val="00B867CC"/>
    <w:rsid w:val="00B86F79"/>
    <w:rsid w:val="00B90078"/>
    <w:rsid w:val="00B905CB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97A85"/>
    <w:rsid w:val="00BA0005"/>
    <w:rsid w:val="00BA0459"/>
    <w:rsid w:val="00BA07D9"/>
    <w:rsid w:val="00BA0E1E"/>
    <w:rsid w:val="00BA1104"/>
    <w:rsid w:val="00BA1348"/>
    <w:rsid w:val="00BA1B48"/>
    <w:rsid w:val="00BA23D9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68E2"/>
    <w:rsid w:val="00BA6E72"/>
    <w:rsid w:val="00BA70E8"/>
    <w:rsid w:val="00BA718D"/>
    <w:rsid w:val="00BA7F0D"/>
    <w:rsid w:val="00BA7FC0"/>
    <w:rsid w:val="00BB1351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81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2A"/>
    <w:rsid w:val="00BC68DD"/>
    <w:rsid w:val="00BC6CBD"/>
    <w:rsid w:val="00BC7304"/>
    <w:rsid w:val="00BC7766"/>
    <w:rsid w:val="00BC7892"/>
    <w:rsid w:val="00BC7D80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04C"/>
    <w:rsid w:val="00BD566B"/>
    <w:rsid w:val="00BD5AEB"/>
    <w:rsid w:val="00BD5CD5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0EF3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ADF"/>
    <w:rsid w:val="00BF0C9F"/>
    <w:rsid w:val="00BF0D86"/>
    <w:rsid w:val="00BF0FC6"/>
    <w:rsid w:val="00BF1442"/>
    <w:rsid w:val="00BF1CBF"/>
    <w:rsid w:val="00BF2114"/>
    <w:rsid w:val="00BF3526"/>
    <w:rsid w:val="00BF364A"/>
    <w:rsid w:val="00BF3692"/>
    <w:rsid w:val="00BF3817"/>
    <w:rsid w:val="00BF3943"/>
    <w:rsid w:val="00BF3CBF"/>
    <w:rsid w:val="00BF3DA7"/>
    <w:rsid w:val="00BF44D9"/>
    <w:rsid w:val="00BF595A"/>
    <w:rsid w:val="00BF63A1"/>
    <w:rsid w:val="00BF6790"/>
    <w:rsid w:val="00BF685A"/>
    <w:rsid w:val="00BF7BF3"/>
    <w:rsid w:val="00C00654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539"/>
    <w:rsid w:val="00C05715"/>
    <w:rsid w:val="00C05A30"/>
    <w:rsid w:val="00C05DFC"/>
    <w:rsid w:val="00C06933"/>
    <w:rsid w:val="00C06973"/>
    <w:rsid w:val="00C06AB5"/>
    <w:rsid w:val="00C06BF2"/>
    <w:rsid w:val="00C0723E"/>
    <w:rsid w:val="00C07892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BF2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2ABF"/>
    <w:rsid w:val="00C23644"/>
    <w:rsid w:val="00C23873"/>
    <w:rsid w:val="00C23E7A"/>
    <w:rsid w:val="00C24094"/>
    <w:rsid w:val="00C243B7"/>
    <w:rsid w:val="00C24562"/>
    <w:rsid w:val="00C24697"/>
    <w:rsid w:val="00C249EF"/>
    <w:rsid w:val="00C24B34"/>
    <w:rsid w:val="00C24DAE"/>
    <w:rsid w:val="00C25194"/>
    <w:rsid w:val="00C25466"/>
    <w:rsid w:val="00C2585A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32F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6FDD"/>
    <w:rsid w:val="00C3709A"/>
    <w:rsid w:val="00C373A4"/>
    <w:rsid w:val="00C3742C"/>
    <w:rsid w:val="00C3743D"/>
    <w:rsid w:val="00C37495"/>
    <w:rsid w:val="00C37736"/>
    <w:rsid w:val="00C37BF3"/>
    <w:rsid w:val="00C37C41"/>
    <w:rsid w:val="00C40837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34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CD"/>
    <w:rsid w:val="00C478E9"/>
    <w:rsid w:val="00C47D81"/>
    <w:rsid w:val="00C5034A"/>
    <w:rsid w:val="00C5066B"/>
    <w:rsid w:val="00C50805"/>
    <w:rsid w:val="00C50E4A"/>
    <w:rsid w:val="00C5156A"/>
    <w:rsid w:val="00C51815"/>
    <w:rsid w:val="00C51DD7"/>
    <w:rsid w:val="00C52111"/>
    <w:rsid w:val="00C526C9"/>
    <w:rsid w:val="00C5276C"/>
    <w:rsid w:val="00C52E0B"/>
    <w:rsid w:val="00C52F11"/>
    <w:rsid w:val="00C53A64"/>
    <w:rsid w:val="00C542D4"/>
    <w:rsid w:val="00C5436C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10B"/>
    <w:rsid w:val="00C6236C"/>
    <w:rsid w:val="00C625A9"/>
    <w:rsid w:val="00C62C0C"/>
    <w:rsid w:val="00C649AF"/>
    <w:rsid w:val="00C64C2D"/>
    <w:rsid w:val="00C64E77"/>
    <w:rsid w:val="00C64FCD"/>
    <w:rsid w:val="00C6552D"/>
    <w:rsid w:val="00C65700"/>
    <w:rsid w:val="00C665DB"/>
    <w:rsid w:val="00C6663E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D6D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6EEA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28FD"/>
    <w:rsid w:val="00C83209"/>
    <w:rsid w:val="00C833D9"/>
    <w:rsid w:val="00C83431"/>
    <w:rsid w:val="00C83593"/>
    <w:rsid w:val="00C83F29"/>
    <w:rsid w:val="00C84503"/>
    <w:rsid w:val="00C846CD"/>
    <w:rsid w:val="00C847C4"/>
    <w:rsid w:val="00C848FD"/>
    <w:rsid w:val="00C84BFA"/>
    <w:rsid w:val="00C84C58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8DB"/>
    <w:rsid w:val="00C86987"/>
    <w:rsid w:val="00C87426"/>
    <w:rsid w:val="00C875C9"/>
    <w:rsid w:val="00C87CE3"/>
    <w:rsid w:val="00C87F40"/>
    <w:rsid w:val="00C905D6"/>
    <w:rsid w:val="00C909FD"/>
    <w:rsid w:val="00C90C78"/>
    <w:rsid w:val="00C90CE5"/>
    <w:rsid w:val="00C90E7C"/>
    <w:rsid w:val="00C90FF6"/>
    <w:rsid w:val="00C91153"/>
    <w:rsid w:val="00C912A0"/>
    <w:rsid w:val="00C916E5"/>
    <w:rsid w:val="00C91911"/>
    <w:rsid w:val="00C91BF5"/>
    <w:rsid w:val="00C91E68"/>
    <w:rsid w:val="00C923EE"/>
    <w:rsid w:val="00C929C0"/>
    <w:rsid w:val="00C92BE8"/>
    <w:rsid w:val="00C92FC0"/>
    <w:rsid w:val="00C932BD"/>
    <w:rsid w:val="00C933F1"/>
    <w:rsid w:val="00C93899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A01"/>
    <w:rsid w:val="00C96BB1"/>
    <w:rsid w:val="00C96E70"/>
    <w:rsid w:val="00C97437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3FC8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38AD"/>
    <w:rsid w:val="00CB4141"/>
    <w:rsid w:val="00CB4DC7"/>
    <w:rsid w:val="00CB50CE"/>
    <w:rsid w:val="00CB523E"/>
    <w:rsid w:val="00CB52E8"/>
    <w:rsid w:val="00CB6735"/>
    <w:rsid w:val="00CB6A7A"/>
    <w:rsid w:val="00CB6CC7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081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4D16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070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9F9"/>
    <w:rsid w:val="00CF3C8E"/>
    <w:rsid w:val="00CF3F70"/>
    <w:rsid w:val="00CF489E"/>
    <w:rsid w:val="00CF5271"/>
    <w:rsid w:val="00CF54C4"/>
    <w:rsid w:val="00CF5B0C"/>
    <w:rsid w:val="00CF5CDF"/>
    <w:rsid w:val="00CF625A"/>
    <w:rsid w:val="00CF6707"/>
    <w:rsid w:val="00CF6A51"/>
    <w:rsid w:val="00CF6B80"/>
    <w:rsid w:val="00CF777F"/>
    <w:rsid w:val="00CF7783"/>
    <w:rsid w:val="00D000EB"/>
    <w:rsid w:val="00D00109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C7F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975"/>
    <w:rsid w:val="00D13A87"/>
    <w:rsid w:val="00D149C6"/>
    <w:rsid w:val="00D14A94"/>
    <w:rsid w:val="00D14CD4"/>
    <w:rsid w:val="00D14CFC"/>
    <w:rsid w:val="00D15090"/>
    <w:rsid w:val="00D1582D"/>
    <w:rsid w:val="00D167DB"/>
    <w:rsid w:val="00D16B26"/>
    <w:rsid w:val="00D17733"/>
    <w:rsid w:val="00D17C33"/>
    <w:rsid w:val="00D17D72"/>
    <w:rsid w:val="00D17F65"/>
    <w:rsid w:val="00D2117A"/>
    <w:rsid w:val="00D211A7"/>
    <w:rsid w:val="00D21377"/>
    <w:rsid w:val="00D217B2"/>
    <w:rsid w:val="00D21B3D"/>
    <w:rsid w:val="00D22296"/>
    <w:rsid w:val="00D227ED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2FE0"/>
    <w:rsid w:val="00D43560"/>
    <w:rsid w:val="00D43980"/>
    <w:rsid w:val="00D443E1"/>
    <w:rsid w:val="00D4443D"/>
    <w:rsid w:val="00D44591"/>
    <w:rsid w:val="00D44971"/>
    <w:rsid w:val="00D454F8"/>
    <w:rsid w:val="00D462E7"/>
    <w:rsid w:val="00D46F82"/>
    <w:rsid w:val="00D47495"/>
    <w:rsid w:val="00D479BA"/>
    <w:rsid w:val="00D47B62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0CC"/>
    <w:rsid w:val="00D52572"/>
    <w:rsid w:val="00D52ADE"/>
    <w:rsid w:val="00D530E7"/>
    <w:rsid w:val="00D53B2C"/>
    <w:rsid w:val="00D54591"/>
    <w:rsid w:val="00D55057"/>
    <w:rsid w:val="00D55769"/>
    <w:rsid w:val="00D56DC5"/>
    <w:rsid w:val="00D577F9"/>
    <w:rsid w:val="00D603D9"/>
    <w:rsid w:val="00D60EA9"/>
    <w:rsid w:val="00D61242"/>
    <w:rsid w:val="00D612E9"/>
    <w:rsid w:val="00D61488"/>
    <w:rsid w:val="00D61C03"/>
    <w:rsid w:val="00D61DD9"/>
    <w:rsid w:val="00D61E2B"/>
    <w:rsid w:val="00D62070"/>
    <w:rsid w:val="00D6229F"/>
    <w:rsid w:val="00D62F83"/>
    <w:rsid w:val="00D63037"/>
    <w:rsid w:val="00D6345D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891"/>
    <w:rsid w:val="00D66FA2"/>
    <w:rsid w:val="00D6713C"/>
    <w:rsid w:val="00D67321"/>
    <w:rsid w:val="00D6745F"/>
    <w:rsid w:val="00D676A2"/>
    <w:rsid w:val="00D708C1"/>
    <w:rsid w:val="00D70C1E"/>
    <w:rsid w:val="00D70FC5"/>
    <w:rsid w:val="00D7153E"/>
    <w:rsid w:val="00D71544"/>
    <w:rsid w:val="00D71891"/>
    <w:rsid w:val="00D71E2A"/>
    <w:rsid w:val="00D71E3A"/>
    <w:rsid w:val="00D71F48"/>
    <w:rsid w:val="00D72502"/>
    <w:rsid w:val="00D7277B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65E"/>
    <w:rsid w:val="00D77D05"/>
    <w:rsid w:val="00D77D98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32D"/>
    <w:rsid w:val="00D84464"/>
    <w:rsid w:val="00D844A6"/>
    <w:rsid w:val="00D84BDD"/>
    <w:rsid w:val="00D84EE3"/>
    <w:rsid w:val="00D8595A"/>
    <w:rsid w:val="00D86A4B"/>
    <w:rsid w:val="00D86C33"/>
    <w:rsid w:val="00D871CC"/>
    <w:rsid w:val="00D8743C"/>
    <w:rsid w:val="00D87738"/>
    <w:rsid w:val="00D87B1E"/>
    <w:rsid w:val="00D90CE5"/>
    <w:rsid w:val="00D92991"/>
    <w:rsid w:val="00D92EE4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C7D"/>
    <w:rsid w:val="00DA0DFF"/>
    <w:rsid w:val="00DA14FD"/>
    <w:rsid w:val="00DA1CE6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112"/>
    <w:rsid w:val="00DB027C"/>
    <w:rsid w:val="00DB09E5"/>
    <w:rsid w:val="00DB1303"/>
    <w:rsid w:val="00DB1ED6"/>
    <w:rsid w:val="00DB1F6D"/>
    <w:rsid w:val="00DB281B"/>
    <w:rsid w:val="00DB2B00"/>
    <w:rsid w:val="00DB3195"/>
    <w:rsid w:val="00DB3FA3"/>
    <w:rsid w:val="00DB400E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821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4643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6B0"/>
    <w:rsid w:val="00DE197F"/>
    <w:rsid w:val="00DE1E88"/>
    <w:rsid w:val="00DE2013"/>
    <w:rsid w:val="00DE226A"/>
    <w:rsid w:val="00DE28BE"/>
    <w:rsid w:val="00DE2ADE"/>
    <w:rsid w:val="00DE2D5D"/>
    <w:rsid w:val="00DE3ADE"/>
    <w:rsid w:val="00DE423B"/>
    <w:rsid w:val="00DE4472"/>
    <w:rsid w:val="00DE47E9"/>
    <w:rsid w:val="00DE48A7"/>
    <w:rsid w:val="00DE5053"/>
    <w:rsid w:val="00DE5CEA"/>
    <w:rsid w:val="00DE5D84"/>
    <w:rsid w:val="00DE66F4"/>
    <w:rsid w:val="00DE6AEB"/>
    <w:rsid w:val="00DE6CF9"/>
    <w:rsid w:val="00DE6E16"/>
    <w:rsid w:val="00DE6F0E"/>
    <w:rsid w:val="00DE6F9A"/>
    <w:rsid w:val="00DE75D6"/>
    <w:rsid w:val="00DE7880"/>
    <w:rsid w:val="00DE78A5"/>
    <w:rsid w:val="00DE7952"/>
    <w:rsid w:val="00DE7C78"/>
    <w:rsid w:val="00DF00BA"/>
    <w:rsid w:val="00DF00D8"/>
    <w:rsid w:val="00DF036A"/>
    <w:rsid w:val="00DF0B13"/>
    <w:rsid w:val="00DF0C3D"/>
    <w:rsid w:val="00DF1042"/>
    <w:rsid w:val="00DF1311"/>
    <w:rsid w:val="00DF189F"/>
    <w:rsid w:val="00DF1E47"/>
    <w:rsid w:val="00DF254F"/>
    <w:rsid w:val="00DF28E4"/>
    <w:rsid w:val="00DF3B74"/>
    <w:rsid w:val="00DF4213"/>
    <w:rsid w:val="00DF4AF7"/>
    <w:rsid w:val="00DF50A1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DF7D9A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1C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D9"/>
    <w:rsid w:val="00E112E8"/>
    <w:rsid w:val="00E1148A"/>
    <w:rsid w:val="00E11934"/>
    <w:rsid w:val="00E11974"/>
    <w:rsid w:val="00E12908"/>
    <w:rsid w:val="00E12F45"/>
    <w:rsid w:val="00E130B1"/>
    <w:rsid w:val="00E13249"/>
    <w:rsid w:val="00E136E3"/>
    <w:rsid w:val="00E14095"/>
    <w:rsid w:val="00E14156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5F7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216"/>
    <w:rsid w:val="00E30551"/>
    <w:rsid w:val="00E305BE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9C2"/>
    <w:rsid w:val="00E35A09"/>
    <w:rsid w:val="00E35E3E"/>
    <w:rsid w:val="00E366FE"/>
    <w:rsid w:val="00E36BA4"/>
    <w:rsid w:val="00E36FF7"/>
    <w:rsid w:val="00E37224"/>
    <w:rsid w:val="00E374EF"/>
    <w:rsid w:val="00E37903"/>
    <w:rsid w:val="00E37A4A"/>
    <w:rsid w:val="00E37C73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5E0B"/>
    <w:rsid w:val="00E462D6"/>
    <w:rsid w:val="00E468A9"/>
    <w:rsid w:val="00E470E3"/>
    <w:rsid w:val="00E47250"/>
    <w:rsid w:val="00E47417"/>
    <w:rsid w:val="00E4748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A5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41A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DCC"/>
    <w:rsid w:val="00E72EC3"/>
    <w:rsid w:val="00E735E6"/>
    <w:rsid w:val="00E746B2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6CA8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03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5F7"/>
    <w:rsid w:val="00E93756"/>
    <w:rsid w:val="00E93A28"/>
    <w:rsid w:val="00E9405A"/>
    <w:rsid w:val="00E94335"/>
    <w:rsid w:val="00E94592"/>
    <w:rsid w:val="00E94710"/>
    <w:rsid w:val="00E94766"/>
    <w:rsid w:val="00E95711"/>
    <w:rsid w:val="00E95EDA"/>
    <w:rsid w:val="00E96556"/>
    <w:rsid w:val="00E96D33"/>
    <w:rsid w:val="00EA020D"/>
    <w:rsid w:val="00EA0256"/>
    <w:rsid w:val="00EA09D4"/>
    <w:rsid w:val="00EA1559"/>
    <w:rsid w:val="00EA1858"/>
    <w:rsid w:val="00EA1C8C"/>
    <w:rsid w:val="00EA1F6A"/>
    <w:rsid w:val="00EA2554"/>
    <w:rsid w:val="00EA292C"/>
    <w:rsid w:val="00EA3427"/>
    <w:rsid w:val="00EA389C"/>
    <w:rsid w:val="00EA3ACB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3F35"/>
    <w:rsid w:val="00EB404C"/>
    <w:rsid w:val="00EB4869"/>
    <w:rsid w:val="00EB4C3A"/>
    <w:rsid w:val="00EB4EB5"/>
    <w:rsid w:val="00EB572E"/>
    <w:rsid w:val="00EB6AD9"/>
    <w:rsid w:val="00EB707C"/>
    <w:rsid w:val="00EB77BF"/>
    <w:rsid w:val="00EC0ABD"/>
    <w:rsid w:val="00EC25CC"/>
    <w:rsid w:val="00EC2637"/>
    <w:rsid w:val="00EC2B9D"/>
    <w:rsid w:val="00EC3006"/>
    <w:rsid w:val="00EC36EA"/>
    <w:rsid w:val="00EC3AC5"/>
    <w:rsid w:val="00EC47E9"/>
    <w:rsid w:val="00EC4950"/>
    <w:rsid w:val="00EC4D08"/>
    <w:rsid w:val="00EC5284"/>
    <w:rsid w:val="00EC52DD"/>
    <w:rsid w:val="00EC5357"/>
    <w:rsid w:val="00EC5B08"/>
    <w:rsid w:val="00EC63B3"/>
    <w:rsid w:val="00EC6567"/>
    <w:rsid w:val="00EC75FE"/>
    <w:rsid w:val="00EC780A"/>
    <w:rsid w:val="00EC7C21"/>
    <w:rsid w:val="00EC7E0E"/>
    <w:rsid w:val="00EC7FEE"/>
    <w:rsid w:val="00ED0CCC"/>
    <w:rsid w:val="00ED0E26"/>
    <w:rsid w:val="00ED1778"/>
    <w:rsid w:val="00ED1F9C"/>
    <w:rsid w:val="00ED2306"/>
    <w:rsid w:val="00ED2800"/>
    <w:rsid w:val="00ED2947"/>
    <w:rsid w:val="00ED298A"/>
    <w:rsid w:val="00ED29D3"/>
    <w:rsid w:val="00ED2DDA"/>
    <w:rsid w:val="00ED35F5"/>
    <w:rsid w:val="00ED3B87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6623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6C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785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4E6F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1955"/>
    <w:rsid w:val="00F1228E"/>
    <w:rsid w:val="00F122EF"/>
    <w:rsid w:val="00F125FC"/>
    <w:rsid w:val="00F13089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1E6C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5E"/>
    <w:rsid w:val="00F26296"/>
    <w:rsid w:val="00F26546"/>
    <w:rsid w:val="00F271A7"/>
    <w:rsid w:val="00F275A1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D64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186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CA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2BA"/>
    <w:rsid w:val="00F51566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1A3"/>
    <w:rsid w:val="00F56477"/>
    <w:rsid w:val="00F56BAF"/>
    <w:rsid w:val="00F572AD"/>
    <w:rsid w:val="00F57D7B"/>
    <w:rsid w:val="00F60710"/>
    <w:rsid w:val="00F60CF6"/>
    <w:rsid w:val="00F60D6B"/>
    <w:rsid w:val="00F61875"/>
    <w:rsid w:val="00F61C26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67878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1E95"/>
    <w:rsid w:val="00F822F2"/>
    <w:rsid w:val="00F82654"/>
    <w:rsid w:val="00F82AAA"/>
    <w:rsid w:val="00F830B5"/>
    <w:rsid w:val="00F830DE"/>
    <w:rsid w:val="00F8313B"/>
    <w:rsid w:val="00F83724"/>
    <w:rsid w:val="00F83A64"/>
    <w:rsid w:val="00F83E23"/>
    <w:rsid w:val="00F84412"/>
    <w:rsid w:val="00F8452E"/>
    <w:rsid w:val="00F8485D"/>
    <w:rsid w:val="00F84D25"/>
    <w:rsid w:val="00F857C3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1B8"/>
    <w:rsid w:val="00F95D88"/>
    <w:rsid w:val="00F96745"/>
    <w:rsid w:val="00F973FE"/>
    <w:rsid w:val="00F978CD"/>
    <w:rsid w:val="00F97DC0"/>
    <w:rsid w:val="00FA010A"/>
    <w:rsid w:val="00FA038C"/>
    <w:rsid w:val="00FA082D"/>
    <w:rsid w:val="00FA1384"/>
    <w:rsid w:val="00FA14A9"/>
    <w:rsid w:val="00FA1807"/>
    <w:rsid w:val="00FA1992"/>
    <w:rsid w:val="00FA3244"/>
    <w:rsid w:val="00FA336F"/>
    <w:rsid w:val="00FA3746"/>
    <w:rsid w:val="00FA398A"/>
    <w:rsid w:val="00FA3D0D"/>
    <w:rsid w:val="00FA3D5A"/>
    <w:rsid w:val="00FA49E3"/>
    <w:rsid w:val="00FA4FEF"/>
    <w:rsid w:val="00FA5157"/>
    <w:rsid w:val="00FA5169"/>
    <w:rsid w:val="00FA520E"/>
    <w:rsid w:val="00FA548B"/>
    <w:rsid w:val="00FA54E3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4ACB"/>
    <w:rsid w:val="00FB62EE"/>
    <w:rsid w:val="00FB6AB4"/>
    <w:rsid w:val="00FB7617"/>
    <w:rsid w:val="00FB77BE"/>
    <w:rsid w:val="00FB7BD9"/>
    <w:rsid w:val="00FB7BE4"/>
    <w:rsid w:val="00FB7E29"/>
    <w:rsid w:val="00FC000D"/>
    <w:rsid w:val="00FC0366"/>
    <w:rsid w:val="00FC09CE"/>
    <w:rsid w:val="00FC09F9"/>
    <w:rsid w:val="00FC0A59"/>
    <w:rsid w:val="00FC0C1B"/>
    <w:rsid w:val="00FC101A"/>
    <w:rsid w:val="00FC12DE"/>
    <w:rsid w:val="00FC1571"/>
    <w:rsid w:val="00FC18A7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0EA9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37B4"/>
    <w:rsid w:val="00FD42A1"/>
    <w:rsid w:val="00FD45A5"/>
    <w:rsid w:val="00FD4626"/>
    <w:rsid w:val="00FD469B"/>
    <w:rsid w:val="00FD472A"/>
    <w:rsid w:val="00FD472F"/>
    <w:rsid w:val="00FD53CE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6FA7"/>
    <w:rsid w:val="00FD76D6"/>
    <w:rsid w:val="00FD7D00"/>
    <w:rsid w:val="00FE0052"/>
    <w:rsid w:val="00FE00BB"/>
    <w:rsid w:val="00FE03CC"/>
    <w:rsid w:val="00FE0592"/>
    <w:rsid w:val="00FE0D5F"/>
    <w:rsid w:val="00FE117D"/>
    <w:rsid w:val="00FE1216"/>
    <w:rsid w:val="00FE15F1"/>
    <w:rsid w:val="00FE2000"/>
    <w:rsid w:val="00FE2987"/>
    <w:rsid w:val="00FE369A"/>
    <w:rsid w:val="00FE3AE2"/>
    <w:rsid w:val="00FE3D6C"/>
    <w:rsid w:val="00FE3FFD"/>
    <w:rsid w:val="00FE4765"/>
    <w:rsid w:val="00FE48E1"/>
    <w:rsid w:val="00FE494F"/>
    <w:rsid w:val="00FE52E5"/>
    <w:rsid w:val="00FE5EED"/>
    <w:rsid w:val="00FE6168"/>
    <w:rsid w:val="00FE6877"/>
    <w:rsid w:val="00FE6C80"/>
    <w:rsid w:val="00FE71A2"/>
    <w:rsid w:val="00FF15EA"/>
    <w:rsid w:val="00FF16AE"/>
    <w:rsid w:val="00FF1B41"/>
    <w:rsid w:val="00FF1B66"/>
    <w:rsid w:val="00FF2478"/>
    <w:rsid w:val="00FF2EFD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50"/>
    <w:rsid w:val="00FF5DF2"/>
    <w:rsid w:val="00FF63D7"/>
    <w:rsid w:val="00FF6407"/>
    <w:rsid w:val="00FF649B"/>
    <w:rsid w:val="00FF651E"/>
    <w:rsid w:val="00FF6B9D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57840F-4B1F-42E5-96AC-DD528BAD2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11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Pitsini, Fungsa</dc:creator>
  <cp:keywords/>
  <cp:lastModifiedBy>Somjai, Nigonyanont</cp:lastModifiedBy>
  <cp:revision>2</cp:revision>
  <cp:lastPrinted>2026-08-09T10:46:00Z</cp:lastPrinted>
  <dcterms:created xsi:type="dcterms:W3CDTF">2026-08-13T01:57:00Z</dcterms:created>
  <dcterms:modified xsi:type="dcterms:W3CDTF">2026-08-13T01:57:00Z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