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0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0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2E8ADEF4" w:rsidR="00B0181F" w:rsidRPr="007933F1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508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50872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2508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640F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214502EE" w:rsidR="00052D67" w:rsidRPr="00EF4929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4929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เฉพาะกิจการ </w:t>
      </w:r>
      <w:r w:rsidRPr="00EF4929">
        <w:rPr>
          <w:rFonts w:ascii="Angsana New" w:hAnsi="Angsana New"/>
          <w:spacing w:val="-2"/>
          <w:sz w:val="30"/>
          <w:szCs w:val="30"/>
          <w:cs/>
        </w:rPr>
        <w:t>ณ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EF492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250872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25087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มิถุนายน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640F8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50872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250872">
        <w:rPr>
          <w:rFonts w:ascii="Angsana New" w:hAnsi="Angsana New"/>
          <w:spacing w:val="-2"/>
          <w:sz w:val="30"/>
          <w:szCs w:val="30"/>
        </w:rPr>
        <w:br/>
      </w:r>
      <w:r w:rsidR="00250872">
        <w:rPr>
          <w:rFonts w:ascii="Angsana New" w:hAnsi="Angsana New" w:hint="cs"/>
          <w:spacing w:val="-2"/>
          <w:sz w:val="30"/>
          <w:szCs w:val="30"/>
          <w:cs/>
        </w:rPr>
        <w:t xml:space="preserve">สามเดือนและหกเดือนสิ้นสุดวันที่ </w:t>
      </w:r>
      <w:r w:rsidR="00250872">
        <w:rPr>
          <w:rFonts w:ascii="Angsana New" w:hAnsi="Angsana New"/>
          <w:spacing w:val="-2"/>
          <w:sz w:val="30"/>
          <w:szCs w:val="30"/>
        </w:rPr>
        <w:t xml:space="preserve">30 </w:t>
      </w:r>
      <w:r w:rsidR="00250872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250872">
        <w:rPr>
          <w:rFonts w:ascii="Angsana New" w:hAnsi="Angsana New"/>
          <w:spacing w:val="-2"/>
          <w:sz w:val="30"/>
          <w:szCs w:val="30"/>
        </w:rPr>
        <w:t>2569</w:t>
      </w:r>
      <w:r w:rsidR="00EF4929"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 w:rsid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รวมและงบกระแสเงินสดเฉพาะกิจการ 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250872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เดือ</w:t>
      </w:r>
      <w:r w:rsidR="00250872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สิ้นสุดวันที่ </w:t>
      </w:r>
      <w:r w:rsidR="00250872">
        <w:rPr>
          <w:rFonts w:asciiTheme="majorBidi" w:hAnsiTheme="majorBidi" w:cstheme="majorBidi"/>
          <w:spacing w:val="-2"/>
          <w:sz w:val="30"/>
          <w:szCs w:val="30"/>
        </w:rPr>
        <w:br/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250872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25087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มิถุนายน</w:t>
      </w:r>
      <w:r w:rsidR="002860A2" w:rsidRPr="00EF4929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256</w:t>
      </w:r>
      <w:r w:rsidR="00B640F8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ล็อกซเล่ย์ จำกัด (มหาชน) และบริษัทย่อย</w:t>
      </w:r>
      <w:r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และของเฉพาะบริษัทล็อกซเล่ย์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34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517596" w:rsidRPr="00272DBB" w:rsidSect="003D0432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2DE7498" w14:textId="36A0EB59" w:rsidR="001E5D9B" w:rsidRPr="002860A2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1F4B89C4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EF4929">
        <w:rPr>
          <w:rFonts w:asciiTheme="majorBidi" w:hAnsiTheme="majorBidi" w:cstheme="majorBidi" w:hint="cs"/>
          <w:cs/>
          <w:lang w:val="en-US"/>
        </w:rPr>
        <w:t>ศศิธร พงศ์อดิศักดิ์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65730EB6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EF4929">
        <w:rPr>
          <w:rFonts w:asciiTheme="majorBidi" w:hAnsiTheme="majorBidi" w:cstheme="majorBidi"/>
          <w:lang w:val="en-US"/>
        </w:rPr>
        <w:t>8802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9AC4310" w14:textId="77777777" w:rsidR="00C80581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5BCEAAF0" w:rsidR="00710575" w:rsidRPr="00E408C7" w:rsidRDefault="00CC1C14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250872">
        <w:rPr>
          <w:rFonts w:asciiTheme="majorBidi" w:hAnsiTheme="majorBidi" w:cstheme="majorBidi"/>
          <w:sz w:val="30"/>
          <w:szCs w:val="30"/>
        </w:rPr>
        <w:t xml:space="preserve">3 </w:t>
      </w:r>
      <w:r w:rsidR="0025087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62D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2D37">
        <w:rPr>
          <w:rFonts w:asciiTheme="majorBidi" w:hAnsiTheme="majorBidi" w:cstheme="majorBidi"/>
          <w:sz w:val="30"/>
          <w:szCs w:val="30"/>
        </w:rPr>
        <w:t>256</w:t>
      </w:r>
      <w:r w:rsidR="00B640F8">
        <w:rPr>
          <w:rFonts w:asciiTheme="majorBidi" w:hAnsiTheme="majorBidi" w:cstheme="majorBidi"/>
          <w:sz w:val="30"/>
          <w:szCs w:val="30"/>
        </w:rPr>
        <w:t>9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57A0C" w14:textId="77777777" w:rsidR="00010E54" w:rsidRDefault="00010E54" w:rsidP="00900EE2">
      <w:r>
        <w:separator/>
      </w:r>
    </w:p>
  </w:endnote>
  <w:endnote w:type="continuationSeparator" w:id="0">
    <w:p w14:paraId="79460670" w14:textId="77777777" w:rsidR="00010E54" w:rsidRDefault="00010E54" w:rsidP="00900EE2">
      <w:r>
        <w:continuationSeparator/>
      </w:r>
    </w:p>
  </w:endnote>
  <w:endnote w:type="continuationNotice" w:id="1">
    <w:p w14:paraId="427E7894" w14:textId="77777777" w:rsidR="00010E54" w:rsidRDefault="00010E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B507" w14:textId="49023071" w:rsidR="005E4962" w:rsidRPr="00C562FA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ED26" w14:textId="77777777" w:rsidR="00010E54" w:rsidRDefault="00010E54" w:rsidP="00900EE2">
      <w:r>
        <w:separator/>
      </w:r>
    </w:p>
  </w:footnote>
  <w:footnote w:type="continuationSeparator" w:id="0">
    <w:p w14:paraId="7CCA0CFD" w14:textId="77777777" w:rsidR="00010E54" w:rsidRDefault="00010E54" w:rsidP="00900EE2">
      <w:r>
        <w:continuationSeparator/>
      </w:r>
    </w:p>
  </w:footnote>
  <w:footnote w:type="continuationNotice" w:id="1">
    <w:p w14:paraId="22087819" w14:textId="77777777" w:rsidR="00010E54" w:rsidRDefault="00010E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E294" w14:textId="439009A6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CEFACD" w14:textId="2A78479E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603444" w14:textId="7CC1F38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9B381" w14:textId="04582DC4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E059C5" w14:textId="4AE0C2CB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9DB2A0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AABA" w14:textId="41EFB28B" w:rsidR="005E4962" w:rsidRPr="00991809" w:rsidRDefault="005E4962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A163F3" w14:textId="018438D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868373" w14:textId="6B6DB4B5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BA7891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FAAE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84B65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54B665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E62BE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2F8713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5DC04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EA6AF4C" w14:textId="1D232FDA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EF811B" w14:textId="77777777" w:rsidR="003F58CC" w:rsidRPr="00991809" w:rsidRDefault="003F58CC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E54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2F0"/>
    <w:rsid w:val="0006435E"/>
    <w:rsid w:val="0006448C"/>
    <w:rsid w:val="00064632"/>
    <w:rsid w:val="00064A31"/>
    <w:rsid w:val="00064F19"/>
    <w:rsid w:val="0006525E"/>
    <w:rsid w:val="000652DA"/>
    <w:rsid w:val="00065502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08F5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513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3A4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72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A2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BC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029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60F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7E7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14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3F1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368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713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FD3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7"/>
    <w:rsid w:val="00982FF8"/>
    <w:rsid w:val="009830B0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0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44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1903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3F5C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B04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FDB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0F8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98E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4EC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496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581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D81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1C1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C26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42D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D37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5B4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547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17F06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29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929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B60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61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E610A5-1244-4063-B4BF-5A02E356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5B166A-8A93-4596-9A7F-FAD1501D458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Tanawat, Rujiwanich</cp:lastModifiedBy>
  <cp:revision>6</cp:revision>
  <cp:lastPrinted>2022-11-02T04:29:00Z</cp:lastPrinted>
  <dcterms:created xsi:type="dcterms:W3CDTF">2025-05-01T08:51:00Z</dcterms:created>
  <dcterms:modified xsi:type="dcterms:W3CDTF">2026-08-01T05:57:00Z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