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09267B" w:rsidRPr="00DA0744" w14:paraId="6D3ABF43" w14:textId="77777777" w:rsidTr="00EF2BC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E9ABF21" w14:textId="77777777" w:rsidR="0009267B" w:rsidRPr="00DA0744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A33724" w14:textId="77777777" w:rsidR="0009267B" w:rsidRPr="00DA0744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1D875E56" w14:textId="77777777" w:rsidR="0009267B" w:rsidRPr="00DA0744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09267B" w:rsidRPr="00DA0744" w14:paraId="03931A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01C86C1F" w14:textId="77777777" w:rsidR="0009267B" w:rsidRPr="00DA0744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E8A1A1" w14:textId="77777777" w:rsidR="0009267B" w:rsidRPr="00DA0744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010" w:type="dxa"/>
          </w:tcPr>
          <w:p w14:paraId="778D5216" w14:textId="77777777" w:rsidR="0009267B" w:rsidRPr="00DA0744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291DF4" w:rsidRPr="00DA0744" w14:paraId="640F843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6AED12" w14:textId="67A0849D" w:rsidR="00291DF4" w:rsidRPr="00DA0744" w:rsidRDefault="005D2669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A159AF6" w14:textId="77777777" w:rsidR="00291DF4" w:rsidRPr="00DA0744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39E6BDE3" w14:textId="6E97BF24" w:rsidR="00291DF4" w:rsidRPr="00DA0744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291DF4" w:rsidRPr="00DA0744" w14:paraId="616FA93F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50B24F" w14:textId="7B87ADBC" w:rsidR="00291DF4" w:rsidRPr="00DA0744" w:rsidRDefault="005D2669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D5699A" w14:textId="77777777" w:rsidR="00291DF4" w:rsidRPr="00DA0744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240F7D0" w14:textId="7058BEF0" w:rsidR="00291DF4" w:rsidRPr="00DA0744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7A2546" w:rsidRPr="00DA0744" w14:paraId="7AEFEE26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AFF66C" w14:textId="701295D3" w:rsidR="007A2546" w:rsidRPr="00DA0744" w:rsidRDefault="005D2669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58D5251" w14:textId="77777777" w:rsidR="007A2546" w:rsidRPr="00DA0744" w:rsidRDefault="007A2546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99BD966" w14:textId="1FFDF42D" w:rsidR="007A2546" w:rsidRPr="00DA0744" w:rsidRDefault="007A2546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11715" w:rsidRPr="00DA0744" w14:paraId="4D31D87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AA201A5" w14:textId="2D548015" w:rsidR="00D11715" w:rsidRPr="00DA0744" w:rsidRDefault="005D2669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425E9BE" w14:textId="77777777" w:rsidR="00D11715" w:rsidRPr="00DA0744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5D84DD7C" w14:textId="64B4121B" w:rsidR="00D11715" w:rsidRPr="00DA0744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220A8" w:rsidRPr="00DA074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การค้าและอื่นๆ</w:t>
            </w:r>
          </w:p>
        </w:tc>
      </w:tr>
      <w:tr w:rsidR="00D11715" w:rsidRPr="00DA0744" w14:paraId="7F78DA38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AB163A" w14:textId="1E8953C5" w:rsidR="00D11715" w:rsidRPr="00DA0744" w:rsidRDefault="005D2669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0806B2A" w14:textId="77777777" w:rsidR="00D11715" w:rsidRPr="00DA0744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99BF7A9" w14:textId="6C8D29C0" w:rsidR="00D11715" w:rsidRPr="00DA0744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ลูกหนี้ตาม</w:t>
            </w: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สัญญาปรับโครงสร้างหนี้</w:t>
            </w:r>
          </w:p>
        </w:tc>
      </w:tr>
      <w:tr w:rsidR="00B67E15" w:rsidRPr="00DA0744" w14:paraId="678903BA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85B511" w14:textId="0C9E9CEF" w:rsidR="00B67E15" w:rsidRPr="00DA0744" w:rsidRDefault="005D2669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27FFEC8" w14:textId="77777777" w:rsidR="00B67E15" w:rsidRPr="00DA0744" w:rsidRDefault="00B67E15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235DFB93" w14:textId="64A8250C" w:rsidR="00B67E15" w:rsidRPr="00DA0744" w:rsidRDefault="00E6165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E70A73" w:rsidRPr="00DA0744" w14:paraId="146D75D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902EAD" w14:textId="27005D0D" w:rsidR="00E70A73" w:rsidRPr="00DA0744" w:rsidRDefault="005D2669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35B7AE3" w14:textId="77777777" w:rsidR="00E70A73" w:rsidRPr="00DA0744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78640B7" w14:textId="2EA5E806" w:rsidR="00E70A73" w:rsidRPr="00DA0744" w:rsidRDefault="00E6165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70A73" w:rsidRPr="00DA0744" w14:paraId="4FD0E0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4E65EA" w14:textId="1B27C85E" w:rsidR="00E70A73" w:rsidRPr="00DA0744" w:rsidRDefault="005D2669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8A88D4F" w14:textId="77777777" w:rsidR="00E70A73" w:rsidRPr="00DA0744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0541FE99" w14:textId="25DA885D" w:rsidR="00E70A73" w:rsidRPr="00DA0744" w:rsidRDefault="00E6165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E70A73" w:rsidRPr="00DA0744" w14:paraId="60EDF279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400781" w14:textId="5C74E084" w:rsidR="00E70A73" w:rsidRPr="00DA0744" w:rsidRDefault="005D2669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26CA447" w14:textId="77777777" w:rsidR="00E70A73" w:rsidRPr="00DA0744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CE6E50D" w14:textId="5BCF81F8" w:rsidR="00E70A73" w:rsidRPr="00DA0744" w:rsidRDefault="00E6165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</w:t>
            </w:r>
            <w:r w:rsidR="00A60D7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งินปันผล</w:t>
            </w:r>
          </w:p>
        </w:tc>
      </w:tr>
      <w:tr w:rsidR="00A60D77" w:rsidRPr="00DA0744" w14:paraId="752E178B" w14:textId="77777777" w:rsidTr="00494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3C9686" w14:textId="3D56AB0A" w:rsidR="00A60D77" w:rsidRPr="00DA0744" w:rsidRDefault="005D2669" w:rsidP="00A60D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06768ED" w14:textId="77777777" w:rsidR="00A60D77" w:rsidRPr="00DA0744" w:rsidRDefault="00A60D77" w:rsidP="00A60D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6A310232" w14:textId="47D28C51" w:rsidR="00A60D77" w:rsidRPr="00DA0744" w:rsidRDefault="00A60D77" w:rsidP="00A60D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60D77" w:rsidRPr="00DA0744" w14:paraId="36D0414D" w14:textId="77777777" w:rsidTr="00494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890B72" w14:textId="44B44CF8" w:rsidR="00A60D77" w:rsidRPr="00DA0744" w:rsidRDefault="005D2669" w:rsidP="00A60D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D266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788F0BA" w14:textId="77777777" w:rsidR="00A60D77" w:rsidRPr="00DA0744" w:rsidRDefault="00A60D77" w:rsidP="00A60D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B87E104" w14:textId="735DE001" w:rsidR="00A60D77" w:rsidRPr="00DA0744" w:rsidRDefault="00A60D77" w:rsidP="00A60D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60D77" w:rsidRPr="00DA0744" w14:paraId="41A598FC" w14:textId="77777777" w:rsidTr="00165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E7D46F5" w14:textId="51CB6696" w:rsidR="00A60D77" w:rsidRPr="00DA0744" w:rsidRDefault="005D2669" w:rsidP="00A60D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3717FD1F" w14:textId="77777777" w:rsidR="00A60D77" w:rsidRPr="00DA0744" w:rsidRDefault="00A60D77" w:rsidP="00A60D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2E56591E" w14:textId="73678BBC" w:rsidR="00A60D77" w:rsidRPr="00DA0744" w:rsidRDefault="00A60D77" w:rsidP="00A60D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A60D77" w:rsidRPr="00DA0744" w14:paraId="3B38E1B1" w14:textId="77777777" w:rsidTr="00CA6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E66018F" w14:textId="7C0D1F44" w:rsidR="00A60D77" w:rsidRPr="00DA0744" w:rsidRDefault="005D2669" w:rsidP="00A60D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5A56BBF1" w14:textId="77777777" w:rsidR="00A60D77" w:rsidRPr="00DA0744" w:rsidRDefault="00A60D77" w:rsidP="00A60D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C74E318" w14:textId="0A0BA2CD" w:rsidR="00A60D77" w:rsidRPr="00DA0744" w:rsidRDefault="009F4C53" w:rsidP="00A60D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มาตรฐานการรายงานทางเงินที่ยังไม่ได้ใช้</w:t>
            </w:r>
          </w:p>
        </w:tc>
      </w:tr>
      <w:tr w:rsidR="00A60D77" w:rsidRPr="00DA0744" w14:paraId="092B2FB4" w14:textId="77777777" w:rsidTr="00A153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371234" w14:textId="105C1AC1" w:rsidR="00A60D77" w:rsidRPr="00DA0744" w:rsidRDefault="00A60D77" w:rsidP="00A60D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C212A2" w14:textId="77777777" w:rsidR="00A60D77" w:rsidRPr="00DA0744" w:rsidRDefault="00A60D77" w:rsidP="00A60D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F519E1A" w14:textId="387B10EA" w:rsidR="00A60D77" w:rsidRPr="00DA0744" w:rsidRDefault="00A60D77" w:rsidP="00A60D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60D77" w:rsidRPr="00DA0744" w14:paraId="37830E97" w14:textId="77777777" w:rsidTr="009E43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D1C137" w14:textId="52216857" w:rsidR="00A60D77" w:rsidRPr="00DA0744" w:rsidRDefault="00A60D77" w:rsidP="00A60D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1EE36FF" w14:textId="77777777" w:rsidR="00A60D77" w:rsidRPr="00DA0744" w:rsidRDefault="00A60D77" w:rsidP="00A60D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2AC08A36" w14:textId="4A38F578" w:rsidR="00A60D77" w:rsidRPr="00DA0744" w:rsidRDefault="00A60D77" w:rsidP="00A60D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60D77" w:rsidRPr="00DA0744" w14:paraId="1672561E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3C06A7" w14:textId="3481FE7C" w:rsidR="00A60D77" w:rsidRPr="00DA0744" w:rsidRDefault="00A60D77" w:rsidP="00A60D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D7EB71" w14:textId="77777777" w:rsidR="00A60D77" w:rsidRPr="00DA0744" w:rsidRDefault="00A60D77" w:rsidP="00A60D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06701F6D" w14:textId="0ACAE8CA" w:rsidR="00A60D77" w:rsidRPr="00DA0744" w:rsidRDefault="00A60D77" w:rsidP="00A60D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60D77" w:rsidRPr="00DA0744" w14:paraId="274BEDC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7044B1" w14:textId="16388BB5" w:rsidR="00A60D77" w:rsidRPr="00DA0744" w:rsidRDefault="00A60D77" w:rsidP="00A60D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07E936" w14:textId="77777777" w:rsidR="00A60D77" w:rsidRPr="00DA0744" w:rsidRDefault="00A60D77" w:rsidP="00A60D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B8A64DB" w14:textId="44694994" w:rsidR="00A60D77" w:rsidRPr="00DA0744" w:rsidRDefault="00A60D77" w:rsidP="00A60D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28FE66C" w14:textId="77777777" w:rsidR="001A021D" w:rsidRPr="00DA0744" w:rsidRDefault="001A021D" w:rsidP="00EF0DA5">
      <w:pPr>
        <w:rPr>
          <w:rFonts w:asciiTheme="majorBidi" w:hAnsiTheme="majorBidi" w:cstheme="majorBidi"/>
          <w:b/>
          <w:bCs/>
        </w:rPr>
      </w:pPr>
    </w:p>
    <w:p w14:paraId="5587987F" w14:textId="77777777" w:rsidR="00710575" w:rsidRPr="00DA0744" w:rsidRDefault="00710575" w:rsidP="00EF0DA5">
      <w:pPr>
        <w:rPr>
          <w:rFonts w:asciiTheme="majorBidi" w:hAnsiTheme="majorBidi" w:cstheme="majorBidi"/>
          <w:b/>
          <w:bCs/>
        </w:rPr>
      </w:pPr>
    </w:p>
    <w:p w14:paraId="4DF2231E" w14:textId="77777777" w:rsidR="00710575" w:rsidRPr="00DA0744" w:rsidRDefault="00710575" w:rsidP="00EF0DA5">
      <w:pPr>
        <w:rPr>
          <w:rFonts w:asciiTheme="majorBidi" w:hAnsiTheme="majorBidi" w:cstheme="majorBidi"/>
        </w:rPr>
      </w:pPr>
    </w:p>
    <w:p w14:paraId="5D3A0DB7" w14:textId="77777777" w:rsidR="0009267B" w:rsidRPr="00DA0744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</w:rPr>
        <w:br w:type="page"/>
      </w:r>
      <w:r w:rsidRPr="00DA074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72CFAD4" w14:textId="77777777" w:rsidR="0009267B" w:rsidRPr="00DA0744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</w:rPr>
      </w:pPr>
    </w:p>
    <w:p w14:paraId="339F4639" w14:textId="50D0063E" w:rsidR="0009267B" w:rsidRPr="00DA0744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624932" w:rsidRPr="00DA0744">
        <w:rPr>
          <w:rFonts w:asciiTheme="majorBidi" w:hAnsiTheme="majorBidi" w:cstheme="majorBidi"/>
          <w:sz w:val="30"/>
          <w:szCs w:val="30"/>
          <w:cs/>
        </w:rPr>
        <w:t>บริ</w:t>
      </w:r>
      <w:r w:rsidR="00E5569F" w:rsidRPr="00DA0744">
        <w:rPr>
          <w:rFonts w:asciiTheme="majorBidi" w:hAnsiTheme="majorBidi" w:cstheme="majorBidi"/>
          <w:sz w:val="30"/>
          <w:szCs w:val="30"/>
          <w:cs/>
        </w:rPr>
        <w:t>ษัท</w:t>
      </w:r>
      <w:r w:rsidR="00C1686A" w:rsidRPr="00DA0744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F01805"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="005D2669" w:rsidRPr="005D2669">
        <w:rPr>
          <w:rFonts w:asciiTheme="majorBidi" w:hAnsiTheme="majorBidi" w:cstheme="majorBidi"/>
          <w:sz w:val="30"/>
          <w:szCs w:val="30"/>
        </w:rPr>
        <w:t>13</w:t>
      </w:r>
      <w:r w:rsidR="00796818"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="003F7BDE">
        <w:rPr>
          <w:rFonts w:asciiTheme="majorBidi" w:hAnsiTheme="majorBidi" w:hint="cs"/>
          <w:sz w:val="30"/>
          <w:szCs w:val="30"/>
          <w:cs/>
        </w:rPr>
        <w:t>สิงห</w:t>
      </w:r>
      <w:r w:rsidR="00E61E03" w:rsidRPr="00DA0744">
        <w:rPr>
          <w:rFonts w:asciiTheme="majorBidi" w:hAnsiTheme="majorBidi" w:hint="cs"/>
          <w:sz w:val="30"/>
          <w:szCs w:val="30"/>
          <w:cs/>
        </w:rPr>
        <w:t>าคม</w:t>
      </w:r>
      <w:r w:rsidR="2F3E409B"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="005D2669" w:rsidRPr="005D2669">
        <w:rPr>
          <w:rFonts w:asciiTheme="majorBidi" w:hAnsiTheme="majorBidi" w:cstheme="majorBidi"/>
          <w:sz w:val="30"/>
          <w:szCs w:val="30"/>
        </w:rPr>
        <w:t>2569</w:t>
      </w:r>
    </w:p>
    <w:p w14:paraId="0055BCD2" w14:textId="77777777" w:rsidR="0009267B" w:rsidRPr="00DA0744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4397C08" w14:textId="77777777" w:rsidR="0009267B" w:rsidRPr="00DA0744" w:rsidRDefault="0009267B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DA074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ข้อมูลทั่วไป</w:t>
      </w:r>
    </w:p>
    <w:p w14:paraId="5C584481" w14:textId="77777777" w:rsidR="0009267B" w:rsidRPr="00DA0744" w:rsidRDefault="0009267B" w:rsidP="00EF0DA5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48EBFE" w14:textId="3CE16B88" w:rsidR="0009267B" w:rsidRPr="00DA0744" w:rsidRDefault="0070346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บริษัทดำเนินธุรกิจหลักเกี่ยวกับการซื้อมาขายไป รวมทั้งงานขายอุปกรณ์ระบบสื่อสารโทรคมนาคม งานวิศวกรรมระบบขนส่งทางราง และระบบอื่นๆ พร้อมติดตั้ง บริษัทย่อยดำเนินธุรกิจหลักในด้านการซื้อมาขายไป การขายและให้บริการด้านระบบเทคโนโลยีสารสนเทศและระบบเครื่องให้บริการลูกค้าอัตโนมัติในการทำธุรกรรมทางการเงิน การจำหน่ายสินค้าอุปโภคบริโภค ธุรกิจบริการด้านอาหาร และการให้บริการอื่นๆ</w:t>
      </w:r>
    </w:p>
    <w:p w14:paraId="25925507" w14:textId="77777777" w:rsidR="009F0AB5" w:rsidRPr="00DA0744" w:rsidRDefault="009F0AB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"/>
        <w:jc w:val="thaiDistribute"/>
        <w:rPr>
          <w:rFonts w:asciiTheme="majorBidi" w:hAnsiTheme="majorBidi" w:cstheme="majorBidi"/>
          <w:sz w:val="20"/>
          <w:szCs w:val="20"/>
        </w:rPr>
      </w:pPr>
    </w:p>
    <w:p w14:paraId="79D4BAA4" w14:textId="77777777" w:rsidR="0009267B" w:rsidRPr="00DA0744" w:rsidRDefault="0009267B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DA074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71092242" w14:textId="77777777" w:rsidR="0009267B" w:rsidRPr="00DA0744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9B75EDA" w14:textId="5A2ECF8A" w:rsidR="0009267B" w:rsidRPr="00DA0744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01744" w:rsidRPr="00DA0744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DA0744">
        <w:rPr>
          <w:rFonts w:asciiTheme="majorBidi" w:hAnsiTheme="majorBidi" w:cstheme="majorBidi"/>
          <w:sz w:val="30"/>
          <w:szCs w:val="30"/>
          <w:cs/>
        </w:rPr>
        <w:t>นี้</w:t>
      </w:r>
      <w:r w:rsidR="00D81125" w:rsidRPr="00DA0744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7F2927" w:rsidRPr="00DA0744">
        <w:rPr>
          <w:rFonts w:asciiTheme="majorBidi" w:hAnsiTheme="majorBidi" w:cstheme="majorBidi"/>
          <w:sz w:val="30"/>
          <w:szCs w:val="30"/>
        </w:rPr>
        <w:br/>
      </w:r>
      <w:r w:rsidR="00D81125" w:rsidRPr="00DA0744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01744" w:rsidRPr="00DA0744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601744" w:rsidRPr="00DA0744">
        <w:rPr>
          <w:rFonts w:asciiTheme="majorBidi" w:hAnsiTheme="majorBidi" w:cstheme="majorBidi"/>
          <w:sz w:val="30"/>
          <w:szCs w:val="30"/>
        </w:rPr>
        <w:t>“</w:t>
      </w:r>
      <w:r w:rsidR="00601744" w:rsidRPr="00DA0744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01744" w:rsidRPr="00DA0744">
        <w:rPr>
          <w:rFonts w:asciiTheme="majorBidi" w:hAnsiTheme="majorBidi" w:cstheme="majorBidi"/>
          <w:sz w:val="30"/>
          <w:szCs w:val="30"/>
        </w:rPr>
        <w:t>”</w:t>
      </w:r>
      <w:r w:rsidR="00601744" w:rsidRPr="00DA0744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DA0744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="00483C78" w:rsidRPr="00DA07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>ฉบับที</w:t>
      </w:r>
      <w:r w:rsidR="00601744" w:rsidRPr="00DA0744">
        <w:rPr>
          <w:rFonts w:asciiTheme="majorBidi" w:hAnsiTheme="majorBidi" w:cstheme="majorBidi"/>
          <w:sz w:val="30"/>
          <w:szCs w:val="30"/>
          <w:cs/>
        </w:rPr>
        <w:t>่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2669" w:rsidRPr="005D2669">
        <w:rPr>
          <w:rFonts w:asciiTheme="majorBidi" w:hAnsiTheme="majorBidi" w:cstheme="majorBidi"/>
          <w:sz w:val="30"/>
          <w:szCs w:val="30"/>
        </w:rPr>
        <w:t>34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D81125" w:rsidRPr="00DA07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04F3" w:rsidRPr="00DA0744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</w:t>
      </w:r>
      <w:r w:rsidRPr="00DA0744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DA0744">
        <w:rPr>
          <w:rFonts w:asciiTheme="majorBidi" w:hAnsiTheme="majorBidi" w:cstheme="majorBidi"/>
          <w:spacing w:val="6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DA074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CC0431" w:rsidRPr="00DA0744">
        <w:rPr>
          <w:rFonts w:asciiTheme="majorBidi" w:hAnsiTheme="majorBidi" w:cstheme="majorBidi"/>
          <w:spacing w:val="6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CC0431" w:rsidRPr="00DA074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5D2669" w:rsidRPr="005D2669">
        <w:rPr>
          <w:rFonts w:asciiTheme="majorBidi" w:hAnsiTheme="majorBidi" w:cstheme="majorBidi"/>
          <w:spacing w:val="6"/>
          <w:sz w:val="30"/>
          <w:szCs w:val="30"/>
        </w:rPr>
        <w:t>31</w:t>
      </w:r>
      <w:r w:rsidR="00CC0431" w:rsidRPr="00DA074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CC0431" w:rsidRPr="00DA0744">
        <w:rPr>
          <w:rFonts w:asciiTheme="majorBidi" w:hAnsiTheme="majorBidi" w:cstheme="majorBidi"/>
          <w:spacing w:val="6"/>
          <w:sz w:val="30"/>
          <w:szCs w:val="30"/>
          <w:cs/>
        </w:rPr>
        <w:t>ธันวาคม</w:t>
      </w:r>
      <w:r w:rsidR="00CC0431" w:rsidRPr="00DA074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5D2669" w:rsidRPr="005D2669">
        <w:rPr>
          <w:rFonts w:asciiTheme="majorBidi" w:hAnsiTheme="majorBidi" w:cstheme="majorBidi"/>
          <w:spacing w:val="6"/>
          <w:sz w:val="30"/>
          <w:szCs w:val="30"/>
        </w:rPr>
        <w:t>2568</w:t>
      </w:r>
    </w:p>
    <w:p w14:paraId="2ABE7E87" w14:textId="77777777" w:rsidR="00A97F99" w:rsidRPr="00DA0744" w:rsidRDefault="00A97F9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7A144E8" w14:textId="43226468" w:rsidR="001419CD" w:rsidRPr="00DA0744" w:rsidRDefault="0002294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B71763" w:rsidRPr="00DA0744">
        <w:rPr>
          <w:rFonts w:asciiTheme="majorBidi" w:hAnsiTheme="majorBidi" w:cstheme="majorBidi"/>
          <w:sz w:val="30"/>
          <w:szCs w:val="30"/>
          <w:cs/>
        </w:rPr>
        <w:t>และการประมาณการ</w:t>
      </w:r>
      <w:r w:rsidRPr="00DA0744">
        <w:rPr>
          <w:rFonts w:asciiTheme="majorBidi" w:hAnsiTheme="majorBidi" w:cstheme="majorBidi"/>
          <w:sz w:val="30"/>
          <w:szCs w:val="30"/>
          <w:cs/>
        </w:rPr>
        <w:t>ในการถือปฏิบัติตามนโยบายการบัญชีของกลุ่มบริษัท</w:t>
      </w:r>
      <w:r w:rsidR="00C40C1A" w:rsidRPr="00DA074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845B85" w:rsidRPr="00DA0744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71763" w:rsidRPr="00DA0744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1763" w:rsidRPr="00DA0744">
        <w:rPr>
          <w:rFonts w:asciiTheme="majorBidi" w:hAnsiTheme="majorBidi" w:cstheme="majorBidi"/>
          <w:sz w:val="30"/>
          <w:szCs w:val="30"/>
          <w:cs/>
        </w:rPr>
        <w:t>ทั้งนี้ นโยบายการบัญชี วิธีการคำนวณ</w:t>
      </w:r>
      <w:r w:rsidRPr="00DA0744">
        <w:rPr>
          <w:rFonts w:asciiTheme="majorBidi" w:hAnsiTheme="majorBidi" w:cstheme="majorBidi"/>
          <w:sz w:val="30"/>
          <w:szCs w:val="30"/>
          <w:cs/>
        </w:rPr>
        <w:t>และ</w:t>
      </w:r>
      <w:r w:rsidR="00B71763" w:rsidRPr="00DA0744">
        <w:rPr>
          <w:rFonts w:asciiTheme="majorBidi" w:hAnsiTheme="majorBidi" w:cstheme="majorBidi"/>
          <w:sz w:val="30"/>
          <w:szCs w:val="30"/>
          <w:cs/>
        </w:rPr>
        <w:t>แหล่งข้อมูลสำคัญที่ใช้ในการประมาณการซึ่งอาจมีความไม่แน่นอนนั้น</w:t>
      </w:r>
      <w:r w:rsidR="00E70B40" w:rsidRPr="00DA0744">
        <w:rPr>
          <w:rFonts w:asciiTheme="majorBidi" w:hAnsiTheme="majorBidi" w:cstheme="majorBidi"/>
          <w:sz w:val="30"/>
          <w:szCs w:val="30"/>
          <w:cs/>
        </w:rPr>
        <w:t xml:space="preserve">ไม่แตกต่างจากที่ได้อธิบายไว้ในงบการเงินสำหรับปีสิ้นสุดวันที่ </w:t>
      </w:r>
      <w:r w:rsidR="005D2669" w:rsidRPr="005D2669">
        <w:rPr>
          <w:rFonts w:asciiTheme="majorBidi" w:hAnsiTheme="majorBidi" w:cstheme="majorBidi"/>
          <w:sz w:val="30"/>
          <w:szCs w:val="30"/>
        </w:rPr>
        <w:t>31</w:t>
      </w:r>
      <w:r w:rsidR="00E70B40" w:rsidRPr="00DA074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D2669" w:rsidRPr="005D2669">
        <w:rPr>
          <w:rFonts w:asciiTheme="majorBidi" w:hAnsiTheme="majorBidi" w:cstheme="majorBidi"/>
          <w:sz w:val="30"/>
          <w:szCs w:val="30"/>
        </w:rPr>
        <w:t>2568</w:t>
      </w:r>
    </w:p>
    <w:p w14:paraId="7369B47E" w14:textId="77777777" w:rsidR="007A2546" w:rsidRPr="00DA0744" w:rsidRDefault="007A254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809CF" w14:textId="77777777" w:rsidR="007A2546" w:rsidRPr="00DA0744" w:rsidRDefault="007A254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A0744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66B9BE4" w14:textId="39FEADC2" w:rsidR="00F212CE" w:rsidRPr="00DA0744" w:rsidRDefault="00F212CE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DA074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0BF22B8A" w14:textId="43AB4B47" w:rsidR="00A15395" w:rsidRPr="00DA0744" w:rsidRDefault="00A1539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spacing w:val="-3"/>
          <w:sz w:val="20"/>
          <w:szCs w:val="20"/>
        </w:rPr>
      </w:pPr>
    </w:p>
    <w:tbl>
      <w:tblPr>
        <w:tblW w:w="927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61"/>
        <w:gridCol w:w="9"/>
        <w:gridCol w:w="1080"/>
        <w:gridCol w:w="270"/>
        <w:gridCol w:w="1080"/>
        <w:gridCol w:w="270"/>
        <w:gridCol w:w="1080"/>
      </w:tblGrid>
      <w:tr w:rsidR="00DD6666" w:rsidRPr="00DA0744" w14:paraId="01D8FA08" w14:textId="77777777" w:rsidTr="00736BBB">
        <w:trPr>
          <w:tblHeader/>
        </w:trPr>
        <w:tc>
          <w:tcPr>
            <w:tcW w:w="4140" w:type="dxa"/>
            <w:hideMark/>
          </w:tcPr>
          <w:p w14:paraId="25EFE155" w14:textId="77777777" w:rsidR="00DD6666" w:rsidRPr="00DA0744" w:rsidRDefault="00DD6666" w:rsidP="00736B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4"/>
            <w:hideMark/>
          </w:tcPr>
          <w:p w14:paraId="7EA44075" w14:textId="77777777" w:rsidR="00DD6666" w:rsidRPr="00DA0744" w:rsidRDefault="00DD6666" w:rsidP="00736BB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49CCC0" w14:textId="77777777" w:rsidR="00DD6666" w:rsidRPr="00DA0744" w:rsidRDefault="00DD6666" w:rsidP="00736BB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7040D284" w14:textId="77777777" w:rsidR="00DD6666" w:rsidRPr="00DA0744" w:rsidRDefault="00DD6666" w:rsidP="00736BB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666" w:rsidRPr="00DA0744" w14:paraId="587BB65D" w14:textId="77777777" w:rsidTr="00736BBB">
        <w:trPr>
          <w:trHeight w:val="70"/>
          <w:tblHeader/>
        </w:trPr>
        <w:tc>
          <w:tcPr>
            <w:tcW w:w="4140" w:type="dxa"/>
            <w:hideMark/>
          </w:tcPr>
          <w:p w14:paraId="7BFCC3EB" w14:textId="7CD5A8D7" w:rsidR="00DD6666" w:rsidRPr="00DA0744" w:rsidRDefault="00DD6666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F7B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A07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D2669" w:rsidRPr="005D26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DE6572" w:rsidRPr="00DA07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C54A1" w:rsidRPr="00DA07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3F7B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080" w:type="dxa"/>
            <w:hideMark/>
          </w:tcPr>
          <w:p w14:paraId="2AF5055C" w14:textId="3E93BC32" w:rsidR="00DD6666" w:rsidRPr="00DA0744" w:rsidRDefault="005D2669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gridSpan w:val="2"/>
          </w:tcPr>
          <w:p w14:paraId="14DB7610" w14:textId="77777777" w:rsidR="00DD6666" w:rsidRPr="00DA0744" w:rsidRDefault="00DD6666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424CFCE8" w14:textId="64CA0548" w:rsidR="00DD6666" w:rsidRPr="00DA0744" w:rsidRDefault="005D2669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E8F39DC" w14:textId="77777777" w:rsidR="00DD6666" w:rsidRPr="00DA0744" w:rsidRDefault="00DD6666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77AB5DC6" w14:textId="70177757" w:rsidR="00DD6666" w:rsidRPr="00DA0744" w:rsidRDefault="005D2669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04395F42" w14:textId="77777777" w:rsidR="00DD6666" w:rsidRPr="00DA0744" w:rsidRDefault="00DD6666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280810DD" w14:textId="7CA859FF" w:rsidR="00DD6666" w:rsidRPr="00DA0744" w:rsidRDefault="005D2669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DD6666" w:rsidRPr="00DA0744" w14:paraId="29AAE42C" w14:textId="77777777" w:rsidTr="00736BBB">
        <w:trPr>
          <w:trHeight w:val="344"/>
          <w:tblHeader/>
        </w:trPr>
        <w:tc>
          <w:tcPr>
            <w:tcW w:w="4140" w:type="dxa"/>
          </w:tcPr>
          <w:p w14:paraId="1D1003F3" w14:textId="77777777" w:rsidR="00DD6666" w:rsidRPr="00DA0744" w:rsidRDefault="00DD6666" w:rsidP="00736BB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8"/>
            <w:hideMark/>
          </w:tcPr>
          <w:p w14:paraId="0A7445EA" w14:textId="77777777" w:rsidR="00DD6666" w:rsidRPr="00DA0744" w:rsidRDefault="00DD6666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DD6666" w:rsidRPr="00DA0744" w14:paraId="36FC170B" w14:textId="77777777" w:rsidTr="00736BBB">
        <w:tc>
          <w:tcPr>
            <w:tcW w:w="4140" w:type="dxa"/>
            <w:hideMark/>
          </w:tcPr>
          <w:p w14:paraId="1C002E60" w14:textId="77777777" w:rsidR="00DD6666" w:rsidRPr="00DA0744" w:rsidRDefault="00DD6666" w:rsidP="00736BBB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DFFC9CD" w14:textId="77777777" w:rsidR="00DD6666" w:rsidRPr="00DA0744" w:rsidRDefault="00DD6666" w:rsidP="00736BB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EDAEC3" w14:textId="77777777" w:rsidR="00DD6666" w:rsidRPr="00DA0744" w:rsidRDefault="00DD6666" w:rsidP="00736BB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1566142" w14:textId="77777777" w:rsidR="00DD6666" w:rsidRPr="00DA0744" w:rsidRDefault="00DD6666" w:rsidP="00736BB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DDE276" w14:textId="77777777" w:rsidR="00DD6666" w:rsidRPr="00DA0744" w:rsidRDefault="00DD6666" w:rsidP="00736BB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045BFA2" w14:textId="77777777" w:rsidR="00DD6666" w:rsidRPr="00DA0744" w:rsidRDefault="00DD6666" w:rsidP="00736BB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ED564F9" w14:textId="77777777" w:rsidR="00DD6666" w:rsidRPr="00DA0744" w:rsidRDefault="00DD6666" w:rsidP="00736BB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B8F6400" w14:textId="77777777" w:rsidR="00DD6666" w:rsidRPr="00DA0744" w:rsidRDefault="00DD6666" w:rsidP="00736BB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4467CD" w:rsidRPr="00DA0744" w14:paraId="4C37C065" w14:textId="77777777" w:rsidTr="003E0C18">
        <w:tc>
          <w:tcPr>
            <w:tcW w:w="4140" w:type="dxa"/>
            <w:hideMark/>
          </w:tcPr>
          <w:p w14:paraId="000CD226" w14:textId="77777777" w:rsidR="004467CD" w:rsidRPr="00DA0744" w:rsidRDefault="004467CD" w:rsidP="004467C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06E6A46B" w14:textId="14989EBA" w:rsidR="004467CD" w:rsidRPr="00DA0744" w:rsidRDefault="004467CD" w:rsidP="004467C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93E6195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493267EA" w14:textId="77777777" w:rsidR="004467CD" w:rsidRPr="00DA0744" w:rsidRDefault="004467CD" w:rsidP="004467C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DC95B05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0B58E95" w14:textId="28D69B9C" w:rsidR="004467CD" w:rsidRPr="00DA0744" w:rsidRDefault="005D2669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  <w:tc>
          <w:tcPr>
            <w:tcW w:w="270" w:type="dxa"/>
          </w:tcPr>
          <w:p w14:paraId="702BB3B5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79A0ED4" w14:textId="3309CE60" w:rsidR="004467CD" w:rsidRPr="00DA0744" w:rsidRDefault="005D2669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</w:p>
        </w:tc>
      </w:tr>
      <w:tr w:rsidR="004467CD" w:rsidRPr="00DA0744" w14:paraId="25DC16DD" w14:textId="77777777" w:rsidTr="003E0C18">
        <w:tc>
          <w:tcPr>
            <w:tcW w:w="4140" w:type="dxa"/>
            <w:hideMark/>
          </w:tcPr>
          <w:p w14:paraId="11DCB351" w14:textId="77777777" w:rsidR="004467CD" w:rsidRPr="00DA0744" w:rsidRDefault="004467CD" w:rsidP="004467C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</w:tcPr>
          <w:p w14:paraId="5AD7EEFC" w14:textId="3E0E0D34" w:rsidR="004467CD" w:rsidRPr="00DA0744" w:rsidRDefault="004467CD" w:rsidP="004467C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8F81B1B" w14:textId="77777777" w:rsidR="004467CD" w:rsidRPr="00DA0744" w:rsidRDefault="004467CD" w:rsidP="004467CD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5134A151" w14:textId="77777777" w:rsidR="004467CD" w:rsidRPr="00DA0744" w:rsidRDefault="004467CD" w:rsidP="004467C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1D7757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478396B" w14:textId="6E195822" w:rsidR="004467CD" w:rsidRPr="00DA0744" w:rsidRDefault="005D2669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</w:tcPr>
          <w:p w14:paraId="733F9E9A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6AB466E4" w14:textId="5CF73900" w:rsidR="004467CD" w:rsidRPr="00DA0744" w:rsidRDefault="005D2669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</w:tr>
      <w:tr w:rsidR="004467CD" w:rsidRPr="00DA0744" w14:paraId="7C9D1EAF" w14:textId="77777777" w:rsidTr="003E0C18">
        <w:tc>
          <w:tcPr>
            <w:tcW w:w="4140" w:type="dxa"/>
            <w:hideMark/>
          </w:tcPr>
          <w:p w14:paraId="0765F48E" w14:textId="77777777" w:rsidR="004467CD" w:rsidRPr="00DA0744" w:rsidRDefault="004467CD" w:rsidP="004467C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6D639E03" w14:textId="3C1D503E" w:rsidR="004467CD" w:rsidRPr="00DA0744" w:rsidRDefault="004467CD" w:rsidP="004467C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1B1BC4C" w14:textId="77777777" w:rsidR="004467CD" w:rsidRPr="00DA0744" w:rsidRDefault="004467CD" w:rsidP="004467CD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3A9175F8" w14:textId="77777777" w:rsidR="004467CD" w:rsidRPr="00DA0744" w:rsidRDefault="004467CD" w:rsidP="004467C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677412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0DCD399" w14:textId="2BDC8430" w:rsidR="004467CD" w:rsidRPr="00DA0744" w:rsidRDefault="005D2669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  <w:tc>
          <w:tcPr>
            <w:tcW w:w="270" w:type="dxa"/>
          </w:tcPr>
          <w:p w14:paraId="02AE4E35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73FAEE83" w14:textId="667DA0D9" w:rsidR="004467CD" w:rsidRPr="00DA0744" w:rsidRDefault="005D2669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271</w:t>
            </w:r>
          </w:p>
        </w:tc>
      </w:tr>
      <w:tr w:rsidR="004467CD" w:rsidRPr="00DA0744" w14:paraId="43613764" w14:textId="77777777" w:rsidTr="003E0C18">
        <w:tc>
          <w:tcPr>
            <w:tcW w:w="4140" w:type="dxa"/>
            <w:vAlign w:val="bottom"/>
            <w:hideMark/>
          </w:tcPr>
          <w:p w14:paraId="32AF2386" w14:textId="77777777" w:rsidR="004467CD" w:rsidRPr="00DA0744" w:rsidRDefault="004467CD" w:rsidP="004467CD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03F2A094" w14:textId="4B9C37E2" w:rsidR="004467CD" w:rsidRPr="00DA0744" w:rsidRDefault="004467CD" w:rsidP="004467C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E06F987" w14:textId="77777777" w:rsidR="004467CD" w:rsidRPr="00DA0744" w:rsidRDefault="004467CD" w:rsidP="004467CD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3C9F6684" w14:textId="77777777" w:rsidR="004467CD" w:rsidRPr="00DA0744" w:rsidRDefault="004467CD" w:rsidP="004467C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A2CB1D1" w14:textId="77777777" w:rsidR="004467CD" w:rsidRPr="00DA0744" w:rsidRDefault="004467CD" w:rsidP="004467CD">
            <w:pPr>
              <w:pStyle w:val="a3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2FAE6CED" w14:textId="7039D349" w:rsidR="004467CD" w:rsidRPr="00DA0744" w:rsidRDefault="005D2669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51959D4F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3C0B809" w14:textId="510FFEDC" w:rsidR="004467CD" w:rsidRPr="00DA0744" w:rsidRDefault="005D2669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</w:tr>
      <w:tr w:rsidR="004467CD" w:rsidRPr="00DA0744" w14:paraId="377439E9" w14:textId="77777777" w:rsidTr="003E0C18">
        <w:tc>
          <w:tcPr>
            <w:tcW w:w="4140" w:type="dxa"/>
            <w:hideMark/>
          </w:tcPr>
          <w:p w14:paraId="0396D691" w14:textId="39CBB2D7" w:rsidR="004467CD" w:rsidRPr="00DA0744" w:rsidRDefault="004467CD" w:rsidP="004467CD">
            <w:pPr>
              <w:tabs>
                <w:tab w:val="clear" w:pos="1871"/>
                <w:tab w:val="clear" w:pos="2580"/>
                <w:tab w:val="clear" w:pos="2807"/>
                <w:tab w:val="left" w:pos="342"/>
                <w:tab w:val="left" w:pos="285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</w:tcPr>
          <w:p w14:paraId="4CB226FB" w14:textId="4318BF61" w:rsidR="004467CD" w:rsidRPr="00DA0744" w:rsidRDefault="004467CD" w:rsidP="004467C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98E4EC3" w14:textId="77777777" w:rsidR="004467CD" w:rsidRPr="00DA0744" w:rsidRDefault="004467CD" w:rsidP="004467CD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1370780B" w14:textId="77777777" w:rsidR="004467CD" w:rsidRPr="00DA0744" w:rsidRDefault="004467CD" w:rsidP="004467C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CB9F25F" w14:textId="77777777" w:rsidR="004467CD" w:rsidRPr="00DA0744" w:rsidRDefault="004467CD" w:rsidP="004467CD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6493FF13" w14:textId="3A3B564E" w:rsidR="004467CD" w:rsidRPr="00DA0744" w:rsidRDefault="005D2669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CAD7091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4C43D66" w14:textId="50B657ED" w:rsidR="004467CD" w:rsidRPr="00DA0744" w:rsidRDefault="005D2669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4467CD" w:rsidRPr="00DA0744" w14:paraId="70A6A04C" w14:textId="77777777" w:rsidTr="003E0C18">
        <w:tc>
          <w:tcPr>
            <w:tcW w:w="4140" w:type="dxa"/>
            <w:hideMark/>
          </w:tcPr>
          <w:p w14:paraId="00DE80E8" w14:textId="77777777" w:rsidR="004467CD" w:rsidRPr="00DA0744" w:rsidRDefault="004467CD" w:rsidP="004467CD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7303EEEA" w14:textId="2772C3C2" w:rsidR="004467CD" w:rsidRPr="00DA0744" w:rsidRDefault="004467CD" w:rsidP="004467C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78F16E68" w14:textId="77777777" w:rsidR="004467CD" w:rsidRPr="00DA0744" w:rsidRDefault="004467CD" w:rsidP="004467CD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61258AA2" w14:textId="77777777" w:rsidR="004467CD" w:rsidRPr="00DA0744" w:rsidRDefault="004467CD" w:rsidP="004467C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44569E" w14:textId="77777777" w:rsidR="004467CD" w:rsidRPr="00DA0744" w:rsidRDefault="004467CD" w:rsidP="004467CD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70BBEF92" w14:textId="7E99DDCB" w:rsidR="004467CD" w:rsidRPr="00DA0744" w:rsidRDefault="005D2669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</w:tcPr>
          <w:p w14:paraId="74E29DC3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4CB2712" w14:textId="70DDC0D9" w:rsidR="004467CD" w:rsidRPr="00DA0744" w:rsidRDefault="005D2669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</w:tr>
      <w:tr w:rsidR="004467CD" w:rsidRPr="00DA0744" w14:paraId="1583FCB6" w14:textId="77777777" w:rsidTr="003E0C18">
        <w:tc>
          <w:tcPr>
            <w:tcW w:w="4140" w:type="dxa"/>
            <w:hideMark/>
          </w:tcPr>
          <w:p w14:paraId="43607DBE" w14:textId="77777777" w:rsidR="004467CD" w:rsidRPr="00DA0744" w:rsidRDefault="004467CD" w:rsidP="004467CD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67C4BEDC" w14:textId="78CCA2F2" w:rsidR="004467CD" w:rsidRPr="00DA0744" w:rsidRDefault="004467CD" w:rsidP="004467C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1DAD9CA" w14:textId="77777777" w:rsidR="004467CD" w:rsidRPr="00DA0744" w:rsidRDefault="004467CD" w:rsidP="004467CD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43E1C205" w14:textId="77777777" w:rsidR="004467CD" w:rsidRPr="00DA0744" w:rsidRDefault="004467CD" w:rsidP="004467C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6DD1708" w14:textId="77777777" w:rsidR="004467CD" w:rsidRPr="00DA0744" w:rsidRDefault="004467CD" w:rsidP="004467CD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2AC956E3" w14:textId="108E3A02" w:rsidR="004467CD" w:rsidRPr="00DA0744" w:rsidRDefault="005D2669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9171929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62CF370" w14:textId="12F8A780" w:rsidR="004467CD" w:rsidRPr="00DA0744" w:rsidRDefault="005D2669" w:rsidP="004467CD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2A4737" w:rsidRPr="00DA0744" w14:paraId="0C1D71BF" w14:textId="77777777" w:rsidTr="00796818">
        <w:trPr>
          <w:trHeight w:val="71"/>
        </w:trPr>
        <w:tc>
          <w:tcPr>
            <w:tcW w:w="4140" w:type="dxa"/>
          </w:tcPr>
          <w:p w14:paraId="6AFC32A5" w14:textId="77777777" w:rsidR="002A4737" w:rsidRPr="00DA0744" w:rsidRDefault="002A4737" w:rsidP="002A4737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682FD5AE" w14:textId="77777777" w:rsidR="002A4737" w:rsidRPr="00DA0744" w:rsidRDefault="002A4737" w:rsidP="002A473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E256A3A" w14:textId="77777777" w:rsidR="002A4737" w:rsidRPr="00DA0744" w:rsidRDefault="002A4737" w:rsidP="002A4737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eastAsia="SimSun" w:hAnsiTheme="majorBidi" w:cstheme="majorBidi"/>
                <w:sz w:val="10"/>
                <w:szCs w:val="10"/>
                <w:lang w:val="en-US" w:eastAsia="en-US"/>
              </w:rPr>
            </w:pPr>
          </w:p>
        </w:tc>
        <w:tc>
          <w:tcPr>
            <w:tcW w:w="1080" w:type="dxa"/>
          </w:tcPr>
          <w:p w14:paraId="4C68E9C4" w14:textId="77777777" w:rsidR="002A4737" w:rsidRPr="00DA0744" w:rsidRDefault="002A4737" w:rsidP="002A473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6FDCF4F8" w14:textId="77777777" w:rsidR="002A4737" w:rsidRPr="00DA0744" w:rsidRDefault="002A4737" w:rsidP="002A4737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eastAsia="SimSun" w:hAnsiTheme="majorBidi" w:cstheme="majorBidi"/>
                <w:sz w:val="10"/>
                <w:szCs w:val="10"/>
                <w:lang w:val="en-US" w:eastAsia="en-US"/>
              </w:rPr>
            </w:pPr>
          </w:p>
        </w:tc>
        <w:tc>
          <w:tcPr>
            <w:tcW w:w="1080" w:type="dxa"/>
          </w:tcPr>
          <w:p w14:paraId="0AAEB619" w14:textId="77777777" w:rsidR="002A4737" w:rsidRPr="00DA0744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6B8C950D" w14:textId="77777777" w:rsidR="002A4737" w:rsidRPr="00DA0744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080" w:type="dxa"/>
          </w:tcPr>
          <w:p w14:paraId="0B3F07DD" w14:textId="77777777" w:rsidR="002A4737" w:rsidRPr="00DA0744" w:rsidRDefault="002A4737" w:rsidP="002A4737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2A4737" w:rsidRPr="00DA0744" w14:paraId="39910D02" w14:textId="77777777" w:rsidTr="00736BBB">
        <w:tc>
          <w:tcPr>
            <w:tcW w:w="4140" w:type="dxa"/>
            <w:hideMark/>
          </w:tcPr>
          <w:p w14:paraId="60A1524C" w14:textId="77777777" w:rsidR="002A4737" w:rsidRPr="00DA0744" w:rsidRDefault="002A4737" w:rsidP="002A473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27DF2A5E" w14:textId="77777777" w:rsidR="002A4737" w:rsidRPr="00DA0744" w:rsidRDefault="002A4737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37691C2F" w14:textId="77777777" w:rsidR="002A4737" w:rsidRPr="00DA0744" w:rsidRDefault="002A4737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566B0E37" w14:textId="77777777" w:rsidR="002A4737" w:rsidRPr="00DA0744" w:rsidRDefault="002A4737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0D3755" w14:textId="77777777" w:rsidR="002A4737" w:rsidRPr="00DA0744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A10B289" w14:textId="77777777" w:rsidR="002A4737" w:rsidRPr="00DA0744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D9E18E0" w14:textId="77777777" w:rsidR="002A4737" w:rsidRPr="00DA0744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52CFA74" w14:textId="77777777" w:rsidR="002A4737" w:rsidRPr="00DA0744" w:rsidRDefault="002A4737" w:rsidP="002A4737">
            <w:pPr>
              <w:pStyle w:val="a1"/>
              <w:tabs>
                <w:tab w:val="decimal" w:pos="54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4467CD" w:rsidRPr="00DA0744" w14:paraId="146B1E43" w14:textId="77777777" w:rsidTr="003E0C18">
        <w:tc>
          <w:tcPr>
            <w:tcW w:w="4140" w:type="dxa"/>
            <w:hideMark/>
          </w:tcPr>
          <w:p w14:paraId="0CACC98A" w14:textId="5698BB02" w:rsidR="004467CD" w:rsidRPr="00DA0744" w:rsidRDefault="004467CD" w:rsidP="004467CD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5BBC755E" w14:textId="4671D055" w:rsidR="004467CD" w:rsidRPr="00DA0744" w:rsidRDefault="005D2669" w:rsidP="004467CD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61" w:type="dxa"/>
          </w:tcPr>
          <w:p w14:paraId="67EF86DD" w14:textId="77777777" w:rsidR="004467CD" w:rsidRPr="00DA0744" w:rsidRDefault="004467CD" w:rsidP="004467CD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6B15C5D1" w14:textId="6CAEA813" w:rsidR="004467CD" w:rsidRPr="00DA0744" w:rsidRDefault="005D2669" w:rsidP="004467CD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3D52D498" w14:textId="77777777" w:rsidR="004467CD" w:rsidRPr="00DA0744" w:rsidRDefault="004467CD" w:rsidP="004467CD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DB293D3" w14:textId="4DF01522" w:rsidR="004467CD" w:rsidRPr="00DA0744" w:rsidRDefault="006666A5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DDDFDE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8E215CC" w14:textId="689A417B" w:rsidR="004467CD" w:rsidRPr="00DA0744" w:rsidRDefault="005D2669" w:rsidP="004467CD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4467CD" w:rsidRPr="00DA0744" w14:paraId="17FDBD0E" w14:textId="77777777" w:rsidTr="003E0C18">
        <w:tc>
          <w:tcPr>
            <w:tcW w:w="4140" w:type="dxa"/>
            <w:hideMark/>
          </w:tcPr>
          <w:p w14:paraId="6C749A39" w14:textId="77777777" w:rsidR="004467CD" w:rsidRPr="00DA0744" w:rsidRDefault="004467CD" w:rsidP="004467CD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04D6B27" w14:textId="7E6AC2EB" w:rsidR="004467CD" w:rsidRPr="00DA0744" w:rsidRDefault="005D2669" w:rsidP="004467CD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1" w:type="dxa"/>
          </w:tcPr>
          <w:p w14:paraId="4514871E" w14:textId="77777777" w:rsidR="004467CD" w:rsidRPr="00DA0744" w:rsidRDefault="004467CD" w:rsidP="004467CD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3F905C78" w14:textId="5139DBB4" w:rsidR="004467CD" w:rsidRPr="00DA0744" w:rsidRDefault="005D2669" w:rsidP="004467CD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203847E1" w14:textId="77777777" w:rsidR="004467CD" w:rsidRPr="00DA0744" w:rsidRDefault="004467CD" w:rsidP="004467CD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A2A45E0" w14:textId="250012E8" w:rsidR="004467CD" w:rsidRPr="00DA0744" w:rsidRDefault="005D2669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2C772A0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8852C35" w14:textId="3DDDE608" w:rsidR="004467CD" w:rsidRPr="00DA0744" w:rsidRDefault="005D2669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4467CD" w:rsidRPr="00DA0744" w14:paraId="014E83D9" w14:textId="77777777" w:rsidTr="003E0C18">
        <w:tc>
          <w:tcPr>
            <w:tcW w:w="4140" w:type="dxa"/>
            <w:hideMark/>
          </w:tcPr>
          <w:p w14:paraId="7C4A86B8" w14:textId="77777777" w:rsidR="004467CD" w:rsidRPr="00DA0744" w:rsidRDefault="004467CD" w:rsidP="004467CD">
            <w:pPr>
              <w:tabs>
                <w:tab w:val="clear" w:pos="2580"/>
                <w:tab w:val="clear" w:pos="2807"/>
                <w:tab w:val="left" w:pos="-108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521F295E" w14:textId="5F7A3478" w:rsidR="004467CD" w:rsidRPr="00DA0744" w:rsidRDefault="004467CD" w:rsidP="004467CD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14:paraId="1082E3FA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870A5B8" w14:textId="2F186071" w:rsidR="004467CD" w:rsidRPr="00DA0744" w:rsidRDefault="004467CD" w:rsidP="004467C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4924AA6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B46B518" w14:textId="249ED835" w:rsidR="004467CD" w:rsidRPr="00DA0744" w:rsidRDefault="005D2669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29E3E0C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BBF3484" w14:textId="34A25065" w:rsidR="004467CD" w:rsidRPr="00DA0744" w:rsidRDefault="005D2669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4467CD" w:rsidRPr="00DA0744" w14:paraId="6F59870C" w14:textId="77777777" w:rsidTr="003E0C18">
        <w:trPr>
          <w:trHeight w:val="203"/>
        </w:trPr>
        <w:tc>
          <w:tcPr>
            <w:tcW w:w="4140" w:type="dxa"/>
            <w:hideMark/>
          </w:tcPr>
          <w:p w14:paraId="3C24D1C8" w14:textId="77777777" w:rsidR="004467CD" w:rsidRPr="00DA0744" w:rsidRDefault="004467CD" w:rsidP="004467CD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6B90B71A" w14:textId="01C08958" w:rsidR="004467CD" w:rsidRPr="00DA0744" w:rsidRDefault="005D2669" w:rsidP="004467CD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</w:t>
            </w:r>
          </w:p>
        </w:tc>
        <w:tc>
          <w:tcPr>
            <w:tcW w:w="261" w:type="dxa"/>
          </w:tcPr>
          <w:p w14:paraId="29CD56C2" w14:textId="77777777" w:rsidR="004467CD" w:rsidRPr="00DA0744" w:rsidRDefault="004467CD" w:rsidP="004467CD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4586231F" w14:textId="7CBD66B8" w:rsidR="004467CD" w:rsidRPr="00DA0744" w:rsidRDefault="005D2669" w:rsidP="004467CD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</w:p>
        </w:tc>
        <w:tc>
          <w:tcPr>
            <w:tcW w:w="270" w:type="dxa"/>
          </w:tcPr>
          <w:p w14:paraId="45FE4383" w14:textId="77777777" w:rsidR="004467CD" w:rsidRPr="00DA0744" w:rsidRDefault="004467CD" w:rsidP="004467CD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4670DDF8" w14:textId="064BBD51" w:rsidR="004467CD" w:rsidRPr="00DA0744" w:rsidRDefault="005D2669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</w:p>
        </w:tc>
        <w:tc>
          <w:tcPr>
            <w:tcW w:w="270" w:type="dxa"/>
          </w:tcPr>
          <w:p w14:paraId="730043B7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6C32AE67" w14:textId="5A87BECC" w:rsidR="004467CD" w:rsidRPr="00DA0744" w:rsidRDefault="005D2669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</w:p>
        </w:tc>
      </w:tr>
      <w:tr w:rsidR="002A4737" w:rsidRPr="00DA0744" w14:paraId="406E4C11" w14:textId="77777777" w:rsidTr="005D721C">
        <w:trPr>
          <w:trHeight w:val="68"/>
        </w:trPr>
        <w:tc>
          <w:tcPr>
            <w:tcW w:w="4140" w:type="dxa"/>
          </w:tcPr>
          <w:p w14:paraId="589ECB46" w14:textId="77777777" w:rsidR="002A4737" w:rsidRPr="00DA0744" w:rsidRDefault="002A4737" w:rsidP="005D721C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5EE91644" w14:textId="77777777" w:rsidR="002A4737" w:rsidRPr="00DA0744" w:rsidRDefault="002A4737" w:rsidP="005D721C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61" w:type="dxa"/>
          </w:tcPr>
          <w:p w14:paraId="2F0826BD" w14:textId="77777777" w:rsidR="002A4737" w:rsidRPr="00DA0744" w:rsidRDefault="002A4737" w:rsidP="005D721C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66C2FA0C" w14:textId="77777777" w:rsidR="002A4737" w:rsidRPr="00DA0744" w:rsidRDefault="002A4737" w:rsidP="005D721C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60FF92F2" w14:textId="77777777" w:rsidR="002A4737" w:rsidRPr="00DA0744" w:rsidRDefault="002A4737" w:rsidP="005D721C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47B54008" w14:textId="77777777" w:rsidR="002A4737" w:rsidRPr="00DA0744" w:rsidRDefault="002A4737" w:rsidP="005D721C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0F663EE3" w14:textId="77777777" w:rsidR="002A4737" w:rsidRPr="00DA0744" w:rsidRDefault="002A4737" w:rsidP="005D721C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608744FB" w14:textId="77777777" w:rsidR="002A4737" w:rsidRPr="00DA0744" w:rsidRDefault="002A4737" w:rsidP="005D721C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</w:tr>
      <w:tr w:rsidR="002A4737" w:rsidRPr="00DA0744" w14:paraId="0F40673F" w14:textId="77777777" w:rsidTr="00736BBB">
        <w:tc>
          <w:tcPr>
            <w:tcW w:w="4140" w:type="dxa"/>
            <w:hideMark/>
          </w:tcPr>
          <w:p w14:paraId="6268FDD1" w14:textId="77777777" w:rsidR="002A4737" w:rsidRPr="00DA0744" w:rsidRDefault="002A4737" w:rsidP="002A473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70DE2C5D" w14:textId="77777777" w:rsidR="002A4737" w:rsidRPr="00DA0744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1658EC24" w14:textId="77777777" w:rsidR="002A4737" w:rsidRPr="00DA0744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6C67DA65" w14:textId="77777777" w:rsidR="002A4737" w:rsidRPr="00DA0744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732532B" w14:textId="77777777" w:rsidR="002A4737" w:rsidRPr="00DA0744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0AD89D7" w14:textId="77777777" w:rsidR="002A4737" w:rsidRPr="00DA0744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C8DC230" w14:textId="77777777" w:rsidR="002A4737" w:rsidRPr="00DA0744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55F9769" w14:textId="77777777" w:rsidR="002A4737" w:rsidRPr="00DA0744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4467CD" w:rsidRPr="00DA0744" w14:paraId="61E149EB" w14:textId="77777777" w:rsidTr="003E0C18">
        <w:tc>
          <w:tcPr>
            <w:tcW w:w="4140" w:type="dxa"/>
            <w:hideMark/>
          </w:tcPr>
          <w:p w14:paraId="34C59608" w14:textId="77777777" w:rsidR="004467CD" w:rsidRPr="00DA0744" w:rsidRDefault="004467CD" w:rsidP="004467CD">
            <w:pPr>
              <w:tabs>
                <w:tab w:val="clear" w:pos="2580"/>
                <w:tab w:val="clear" w:pos="2807"/>
                <w:tab w:val="left" w:pos="42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1B1988F3" w14:textId="044C97D3" w:rsidR="004467CD" w:rsidRPr="00DA0744" w:rsidRDefault="005D2669" w:rsidP="004467CD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261" w:type="dxa"/>
          </w:tcPr>
          <w:p w14:paraId="3DA7962A" w14:textId="77777777" w:rsidR="004467CD" w:rsidRPr="00DA0744" w:rsidRDefault="004467CD" w:rsidP="004467CD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61389276" w14:textId="79BB0776" w:rsidR="004467CD" w:rsidRPr="00DA0744" w:rsidRDefault="005D2669" w:rsidP="004467CD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</w:tcPr>
          <w:p w14:paraId="5257A477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074D3CC8" w14:textId="18370770" w:rsidR="004467CD" w:rsidRPr="00DA0744" w:rsidRDefault="006666A5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9216613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155C131" w14:textId="6A57018E" w:rsidR="004467CD" w:rsidRPr="00DA0744" w:rsidRDefault="005D2669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4467CD" w:rsidRPr="00DA0744" w14:paraId="4CC7C8CD" w14:textId="77777777" w:rsidTr="003E0C18">
        <w:tc>
          <w:tcPr>
            <w:tcW w:w="4140" w:type="dxa"/>
            <w:hideMark/>
          </w:tcPr>
          <w:p w14:paraId="1ADDA366" w14:textId="77777777" w:rsidR="004467CD" w:rsidRPr="00DA0744" w:rsidRDefault="004467CD" w:rsidP="004467CD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3D25087" w14:textId="40F0936B" w:rsidR="004467CD" w:rsidRPr="00DA0744" w:rsidRDefault="005D2669" w:rsidP="004467CD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1" w:type="dxa"/>
          </w:tcPr>
          <w:p w14:paraId="76682807" w14:textId="77777777" w:rsidR="004467CD" w:rsidRPr="00DA0744" w:rsidRDefault="004467CD" w:rsidP="004467CD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089" w:type="dxa"/>
            <w:gridSpan w:val="2"/>
            <w:hideMark/>
          </w:tcPr>
          <w:p w14:paraId="14D47E58" w14:textId="01A5BEEF" w:rsidR="004467CD" w:rsidRPr="00DA0744" w:rsidRDefault="005D2669" w:rsidP="004467CD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6FFBBBA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0BD1AC89" w14:textId="1BB826A1" w:rsidR="004467CD" w:rsidRPr="00DA0744" w:rsidRDefault="005D2669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5D4AEB5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4B3F0C4D" w14:textId="017CA76A" w:rsidR="004467CD" w:rsidRPr="00DA0744" w:rsidRDefault="005D2669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3F7A8F" w:rsidRPr="00DA0744" w14:paraId="76675B17" w14:textId="77777777" w:rsidTr="003E0C18">
        <w:tc>
          <w:tcPr>
            <w:tcW w:w="4140" w:type="dxa"/>
          </w:tcPr>
          <w:p w14:paraId="545E5A75" w14:textId="0639A5CC" w:rsidR="003F7A8F" w:rsidRPr="00DA0744" w:rsidRDefault="003F7A8F" w:rsidP="003F7A8F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42C12859" w14:textId="036FC201" w:rsidR="003F7A8F" w:rsidRPr="00DA0744" w:rsidRDefault="005D2669" w:rsidP="003F7A8F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  <w:tc>
          <w:tcPr>
            <w:tcW w:w="261" w:type="dxa"/>
          </w:tcPr>
          <w:p w14:paraId="0735C31D" w14:textId="77777777" w:rsidR="003F7A8F" w:rsidRPr="00DA0744" w:rsidRDefault="003F7A8F" w:rsidP="003F7A8F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348AEEC7" w14:textId="6554E926" w:rsidR="003F7A8F" w:rsidRPr="00DA0744" w:rsidRDefault="005D2669" w:rsidP="003F7A8F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270" w:type="dxa"/>
          </w:tcPr>
          <w:p w14:paraId="50F70775" w14:textId="77777777" w:rsidR="003F7A8F" w:rsidRPr="00DA0744" w:rsidRDefault="003F7A8F" w:rsidP="003F7A8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FE5F211" w14:textId="179EB8ED" w:rsidR="003F7A8F" w:rsidRPr="00DA0744" w:rsidRDefault="005D2669" w:rsidP="003F7A8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384327F" w14:textId="77777777" w:rsidR="003F7A8F" w:rsidRPr="00DA0744" w:rsidRDefault="003F7A8F" w:rsidP="003F7A8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191EE15" w14:textId="4BAADDE5" w:rsidR="003F7A8F" w:rsidRDefault="005D2669" w:rsidP="003F7A8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3F7A8F" w:rsidRPr="00DA0744" w14:paraId="788578FE" w14:textId="77777777" w:rsidTr="003E0C18">
        <w:tc>
          <w:tcPr>
            <w:tcW w:w="4140" w:type="dxa"/>
            <w:vAlign w:val="center"/>
            <w:hideMark/>
          </w:tcPr>
          <w:p w14:paraId="69351FE2" w14:textId="77777777" w:rsidR="003F7A8F" w:rsidRPr="00DA0744" w:rsidRDefault="003F7A8F" w:rsidP="003F7A8F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36151A90" w14:textId="4426612A" w:rsidR="003F7A8F" w:rsidRPr="00DA0744" w:rsidRDefault="005D2669" w:rsidP="003F7A8F">
            <w:pPr>
              <w:pStyle w:val="a1"/>
              <w:tabs>
                <w:tab w:val="decimal" w:pos="91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669">
              <w:rPr>
                <w:rFonts w:ascii="Angsana New" w:hAnsi="Angsana New"/>
                <w:sz w:val="30"/>
                <w:szCs w:val="30"/>
                <w:lang w:val="en-US"/>
              </w:rPr>
              <w:t>937</w:t>
            </w:r>
            <w:r w:rsidRPr="005D2669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61" w:type="dxa"/>
          </w:tcPr>
          <w:p w14:paraId="62A8CAA5" w14:textId="77777777" w:rsidR="003F7A8F" w:rsidRPr="00DA0744" w:rsidRDefault="003F7A8F" w:rsidP="003F7A8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00730EF6" w14:textId="016CF1CC" w:rsidR="003F7A8F" w:rsidRPr="00DA0744" w:rsidRDefault="005D2669" w:rsidP="003F7A8F">
            <w:pPr>
              <w:pStyle w:val="a1"/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="Angsana New" w:hAnsi="Angsana New"/>
                <w:sz w:val="30"/>
                <w:szCs w:val="30"/>
                <w:lang w:val="en-US"/>
              </w:rPr>
              <w:t>944</w:t>
            </w:r>
            <w:r w:rsidRPr="005D2669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</w:tcPr>
          <w:p w14:paraId="59119FE0" w14:textId="77777777" w:rsidR="003F7A8F" w:rsidRPr="00DA0744" w:rsidRDefault="003F7A8F" w:rsidP="003F7A8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42F2A2C" w14:textId="0E80101D" w:rsidR="003F7A8F" w:rsidRPr="00DA0744" w:rsidRDefault="005D2669" w:rsidP="003F7A8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70719819" w14:textId="77777777" w:rsidR="003F7A8F" w:rsidRPr="00DA0744" w:rsidRDefault="003F7A8F" w:rsidP="003F7A8F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0E4E72D" w14:textId="59FDE73F" w:rsidR="003F7A8F" w:rsidRPr="00DA0744" w:rsidRDefault="005D2669" w:rsidP="003F7A8F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3F7A8F" w:rsidRPr="00DA0744" w14:paraId="4926FD5A" w14:textId="77777777" w:rsidTr="00E27971">
        <w:tc>
          <w:tcPr>
            <w:tcW w:w="4140" w:type="dxa"/>
          </w:tcPr>
          <w:p w14:paraId="41A8A37F" w14:textId="7DF42F10" w:rsidR="003F7A8F" w:rsidRPr="00DA0744" w:rsidRDefault="003F7A8F" w:rsidP="003F7A8F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vAlign w:val="bottom"/>
          </w:tcPr>
          <w:p w14:paraId="7D950DCF" w14:textId="01E2C437" w:rsidR="003F7A8F" w:rsidRPr="00DA0744" w:rsidRDefault="005D2669" w:rsidP="003F7A8F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66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1" w:type="dxa"/>
          </w:tcPr>
          <w:p w14:paraId="5A3FB3C3" w14:textId="77777777" w:rsidR="003F7A8F" w:rsidRPr="00DA0744" w:rsidRDefault="003F7A8F" w:rsidP="003F7A8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58E01987" w14:textId="24A25173" w:rsidR="003F7A8F" w:rsidRPr="00DA0744" w:rsidRDefault="005D2669" w:rsidP="003F7A8F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8403A25" w14:textId="77777777" w:rsidR="003F7A8F" w:rsidRPr="00DA0744" w:rsidRDefault="003F7A8F" w:rsidP="003F7A8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430358B6" w14:textId="2B3FE574" w:rsidR="003F7A8F" w:rsidRPr="00DA0744" w:rsidRDefault="003F7A8F" w:rsidP="003F7A8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26F0B97" w14:textId="77777777" w:rsidR="003F7A8F" w:rsidRPr="00DA0744" w:rsidRDefault="003F7A8F" w:rsidP="003F7A8F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91C9904" w14:textId="3E6954EC" w:rsidR="003F7A8F" w:rsidRPr="00DA0744" w:rsidRDefault="003F7A8F" w:rsidP="003F7A8F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07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F7A8F" w:rsidRPr="00DA0744" w14:paraId="6F47036C" w14:textId="77777777" w:rsidTr="00DE6572">
        <w:tc>
          <w:tcPr>
            <w:tcW w:w="4140" w:type="dxa"/>
            <w:hideMark/>
          </w:tcPr>
          <w:p w14:paraId="756C0010" w14:textId="77777777" w:rsidR="003F7A8F" w:rsidRPr="00DA0744" w:rsidRDefault="003F7A8F" w:rsidP="003F7A8F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4B4B5F7F" w14:textId="73AE21BB" w:rsidR="003F7A8F" w:rsidRPr="00DA0744" w:rsidRDefault="005D2669" w:rsidP="003F7A8F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1" w:type="dxa"/>
          </w:tcPr>
          <w:p w14:paraId="259B6461" w14:textId="77777777" w:rsidR="003F7A8F" w:rsidRPr="00DA0744" w:rsidRDefault="003F7A8F" w:rsidP="003F7A8F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55669D87" w14:textId="1203522F" w:rsidR="003F7A8F" w:rsidRPr="00DA0744" w:rsidRDefault="005D2669" w:rsidP="003F7A8F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CB61809" w14:textId="77777777" w:rsidR="003F7A8F" w:rsidRPr="00DA0744" w:rsidRDefault="003F7A8F" w:rsidP="003F7A8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0C502DC" w14:textId="241AACBE" w:rsidR="003F7A8F" w:rsidRPr="00DA0744" w:rsidRDefault="005D2669" w:rsidP="003F7A8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10B99D9" w14:textId="77777777" w:rsidR="003F7A8F" w:rsidRPr="00DA0744" w:rsidRDefault="003F7A8F" w:rsidP="003F7A8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519F133" w14:textId="7835D25F" w:rsidR="003F7A8F" w:rsidRPr="00DA0744" w:rsidRDefault="005D2669" w:rsidP="003F7A8F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3F7A8F" w:rsidRPr="00DA0744" w14:paraId="51B6DEB3" w14:textId="77777777" w:rsidTr="00DE6572">
        <w:tc>
          <w:tcPr>
            <w:tcW w:w="4140" w:type="dxa"/>
            <w:hideMark/>
          </w:tcPr>
          <w:p w14:paraId="125B3488" w14:textId="77777777" w:rsidR="003F7A8F" w:rsidRPr="00DA0744" w:rsidRDefault="003F7A8F" w:rsidP="003F7A8F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4FFB0744" w14:textId="5EB78054" w:rsidR="003F7A8F" w:rsidRPr="00DA0744" w:rsidRDefault="005D2669" w:rsidP="003F7A8F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61" w:type="dxa"/>
          </w:tcPr>
          <w:p w14:paraId="6C52AEF1" w14:textId="77777777" w:rsidR="003F7A8F" w:rsidRPr="00DA0744" w:rsidRDefault="003F7A8F" w:rsidP="003F7A8F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3B0E3B54" w14:textId="390B70BF" w:rsidR="003F7A8F" w:rsidRPr="00DA0744" w:rsidRDefault="005D2669" w:rsidP="003F7A8F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2C06CF06" w14:textId="77777777" w:rsidR="003F7A8F" w:rsidRPr="00DA0744" w:rsidRDefault="003F7A8F" w:rsidP="003F7A8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C40D3ED" w14:textId="7577D590" w:rsidR="003F7A8F" w:rsidRPr="00DA0744" w:rsidRDefault="003F7A8F" w:rsidP="003F7A8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0EEE28" w14:textId="77777777" w:rsidR="003F7A8F" w:rsidRPr="00DA0744" w:rsidRDefault="003F7A8F" w:rsidP="003F7A8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DD3642D" w14:textId="64D03A43" w:rsidR="003F7A8F" w:rsidRPr="00DA0744" w:rsidRDefault="003F7A8F" w:rsidP="003F7A8F">
            <w:pPr>
              <w:pStyle w:val="a1"/>
              <w:tabs>
                <w:tab w:val="decimal" w:pos="79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F7A8F" w:rsidRPr="00DA0744" w14:paraId="29C3C98F" w14:textId="77777777" w:rsidTr="00736BBB">
        <w:tc>
          <w:tcPr>
            <w:tcW w:w="4140" w:type="dxa"/>
          </w:tcPr>
          <w:p w14:paraId="7EFFE1EC" w14:textId="77777777" w:rsidR="003F7A8F" w:rsidRPr="00DA0744" w:rsidRDefault="003F7A8F" w:rsidP="003F7A8F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398B286D" w14:textId="77777777" w:rsidR="003F7A8F" w:rsidRPr="00DA0744" w:rsidRDefault="003F7A8F" w:rsidP="003F7A8F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61" w:type="dxa"/>
          </w:tcPr>
          <w:p w14:paraId="2A9AA3A8" w14:textId="77777777" w:rsidR="003F7A8F" w:rsidRPr="00DA0744" w:rsidRDefault="003F7A8F" w:rsidP="003F7A8F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9853781" w14:textId="77777777" w:rsidR="003F7A8F" w:rsidRPr="00DA0744" w:rsidRDefault="003F7A8F" w:rsidP="003F7A8F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left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56AF10AD" w14:textId="77777777" w:rsidR="003F7A8F" w:rsidRPr="00DA0744" w:rsidRDefault="003F7A8F" w:rsidP="003F7A8F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151F9B43" w14:textId="77777777" w:rsidR="003F7A8F" w:rsidRPr="00DA0744" w:rsidRDefault="003F7A8F" w:rsidP="003F7A8F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789407B8" w14:textId="77777777" w:rsidR="003F7A8F" w:rsidRPr="00DA0744" w:rsidRDefault="003F7A8F" w:rsidP="003F7A8F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080" w:type="dxa"/>
          </w:tcPr>
          <w:p w14:paraId="61F90864" w14:textId="77777777" w:rsidR="003F7A8F" w:rsidRPr="00DA0744" w:rsidRDefault="003F7A8F" w:rsidP="003F7A8F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</w:tr>
      <w:tr w:rsidR="003F7A8F" w:rsidRPr="00DA0744" w14:paraId="2C42A757" w14:textId="77777777" w:rsidTr="00FC274C">
        <w:tc>
          <w:tcPr>
            <w:tcW w:w="4140" w:type="dxa"/>
          </w:tcPr>
          <w:p w14:paraId="34DFF574" w14:textId="52625427" w:rsidR="003F7A8F" w:rsidRPr="00DA0744" w:rsidRDefault="003F7A8F" w:rsidP="003F7A8F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A07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0ED83231" w14:textId="77777777" w:rsidR="003F7A8F" w:rsidRPr="00DA0744" w:rsidRDefault="003F7A8F" w:rsidP="003F7A8F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  <w:vAlign w:val="bottom"/>
          </w:tcPr>
          <w:p w14:paraId="170A4D7B" w14:textId="77777777" w:rsidR="003F7A8F" w:rsidRPr="00DA0744" w:rsidRDefault="003F7A8F" w:rsidP="003F7A8F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14B2CB2" w14:textId="77777777" w:rsidR="003F7A8F" w:rsidRPr="00DA0744" w:rsidRDefault="003F7A8F" w:rsidP="003F7A8F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FE674E" w14:textId="77777777" w:rsidR="003F7A8F" w:rsidRPr="00DA0744" w:rsidRDefault="003F7A8F" w:rsidP="003F7A8F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29CDEF7C" w14:textId="77777777" w:rsidR="003F7A8F" w:rsidRPr="00DA0744" w:rsidRDefault="003F7A8F" w:rsidP="003F7A8F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C692650" w14:textId="77777777" w:rsidR="003F7A8F" w:rsidRPr="00DA0744" w:rsidRDefault="003F7A8F" w:rsidP="003F7A8F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8EFA2BA" w14:textId="77777777" w:rsidR="003F7A8F" w:rsidRPr="00DA0744" w:rsidRDefault="003F7A8F" w:rsidP="003F7A8F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3F7A8F" w:rsidRPr="00DA0744" w14:paraId="15C323C0" w14:textId="77777777" w:rsidTr="00FC274C">
        <w:tc>
          <w:tcPr>
            <w:tcW w:w="4140" w:type="dxa"/>
          </w:tcPr>
          <w:p w14:paraId="73CBE0D9" w14:textId="21432B5F" w:rsidR="003F7A8F" w:rsidRPr="00DA0744" w:rsidRDefault="003F7A8F" w:rsidP="003F7A8F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080" w:type="dxa"/>
          </w:tcPr>
          <w:p w14:paraId="6F7DD3A6" w14:textId="77777777" w:rsidR="003F7A8F" w:rsidRPr="00DA0744" w:rsidRDefault="003F7A8F" w:rsidP="003F7A8F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  <w:vAlign w:val="bottom"/>
          </w:tcPr>
          <w:p w14:paraId="492D7A05" w14:textId="77777777" w:rsidR="003F7A8F" w:rsidRPr="00DA0744" w:rsidRDefault="003F7A8F" w:rsidP="003F7A8F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70AEEF40" w14:textId="77777777" w:rsidR="003F7A8F" w:rsidRPr="00DA0744" w:rsidRDefault="003F7A8F" w:rsidP="003F7A8F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21D5780" w14:textId="77777777" w:rsidR="003F7A8F" w:rsidRPr="00DA0744" w:rsidRDefault="003F7A8F" w:rsidP="003F7A8F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3AB276AF" w14:textId="77777777" w:rsidR="003F7A8F" w:rsidRPr="00DA0744" w:rsidRDefault="003F7A8F" w:rsidP="003F7A8F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7FDF5B" w14:textId="77777777" w:rsidR="003F7A8F" w:rsidRPr="00DA0744" w:rsidRDefault="003F7A8F" w:rsidP="003F7A8F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3A8975A" w14:textId="77777777" w:rsidR="003F7A8F" w:rsidRPr="00DA0744" w:rsidRDefault="003F7A8F" w:rsidP="003F7A8F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3F7A8F" w:rsidRPr="00DA0744" w14:paraId="4631B52C" w14:textId="77777777" w:rsidTr="00FC274C">
        <w:tc>
          <w:tcPr>
            <w:tcW w:w="4140" w:type="dxa"/>
          </w:tcPr>
          <w:p w14:paraId="7183396C" w14:textId="28E38EC4" w:rsidR="003F7A8F" w:rsidRPr="00DA0744" w:rsidRDefault="003F7A8F" w:rsidP="003F7A8F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ผลประโยชน์ระยะสั้นของผู้บริหาร</w:t>
            </w:r>
          </w:p>
        </w:tc>
        <w:tc>
          <w:tcPr>
            <w:tcW w:w="1080" w:type="dxa"/>
          </w:tcPr>
          <w:p w14:paraId="523ECFD5" w14:textId="4BD41B7E" w:rsidR="003F7A8F" w:rsidRPr="00C063FD" w:rsidRDefault="005D2669" w:rsidP="003F7A8F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  <w:tc>
          <w:tcPr>
            <w:tcW w:w="261" w:type="dxa"/>
            <w:vAlign w:val="bottom"/>
          </w:tcPr>
          <w:p w14:paraId="4EB7F1EC" w14:textId="77777777" w:rsidR="003F7A8F" w:rsidRPr="00DA0744" w:rsidRDefault="003F7A8F" w:rsidP="003F7A8F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1C8D8E2" w14:textId="38B53041" w:rsidR="003F7A8F" w:rsidRPr="00DA0744" w:rsidRDefault="005D2669" w:rsidP="003F7A8F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  <w:tc>
          <w:tcPr>
            <w:tcW w:w="270" w:type="dxa"/>
            <w:vAlign w:val="bottom"/>
          </w:tcPr>
          <w:p w14:paraId="11350A08" w14:textId="77777777" w:rsidR="003F7A8F" w:rsidRPr="00DA0744" w:rsidRDefault="003F7A8F" w:rsidP="003F7A8F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3ACE83AA" w14:textId="7394A74E" w:rsidR="003F7A8F" w:rsidRPr="00DA0744" w:rsidRDefault="005D2669" w:rsidP="003F7A8F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  <w:vAlign w:val="bottom"/>
          </w:tcPr>
          <w:p w14:paraId="1F9DE86D" w14:textId="77777777" w:rsidR="003F7A8F" w:rsidRPr="00DA0744" w:rsidRDefault="003F7A8F" w:rsidP="003F7A8F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7EA6502" w14:textId="6DBE9C9E" w:rsidR="003F7A8F" w:rsidRPr="00DA0744" w:rsidRDefault="005D2669" w:rsidP="003F7A8F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</w:tr>
      <w:tr w:rsidR="003F7A8F" w:rsidRPr="00DA0744" w14:paraId="2327A231" w14:textId="77777777" w:rsidTr="00FC274C">
        <w:tc>
          <w:tcPr>
            <w:tcW w:w="4140" w:type="dxa"/>
          </w:tcPr>
          <w:p w14:paraId="4DD7C464" w14:textId="16F6BDF0" w:rsidR="003F7A8F" w:rsidRPr="00DA0744" w:rsidRDefault="003F7A8F" w:rsidP="003F7A8F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ผลประโยชน์ระยะยาวของผู้บริหาร</w:t>
            </w:r>
          </w:p>
        </w:tc>
        <w:tc>
          <w:tcPr>
            <w:tcW w:w="1080" w:type="dxa"/>
          </w:tcPr>
          <w:p w14:paraId="69961601" w14:textId="67757E8D" w:rsidR="003F7A8F" w:rsidRPr="00C063FD" w:rsidRDefault="005D2669" w:rsidP="003F7A8F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61" w:type="dxa"/>
            <w:vAlign w:val="bottom"/>
          </w:tcPr>
          <w:p w14:paraId="3DD710DC" w14:textId="77777777" w:rsidR="003F7A8F" w:rsidRPr="00DA0744" w:rsidRDefault="003F7A8F" w:rsidP="003F7A8F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7EAEA25B" w14:textId="34839728" w:rsidR="003F7A8F" w:rsidRPr="00DA0744" w:rsidRDefault="005D2669" w:rsidP="003F7A8F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0C97867B" w14:textId="77777777" w:rsidR="003F7A8F" w:rsidRPr="00DA0744" w:rsidRDefault="003F7A8F" w:rsidP="003F7A8F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2C0ED542" w14:textId="2DC73C1F" w:rsidR="003F7A8F" w:rsidRPr="00DA0744" w:rsidRDefault="005D2669" w:rsidP="003F7A8F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5017FDC6" w14:textId="77777777" w:rsidR="003F7A8F" w:rsidRPr="00DA0744" w:rsidRDefault="003F7A8F" w:rsidP="003F7A8F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36F62A1" w14:textId="0B0C574A" w:rsidR="003F7A8F" w:rsidRPr="00DA0744" w:rsidRDefault="005D2669" w:rsidP="003F7A8F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</w:tbl>
    <w:p w14:paraId="75281D46" w14:textId="07F53754" w:rsidR="005B2D20" w:rsidRPr="00DA0744" w:rsidRDefault="005D2669" w:rsidP="0079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5D2669">
        <w:rPr>
          <w:rFonts w:asciiTheme="majorBidi" w:hAnsiTheme="majorBidi" w:cstheme="majorBidi"/>
          <w:sz w:val="36"/>
          <w:szCs w:val="36"/>
          <w:vertAlign w:val="superscript"/>
        </w:rPr>
        <w:lastRenderedPageBreak/>
        <w:t>1</w:t>
      </w:r>
      <w:r w:rsidR="005B2D20" w:rsidRPr="00DA0744">
        <w:rPr>
          <w:rFonts w:asciiTheme="majorBidi" w:hAnsiTheme="majorBidi" w:cstheme="majorBidi"/>
          <w:sz w:val="36"/>
          <w:szCs w:val="36"/>
          <w:vertAlign w:val="superscript"/>
        </w:rPr>
        <w:tab/>
      </w:r>
      <w:r w:rsidR="005B2D20" w:rsidRPr="00DA0744">
        <w:rPr>
          <w:rFonts w:ascii="Angsana New" w:hAnsi="Angsana New"/>
          <w:sz w:val="30"/>
          <w:szCs w:val="30"/>
          <w:cs/>
        </w:rPr>
        <w:t>ส่วนใหญ่ประกอบด้วยการซื้อน้ำมันพืชที่บริษัทย่อยแห่งหนึ่งซื้อจากกิจการอื่นที่เกี่ยวข้องกันแห่งหนึ่ง</w:t>
      </w:r>
      <w:r w:rsidR="005B2D20" w:rsidRPr="00DA0744">
        <w:rPr>
          <w:rFonts w:ascii="Angsana New" w:hAnsi="Angsana New" w:hint="cs"/>
          <w:sz w:val="30"/>
          <w:szCs w:val="30"/>
          <w:cs/>
        </w:rPr>
        <w:t xml:space="preserve">รวมอยู่ในงบการเงินรวม </w:t>
      </w:r>
      <w:r w:rsidR="00DE6572" w:rsidRPr="00DA0744">
        <w:rPr>
          <w:rFonts w:ascii="Angsana New" w:hAnsi="Angsana New"/>
          <w:spacing w:val="-2"/>
          <w:sz w:val="30"/>
          <w:szCs w:val="30"/>
          <w:cs/>
        </w:rPr>
        <w:t>สำหรับแต่ละงวด</w:t>
      </w:r>
      <w:r w:rsidR="00BF77E9">
        <w:rPr>
          <w:rFonts w:ascii="Angsana New" w:hAnsi="Angsana New" w:hint="cs"/>
          <w:sz w:val="30"/>
          <w:szCs w:val="30"/>
          <w:cs/>
        </w:rPr>
        <w:t>หก</w:t>
      </w:r>
      <w:r w:rsidR="00DE6572" w:rsidRPr="00DA0744">
        <w:rPr>
          <w:rFonts w:ascii="Angsana New" w:hAnsi="Angsana New" w:hint="cs"/>
          <w:sz w:val="30"/>
          <w:szCs w:val="30"/>
          <w:cs/>
        </w:rPr>
        <w:t>เดือน</w:t>
      </w:r>
      <w:r w:rsidR="00DE6572" w:rsidRPr="00DA074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5D2669">
        <w:rPr>
          <w:rFonts w:ascii="Angsana New" w:hAnsi="Angsana New"/>
          <w:sz w:val="30"/>
          <w:szCs w:val="30"/>
        </w:rPr>
        <w:t>30</w:t>
      </w:r>
      <w:r w:rsidR="00DE6572" w:rsidRPr="00DA0744">
        <w:rPr>
          <w:rFonts w:ascii="Angsana New" w:hAnsi="Angsana New"/>
          <w:sz w:val="30"/>
          <w:szCs w:val="30"/>
        </w:rPr>
        <w:t xml:space="preserve"> </w:t>
      </w:r>
      <w:r w:rsidR="005C54A1" w:rsidRPr="00DA0744">
        <w:rPr>
          <w:rFonts w:ascii="Angsana New" w:hAnsi="Angsana New" w:hint="cs"/>
          <w:sz w:val="30"/>
          <w:szCs w:val="30"/>
          <w:cs/>
        </w:rPr>
        <w:t>ม</w:t>
      </w:r>
      <w:r w:rsidR="00BF77E9">
        <w:rPr>
          <w:rFonts w:ascii="Angsana New" w:hAnsi="Angsana New" w:hint="cs"/>
          <w:sz w:val="30"/>
          <w:szCs w:val="30"/>
          <w:cs/>
        </w:rPr>
        <w:t>ิถุนายน</w:t>
      </w:r>
      <w:r w:rsidR="005B2D20" w:rsidRPr="00DA0744">
        <w:rPr>
          <w:rFonts w:ascii="Angsana New" w:hAnsi="Angsana New" w:hint="cs"/>
          <w:sz w:val="30"/>
          <w:szCs w:val="30"/>
          <w:cs/>
        </w:rPr>
        <w:t xml:space="preserve"> </w:t>
      </w:r>
      <w:r w:rsidRPr="005D2669">
        <w:rPr>
          <w:rFonts w:ascii="Angsana New" w:hAnsi="Angsana New"/>
          <w:sz w:val="30"/>
          <w:szCs w:val="30"/>
        </w:rPr>
        <w:t>2569</w:t>
      </w:r>
      <w:r w:rsidR="005B2D20" w:rsidRPr="00DA0744">
        <w:rPr>
          <w:rFonts w:ascii="Angsana New" w:hAnsi="Angsana New"/>
          <w:sz w:val="30"/>
          <w:szCs w:val="30"/>
        </w:rPr>
        <w:t xml:space="preserve"> </w:t>
      </w:r>
      <w:r w:rsidR="005B2D20" w:rsidRPr="00DA0744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5D2669">
        <w:rPr>
          <w:rFonts w:ascii="Angsana New" w:hAnsi="Angsana New"/>
          <w:sz w:val="30"/>
          <w:szCs w:val="30"/>
        </w:rPr>
        <w:t>2568</w:t>
      </w:r>
      <w:r w:rsidR="005B2D20" w:rsidRPr="00DA0744">
        <w:rPr>
          <w:rFonts w:ascii="Angsana New" w:hAnsi="Angsana New" w:hint="cs"/>
          <w:sz w:val="30"/>
          <w:szCs w:val="30"/>
          <w:cs/>
        </w:rPr>
        <w:t xml:space="preserve"> </w:t>
      </w:r>
      <w:r w:rsidR="005B2D20" w:rsidRPr="00DA0744">
        <w:rPr>
          <w:rFonts w:ascii="Angsana New" w:hAnsi="Angsana New"/>
          <w:sz w:val="30"/>
          <w:szCs w:val="30"/>
          <w:cs/>
        </w:rPr>
        <w:t>จำนวน</w:t>
      </w:r>
      <w:r w:rsidR="009E362C" w:rsidRPr="00DA0744">
        <w:rPr>
          <w:rFonts w:ascii="Angsana New" w:hAnsi="Angsana New"/>
          <w:sz w:val="30"/>
          <w:szCs w:val="30"/>
        </w:rPr>
        <w:t xml:space="preserve"> </w:t>
      </w:r>
      <w:r w:rsidRPr="005D2669">
        <w:rPr>
          <w:rFonts w:ascii="Angsana New" w:hAnsi="Angsana New"/>
          <w:sz w:val="30"/>
          <w:szCs w:val="30"/>
        </w:rPr>
        <w:t>932</w:t>
      </w:r>
      <w:r w:rsidR="005E4467" w:rsidRPr="00DA0744">
        <w:rPr>
          <w:rFonts w:ascii="Angsana New" w:hAnsi="Angsana New"/>
          <w:sz w:val="30"/>
          <w:szCs w:val="30"/>
        </w:rPr>
        <w:t xml:space="preserve"> </w:t>
      </w:r>
      <w:r w:rsidR="005B2D20" w:rsidRPr="00DA0744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5B2D20" w:rsidRPr="00DA0744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4A1565" w:rsidRPr="00DA0744">
        <w:rPr>
          <w:rFonts w:ascii="Angsana New" w:hAnsi="Angsana New"/>
          <w:spacing w:val="-2"/>
          <w:sz w:val="30"/>
          <w:szCs w:val="30"/>
        </w:rPr>
        <w:br/>
      </w:r>
      <w:r w:rsidRPr="005D2669">
        <w:rPr>
          <w:rFonts w:ascii="Angsana New" w:hAnsi="Angsana New" w:hint="cs"/>
          <w:sz w:val="30"/>
          <w:szCs w:val="30"/>
        </w:rPr>
        <w:t>939</w:t>
      </w:r>
      <w:r w:rsidR="0037633F" w:rsidRPr="00DA0744">
        <w:rPr>
          <w:rFonts w:ascii="Angsana New" w:hAnsi="Angsana New"/>
          <w:sz w:val="30"/>
          <w:szCs w:val="30"/>
        </w:rPr>
        <w:t xml:space="preserve"> </w:t>
      </w:r>
      <w:r w:rsidR="005B2D20" w:rsidRPr="00DA0744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5B2D20" w:rsidRPr="00DA0744">
        <w:rPr>
          <w:rFonts w:ascii="Angsana New" w:hAnsi="Angsana New"/>
          <w:sz w:val="30"/>
          <w:szCs w:val="30"/>
          <w:cs/>
        </w:rPr>
        <w:t>ตามลำดับ</w:t>
      </w:r>
      <w:r w:rsidR="005B2D20" w:rsidRPr="00DA0744">
        <w:rPr>
          <w:rFonts w:ascii="Angsana New" w:hAnsi="Angsana New"/>
          <w:sz w:val="30"/>
          <w:szCs w:val="30"/>
        </w:rPr>
        <w:t xml:space="preserve"> </w:t>
      </w:r>
    </w:p>
    <w:p w14:paraId="51909DFD" w14:textId="5B9D9CCF" w:rsidR="002C4259" w:rsidRPr="00DA0744" w:rsidRDefault="002C4259" w:rsidP="0079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7533782A" w14:textId="03CC3370" w:rsidR="00CF40A9" w:rsidRPr="00DA0744" w:rsidRDefault="00CF40A9" w:rsidP="0079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A0744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DA0744">
        <w:rPr>
          <w:rFonts w:ascii="Angsana New" w:hAnsi="Angsana New" w:hint="cs"/>
          <w:sz w:val="30"/>
          <w:szCs w:val="30"/>
        </w:rPr>
        <w:t xml:space="preserve"> </w:t>
      </w:r>
      <w:r w:rsidRPr="00DA0744">
        <w:rPr>
          <w:rFonts w:ascii="Angsana New" w:hAnsi="Angsana New" w:hint="cs"/>
          <w:sz w:val="30"/>
          <w:szCs w:val="30"/>
          <w:cs/>
        </w:rPr>
        <w:t>ณ วันที่</w:t>
      </w:r>
      <w:r w:rsidRPr="00DA0744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5D2669" w:rsidRPr="005D2669">
        <w:rPr>
          <w:rFonts w:ascii="Angsana New" w:hAnsi="Angsana New" w:hint="cs"/>
          <w:sz w:val="30"/>
          <w:szCs w:val="30"/>
        </w:rPr>
        <w:t>3</w:t>
      </w:r>
      <w:r w:rsidR="005D2669" w:rsidRPr="005D2669">
        <w:rPr>
          <w:rFonts w:ascii="Angsana New" w:hAnsi="Angsana New"/>
          <w:sz w:val="30"/>
          <w:szCs w:val="30"/>
        </w:rPr>
        <w:t>0</w:t>
      </w:r>
      <w:r w:rsidR="00C55D3F" w:rsidRPr="00DA0744">
        <w:rPr>
          <w:rFonts w:ascii="Angsana New" w:hAnsi="Angsana New" w:hint="cs"/>
          <w:sz w:val="30"/>
          <w:szCs w:val="30"/>
          <w:cs/>
        </w:rPr>
        <w:t xml:space="preserve"> </w:t>
      </w:r>
      <w:r w:rsidR="005C54A1" w:rsidRPr="00DA0744">
        <w:rPr>
          <w:rFonts w:ascii="Angsana New" w:hAnsi="Angsana New" w:hint="cs"/>
          <w:sz w:val="30"/>
          <w:szCs w:val="30"/>
          <w:cs/>
        </w:rPr>
        <w:t>ม</w:t>
      </w:r>
      <w:r w:rsidR="00C75737">
        <w:rPr>
          <w:rFonts w:ascii="Angsana New" w:hAnsi="Angsana New" w:hint="cs"/>
          <w:sz w:val="30"/>
          <w:szCs w:val="30"/>
          <w:cs/>
        </w:rPr>
        <w:t>ิถุนายน</w:t>
      </w:r>
      <w:r w:rsidR="00500E50" w:rsidRPr="00DA0744">
        <w:rPr>
          <w:rFonts w:ascii="Angsana New" w:hAnsi="Angsana New" w:hint="cs"/>
          <w:sz w:val="30"/>
          <w:szCs w:val="30"/>
          <w:cs/>
        </w:rPr>
        <w:t xml:space="preserve"> </w:t>
      </w:r>
      <w:r w:rsidR="005D2669" w:rsidRPr="005D2669">
        <w:rPr>
          <w:rFonts w:ascii="Angsana New" w:hAnsi="Angsana New" w:hint="cs"/>
          <w:sz w:val="30"/>
          <w:szCs w:val="30"/>
        </w:rPr>
        <w:t>256</w:t>
      </w:r>
      <w:r w:rsidR="005D2669" w:rsidRPr="005D2669">
        <w:rPr>
          <w:rFonts w:ascii="Angsana New" w:hAnsi="Angsana New"/>
          <w:sz w:val="30"/>
          <w:szCs w:val="30"/>
        </w:rPr>
        <w:t>9</w:t>
      </w:r>
      <w:r w:rsidRPr="00DA0744">
        <w:rPr>
          <w:rFonts w:ascii="Angsana New" w:hAnsi="Angsana New" w:hint="cs"/>
          <w:sz w:val="30"/>
          <w:szCs w:val="30"/>
        </w:rPr>
        <w:t xml:space="preserve"> </w:t>
      </w:r>
      <w:r w:rsidRPr="00DA0744">
        <w:rPr>
          <w:rFonts w:ascii="Angsana New" w:hAnsi="Angsana New" w:hint="cs"/>
          <w:sz w:val="30"/>
          <w:szCs w:val="30"/>
          <w:cs/>
        </w:rPr>
        <w:t xml:space="preserve">และ </w:t>
      </w:r>
      <w:r w:rsidR="005D2669" w:rsidRPr="005D2669">
        <w:rPr>
          <w:rFonts w:ascii="Angsana New" w:hAnsi="Angsana New" w:hint="cs"/>
          <w:sz w:val="30"/>
          <w:szCs w:val="30"/>
        </w:rPr>
        <w:t>31</w:t>
      </w:r>
      <w:r w:rsidRPr="00DA0744">
        <w:rPr>
          <w:rFonts w:ascii="Angsana New" w:hAnsi="Angsana New" w:hint="cs"/>
          <w:sz w:val="30"/>
          <w:szCs w:val="30"/>
        </w:rPr>
        <w:t xml:space="preserve"> </w:t>
      </w:r>
      <w:r w:rsidRPr="00DA074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D2669" w:rsidRPr="005D2669">
        <w:rPr>
          <w:rFonts w:ascii="Angsana New" w:hAnsi="Angsana New" w:hint="cs"/>
          <w:sz w:val="30"/>
          <w:szCs w:val="30"/>
        </w:rPr>
        <w:t>256</w:t>
      </w:r>
      <w:r w:rsidR="005D2669" w:rsidRPr="005D2669">
        <w:rPr>
          <w:rFonts w:ascii="Angsana New" w:hAnsi="Angsana New"/>
          <w:sz w:val="30"/>
          <w:szCs w:val="30"/>
        </w:rPr>
        <w:t>8</w:t>
      </w:r>
      <w:r w:rsidRPr="00DA0744">
        <w:rPr>
          <w:rFonts w:ascii="Angsana New" w:hAnsi="Angsana New" w:hint="cs"/>
          <w:sz w:val="30"/>
          <w:szCs w:val="30"/>
        </w:rPr>
        <w:t xml:space="preserve"> </w:t>
      </w:r>
      <w:r w:rsidRPr="00DA0744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A1B5983" w14:textId="55E456D8" w:rsidR="00A15395" w:rsidRPr="00DA0744" w:rsidRDefault="00A15395" w:rsidP="00EF0DA5">
      <w:pPr>
        <w:rPr>
          <w:rFonts w:ascii="Angsana New" w:hAnsi="Angsana New"/>
          <w:sz w:val="20"/>
          <w:szCs w:val="20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82"/>
        <w:gridCol w:w="18"/>
        <w:gridCol w:w="1062"/>
        <w:gridCol w:w="18"/>
        <w:gridCol w:w="218"/>
        <w:gridCol w:w="52"/>
        <w:gridCol w:w="1068"/>
        <w:gridCol w:w="12"/>
        <w:gridCol w:w="261"/>
        <w:gridCol w:w="12"/>
        <w:gridCol w:w="1032"/>
        <w:gridCol w:w="12"/>
        <w:gridCol w:w="260"/>
        <w:gridCol w:w="12"/>
        <w:gridCol w:w="1093"/>
        <w:gridCol w:w="14"/>
      </w:tblGrid>
      <w:tr w:rsidR="002C4259" w:rsidRPr="00DA0744" w14:paraId="1178C65E" w14:textId="77777777" w:rsidTr="00614467">
        <w:trPr>
          <w:gridAfter w:val="1"/>
          <w:wAfter w:w="14" w:type="dxa"/>
          <w:tblHeader/>
        </w:trPr>
        <w:tc>
          <w:tcPr>
            <w:tcW w:w="3330" w:type="dxa"/>
          </w:tcPr>
          <w:p w14:paraId="4EC1B6F8" w14:textId="77777777" w:rsidR="002C4259" w:rsidRPr="00DA0744" w:rsidRDefault="002C425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82" w:type="dxa"/>
          </w:tcPr>
          <w:p w14:paraId="7895247A" w14:textId="77777777" w:rsidR="002C4259" w:rsidRPr="00DA0744" w:rsidRDefault="002C425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6"/>
          </w:tcPr>
          <w:p w14:paraId="0CA55B1A" w14:textId="77777777" w:rsidR="002C4259" w:rsidRPr="00DA0744" w:rsidRDefault="002C4259" w:rsidP="00EF0DA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3EA4B4CF" w14:textId="77777777" w:rsidR="002C4259" w:rsidRPr="00DA0744" w:rsidRDefault="002C4259" w:rsidP="00EF0DA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6"/>
          </w:tcPr>
          <w:p w14:paraId="4FB94429" w14:textId="77777777" w:rsidR="002C4259" w:rsidRPr="00DA0744" w:rsidRDefault="002C4259" w:rsidP="00EF0DA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666" w:rsidRPr="00DA0744" w14:paraId="03606877" w14:textId="77777777" w:rsidTr="00614467">
        <w:trPr>
          <w:gridAfter w:val="1"/>
          <w:wAfter w:w="14" w:type="dxa"/>
          <w:tblHeader/>
        </w:trPr>
        <w:tc>
          <w:tcPr>
            <w:tcW w:w="3330" w:type="dxa"/>
          </w:tcPr>
          <w:p w14:paraId="615EC615" w14:textId="64B806EC" w:rsidR="00DD6666" w:rsidRPr="00DA0744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0BE20DD7" w14:textId="77777777" w:rsidR="00DD6666" w:rsidRPr="00DA0744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7A39AE65" w14:textId="3CD7D20F" w:rsidR="00DD6666" w:rsidRPr="00DA0744" w:rsidRDefault="005D2669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266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1E4FEF" w:rsidRPr="00DA074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E4FEF" w:rsidRPr="00DA07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</w:t>
            </w:r>
            <w:r w:rsidR="00C757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236" w:type="dxa"/>
            <w:gridSpan w:val="2"/>
          </w:tcPr>
          <w:p w14:paraId="11E448DD" w14:textId="77777777" w:rsidR="00DD6666" w:rsidRPr="00DA0744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2"/>
          </w:tcPr>
          <w:p w14:paraId="7DCBF69C" w14:textId="75AB4C5B" w:rsidR="00DD6666" w:rsidRPr="00DA0744" w:rsidRDefault="005D2669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669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DD6666" w:rsidRPr="00DA074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DD6666" w:rsidRPr="00DA07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3" w:type="dxa"/>
            <w:gridSpan w:val="2"/>
          </w:tcPr>
          <w:p w14:paraId="14C0C4F2" w14:textId="77777777" w:rsidR="00DD6666" w:rsidRPr="00DA0744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  <w:gridSpan w:val="2"/>
          </w:tcPr>
          <w:p w14:paraId="42503E92" w14:textId="7465F81E" w:rsidR="00DD6666" w:rsidRPr="00DA0744" w:rsidRDefault="005D2669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66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1E4FEF" w:rsidRPr="00DA074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E4FEF" w:rsidRPr="00DA07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</w:t>
            </w:r>
            <w:r w:rsidR="00C757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272" w:type="dxa"/>
            <w:gridSpan w:val="2"/>
          </w:tcPr>
          <w:p w14:paraId="1B7D4BE5" w14:textId="77777777" w:rsidR="00DD6666" w:rsidRPr="00DA0744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30D55667" w14:textId="3DE92CB5" w:rsidR="00DD6666" w:rsidRPr="00DA0744" w:rsidRDefault="005D2669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669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DD6666" w:rsidRPr="00DA074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DD6666" w:rsidRPr="00DA07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D6666" w:rsidRPr="00DA0744" w14:paraId="42B47A86" w14:textId="77777777" w:rsidTr="00614467">
        <w:trPr>
          <w:gridAfter w:val="1"/>
          <w:wAfter w:w="14" w:type="dxa"/>
          <w:tblHeader/>
        </w:trPr>
        <w:tc>
          <w:tcPr>
            <w:tcW w:w="3330" w:type="dxa"/>
          </w:tcPr>
          <w:p w14:paraId="1798128A" w14:textId="24C056D2" w:rsidR="00DD6666" w:rsidRPr="00DA0744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400BEC22" w14:textId="6018D63D" w:rsidR="00DD6666" w:rsidRPr="00DA0744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246EB071" w14:textId="1C2F9655" w:rsidR="00DD6666" w:rsidRPr="00DA0744" w:rsidRDefault="005D2669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669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D2669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gridSpan w:val="2"/>
          </w:tcPr>
          <w:p w14:paraId="45739B98" w14:textId="77777777" w:rsidR="00DD6666" w:rsidRPr="00DA0744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2"/>
          </w:tcPr>
          <w:p w14:paraId="7F24E710" w14:textId="5F31B81D" w:rsidR="00DD6666" w:rsidRPr="00DA0744" w:rsidRDefault="005D2669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669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D266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3" w:type="dxa"/>
            <w:gridSpan w:val="2"/>
          </w:tcPr>
          <w:p w14:paraId="45C150A4" w14:textId="77777777" w:rsidR="00DD6666" w:rsidRPr="00DA0744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  <w:gridSpan w:val="2"/>
          </w:tcPr>
          <w:p w14:paraId="243F78EC" w14:textId="6A4EC57B" w:rsidR="00DD6666" w:rsidRPr="00DA0744" w:rsidRDefault="005D2669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669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D2669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2" w:type="dxa"/>
            <w:gridSpan w:val="2"/>
          </w:tcPr>
          <w:p w14:paraId="320ECB4E" w14:textId="77777777" w:rsidR="00DD6666" w:rsidRPr="00DA0744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7C9A3371" w14:textId="3C650B7B" w:rsidR="00DD6666" w:rsidRPr="00DA0744" w:rsidRDefault="005D2669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669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D266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DD6666" w:rsidRPr="00DA0744" w14:paraId="189CAC8E" w14:textId="77777777" w:rsidTr="00614467">
        <w:trPr>
          <w:gridAfter w:val="1"/>
          <w:wAfter w:w="14" w:type="dxa"/>
          <w:tblHeader/>
        </w:trPr>
        <w:tc>
          <w:tcPr>
            <w:tcW w:w="4212" w:type="dxa"/>
            <w:gridSpan w:val="2"/>
          </w:tcPr>
          <w:p w14:paraId="249455CE" w14:textId="77777777" w:rsidR="00DD6666" w:rsidRPr="00DA0744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4"/>
          </w:tcPr>
          <w:p w14:paraId="69AC78A1" w14:textId="77777777" w:rsidR="00DD6666" w:rsidRPr="00DA0744" w:rsidRDefault="00DD6666" w:rsidP="00DD666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96DD7" w:rsidRPr="00DA0744" w14:paraId="79860B14" w14:textId="77777777" w:rsidTr="00614467">
        <w:tc>
          <w:tcPr>
            <w:tcW w:w="4230" w:type="dxa"/>
            <w:gridSpan w:val="3"/>
          </w:tcPr>
          <w:p w14:paraId="11E5D786" w14:textId="039BACFC" w:rsidR="00696DD7" w:rsidRPr="00DA0744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26" w:type="dxa"/>
            <w:gridSpan w:val="14"/>
          </w:tcPr>
          <w:p w14:paraId="3989E0E9" w14:textId="77777777" w:rsidR="00696DD7" w:rsidRPr="00DA0744" w:rsidRDefault="00696DD7" w:rsidP="00EF0DA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46841" w:rsidRPr="00DA0744" w14:paraId="20670098" w14:textId="77777777" w:rsidTr="00614467">
        <w:tc>
          <w:tcPr>
            <w:tcW w:w="4230" w:type="dxa"/>
            <w:gridSpan w:val="3"/>
          </w:tcPr>
          <w:p w14:paraId="070F4ED1" w14:textId="77777777" w:rsidR="00C46841" w:rsidRPr="00DA0744" w:rsidRDefault="00C46841" w:rsidP="00C4684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gridSpan w:val="2"/>
          </w:tcPr>
          <w:p w14:paraId="714F5E65" w14:textId="7D1DF45B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0CE54AEC" w14:textId="77777777" w:rsidR="00C46841" w:rsidRPr="00DA0744" w:rsidRDefault="00C46841" w:rsidP="00C4684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377E785" w14:textId="26F5E740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  <w:gridSpan w:val="2"/>
          </w:tcPr>
          <w:p w14:paraId="39F9C477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3DF2D954" w14:textId="6A2AA0CB" w:rsidR="00C46841" w:rsidRPr="00DA0744" w:rsidRDefault="005D2669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72" w:type="dxa"/>
            <w:gridSpan w:val="2"/>
          </w:tcPr>
          <w:p w14:paraId="28884C06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0FD95A39" w14:textId="2F894B3F" w:rsidR="00C46841" w:rsidRPr="00DA0744" w:rsidRDefault="005D2669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C46841" w:rsidRPr="00DA0744" w14:paraId="384A7E20" w14:textId="77777777" w:rsidTr="00614467">
        <w:tc>
          <w:tcPr>
            <w:tcW w:w="4230" w:type="dxa"/>
            <w:gridSpan w:val="3"/>
          </w:tcPr>
          <w:p w14:paraId="2A8E906D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  <w:gridSpan w:val="2"/>
          </w:tcPr>
          <w:p w14:paraId="3A476AD5" w14:textId="3C031FB2" w:rsidR="00C46841" w:rsidRPr="00DA0744" w:rsidRDefault="005D2669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70" w:type="dxa"/>
            <w:gridSpan w:val="2"/>
          </w:tcPr>
          <w:p w14:paraId="60DA40EC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</w:p>
        </w:tc>
        <w:tc>
          <w:tcPr>
            <w:tcW w:w="1080" w:type="dxa"/>
            <w:gridSpan w:val="2"/>
          </w:tcPr>
          <w:p w14:paraId="2FF98BE1" w14:textId="48123235" w:rsidR="00C46841" w:rsidRPr="00DA0744" w:rsidRDefault="005D2669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273" w:type="dxa"/>
            <w:gridSpan w:val="2"/>
          </w:tcPr>
          <w:p w14:paraId="13781108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00320EAA" w14:textId="08E137EF" w:rsidR="00C46841" w:rsidRPr="00DA0744" w:rsidRDefault="005D2669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2" w:type="dxa"/>
            <w:gridSpan w:val="2"/>
          </w:tcPr>
          <w:p w14:paraId="1B69506C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</w:p>
        </w:tc>
        <w:tc>
          <w:tcPr>
            <w:tcW w:w="1107" w:type="dxa"/>
            <w:gridSpan w:val="2"/>
          </w:tcPr>
          <w:p w14:paraId="323F0FB6" w14:textId="77D0925B" w:rsidR="00C46841" w:rsidRPr="00DA0744" w:rsidRDefault="005D2669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C46841" w:rsidRPr="00DA0744" w14:paraId="16608225" w14:textId="77777777" w:rsidTr="00614467">
        <w:tc>
          <w:tcPr>
            <w:tcW w:w="4230" w:type="dxa"/>
            <w:gridSpan w:val="3"/>
          </w:tcPr>
          <w:p w14:paraId="1CD576A1" w14:textId="77777777" w:rsidR="00C46841" w:rsidRPr="00DA0744" w:rsidRDefault="00C46841" w:rsidP="00C46841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gridSpan w:val="2"/>
          </w:tcPr>
          <w:p w14:paraId="4434D2A2" w14:textId="1D32AB86" w:rsidR="00C46841" w:rsidRPr="00DA0744" w:rsidRDefault="005D2669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39816A04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4CCFB23" w14:textId="3E81B1E4" w:rsidR="00C46841" w:rsidRPr="00DA0744" w:rsidRDefault="005D2669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3" w:type="dxa"/>
            <w:gridSpan w:val="2"/>
          </w:tcPr>
          <w:p w14:paraId="36CB45D5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2F42C73C" w14:textId="2D36D177" w:rsidR="00C46841" w:rsidRPr="00DA0744" w:rsidRDefault="008B0A37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2"/>
          </w:tcPr>
          <w:p w14:paraId="2FE20DE2" w14:textId="77777777" w:rsidR="00C46841" w:rsidRPr="00DA0744" w:rsidRDefault="00C46841" w:rsidP="00C4684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0E3B5CB7" w14:textId="7F512251" w:rsidR="00C46841" w:rsidRPr="00DA0744" w:rsidRDefault="00197DAB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6841" w:rsidRPr="00DA0744" w14:paraId="658FC3EE" w14:textId="77777777" w:rsidTr="00614467">
        <w:tc>
          <w:tcPr>
            <w:tcW w:w="4230" w:type="dxa"/>
            <w:gridSpan w:val="3"/>
          </w:tcPr>
          <w:p w14:paraId="0F6D789F" w14:textId="77777777" w:rsidR="00C46841" w:rsidRPr="00DA0744" w:rsidRDefault="00C46841" w:rsidP="00C46841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5B9218F" w14:textId="5DED291E" w:rsidR="00C46841" w:rsidRPr="00DA0744" w:rsidRDefault="005D2669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270" w:type="dxa"/>
            <w:gridSpan w:val="2"/>
          </w:tcPr>
          <w:p w14:paraId="5A4954D2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4A47EF74" w14:textId="54E1C2FF" w:rsidR="00C46841" w:rsidRPr="00DA0744" w:rsidRDefault="005D2669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182</w:t>
            </w:r>
          </w:p>
        </w:tc>
        <w:tc>
          <w:tcPr>
            <w:tcW w:w="273" w:type="dxa"/>
            <w:gridSpan w:val="2"/>
          </w:tcPr>
          <w:p w14:paraId="44BA15F3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</w:tcBorders>
          </w:tcPr>
          <w:p w14:paraId="31E8D8D4" w14:textId="6343A35D" w:rsidR="00C46841" w:rsidRPr="00DA0744" w:rsidRDefault="005D2669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146</w:t>
            </w:r>
          </w:p>
        </w:tc>
        <w:tc>
          <w:tcPr>
            <w:tcW w:w="272" w:type="dxa"/>
            <w:gridSpan w:val="2"/>
          </w:tcPr>
          <w:p w14:paraId="4CD316C7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</w:tcPr>
          <w:p w14:paraId="591DC15C" w14:textId="20E617BA" w:rsidR="00C46841" w:rsidRPr="00DA0744" w:rsidRDefault="005D2669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</w:tr>
      <w:tr w:rsidR="00C46841" w:rsidRPr="00DA0744" w14:paraId="5E61ECE6" w14:textId="77777777" w:rsidTr="00614467">
        <w:trPr>
          <w:trHeight w:val="209"/>
        </w:trPr>
        <w:tc>
          <w:tcPr>
            <w:tcW w:w="4230" w:type="dxa"/>
            <w:gridSpan w:val="3"/>
          </w:tcPr>
          <w:p w14:paraId="575C75AC" w14:textId="77777777" w:rsidR="00C46841" w:rsidRPr="00DA0744" w:rsidRDefault="00C46841" w:rsidP="00C4684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11B3D20" w14:textId="6F662F66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sz w:val="30"/>
                <w:szCs w:val="30"/>
              </w:rPr>
              <w:t>(</w:t>
            </w:r>
            <w:r w:rsidR="005D2669" w:rsidRPr="005D2669">
              <w:rPr>
                <w:rFonts w:ascii="Angsana New" w:hAnsi="Angsana New" w:hint="cs"/>
                <w:sz w:val="30"/>
                <w:szCs w:val="30"/>
              </w:rPr>
              <w:t>16</w:t>
            </w:r>
            <w:r w:rsidR="005D2669" w:rsidRPr="005D2669">
              <w:rPr>
                <w:rFonts w:ascii="Angsana New" w:hAnsi="Angsana New"/>
                <w:sz w:val="30"/>
                <w:szCs w:val="30"/>
              </w:rPr>
              <w:t>4</w:t>
            </w:r>
            <w:r w:rsidRPr="00DA074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5D04AED8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7B4737B" w14:textId="1F1B8D6B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  <w:lang w:val="en-AU"/>
              </w:rPr>
            </w:pPr>
            <w:r w:rsidRPr="00DA0744">
              <w:rPr>
                <w:rFonts w:ascii="Angsana New" w:hAnsi="Angsana New" w:hint="cs"/>
                <w:sz w:val="30"/>
                <w:szCs w:val="30"/>
              </w:rPr>
              <w:t>(</w:t>
            </w:r>
            <w:r w:rsidR="005D2669" w:rsidRPr="005D2669">
              <w:rPr>
                <w:rFonts w:ascii="Angsana New" w:hAnsi="Angsana New" w:hint="cs"/>
                <w:sz w:val="30"/>
                <w:szCs w:val="30"/>
              </w:rPr>
              <w:t>16</w:t>
            </w:r>
            <w:r w:rsidR="005D2669" w:rsidRPr="005D2669">
              <w:rPr>
                <w:rFonts w:ascii="Angsana New" w:hAnsi="Angsana New"/>
                <w:sz w:val="30"/>
                <w:szCs w:val="30"/>
              </w:rPr>
              <w:t>4</w:t>
            </w:r>
            <w:r w:rsidRPr="00DA074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3" w:type="dxa"/>
            <w:gridSpan w:val="2"/>
          </w:tcPr>
          <w:p w14:paraId="00BEF574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bottom w:val="single" w:sz="4" w:space="0" w:color="auto"/>
            </w:tcBorders>
          </w:tcPr>
          <w:p w14:paraId="38DB065C" w14:textId="417E0199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sz w:val="30"/>
                <w:szCs w:val="30"/>
              </w:rPr>
              <w:t>(</w:t>
            </w:r>
            <w:r w:rsidR="005D2669" w:rsidRPr="005D2669">
              <w:rPr>
                <w:rFonts w:ascii="Angsana New" w:hAnsi="Angsana New" w:hint="cs"/>
                <w:sz w:val="30"/>
                <w:szCs w:val="30"/>
              </w:rPr>
              <w:t>40</w:t>
            </w:r>
            <w:r w:rsidRPr="00DA074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2" w:type="dxa"/>
            <w:gridSpan w:val="2"/>
          </w:tcPr>
          <w:p w14:paraId="458FB923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14:paraId="35BE3E1F" w14:textId="786BF3BD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  <w:lang w:val="en-AU"/>
              </w:rPr>
            </w:pPr>
            <w:r w:rsidRPr="00DA0744">
              <w:rPr>
                <w:rFonts w:ascii="Angsana New" w:hAnsi="Angsana New" w:hint="cs"/>
                <w:sz w:val="30"/>
                <w:szCs w:val="30"/>
              </w:rPr>
              <w:t>(</w:t>
            </w:r>
            <w:r w:rsidR="005D2669" w:rsidRPr="005D2669">
              <w:rPr>
                <w:rFonts w:ascii="Angsana New" w:hAnsi="Angsana New" w:hint="cs"/>
                <w:sz w:val="30"/>
                <w:szCs w:val="30"/>
              </w:rPr>
              <w:t>40</w:t>
            </w:r>
            <w:r w:rsidRPr="00DA074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46841" w:rsidRPr="00DA0744" w14:paraId="4CDD0807" w14:textId="77777777" w:rsidTr="00614467">
        <w:tc>
          <w:tcPr>
            <w:tcW w:w="4230" w:type="dxa"/>
            <w:gridSpan w:val="3"/>
          </w:tcPr>
          <w:p w14:paraId="6DCA11E3" w14:textId="77777777" w:rsidR="00C46841" w:rsidRPr="00DA0744" w:rsidRDefault="00C46841" w:rsidP="00C46841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1D259A" w14:textId="33911670" w:rsidR="00C46841" w:rsidRPr="00DA0744" w:rsidRDefault="005D2669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053873C5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BDF28E" w14:textId="5DD0768B" w:rsidR="00C46841" w:rsidRPr="00DA0744" w:rsidRDefault="005D2669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5D266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3" w:type="dxa"/>
            <w:gridSpan w:val="2"/>
          </w:tcPr>
          <w:p w14:paraId="4F0F0EF2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BD4032" w14:textId="5F07ED7D" w:rsidR="00C46841" w:rsidRPr="00DA0744" w:rsidRDefault="005D2669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272" w:type="dxa"/>
            <w:gridSpan w:val="2"/>
          </w:tcPr>
          <w:p w14:paraId="6A546F51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3F5642" w14:textId="12CEB011" w:rsidR="00C46841" w:rsidRPr="00DA0744" w:rsidRDefault="005D2669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</w:tr>
    </w:tbl>
    <w:p w14:paraId="660A8135" w14:textId="364D42D4" w:rsidR="00796818" w:rsidRPr="00DA0744" w:rsidRDefault="00796818" w:rsidP="001B2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3F5E56" w:rsidRPr="00DA0744" w14:paraId="529F4B3F" w14:textId="77777777" w:rsidTr="00A0288E">
        <w:tc>
          <w:tcPr>
            <w:tcW w:w="3960" w:type="dxa"/>
          </w:tcPr>
          <w:p w14:paraId="587DE648" w14:textId="0A22987A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270" w:type="dxa"/>
          </w:tcPr>
          <w:p w14:paraId="70F838BC" w14:textId="77777777" w:rsidR="003F5E56" w:rsidRPr="00DA0744" w:rsidRDefault="003F5E56" w:rsidP="003F5E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DA589AA" w14:textId="77777777" w:rsidR="003F5E56" w:rsidRPr="00DA0744" w:rsidRDefault="003F5E56" w:rsidP="003F5E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64D3A" w:rsidRPr="00DA0744" w14:paraId="1F2CB075" w14:textId="77777777" w:rsidTr="00A0288E">
        <w:tc>
          <w:tcPr>
            <w:tcW w:w="3960" w:type="dxa"/>
          </w:tcPr>
          <w:p w14:paraId="44FBF62E" w14:textId="4B99ACD4" w:rsidR="00564D3A" w:rsidRPr="00DA0744" w:rsidRDefault="00564D3A" w:rsidP="00564D3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1C6A3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270" w:type="dxa"/>
          </w:tcPr>
          <w:p w14:paraId="11200985" w14:textId="7777777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19FFBF" w14:textId="7FEE76B7" w:rsidR="00564D3A" w:rsidRPr="00DA0744" w:rsidRDefault="00DC26C3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75005B" w14:textId="7777777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9B5EDB" w14:textId="4E479F55" w:rsidR="00564D3A" w:rsidRPr="00DA0744" w:rsidRDefault="00197DAB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92A917" w14:textId="7777777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6D8D4E" w14:textId="43FDB708" w:rsidR="00564D3A" w:rsidRPr="00DA0744" w:rsidRDefault="005D2669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1D2BACA" w14:textId="7777777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547582" w14:textId="18A5CE74" w:rsidR="00564D3A" w:rsidRPr="00DA0744" w:rsidRDefault="005D2669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564D3A" w:rsidRPr="00DA0744" w14:paraId="093CB63C" w14:textId="77777777" w:rsidTr="00A0288E">
        <w:tc>
          <w:tcPr>
            <w:tcW w:w="3960" w:type="dxa"/>
          </w:tcPr>
          <w:p w14:paraId="107A33C4" w14:textId="77777777" w:rsidR="00564D3A" w:rsidRPr="00DA0744" w:rsidRDefault="00564D3A" w:rsidP="00564D3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B20A46F" w14:textId="7777777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50F752" w14:textId="7F629972" w:rsidR="00564D3A" w:rsidRPr="00DA0744" w:rsidRDefault="00DC26C3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2D07C4" w14:textId="7777777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8FB129" w14:textId="4064CD08" w:rsidR="00564D3A" w:rsidRPr="00DA0744" w:rsidRDefault="00197DAB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8C4C42" w14:textId="7777777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565C11" w14:textId="40053FF0" w:rsidR="00564D3A" w:rsidRPr="00DA0744" w:rsidRDefault="005D2669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916B4B7" w14:textId="7777777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1FC7B2" w14:textId="6171FE33" w:rsidR="00564D3A" w:rsidRPr="00DA0744" w:rsidRDefault="005D2669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</w:tr>
      <w:tr w:rsidR="00564D3A" w:rsidRPr="00DA0744" w14:paraId="537E9165" w14:textId="77777777" w:rsidTr="008D6E21">
        <w:tc>
          <w:tcPr>
            <w:tcW w:w="4230" w:type="dxa"/>
            <w:gridSpan w:val="2"/>
          </w:tcPr>
          <w:p w14:paraId="10DB1164" w14:textId="59895FCB" w:rsidR="00564D3A" w:rsidRPr="00DA0744" w:rsidRDefault="00564D3A" w:rsidP="00564D3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11ED61" w14:textId="65EE71D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CC65D3" w14:textId="705BAEF1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t xml:space="preserve">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37E30D" w14:textId="35EC286C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0E3BC5" w14:textId="7777777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BDE44F" w14:textId="27A523B0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2669" w:rsidRPr="005D266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A07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1EC7853" w14:textId="7777777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83130D" w14:textId="6E9A2AED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2669" w:rsidRPr="005D266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A07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4D3A" w:rsidRPr="00DA0744" w14:paraId="1A18F5F9" w14:textId="77777777" w:rsidTr="00A0288E">
        <w:tc>
          <w:tcPr>
            <w:tcW w:w="3960" w:type="dxa"/>
          </w:tcPr>
          <w:p w14:paraId="399CA7F5" w14:textId="77777777" w:rsidR="00564D3A" w:rsidRPr="00DA0744" w:rsidRDefault="00564D3A" w:rsidP="00564D3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49E43ACB" w14:textId="7777777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B060F3" w14:textId="63CB72EB" w:rsidR="00564D3A" w:rsidRPr="00DA0744" w:rsidRDefault="00DC26C3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843700" w14:textId="7777777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3EC3FB" w14:textId="3DC5474D" w:rsidR="00564D3A" w:rsidRPr="00DA0744" w:rsidRDefault="00197DAB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F14AE1" w14:textId="7777777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D25348" w14:textId="634CBCC8" w:rsidR="00564D3A" w:rsidRPr="00DA0744" w:rsidRDefault="005D2669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FD1DE2D" w14:textId="7777777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454947" w14:textId="5EEB009C" w:rsidR="00564D3A" w:rsidRPr="00DA0744" w:rsidRDefault="005D2669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</w:tr>
    </w:tbl>
    <w:p w14:paraId="52EF5662" w14:textId="77777777" w:rsidR="00EC4F59" w:rsidRPr="00DA0744" w:rsidRDefault="00EC4F59" w:rsidP="00EC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33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DA0744">
        <w:rPr>
          <w:rFonts w:asciiTheme="majorBidi" w:hAnsiTheme="majorBidi" w:cstheme="majorBidi"/>
          <w:sz w:val="22"/>
          <w:szCs w:val="22"/>
          <w:cs/>
        </w:rPr>
        <w:tab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0"/>
        <w:gridCol w:w="270"/>
        <w:gridCol w:w="1082"/>
        <w:gridCol w:w="270"/>
        <w:gridCol w:w="1080"/>
        <w:gridCol w:w="270"/>
        <w:gridCol w:w="1080"/>
      </w:tblGrid>
      <w:tr w:rsidR="0052638B" w:rsidRPr="00DA0744" w14:paraId="0A19F2EE" w14:textId="77777777" w:rsidTr="00317C86">
        <w:trPr>
          <w:cantSplit/>
        </w:trPr>
        <w:tc>
          <w:tcPr>
            <w:tcW w:w="4228" w:type="dxa"/>
          </w:tcPr>
          <w:p w14:paraId="546B26DD" w14:textId="77777777" w:rsidR="0052638B" w:rsidRPr="00DA0744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132" w:type="dxa"/>
            <w:gridSpan w:val="7"/>
          </w:tcPr>
          <w:p w14:paraId="2DBEC1B4" w14:textId="77777777" w:rsidR="0052638B" w:rsidRPr="00DA0744" w:rsidRDefault="0052638B" w:rsidP="003E0C7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2638B" w:rsidRPr="00DA0744" w14:paraId="301D6A9A" w14:textId="77777777" w:rsidTr="00317C86">
        <w:trPr>
          <w:cantSplit/>
        </w:trPr>
        <w:tc>
          <w:tcPr>
            <w:tcW w:w="4228" w:type="dxa"/>
          </w:tcPr>
          <w:p w14:paraId="20895474" w14:textId="77777777" w:rsidR="0052638B" w:rsidRPr="00DA0744" w:rsidRDefault="0052638B" w:rsidP="003E0C7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799E43" w14:textId="7D9C4147" w:rsidR="0052638B" w:rsidRPr="00DA0744" w:rsidRDefault="008A1687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B94C0E" w14:textId="77777777" w:rsidR="0052638B" w:rsidRPr="00DA0744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6AA77526" w14:textId="77777777" w:rsidR="0052638B" w:rsidRPr="00DA0744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461842" w14:textId="77777777" w:rsidR="0052638B" w:rsidRPr="00DA0744" w:rsidRDefault="0052638B" w:rsidP="003E0C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1D7391" w14:textId="7382F504" w:rsidR="0052638B" w:rsidRPr="00DA0744" w:rsidRDefault="005D2669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4DE7687A" w14:textId="77777777" w:rsidR="0052638B" w:rsidRPr="00DA0744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19FF240" w14:textId="38B76ADC" w:rsidR="0052638B" w:rsidRPr="00DA0744" w:rsidRDefault="005D2669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52638B" w:rsidRPr="00DA0744" w14:paraId="7380CD50" w14:textId="77777777" w:rsidTr="00317C86">
        <w:trPr>
          <w:cantSplit/>
          <w:trHeight w:val="62"/>
        </w:trPr>
        <w:tc>
          <w:tcPr>
            <w:tcW w:w="4228" w:type="dxa"/>
          </w:tcPr>
          <w:p w14:paraId="738F5841" w14:textId="77777777" w:rsidR="0052638B" w:rsidRPr="00DA0744" w:rsidRDefault="0052638B" w:rsidP="003E0C7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39AC4C" w14:textId="77777777" w:rsidR="0052638B" w:rsidRPr="00DA0744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893D507" w14:textId="77777777" w:rsidR="0052638B" w:rsidRPr="00DA0744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2" w:type="dxa"/>
          </w:tcPr>
          <w:p w14:paraId="2A6012DC" w14:textId="77777777" w:rsidR="0052638B" w:rsidRPr="00DA0744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2C046EE" w14:textId="77777777" w:rsidR="0052638B" w:rsidRPr="00DA0744" w:rsidRDefault="0052638B" w:rsidP="003E0C7F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56DFD76" w14:textId="77777777" w:rsidR="0052638B" w:rsidRPr="00DA0744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7A19260" w14:textId="77777777" w:rsidR="0052638B" w:rsidRPr="00DA0744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C79460B" w14:textId="77777777" w:rsidR="0052638B" w:rsidRPr="00DA0744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36AD1F8E" w14:textId="5CBA330D" w:rsidR="00982233" w:rsidRDefault="00982233" w:rsidP="00EF0DA5">
      <w:pPr>
        <w:rPr>
          <w:sz w:val="20"/>
          <w:szCs w:val="20"/>
          <w:cs/>
        </w:rPr>
      </w:pPr>
    </w:p>
    <w:p w14:paraId="6E455090" w14:textId="77777777" w:rsidR="00982233" w:rsidRDefault="00982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cs/>
        </w:rPr>
      </w:pPr>
      <w:r>
        <w:rPr>
          <w:sz w:val="20"/>
          <w:szCs w:val="20"/>
          <w:cs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7"/>
        <w:gridCol w:w="901"/>
        <w:gridCol w:w="1080"/>
        <w:gridCol w:w="270"/>
        <w:gridCol w:w="1082"/>
        <w:gridCol w:w="270"/>
        <w:gridCol w:w="1080"/>
        <w:gridCol w:w="270"/>
        <w:gridCol w:w="1080"/>
      </w:tblGrid>
      <w:tr w:rsidR="002C0115" w:rsidRPr="00DA0744" w14:paraId="5BA31E7C" w14:textId="77777777" w:rsidTr="00312D6B">
        <w:tc>
          <w:tcPr>
            <w:tcW w:w="3327" w:type="dxa"/>
            <w:vAlign w:val="bottom"/>
          </w:tcPr>
          <w:p w14:paraId="09F13D9E" w14:textId="1383F718" w:rsidR="002C0115" w:rsidRPr="00DA0744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A0744">
              <w:lastRenderedPageBreak/>
              <w:br w:type="page"/>
            </w:r>
          </w:p>
        </w:tc>
        <w:tc>
          <w:tcPr>
            <w:tcW w:w="901" w:type="dxa"/>
          </w:tcPr>
          <w:p w14:paraId="06D57E7D" w14:textId="77777777" w:rsidR="002C0115" w:rsidRPr="00DA0744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47623BB4" w14:textId="77777777" w:rsidR="002C0115" w:rsidRPr="00DA0744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1E994E5F" w14:textId="77777777" w:rsidR="002C0115" w:rsidRPr="00DA0744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A604E27" w14:textId="77777777" w:rsidR="002C0115" w:rsidRPr="00DA0744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31E21" w:rsidRPr="00DA0744" w14:paraId="0BFCC992" w14:textId="77777777" w:rsidTr="00312D6B">
        <w:tc>
          <w:tcPr>
            <w:tcW w:w="3327" w:type="dxa"/>
            <w:vAlign w:val="bottom"/>
          </w:tcPr>
          <w:p w14:paraId="1DC75916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03B15FB6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B17DDE" w14:textId="618A55AB" w:rsidR="00A31E21" w:rsidRPr="00DA0744" w:rsidRDefault="005D2669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30</w:t>
            </w:r>
            <w:r w:rsidR="009B799C" w:rsidRPr="00DA07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799C" w:rsidRPr="00DA0744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C75737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</w:tcPr>
          <w:p w14:paraId="223682B2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040A05C" w14:textId="5225C284" w:rsidR="00A31E21" w:rsidRPr="00DA0744" w:rsidRDefault="005D2669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A31E21" w:rsidRPr="00DA074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A31E21" w:rsidRPr="00DA074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A54BE03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0A7C10" w14:textId="6F742241" w:rsidR="00A31E21" w:rsidRPr="00DA0744" w:rsidRDefault="005D2669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30</w:t>
            </w:r>
            <w:r w:rsidR="009B799C" w:rsidRPr="00DA07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799C" w:rsidRPr="00DA0744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C75737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</w:tcPr>
          <w:p w14:paraId="3D465F22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BC75B7" w14:textId="6F9780BD" w:rsidR="00A31E21" w:rsidRPr="00DA0744" w:rsidRDefault="005D2669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20" w:firstLine="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1E21"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1E21"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31E21" w:rsidRPr="00DA0744" w14:paraId="6ADAA218" w14:textId="77777777" w:rsidTr="00312D6B">
        <w:tc>
          <w:tcPr>
            <w:tcW w:w="3327" w:type="dxa"/>
            <w:vAlign w:val="bottom"/>
          </w:tcPr>
          <w:p w14:paraId="1BD55FAE" w14:textId="352CA84A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63C44783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F85A5B" w14:textId="3A8235C6" w:rsidR="00A31E21" w:rsidRPr="00DA0744" w:rsidRDefault="005D2669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01AF593C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EFF1628" w14:textId="4CB7CCEE" w:rsidR="00A31E21" w:rsidRPr="00DA0744" w:rsidRDefault="005D2669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B01E1AF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3BEFA8" w14:textId="66D6B84E" w:rsidR="00A31E21" w:rsidRPr="00DA0744" w:rsidRDefault="005D2669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0065EE41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71EE95" w14:textId="4FE28B2A" w:rsidR="00A31E21" w:rsidRPr="00DA0744" w:rsidRDefault="005D2669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A31E21" w:rsidRPr="00DA0744" w14:paraId="5E8ACD02" w14:textId="77777777" w:rsidTr="00312D6B">
        <w:tc>
          <w:tcPr>
            <w:tcW w:w="3327" w:type="dxa"/>
          </w:tcPr>
          <w:p w14:paraId="60896462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1" w:type="dxa"/>
          </w:tcPr>
          <w:p w14:paraId="11DCF293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6452A540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519A7CC3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EB12FFD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1E21" w:rsidRPr="00DA0744" w14:paraId="05D11CF6" w14:textId="77777777" w:rsidTr="00312D6B">
        <w:tc>
          <w:tcPr>
            <w:tcW w:w="3327" w:type="dxa"/>
            <w:vAlign w:val="bottom"/>
          </w:tcPr>
          <w:p w14:paraId="5100CD19" w14:textId="088476BF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01" w:type="dxa"/>
          </w:tcPr>
          <w:p w14:paraId="26C90C27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09E4065E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D50198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5AAD59A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C0521" w:rsidRPr="00DA0744" w14:paraId="0FC0AFB3" w14:textId="77777777" w:rsidTr="00312D6B">
        <w:tc>
          <w:tcPr>
            <w:tcW w:w="3327" w:type="dxa"/>
          </w:tcPr>
          <w:p w14:paraId="0DE7A63D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01" w:type="dxa"/>
          </w:tcPr>
          <w:p w14:paraId="0AE123D7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28B2FD" w14:textId="5057B8D2" w:rsidR="002C0521" w:rsidRPr="00DA0744" w:rsidRDefault="005D2669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2669">
              <w:rPr>
                <w:rFonts w:ascii="Angsana New" w:hAnsi="Angsana New" w:hint="cs"/>
                <w:sz w:val="30"/>
                <w:szCs w:val="30"/>
              </w:rPr>
              <w:t>3</w:t>
            </w:r>
            <w:r w:rsidR="002C0521" w:rsidRPr="00DA0744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5D2669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5D2669">
              <w:rPr>
                <w:rFonts w:ascii="Angsana New" w:hAnsi="Angsana New"/>
                <w:sz w:val="30"/>
                <w:szCs w:val="30"/>
              </w:rPr>
              <w:t>0</w:t>
            </w:r>
            <w:r w:rsidR="002C0521" w:rsidRPr="00DA074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C0521" w:rsidRPr="00DA0744">
              <w:rPr>
                <w:rFonts w:ascii="Angsana New" w:hAnsi="Angsana New" w:hint="cs"/>
                <w:sz w:val="30"/>
                <w:szCs w:val="30"/>
              </w:rPr>
              <w:t>-</w:t>
            </w:r>
            <w:r w:rsidR="002C0521" w:rsidRPr="00DA074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D2669">
              <w:rPr>
                <w:rFonts w:ascii="Angsana New" w:hAnsi="Angsana New"/>
                <w:sz w:val="30"/>
                <w:szCs w:val="30"/>
              </w:rPr>
              <w:t>5</w:t>
            </w:r>
            <w:r w:rsidR="002C0521" w:rsidRPr="00DA074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5D2669"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270" w:type="dxa"/>
          </w:tcPr>
          <w:p w14:paraId="0667837B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C2BCAFE" w14:textId="745AE2CA" w:rsidR="002C0521" w:rsidRPr="00DA0744" w:rsidRDefault="005D2669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 w:hint="cs"/>
                <w:sz w:val="30"/>
                <w:szCs w:val="30"/>
              </w:rPr>
              <w:t>3</w:t>
            </w:r>
            <w:r w:rsidR="002C0521" w:rsidRPr="00DA0744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5D2669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5D2669">
              <w:rPr>
                <w:rFonts w:ascii="Angsana New" w:hAnsi="Angsana New"/>
                <w:sz w:val="30"/>
                <w:szCs w:val="30"/>
              </w:rPr>
              <w:t>0</w:t>
            </w:r>
            <w:r w:rsidR="002C0521" w:rsidRPr="00DA074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C0521" w:rsidRPr="00DA0744">
              <w:rPr>
                <w:rFonts w:ascii="Angsana New" w:hAnsi="Angsana New" w:hint="cs"/>
                <w:sz w:val="30"/>
                <w:szCs w:val="30"/>
              </w:rPr>
              <w:t>-</w:t>
            </w:r>
            <w:r w:rsidR="002C0521" w:rsidRPr="00DA074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D2669">
              <w:rPr>
                <w:rFonts w:ascii="Angsana New" w:hAnsi="Angsana New"/>
                <w:sz w:val="30"/>
                <w:szCs w:val="30"/>
              </w:rPr>
              <w:t>5</w:t>
            </w:r>
            <w:r w:rsidR="002C0521" w:rsidRPr="00DA074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5D2669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7174CC9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E9A50B" w14:textId="29D3F57C" w:rsidR="002C0521" w:rsidRPr="00DA0744" w:rsidRDefault="005D2669" w:rsidP="008F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5D2669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156D71AA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AE31FE" w14:textId="255259BA" w:rsidR="002C0521" w:rsidRPr="00DA0744" w:rsidRDefault="005D2669" w:rsidP="008F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 w:hint="cs"/>
                <w:sz w:val="30"/>
                <w:szCs w:val="30"/>
              </w:rPr>
              <w:t>19</w:t>
            </w:r>
            <w:r w:rsidRPr="005D266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C0521" w:rsidRPr="00DA0744" w14:paraId="7B6B39E5" w14:textId="77777777" w:rsidTr="002C0521">
        <w:tc>
          <w:tcPr>
            <w:tcW w:w="3327" w:type="dxa"/>
          </w:tcPr>
          <w:p w14:paraId="633B97C7" w14:textId="1FE6EF64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1" w:type="dxa"/>
          </w:tcPr>
          <w:p w14:paraId="003AA66B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0F0F11" w14:textId="3CA7BB3E" w:rsidR="002C0521" w:rsidRPr="00DA0744" w:rsidRDefault="005D2669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2669">
              <w:rPr>
                <w:rFonts w:ascii="Angsana New" w:hAnsi="Angsana New" w:hint="cs"/>
                <w:sz w:val="30"/>
                <w:szCs w:val="30"/>
              </w:rPr>
              <w:t>3</w:t>
            </w:r>
            <w:r w:rsidR="002C0521" w:rsidRPr="00DA0744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5D2669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0DC1E1DC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2027F40" w14:textId="3566E6A6" w:rsidR="002C0521" w:rsidRPr="00DA0744" w:rsidRDefault="005D2669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2669">
              <w:rPr>
                <w:rFonts w:ascii="Angsana New" w:hAnsi="Angsana New" w:hint="cs"/>
                <w:sz w:val="30"/>
                <w:szCs w:val="30"/>
              </w:rPr>
              <w:t>3</w:t>
            </w:r>
            <w:r w:rsidR="002C0521" w:rsidRPr="00DA0744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5D2669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14D89B49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C9FB9C" w14:textId="1BAE09A4" w:rsidR="002C0521" w:rsidRPr="00DA0744" w:rsidRDefault="005D2669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3C6836F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AD2B84" w14:textId="719B6DAA" w:rsidR="002C0521" w:rsidRPr="00DA0744" w:rsidRDefault="005D2669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2C0521" w:rsidRPr="00DA0744" w14:paraId="014765CF" w14:textId="77777777" w:rsidTr="002C0521">
        <w:tc>
          <w:tcPr>
            <w:tcW w:w="3327" w:type="dxa"/>
          </w:tcPr>
          <w:p w14:paraId="56E6B3F8" w14:textId="4FC52DE5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1" w:type="dxa"/>
          </w:tcPr>
          <w:p w14:paraId="6B931605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C0B15C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0CD7E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FB84804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FBB5D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B3A6A4" w14:textId="58AED6CB" w:rsidR="002C0521" w:rsidRPr="00DA0744" w:rsidRDefault="005D2669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270" w:type="dxa"/>
          </w:tcPr>
          <w:p w14:paraId="5A0CC2D5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9B5CE4" w14:textId="161EE085" w:rsidR="002C0521" w:rsidRPr="00DA0744" w:rsidRDefault="005D2669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</w:t>
            </w:r>
          </w:p>
        </w:tc>
      </w:tr>
      <w:tr w:rsidR="00A31E21" w:rsidRPr="00DA0744" w14:paraId="6389146F" w14:textId="77777777" w:rsidTr="00930549">
        <w:tc>
          <w:tcPr>
            <w:tcW w:w="4228" w:type="dxa"/>
            <w:gridSpan w:val="2"/>
          </w:tcPr>
          <w:p w14:paraId="3663733E" w14:textId="167D1A98" w:rsidR="00A31E21" w:rsidRPr="00DA0744" w:rsidRDefault="00A31E21" w:rsidP="00A31E2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</w:tcPr>
          <w:p w14:paraId="2048EE96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5BAE6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60FCB30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F2F522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1C42F4" w14:textId="0195C808" w:rsidR="00A31E21" w:rsidRPr="00DA0744" w:rsidRDefault="008A1687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2669" w:rsidRPr="005D2669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Pr="00DA07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4144DD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0DB296" w14:textId="0AEFD2E2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2669" w:rsidRPr="005D2669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Pr="00DA07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31E21" w:rsidRPr="00DA0744" w14:paraId="60DFDE5A" w14:textId="77777777" w:rsidTr="00312D6B">
        <w:tc>
          <w:tcPr>
            <w:tcW w:w="3327" w:type="dxa"/>
          </w:tcPr>
          <w:p w14:paraId="1CE1CE8D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1" w:type="dxa"/>
          </w:tcPr>
          <w:p w14:paraId="1DBDC41A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18DADC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0F35B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0BD49DD6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7E1EC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630A02" w14:textId="764EECC5" w:rsidR="00A31E21" w:rsidRPr="00DA0744" w:rsidRDefault="005D2669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7D839829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7147E5" w14:textId="73045A3B" w:rsidR="00A31E21" w:rsidRPr="00DA0744" w:rsidRDefault="005D2669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</w:tr>
    </w:tbl>
    <w:p w14:paraId="6453C3B9" w14:textId="77777777" w:rsidR="00B4263B" w:rsidRPr="00DA0744" w:rsidRDefault="00B4263B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8"/>
        <w:gridCol w:w="236"/>
        <w:gridCol w:w="1114"/>
        <w:gridCol w:w="240"/>
        <w:gridCol w:w="1112"/>
        <w:gridCol w:w="240"/>
        <w:gridCol w:w="1110"/>
        <w:gridCol w:w="236"/>
        <w:gridCol w:w="1114"/>
      </w:tblGrid>
      <w:tr w:rsidR="00613164" w:rsidRPr="00DA0744" w14:paraId="24A34B40" w14:textId="77777777" w:rsidTr="007F686C">
        <w:tc>
          <w:tcPr>
            <w:tcW w:w="3958" w:type="dxa"/>
            <w:vAlign w:val="bottom"/>
          </w:tcPr>
          <w:p w14:paraId="3FCC1A40" w14:textId="6F858F29" w:rsidR="00613164" w:rsidRPr="00DA0744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417E44A" w14:textId="77777777" w:rsidR="00613164" w:rsidRPr="00DA0744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66" w:type="dxa"/>
            <w:gridSpan w:val="3"/>
            <w:vAlign w:val="bottom"/>
          </w:tcPr>
          <w:p w14:paraId="739DB8F5" w14:textId="77777777" w:rsidR="00613164" w:rsidRPr="00DA0744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04CD7330" w14:textId="77777777" w:rsidR="00613164" w:rsidRPr="00DA0744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</w:tcPr>
          <w:p w14:paraId="58C8A65E" w14:textId="77777777" w:rsidR="00613164" w:rsidRPr="00DA0744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E56" w:rsidRPr="00DA0744" w14:paraId="54ACB58F" w14:textId="77777777" w:rsidTr="007F686C">
        <w:tc>
          <w:tcPr>
            <w:tcW w:w="3958" w:type="dxa"/>
            <w:vAlign w:val="bottom"/>
          </w:tcPr>
          <w:p w14:paraId="2E3A957D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885B98C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14" w:type="dxa"/>
          </w:tcPr>
          <w:p w14:paraId="5D2C013B" w14:textId="2A226879" w:rsidR="003F5E56" w:rsidRPr="00DA0744" w:rsidRDefault="005D266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30</w:t>
            </w:r>
            <w:r w:rsidR="00675E0E" w:rsidRPr="00DA07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75E0E" w:rsidRPr="00DA0744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0E64B7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40" w:type="dxa"/>
          </w:tcPr>
          <w:p w14:paraId="7C38184F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F0993C6" w14:textId="1E21CCD5" w:rsidR="003F5E56" w:rsidRPr="00DA0744" w:rsidRDefault="005D266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3F5E56" w:rsidRPr="00DA074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3F5E56" w:rsidRPr="00DA074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</w:tcPr>
          <w:p w14:paraId="7D76DD2E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4102E23" w14:textId="6D35301D" w:rsidR="003F5E56" w:rsidRPr="00DA0744" w:rsidRDefault="005D266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30</w:t>
            </w:r>
            <w:r w:rsidR="00675E0E" w:rsidRPr="00DA07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75E0E" w:rsidRPr="00DA0744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0E64B7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36" w:type="dxa"/>
          </w:tcPr>
          <w:p w14:paraId="0BC6DB72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6DD5903" w14:textId="51E1E412" w:rsidR="003F5E56" w:rsidRPr="00DA0744" w:rsidRDefault="005D266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5E56"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5E56"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F5E56" w:rsidRPr="00DA0744" w14:paraId="1B2768B2" w14:textId="77777777" w:rsidTr="007F686C">
        <w:tc>
          <w:tcPr>
            <w:tcW w:w="3958" w:type="dxa"/>
            <w:vAlign w:val="bottom"/>
          </w:tcPr>
          <w:p w14:paraId="278AADB1" w14:textId="1AF167FC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E36382B" w14:textId="23FE6EB6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51158D6E" w14:textId="34D0069F" w:rsidR="003F5E56" w:rsidRPr="00DA0744" w:rsidRDefault="005D266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0" w:type="dxa"/>
          </w:tcPr>
          <w:p w14:paraId="42DF9D90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7AC66AC" w14:textId="03888B99" w:rsidR="003F5E56" w:rsidRPr="00DA0744" w:rsidRDefault="005D266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</w:tcPr>
          <w:p w14:paraId="4BEB814B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24CBE58D" w14:textId="6F578F92" w:rsidR="003F5E56" w:rsidRPr="00DA0744" w:rsidRDefault="005D266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3D321AC1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639315C" w14:textId="07E371D8" w:rsidR="003F5E56" w:rsidRPr="00DA0744" w:rsidRDefault="005D266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3F5E56" w:rsidRPr="00DA0744" w14:paraId="05829F44" w14:textId="77777777" w:rsidTr="007F686C">
        <w:tc>
          <w:tcPr>
            <w:tcW w:w="3958" w:type="dxa"/>
          </w:tcPr>
          <w:p w14:paraId="51E83913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4E26185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66" w:type="dxa"/>
            <w:gridSpan w:val="3"/>
          </w:tcPr>
          <w:p w14:paraId="0BC4206F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7E1CF220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</w:tcPr>
          <w:p w14:paraId="3781B17B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E56" w:rsidRPr="00DA0744" w14:paraId="739F8AEF" w14:textId="77777777" w:rsidTr="007F686C">
        <w:tc>
          <w:tcPr>
            <w:tcW w:w="3958" w:type="dxa"/>
            <w:vAlign w:val="bottom"/>
          </w:tcPr>
          <w:p w14:paraId="73F9EDDB" w14:textId="78C3756D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36" w:type="dxa"/>
          </w:tcPr>
          <w:p w14:paraId="5626E464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66" w:type="dxa"/>
            <w:gridSpan w:val="3"/>
          </w:tcPr>
          <w:p w14:paraId="2D14B7A8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ED66E05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</w:tcPr>
          <w:p w14:paraId="53475BF4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75E0E" w:rsidRPr="00DA0744" w14:paraId="57D97056" w14:textId="77777777" w:rsidTr="007F686C">
        <w:tc>
          <w:tcPr>
            <w:tcW w:w="3958" w:type="dxa"/>
          </w:tcPr>
          <w:p w14:paraId="7F24B689" w14:textId="77777777" w:rsidR="00675E0E" w:rsidRPr="00DA0744" w:rsidRDefault="00675E0E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3E7BA6DF" w14:textId="77777777" w:rsidR="00675E0E" w:rsidRPr="00DA0744" w:rsidRDefault="00675E0E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28BD91A7" w14:textId="0A728C60" w:rsidR="00675E0E" w:rsidRPr="00DA0744" w:rsidRDefault="00675E0E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B8988F1" w14:textId="77777777" w:rsidR="00675E0E" w:rsidRPr="00DA0744" w:rsidRDefault="00675E0E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6572DCA" w14:textId="459BEC87" w:rsidR="00675E0E" w:rsidRPr="00DA0744" w:rsidRDefault="00675E0E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984669D" w14:textId="77777777" w:rsidR="00675E0E" w:rsidRPr="00DA0744" w:rsidRDefault="00675E0E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76172C4" w14:textId="243BF930" w:rsidR="00675E0E" w:rsidRPr="00DA0744" w:rsidRDefault="005D2669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707CD252" w14:textId="77777777" w:rsidR="00675E0E" w:rsidRPr="00DA0744" w:rsidRDefault="00675E0E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F9D7D36" w14:textId="696ED22C" w:rsidR="00675E0E" w:rsidRPr="00DA0744" w:rsidRDefault="005D2669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8A1687" w:rsidRPr="00DA0744" w14:paraId="2636590A" w14:textId="77777777" w:rsidTr="007F686C">
        <w:tc>
          <w:tcPr>
            <w:tcW w:w="4194" w:type="dxa"/>
            <w:gridSpan w:val="2"/>
          </w:tcPr>
          <w:p w14:paraId="014BD3E4" w14:textId="0DE9559F" w:rsidR="008A1687" w:rsidRPr="00DA0744" w:rsidRDefault="008A1687" w:rsidP="008A168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14" w:type="dxa"/>
          </w:tcPr>
          <w:p w14:paraId="550C7079" w14:textId="77777777" w:rsidR="008A1687" w:rsidRPr="00DA0744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943B6F6" w14:textId="77777777" w:rsidR="008A1687" w:rsidRPr="00DA0744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15CEDAFB" w14:textId="77777777" w:rsidR="008A1687" w:rsidRPr="00DA0744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3BB379F8" w14:textId="77777777" w:rsidR="008A1687" w:rsidRPr="00DA0744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0E6BED40" w14:textId="1FDDA7FA" w:rsidR="008A1687" w:rsidRPr="00DA0744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2669" w:rsidRPr="005D2669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DA07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D797974" w14:textId="77777777" w:rsidR="008A1687" w:rsidRPr="00DA0744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E4E2034" w14:textId="30F1D582" w:rsidR="008A1687" w:rsidRPr="00DA0744" w:rsidRDefault="008A1687" w:rsidP="008F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3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2669" w:rsidRPr="005D2669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DA07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A1687" w:rsidRPr="00DA0744" w14:paraId="0AF87F83" w14:textId="77777777" w:rsidTr="007F686C">
        <w:tc>
          <w:tcPr>
            <w:tcW w:w="3958" w:type="dxa"/>
          </w:tcPr>
          <w:p w14:paraId="0E028890" w14:textId="77777777" w:rsidR="008A1687" w:rsidRPr="00DA0744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123DAB12" w14:textId="77777777" w:rsidR="008A1687" w:rsidRPr="00DA0744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</w:tcPr>
          <w:p w14:paraId="62D89233" w14:textId="77777777" w:rsidR="008A1687" w:rsidRPr="00DA0744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296DA55E" w14:textId="77777777" w:rsidR="008A1687" w:rsidRPr="00DA0744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6E6DBDC5" w14:textId="77777777" w:rsidR="008A1687" w:rsidRPr="00DA0744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0316185F" w14:textId="77777777" w:rsidR="008A1687" w:rsidRPr="00DA0744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01B193E9" w14:textId="2F839829" w:rsidR="008A1687" w:rsidRPr="00DA0744" w:rsidRDefault="00675E0E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84093F" w14:textId="77777777" w:rsidR="008A1687" w:rsidRPr="00DA0744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86377D2" w14:textId="723C4F20" w:rsidR="008A1687" w:rsidRPr="00DA0744" w:rsidRDefault="00675E0E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614C9F2" w14:textId="7643A2AF" w:rsidR="00AC6751" w:rsidRPr="00DA0744" w:rsidRDefault="00AC675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0FDF4EB" w14:textId="3A700384" w:rsidR="003C5518" w:rsidRPr="00DA0744" w:rsidRDefault="003C5518" w:rsidP="00EF0DA5">
      <w:pPr>
        <w:ind w:left="540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เงินให้กู้ยืมระยะสั้นแก่บุคคลหรือกิจการที่เกี่ยวข้องกันมีกำหนดชำระคืนเมื่อทวงถาม</w:t>
      </w:r>
    </w:p>
    <w:p w14:paraId="36DA62E7" w14:textId="77777777" w:rsidR="004061A3" w:rsidRPr="00DA0744" w:rsidRDefault="004061A3" w:rsidP="00EF0DA5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4061A3" w:rsidRPr="00DA0744" w14:paraId="14634C29" w14:textId="77777777" w:rsidTr="001720F8">
        <w:trPr>
          <w:tblHeader/>
        </w:trPr>
        <w:tc>
          <w:tcPr>
            <w:tcW w:w="4230" w:type="dxa"/>
            <w:vAlign w:val="bottom"/>
          </w:tcPr>
          <w:p w14:paraId="7BB16001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EBD0F55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6020B38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677526ED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61A3" w:rsidRPr="00DA0744" w14:paraId="7569272D" w14:textId="77777777" w:rsidTr="001720F8">
        <w:trPr>
          <w:tblHeader/>
        </w:trPr>
        <w:tc>
          <w:tcPr>
            <w:tcW w:w="4230" w:type="dxa"/>
            <w:vAlign w:val="bottom"/>
          </w:tcPr>
          <w:p w14:paraId="406D7040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78194C" w14:textId="6BDFC7E6" w:rsidR="004061A3" w:rsidRPr="00DA0744" w:rsidRDefault="005D2669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30</w:t>
            </w:r>
            <w:r w:rsidR="004061A3" w:rsidRPr="00DA07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061A3" w:rsidRPr="00DA0744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0E64B7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40" w:type="dxa"/>
          </w:tcPr>
          <w:p w14:paraId="376F4E7A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4227E4E" w14:textId="6412F34D" w:rsidR="004061A3" w:rsidRPr="00DA0744" w:rsidRDefault="005D2669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061A3"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061A3"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7A5443F5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DC0151A" w14:textId="6FCDED0D" w:rsidR="004061A3" w:rsidRPr="00DA0744" w:rsidRDefault="005D2669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30</w:t>
            </w:r>
            <w:r w:rsidR="004061A3" w:rsidRPr="00DA07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061A3" w:rsidRPr="00DA0744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0E64B7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</w:tcPr>
          <w:p w14:paraId="1CF64D1B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F8C34D" w14:textId="4BEA4C91" w:rsidR="004061A3" w:rsidRPr="00DA0744" w:rsidRDefault="005D2669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061A3"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061A3"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4061A3" w:rsidRPr="00DA0744" w14:paraId="3D6E076C" w14:textId="77777777" w:rsidTr="001720F8">
        <w:trPr>
          <w:tblHeader/>
        </w:trPr>
        <w:tc>
          <w:tcPr>
            <w:tcW w:w="4230" w:type="dxa"/>
            <w:vAlign w:val="bottom"/>
          </w:tcPr>
          <w:p w14:paraId="5E10F11E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FEEAD5" w14:textId="64520D84" w:rsidR="004061A3" w:rsidRPr="00DA0744" w:rsidRDefault="005D2669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0" w:type="dxa"/>
          </w:tcPr>
          <w:p w14:paraId="3083CC8A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B4A97D5" w14:textId="170B5099" w:rsidR="004061A3" w:rsidRPr="00DA0744" w:rsidRDefault="005D2669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07AFAE15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9B61E16" w14:textId="593E8BED" w:rsidR="004061A3" w:rsidRPr="00DA0744" w:rsidRDefault="005D2669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5AAD369D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15125B" w14:textId="6206878F" w:rsidR="004061A3" w:rsidRPr="00DA0744" w:rsidRDefault="005D2669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061A3" w:rsidRPr="00DA0744" w14:paraId="1A6BF427" w14:textId="77777777" w:rsidTr="001720F8">
        <w:tc>
          <w:tcPr>
            <w:tcW w:w="4230" w:type="dxa"/>
          </w:tcPr>
          <w:p w14:paraId="411F9652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3D6AAB1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D5F3F84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1A145E22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061A3" w:rsidRPr="00DA0744" w14:paraId="0F5CA060" w14:textId="77777777" w:rsidTr="001720F8">
        <w:tc>
          <w:tcPr>
            <w:tcW w:w="4230" w:type="dxa"/>
            <w:vAlign w:val="bottom"/>
          </w:tcPr>
          <w:p w14:paraId="3A823FAE" w14:textId="6EC7BE1B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="007F176F" w:rsidRPr="00DA07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กู้ยืมระยะ</w:t>
            </w:r>
            <w:r w:rsidRPr="00DA07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2430" w:type="dxa"/>
            <w:gridSpan w:val="3"/>
          </w:tcPr>
          <w:p w14:paraId="31D1C2F0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7304B07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72BB1D36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061A3" w:rsidRPr="00DA0744" w14:paraId="3ADDF670" w14:textId="77777777" w:rsidTr="001720F8">
        <w:tc>
          <w:tcPr>
            <w:tcW w:w="4230" w:type="dxa"/>
          </w:tcPr>
          <w:p w14:paraId="6F812ACF" w14:textId="2E811DC9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9544048" w14:textId="2B4F4150" w:rsidR="004061A3" w:rsidRPr="00DA0744" w:rsidRDefault="005D2669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4032F860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E6F5C21" w14:textId="2427EE00" w:rsidR="004061A3" w:rsidRPr="00DA0744" w:rsidRDefault="005D2669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12E555A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398D1ECF" w14:textId="13B98A18" w:rsidR="004061A3" w:rsidRPr="00DA0744" w:rsidRDefault="005D2669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5E3BF1E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D27CC86" w14:textId="4499EBF5" w:rsidR="004061A3" w:rsidRPr="00DA0744" w:rsidRDefault="005D2669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</w:tbl>
    <w:p w14:paraId="2F36DDAD" w14:textId="77777777" w:rsidR="00F833C6" w:rsidRPr="00DA0744" w:rsidRDefault="00F833C6" w:rsidP="00EF0DA5">
      <w:pPr>
        <w:ind w:left="540"/>
        <w:rPr>
          <w:rFonts w:asciiTheme="majorBidi" w:hAnsiTheme="majorBidi" w:cstheme="majorBidi"/>
        </w:rPr>
      </w:pPr>
    </w:p>
    <w:p w14:paraId="17723F79" w14:textId="2D962FBE" w:rsidR="00EB59E1" w:rsidRPr="00DA0744" w:rsidRDefault="00EB59E1" w:rsidP="00EB59E1">
      <w:pPr>
        <w:ind w:left="540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>เงินให้กู้ยืมระยะ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>ยาวแ</w:t>
      </w:r>
      <w:r w:rsidRPr="00DA0744">
        <w:rPr>
          <w:rFonts w:asciiTheme="majorBidi" w:hAnsiTheme="majorBidi" w:cstheme="majorBidi"/>
          <w:sz w:val="30"/>
          <w:szCs w:val="30"/>
          <w:cs/>
        </w:rPr>
        <w:t>ก่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>บริษัทร่วมดังกล่าว</w:t>
      </w:r>
      <w:r w:rsidRPr="00DA0744">
        <w:rPr>
          <w:rFonts w:asciiTheme="majorBidi" w:hAnsiTheme="majorBidi" w:cstheme="majorBidi"/>
          <w:sz w:val="30"/>
          <w:szCs w:val="30"/>
          <w:cs/>
        </w:rPr>
        <w:t>มีกำหนดชำระคืน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 xml:space="preserve">ภายในปี </w:t>
      </w:r>
      <w:r w:rsidR="005D2669" w:rsidRPr="005D2669">
        <w:rPr>
          <w:rFonts w:asciiTheme="majorBidi" w:hAnsiTheme="majorBidi" w:cstheme="majorBidi"/>
          <w:sz w:val="30"/>
          <w:szCs w:val="30"/>
        </w:rPr>
        <w:t>2573</w:t>
      </w:r>
    </w:p>
    <w:p w14:paraId="50F0BA3E" w14:textId="77777777" w:rsidR="00EB59E1" w:rsidRPr="00DA0744" w:rsidRDefault="00EB5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DA0744">
        <w:rPr>
          <w:rFonts w:asciiTheme="majorBidi" w:hAnsiTheme="majorBidi" w:cstheme="majorBidi"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78"/>
        <w:gridCol w:w="239"/>
        <w:gridCol w:w="1111"/>
        <w:gridCol w:w="236"/>
        <w:gridCol w:w="1114"/>
        <w:gridCol w:w="236"/>
        <w:gridCol w:w="1116"/>
      </w:tblGrid>
      <w:tr w:rsidR="00AA0276" w:rsidRPr="00DA0744" w14:paraId="740F540F" w14:textId="77777777" w:rsidTr="007F686C">
        <w:trPr>
          <w:tblHeader/>
        </w:trPr>
        <w:tc>
          <w:tcPr>
            <w:tcW w:w="4230" w:type="dxa"/>
            <w:vAlign w:val="bottom"/>
          </w:tcPr>
          <w:p w14:paraId="0694047C" w14:textId="77777777" w:rsidR="00AA0276" w:rsidRPr="00DA0744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8" w:type="dxa"/>
            <w:gridSpan w:val="3"/>
            <w:vAlign w:val="bottom"/>
          </w:tcPr>
          <w:p w14:paraId="777CCC08" w14:textId="77777777" w:rsidR="00AA0276" w:rsidRPr="00DA0744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9AC3796" w14:textId="77777777" w:rsidR="00AA0276" w:rsidRPr="00DA0744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vAlign w:val="bottom"/>
          </w:tcPr>
          <w:p w14:paraId="2EDD1F87" w14:textId="77777777" w:rsidR="00AA0276" w:rsidRPr="00DA0744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E56" w:rsidRPr="00DA0744" w14:paraId="5BA32691" w14:textId="77777777" w:rsidTr="007F686C">
        <w:trPr>
          <w:tblHeader/>
        </w:trPr>
        <w:tc>
          <w:tcPr>
            <w:tcW w:w="4230" w:type="dxa"/>
            <w:vAlign w:val="bottom"/>
          </w:tcPr>
          <w:p w14:paraId="7FE3CC3C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611F0F22" w14:textId="2B8F7CAB" w:rsidR="003F5E56" w:rsidRPr="00DA0744" w:rsidRDefault="005D266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30</w:t>
            </w:r>
            <w:r w:rsidR="00196952" w:rsidRPr="00DA07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96952" w:rsidRPr="00DA0744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ED4DD3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39" w:type="dxa"/>
          </w:tcPr>
          <w:p w14:paraId="7F947692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7D95BC77" w14:textId="52679648" w:rsidR="003F5E56" w:rsidRPr="00DA0744" w:rsidRDefault="005D266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3F5E56" w:rsidRPr="00DA074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3F5E56" w:rsidRPr="00DA074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746C2421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3B2EC6A" w14:textId="0EBA2688" w:rsidR="003F5E56" w:rsidRPr="00DA0744" w:rsidRDefault="005D266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30</w:t>
            </w:r>
            <w:r w:rsidR="00196952" w:rsidRPr="00DA07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96952" w:rsidRPr="00DA0744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ED4DD3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36" w:type="dxa"/>
          </w:tcPr>
          <w:p w14:paraId="32248409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DEA2BE8" w14:textId="39CDADD7" w:rsidR="003F5E56" w:rsidRPr="00DA0744" w:rsidRDefault="005D266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5E56"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5E56"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F5E56" w:rsidRPr="00DA0744" w14:paraId="24E73614" w14:textId="77777777" w:rsidTr="007F686C">
        <w:trPr>
          <w:tblHeader/>
        </w:trPr>
        <w:tc>
          <w:tcPr>
            <w:tcW w:w="4230" w:type="dxa"/>
            <w:vAlign w:val="bottom"/>
          </w:tcPr>
          <w:p w14:paraId="0B18B15F" w14:textId="69AF9DC9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4D594EF8" w14:textId="1DCC0F0B" w:rsidR="003F5E56" w:rsidRPr="00DA0744" w:rsidRDefault="005D266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9" w:type="dxa"/>
          </w:tcPr>
          <w:p w14:paraId="7637688A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6B27E47" w14:textId="4AC2CFB9" w:rsidR="003F5E56" w:rsidRPr="00DA0744" w:rsidRDefault="005D266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48A34548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AA5ACAE" w14:textId="4EB92569" w:rsidR="003F5E56" w:rsidRPr="00DA0744" w:rsidRDefault="005D266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00DE5AAB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D490239" w14:textId="7335053F" w:rsidR="003F5E56" w:rsidRPr="00DA0744" w:rsidRDefault="005D266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3F5E56" w:rsidRPr="00DA0744" w14:paraId="61BA836E" w14:textId="77777777" w:rsidTr="007F686C">
        <w:tc>
          <w:tcPr>
            <w:tcW w:w="4230" w:type="dxa"/>
          </w:tcPr>
          <w:p w14:paraId="55125589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8" w:type="dxa"/>
            <w:gridSpan w:val="3"/>
          </w:tcPr>
          <w:p w14:paraId="3B68526B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C2EB10F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164B4C4A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E56" w:rsidRPr="00DA0744" w14:paraId="725C0CFD" w14:textId="77777777" w:rsidTr="007F686C">
        <w:tc>
          <w:tcPr>
            <w:tcW w:w="4230" w:type="dxa"/>
            <w:vAlign w:val="bottom"/>
          </w:tcPr>
          <w:p w14:paraId="46BCB2AD" w14:textId="6540E661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428" w:type="dxa"/>
            <w:gridSpan w:val="3"/>
          </w:tcPr>
          <w:p w14:paraId="501F6A04" w14:textId="3B78DE4B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0330D1E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218B26CB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C0521" w:rsidRPr="00DA0744" w14:paraId="12FED80F" w14:textId="77777777" w:rsidTr="001A78F8">
        <w:tc>
          <w:tcPr>
            <w:tcW w:w="4230" w:type="dxa"/>
          </w:tcPr>
          <w:p w14:paraId="4B50F6EA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</w:tcPr>
          <w:p w14:paraId="7C1D54AF" w14:textId="1B7B35DD" w:rsidR="002C0521" w:rsidRPr="00DA0744" w:rsidRDefault="005D2669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9" w:type="dxa"/>
          </w:tcPr>
          <w:p w14:paraId="0C46AA13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DF74EFB" w14:textId="6058CA7B" w:rsidR="002C0521" w:rsidRPr="00DA0744" w:rsidRDefault="005D2669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39DAFE0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33710329" w14:textId="780FE5CF" w:rsidR="002C0521" w:rsidRPr="00DA0744" w:rsidRDefault="005D2669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236" w:type="dxa"/>
          </w:tcPr>
          <w:p w14:paraId="11930D1F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16B0DD7" w14:textId="35BFAD8A" w:rsidR="002C0521" w:rsidRPr="00DA0744" w:rsidRDefault="005D2669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</w:tr>
      <w:tr w:rsidR="009841DB" w:rsidRPr="00DA0744" w14:paraId="653B1CCD" w14:textId="77777777" w:rsidTr="009841DB">
        <w:tc>
          <w:tcPr>
            <w:tcW w:w="4230" w:type="dxa"/>
          </w:tcPr>
          <w:p w14:paraId="1D04D9C1" w14:textId="71736BBA" w:rsidR="009841DB" w:rsidRPr="00DA0744" w:rsidRDefault="009841DB" w:rsidP="0098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dxa"/>
          </w:tcPr>
          <w:p w14:paraId="5E227D94" w14:textId="1D6E97CC" w:rsidR="009841DB" w:rsidRPr="00DA0744" w:rsidRDefault="005D2669" w:rsidP="0098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9" w:type="dxa"/>
          </w:tcPr>
          <w:p w14:paraId="6C388701" w14:textId="77777777" w:rsidR="009841DB" w:rsidRPr="00DA0744" w:rsidRDefault="009841DB" w:rsidP="0098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FA03550" w14:textId="73F8A418" w:rsidR="009841DB" w:rsidRPr="00DA0744" w:rsidRDefault="009841DB" w:rsidP="0098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2A12F5" w14:textId="77777777" w:rsidR="009841DB" w:rsidRPr="00DA0744" w:rsidRDefault="009841DB" w:rsidP="0098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</w:tcBorders>
          </w:tcPr>
          <w:p w14:paraId="7926131F" w14:textId="18CAD6C4" w:rsidR="009841DB" w:rsidRPr="00DA0744" w:rsidRDefault="005D2669" w:rsidP="0098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4B88F76" w14:textId="77777777" w:rsidR="009841DB" w:rsidRPr="00DA0744" w:rsidRDefault="009841DB" w:rsidP="0098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7647DCD" w14:textId="62CC2334" w:rsidR="009841DB" w:rsidRPr="00DA0744" w:rsidRDefault="009841DB" w:rsidP="0098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41DB" w:rsidRPr="00DA0744" w14:paraId="0FDCC217" w14:textId="77777777" w:rsidTr="009841DB">
        <w:tc>
          <w:tcPr>
            <w:tcW w:w="4230" w:type="dxa"/>
          </w:tcPr>
          <w:p w14:paraId="3DC30BA4" w14:textId="0C6DB72F" w:rsidR="009841DB" w:rsidRPr="00DA0744" w:rsidRDefault="009841DB" w:rsidP="0098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</w:tcPr>
          <w:p w14:paraId="7EA261B3" w14:textId="77777777" w:rsidR="009841DB" w:rsidRPr="00DA0744" w:rsidRDefault="009841DB" w:rsidP="0098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68B090A" w14:textId="77777777" w:rsidR="009841DB" w:rsidRPr="00DA0744" w:rsidRDefault="009841DB" w:rsidP="0098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EE68599" w14:textId="77777777" w:rsidR="009841DB" w:rsidRPr="00DA0744" w:rsidRDefault="009841DB" w:rsidP="0098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A00491" w14:textId="77777777" w:rsidR="009841DB" w:rsidRPr="00DA0744" w:rsidRDefault="009841DB" w:rsidP="0098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</w:tcBorders>
          </w:tcPr>
          <w:p w14:paraId="61DBFB2D" w14:textId="38BAD93A" w:rsidR="009841DB" w:rsidRPr="00DA0744" w:rsidRDefault="005D2669" w:rsidP="0098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</w:t>
            </w:r>
          </w:p>
        </w:tc>
        <w:tc>
          <w:tcPr>
            <w:tcW w:w="236" w:type="dxa"/>
          </w:tcPr>
          <w:p w14:paraId="4F3FD8A5" w14:textId="77777777" w:rsidR="009841DB" w:rsidRPr="00DA0744" w:rsidRDefault="009841DB" w:rsidP="0098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F670FFA" w14:textId="3A8AD7A7" w:rsidR="009841DB" w:rsidRPr="00DA0744" w:rsidRDefault="005D2669" w:rsidP="0098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345</w:t>
            </w:r>
          </w:p>
        </w:tc>
      </w:tr>
      <w:tr w:rsidR="001A78F8" w:rsidRPr="00DA0744" w14:paraId="0B1031E1" w14:textId="77777777" w:rsidTr="001A78F8">
        <w:tc>
          <w:tcPr>
            <w:tcW w:w="4230" w:type="dxa"/>
          </w:tcPr>
          <w:p w14:paraId="684272F9" w14:textId="14E4E30E" w:rsidR="001A78F8" w:rsidRPr="00DA0744" w:rsidRDefault="001A78F8" w:rsidP="001A78F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78" w:type="dxa"/>
          </w:tcPr>
          <w:p w14:paraId="5841AB86" w14:textId="77777777" w:rsidR="001A78F8" w:rsidRPr="00DA0744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A5E1130" w14:textId="77777777" w:rsidR="001A78F8" w:rsidRPr="00DA0744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5C652A7" w14:textId="77777777" w:rsidR="001A78F8" w:rsidRPr="00DA0744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5D9FF2" w14:textId="77777777" w:rsidR="001A78F8" w:rsidRPr="00DA0744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</w:tcBorders>
          </w:tcPr>
          <w:p w14:paraId="66CDC122" w14:textId="0376C350" w:rsidR="001A78F8" w:rsidRPr="00DA0744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2669" w:rsidRPr="005D2669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DA07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E77145B" w14:textId="77777777" w:rsidR="001A78F8" w:rsidRPr="00DA0744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954F38D" w14:textId="7F47781F" w:rsidR="001A78F8" w:rsidRPr="00DA0744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2669" w:rsidRPr="005D2669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DA07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A78F8" w:rsidRPr="00DA0744" w14:paraId="4274A274" w14:textId="77777777" w:rsidTr="001A78F8">
        <w:tc>
          <w:tcPr>
            <w:tcW w:w="4230" w:type="dxa"/>
          </w:tcPr>
          <w:p w14:paraId="446BAA5F" w14:textId="6FD2524A" w:rsidR="001A78F8" w:rsidRPr="00DA0744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8" w:type="dxa"/>
          </w:tcPr>
          <w:p w14:paraId="7173EA08" w14:textId="77777777" w:rsidR="001A78F8" w:rsidRPr="00DA0744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6E627DA" w14:textId="77777777" w:rsidR="001A78F8" w:rsidRPr="00DA0744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6937BE2" w14:textId="77777777" w:rsidR="001A78F8" w:rsidRPr="00DA0744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0474F4" w14:textId="77777777" w:rsidR="001A78F8" w:rsidRPr="00DA0744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D078509" w14:textId="504481FB" w:rsidR="001A78F8" w:rsidRPr="00DA0744" w:rsidRDefault="005D2669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</w:t>
            </w:r>
          </w:p>
        </w:tc>
        <w:tc>
          <w:tcPr>
            <w:tcW w:w="236" w:type="dxa"/>
          </w:tcPr>
          <w:p w14:paraId="2487A6A7" w14:textId="77777777" w:rsidR="001A78F8" w:rsidRPr="00DA0744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3111C3B" w14:textId="5443C2A2" w:rsidR="001A78F8" w:rsidRPr="00DA0744" w:rsidRDefault="005D2669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</w:t>
            </w:r>
          </w:p>
        </w:tc>
      </w:tr>
    </w:tbl>
    <w:p w14:paraId="2EE50A98" w14:textId="77777777" w:rsidR="00D1511B" w:rsidRPr="00DA0744" w:rsidRDefault="00D1511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78"/>
        <w:gridCol w:w="239"/>
        <w:gridCol w:w="1111"/>
        <w:gridCol w:w="236"/>
        <w:gridCol w:w="1114"/>
        <w:gridCol w:w="236"/>
        <w:gridCol w:w="1116"/>
      </w:tblGrid>
      <w:tr w:rsidR="001B24FD" w:rsidRPr="00DA0744" w14:paraId="75C98D1A" w14:textId="77777777" w:rsidTr="005A74A9">
        <w:tc>
          <w:tcPr>
            <w:tcW w:w="4230" w:type="dxa"/>
          </w:tcPr>
          <w:p w14:paraId="3A1B6C76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78" w:type="dxa"/>
          </w:tcPr>
          <w:p w14:paraId="491CCD9F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1093609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96AD8FB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12C343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1D9D660" w14:textId="5C0C7092" w:rsidR="001B24FD" w:rsidRPr="00DA0744" w:rsidRDefault="005D2669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36" w:type="dxa"/>
          </w:tcPr>
          <w:p w14:paraId="7D02166F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423A04D" w14:textId="1AF06273" w:rsidR="001B24FD" w:rsidRPr="00DA0744" w:rsidRDefault="005D2669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1B24FD" w:rsidRPr="00DA0744" w14:paraId="224D960A" w14:textId="77777777" w:rsidTr="005A74A9">
        <w:tc>
          <w:tcPr>
            <w:tcW w:w="4230" w:type="dxa"/>
          </w:tcPr>
          <w:p w14:paraId="50370433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78" w:type="dxa"/>
          </w:tcPr>
          <w:p w14:paraId="69A8E5C7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F83E78D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5256C10C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38C55F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DF8A973" w14:textId="68108720" w:rsidR="001B24FD" w:rsidRPr="00DA0744" w:rsidRDefault="005D2669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236" w:type="dxa"/>
          </w:tcPr>
          <w:p w14:paraId="578975BF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F76F97A" w14:textId="34426D85" w:rsidR="001B24FD" w:rsidRPr="00DA0744" w:rsidRDefault="005D2669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249</w:t>
            </w:r>
          </w:p>
        </w:tc>
      </w:tr>
      <w:tr w:rsidR="001B24FD" w:rsidRPr="00DA0744" w14:paraId="67D5F8DC" w14:textId="77777777" w:rsidTr="005A74A9">
        <w:tc>
          <w:tcPr>
            <w:tcW w:w="4230" w:type="dxa"/>
          </w:tcPr>
          <w:p w14:paraId="1581B382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</w:tcPr>
          <w:p w14:paraId="2BD04CB5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11B845B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7B197A3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13165E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E4DD8F0" w14:textId="3712E6CF" w:rsidR="001B24FD" w:rsidRPr="00DA0744" w:rsidRDefault="005D2669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296</w:t>
            </w:r>
          </w:p>
        </w:tc>
        <w:tc>
          <w:tcPr>
            <w:tcW w:w="236" w:type="dxa"/>
          </w:tcPr>
          <w:p w14:paraId="5B8818EC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F310D40" w14:textId="4A38593C" w:rsidR="001B24FD" w:rsidRPr="00DA0744" w:rsidRDefault="005D2669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329</w:t>
            </w:r>
          </w:p>
        </w:tc>
      </w:tr>
    </w:tbl>
    <w:p w14:paraId="3E586D03" w14:textId="77777777" w:rsidR="001B24FD" w:rsidRPr="00DA0744" w:rsidRDefault="001B24FD" w:rsidP="001E3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120" w:lineRule="auto"/>
        <w:ind w:left="547" w:right="-115"/>
        <w:jc w:val="thaiDistribute"/>
        <w:rPr>
          <w:rFonts w:asciiTheme="majorBidi" w:hAnsiTheme="majorBidi" w:cstheme="majorBidi"/>
          <w:sz w:val="20"/>
          <w:szCs w:val="20"/>
        </w:rPr>
      </w:pPr>
    </w:p>
    <w:p w14:paraId="42225DB7" w14:textId="75DD474D" w:rsidR="002C0521" w:rsidRPr="00DA0744" w:rsidRDefault="002C0521" w:rsidP="002C0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บริษัทได้ทำสัญญาเงินให้กู้ยืมระยะยาวกับบริษัทย่อย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 xml:space="preserve">สองแห่ง </w:t>
      </w:r>
      <w:r w:rsidR="00713150" w:rsidRPr="00DA0744">
        <w:rPr>
          <w:rFonts w:asciiTheme="majorBidi" w:hAnsiTheme="majorBidi" w:cstheme="majorBidi" w:hint="cs"/>
          <w:sz w:val="30"/>
          <w:szCs w:val="30"/>
          <w:cs/>
        </w:rPr>
        <w:t xml:space="preserve">และบริษัทร่วมแห่งหนึ่ง 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มีระยะเวลา </w:t>
      </w:r>
      <w:r w:rsidR="005D2669" w:rsidRPr="005D2669">
        <w:rPr>
          <w:rFonts w:asciiTheme="majorBidi" w:hAnsiTheme="majorBidi" w:cstheme="majorBidi"/>
          <w:sz w:val="30"/>
          <w:szCs w:val="30"/>
        </w:rPr>
        <w:t>3</w:t>
      </w:r>
      <w:r w:rsidRPr="00DA0744">
        <w:rPr>
          <w:rFonts w:asciiTheme="majorBidi" w:hAnsiTheme="majorBidi" w:cstheme="majorBidi"/>
          <w:sz w:val="30"/>
          <w:szCs w:val="30"/>
        </w:rPr>
        <w:t xml:space="preserve"> - </w:t>
      </w:r>
      <w:r w:rsidR="005D2669" w:rsidRPr="005D2669">
        <w:rPr>
          <w:rFonts w:asciiTheme="majorBidi" w:hAnsiTheme="majorBidi" w:cstheme="majorBidi"/>
          <w:sz w:val="30"/>
          <w:szCs w:val="30"/>
        </w:rPr>
        <w:t>11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ปี สิ้นสุ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>ดระหว่างปี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2669" w:rsidRPr="005D2669">
        <w:rPr>
          <w:rFonts w:asciiTheme="majorBidi" w:hAnsiTheme="majorBidi" w:cstheme="majorBidi"/>
          <w:sz w:val="30"/>
          <w:szCs w:val="30"/>
        </w:rPr>
        <w:t>2571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>-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="005D2669" w:rsidRPr="005D2669">
        <w:rPr>
          <w:rFonts w:asciiTheme="majorBidi" w:hAnsiTheme="majorBidi" w:cstheme="majorBidi"/>
          <w:sz w:val="30"/>
          <w:szCs w:val="30"/>
        </w:rPr>
        <w:t>2579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>โดยมีกำหนดชำระเงินต้น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 xml:space="preserve">เป็นรายเดือนและรายปี </w:t>
      </w:r>
      <w:r w:rsidRPr="00DA0744">
        <w:rPr>
          <w:rFonts w:asciiTheme="majorBidi" w:hAnsiTheme="majorBidi" w:hint="cs"/>
          <w:sz w:val="30"/>
          <w:szCs w:val="30"/>
          <w:cs/>
        </w:rPr>
        <w:t>รวมถึงการปฏิบัติตามเงื่อนไขตามที่ระบุไว้ในสัญญา</w:t>
      </w:r>
    </w:p>
    <w:p w14:paraId="0EA1543A" w14:textId="77777777" w:rsidR="00473F8B" w:rsidRPr="00DA0744" w:rsidRDefault="00473F8B" w:rsidP="001E3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120" w:lineRule="auto"/>
        <w:ind w:left="547" w:right="-115"/>
        <w:jc w:val="thaiDistribute"/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AA0276" w:rsidRPr="00DA0744" w14:paraId="6BF2A5B9" w14:textId="77777777" w:rsidTr="00324B4F">
        <w:trPr>
          <w:cantSplit/>
          <w:tblHeader/>
        </w:trPr>
        <w:tc>
          <w:tcPr>
            <w:tcW w:w="4228" w:type="dxa"/>
          </w:tcPr>
          <w:p w14:paraId="70BFE474" w14:textId="77777777" w:rsidR="00AA0276" w:rsidRPr="00DA0744" w:rsidRDefault="00AA0276" w:rsidP="00EF0DA5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0CAC18F9" w14:textId="77777777" w:rsidR="00AA0276" w:rsidRPr="00DA0744" w:rsidRDefault="00AA0276" w:rsidP="00EF0DA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46D269" w14:textId="77777777" w:rsidR="00AA0276" w:rsidRPr="00DA0744" w:rsidRDefault="00AA027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502EAB3" w14:textId="77777777" w:rsidR="00AA0276" w:rsidRPr="00DA0744" w:rsidRDefault="00AA0276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E56" w:rsidRPr="00DA0744" w14:paraId="61CA4E5E" w14:textId="77777777" w:rsidTr="00324B4F">
        <w:trPr>
          <w:cantSplit/>
          <w:tblHeader/>
        </w:trPr>
        <w:tc>
          <w:tcPr>
            <w:tcW w:w="4228" w:type="dxa"/>
          </w:tcPr>
          <w:p w14:paraId="3D768715" w14:textId="77777777" w:rsidR="003F5E56" w:rsidRPr="00DA0744" w:rsidRDefault="003F5E56" w:rsidP="003F5E5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0728F32B" w14:textId="4F3904EB" w:rsidR="003F5E56" w:rsidRPr="00DA0744" w:rsidRDefault="005D2669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66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AD3A2D" w:rsidRPr="00DA074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D3A2D" w:rsidRPr="00DA07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</w:t>
            </w:r>
            <w:r w:rsidR="00ED4D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270" w:type="dxa"/>
          </w:tcPr>
          <w:p w14:paraId="4905777C" w14:textId="77777777" w:rsidR="003F5E56" w:rsidRPr="00DA0744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1C5B918" w14:textId="673EE979" w:rsidR="003F5E56" w:rsidRPr="00DA0744" w:rsidRDefault="005D2669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669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="003F5E56" w:rsidRPr="00DA0744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 </w:t>
            </w:r>
            <w:r w:rsidR="003F5E56" w:rsidRPr="00DA074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95AC0E2" w14:textId="77777777" w:rsidR="003F5E56" w:rsidRPr="00DA0744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9A67EFC" w14:textId="6DFAC003" w:rsidR="003F5E56" w:rsidRPr="00DA0744" w:rsidRDefault="005D2669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66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AD3A2D" w:rsidRPr="00DA074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D3A2D" w:rsidRPr="00DA07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</w:t>
            </w:r>
            <w:r w:rsidR="00ED4D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270" w:type="dxa"/>
          </w:tcPr>
          <w:p w14:paraId="43625E11" w14:textId="77777777" w:rsidR="003F5E56" w:rsidRPr="00DA0744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FBF87D2" w14:textId="25F8A9A7" w:rsidR="003F5E56" w:rsidRPr="00DA0744" w:rsidRDefault="005D2669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F5E56"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F5E56" w:rsidRPr="00DA074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F5E56" w:rsidRPr="00DA0744" w14:paraId="0DFA1B56" w14:textId="77777777" w:rsidTr="00324B4F">
        <w:trPr>
          <w:cantSplit/>
          <w:tblHeader/>
        </w:trPr>
        <w:tc>
          <w:tcPr>
            <w:tcW w:w="4228" w:type="dxa"/>
          </w:tcPr>
          <w:p w14:paraId="56CC9C19" w14:textId="3728C4B1" w:rsidR="003F5E56" w:rsidRPr="00DA0744" w:rsidRDefault="003F5E56" w:rsidP="003F5E5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028D4886" w14:textId="74A21F22" w:rsidR="003F5E56" w:rsidRPr="00DA0744" w:rsidRDefault="005D2669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0123DD34" w14:textId="77777777" w:rsidR="003F5E56" w:rsidRPr="00DA0744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7E9C0EC" w14:textId="22EEFB24" w:rsidR="003F5E56" w:rsidRPr="00DA0744" w:rsidRDefault="005D2669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3D9B14F1" w14:textId="77777777" w:rsidR="003F5E56" w:rsidRPr="00DA0744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17F27EA" w14:textId="0210EF57" w:rsidR="003F5E56" w:rsidRPr="00DA0744" w:rsidRDefault="005D2669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062ADEA1" w14:textId="77777777" w:rsidR="003F5E56" w:rsidRPr="00DA0744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5AB76D2" w14:textId="4622171F" w:rsidR="003F5E56" w:rsidRPr="00DA0744" w:rsidRDefault="005D2669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3F5E56" w:rsidRPr="00DA0744" w14:paraId="2FE5400E" w14:textId="77777777" w:rsidTr="00324B4F">
        <w:trPr>
          <w:cantSplit/>
          <w:tblHeader/>
        </w:trPr>
        <w:tc>
          <w:tcPr>
            <w:tcW w:w="4228" w:type="dxa"/>
          </w:tcPr>
          <w:p w14:paraId="4EF75994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02346A78" w14:textId="77777777" w:rsidR="003F5E56" w:rsidRPr="00DA0744" w:rsidRDefault="003F5E56" w:rsidP="003F5E56">
            <w:pPr>
              <w:ind w:left="-18" w:right="7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E56" w:rsidRPr="00DA0744" w14:paraId="6699FFBA" w14:textId="77777777" w:rsidTr="00324B4F">
        <w:trPr>
          <w:cantSplit/>
        </w:trPr>
        <w:tc>
          <w:tcPr>
            <w:tcW w:w="4228" w:type="dxa"/>
          </w:tcPr>
          <w:p w14:paraId="5804E700" w14:textId="36A3F16E" w:rsidR="003F5E56" w:rsidRPr="00DA0744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2" w:type="dxa"/>
          </w:tcPr>
          <w:p w14:paraId="4F1ED9F8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9CD94E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979DA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4650E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35A128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4318E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DED01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665A" w:rsidRPr="00DA0744" w14:paraId="18F42FF2" w14:textId="77777777" w:rsidTr="00324B4F">
        <w:trPr>
          <w:cantSplit/>
        </w:trPr>
        <w:tc>
          <w:tcPr>
            <w:tcW w:w="4228" w:type="dxa"/>
          </w:tcPr>
          <w:p w14:paraId="08D7375A" w14:textId="77777777" w:rsidR="000F665A" w:rsidRPr="00DA0744" w:rsidRDefault="000F665A" w:rsidP="000F665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43732F24" w14:textId="7B1F072D" w:rsidR="000F665A" w:rsidRPr="00DA0744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E461CE" w14:textId="77777777" w:rsidR="000F665A" w:rsidRPr="00DA0744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88DAA0" w14:textId="708E8227" w:rsidR="000F665A" w:rsidRPr="00DA0744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380E34" w14:textId="77777777" w:rsidR="000F665A" w:rsidRPr="00DA0744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85D82E" w14:textId="70E1E823" w:rsidR="000F665A" w:rsidRPr="00DA0744" w:rsidRDefault="005D2669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3C316C7" w14:textId="77777777" w:rsidR="000F665A" w:rsidRPr="00DA0744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4DC7BB" w14:textId="67E60C43" w:rsidR="000F665A" w:rsidRPr="00DA0744" w:rsidRDefault="005D2669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F665A" w:rsidRPr="00DA0744" w14:paraId="5F08BD61" w14:textId="77777777" w:rsidTr="00324B4F">
        <w:trPr>
          <w:cantSplit/>
        </w:trPr>
        <w:tc>
          <w:tcPr>
            <w:tcW w:w="4228" w:type="dxa"/>
          </w:tcPr>
          <w:p w14:paraId="6AE016AD" w14:textId="77777777" w:rsidR="000F665A" w:rsidRPr="00DA0744" w:rsidRDefault="000F665A" w:rsidP="000F665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2" w:type="dxa"/>
          </w:tcPr>
          <w:p w14:paraId="31D2DACB" w14:textId="1B79CD3F" w:rsidR="000F665A" w:rsidRPr="00DA0744" w:rsidRDefault="005D2669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01205F9D" w14:textId="77777777" w:rsidR="000F665A" w:rsidRPr="00DA0744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00B08C" w14:textId="1E257BAA" w:rsidR="000F665A" w:rsidRPr="00DA0744" w:rsidRDefault="005D2669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7F81D2A2" w14:textId="77777777" w:rsidR="000F665A" w:rsidRPr="00DA0744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7A8C1C" w14:textId="2F44B5C4" w:rsidR="000F665A" w:rsidRPr="00DA0744" w:rsidRDefault="005D2669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225DE05F" w14:textId="77777777" w:rsidR="000F665A" w:rsidRPr="00DA0744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559F5" w14:textId="5633740A" w:rsidR="000F665A" w:rsidRPr="00DA0744" w:rsidRDefault="005D2669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0F665A" w:rsidRPr="00DA0744" w14:paraId="0FA83E95" w14:textId="77777777" w:rsidTr="00324B4F">
        <w:trPr>
          <w:cantSplit/>
          <w:trHeight w:val="389"/>
        </w:trPr>
        <w:tc>
          <w:tcPr>
            <w:tcW w:w="4228" w:type="dxa"/>
          </w:tcPr>
          <w:p w14:paraId="6D5626F9" w14:textId="77777777" w:rsidR="000F665A" w:rsidRPr="00DA0744" w:rsidRDefault="000F665A" w:rsidP="000F665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1D221E83" w14:textId="1C907500" w:rsidR="000F665A" w:rsidRPr="00DA0744" w:rsidRDefault="005D2669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372</w:t>
            </w:r>
          </w:p>
        </w:tc>
        <w:tc>
          <w:tcPr>
            <w:tcW w:w="270" w:type="dxa"/>
          </w:tcPr>
          <w:p w14:paraId="40F94B66" w14:textId="77777777" w:rsidR="000F665A" w:rsidRPr="00DA0744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E70A8" w14:textId="217A204C" w:rsidR="000F665A" w:rsidRPr="00DA0744" w:rsidRDefault="005D2669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270" w:type="dxa"/>
          </w:tcPr>
          <w:p w14:paraId="28C4A663" w14:textId="77777777" w:rsidR="000F665A" w:rsidRPr="00DA0744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2FF723" w14:textId="0F128ED7" w:rsidR="000F665A" w:rsidRPr="00DA0744" w:rsidRDefault="007D7862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28C505" w14:textId="77777777" w:rsidR="000F665A" w:rsidRPr="00DA0744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B1959" w14:textId="78DE8692" w:rsidR="000F665A" w:rsidRPr="00DA0744" w:rsidRDefault="005D2669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F665A" w:rsidRPr="00DA0744" w14:paraId="0EAFF154" w14:textId="77777777" w:rsidTr="00324B4F">
        <w:trPr>
          <w:cantSplit/>
          <w:trHeight w:val="70"/>
        </w:trPr>
        <w:tc>
          <w:tcPr>
            <w:tcW w:w="4228" w:type="dxa"/>
          </w:tcPr>
          <w:p w14:paraId="44758609" w14:textId="77777777" w:rsidR="000F665A" w:rsidRPr="00DA0744" w:rsidRDefault="000F665A" w:rsidP="000F665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BA3F20A" w14:textId="318A357E" w:rsidR="000F665A" w:rsidRPr="00DA0744" w:rsidRDefault="005D2669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437</w:t>
            </w:r>
          </w:p>
        </w:tc>
        <w:tc>
          <w:tcPr>
            <w:tcW w:w="270" w:type="dxa"/>
          </w:tcPr>
          <w:p w14:paraId="0B89639F" w14:textId="77777777" w:rsidR="000F665A" w:rsidRPr="00DA0744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BF7326" w14:textId="5CDC8933" w:rsidR="000F665A" w:rsidRPr="00DA0744" w:rsidRDefault="005D2669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524</w:t>
            </w:r>
          </w:p>
        </w:tc>
        <w:tc>
          <w:tcPr>
            <w:tcW w:w="270" w:type="dxa"/>
          </w:tcPr>
          <w:p w14:paraId="3BB14EF9" w14:textId="77777777" w:rsidR="000F665A" w:rsidRPr="00DA0744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2F7BF4" w14:textId="211E123B" w:rsidR="000F665A" w:rsidRPr="00DA0744" w:rsidRDefault="005D2669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270" w:type="dxa"/>
          </w:tcPr>
          <w:p w14:paraId="64B2FCC8" w14:textId="77777777" w:rsidR="000F665A" w:rsidRPr="00DA0744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9866E3" w14:textId="612B1A65" w:rsidR="000F665A" w:rsidRPr="00DA0744" w:rsidRDefault="005D2669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104</w:t>
            </w:r>
          </w:p>
        </w:tc>
      </w:tr>
      <w:tr w:rsidR="001E3940" w:rsidRPr="00DA0744" w14:paraId="5779506C" w14:textId="77777777" w:rsidTr="001E3940">
        <w:trPr>
          <w:cantSplit/>
          <w:trHeight w:val="70"/>
        </w:trPr>
        <w:tc>
          <w:tcPr>
            <w:tcW w:w="4228" w:type="dxa"/>
          </w:tcPr>
          <w:p w14:paraId="3E02EBD2" w14:textId="77777777" w:rsidR="001E3940" w:rsidRPr="00DA0744" w:rsidRDefault="001E3940" w:rsidP="000F665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111DB4BA" w14:textId="77777777" w:rsidR="001E3940" w:rsidRPr="00DA0744" w:rsidRDefault="001E3940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AB0A74" w14:textId="77777777" w:rsidR="001E3940" w:rsidRPr="00DA0744" w:rsidRDefault="001E3940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BCD78A" w14:textId="77777777" w:rsidR="001E3940" w:rsidRPr="00DA0744" w:rsidRDefault="001E3940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A582FB" w14:textId="77777777" w:rsidR="001E3940" w:rsidRPr="00DA0744" w:rsidRDefault="001E3940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9E935B" w14:textId="77777777" w:rsidR="001E3940" w:rsidRPr="00DA0744" w:rsidRDefault="001E3940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7B810" w14:textId="77777777" w:rsidR="001E3940" w:rsidRPr="00DA0744" w:rsidRDefault="001E3940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AD2BE1" w14:textId="77777777" w:rsidR="001E3940" w:rsidRPr="00DA0744" w:rsidRDefault="001E3940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F5E56" w:rsidRPr="00DA0744" w14:paraId="2F3DEB03" w14:textId="77777777" w:rsidTr="002472BC">
        <w:trPr>
          <w:cantSplit/>
        </w:trPr>
        <w:tc>
          <w:tcPr>
            <w:tcW w:w="4228" w:type="dxa"/>
          </w:tcPr>
          <w:p w14:paraId="0C86FDE3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เจ้าหนี้ค่าใช้จ่ายอื่น</w:t>
            </w:r>
          </w:p>
        </w:tc>
        <w:tc>
          <w:tcPr>
            <w:tcW w:w="5132" w:type="dxa"/>
            <w:gridSpan w:val="7"/>
          </w:tcPr>
          <w:p w14:paraId="31C6B5EC" w14:textId="77777777" w:rsidR="003F5E56" w:rsidRPr="00DA0744" w:rsidRDefault="003F5E56" w:rsidP="003F5E56">
            <w:pPr>
              <w:ind w:left="-18" w:right="72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019E9" w:rsidRPr="00DA0744" w14:paraId="08216A68" w14:textId="77777777" w:rsidTr="00884B43">
        <w:trPr>
          <w:cantSplit/>
        </w:trPr>
        <w:tc>
          <w:tcPr>
            <w:tcW w:w="4228" w:type="dxa"/>
          </w:tcPr>
          <w:p w14:paraId="756DA87B" w14:textId="3D809704" w:rsidR="00E019E9" w:rsidRPr="00DA0744" w:rsidRDefault="00E019E9" w:rsidP="00E019E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0AE56116" w14:textId="6604C9B8" w:rsidR="00E019E9" w:rsidRPr="00DA0744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CA39C6" w14:textId="77777777" w:rsidR="00E019E9" w:rsidRPr="00DA0744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171DED" w14:textId="77777777" w:rsidR="00E019E9" w:rsidRPr="00DA0744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E3BB08" w14:textId="77777777" w:rsidR="00E019E9" w:rsidRPr="00DA0744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8AE2A4" w14:textId="2558B1D1" w:rsidR="00E019E9" w:rsidRPr="00DA0744" w:rsidRDefault="005D266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C25AB63" w14:textId="77777777" w:rsidR="00E019E9" w:rsidRPr="00DA0744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2CA777" w14:textId="7B691C2A" w:rsidR="00E019E9" w:rsidRPr="00DA0744" w:rsidRDefault="005D266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E019E9" w:rsidRPr="00DA0744" w14:paraId="13FD57FB" w14:textId="77777777" w:rsidTr="00884B43">
        <w:trPr>
          <w:cantSplit/>
        </w:trPr>
        <w:tc>
          <w:tcPr>
            <w:tcW w:w="4228" w:type="dxa"/>
          </w:tcPr>
          <w:p w14:paraId="2B50054B" w14:textId="1A34CFC4" w:rsidR="00E019E9" w:rsidRPr="00DA0744" w:rsidRDefault="00E019E9" w:rsidP="00E019E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7E7E277" w14:textId="361C5F14" w:rsidR="00E019E9" w:rsidRPr="00DA0744" w:rsidRDefault="007D7862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E7CF5D" w14:textId="77777777" w:rsidR="00E019E9" w:rsidRPr="00DA0744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0AFE59" w14:textId="3241D282" w:rsidR="00E019E9" w:rsidRPr="00DA0744" w:rsidRDefault="005D266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5CC74D2" w14:textId="77777777" w:rsidR="00E019E9" w:rsidRPr="00DA0744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AA89FC" w14:textId="31684AB2" w:rsidR="00E019E9" w:rsidRPr="00DA0744" w:rsidRDefault="007D7862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7C5F64" w14:textId="77777777" w:rsidR="00E019E9" w:rsidRPr="00DA0744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6446D0" w14:textId="7C8ED314" w:rsidR="00E019E9" w:rsidRPr="00DA0744" w:rsidRDefault="005D266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019E9" w:rsidRPr="00DA0744" w14:paraId="291B1546" w14:textId="77777777" w:rsidTr="00884B43">
        <w:trPr>
          <w:cantSplit/>
        </w:trPr>
        <w:tc>
          <w:tcPr>
            <w:tcW w:w="4228" w:type="dxa"/>
          </w:tcPr>
          <w:p w14:paraId="7B9147A8" w14:textId="02D431A6" w:rsidR="00E019E9" w:rsidRPr="00DA0744" w:rsidRDefault="00E019E9" w:rsidP="00E019E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F76ECC6" w14:textId="190ACE24" w:rsidR="00E019E9" w:rsidRPr="00DA0744" w:rsidRDefault="007D7862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661B67" w14:textId="77777777" w:rsidR="00E019E9" w:rsidRPr="00DA0744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363674" w14:textId="7B797257" w:rsidR="00E019E9" w:rsidRPr="00DA0744" w:rsidRDefault="005D266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2D3D987" w14:textId="77777777" w:rsidR="00E019E9" w:rsidRPr="00DA0744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4D04A1" w14:textId="60729C37" w:rsidR="00E019E9" w:rsidRPr="00DA0744" w:rsidRDefault="005D266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9B7869B" w14:textId="77777777" w:rsidR="00E019E9" w:rsidRPr="00DA0744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B3B45D" w14:textId="71468A70" w:rsidR="00E019E9" w:rsidRPr="00DA0744" w:rsidRDefault="005D266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</w:tr>
      <w:tr w:rsidR="003F5E56" w:rsidRPr="00DA0744" w14:paraId="51856D0E" w14:textId="77777777" w:rsidTr="007853DF">
        <w:trPr>
          <w:cantSplit/>
          <w:trHeight w:val="389"/>
        </w:trPr>
        <w:tc>
          <w:tcPr>
            <w:tcW w:w="4228" w:type="dxa"/>
          </w:tcPr>
          <w:p w14:paraId="336C165B" w14:textId="4C47640D" w:rsidR="003F5E56" w:rsidRPr="00DA0744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082" w:type="dxa"/>
          </w:tcPr>
          <w:p w14:paraId="54A26E62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7190D2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CDC5B7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70061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66FAB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36B237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F9935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5E56" w:rsidRPr="00DA0744" w14:paraId="1A40A182" w14:textId="77777777" w:rsidTr="007853DF">
        <w:trPr>
          <w:cantSplit/>
          <w:trHeight w:val="389"/>
        </w:trPr>
        <w:tc>
          <w:tcPr>
            <w:tcW w:w="4228" w:type="dxa"/>
          </w:tcPr>
          <w:p w14:paraId="113AF856" w14:textId="77777777" w:rsidR="003F5E56" w:rsidRPr="00DA0744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1E55B683" w14:textId="498F45DE" w:rsidR="003F5E56" w:rsidRPr="00DA0744" w:rsidRDefault="005D2669" w:rsidP="00B0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59478D11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FB97F9" w14:textId="1F7520CE" w:rsidR="003F5E56" w:rsidRPr="00DA0744" w:rsidRDefault="005D266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5701FA48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1EB794C" w14:textId="70CBF971" w:rsidR="003F5E56" w:rsidRPr="00DA0744" w:rsidRDefault="005D266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70" w:type="dxa"/>
          </w:tcPr>
          <w:p w14:paraId="4199039E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2CA848" w14:textId="7DD5B13B" w:rsidR="003F5E56" w:rsidRPr="00DA0744" w:rsidRDefault="005D266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3F5E56" w:rsidRPr="00DA0744" w14:paraId="706AC745" w14:textId="77777777" w:rsidTr="00F42391">
        <w:trPr>
          <w:cantSplit/>
          <w:trHeight w:val="80"/>
        </w:trPr>
        <w:tc>
          <w:tcPr>
            <w:tcW w:w="4228" w:type="dxa"/>
          </w:tcPr>
          <w:p w14:paraId="4A90B019" w14:textId="01B02489" w:rsidR="003F5E56" w:rsidRPr="00DA0744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2BC09942" w14:textId="00878983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C43B37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207657" w14:textId="02E0AE33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689469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1271D0" w14:textId="1C0EE7D6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A50C8E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F952D" w14:textId="26B8D6A3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7AAF" w:rsidRPr="00DA0744" w14:paraId="24B0C82D" w14:textId="77777777" w:rsidTr="00324B4F">
        <w:trPr>
          <w:cantSplit/>
          <w:trHeight w:val="389"/>
        </w:trPr>
        <w:tc>
          <w:tcPr>
            <w:tcW w:w="4228" w:type="dxa"/>
          </w:tcPr>
          <w:p w14:paraId="7FFDB025" w14:textId="527E8E69" w:rsidR="00797AAF" w:rsidRPr="00DA0744" w:rsidRDefault="00797AAF" w:rsidP="00797AA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2" w:type="dxa"/>
          </w:tcPr>
          <w:p w14:paraId="425B8263" w14:textId="563B5AA6" w:rsidR="00797AAF" w:rsidRPr="00DA0744" w:rsidRDefault="005D2669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4BA5EF0C" w14:textId="77777777" w:rsidR="00797AAF" w:rsidRPr="00DA0744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08C75" w14:textId="322FDC6E" w:rsidR="00797AAF" w:rsidRPr="00DA0744" w:rsidRDefault="005D2669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56A929F6" w14:textId="77777777" w:rsidR="00797AAF" w:rsidRPr="00DA0744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BBAAD2" w14:textId="1E4916DD" w:rsidR="00797AAF" w:rsidRPr="00DA0744" w:rsidRDefault="005D2669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6494F5B5" w14:textId="77777777" w:rsidR="00797AAF" w:rsidRPr="00DA0744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A2FC2B" w14:textId="6E24C121" w:rsidR="00797AAF" w:rsidRPr="00DA0744" w:rsidRDefault="005D2669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797AAF" w:rsidRPr="00DA0744" w14:paraId="75954A26" w14:textId="77777777" w:rsidTr="00324B4F">
        <w:trPr>
          <w:cantSplit/>
          <w:trHeight w:val="389"/>
        </w:trPr>
        <w:tc>
          <w:tcPr>
            <w:tcW w:w="4228" w:type="dxa"/>
          </w:tcPr>
          <w:p w14:paraId="4B6B9FCC" w14:textId="77777777" w:rsidR="00797AAF" w:rsidRPr="00DA0744" w:rsidRDefault="00797AAF" w:rsidP="00797AA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ADE2727" w14:textId="2F7FB202" w:rsidR="00797AAF" w:rsidRPr="00DA0744" w:rsidRDefault="005D2669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3790FF66" w14:textId="77777777" w:rsidR="00797AAF" w:rsidRPr="00DA0744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A2CC30" w14:textId="42511B50" w:rsidR="00797AAF" w:rsidRPr="00DA0744" w:rsidRDefault="005D2669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10802901" w14:textId="77777777" w:rsidR="00797AAF" w:rsidRPr="00DA0744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B1BD7E" w14:textId="402BF98F" w:rsidR="00797AAF" w:rsidRPr="00DA0744" w:rsidRDefault="005D2669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00BF521C" w14:textId="77777777" w:rsidR="00797AAF" w:rsidRPr="00DA0744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BDACA7" w14:textId="110F3973" w:rsidR="00797AAF" w:rsidRPr="00DA0744" w:rsidRDefault="005D2669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97AAF" w:rsidRPr="00DA0744" w14:paraId="1A1B1D8C" w14:textId="77777777" w:rsidTr="00324B4F">
        <w:trPr>
          <w:cantSplit/>
          <w:trHeight w:val="389"/>
        </w:trPr>
        <w:tc>
          <w:tcPr>
            <w:tcW w:w="4228" w:type="dxa"/>
          </w:tcPr>
          <w:p w14:paraId="7B4A840B" w14:textId="77777777" w:rsidR="00797AAF" w:rsidRPr="00DA0744" w:rsidRDefault="00797AAF" w:rsidP="00797AA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4B89E17" w14:textId="2C3CB1CD" w:rsidR="00797AAF" w:rsidRPr="00DA0744" w:rsidRDefault="005D2669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6995E18C" w14:textId="77777777" w:rsidR="00797AAF" w:rsidRPr="00DA0744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FAA82E" w14:textId="7866DB87" w:rsidR="00797AAF" w:rsidRPr="00DA0744" w:rsidRDefault="005D2669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6C12AAE6" w14:textId="77777777" w:rsidR="00797AAF" w:rsidRPr="00DA0744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33309E" w14:textId="5418872F" w:rsidR="00797AAF" w:rsidRPr="00DA0744" w:rsidRDefault="005D2669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270" w:type="dxa"/>
          </w:tcPr>
          <w:p w14:paraId="7DDCE8FF" w14:textId="77777777" w:rsidR="00797AAF" w:rsidRPr="00DA0744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E38968" w14:textId="428102E1" w:rsidR="00797AAF" w:rsidRPr="00DA0744" w:rsidRDefault="005D2669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</w:tr>
    </w:tbl>
    <w:p w14:paraId="6D6C6341" w14:textId="77777777" w:rsidR="00EB59E1" w:rsidRPr="00DA0744" w:rsidRDefault="00EB59E1" w:rsidP="001E3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120" w:lineRule="auto"/>
        <w:ind w:left="547" w:right="-115"/>
        <w:jc w:val="thaiDistribute"/>
        <w:rPr>
          <w:rFonts w:asciiTheme="majorBidi" w:hAnsiTheme="majorBidi" w:cstheme="majorBidi"/>
          <w:sz w:val="20"/>
          <w:szCs w:val="20"/>
        </w:rPr>
      </w:pPr>
    </w:p>
    <w:p w14:paraId="7446F4D1" w14:textId="0686046F" w:rsidR="007F24D9" w:rsidRPr="00DA0744" w:rsidRDefault="007F24D9" w:rsidP="00A67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C40C1A" w:rsidRPr="00DA074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A0744">
        <w:rPr>
          <w:rFonts w:asciiTheme="majorBidi" w:hAnsiTheme="majorBidi" w:cstheme="majorBidi"/>
          <w:sz w:val="30"/>
          <w:szCs w:val="30"/>
          <w:cs/>
        </w:rPr>
        <w:t>บริษัทเช่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>าที่ดิน อาคารและส่วนปรับปรุงและยานพาหนะจาก</w:t>
      </w:r>
      <w:r w:rsidRPr="00DA0744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สัญญาดังกล่าวมีระยะเวลาเช่า </w:t>
      </w:r>
      <w:r w:rsidR="005D2669" w:rsidRPr="005D2669">
        <w:rPr>
          <w:rFonts w:asciiTheme="majorBidi" w:hAnsiTheme="majorBidi" w:cstheme="majorBidi"/>
          <w:sz w:val="30"/>
          <w:szCs w:val="30"/>
        </w:rPr>
        <w:t>1</w:t>
      </w:r>
      <w:r w:rsidR="00524479" w:rsidRPr="00DA0744">
        <w:rPr>
          <w:rFonts w:asciiTheme="majorBidi" w:hAnsiTheme="majorBidi" w:cstheme="majorBidi"/>
          <w:sz w:val="30"/>
          <w:szCs w:val="30"/>
        </w:rPr>
        <w:t xml:space="preserve"> - </w:t>
      </w:r>
      <w:r w:rsidR="005D2669" w:rsidRPr="005D2669">
        <w:rPr>
          <w:rFonts w:asciiTheme="majorBidi" w:hAnsiTheme="majorBidi" w:cstheme="majorBidi"/>
          <w:sz w:val="30"/>
          <w:szCs w:val="30"/>
        </w:rPr>
        <w:t>5</w:t>
      </w:r>
      <w:r w:rsidR="00524479"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>ปี สิ้นสุด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>ระหว่างปี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2669" w:rsidRPr="005D2669">
        <w:rPr>
          <w:rFonts w:asciiTheme="majorBidi" w:hAnsiTheme="majorBidi" w:cstheme="majorBidi"/>
          <w:sz w:val="30"/>
          <w:szCs w:val="30"/>
        </w:rPr>
        <w:t>2569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>-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="005D2669" w:rsidRPr="005D2669">
        <w:rPr>
          <w:rFonts w:asciiTheme="majorBidi" w:hAnsiTheme="majorBidi" w:cstheme="majorBidi"/>
          <w:sz w:val="30"/>
          <w:szCs w:val="30"/>
        </w:rPr>
        <w:t>2574</w:t>
      </w:r>
    </w:p>
    <w:p w14:paraId="612AF527" w14:textId="77777777" w:rsidR="007F24D9" w:rsidRPr="00DA0744" w:rsidRDefault="007F24D9" w:rsidP="001E39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120" w:lineRule="auto"/>
        <w:ind w:left="547" w:right="-202"/>
        <w:jc w:val="thaiDistribute"/>
        <w:rPr>
          <w:rFonts w:asciiTheme="majorBidi" w:hAnsiTheme="majorBidi" w:cstheme="majorBidi"/>
          <w:sz w:val="20"/>
          <w:szCs w:val="20"/>
        </w:rPr>
      </w:pPr>
    </w:p>
    <w:p w14:paraId="37A3DC42" w14:textId="472D1F49" w:rsidR="00DA58CF" w:rsidRPr="00DA0744" w:rsidRDefault="007F24D9" w:rsidP="00A67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>บริษัทย่อยแห่งหนึ่งมีภาระผูกพันที่จะต้องจ่ายชำระค่าเช่าตามเงื่อนไขที่ระบุในสัญญาเช่าที่ดินพร้อมสิ่งปลูกสร้า</w:t>
      </w:r>
      <w:r w:rsidR="00A679C6" w:rsidRPr="00DA0744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สัญญาดังกล่าวมีระยะเวลาเช่า </w:t>
      </w:r>
      <w:r w:rsidR="005D2669" w:rsidRPr="005D2669">
        <w:rPr>
          <w:rFonts w:asciiTheme="majorBidi" w:hAnsiTheme="majorBidi" w:cstheme="majorBidi"/>
          <w:sz w:val="30"/>
          <w:szCs w:val="30"/>
        </w:rPr>
        <w:t>3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ปี สิ้นสุดวันที่ </w:t>
      </w:r>
      <w:r w:rsidR="005D2669" w:rsidRPr="005D2669">
        <w:rPr>
          <w:rFonts w:asciiTheme="majorBidi" w:hAnsiTheme="majorBidi" w:cstheme="majorBidi"/>
          <w:sz w:val="30"/>
          <w:szCs w:val="30"/>
        </w:rPr>
        <w:t>31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D2669" w:rsidRPr="005D2669">
        <w:rPr>
          <w:rFonts w:asciiTheme="majorBidi" w:hAnsiTheme="majorBidi" w:cstheme="majorBidi"/>
          <w:sz w:val="30"/>
          <w:szCs w:val="30"/>
        </w:rPr>
        <w:t>2570</w:t>
      </w:r>
    </w:p>
    <w:p w14:paraId="10D62CC2" w14:textId="77777777" w:rsidR="00F42391" w:rsidRPr="00DA0744" w:rsidRDefault="00F42391" w:rsidP="001E3940">
      <w:pPr>
        <w:spacing w:line="120" w:lineRule="auto"/>
        <w:rPr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AA0276" w:rsidRPr="00DA0744" w14:paraId="0D6A046E" w14:textId="77777777" w:rsidTr="00324B4F">
        <w:trPr>
          <w:tblHeader/>
        </w:trPr>
        <w:tc>
          <w:tcPr>
            <w:tcW w:w="4230" w:type="dxa"/>
            <w:vAlign w:val="bottom"/>
          </w:tcPr>
          <w:p w14:paraId="0F3807FD" w14:textId="43199E01" w:rsidR="00AA0276" w:rsidRPr="00DA0744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3972AEE" w14:textId="77777777" w:rsidR="00AA0276" w:rsidRPr="00DA0744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956EB3E" w14:textId="77777777" w:rsidR="00AA0276" w:rsidRPr="00DA0744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668B69E3" w14:textId="77777777" w:rsidR="00AA0276" w:rsidRPr="00DA0744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27B7" w:rsidRPr="00DA0744" w14:paraId="0D5DE77A" w14:textId="77777777" w:rsidTr="00324B4F">
        <w:trPr>
          <w:tblHeader/>
        </w:trPr>
        <w:tc>
          <w:tcPr>
            <w:tcW w:w="4230" w:type="dxa"/>
            <w:vAlign w:val="bottom"/>
          </w:tcPr>
          <w:p w14:paraId="4E1F0637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3E394F" w14:textId="7CB1117A" w:rsidR="006B27B7" w:rsidRPr="00DA0744" w:rsidRDefault="005D2669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30</w:t>
            </w:r>
            <w:r w:rsidR="00D64524" w:rsidRPr="00DA07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64524" w:rsidRPr="00DA0744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ED4DD3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40" w:type="dxa"/>
          </w:tcPr>
          <w:p w14:paraId="4929508F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1045504" w14:textId="6A14C399" w:rsidR="006B27B7" w:rsidRPr="00DA0744" w:rsidRDefault="005D2669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7B7"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7B7"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2E3E56D7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8964E86" w14:textId="66EF4D18" w:rsidR="006B27B7" w:rsidRPr="00DA0744" w:rsidRDefault="005D2669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30</w:t>
            </w:r>
            <w:r w:rsidR="00D64524" w:rsidRPr="00DA07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64524" w:rsidRPr="00DA0744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ED4DD3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</w:tcPr>
          <w:p w14:paraId="294F2B0B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331FF5" w14:textId="5758BE58" w:rsidR="006B27B7" w:rsidRPr="00DA0744" w:rsidRDefault="005D2669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7B7"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7B7"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B27B7" w:rsidRPr="00DA0744" w14:paraId="4267A5B9" w14:textId="77777777" w:rsidTr="00324B4F">
        <w:trPr>
          <w:tblHeader/>
        </w:trPr>
        <w:tc>
          <w:tcPr>
            <w:tcW w:w="4230" w:type="dxa"/>
            <w:vAlign w:val="bottom"/>
          </w:tcPr>
          <w:p w14:paraId="3738B712" w14:textId="5C5F29E8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D3EF7B" w14:textId="5C2E48AD" w:rsidR="006B27B7" w:rsidRPr="00DA0744" w:rsidRDefault="005D2669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0" w:type="dxa"/>
          </w:tcPr>
          <w:p w14:paraId="7E96EF29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F6201E9" w14:textId="520E56EE" w:rsidR="006B27B7" w:rsidRPr="00DA0744" w:rsidRDefault="005D2669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6DF037F6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9FBCFF" w14:textId="00ABFEBF" w:rsidR="006B27B7" w:rsidRPr="00DA0744" w:rsidRDefault="005D2669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12225A62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F2099D" w14:textId="5C7FF099" w:rsidR="006B27B7" w:rsidRPr="00DA0744" w:rsidRDefault="005D2669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B27B7" w:rsidRPr="00DA0744" w14:paraId="02947F92" w14:textId="77777777" w:rsidTr="00324B4F">
        <w:tc>
          <w:tcPr>
            <w:tcW w:w="4230" w:type="dxa"/>
          </w:tcPr>
          <w:p w14:paraId="1D4D944F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43F55F8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CD1D892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296E2BD6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27B7" w:rsidRPr="00DA0744" w14:paraId="16F68E28" w14:textId="77777777" w:rsidTr="00786E55">
        <w:tc>
          <w:tcPr>
            <w:tcW w:w="4230" w:type="dxa"/>
            <w:vAlign w:val="bottom"/>
          </w:tcPr>
          <w:p w14:paraId="61C2BAC4" w14:textId="7EFB8754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430" w:type="dxa"/>
            <w:gridSpan w:val="3"/>
          </w:tcPr>
          <w:p w14:paraId="0683E9D7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DAEA185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7F771892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B27B7" w:rsidRPr="00DA0744" w14:paraId="29A3C33F" w14:textId="77777777" w:rsidTr="00324B4F">
        <w:tc>
          <w:tcPr>
            <w:tcW w:w="4230" w:type="dxa"/>
          </w:tcPr>
          <w:p w14:paraId="15EEBAD1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02818EF1" w14:textId="73EDD1B6" w:rsidR="006B27B7" w:rsidRPr="00DA0744" w:rsidRDefault="009347F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F5561B5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9923266" w14:textId="7C2756E5" w:rsidR="006B27B7" w:rsidRPr="00DA0744" w:rsidRDefault="009347F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A45524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362F0A4" w14:textId="3CD0DF24" w:rsidR="006B27B7" w:rsidRPr="00DA0744" w:rsidRDefault="005D2669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5B67DA6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4FF1A60" w14:textId="784E0C94" w:rsidR="006B27B7" w:rsidRPr="00DA0744" w:rsidRDefault="005D2669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0E9ADB78" w14:textId="77777777" w:rsidR="00F42391" w:rsidRPr="00DA0744" w:rsidRDefault="00F42391" w:rsidP="00A84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1C322E8" w14:textId="631DF05C" w:rsidR="001B38C4" w:rsidRPr="00DA0744" w:rsidRDefault="006076C7" w:rsidP="00A84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เงินกู้ยืมระยะสั้นจากบุคคลหรือกิจการ</w:t>
      </w:r>
      <w:r w:rsidR="006B33E8" w:rsidRPr="00DA0744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DA0744">
        <w:rPr>
          <w:rFonts w:asciiTheme="majorBidi" w:hAnsiTheme="majorBidi" w:cstheme="majorBidi"/>
          <w:sz w:val="30"/>
          <w:szCs w:val="30"/>
          <w:cs/>
        </w:rPr>
        <w:t>ที่เกี่ยวข้องกันดังกล่าวมีกำหนดชำระคืนเมื่อทวงถาม</w:t>
      </w:r>
    </w:p>
    <w:p w14:paraId="598AE4EE" w14:textId="77777777" w:rsidR="00F42391" w:rsidRPr="00DA0744" w:rsidRDefault="00F42391" w:rsidP="00A84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7F24D9" w:rsidRPr="00DA0744" w14:paraId="65F0606E" w14:textId="77777777" w:rsidTr="005E4962">
        <w:trPr>
          <w:tblHeader/>
        </w:trPr>
        <w:tc>
          <w:tcPr>
            <w:tcW w:w="4230" w:type="dxa"/>
            <w:vAlign w:val="bottom"/>
          </w:tcPr>
          <w:p w14:paraId="018CCED8" w14:textId="77777777" w:rsidR="007F24D9" w:rsidRPr="00DA0744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1E7D690" w14:textId="77777777" w:rsidR="007F24D9" w:rsidRPr="00DA0744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61F1E98" w14:textId="77777777" w:rsidR="007F24D9" w:rsidRPr="00DA0744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72E568BF" w14:textId="77777777" w:rsidR="007F24D9" w:rsidRPr="00DA0744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27B7" w:rsidRPr="00DA0744" w14:paraId="29D57FD0" w14:textId="77777777" w:rsidTr="005E4962">
        <w:trPr>
          <w:tblHeader/>
        </w:trPr>
        <w:tc>
          <w:tcPr>
            <w:tcW w:w="4230" w:type="dxa"/>
            <w:vAlign w:val="bottom"/>
          </w:tcPr>
          <w:p w14:paraId="51B059EA" w14:textId="51602B9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764CCE" w14:textId="2F5CC22B" w:rsidR="006B27B7" w:rsidRPr="00DA0744" w:rsidRDefault="005D2669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30</w:t>
            </w:r>
            <w:r w:rsidR="00BE1E27" w:rsidRPr="00DA07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1E27" w:rsidRPr="00DA0744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ED4DD3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40" w:type="dxa"/>
          </w:tcPr>
          <w:p w14:paraId="566D8321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24C726A" w14:textId="375F87E5" w:rsidR="006B27B7" w:rsidRPr="00DA0744" w:rsidRDefault="005D2669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6B27B7" w:rsidRPr="00DA074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6B27B7" w:rsidRPr="00DA074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09CE15CB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26B296" w14:textId="367AD45A" w:rsidR="006B27B7" w:rsidRPr="00DA0744" w:rsidRDefault="005D2669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30</w:t>
            </w:r>
            <w:r w:rsidR="00BE1E27" w:rsidRPr="00DA07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1E27" w:rsidRPr="00DA0744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ED4DD3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</w:tcPr>
          <w:p w14:paraId="619DF3EA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A34688" w14:textId="7E68000F" w:rsidR="006B27B7" w:rsidRPr="00DA0744" w:rsidRDefault="005D2669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7B7"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7B7"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B27B7" w:rsidRPr="00DA0744" w14:paraId="0D151189" w14:textId="77777777" w:rsidTr="005E4962">
        <w:trPr>
          <w:tblHeader/>
        </w:trPr>
        <w:tc>
          <w:tcPr>
            <w:tcW w:w="4230" w:type="dxa"/>
            <w:vAlign w:val="bottom"/>
          </w:tcPr>
          <w:p w14:paraId="5701AB13" w14:textId="394CD53B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60CD230" w14:textId="1F3224DB" w:rsidR="006B27B7" w:rsidRPr="00DA0744" w:rsidRDefault="005D2669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0" w:type="dxa"/>
          </w:tcPr>
          <w:p w14:paraId="64E876EB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526FC66" w14:textId="6FE16702" w:rsidR="006B27B7" w:rsidRPr="00DA0744" w:rsidRDefault="005D2669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03ADA588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7B40908" w14:textId="1F5B3100" w:rsidR="006B27B7" w:rsidRPr="00DA0744" w:rsidRDefault="005D2669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10CB3B58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B064BA" w14:textId="029F93CB" w:rsidR="006B27B7" w:rsidRPr="00DA0744" w:rsidRDefault="005D2669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B27B7" w:rsidRPr="00DA0744" w14:paraId="235F6112" w14:textId="77777777" w:rsidTr="001B38C4">
        <w:tc>
          <w:tcPr>
            <w:tcW w:w="4230" w:type="dxa"/>
          </w:tcPr>
          <w:p w14:paraId="7E950F13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77034CE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6A681B3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1CCA9914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27B7" w:rsidRPr="00DA0744" w14:paraId="50FEA647" w14:textId="77777777" w:rsidTr="001B38C4">
        <w:tc>
          <w:tcPr>
            <w:tcW w:w="4230" w:type="dxa"/>
            <w:vAlign w:val="bottom"/>
          </w:tcPr>
          <w:p w14:paraId="07E80C31" w14:textId="3F9F7C1A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6C2871C4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6A14E5B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547F776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ED541E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FC0CC1A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62ED0C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2C928B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27B7" w:rsidRPr="00DA0744" w14:paraId="101B2524" w14:textId="77777777" w:rsidTr="001B38C4">
        <w:tc>
          <w:tcPr>
            <w:tcW w:w="4230" w:type="dxa"/>
          </w:tcPr>
          <w:p w14:paraId="1D1BA9FC" w14:textId="3FE0FCE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</w:tcPr>
          <w:p w14:paraId="4954F619" w14:textId="1716B9AA" w:rsidR="006B27B7" w:rsidRPr="00DA0744" w:rsidRDefault="005D2669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5B71F6D8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E17AD89" w14:textId="154738D8" w:rsidR="006B27B7" w:rsidRPr="00DA0744" w:rsidRDefault="005D2669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D693E48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39871E02" w14:textId="6EC30C81" w:rsidR="006B27B7" w:rsidRPr="00DA0744" w:rsidRDefault="005D2669" w:rsidP="00B0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0F970201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F349A95" w14:textId="2C1F39ED" w:rsidR="006B27B7" w:rsidRPr="00DA0744" w:rsidRDefault="005D2669" w:rsidP="00B0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</w:tbl>
    <w:p w14:paraId="5A6DEDF7" w14:textId="520BFA61" w:rsidR="00EB59E1" w:rsidRPr="00DA0744" w:rsidRDefault="001E3940" w:rsidP="00245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br/>
      </w:r>
      <w:r w:rsidR="007F24D9" w:rsidRPr="00DA0744">
        <w:rPr>
          <w:rFonts w:asciiTheme="majorBidi" w:hAnsiTheme="majorBidi" w:cstheme="majorBidi"/>
          <w:sz w:val="30"/>
          <w:szCs w:val="30"/>
          <w:cs/>
        </w:rPr>
        <w:t>เงินกู้ยืมระยะยาวจาก</w:t>
      </w:r>
      <w:r w:rsidR="00053DF8" w:rsidRPr="00DA0744">
        <w:rPr>
          <w:rFonts w:asciiTheme="majorBidi" w:hAnsiTheme="majorBidi" w:hint="cs"/>
          <w:sz w:val="30"/>
          <w:szCs w:val="30"/>
          <w:cs/>
        </w:rPr>
        <w:t>ผู้ถือหุ้นรายใหญ่</w:t>
      </w:r>
      <w:r w:rsidR="007F24D9" w:rsidRPr="00DA0744">
        <w:rPr>
          <w:rFonts w:asciiTheme="majorBidi" w:hAnsiTheme="majorBidi" w:cstheme="majorBidi"/>
          <w:sz w:val="30"/>
          <w:szCs w:val="30"/>
          <w:cs/>
        </w:rPr>
        <w:t>ดังกล่าวมีกำหนดชำระคืนใน</w:t>
      </w:r>
      <w:r w:rsidR="007F24D9" w:rsidRPr="00DA0744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7F24D9" w:rsidRPr="00DA0744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5D2669" w:rsidRPr="005D2669">
        <w:rPr>
          <w:rFonts w:asciiTheme="majorBidi" w:hAnsiTheme="majorBidi" w:cstheme="majorBidi"/>
          <w:sz w:val="30"/>
          <w:szCs w:val="30"/>
        </w:rPr>
        <w:t>2569</w:t>
      </w:r>
    </w:p>
    <w:p w14:paraId="1CDB5C08" w14:textId="3C88C64F" w:rsidR="00DF7265" w:rsidRPr="00DA0744" w:rsidRDefault="00DF7265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DA074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</w:t>
      </w:r>
      <w:r w:rsidR="00E13955" w:rsidRPr="00DA0744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การค้าและอื่นๆ</w:t>
      </w:r>
    </w:p>
    <w:p w14:paraId="469350A7" w14:textId="77777777" w:rsidR="006C4CDC" w:rsidRPr="00DA0744" w:rsidRDefault="006C4CDC" w:rsidP="00EF0DA5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1"/>
        <w:gridCol w:w="9"/>
        <w:gridCol w:w="1071"/>
        <w:gridCol w:w="9"/>
        <w:gridCol w:w="227"/>
        <w:gridCol w:w="9"/>
        <w:gridCol w:w="1195"/>
        <w:gridCol w:w="9"/>
        <w:gridCol w:w="227"/>
        <w:gridCol w:w="9"/>
        <w:gridCol w:w="1015"/>
        <w:gridCol w:w="9"/>
        <w:gridCol w:w="227"/>
        <w:gridCol w:w="9"/>
        <w:gridCol w:w="1366"/>
        <w:gridCol w:w="9"/>
        <w:gridCol w:w="9"/>
      </w:tblGrid>
      <w:tr w:rsidR="00144BF5" w:rsidRPr="00DA0744" w14:paraId="29ED6DF2" w14:textId="77777777" w:rsidTr="00DF3BDA">
        <w:trPr>
          <w:gridAfter w:val="2"/>
          <w:wAfter w:w="18" w:type="dxa"/>
          <w:cantSplit/>
          <w:trHeight w:val="20"/>
          <w:tblHeader/>
        </w:trPr>
        <w:tc>
          <w:tcPr>
            <w:tcW w:w="3861" w:type="dxa"/>
            <w:vAlign w:val="bottom"/>
          </w:tcPr>
          <w:p w14:paraId="08135951" w14:textId="77777777" w:rsidR="00144BF5" w:rsidRPr="00DA0744" w:rsidRDefault="00144BF5" w:rsidP="00DF3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14"/>
            <w:vAlign w:val="bottom"/>
          </w:tcPr>
          <w:p w14:paraId="69562C46" w14:textId="43469011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DA074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44BF5" w:rsidRPr="00DA0744" w14:paraId="5ED9C045" w14:textId="77777777" w:rsidTr="00DF3BDA">
        <w:trPr>
          <w:gridAfter w:val="1"/>
          <w:wAfter w:w="9" w:type="dxa"/>
          <w:cantSplit/>
          <w:trHeight w:val="20"/>
          <w:tblHeader/>
        </w:trPr>
        <w:tc>
          <w:tcPr>
            <w:tcW w:w="3861" w:type="dxa"/>
            <w:vAlign w:val="bottom"/>
          </w:tcPr>
          <w:p w14:paraId="149FA1B4" w14:textId="77777777" w:rsidR="00144BF5" w:rsidRPr="00DA0744" w:rsidRDefault="00144BF5" w:rsidP="00DF3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B0B2020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gridSpan w:val="2"/>
            <w:vAlign w:val="bottom"/>
          </w:tcPr>
          <w:p w14:paraId="04DC4C23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2618C65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4353C294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F5C70F8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1866C5B2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39BAEAD9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52D04E9D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1C64B754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144BF5" w:rsidRPr="00DA0744" w14:paraId="47E6C7C9" w14:textId="77777777" w:rsidTr="00DF3BDA">
        <w:trPr>
          <w:gridAfter w:val="2"/>
          <w:wAfter w:w="18" w:type="dxa"/>
          <w:cantSplit/>
          <w:trHeight w:val="20"/>
          <w:tblHeader/>
        </w:trPr>
        <w:tc>
          <w:tcPr>
            <w:tcW w:w="3861" w:type="dxa"/>
          </w:tcPr>
          <w:p w14:paraId="62B1FE17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14"/>
          </w:tcPr>
          <w:p w14:paraId="616DAF31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44BF5" w:rsidRPr="00DA0744" w14:paraId="1F75D117" w14:textId="77777777" w:rsidTr="00DF3BDA">
        <w:trPr>
          <w:gridAfter w:val="1"/>
          <w:wAfter w:w="9" w:type="dxa"/>
          <w:trHeight w:val="20"/>
        </w:trPr>
        <w:tc>
          <w:tcPr>
            <w:tcW w:w="3861" w:type="dxa"/>
          </w:tcPr>
          <w:p w14:paraId="7B8B53D1" w14:textId="4F771D60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D2669" w:rsidRPr="005D266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A07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="0067632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  <w:r w:rsidRPr="00DA07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D2669" w:rsidRPr="005D266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1080" w:type="dxa"/>
            <w:gridSpan w:val="2"/>
          </w:tcPr>
          <w:p w14:paraId="2B1B650D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5005B65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09BF09F6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0EDD4CC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3F0952F4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3C020FF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5CBED171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4BF5" w:rsidRPr="00DA0744" w14:paraId="0F74B87D" w14:textId="77777777" w:rsidTr="00DF3BDA">
        <w:trPr>
          <w:gridAfter w:val="1"/>
          <w:wAfter w:w="9" w:type="dxa"/>
          <w:trHeight w:val="20"/>
        </w:trPr>
        <w:tc>
          <w:tcPr>
            <w:tcW w:w="3861" w:type="dxa"/>
          </w:tcPr>
          <w:p w14:paraId="05E32E8F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gridSpan w:val="2"/>
          </w:tcPr>
          <w:p w14:paraId="777DD732" w14:textId="07CB9A02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1</w:t>
            </w:r>
            <w:r w:rsidR="00CE3E28" w:rsidRPr="00DA0744">
              <w:rPr>
                <w:rFonts w:ascii="Angsana New" w:hAnsi="Angsana New"/>
                <w:sz w:val="28"/>
                <w:szCs w:val="28"/>
              </w:rPr>
              <w:t>,</w:t>
            </w:r>
            <w:r w:rsidRPr="005D2669">
              <w:rPr>
                <w:rFonts w:ascii="Angsana New" w:hAnsi="Angsana New"/>
                <w:sz w:val="28"/>
                <w:szCs w:val="28"/>
              </w:rPr>
              <w:t>0</w:t>
            </w:r>
            <w:r w:rsidR="00827BDA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236" w:type="dxa"/>
            <w:gridSpan w:val="2"/>
          </w:tcPr>
          <w:p w14:paraId="31B5A2A9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202DECDC" w14:textId="170F27A0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1</w:t>
            </w:r>
            <w:r w:rsidR="00CE3E28" w:rsidRPr="00DA0744">
              <w:rPr>
                <w:rFonts w:ascii="Angsana New" w:hAnsi="Angsana New"/>
                <w:sz w:val="28"/>
                <w:szCs w:val="28"/>
              </w:rPr>
              <w:t>,</w:t>
            </w:r>
            <w:r w:rsidRPr="005D2669">
              <w:rPr>
                <w:rFonts w:ascii="Angsana New" w:hAnsi="Angsana New"/>
                <w:sz w:val="28"/>
                <w:szCs w:val="28"/>
              </w:rPr>
              <w:t>064</w:t>
            </w:r>
          </w:p>
        </w:tc>
        <w:tc>
          <w:tcPr>
            <w:tcW w:w="236" w:type="dxa"/>
            <w:gridSpan w:val="2"/>
          </w:tcPr>
          <w:p w14:paraId="1CE487FE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0641ED79" w14:textId="11CDCD3E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2</w:t>
            </w:r>
            <w:r w:rsidR="00CE3E28" w:rsidRPr="00DA0744">
              <w:rPr>
                <w:rFonts w:ascii="Angsana New" w:hAnsi="Angsana New"/>
                <w:sz w:val="28"/>
                <w:szCs w:val="28"/>
              </w:rPr>
              <w:t>,</w:t>
            </w:r>
            <w:r w:rsidRPr="005D2669">
              <w:rPr>
                <w:rFonts w:ascii="Angsana New" w:hAnsi="Angsana New"/>
                <w:sz w:val="28"/>
                <w:szCs w:val="28"/>
              </w:rPr>
              <w:t>10</w:t>
            </w:r>
            <w:r w:rsidR="00827BD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gridSpan w:val="2"/>
          </w:tcPr>
          <w:p w14:paraId="2A3FF866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732938CB" w14:textId="4E05945A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44BF5" w:rsidRPr="00DA0744" w14:paraId="4D87EED3" w14:textId="77777777" w:rsidTr="00DF3BDA">
        <w:trPr>
          <w:gridAfter w:val="1"/>
          <w:wAfter w:w="9" w:type="dxa"/>
          <w:trHeight w:val="20"/>
        </w:trPr>
        <w:tc>
          <w:tcPr>
            <w:tcW w:w="3861" w:type="dxa"/>
          </w:tcPr>
          <w:p w14:paraId="0BD646E4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  <w:gridSpan w:val="2"/>
          </w:tcPr>
          <w:p w14:paraId="366A4423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5C4CC1B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09D6F60A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6A98306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00144929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547646A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3EE40B07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4BF5" w:rsidRPr="00DA0744" w14:paraId="11A4E996" w14:textId="77777777" w:rsidTr="00DF3BDA">
        <w:trPr>
          <w:gridAfter w:val="1"/>
          <w:wAfter w:w="9" w:type="dxa"/>
          <w:trHeight w:val="281"/>
        </w:trPr>
        <w:tc>
          <w:tcPr>
            <w:tcW w:w="3861" w:type="dxa"/>
          </w:tcPr>
          <w:p w14:paraId="72E1E1FA" w14:textId="5ABD7A86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5D2669" w:rsidRPr="005D266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5EA71F0B" w14:textId="4D95F4F4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556</w:t>
            </w:r>
          </w:p>
        </w:tc>
        <w:tc>
          <w:tcPr>
            <w:tcW w:w="236" w:type="dxa"/>
            <w:gridSpan w:val="2"/>
          </w:tcPr>
          <w:p w14:paraId="4C5EC023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69FDE211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  <w:cs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BD6A0D5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03E4F27C" w14:textId="7C7BC431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556</w:t>
            </w:r>
          </w:p>
        </w:tc>
        <w:tc>
          <w:tcPr>
            <w:tcW w:w="236" w:type="dxa"/>
            <w:gridSpan w:val="2"/>
          </w:tcPr>
          <w:p w14:paraId="01373021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3D3E147E" w14:textId="50147C71" w:rsidR="00144BF5" w:rsidRPr="00DA0744" w:rsidRDefault="00B5105F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4BF5" w:rsidRPr="00DA0744" w14:paraId="4B0BDFA2" w14:textId="77777777" w:rsidTr="00DF3BDA">
        <w:trPr>
          <w:gridAfter w:val="1"/>
          <w:wAfter w:w="9" w:type="dxa"/>
          <w:trHeight w:val="20"/>
        </w:trPr>
        <w:tc>
          <w:tcPr>
            <w:tcW w:w="3861" w:type="dxa"/>
          </w:tcPr>
          <w:p w14:paraId="7EA1ED30" w14:textId="4C681675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5D2669" w:rsidRPr="005D266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D2669" w:rsidRPr="005D266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25155881" w14:textId="594ED916" w:rsidR="00144BF5" w:rsidRPr="00DA0744" w:rsidRDefault="00827BDA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36" w:type="dxa"/>
            <w:gridSpan w:val="2"/>
          </w:tcPr>
          <w:p w14:paraId="3EF10F53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0E5C16A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939C651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4879DDDA" w14:textId="0E7840E4" w:rsidR="00144BF5" w:rsidRPr="00DA0744" w:rsidRDefault="00827BDA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36" w:type="dxa"/>
            <w:gridSpan w:val="2"/>
          </w:tcPr>
          <w:p w14:paraId="0640D887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0BF6ED7" w14:textId="46CE8E01" w:rsidR="00144BF5" w:rsidRPr="00DA0744" w:rsidRDefault="009019FD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44BF5" w:rsidRPr="00DA0744" w14:paraId="270E8775" w14:textId="77777777" w:rsidTr="00DF3BDA">
        <w:trPr>
          <w:gridAfter w:val="1"/>
          <w:wAfter w:w="9" w:type="dxa"/>
          <w:trHeight w:val="20"/>
        </w:trPr>
        <w:tc>
          <w:tcPr>
            <w:tcW w:w="3861" w:type="dxa"/>
          </w:tcPr>
          <w:p w14:paraId="218F262B" w14:textId="369B8DAB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5D2669" w:rsidRPr="005D266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D2669" w:rsidRPr="005D266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0BB7F62C" w14:textId="2E1F37BF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gridSpan w:val="2"/>
          </w:tcPr>
          <w:p w14:paraId="2B6BB274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5DA9D605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57845B67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0BB3533E" w14:textId="6B5970D4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gridSpan w:val="2"/>
          </w:tcPr>
          <w:p w14:paraId="798D164F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349DDC05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4BF5" w:rsidRPr="00DA0744" w14:paraId="1B794346" w14:textId="77777777" w:rsidTr="00DF3BDA">
        <w:trPr>
          <w:gridAfter w:val="1"/>
          <w:wAfter w:w="9" w:type="dxa"/>
          <w:trHeight w:val="20"/>
        </w:trPr>
        <w:tc>
          <w:tcPr>
            <w:tcW w:w="3861" w:type="dxa"/>
          </w:tcPr>
          <w:p w14:paraId="736F4C99" w14:textId="5BA5CE21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5D2669" w:rsidRPr="005D266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FDA7329" w14:textId="765CB53A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236" w:type="dxa"/>
            <w:gridSpan w:val="2"/>
          </w:tcPr>
          <w:p w14:paraId="4A809CD3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430D1595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6801C12E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265CE990" w14:textId="15E056CC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236" w:type="dxa"/>
            <w:gridSpan w:val="2"/>
          </w:tcPr>
          <w:p w14:paraId="557909B6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</w:tcPr>
          <w:p w14:paraId="1F766123" w14:textId="683C8EBA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39</w:t>
            </w:r>
            <w:r w:rsidR="009019FD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44BF5" w:rsidRPr="00DA0744" w14:paraId="6B448702" w14:textId="77777777" w:rsidTr="00DF3BDA">
        <w:trPr>
          <w:gridAfter w:val="1"/>
          <w:wAfter w:w="9" w:type="dxa"/>
          <w:trHeight w:val="20"/>
        </w:trPr>
        <w:tc>
          <w:tcPr>
            <w:tcW w:w="3861" w:type="dxa"/>
          </w:tcPr>
          <w:p w14:paraId="161699D1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C17A20A" w14:textId="1B2B8671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E3E28" w:rsidRPr="00DA074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122</w:t>
            </w:r>
          </w:p>
        </w:tc>
        <w:tc>
          <w:tcPr>
            <w:tcW w:w="236" w:type="dxa"/>
            <w:gridSpan w:val="2"/>
          </w:tcPr>
          <w:p w14:paraId="31B065E6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57420397" w14:textId="183CBA77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CE3E28" w:rsidRPr="00DA074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064</w:t>
            </w:r>
          </w:p>
        </w:tc>
        <w:tc>
          <w:tcPr>
            <w:tcW w:w="236" w:type="dxa"/>
            <w:gridSpan w:val="2"/>
          </w:tcPr>
          <w:p w14:paraId="1A90AC4C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3B2E9D6D" w14:textId="7CDC60FD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144BF5" w:rsidRPr="00DA0744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186</w:t>
            </w:r>
          </w:p>
        </w:tc>
        <w:tc>
          <w:tcPr>
            <w:tcW w:w="236" w:type="dxa"/>
            <w:gridSpan w:val="2"/>
          </w:tcPr>
          <w:p w14:paraId="065A32D2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D5C5C0F" w14:textId="2571C43F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403</w:t>
            </w:r>
          </w:p>
        </w:tc>
      </w:tr>
      <w:tr w:rsidR="00144BF5" w:rsidRPr="00DA0744" w14:paraId="6D3465AA" w14:textId="77777777" w:rsidTr="00DF3BDA">
        <w:trPr>
          <w:gridAfter w:val="1"/>
          <w:wAfter w:w="9" w:type="dxa"/>
          <w:trHeight w:val="20"/>
        </w:trPr>
        <w:tc>
          <w:tcPr>
            <w:tcW w:w="3861" w:type="dxa"/>
          </w:tcPr>
          <w:p w14:paraId="3EFC5695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1925988" w14:textId="7A2ACDC4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D2669" w:rsidRPr="005D2669">
              <w:rPr>
                <w:rFonts w:asciiTheme="majorBidi" w:hAnsiTheme="majorBidi" w:cstheme="majorBidi"/>
                <w:sz w:val="28"/>
                <w:szCs w:val="28"/>
              </w:rPr>
              <w:t>396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1681BA95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09DFA97E" w14:textId="2A46BDFE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(</w:t>
            </w:r>
            <w:r w:rsidR="005D2669" w:rsidRPr="005D2669">
              <w:rPr>
                <w:rFonts w:ascii="Angsana New" w:hAnsi="Angsana New"/>
                <w:sz w:val="28"/>
                <w:szCs w:val="28"/>
              </w:rPr>
              <w:t>7</w:t>
            </w:r>
            <w:r w:rsidRPr="00DA074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64760590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1EC04765" w14:textId="5B879954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D2669" w:rsidRPr="005D2669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517FBE9D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2CC06D78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4BF5" w:rsidRPr="00DA0744" w14:paraId="52EA6240" w14:textId="77777777" w:rsidTr="00DF3BDA">
        <w:trPr>
          <w:gridAfter w:val="1"/>
          <w:wAfter w:w="9" w:type="dxa"/>
          <w:trHeight w:val="20"/>
        </w:trPr>
        <w:tc>
          <w:tcPr>
            <w:tcW w:w="3861" w:type="dxa"/>
          </w:tcPr>
          <w:p w14:paraId="0E2D1921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29CFE4" w14:textId="78515D5C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6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E3E28" w:rsidRPr="00DA07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6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726</w:t>
            </w:r>
          </w:p>
        </w:tc>
        <w:tc>
          <w:tcPr>
            <w:tcW w:w="236" w:type="dxa"/>
            <w:gridSpan w:val="2"/>
          </w:tcPr>
          <w:p w14:paraId="261953EB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B51C0A" w14:textId="5ABF502E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CE3E28" w:rsidRPr="00DA074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057</w:t>
            </w:r>
          </w:p>
        </w:tc>
        <w:tc>
          <w:tcPr>
            <w:tcW w:w="236" w:type="dxa"/>
            <w:gridSpan w:val="2"/>
          </w:tcPr>
          <w:p w14:paraId="230171EB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7C0663" w14:textId="670E2E09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E3E28" w:rsidRPr="00DA074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783</w:t>
            </w:r>
          </w:p>
        </w:tc>
        <w:tc>
          <w:tcPr>
            <w:tcW w:w="236" w:type="dxa"/>
            <w:gridSpan w:val="2"/>
          </w:tcPr>
          <w:p w14:paraId="760DB869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7689A0C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44BF5" w:rsidRPr="00DA0744" w14:paraId="2CE9376E" w14:textId="77777777" w:rsidTr="00DF3BDA">
        <w:trPr>
          <w:trHeight w:val="20"/>
        </w:trPr>
        <w:tc>
          <w:tcPr>
            <w:tcW w:w="3870" w:type="dxa"/>
            <w:gridSpan w:val="2"/>
          </w:tcPr>
          <w:p w14:paraId="04C80B51" w14:textId="77777777" w:rsidR="00144BF5" w:rsidRPr="00614467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0966E2A5" w14:textId="77777777" w:rsidR="00144BF5" w:rsidRPr="00614467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B117A9B" w14:textId="77777777" w:rsidR="00144BF5" w:rsidRPr="00614467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78995BA8" w14:textId="77777777" w:rsidR="00144BF5" w:rsidRPr="00614467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E5E2395" w14:textId="77777777" w:rsidR="00144BF5" w:rsidRPr="00614467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6C87E62A" w14:textId="77777777" w:rsidR="00144BF5" w:rsidRPr="00614467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495CDB3" w14:textId="77777777" w:rsidR="00144BF5" w:rsidRPr="00614467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3"/>
          </w:tcPr>
          <w:p w14:paraId="720109FE" w14:textId="77777777" w:rsidR="00144BF5" w:rsidRPr="00614467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4BF5" w:rsidRPr="00DA0744" w14:paraId="1DFA0234" w14:textId="77777777" w:rsidTr="00DF3BDA">
        <w:trPr>
          <w:trHeight w:val="20"/>
        </w:trPr>
        <w:tc>
          <w:tcPr>
            <w:tcW w:w="3870" w:type="dxa"/>
            <w:gridSpan w:val="2"/>
          </w:tcPr>
          <w:p w14:paraId="0A004F01" w14:textId="43309750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D2669" w:rsidRPr="005D266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5D2669" w:rsidRPr="005D266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080" w:type="dxa"/>
            <w:gridSpan w:val="2"/>
          </w:tcPr>
          <w:p w14:paraId="48E39D40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F146974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2D1E72BD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4249036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09BD090A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410788F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76EDDB11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4BF5" w:rsidRPr="00DA0744" w14:paraId="284AD11A" w14:textId="77777777" w:rsidTr="00DF3BDA">
        <w:trPr>
          <w:trHeight w:val="20"/>
        </w:trPr>
        <w:tc>
          <w:tcPr>
            <w:tcW w:w="3870" w:type="dxa"/>
            <w:gridSpan w:val="2"/>
          </w:tcPr>
          <w:p w14:paraId="1B335571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gridSpan w:val="2"/>
          </w:tcPr>
          <w:p w14:paraId="1B618DA5" w14:textId="4895B894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1</w:t>
            </w:r>
            <w:r w:rsidR="00144BF5" w:rsidRPr="00DA0744">
              <w:rPr>
                <w:rFonts w:ascii="Angsana New" w:hAnsi="Angsana New"/>
                <w:sz w:val="28"/>
                <w:szCs w:val="28"/>
              </w:rPr>
              <w:t>,</w:t>
            </w:r>
            <w:r w:rsidRPr="005D2669">
              <w:rPr>
                <w:rFonts w:ascii="Angsana New" w:hAnsi="Angsana New"/>
                <w:sz w:val="28"/>
                <w:szCs w:val="28"/>
              </w:rPr>
              <w:t>365</w:t>
            </w:r>
          </w:p>
        </w:tc>
        <w:tc>
          <w:tcPr>
            <w:tcW w:w="236" w:type="dxa"/>
            <w:gridSpan w:val="2"/>
          </w:tcPr>
          <w:p w14:paraId="0883B242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3F5A541C" w14:textId="2E182DCD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1</w:t>
            </w:r>
            <w:r w:rsidR="00144BF5" w:rsidRPr="00DA0744">
              <w:rPr>
                <w:rFonts w:ascii="Angsana New" w:hAnsi="Angsana New"/>
                <w:sz w:val="28"/>
                <w:szCs w:val="28"/>
              </w:rPr>
              <w:t>,</w:t>
            </w:r>
            <w:r w:rsidRPr="005D2669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236" w:type="dxa"/>
            <w:gridSpan w:val="2"/>
          </w:tcPr>
          <w:p w14:paraId="0759909D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20D93BB" w14:textId="53115D94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2</w:t>
            </w:r>
            <w:r w:rsidR="00144BF5" w:rsidRPr="00DA0744">
              <w:rPr>
                <w:rFonts w:ascii="Angsana New" w:hAnsi="Angsana New"/>
                <w:sz w:val="28"/>
                <w:szCs w:val="28"/>
              </w:rPr>
              <w:t>,</w:t>
            </w:r>
            <w:r w:rsidRPr="005D2669">
              <w:rPr>
                <w:rFonts w:ascii="Angsana New" w:hAnsi="Angsana New"/>
                <w:sz w:val="28"/>
                <w:szCs w:val="28"/>
              </w:rPr>
              <w:t>477</w:t>
            </w:r>
          </w:p>
        </w:tc>
        <w:tc>
          <w:tcPr>
            <w:tcW w:w="236" w:type="dxa"/>
            <w:gridSpan w:val="2"/>
          </w:tcPr>
          <w:p w14:paraId="2DE9255B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644AE547" w14:textId="1940A451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44BF5" w:rsidRPr="00DA0744" w14:paraId="10DCDF9F" w14:textId="77777777" w:rsidTr="00DF3BDA">
        <w:trPr>
          <w:trHeight w:val="20"/>
        </w:trPr>
        <w:tc>
          <w:tcPr>
            <w:tcW w:w="3870" w:type="dxa"/>
            <w:gridSpan w:val="2"/>
          </w:tcPr>
          <w:p w14:paraId="59449308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  <w:gridSpan w:val="2"/>
          </w:tcPr>
          <w:p w14:paraId="36C989C6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CB75209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FD30CB1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E9AD204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4477DCFD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565A15D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66EC4340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4BF5" w:rsidRPr="00DA0744" w14:paraId="45953CED" w14:textId="77777777" w:rsidTr="00DF3BDA">
        <w:trPr>
          <w:trHeight w:val="20"/>
        </w:trPr>
        <w:tc>
          <w:tcPr>
            <w:tcW w:w="3870" w:type="dxa"/>
            <w:gridSpan w:val="2"/>
          </w:tcPr>
          <w:p w14:paraId="047B836C" w14:textId="71B031C8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5D2669" w:rsidRPr="005D266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116D839B" w14:textId="6BB7A6CE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236" w:type="dxa"/>
            <w:gridSpan w:val="2"/>
          </w:tcPr>
          <w:p w14:paraId="315E7BB8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0BD1458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0C226EC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735BF2FD" w14:textId="7CD26D3D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236" w:type="dxa"/>
            <w:gridSpan w:val="2"/>
          </w:tcPr>
          <w:p w14:paraId="2985CA26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CA8DF90" w14:textId="2633A595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44BF5" w:rsidRPr="00DA0744" w14:paraId="2AC3055C" w14:textId="77777777" w:rsidTr="00DF3BDA">
        <w:trPr>
          <w:trHeight w:val="20"/>
        </w:trPr>
        <w:tc>
          <w:tcPr>
            <w:tcW w:w="3870" w:type="dxa"/>
            <w:gridSpan w:val="2"/>
          </w:tcPr>
          <w:p w14:paraId="094F30FC" w14:textId="78640DF1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5D2669" w:rsidRPr="005D266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D2669" w:rsidRPr="005D266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3E16E1B4" w14:textId="18EB8B3B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36" w:type="dxa"/>
            <w:gridSpan w:val="2"/>
          </w:tcPr>
          <w:p w14:paraId="0EDD8C09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64520059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8E43052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251E9966" w14:textId="549FECAE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36" w:type="dxa"/>
            <w:gridSpan w:val="2"/>
          </w:tcPr>
          <w:p w14:paraId="21EFAF34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3212CDE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4BF5" w:rsidRPr="00DA0744" w14:paraId="40E89D0A" w14:textId="77777777" w:rsidTr="00DF3BDA">
        <w:trPr>
          <w:trHeight w:val="20"/>
        </w:trPr>
        <w:tc>
          <w:tcPr>
            <w:tcW w:w="3870" w:type="dxa"/>
            <w:gridSpan w:val="2"/>
          </w:tcPr>
          <w:p w14:paraId="16B1638F" w14:textId="5E343353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5D2669" w:rsidRPr="005D266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D2669" w:rsidRPr="005D266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2E4513DB" w14:textId="42514CA5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gridSpan w:val="2"/>
          </w:tcPr>
          <w:p w14:paraId="2B178729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0A8F820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2D43C15D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B5DC92E" w14:textId="542F98E0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gridSpan w:val="2"/>
          </w:tcPr>
          <w:p w14:paraId="77FBAC9E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D1A3179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4BF5" w:rsidRPr="00DA0744" w14:paraId="67F6F9AB" w14:textId="77777777" w:rsidTr="00DF3BDA">
        <w:trPr>
          <w:trHeight w:val="20"/>
        </w:trPr>
        <w:tc>
          <w:tcPr>
            <w:tcW w:w="3870" w:type="dxa"/>
            <w:gridSpan w:val="2"/>
          </w:tcPr>
          <w:p w14:paraId="36DD574F" w14:textId="563EC0AD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5D2669" w:rsidRPr="005D266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46B40E6" w14:textId="2C68FE33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444</w:t>
            </w:r>
          </w:p>
        </w:tc>
        <w:tc>
          <w:tcPr>
            <w:tcW w:w="236" w:type="dxa"/>
            <w:gridSpan w:val="2"/>
          </w:tcPr>
          <w:p w14:paraId="01A5912C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47BF01C0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05B30882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405A156E" w14:textId="0B38B769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444</w:t>
            </w:r>
          </w:p>
        </w:tc>
        <w:tc>
          <w:tcPr>
            <w:tcW w:w="236" w:type="dxa"/>
            <w:gridSpan w:val="2"/>
          </w:tcPr>
          <w:p w14:paraId="5AF4EB42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</w:tcPr>
          <w:p w14:paraId="00F23C11" w14:textId="3BC57D25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396</w:t>
            </w:r>
          </w:p>
        </w:tc>
      </w:tr>
      <w:tr w:rsidR="00144BF5" w:rsidRPr="00DA0744" w14:paraId="02128128" w14:textId="77777777" w:rsidTr="00DF3BDA">
        <w:trPr>
          <w:trHeight w:val="20"/>
        </w:trPr>
        <w:tc>
          <w:tcPr>
            <w:tcW w:w="3870" w:type="dxa"/>
            <w:gridSpan w:val="2"/>
          </w:tcPr>
          <w:p w14:paraId="08D4F662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CFCC3B3" w14:textId="0DB3BBBD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144BF5" w:rsidRPr="00DA074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327</w:t>
            </w:r>
          </w:p>
        </w:tc>
        <w:tc>
          <w:tcPr>
            <w:tcW w:w="236" w:type="dxa"/>
            <w:gridSpan w:val="2"/>
          </w:tcPr>
          <w:p w14:paraId="37EC8969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086063D4" w14:textId="604BEBB6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144BF5" w:rsidRPr="00DA074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112</w:t>
            </w:r>
          </w:p>
        </w:tc>
        <w:tc>
          <w:tcPr>
            <w:tcW w:w="236" w:type="dxa"/>
            <w:gridSpan w:val="2"/>
          </w:tcPr>
          <w:p w14:paraId="74E277F5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2F20D7D5" w14:textId="2BE57D44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144BF5" w:rsidRPr="00DA0744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439</w:t>
            </w:r>
          </w:p>
        </w:tc>
        <w:tc>
          <w:tcPr>
            <w:tcW w:w="236" w:type="dxa"/>
            <w:gridSpan w:val="2"/>
          </w:tcPr>
          <w:p w14:paraId="1A04DA87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7401FD8" w14:textId="08ABD253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404</w:t>
            </w:r>
          </w:p>
        </w:tc>
      </w:tr>
      <w:tr w:rsidR="00144BF5" w:rsidRPr="00DA0744" w14:paraId="0FDB2EC1" w14:textId="77777777" w:rsidTr="00DF3BDA">
        <w:trPr>
          <w:trHeight w:val="20"/>
        </w:trPr>
        <w:tc>
          <w:tcPr>
            <w:tcW w:w="3870" w:type="dxa"/>
            <w:gridSpan w:val="2"/>
          </w:tcPr>
          <w:p w14:paraId="1AF18D49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FC5F460" w14:textId="04ED5340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D2669" w:rsidRPr="005D2669">
              <w:rPr>
                <w:rFonts w:asciiTheme="majorBidi" w:hAnsiTheme="majorBidi" w:cstheme="majorBidi"/>
                <w:sz w:val="28"/>
                <w:szCs w:val="28"/>
              </w:rPr>
              <w:t>397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283CE2F7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42DBDA46" w14:textId="6540BC0C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(</w:t>
            </w:r>
            <w:r w:rsidR="005D2669" w:rsidRPr="005D2669">
              <w:rPr>
                <w:rFonts w:ascii="Angsana New" w:hAnsi="Angsana New"/>
                <w:sz w:val="28"/>
                <w:szCs w:val="28"/>
              </w:rPr>
              <w:t>7</w:t>
            </w:r>
            <w:r w:rsidRPr="00DA074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07518048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5CB2FD42" w14:textId="088BEA2E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D2669" w:rsidRPr="005D2669">
              <w:rPr>
                <w:rFonts w:asciiTheme="majorBidi" w:hAnsiTheme="majorBidi" w:cstheme="majorBidi"/>
                <w:sz w:val="28"/>
                <w:szCs w:val="28"/>
              </w:rPr>
              <w:t>404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59AAA22B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21C399F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44BF5" w:rsidRPr="00DA0744" w14:paraId="3E8E9048" w14:textId="77777777" w:rsidTr="00DF3BDA">
        <w:trPr>
          <w:trHeight w:val="20"/>
        </w:trPr>
        <w:tc>
          <w:tcPr>
            <w:tcW w:w="3870" w:type="dxa"/>
            <w:gridSpan w:val="2"/>
          </w:tcPr>
          <w:p w14:paraId="669D591C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708474" w14:textId="43115BC9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6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44BF5" w:rsidRPr="00DA07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6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930</w:t>
            </w:r>
          </w:p>
        </w:tc>
        <w:tc>
          <w:tcPr>
            <w:tcW w:w="236" w:type="dxa"/>
            <w:gridSpan w:val="2"/>
          </w:tcPr>
          <w:p w14:paraId="20962498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069583" w14:textId="6DBCCDEE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144BF5" w:rsidRPr="00DA074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105</w:t>
            </w:r>
          </w:p>
        </w:tc>
        <w:tc>
          <w:tcPr>
            <w:tcW w:w="236" w:type="dxa"/>
            <w:gridSpan w:val="2"/>
          </w:tcPr>
          <w:p w14:paraId="06A2A892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29A4AF" w14:textId="33053555" w:rsidR="00144BF5" w:rsidRPr="00DA0744" w:rsidRDefault="005D2669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144BF5" w:rsidRPr="00DA074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035</w:t>
            </w:r>
          </w:p>
        </w:tc>
        <w:tc>
          <w:tcPr>
            <w:tcW w:w="236" w:type="dxa"/>
            <w:gridSpan w:val="2"/>
          </w:tcPr>
          <w:p w14:paraId="3D9F9787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2E84FA99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9DAB9BF" w14:textId="35BE4AD6" w:rsidR="00DB07F1" w:rsidRPr="00DA0744" w:rsidRDefault="00DB07F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</w:rPr>
      </w:pPr>
      <w:r w:rsidRPr="00DA0744">
        <w:rPr>
          <w:rFonts w:asciiTheme="majorBidi" w:hAnsiTheme="majorBidi" w:cstheme="majorBidi"/>
          <w:spacing w:val="-2"/>
          <w:sz w:val="28"/>
          <w:szCs w:val="28"/>
        </w:rP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1"/>
        <w:gridCol w:w="9"/>
        <w:gridCol w:w="1071"/>
        <w:gridCol w:w="9"/>
        <w:gridCol w:w="227"/>
        <w:gridCol w:w="9"/>
        <w:gridCol w:w="1195"/>
        <w:gridCol w:w="9"/>
        <w:gridCol w:w="227"/>
        <w:gridCol w:w="9"/>
        <w:gridCol w:w="1015"/>
        <w:gridCol w:w="9"/>
        <w:gridCol w:w="227"/>
        <w:gridCol w:w="9"/>
        <w:gridCol w:w="1366"/>
        <w:gridCol w:w="9"/>
        <w:gridCol w:w="9"/>
      </w:tblGrid>
      <w:tr w:rsidR="00F40FD0" w:rsidRPr="00DA0744" w14:paraId="349629E3" w14:textId="77777777" w:rsidTr="0052638B">
        <w:trPr>
          <w:gridAfter w:val="2"/>
          <w:wAfter w:w="18" w:type="dxa"/>
          <w:cantSplit/>
          <w:trHeight w:val="20"/>
          <w:tblHeader/>
        </w:trPr>
        <w:tc>
          <w:tcPr>
            <w:tcW w:w="3861" w:type="dxa"/>
            <w:vAlign w:val="bottom"/>
          </w:tcPr>
          <w:p w14:paraId="65D32CBE" w14:textId="64A48D62" w:rsidR="00F40FD0" w:rsidRPr="00DA0744" w:rsidRDefault="00F40FD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14"/>
            <w:vAlign w:val="bottom"/>
          </w:tcPr>
          <w:p w14:paraId="18CABBDF" w14:textId="595BE373" w:rsidR="00F40FD0" w:rsidRPr="00DA0744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5CD5" w:rsidRPr="00DA0744" w14:paraId="75A86708" w14:textId="77777777" w:rsidTr="0052638B">
        <w:trPr>
          <w:gridAfter w:val="1"/>
          <w:wAfter w:w="9" w:type="dxa"/>
          <w:cantSplit/>
          <w:trHeight w:val="20"/>
          <w:tblHeader/>
        </w:trPr>
        <w:tc>
          <w:tcPr>
            <w:tcW w:w="3861" w:type="dxa"/>
            <w:vAlign w:val="bottom"/>
          </w:tcPr>
          <w:p w14:paraId="0D8D5E51" w14:textId="77777777" w:rsidR="009C5CD5" w:rsidRPr="00DA0744" w:rsidRDefault="009C5CD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3681016" w14:textId="77777777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gridSpan w:val="2"/>
            <w:vAlign w:val="bottom"/>
          </w:tcPr>
          <w:p w14:paraId="4A3DDA7B" w14:textId="77777777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83216C1" w14:textId="77777777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549FA2E8" w14:textId="77777777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B399259" w14:textId="77777777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3AB021AC" w14:textId="77777777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120885F3" w14:textId="77777777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6C07732C" w14:textId="77777777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74DA4C27" w14:textId="77777777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F40FD0" w:rsidRPr="00DA0744" w14:paraId="34D31285" w14:textId="77777777" w:rsidTr="0052638B">
        <w:trPr>
          <w:gridAfter w:val="2"/>
          <w:wAfter w:w="18" w:type="dxa"/>
          <w:cantSplit/>
          <w:trHeight w:val="20"/>
          <w:tblHeader/>
        </w:trPr>
        <w:tc>
          <w:tcPr>
            <w:tcW w:w="3861" w:type="dxa"/>
          </w:tcPr>
          <w:p w14:paraId="4D57D2F9" w14:textId="20592F90" w:rsidR="00F40FD0" w:rsidRPr="00DA0744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14"/>
          </w:tcPr>
          <w:p w14:paraId="4109ECED" w14:textId="328CB329" w:rsidR="00F40FD0" w:rsidRPr="00DA0744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0FD0" w:rsidRPr="00DA0744" w14:paraId="35A2D0D3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6ECA83AB" w14:textId="381BB816" w:rsidR="00F40FD0" w:rsidRPr="00DA0744" w:rsidRDefault="008E015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D2669" w:rsidRPr="005D266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A07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="0067632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  <w:r w:rsidRPr="00DA07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D2669" w:rsidRPr="005D266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1080" w:type="dxa"/>
            <w:gridSpan w:val="2"/>
          </w:tcPr>
          <w:p w14:paraId="6A2A172D" w14:textId="77777777" w:rsidR="00F40FD0" w:rsidRPr="00DA0744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BC81474" w14:textId="77777777" w:rsidR="00F40FD0" w:rsidRPr="00DA0744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0035563" w14:textId="77777777" w:rsidR="00F40FD0" w:rsidRPr="00DA0744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AEF645E" w14:textId="77777777" w:rsidR="00F40FD0" w:rsidRPr="00DA0744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7CEA6D32" w14:textId="77777777" w:rsidR="00F40FD0" w:rsidRPr="00DA0744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86C0B87" w14:textId="77777777" w:rsidR="00F40FD0" w:rsidRPr="00DA0744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74031753" w14:textId="77777777" w:rsidR="00F40FD0" w:rsidRPr="00DA0744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05EA" w:rsidRPr="00DA0744" w14:paraId="19D79BFA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42320A4A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gridSpan w:val="2"/>
          </w:tcPr>
          <w:p w14:paraId="14C19858" w14:textId="746CD1EE" w:rsidR="002A05EA" w:rsidRPr="00DA0744" w:rsidRDefault="005D2669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236" w:type="dxa"/>
            <w:gridSpan w:val="2"/>
          </w:tcPr>
          <w:p w14:paraId="61FE2B2D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71249F7B" w14:textId="627FB581" w:rsidR="002A05EA" w:rsidRPr="00DA0744" w:rsidRDefault="005D2669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236" w:type="dxa"/>
            <w:gridSpan w:val="2"/>
          </w:tcPr>
          <w:p w14:paraId="25072021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D6861F0" w14:textId="6B9E59FA" w:rsidR="002A05EA" w:rsidRPr="00DA0744" w:rsidRDefault="005D2669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448</w:t>
            </w:r>
          </w:p>
        </w:tc>
        <w:tc>
          <w:tcPr>
            <w:tcW w:w="236" w:type="dxa"/>
            <w:gridSpan w:val="2"/>
          </w:tcPr>
          <w:p w14:paraId="488206C2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3F4A20C3" w14:textId="2D2B635C" w:rsidR="002A05EA" w:rsidRPr="00DA0744" w:rsidRDefault="005D2669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A05EA" w:rsidRPr="00DA0744" w14:paraId="76C350BE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7F879611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  <w:gridSpan w:val="2"/>
          </w:tcPr>
          <w:p w14:paraId="0F94F8A0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112BBB5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8800CD8" w14:textId="263DBFF1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3798AB7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8CB7CED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184600C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5E657EEE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05EA" w:rsidRPr="00DA0744" w14:paraId="7D8C48C3" w14:textId="77777777" w:rsidTr="0052638B">
        <w:trPr>
          <w:gridAfter w:val="1"/>
          <w:wAfter w:w="9" w:type="dxa"/>
          <w:trHeight w:val="281"/>
        </w:trPr>
        <w:tc>
          <w:tcPr>
            <w:tcW w:w="3861" w:type="dxa"/>
          </w:tcPr>
          <w:p w14:paraId="3DFD7286" w14:textId="4AEA898A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5D2669" w:rsidRPr="005D266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3F1F4EEE" w14:textId="217FCD6D" w:rsidR="002A05EA" w:rsidRPr="00DA0744" w:rsidRDefault="005D2669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192</w:t>
            </w:r>
          </w:p>
        </w:tc>
        <w:tc>
          <w:tcPr>
            <w:tcW w:w="236" w:type="dxa"/>
            <w:gridSpan w:val="2"/>
          </w:tcPr>
          <w:p w14:paraId="2F23C88B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03D670C" w14:textId="29ECD109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  <w:cs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0EA7201D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3C87A977" w14:textId="5F46BD33" w:rsidR="002A05EA" w:rsidRPr="00DA0744" w:rsidRDefault="005D2669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192</w:t>
            </w:r>
          </w:p>
        </w:tc>
        <w:tc>
          <w:tcPr>
            <w:tcW w:w="236" w:type="dxa"/>
            <w:gridSpan w:val="2"/>
          </w:tcPr>
          <w:p w14:paraId="3B7D0529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463BC1F2" w14:textId="085F316E" w:rsidR="002A05EA" w:rsidRPr="00DA0744" w:rsidRDefault="00B5105F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05EA" w:rsidRPr="00DA0744" w14:paraId="0356870E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09D0579B" w14:textId="6148687C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5D2669" w:rsidRPr="005D266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D2669" w:rsidRPr="005D266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18BD850A" w14:textId="525A796D" w:rsidR="002A05EA" w:rsidRPr="00DA0744" w:rsidRDefault="005D2669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236" w:type="dxa"/>
            <w:gridSpan w:val="2"/>
          </w:tcPr>
          <w:p w14:paraId="39A59F29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F4FC959" w14:textId="39175A38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52EC21C4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47D82C27" w14:textId="04CD9156" w:rsidR="002A05EA" w:rsidRPr="00DA0744" w:rsidRDefault="005D2669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236" w:type="dxa"/>
            <w:gridSpan w:val="2"/>
          </w:tcPr>
          <w:p w14:paraId="4B22A6BD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B6380F2" w14:textId="08178343" w:rsidR="002A05EA" w:rsidRPr="00DA0744" w:rsidRDefault="009019FD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A05EA" w:rsidRPr="00DA0744" w14:paraId="6100988B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719BD9EB" w14:textId="73721A19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5D2669" w:rsidRPr="005D266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3040C0E" w14:textId="44518BAF" w:rsidR="002A05EA" w:rsidRPr="00DA0744" w:rsidRDefault="005D2669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236" w:type="dxa"/>
            <w:gridSpan w:val="2"/>
          </w:tcPr>
          <w:p w14:paraId="4D4F15FB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309E4C6D" w14:textId="5D335850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3E6B52F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04C19FC6" w14:textId="52163A8F" w:rsidR="002A05EA" w:rsidRPr="00DA0744" w:rsidRDefault="005D2669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236" w:type="dxa"/>
            <w:gridSpan w:val="2"/>
          </w:tcPr>
          <w:p w14:paraId="131B1E4A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</w:tcPr>
          <w:p w14:paraId="1265A892" w14:textId="44DAB0E9" w:rsidR="002A05EA" w:rsidRPr="00DA0744" w:rsidRDefault="005D2669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16</w:t>
            </w:r>
            <w:r w:rsidR="009019FD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A05EA" w:rsidRPr="00DA0744" w14:paraId="035F958A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6EE8EC7A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8C4F84E" w14:textId="5DECAA84" w:rsidR="002A05EA" w:rsidRPr="00DA0744" w:rsidRDefault="005D2669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707</w:t>
            </w:r>
          </w:p>
        </w:tc>
        <w:tc>
          <w:tcPr>
            <w:tcW w:w="236" w:type="dxa"/>
            <w:gridSpan w:val="2"/>
          </w:tcPr>
          <w:p w14:paraId="3776CF6F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179C32D8" w14:textId="7AD21CFE" w:rsidR="002A05EA" w:rsidRPr="00DA0744" w:rsidRDefault="005D2669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236" w:type="dxa"/>
            <w:gridSpan w:val="2"/>
          </w:tcPr>
          <w:p w14:paraId="5E574383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54C5D786" w14:textId="44C01A69" w:rsidR="002A05EA" w:rsidRPr="00DA0744" w:rsidRDefault="005D2669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831</w:t>
            </w:r>
          </w:p>
        </w:tc>
        <w:tc>
          <w:tcPr>
            <w:tcW w:w="236" w:type="dxa"/>
            <w:gridSpan w:val="2"/>
          </w:tcPr>
          <w:p w14:paraId="44EA0ED7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2481BCE" w14:textId="1F6F8FB1" w:rsidR="002A05EA" w:rsidRPr="00DA0744" w:rsidRDefault="005D2669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176</w:t>
            </w:r>
          </w:p>
        </w:tc>
      </w:tr>
      <w:tr w:rsidR="00321455" w:rsidRPr="00DA0744" w14:paraId="267F0F6E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4EF6527A" w14:textId="35D114DD" w:rsidR="00321455" w:rsidRPr="00DA0744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AC6FF7D" w14:textId="03A13A44" w:rsidR="00321455" w:rsidRPr="00DA0744" w:rsidRDefault="00C078F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D2669" w:rsidRPr="005D2669">
              <w:rPr>
                <w:rFonts w:asciiTheme="majorBidi" w:hAnsiTheme="majorBidi" w:cstheme="majorBidi"/>
                <w:sz w:val="28"/>
                <w:szCs w:val="28"/>
              </w:rPr>
              <w:t>169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1F445134" w14:textId="77777777" w:rsidR="00321455" w:rsidRPr="00DA0744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6578A85F" w14:textId="09CDC027" w:rsidR="00321455" w:rsidRPr="00DA0744" w:rsidRDefault="003B6A69" w:rsidP="0041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(</w:t>
            </w:r>
            <w:r w:rsidR="005D2669" w:rsidRPr="005D2669">
              <w:rPr>
                <w:rFonts w:ascii="Angsana New" w:hAnsi="Angsana New"/>
                <w:sz w:val="28"/>
                <w:szCs w:val="28"/>
              </w:rPr>
              <w:t>7</w:t>
            </w:r>
            <w:r w:rsidRPr="00DA074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60E020D2" w14:textId="77777777" w:rsidR="00321455" w:rsidRPr="00DA0744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1158101A" w14:textId="0E0BA55F" w:rsidR="00321455" w:rsidRPr="00DA0744" w:rsidRDefault="003B6A69" w:rsidP="00F1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D2669" w:rsidRPr="005D2669">
              <w:rPr>
                <w:rFonts w:asciiTheme="majorBidi" w:hAnsiTheme="majorBidi" w:cstheme="majorBidi"/>
                <w:sz w:val="28"/>
                <w:szCs w:val="28"/>
              </w:rPr>
              <w:t>176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7A6E79ED" w14:textId="77777777" w:rsidR="00321455" w:rsidRPr="00DA0744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7B487A0C" w14:textId="77777777" w:rsidR="00321455" w:rsidRPr="00DA0744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1455" w:rsidRPr="00DA0744" w14:paraId="27970C81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737FA62E" w14:textId="77777777" w:rsidR="00321455" w:rsidRPr="00DA0744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172DE6" w14:textId="6831AF46" w:rsidR="00321455" w:rsidRPr="00DA0744" w:rsidRDefault="005D266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6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538</w:t>
            </w:r>
          </w:p>
        </w:tc>
        <w:tc>
          <w:tcPr>
            <w:tcW w:w="236" w:type="dxa"/>
            <w:gridSpan w:val="2"/>
          </w:tcPr>
          <w:p w14:paraId="2B487559" w14:textId="77777777" w:rsidR="00321455" w:rsidRPr="00DA0744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5B2051" w14:textId="2EB5D839" w:rsidR="00321455" w:rsidRPr="00DA0744" w:rsidRDefault="005D2669" w:rsidP="0041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117</w:t>
            </w:r>
          </w:p>
        </w:tc>
        <w:tc>
          <w:tcPr>
            <w:tcW w:w="236" w:type="dxa"/>
            <w:gridSpan w:val="2"/>
          </w:tcPr>
          <w:p w14:paraId="13F36958" w14:textId="77777777" w:rsidR="00321455" w:rsidRPr="00DA0744" w:rsidRDefault="00321455" w:rsidP="0041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1D04FF" w14:textId="3D25AA41" w:rsidR="00321455" w:rsidRPr="00DA0744" w:rsidRDefault="005D2669" w:rsidP="00F1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655</w:t>
            </w:r>
          </w:p>
        </w:tc>
        <w:tc>
          <w:tcPr>
            <w:tcW w:w="236" w:type="dxa"/>
            <w:gridSpan w:val="2"/>
          </w:tcPr>
          <w:p w14:paraId="0055950A" w14:textId="77777777" w:rsidR="00321455" w:rsidRPr="00DA0744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6E435169" w14:textId="77777777" w:rsidR="00321455" w:rsidRPr="00DA0744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2638B" w:rsidRPr="00DA0744" w14:paraId="3EAF41FD" w14:textId="77777777" w:rsidTr="0052638B">
        <w:trPr>
          <w:trHeight w:val="20"/>
        </w:trPr>
        <w:tc>
          <w:tcPr>
            <w:tcW w:w="3870" w:type="dxa"/>
            <w:gridSpan w:val="2"/>
          </w:tcPr>
          <w:p w14:paraId="2F67508A" w14:textId="77777777" w:rsidR="0052638B" w:rsidRPr="00DA0744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080" w:type="dxa"/>
            <w:gridSpan w:val="2"/>
          </w:tcPr>
          <w:p w14:paraId="29899BB8" w14:textId="77777777" w:rsidR="0052638B" w:rsidRPr="00DA0744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1F27B6AA" w14:textId="77777777" w:rsidR="0052638B" w:rsidRPr="00DA0744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04" w:type="dxa"/>
            <w:gridSpan w:val="2"/>
          </w:tcPr>
          <w:p w14:paraId="519762E9" w14:textId="77777777" w:rsidR="0052638B" w:rsidRPr="00DA0744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37BA659A" w14:textId="77777777" w:rsidR="0052638B" w:rsidRPr="00DA0744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24" w:type="dxa"/>
            <w:gridSpan w:val="2"/>
          </w:tcPr>
          <w:p w14:paraId="04D8A070" w14:textId="77777777" w:rsidR="0052638B" w:rsidRPr="00DA0744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058F93DA" w14:textId="77777777" w:rsidR="0052638B" w:rsidRPr="00DA0744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84" w:type="dxa"/>
            <w:gridSpan w:val="3"/>
          </w:tcPr>
          <w:p w14:paraId="7027B748" w14:textId="77777777" w:rsidR="0052638B" w:rsidRPr="00DA0744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9C5CD5" w:rsidRPr="00DA0744" w14:paraId="7FBC9AB3" w14:textId="77777777" w:rsidTr="0052638B">
        <w:trPr>
          <w:trHeight w:val="20"/>
        </w:trPr>
        <w:tc>
          <w:tcPr>
            <w:tcW w:w="3870" w:type="dxa"/>
            <w:gridSpan w:val="2"/>
          </w:tcPr>
          <w:p w14:paraId="53383FFC" w14:textId="7CF54E15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D2669" w:rsidRPr="005D266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5D2669" w:rsidRPr="005D266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080" w:type="dxa"/>
            <w:gridSpan w:val="2"/>
          </w:tcPr>
          <w:p w14:paraId="2FFB8C00" w14:textId="77777777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036B397" w14:textId="77777777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06925AB8" w14:textId="77777777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7AF0728" w14:textId="77777777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50B259DB" w14:textId="77777777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52DF59B" w14:textId="77777777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2F342D5A" w14:textId="77777777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7AC5" w:rsidRPr="00DA0744" w14:paraId="52D3582F" w14:textId="77777777" w:rsidTr="0052638B">
        <w:trPr>
          <w:trHeight w:val="20"/>
        </w:trPr>
        <w:tc>
          <w:tcPr>
            <w:tcW w:w="3870" w:type="dxa"/>
            <w:gridSpan w:val="2"/>
          </w:tcPr>
          <w:p w14:paraId="0187D066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gridSpan w:val="2"/>
          </w:tcPr>
          <w:p w14:paraId="525286D6" w14:textId="7F743694" w:rsidR="00917AC5" w:rsidRPr="00DA0744" w:rsidRDefault="005D2669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419</w:t>
            </w:r>
          </w:p>
        </w:tc>
        <w:tc>
          <w:tcPr>
            <w:tcW w:w="236" w:type="dxa"/>
            <w:gridSpan w:val="2"/>
          </w:tcPr>
          <w:p w14:paraId="430B98E8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1991AF6" w14:textId="1DDAB399" w:rsidR="00917AC5" w:rsidRPr="00DA0744" w:rsidRDefault="005D2669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236" w:type="dxa"/>
            <w:gridSpan w:val="2"/>
          </w:tcPr>
          <w:p w14:paraId="39AC010C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6B0ED3F" w14:textId="2F5D6DD1" w:rsidR="00917AC5" w:rsidRPr="00DA0744" w:rsidRDefault="005D2669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741</w:t>
            </w:r>
          </w:p>
        </w:tc>
        <w:tc>
          <w:tcPr>
            <w:tcW w:w="236" w:type="dxa"/>
            <w:gridSpan w:val="2"/>
          </w:tcPr>
          <w:p w14:paraId="1C8A5318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1A284F5" w14:textId="0115D6CD" w:rsidR="00917AC5" w:rsidRPr="00DA0744" w:rsidRDefault="005D2669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917AC5" w:rsidRPr="00DA0744" w14:paraId="0520F4BD" w14:textId="77777777" w:rsidTr="0052638B">
        <w:trPr>
          <w:trHeight w:val="20"/>
        </w:trPr>
        <w:tc>
          <w:tcPr>
            <w:tcW w:w="3870" w:type="dxa"/>
            <w:gridSpan w:val="2"/>
          </w:tcPr>
          <w:p w14:paraId="10EAF139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  <w:gridSpan w:val="2"/>
          </w:tcPr>
          <w:p w14:paraId="2034D719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62CA72F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2C73DCBE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3E821CA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2B652823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2C193F7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37564EFC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7AC5" w:rsidRPr="00DA0744" w14:paraId="020F1867" w14:textId="77777777" w:rsidTr="0052638B">
        <w:trPr>
          <w:trHeight w:val="20"/>
        </w:trPr>
        <w:tc>
          <w:tcPr>
            <w:tcW w:w="3870" w:type="dxa"/>
            <w:gridSpan w:val="2"/>
          </w:tcPr>
          <w:p w14:paraId="5C59AC4F" w14:textId="351D351D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5D2669" w:rsidRPr="005D266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77342EA2" w14:textId="12991AE8" w:rsidR="00917AC5" w:rsidRPr="00DA0744" w:rsidRDefault="005D2669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5D2669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236" w:type="dxa"/>
            <w:gridSpan w:val="2"/>
          </w:tcPr>
          <w:p w14:paraId="27EDF82F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C3C93A0" w14:textId="1F39B39E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AF83A5D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2FE3E870" w14:textId="114E1412" w:rsidR="00917AC5" w:rsidRPr="00DA0744" w:rsidRDefault="005D2669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5D266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5D2669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236" w:type="dxa"/>
            <w:gridSpan w:val="2"/>
          </w:tcPr>
          <w:p w14:paraId="5558E4AE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4E49D8CD" w14:textId="5EA7730C" w:rsidR="00917AC5" w:rsidRPr="00DA0744" w:rsidRDefault="005D2669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17AC5" w:rsidRPr="00DA0744" w14:paraId="6E848C7E" w14:textId="77777777" w:rsidTr="0052638B">
        <w:trPr>
          <w:trHeight w:val="20"/>
        </w:trPr>
        <w:tc>
          <w:tcPr>
            <w:tcW w:w="3870" w:type="dxa"/>
            <w:gridSpan w:val="2"/>
          </w:tcPr>
          <w:p w14:paraId="1827D86D" w14:textId="629B6D70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5D2669" w:rsidRPr="005D266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D2669" w:rsidRPr="005D266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4BA67922" w14:textId="5CEEF23B" w:rsidR="00917AC5" w:rsidRPr="00DA0744" w:rsidRDefault="005D2669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36" w:type="dxa"/>
            <w:gridSpan w:val="2"/>
          </w:tcPr>
          <w:p w14:paraId="4C81EC49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0AFD5559" w14:textId="08226DAA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3BFF9CB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66DEBF01" w14:textId="18176305" w:rsidR="00917AC5" w:rsidRPr="00DA0744" w:rsidRDefault="005D2669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5D2669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36" w:type="dxa"/>
            <w:gridSpan w:val="2"/>
          </w:tcPr>
          <w:p w14:paraId="0A52768A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189A3233" w14:textId="20CE4CA6" w:rsidR="00917AC5" w:rsidRPr="00DA0744" w:rsidRDefault="00047474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7AC5" w:rsidRPr="00DA0744" w14:paraId="427FDA91" w14:textId="77777777" w:rsidTr="0052638B">
        <w:trPr>
          <w:trHeight w:val="20"/>
        </w:trPr>
        <w:tc>
          <w:tcPr>
            <w:tcW w:w="3870" w:type="dxa"/>
            <w:gridSpan w:val="2"/>
          </w:tcPr>
          <w:p w14:paraId="6E0E9FED" w14:textId="5D4F4F3A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5D2669" w:rsidRPr="005D266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D2669" w:rsidRPr="005D266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421A4580" w14:textId="54FC2E70" w:rsidR="00917AC5" w:rsidRPr="00DA0744" w:rsidRDefault="005D2669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gridSpan w:val="2"/>
          </w:tcPr>
          <w:p w14:paraId="04E929D4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56D09EFB" w14:textId="41373395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1C6FF4C7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0E0E37DC" w14:textId="17D542F7" w:rsidR="00917AC5" w:rsidRPr="00DA0744" w:rsidRDefault="005D2669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gridSpan w:val="2"/>
          </w:tcPr>
          <w:p w14:paraId="5281A3ED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527A8CFE" w14:textId="2D1E3C2F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7AC5" w:rsidRPr="00DA0744" w14:paraId="1D4AB237" w14:textId="77777777" w:rsidTr="0052638B">
        <w:trPr>
          <w:trHeight w:val="20"/>
        </w:trPr>
        <w:tc>
          <w:tcPr>
            <w:tcW w:w="3870" w:type="dxa"/>
            <w:gridSpan w:val="2"/>
          </w:tcPr>
          <w:p w14:paraId="3DF0D4E7" w14:textId="15D1705E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5D2669" w:rsidRPr="005D266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B246ECB" w14:textId="0BD7452A" w:rsidR="00917AC5" w:rsidRPr="00DA0744" w:rsidRDefault="005D2669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236" w:type="dxa"/>
            <w:gridSpan w:val="2"/>
          </w:tcPr>
          <w:p w14:paraId="1FBB4986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4576DB52" w14:textId="33B3681A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7BC8A8BC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5BFE2D3B" w14:textId="79D2F8C8" w:rsidR="00917AC5" w:rsidRPr="00DA0744" w:rsidRDefault="005D2669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236" w:type="dxa"/>
            <w:gridSpan w:val="2"/>
          </w:tcPr>
          <w:p w14:paraId="411A10DE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</w:tcPr>
          <w:p w14:paraId="2005E5B9" w14:textId="49C40030" w:rsidR="00917AC5" w:rsidRPr="00DA0744" w:rsidRDefault="005D2669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/>
                <w:sz w:val="28"/>
                <w:szCs w:val="28"/>
              </w:rPr>
              <w:t>171</w:t>
            </w:r>
          </w:p>
        </w:tc>
      </w:tr>
      <w:tr w:rsidR="00917AC5" w:rsidRPr="00DA0744" w14:paraId="4C369D77" w14:textId="77777777" w:rsidTr="0052638B">
        <w:trPr>
          <w:trHeight w:val="20"/>
        </w:trPr>
        <w:tc>
          <w:tcPr>
            <w:tcW w:w="3870" w:type="dxa"/>
            <w:gridSpan w:val="2"/>
          </w:tcPr>
          <w:p w14:paraId="55A3B0CF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03C2E452" w14:textId="0C94758F" w:rsidR="00917AC5" w:rsidRPr="00DA0744" w:rsidRDefault="005D2669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751</w:t>
            </w:r>
          </w:p>
        </w:tc>
        <w:tc>
          <w:tcPr>
            <w:tcW w:w="236" w:type="dxa"/>
            <w:gridSpan w:val="2"/>
          </w:tcPr>
          <w:p w14:paraId="66BDDF93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445B48A8" w14:textId="4DFEA8FE" w:rsidR="00917AC5" w:rsidRPr="00DA0744" w:rsidRDefault="005D2669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322</w:t>
            </w:r>
          </w:p>
        </w:tc>
        <w:tc>
          <w:tcPr>
            <w:tcW w:w="236" w:type="dxa"/>
            <w:gridSpan w:val="2"/>
          </w:tcPr>
          <w:p w14:paraId="7CFF32B0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65488C16" w14:textId="4F2BAC51" w:rsidR="00917AC5" w:rsidRPr="00DA0744" w:rsidRDefault="005D2669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5D2669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917AC5" w:rsidRPr="00DA0744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073</w:t>
            </w:r>
          </w:p>
        </w:tc>
        <w:tc>
          <w:tcPr>
            <w:tcW w:w="236" w:type="dxa"/>
            <w:gridSpan w:val="2"/>
          </w:tcPr>
          <w:p w14:paraId="2B331577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1CB382A" w14:textId="56B2A70D" w:rsidR="00917AC5" w:rsidRPr="00DA0744" w:rsidRDefault="005D2669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179</w:t>
            </w:r>
          </w:p>
        </w:tc>
      </w:tr>
      <w:tr w:rsidR="00917AC5" w:rsidRPr="00DA0744" w14:paraId="7B86F2D9" w14:textId="77777777" w:rsidTr="0052638B">
        <w:trPr>
          <w:trHeight w:val="20"/>
        </w:trPr>
        <w:tc>
          <w:tcPr>
            <w:tcW w:w="3870" w:type="dxa"/>
            <w:gridSpan w:val="2"/>
          </w:tcPr>
          <w:p w14:paraId="5071EB45" w14:textId="0423BEFE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C30EE83" w14:textId="64DCB6C2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D2669" w:rsidRPr="005D2669"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7C3B08BA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230DF094" w14:textId="208EA7E5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(</w:t>
            </w:r>
            <w:r w:rsidR="005D2669" w:rsidRPr="005D2669">
              <w:rPr>
                <w:rFonts w:ascii="Angsana New" w:hAnsi="Angsana New"/>
                <w:sz w:val="28"/>
                <w:szCs w:val="28"/>
              </w:rPr>
              <w:t>7</w:t>
            </w:r>
            <w:r w:rsidRPr="00DA074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68D3197B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6CCB5C86" w14:textId="3377342F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D2669" w:rsidRPr="005D2669">
              <w:rPr>
                <w:rFonts w:asciiTheme="majorBidi" w:hAnsiTheme="majorBidi" w:cstheme="majorBidi"/>
                <w:sz w:val="28"/>
                <w:szCs w:val="28"/>
              </w:rPr>
              <w:t>179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50A9781D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1071DF0F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17AC5" w:rsidRPr="00DA0744" w14:paraId="19FD8BC7" w14:textId="77777777" w:rsidTr="0052638B">
        <w:trPr>
          <w:trHeight w:val="20"/>
        </w:trPr>
        <w:tc>
          <w:tcPr>
            <w:tcW w:w="3870" w:type="dxa"/>
            <w:gridSpan w:val="2"/>
          </w:tcPr>
          <w:p w14:paraId="031F7C13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E7A783" w14:textId="1786157D" w:rsidR="00917AC5" w:rsidRPr="00DA0744" w:rsidRDefault="005D2669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6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579</w:t>
            </w:r>
          </w:p>
        </w:tc>
        <w:tc>
          <w:tcPr>
            <w:tcW w:w="236" w:type="dxa"/>
            <w:gridSpan w:val="2"/>
          </w:tcPr>
          <w:p w14:paraId="771238C9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B7699B" w14:textId="7A284FB7" w:rsidR="00917AC5" w:rsidRPr="00DA0744" w:rsidRDefault="005D2669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315</w:t>
            </w:r>
          </w:p>
        </w:tc>
        <w:tc>
          <w:tcPr>
            <w:tcW w:w="236" w:type="dxa"/>
            <w:gridSpan w:val="2"/>
          </w:tcPr>
          <w:p w14:paraId="215B0FF0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7F3F9B" w14:textId="43DA24ED" w:rsidR="00917AC5" w:rsidRPr="00DA0744" w:rsidRDefault="005D2669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894</w:t>
            </w:r>
          </w:p>
        </w:tc>
        <w:tc>
          <w:tcPr>
            <w:tcW w:w="236" w:type="dxa"/>
            <w:gridSpan w:val="2"/>
          </w:tcPr>
          <w:p w14:paraId="55B7F9D8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DF8B9D3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C5BC804" w14:textId="396716C1" w:rsidR="00CA7AC7" w:rsidRPr="00DA0744" w:rsidRDefault="00CA7AC7"/>
    <w:tbl>
      <w:tblPr>
        <w:tblW w:w="9261" w:type="dxa"/>
        <w:tblInd w:w="450" w:type="dxa"/>
        <w:tblLook w:val="01E0" w:firstRow="1" w:lastRow="1" w:firstColumn="1" w:lastColumn="1" w:noHBand="0" w:noVBand="0"/>
      </w:tblPr>
      <w:tblGrid>
        <w:gridCol w:w="3870"/>
        <w:gridCol w:w="1120"/>
        <w:gridCol w:w="234"/>
        <w:gridCol w:w="1201"/>
        <w:gridCol w:w="228"/>
        <w:gridCol w:w="1087"/>
        <w:gridCol w:w="236"/>
        <w:gridCol w:w="1285"/>
      </w:tblGrid>
      <w:tr w:rsidR="00670549" w:rsidRPr="00DA0744" w14:paraId="50A2B219" w14:textId="77777777" w:rsidTr="00117D53">
        <w:trPr>
          <w:tblHeader/>
        </w:trPr>
        <w:tc>
          <w:tcPr>
            <w:tcW w:w="3870" w:type="dxa"/>
            <w:vAlign w:val="bottom"/>
          </w:tcPr>
          <w:p w14:paraId="5EB7EDA5" w14:textId="65DAF7A8" w:rsidR="00670549" w:rsidRPr="00DA0744" w:rsidRDefault="00670549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vAlign w:val="bottom"/>
          </w:tcPr>
          <w:p w14:paraId="0D5AB0CE" w14:textId="786F2FAD" w:rsidR="00670549" w:rsidRPr="00DA0744" w:rsidRDefault="0067054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8" w:type="dxa"/>
          </w:tcPr>
          <w:p w14:paraId="6B3D8DEC" w14:textId="77777777" w:rsidR="00670549" w:rsidRPr="00DA0744" w:rsidRDefault="0067054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2356B677" w14:textId="7DCF5FE0" w:rsidR="00670549" w:rsidRPr="00DA0744" w:rsidRDefault="0067054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1B79" w:rsidRPr="00DA0744" w14:paraId="12332471" w14:textId="1985BD79" w:rsidTr="00117D53">
        <w:trPr>
          <w:tblHeader/>
        </w:trPr>
        <w:tc>
          <w:tcPr>
            <w:tcW w:w="3870" w:type="dxa"/>
            <w:vAlign w:val="bottom"/>
          </w:tcPr>
          <w:p w14:paraId="287289F0" w14:textId="0DD427EC" w:rsidR="00C01B79" w:rsidRPr="00DA0744" w:rsidRDefault="00C01B79" w:rsidP="00C01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20" w:type="dxa"/>
          </w:tcPr>
          <w:p w14:paraId="731809EC" w14:textId="6495E35A" w:rsidR="00C01B79" w:rsidRPr="00DA0744" w:rsidRDefault="005D266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5D266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B592D" w:rsidRPr="00DA074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</w:t>
            </w:r>
            <w:r w:rsidR="00676322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34" w:type="dxa"/>
          </w:tcPr>
          <w:p w14:paraId="1B469298" w14:textId="77777777" w:rsidR="00C01B79" w:rsidRPr="00DA0744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7D72854A" w14:textId="5F4649B4" w:rsidR="00C01B79" w:rsidRPr="00DA0744" w:rsidRDefault="005D266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266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C01B79" w:rsidRPr="00DA0744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C01B79" w:rsidRPr="00DA074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28" w:type="dxa"/>
          </w:tcPr>
          <w:p w14:paraId="2D70714E" w14:textId="77777777" w:rsidR="00C01B79" w:rsidRPr="00DA0744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748A0A30" w14:textId="0BD0F727" w:rsidR="00C01B79" w:rsidRPr="00DA0744" w:rsidRDefault="005D266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D2669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5D266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B592D" w:rsidRPr="00DA074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</w:t>
            </w:r>
            <w:r w:rsidR="00676322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36" w:type="dxa"/>
          </w:tcPr>
          <w:p w14:paraId="60168B34" w14:textId="77777777" w:rsidR="00C01B79" w:rsidRPr="00DA0744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5" w:type="dxa"/>
          </w:tcPr>
          <w:p w14:paraId="3AC27ECF" w14:textId="06502C5F" w:rsidR="00C01B79" w:rsidRPr="00DA0744" w:rsidRDefault="005D266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266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C01B79" w:rsidRPr="00DA0744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C01B79" w:rsidRPr="00DA074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</w:tr>
      <w:tr w:rsidR="00C01B79" w:rsidRPr="00DA0744" w14:paraId="198C9D29" w14:textId="77777777" w:rsidTr="00117D53">
        <w:trPr>
          <w:tblHeader/>
        </w:trPr>
        <w:tc>
          <w:tcPr>
            <w:tcW w:w="3870" w:type="dxa"/>
            <w:vAlign w:val="bottom"/>
          </w:tcPr>
          <w:p w14:paraId="3FC5216E" w14:textId="77777777" w:rsidR="00C01B79" w:rsidRPr="00DA0744" w:rsidRDefault="00C01B79" w:rsidP="00C01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0" w:type="dxa"/>
          </w:tcPr>
          <w:p w14:paraId="7AE6FC05" w14:textId="57E69BCF" w:rsidR="00C01B79" w:rsidRPr="00DA0744" w:rsidRDefault="005D266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D2669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234" w:type="dxa"/>
          </w:tcPr>
          <w:p w14:paraId="641DF7F1" w14:textId="77777777" w:rsidR="00C01B79" w:rsidRPr="00DA0744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6CBDBE60" w14:textId="61E3E9C9" w:rsidR="00C01B79" w:rsidRPr="00DA0744" w:rsidRDefault="005D266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266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D2669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228" w:type="dxa"/>
          </w:tcPr>
          <w:p w14:paraId="463D634F" w14:textId="77777777" w:rsidR="00C01B79" w:rsidRPr="00DA0744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4C9CB954" w14:textId="662F8BF5" w:rsidR="00C01B79" w:rsidRPr="00DA0744" w:rsidRDefault="005D266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D2669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51186327" w14:textId="77777777" w:rsidR="00C01B79" w:rsidRPr="00DA0744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7163B7BC" w14:textId="51292BBD" w:rsidR="00C01B79" w:rsidRPr="00DA0744" w:rsidRDefault="005D266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266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D2669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</w:tr>
      <w:tr w:rsidR="008C49B2" w:rsidRPr="00DA0744" w14:paraId="1F807FAB" w14:textId="77777777" w:rsidTr="00117D53">
        <w:trPr>
          <w:tblHeader/>
        </w:trPr>
        <w:tc>
          <w:tcPr>
            <w:tcW w:w="3870" w:type="dxa"/>
            <w:vAlign w:val="bottom"/>
          </w:tcPr>
          <w:p w14:paraId="1222CAB7" w14:textId="77777777" w:rsidR="008C49B2" w:rsidRPr="00DA0744" w:rsidRDefault="008C49B2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7"/>
          </w:tcPr>
          <w:p w14:paraId="47263307" w14:textId="47E99D39" w:rsidR="008C49B2" w:rsidRPr="00DA0744" w:rsidRDefault="008C49B2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A25E9" w:rsidRPr="00DA0744" w14:paraId="3DC35E38" w14:textId="52879959" w:rsidTr="00184251">
        <w:trPr>
          <w:tblHeader/>
        </w:trPr>
        <w:tc>
          <w:tcPr>
            <w:tcW w:w="3870" w:type="dxa"/>
            <w:vAlign w:val="bottom"/>
          </w:tcPr>
          <w:p w14:paraId="5BF9170F" w14:textId="76E458B8" w:rsidR="00FA25E9" w:rsidRPr="00DA0744" w:rsidRDefault="00FA25E9" w:rsidP="00FA2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20" w:type="dxa"/>
          </w:tcPr>
          <w:p w14:paraId="639CEACE" w14:textId="666CAA7E" w:rsidR="00FA25E9" w:rsidRPr="00DA0744" w:rsidRDefault="005D266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828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5D2669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234" w:type="dxa"/>
          </w:tcPr>
          <w:p w14:paraId="56FE3AA4" w14:textId="77777777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21C8482" w14:textId="2BA483A2" w:rsidR="00FA25E9" w:rsidRPr="00DA0744" w:rsidRDefault="005D266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5D2669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228" w:type="dxa"/>
          </w:tcPr>
          <w:p w14:paraId="4B1474C0" w14:textId="77777777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1FCAC101" w14:textId="5E580ADB" w:rsidR="00FA25E9" w:rsidRPr="00DA0744" w:rsidRDefault="005D266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5D2669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36" w:type="dxa"/>
          </w:tcPr>
          <w:p w14:paraId="40E54A62" w14:textId="77777777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3712D67B" w14:textId="6CFE78BC" w:rsidR="00FA25E9" w:rsidRPr="00DA0744" w:rsidRDefault="005D266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266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5D2669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FA25E9" w:rsidRPr="00DA0744" w14:paraId="1CD2C26E" w14:textId="68BAFCC8" w:rsidTr="00184251">
        <w:trPr>
          <w:tblHeader/>
        </w:trPr>
        <w:tc>
          <w:tcPr>
            <w:tcW w:w="3870" w:type="dxa"/>
          </w:tcPr>
          <w:p w14:paraId="0B026B14" w14:textId="21389274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CD56A72" w14:textId="79A0C4BD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(</w:t>
            </w:r>
            <w:r w:rsidR="005D2669" w:rsidRPr="005D2669">
              <w:rPr>
                <w:rFonts w:ascii="Angsana New" w:hAnsi="Angsana New"/>
                <w:sz w:val="28"/>
                <w:szCs w:val="28"/>
              </w:rPr>
              <w:t>50</w:t>
            </w:r>
            <w:r w:rsidRPr="00DA074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4" w:type="dxa"/>
          </w:tcPr>
          <w:p w14:paraId="61A7BB3F" w14:textId="77777777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AC747E2" w14:textId="04FA78AD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(</w:t>
            </w:r>
            <w:r w:rsidR="005D2669" w:rsidRPr="005D2669">
              <w:rPr>
                <w:rFonts w:ascii="Angsana New" w:hAnsi="Angsana New"/>
                <w:sz w:val="28"/>
                <w:szCs w:val="28"/>
              </w:rPr>
              <w:t>50</w:t>
            </w:r>
            <w:r w:rsidRPr="00DA074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28" w:type="dxa"/>
          </w:tcPr>
          <w:p w14:paraId="4A1DADCD" w14:textId="77777777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7F7F87F6" w14:textId="10D9660A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(</w:t>
            </w:r>
            <w:r w:rsidR="005D2669" w:rsidRPr="005D2669">
              <w:rPr>
                <w:rFonts w:ascii="Angsana New" w:hAnsi="Angsana New"/>
                <w:sz w:val="28"/>
                <w:szCs w:val="28"/>
              </w:rPr>
              <w:t>5</w:t>
            </w:r>
            <w:r w:rsidRPr="00DA074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AE72DB0" w14:textId="77777777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8806529" w14:textId="62F81C3E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(</w:t>
            </w:r>
            <w:r w:rsidR="005D2669" w:rsidRPr="005D2669">
              <w:rPr>
                <w:rFonts w:ascii="Angsana New" w:hAnsi="Angsana New"/>
                <w:sz w:val="28"/>
                <w:szCs w:val="28"/>
              </w:rPr>
              <w:t>5</w:t>
            </w:r>
            <w:r w:rsidRPr="00DA074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A25E9" w:rsidRPr="00DA0744" w14:paraId="7859D377" w14:textId="26B72E21" w:rsidTr="00184251">
        <w:trPr>
          <w:tblHeader/>
        </w:trPr>
        <w:tc>
          <w:tcPr>
            <w:tcW w:w="3870" w:type="dxa"/>
          </w:tcPr>
          <w:p w14:paraId="76DA4921" w14:textId="534AB248" w:rsidR="00FA25E9" w:rsidRPr="00DA0744" w:rsidRDefault="00FA25E9" w:rsidP="00FA2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929C283" w14:textId="0C4C9EEE" w:rsidR="00FA25E9" w:rsidRPr="00DA0744" w:rsidRDefault="005D266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26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439</w:t>
            </w:r>
          </w:p>
        </w:tc>
        <w:tc>
          <w:tcPr>
            <w:tcW w:w="234" w:type="dxa"/>
          </w:tcPr>
          <w:p w14:paraId="203090F8" w14:textId="77777777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02363E35" w14:textId="729CC7F3" w:rsidR="00FA25E9" w:rsidRPr="00DA0744" w:rsidRDefault="005D266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26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399</w:t>
            </w:r>
          </w:p>
        </w:tc>
        <w:tc>
          <w:tcPr>
            <w:tcW w:w="228" w:type="dxa"/>
          </w:tcPr>
          <w:p w14:paraId="75FD2EFF" w14:textId="77777777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B5617C1" w14:textId="03A1A62A" w:rsidR="00FA25E9" w:rsidRPr="00DA0744" w:rsidRDefault="005D266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669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236" w:type="dxa"/>
          </w:tcPr>
          <w:p w14:paraId="0CFFC6FD" w14:textId="77777777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5C716D4C" w14:textId="0CBC79FD" w:rsidR="00FA25E9" w:rsidRPr="00DA0744" w:rsidRDefault="005D266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669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5D2669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</w:p>
        </w:tc>
      </w:tr>
    </w:tbl>
    <w:p w14:paraId="3BBC9CC5" w14:textId="77777777" w:rsidR="00C17C61" w:rsidRDefault="00C17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bookmarkStart w:id="0" w:name="_Hlk102232291"/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00913D17" w14:textId="5DC723FE" w:rsidR="00BF7843" w:rsidRPr="00DA0744" w:rsidRDefault="00BC06E7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DA074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ลูกหนี้ตามสัญญาปรับโครงสร้างหนี้</w:t>
      </w:r>
    </w:p>
    <w:p w14:paraId="5EE13E58" w14:textId="77777777" w:rsidR="00BC06E7" w:rsidRPr="00DA0744" w:rsidRDefault="00BC06E7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221AF82" w14:textId="4C624F4F" w:rsidR="00BF7843" w:rsidRPr="00DA0744" w:rsidRDefault="00BF784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 xml:space="preserve">ในเดือนธันวาคม </w:t>
      </w:r>
      <w:r w:rsidR="005D2669" w:rsidRPr="005D2669">
        <w:rPr>
          <w:rFonts w:asciiTheme="majorBidi" w:hAnsiTheme="majorBidi" w:cstheme="majorBidi"/>
          <w:sz w:val="30"/>
          <w:szCs w:val="30"/>
        </w:rPr>
        <w:t>2560</w:t>
      </w:r>
      <w:r w:rsidR="00950E9E"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="00BD1298" w:rsidRPr="00DA074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DA0744">
        <w:rPr>
          <w:rFonts w:asciiTheme="majorBidi" w:hAnsiTheme="majorBidi" w:cstheme="majorBidi"/>
          <w:sz w:val="30"/>
          <w:szCs w:val="30"/>
          <w:cs/>
        </w:rPr>
        <w:t>ล็อกซเล่ย์ ไวร์เลส</w:t>
      </w:r>
      <w:r w:rsidR="00BD1298" w:rsidRPr="00DA0744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="00AB5B66" w:rsidRPr="00DA07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1298" w:rsidRPr="00DA0744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F00875" w:rsidRPr="00DA0744">
        <w:rPr>
          <w:rFonts w:asciiTheme="majorBidi" w:hAnsiTheme="majorBidi" w:cstheme="majorBidi"/>
          <w:sz w:val="30"/>
          <w:szCs w:val="30"/>
        </w:rPr>
        <w:t xml:space="preserve"> (“</w:t>
      </w:r>
      <w:r w:rsidR="00F00875" w:rsidRPr="00DA0744">
        <w:rPr>
          <w:rFonts w:asciiTheme="majorBidi" w:hAnsiTheme="majorBidi" w:cstheme="majorBidi"/>
          <w:sz w:val="30"/>
          <w:szCs w:val="30"/>
          <w:cs/>
        </w:rPr>
        <w:t>ล็อกซเล่ย์ ไวร์เลส</w:t>
      </w:r>
      <w:r w:rsidR="00F00875" w:rsidRPr="00DA0744">
        <w:rPr>
          <w:rFonts w:asciiTheme="majorBidi" w:hAnsiTheme="majorBidi" w:cstheme="majorBidi"/>
          <w:sz w:val="30"/>
          <w:szCs w:val="30"/>
        </w:rPr>
        <w:t>”)</w:t>
      </w:r>
      <w:r w:rsidR="00BD1298" w:rsidRPr="00DA07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และลูกหนี้การค้า </w:t>
      </w:r>
      <w:r w:rsidR="00B12C6E" w:rsidRPr="00DA0744">
        <w:rPr>
          <w:rFonts w:asciiTheme="majorBidi" w:hAnsiTheme="majorBidi" w:cstheme="majorBidi"/>
          <w:sz w:val="30"/>
          <w:szCs w:val="30"/>
          <w:cs/>
        </w:rPr>
        <w:t>สำนักงานคณะกรรมการส่งเสริมสวัสดิการและสวัสดิภาพครูและบุคลากรทางการศึกษา (</w:t>
      </w:r>
      <w:r w:rsidR="00B12C6E" w:rsidRPr="00DA0744">
        <w:rPr>
          <w:rFonts w:asciiTheme="majorBidi" w:hAnsiTheme="majorBidi" w:cstheme="majorBidi"/>
          <w:sz w:val="30"/>
          <w:szCs w:val="30"/>
        </w:rPr>
        <w:t>“</w:t>
      </w:r>
      <w:r w:rsidR="00B12C6E" w:rsidRPr="00DA0744">
        <w:rPr>
          <w:rFonts w:asciiTheme="majorBidi" w:hAnsiTheme="majorBidi" w:cstheme="majorBidi"/>
          <w:sz w:val="30"/>
          <w:szCs w:val="30"/>
          <w:cs/>
        </w:rPr>
        <w:t>สกสค.</w:t>
      </w:r>
      <w:r w:rsidR="00B12C6E" w:rsidRPr="00DA0744">
        <w:rPr>
          <w:rFonts w:asciiTheme="majorBidi" w:hAnsiTheme="majorBidi" w:cstheme="majorBidi"/>
          <w:sz w:val="30"/>
          <w:szCs w:val="30"/>
        </w:rPr>
        <w:t>”</w:t>
      </w:r>
      <w:r w:rsidR="00B12C6E" w:rsidRPr="00DA0744">
        <w:rPr>
          <w:rFonts w:asciiTheme="majorBidi" w:hAnsiTheme="majorBidi" w:cstheme="majorBidi"/>
          <w:sz w:val="30"/>
          <w:szCs w:val="30"/>
          <w:cs/>
        </w:rPr>
        <w:t>)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ไ</w:t>
      </w:r>
      <w:r w:rsidR="00BD1298" w:rsidRPr="00DA0744">
        <w:rPr>
          <w:rFonts w:asciiTheme="majorBidi" w:hAnsiTheme="majorBidi" w:cstheme="majorBidi"/>
          <w:sz w:val="30"/>
          <w:szCs w:val="30"/>
          <w:cs/>
        </w:rPr>
        <w:t xml:space="preserve">ด้เข้าทำสัญญาประนีประนอมยอมความ 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โดยลูกหนี้ดังกล่าวตกลงจะชำระหนี้เป็นจำนวนรวม </w:t>
      </w:r>
      <w:r w:rsidR="005D2669" w:rsidRPr="005D2669">
        <w:rPr>
          <w:rFonts w:asciiTheme="majorBidi" w:hAnsiTheme="majorBidi" w:cstheme="majorBidi"/>
          <w:sz w:val="30"/>
          <w:szCs w:val="30"/>
        </w:rPr>
        <w:t>1</w:t>
      </w:r>
      <w:r w:rsidRPr="00DA0744">
        <w:rPr>
          <w:rFonts w:asciiTheme="majorBidi" w:hAnsiTheme="majorBidi" w:cstheme="majorBidi"/>
          <w:sz w:val="30"/>
          <w:szCs w:val="30"/>
        </w:rPr>
        <w:t>,</w:t>
      </w:r>
      <w:r w:rsidR="005D2669" w:rsidRPr="005D2669">
        <w:rPr>
          <w:rFonts w:asciiTheme="majorBidi" w:hAnsiTheme="majorBidi" w:cstheme="majorBidi"/>
          <w:sz w:val="30"/>
          <w:szCs w:val="30"/>
        </w:rPr>
        <w:t>294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>ล้านบาท ดังนี้</w:t>
      </w:r>
    </w:p>
    <w:p w14:paraId="6156BEA1" w14:textId="1262DE1B" w:rsidR="00BF7843" w:rsidRPr="00DA0744" w:rsidRDefault="00BF7843" w:rsidP="00EF0DA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ชำระคืนเป็นหนังสือแบบเรียนเป็นจำนวนเงิน </w:t>
      </w:r>
      <w:r w:rsidR="005D2669" w:rsidRPr="005D2669">
        <w:rPr>
          <w:rFonts w:asciiTheme="majorBidi" w:hAnsiTheme="majorBidi" w:cstheme="majorBidi"/>
          <w:color w:val="000000"/>
          <w:sz w:val="30"/>
          <w:szCs w:val="30"/>
        </w:rPr>
        <w:t>165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>โดยจะส่งมอบหนังสือให้แก่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ล็อกซเล่ย์ </w:t>
      </w:r>
      <w:r w:rsidRPr="00DA0744">
        <w:rPr>
          <w:rFonts w:asciiTheme="majorBidi" w:hAnsiTheme="majorBidi" w:cstheme="majorBidi"/>
          <w:sz w:val="30"/>
          <w:szCs w:val="30"/>
          <w:cs/>
        </w:rPr>
        <w:br/>
        <w:t>ไวร์เลส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ภายใน </w:t>
      </w:r>
      <w:r w:rsidR="005D2669" w:rsidRPr="005D2669">
        <w:rPr>
          <w:rFonts w:asciiTheme="majorBidi" w:hAnsiTheme="majorBidi" w:cstheme="majorBidi"/>
          <w:color w:val="000000"/>
          <w:sz w:val="30"/>
          <w:szCs w:val="30"/>
        </w:rPr>
        <w:t>60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นับแต่วันทำสัญญา </w:t>
      </w:r>
      <w:r w:rsidR="00B70797" w:rsidRPr="00DA0744">
        <w:rPr>
          <w:rFonts w:asciiTheme="majorBidi" w:hAnsiTheme="majorBidi" w:cstheme="majorBidi"/>
          <w:color w:val="000000"/>
          <w:sz w:val="30"/>
          <w:szCs w:val="30"/>
          <w:cs/>
        </w:rPr>
        <w:t>(ล็อกซเล่ย์ ไวร์เลสได้รับคืนหนังสือจากลูกหนี้การค้า สกสค. แล้วทั้งจำนวน)</w:t>
      </w:r>
    </w:p>
    <w:p w14:paraId="57DC0D5E" w14:textId="1A18C9B0" w:rsidR="00BF7843" w:rsidRPr="00DA0744" w:rsidRDefault="00BF7843" w:rsidP="00EF0DA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ส่วนที่เหลือจำนวน </w:t>
      </w:r>
      <w:r w:rsidR="005D2669" w:rsidRPr="005D2669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>,</w:t>
      </w:r>
      <w:r w:rsidR="005D2669" w:rsidRPr="005D2669">
        <w:rPr>
          <w:rFonts w:asciiTheme="majorBidi" w:hAnsiTheme="majorBidi" w:cstheme="majorBidi"/>
          <w:color w:val="000000"/>
          <w:sz w:val="30"/>
          <w:szCs w:val="30"/>
        </w:rPr>
        <w:t>129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ผ่อนชำระเป็นเงินภายในระยะเวลา </w:t>
      </w:r>
      <w:r w:rsidR="005D2669" w:rsidRPr="005D2669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เริ่มงวดแรกภายในวันที่ </w:t>
      </w:r>
      <w:r w:rsidR="005D2669" w:rsidRPr="005D2669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5D2669" w:rsidRPr="005D2669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และงวดสุดท้ายภายในวันที่ </w:t>
      </w:r>
      <w:r w:rsidR="005D2669" w:rsidRPr="005D2669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5D2669" w:rsidRPr="005D2669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2FF9A8B0" w14:textId="281B5A26" w:rsidR="00BF7843" w:rsidRPr="00DA0744" w:rsidRDefault="00BF7843" w:rsidP="00EF0DA5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>ชำระเป็นรายเดือน</w:t>
      </w:r>
      <w:r w:rsidR="00DD0CEE" w:rsidRPr="00DA0744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ละไม่น้อยกว่า </w:t>
      </w:r>
      <w:r w:rsidR="005D2669" w:rsidRPr="005D2669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โดยชำระงวดแรกภายในวันที่ </w:t>
      </w:r>
      <w:r w:rsidR="005D2669" w:rsidRPr="005D2669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5D2669" w:rsidRPr="005D2669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และภายในวันที่ </w:t>
      </w:r>
      <w:r w:rsidR="005D2669" w:rsidRPr="005D2669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ของเดือนถัดไปทุกเดือนจนกว่าจะครบ แต่ไม่เกินวันที่ </w:t>
      </w:r>
      <w:r w:rsidR="005D2669" w:rsidRPr="005D2669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5D2669" w:rsidRPr="005D2669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17C9441A" w14:textId="19B4DB7B" w:rsidR="00BF7843" w:rsidRPr="00DA0744" w:rsidRDefault="00BF7843" w:rsidP="00EF0DA5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>ชำระเงินเพิ่มเติม ดังนี้</w:t>
      </w:r>
    </w:p>
    <w:p w14:paraId="1F465CF5" w14:textId="021466CC" w:rsidR="00BF7843" w:rsidRPr="00DA0744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5D2669" w:rsidRPr="005D2669">
        <w:rPr>
          <w:rFonts w:asciiTheme="majorBidi" w:hAnsiTheme="majorBidi" w:cstheme="majorBidi"/>
          <w:color w:val="000000"/>
          <w:sz w:val="30"/>
          <w:szCs w:val="30"/>
        </w:rPr>
        <w:t>2562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5D2669" w:rsidRPr="005D2669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6968EFBA" w14:textId="2F82C927" w:rsidR="00BF7843" w:rsidRPr="00DA0744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5D2669" w:rsidRPr="005D2669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5D2669" w:rsidRPr="005D2669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79C1B2C5" w14:textId="097B435C" w:rsidR="00BF7843" w:rsidRPr="00DA0744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5D2669" w:rsidRPr="005D2669">
        <w:rPr>
          <w:rFonts w:asciiTheme="majorBidi" w:hAnsiTheme="majorBidi" w:cstheme="majorBidi"/>
          <w:color w:val="000000"/>
          <w:sz w:val="30"/>
          <w:szCs w:val="30"/>
        </w:rPr>
        <w:t>2564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5D2669" w:rsidRPr="005D2669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16F4279B" w14:textId="52F33F06" w:rsidR="00BF7843" w:rsidRPr="00DA0744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5D2669" w:rsidRPr="005D2669">
        <w:rPr>
          <w:rFonts w:asciiTheme="majorBidi" w:hAnsiTheme="majorBidi" w:cstheme="majorBidi"/>
          <w:color w:val="000000"/>
          <w:sz w:val="30"/>
          <w:szCs w:val="30"/>
        </w:rPr>
        <w:t>2565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5D2669" w:rsidRPr="005D2669">
        <w:rPr>
          <w:rFonts w:asciiTheme="majorBidi" w:hAnsiTheme="majorBidi" w:cstheme="majorBidi"/>
          <w:color w:val="000000"/>
          <w:sz w:val="30"/>
          <w:szCs w:val="30"/>
        </w:rPr>
        <w:t>200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2FA0187C" w14:textId="3288CB7E" w:rsidR="00BF7843" w:rsidRPr="00DA0744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ชำระเงินเพิ่มเติมส่วนที่เหลือทั้งสิ้นภายในเดือนพฤษภาคม </w:t>
      </w:r>
      <w:r w:rsidR="005D2669" w:rsidRPr="005D2669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5D7BC10E" w14:textId="77777777" w:rsidR="00734A93" w:rsidRPr="00DA0744" w:rsidRDefault="00734A93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F4F9743" w14:textId="34FC4EF4" w:rsidR="00BF46F7" w:rsidRPr="00DA0744" w:rsidRDefault="00BF46F7" w:rsidP="00BF46F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bookmarkStart w:id="1" w:name="_Hlk78747847"/>
      <w:bookmarkStart w:id="2" w:name="_Hlk102232325"/>
      <w:bookmarkEnd w:id="0"/>
      <w:r w:rsidRPr="00DA0744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5D2669" w:rsidRPr="005D2669">
        <w:rPr>
          <w:rFonts w:ascii="Angsana New" w:hAnsi="Angsana New" w:hint="cs"/>
          <w:sz w:val="30"/>
          <w:szCs w:val="30"/>
        </w:rPr>
        <w:t>3</w:t>
      </w:r>
      <w:r w:rsidR="005D2669" w:rsidRPr="005D2669">
        <w:rPr>
          <w:rFonts w:ascii="Angsana New" w:hAnsi="Angsana New"/>
          <w:sz w:val="30"/>
          <w:szCs w:val="30"/>
        </w:rPr>
        <w:t>0</w:t>
      </w:r>
      <w:r w:rsidR="00F30237" w:rsidRPr="00DA0744">
        <w:rPr>
          <w:rFonts w:ascii="Angsana New" w:hAnsi="Angsana New" w:hint="cs"/>
          <w:sz w:val="30"/>
          <w:szCs w:val="30"/>
        </w:rPr>
        <w:t xml:space="preserve"> </w:t>
      </w:r>
      <w:r w:rsidR="00075E75" w:rsidRPr="00DA0744">
        <w:rPr>
          <w:rFonts w:ascii="Angsana New" w:hAnsi="Angsana New" w:hint="cs"/>
          <w:sz w:val="30"/>
          <w:szCs w:val="30"/>
          <w:cs/>
        </w:rPr>
        <w:t>ม</w:t>
      </w:r>
      <w:r w:rsidR="00307063">
        <w:rPr>
          <w:rFonts w:ascii="Angsana New" w:hAnsi="Angsana New" w:hint="cs"/>
          <w:sz w:val="30"/>
          <w:szCs w:val="30"/>
          <w:cs/>
        </w:rPr>
        <w:t>ิถุนายน</w:t>
      </w:r>
      <w:r w:rsidRPr="00DA074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5D2669" w:rsidRPr="005D2669">
        <w:rPr>
          <w:rFonts w:ascii="Angsana New" w:hAnsi="Angsana New" w:hint="cs"/>
          <w:color w:val="000000"/>
          <w:sz w:val="30"/>
          <w:szCs w:val="30"/>
        </w:rPr>
        <w:t>256</w:t>
      </w:r>
      <w:r w:rsidR="005D2669" w:rsidRPr="005D2669">
        <w:rPr>
          <w:rFonts w:ascii="Angsana New" w:hAnsi="Angsana New"/>
          <w:color w:val="000000"/>
          <w:sz w:val="30"/>
          <w:szCs w:val="30"/>
        </w:rPr>
        <w:t>9</w:t>
      </w:r>
      <w:r w:rsidRPr="00DA0744">
        <w:rPr>
          <w:rFonts w:ascii="Angsana New" w:hAnsi="Angsana New" w:hint="cs"/>
          <w:color w:val="000000"/>
          <w:sz w:val="30"/>
          <w:szCs w:val="30"/>
          <w:cs/>
        </w:rPr>
        <w:t xml:space="preserve"> ล็อกซเล่ย์ ไวร์เลส ได้รับชำระเงินตามข้อ </w:t>
      </w:r>
      <w:r w:rsidR="005D2669" w:rsidRPr="005D2669">
        <w:rPr>
          <w:rFonts w:ascii="Angsana New" w:hAnsi="Angsana New" w:hint="cs"/>
          <w:color w:val="000000"/>
          <w:sz w:val="30"/>
          <w:szCs w:val="30"/>
        </w:rPr>
        <w:t>2</w:t>
      </w:r>
      <w:r w:rsidRPr="00DA0744">
        <w:rPr>
          <w:rFonts w:ascii="Angsana New" w:hAnsi="Angsana New" w:hint="cs"/>
          <w:color w:val="000000"/>
          <w:sz w:val="30"/>
          <w:szCs w:val="30"/>
          <w:cs/>
        </w:rPr>
        <w:t>) ข้างต้นแล้วเป็นจำนวนเงิน</w:t>
      </w:r>
      <w:r w:rsidR="003F7939" w:rsidRPr="00DA0744">
        <w:rPr>
          <w:rFonts w:ascii="Angsana New" w:hAnsi="Angsana New"/>
          <w:color w:val="000000"/>
          <w:sz w:val="30"/>
          <w:szCs w:val="30"/>
        </w:rPr>
        <w:t xml:space="preserve"> </w:t>
      </w:r>
      <w:r w:rsidR="005D2669" w:rsidRPr="005D2669">
        <w:rPr>
          <w:rFonts w:ascii="Angsana New" w:hAnsi="Angsana New"/>
          <w:color w:val="000000"/>
          <w:sz w:val="30"/>
          <w:szCs w:val="30"/>
        </w:rPr>
        <w:t>765</w:t>
      </w:r>
      <w:r w:rsidRPr="00DA0744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</w:t>
      </w:r>
      <w:r w:rsidRPr="00DA0744">
        <w:rPr>
          <w:rFonts w:ascii="Angsana New" w:hAnsi="Angsana New" w:hint="cs"/>
          <w:i/>
          <w:iCs/>
          <w:color w:val="000000"/>
          <w:sz w:val="30"/>
          <w:szCs w:val="30"/>
          <w:cs/>
        </w:rPr>
        <w:t>(</w:t>
      </w:r>
      <w:r w:rsidR="005D2669" w:rsidRPr="005D2669">
        <w:rPr>
          <w:rFonts w:ascii="Angsana New" w:hAnsi="Angsana New" w:hint="cs"/>
          <w:i/>
          <w:iCs/>
          <w:color w:val="000000"/>
          <w:sz w:val="30"/>
          <w:szCs w:val="30"/>
        </w:rPr>
        <w:t>31</w:t>
      </w:r>
      <w:r w:rsidRPr="00DA0744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ธันวาคม </w:t>
      </w:r>
      <w:r w:rsidR="005D2669" w:rsidRPr="005D2669">
        <w:rPr>
          <w:rFonts w:ascii="Angsana New" w:hAnsi="Angsana New" w:hint="cs"/>
          <w:i/>
          <w:iCs/>
          <w:color w:val="000000"/>
          <w:sz w:val="30"/>
          <w:szCs w:val="30"/>
        </w:rPr>
        <w:t>256</w:t>
      </w:r>
      <w:r w:rsidR="005D2669" w:rsidRPr="005D2669">
        <w:rPr>
          <w:rFonts w:ascii="Angsana New" w:hAnsi="Angsana New"/>
          <w:i/>
          <w:iCs/>
          <w:color w:val="000000"/>
          <w:sz w:val="30"/>
          <w:szCs w:val="30"/>
        </w:rPr>
        <w:t>8</w:t>
      </w:r>
      <w:r w:rsidRPr="00DA0744">
        <w:rPr>
          <w:rFonts w:ascii="Angsana New" w:hAnsi="Angsana New" w:hint="cs"/>
          <w:i/>
          <w:iCs/>
          <w:color w:val="000000"/>
          <w:sz w:val="30"/>
          <w:szCs w:val="30"/>
        </w:rPr>
        <w:t>:</w:t>
      </w:r>
      <w:r w:rsidRPr="00DA0744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="005D2669" w:rsidRPr="005D2669">
        <w:rPr>
          <w:rFonts w:ascii="Angsana New" w:hAnsi="Angsana New"/>
          <w:i/>
          <w:iCs/>
          <w:color w:val="000000"/>
          <w:sz w:val="30"/>
          <w:szCs w:val="30"/>
        </w:rPr>
        <w:t>765</w:t>
      </w:r>
      <w:r w:rsidRPr="00DA0744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ล้านบาท)</w:t>
      </w:r>
      <w:r w:rsidRPr="00DA0744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bookmarkEnd w:id="1"/>
      <w:r w:rsidRPr="00DA0744">
        <w:rPr>
          <w:rFonts w:ascii="Angsana New" w:hAnsi="Angsana New" w:hint="cs"/>
          <w:color w:val="000000"/>
          <w:sz w:val="30"/>
          <w:szCs w:val="30"/>
          <w:cs/>
        </w:rPr>
        <w:t xml:space="preserve">อย่างไรก็ตาม จากสถานการณ์การแพร่ระบาดของโรคติดเชื้อไวรัสโคโรนา </w:t>
      </w:r>
      <w:r w:rsidR="005D2669" w:rsidRPr="005D2669">
        <w:rPr>
          <w:rFonts w:ascii="Angsana New" w:hAnsi="Angsana New" w:hint="cs"/>
          <w:color w:val="000000"/>
          <w:sz w:val="30"/>
          <w:szCs w:val="30"/>
        </w:rPr>
        <w:t>2019</w:t>
      </w:r>
      <w:r w:rsidRPr="00DA0744">
        <w:rPr>
          <w:rFonts w:ascii="Angsana New" w:hAnsi="Angsana New" w:hint="cs"/>
          <w:color w:val="000000"/>
          <w:sz w:val="30"/>
          <w:szCs w:val="30"/>
          <w:cs/>
        </w:rPr>
        <w:t xml:space="preserve"> ลูกหนี้การค้า สกสค. ได้มีการผิดนัดชำระเงินเพิ่มเติมตามข้อ </w:t>
      </w:r>
      <w:r w:rsidR="005D2669" w:rsidRPr="005D2669">
        <w:rPr>
          <w:rFonts w:ascii="Angsana New" w:hAnsi="Angsana New" w:hint="cs"/>
          <w:color w:val="000000"/>
          <w:sz w:val="30"/>
          <w:szCs w:val="30"/>
        </w:rPr>
        <w:t>2</w:t>
      </w:r>
      <w:r w:rsidRPr="00DA0744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5D2669" w:rsidRPr="005D2669">
        <w:rPr>
          <w:rFonts w:ascii="Angsana New" w:hAnsi="Angsana New" w:hint="cs"/>
          <w:color w:val="000000"/>
          <w:sz w:val="30"/>
          <w:szCs w:val="30"/>
        </w:rPr>
        <w:t>2</w:t>
      </w:r>
      <w:r w:rsidRPr="00DA0744">
        <w:rPr>
          <w:rFonts w:ascii="Angsana New" w:hAnsi="Angsana New" w:hint="cs"/>
          <w:color w:val="000000"/>
          <w:sz w:val="30"/>
          <w:szCs w:val="30"/>
          <w:cs/>
        </w:rPr>
        <w:t xml:space="preserve">) ของงวดเดือนพฤษภาคม </w:t>
      </w:r>
      <w:r w:rsidR="005D2669" w:rsidRPr="005D2669">
        <w:rPr>
          <w:rFonts w:ascii="Angsana New" w:hAnsi="Angsana New" w:hint="cs"/>
          <w:color w:val="000000"/>
          <w:sz w:val="30"/>
          <w:szCs w:val="30"/>
        </w:rPr>
        <w:t>2565</w:t>
      </w:r>
      <w:r w:rsidRPr="00DA0744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5D2669" w:rsidRPr="005D2669">
        <w:rPr>
          <w:rFonts w:ascii="Angsana New" w:hAnsi="Angsana New" w:hint="cs"/>
          <w:color w:val="000000"/>
          <w:sz w:val="30"/>
          <w:szCs w:val="30"/>
        </w:rPr>
        <w:t>2566</w:t>
      </w:r>
      <w:r w:rsidRPr="00DA0744">
        <w:rPr>
          <w:rFonts w:ascii="Angsana New" w:hAnsi="Angsana New" w:hint="cs"/>
          <w:color w:val="000000"/>
          <w:sz w:val="30"/>
          <w:szCs w:val="30"/>
          <w:cs/>
        </w:rPr>
        <w:t xml:space="preserve"> เป็นจำนวนเงิน </w:t>
      </w:r>
      <w:r w:rsidR="005D2669" w:rsidRPr="005D2669">
        <w:rPr>
          <w:rFonts w:ascii="Angsana New" w:hAnsi="Angsana New" w:hint="cs"/>
          <w:color w:val="000000"/>
          <w:sz w:val="30"/>
          <w:szCs w:val="30"/>
        </w:rPr>
        <w:t>155</w:t>
      </w:r>
      <w:r w:rsidRPr="00DA0744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และ </w:t>
      </w:r>
      <w:r w:rsidR="005D2669" w:rsidRPr="005D2669">
        <w:rPr>
          <w:rFonts w:ascii="Angsana New" w:hAnsi="Angsana New" w:hint="cs"/>
          <w:color w:val="000000"/>
          <w:sz w:val="30"/>
          <w:szCs w:val="30"/>
        </w:rPr>
        <w:t>209</w:t>
      </w:r>
      <w:r w:rsidRPr="00DA0744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="002C5EBC" w:rsidRPr="00DA0744">
        <w:rPr>
          <w:rFonts w:ascii="Angsana New" w:hAnsi="Angsana New"/>
          <w:color w:val="000000"/>
          <w:sz w:val="30"/>
          <w:szCs w:val="30"/>
        </w:rPr>
        <w:t xml:space="preserve"> </w:t>
      </w:r>
      <w:r w:rsidRPr="00DA0744">
        <w:rPr>
          <w:rFonts w:ascii="Angsana New" w:hAnsi="Angsana New" w:hint="cs"/>
          <w:color w:val="000000"/>
          <w:sz w:val="30"/>
          <w:szCs w:val="30"/>
          <w:cs/>
        </w:rPr>
        <w:t xml:space="preserve">ตามลำดับ เป็นจำนวนเงินรวมทั้งหมด </w:t>
      </w:r>
      <w:r w:rsidR="005D2669" w:rsidRPr="005D2669">
        <w:rPr>
          <w:rFonts w:ascii="Angsana New" w:hAnsi="Angsana New" w:hint="cs"/>
          <w:color w:val="000000"/>
          <w:sz w:val="30"/>
          <w:szCs w:val="30"/>
        </w:rPr>
        <w:t>364</w:t>
      </w:r>
      <w:r w:rsidRPr="00DA0744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Pr="00DA0744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DA0744">
        <w:rPr>
          <w:rFonts w:ascii="Angsana New" w:hAnsi="Angsana New" w:hint="cs"/>
          <w:color w:val="000000"/>
          <w:sz w:val="30"/>
          <w:szCs w:val="30"/>
          <w:cs/>
        </w:rPr>
        <w:t>ซึ่งต่อมาลูกหนี้การค้า สกสค. ได้มีหนังสือขอขยายระยะเวลาชำระหนี้ที่ครบกำหนดสำหรับงวดที่ผิดนัดชำระตามที่กล่าวข้างต้น</w:t>
      </w:r>
      <w:r w:rsidRPr="00DA0744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DA0744">
        <w:rPr>
          <w:rFonts w:ascii="Angsana New" w:hAnsi="Angsana New" w:hint="cs"/>
          <w:color w:val="000000"/>
          <w:sz w:val="30"/>
          <w:szCs w:val="30"/>
          <w:cs/>
        </w:rPr>
        <w:t>แต่ล็อกซเล่ย์ ไวร์เลส ได้มีหนังสือตอบปฏิเสธและสงวนสิทธิ์ในการคิดดอกเบี้ยผิดนัดตามสัญญาประนีประนอมยอมความ</w:t>
      </w:r>
    </w:p>
    <w:p w14:paraId="4B6AA4F4" w14:textId="77777777" w:rsidR="00BF46F7" w:rsidRPr="00DA0744" w:rsidRDefault="00BF46F7" w:rsidP="00BF46F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54706A5" w14:textId="2E09DD53" w:rsidR="00BF46F7" w:rsidRPr="00DA0744" w:rsidRDefault="00BF46F7" w:rsidP="00BF46F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DA0744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5D2669" w:rsidRPr="005D2669">
        <w:rPr>
          <w:rFonts w:ascii="Angsana New" w:hAnsi="Angsana New" w:hint="cs"/>
          <w:sz w:val="30"/>
          <w:szCs w:val="30"/>
        </w:rPr>
        <w:t>2566</w:t>
      </w:r>
      <w:r w:rsidRPr="00DA0744">
        <w:rPr>
          <w:rFonts w:ascii="Angsana New" w:hAnsi="Angsana New" w:hint="cs"/>
          <w:sz w:val="30"/>
          <w:szCs w:val="30"/>
          <w:cs/>
        </w:rPr>
        <w:t xml:space="preserve"> ล็อกซเล่ย์ ไวร์เลส ได้ดำเนินการยื่นคำร้องขออายัดทรัพย์สินลูกหนี้ต่อกรมบังคับคดี ต่อมาในเดือนพฤษภาคม </w:t>
      </w:r>
      <w:r w:rsidR="005D2669" w:rsidRPr="005D2669">
        <w:rPr>
          <w:rFonts w:ascii="Angsana New" w:hAnsi="Angsana New" w:hint="cs"/>
          <w:sz w:val="30"/>
          <w:szCs w:val="30"/>
        </w:rPr>
        <w:t>2566</w:t>
      </w:r>
      <w:r w:rsidRPr="00DA0744">
        <w:rPr>
          <w:rFonts w:ascii="Angsana New" w:hAnsi="Angsana New" w:hint="cs"/>
          <w:sz w:val="30"/>
          <w:szCs w:val="30"/>
          <w:cs/>
        </w:rPr>
        <w:t xml:space="preserve"> ล็อกซเล่ย์ ไวร์เลส ได้ยื่นคำร้องขอให้ศาลแพ่งไต่สวนเกี่ยวกับกิจการและทรัพย์สินของลูกหนี้การค้า สกสค. และยื่นขอออกหมายเรียกลูกหนี้และพยานเอกสาร โดยลูกหนี้ได้ยื่นคัดค้าน ขอให้ศาลมีคำสั่งเพิกถอนคำสั่งของเจ้าพนักงานบังคับคดี</w:t>
      </w:r>
    </w:p>
    <w:p w14:paraId="20D6D843" w14:textId="77777777" w:rsidR="00BF46F7" w:rsidRPr="00DA0744" w:rsidRDefault="00BF46F7" w:rsidP="00BF46F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46D8AC3" w14:textId="77777777" w:rsidR="006E116A" w:rsidRDefault="0027626C" w:rsidP="00CB47B6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DA0744">
        <w:rPr>
          <w:rFonts w:ascii="Angsana New" w:hAnsi="Angsana New" w:hint="cs"/>
          <w:sz w:val="30"/>
          <w:szCs w:val="30"/>
          <w:cs/>
        </w:rPr>
        <w:lastRenderedPageBreak/>
        <w:t>ในเดือนพฤศจิกายน</w:t>
      </w:r>
      <w:r w:rsidRPr="00DA0744">
        <w:rPr>
          <w:rFonts w:ascii="Angsana New" w:hAnsi="Angsana New" w:hint="cs"/>
          <w:sz w:val="30"/>
          <w:szCs w:val="30"/>
        </w:rPr>
        <w:t xml:space="preserve"> </w:t>
      </w:r>
      <w:r w:rsidR="005D2669" w:rsidRPr="005D2669">
        <w:rPr>
          <w:rFonts w:ascii="Angsana New" w:hAnsi="Angsana New" w:hint="cs"/>
          <w:sz w:val="30"/>
          <w:szCs w:val="30"/>
        </w:rPr>
        <w:t>2566</w:t>
      </w:r>
      <w:r w:rsidRPr="00DA0744">
        <w:rPr>
          <w:rFonts w:ascii="Angsana New" w:hAnsi="Angsana New" w:hint="cs"/>
          <w:sz w:val="30"/>
          <w:szCs w:val="30"/>
        </w:rPr>
        <w:t xml:space="preserve"> </w:t>
      </w:r>
      <w:r w:rsidRPr="00DA0744">
        <w:rPr>
          <w:rFonts w:ascii="Angsana New" w:hAnsi="Angsana New" w:hint="cs"/>
          <w:sz w:val="30"/>
          <w:szCs w:val="30"/>
          <w:cs/>
        </w:rPr>
        <w:t xml:space="preserve">ศาลแพ่งมีคำสั่งให้เพิกถอนคำสั่งของเจ้าพนักงานบังคับคดี ลงวันที่ </w:t>
      </w:r>
      <w:r w:rsidR="005D2669" w:rsidRPr="005D2669">
        <w:rPr>
          <w:rFonts w:ascii="Angsana New" w:hAnsi="Angsana New" w:hint="cs"/>
          <w:sz w:val="30"/>
          <w:szCs w:val="30"/>
        </w:rPr>
        <w:t>12</w:t>
      </w:r>
      <w:r w:rsidRPr="00DA0744">
        <w:rPr>
          <w:rFonts w:ascii="Angsana New" w:hAnsi="Angsana New" w:hint="cs"/>
          <w:sz w:val="30"/>
          <w:szCs w:val="30"/>
        </w:rPr>
        <w:t xml:space="preserve"> </w:t>
      </w:r>
      <w:r w:rsidRPr="00DA0744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5D2669" w:rsidRPr="005D2669">
        <w:rPr>
          <w:rFonts w:ascii="Angsana New" w:hAnsi="Angsana New" w:hint="cs"/>
          <w:sz w:val="30"/>
          <w:szCs w:val="30"/>
        </w:rPr>
        <w:t>2566</w:t>
      </w:r>
      <w:r w:rsidRPr="00DA0744">
        <w:rPr>
          <w:rFonts w:ascii="Angsana New" w:hAnsi="Angsana New" w:hint="cs"/>
          <w:sz w:val="30"/>
          <w:szCs w:val="30"/>
        </w:rPr>
        <w:t xml:space="preserve"> </w:t>
      </w:r>
      <w:r w:rsidRPr="00DA0744">
        <w:rPr>
          <w:rFonts w:ascii="Angsana New" w:hAnsi="Angsana New" w:hint="cs"/>
          <w:sz w:val="30"/>
          <w:szCs w:val="30"/>
          <w:cs/>
        </w:rPr>
        <w:t xml:space="preserve">ให้ถอนการอายัดทรัพย์สินของจำเลย (สกสค.) ต่อมาวันที่ </w:t>
      </w:r>
      <w:r w:rsidR="005D2669" w:rsidRPr="005D2669">
        <w:rPr>
          <w:rFonts w:ascii="Angsana New" w:hAnsi="Angsana New" w:hint="cs"/>
          <w:sz w:val="30"/>
          <w:szCs w:val="30"/>
        </w:rPr>
        <w:t>25</w:t>
      </w:r>
      <w:r w:rsidRPr="00DA0744">
        <w:rPr>
          <w:rFonts w:ascii="Angsana New" w:hAnsi="Angsana New" w:hint="cs"/>
          <w:sz w:val="30"/>
          <w:szCs w:val="30"/>
        </w:rPr>
        <w:t xml:space="preserve"> </w:t>
      </w:r>
      <w:r w:rsidRPr="00DA074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D2669" w:rsidRPr="005D2669">
        <w:rPr>
          <w:rFonts w:ascii="Angsana New" w:hAnsi="Angsana New" w:hint="cs"/>
          <w:sz w:val="30"/>
          <w:szCs w:val="30"/>
        </w:rPr>
        <w:t>2566</w:t>
      </w:r>
      <w:r w:rsidRPr="00DA0744">
        <w:rPr>
          <w:rFonts w:ascii="Angsana New" w:hAnsi="Angsana New" w:hint="cs"/>
          <w:sz w:val="30"/>
          <w:szCs w:val="30"/>
        </w:rPr>
        <w:t xml:space="preserve"> </w:t>
      </w:r>
      <w:r w:rsidRPr="00DA0744">
        <w:rPr>
          <w:rFonts w:ascii="Angsana New" w:hAnsi="Angsana New" w:hint="cs"/>
          <w:sz w:val="30"/>
          <w:szCs w:val="30"/>
          <w:cs/>
        </w:rPr>
        <w:t xml:space="preserve">ล็อกซเล่ย์ ไวร์เลสได้ยื่นอุทธรณ์คำสั่งเพิกถอนข้างต้นต่อศาลอุทธรณ์ นอกจากนี้ในระหว่างปี </w:t>
      </w:r>
      <w:r w:rsidR="005D2669" w:rsidRPr="005D2669">
        <w:rPr>
          <w:rFonts w:ascii="Angsana New" w:hAnsi="Angsana New"/>
          <w:sz w:val="30"/>
          <w:szCs w:val="30"/>
        </w:rPr>
        <w:t>2567</w:t>
      </w:r>
      <w:r w:rsidRPr="00DA0744">
        <w:rPr>
          <w:rFonts w:ascii="Angsana New" w:hAnsi="Angsana New"/>
          <w:sz w:val="30"/>
          <w:szCs w:val="30"/>
        </w:rPr>
        <w:t xml:space="preserve"> </w:t>
      </w:r>
      <w:r w:rsidRPr="00DA0744">
        <w:rPr>
          <w:rFonts w:ascii="Angsana New" w:hAnsi="Angsana New" w:hint="cs"/>
          <w:sz w:val="30"/>
          <w:szCs w:val="30"/>
          <w:cs/>
        </w:rPr>
        <w:t xml:space="preserve">ศาลแพ่งมีคำสั่งให้ล็อกซเล่ย์ </w:t>
      </w:r>
      <w:r w:rsidR="007848AC" w:rsidRPr="00DA0744">
        <w:rPr>
          <w:rFonts w:ascii="Angsana New" w:hAnsi="Angsana New"/>
          <w:sz w:val="30"/>
          <w:szCs w:val="30"/>
        </w:rPr>
        <w:br/>
      </w:r>
      <w:r w:rsidRPr="00DA0744">
        <w:rPr>
          <w:rFonts w:ascii="Angsana New" w:hAnsi="Angsana New" w:hint="cs"/>
          <w:sz w:val="30"/>
          <w:szCs w:val="30"/>
          <w:cs/>
        </w:rPr>
        <w:t xml:space="preserve">ไวร์เลส ต้องรับผิดในค่าธรรมเนียมในการบังคับคดีแล้วไม่มีการจำหน่าย จำนวน </w:t>
      </w:r>
      <w:r w:rsidR="005D2669" w:rsidRPr="005D2669">
        <w:rPr>
          <w:rFonts w:ascii="Angsana New" w:hAnsi="Angsana New"/>
          <w:sz w:val="30"/>
          <w:szCs w:val="30"/>
        </w:rPr>
        <w:t>3</w:t>
      </w:r>
      <w:r w:rsidRPr="00DA0744">
        <w:rPr>
          <w:rFonts w:ascii="Angsana New" w:hAnsi="Angsana New"/>
          <w:sz w:val="30"/>
          <w:szCs w:val="30"/>
        </w:rPr>
        <w:t>.</w:t>
      </w:r>
      <w:r w:rsidR="005D2669" w:rsidRPr="005D2669">
        <w:rPr>
          <w:rFonts w:ascii="Angsana New" w:hAnsi="Angsana New"/>
          <w:sz w:val="30"/>
          <w:szCs w:val="30"/>
        </w:rPr>
        <w:t>5</w:t>
      </w:r>
      <w:r w:rsidRPr="00DA0744">
        <w:rPr>
          <w:rFonts w:ascii="Angsana New" w:hAnsi="Angsana New"/>
          <w:sz w:val="30"/>
          <w:szCs w:val="30"/>
        </w:rPr>
        <w:t xml:space="preserve"> </w:t>
      </w:r>
      <w:r w:rsidRPr="00DA074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EE3837" w:rsidRPr="00DA0744">
        <w:rPr>
          <w:rFonts w:ascii="Angsana New" w:hAnsi="Angsana New" w:hint="cs"/>
          <w:sz w:val="30"/>
          <w:szCs w:val="30"/>
          <w:cs/>
        </w:rPr>
        <w:t xml:space="preserve">ในเดือนมีนาคม </w:t>
      </w:r>
      <w:r w:rsidR="005D2669" w:rsidRPr="005D2669">
        <w:rPr>
          <w:rFonts w:ascii="Angsana New" w:hAnsi="Angsana New"/>
          <w:sz w:val="30"/>
          <w:szCs w:val="30"/>
        </w:rPr>
        <w:t>2568</w:t>
      </w:r>
      <w:r w:rsidRPr="00DA0744">
        <w:rPr>
          <w:rFonts w:ascii="Angsana New" w:hAnsi="Angsana New"/>
          <w:sz w:val="30"/>
          <w:szCs w:val="30"/>
          <w:cs/>
        </w:rPr>
        <w:t xml:space="preserve"> </w:t>
      </w:r>
      <w:r w:rsidR="00EE3837" w:rsidRPr="00DA0744">
        <w:rPr>
          <w:rFonts w:ascii="Angsana New" w:hAnsi="Angsana New" w:hint="cs"/>
          <w:sz w:val="30"/>
          <w:szCs w:val="30"/>
          <w:cs/>
        </w:rPr>
        <w:t>ล็อกซเล่ย์ ไวร์เลส ได้ยื่น</w:t>
      </w:r>
      <w:r w:rsidRPr="00DA0744">
        <w:rPr>
          <w:rFonts w:ascii="Angsana New" w:hAnsi="Angsana New" w:hint="cs"/>
          <w:sz w:val="30"/>
          <w:szCs w:val="30"/>
          <w:cs/>
        </w:rPr>
        <w:t>อุทธรณ์</w:t>
      </w:r>
      <w:r w:rsidR="00EE3837" w:rsidRPr="00DA0744">
        <w:rPr>
          <w:rFonts w:ascii="Angsana New" w:hAnsi="Angsana New" w:hint="cs"/>
          <w:sz w:val="30"/>
          <w:szCs w:val="30"/>
          <w:cs/>
        </w:rPr>
        <w:t>คัดค้าน</w:t>
      </w:r>
      <w:r w:rsidRPr="00DA0744">
        <w:rPr>
          <w:rFonts w:ascii="Angsana New" w:hAnsi="Angsana New" w:hint="cs"/>
          <w:sz w:val="30"/>
          <w:szCs w:val="30"/>
          <w:cs/>
        </w:rPr>
        <w:t>คำสั่งของศาลชั้นต้น</w:t>
      </w:r>
      <w:r w:rsidRPr="00DA0744">
        <w:rPr>
          <w:rFonts w:ascii="Angsana New" w:hAnsi="Angsana New"/>
          <w:sz w:val="30"/>
          <w:szCs w:val="30"/>
          <w:cs/>
        </w:rPr>
        <w:t xml:space="preserve"> </w:t>
      </w:r>
      <w:r w:rsidR="0037189C" w:rsidRPr="00DA0744">
        <w:rPr>
          <w:rFonts w:ascii="Angsana New" w:hAnsi="Angsana New"/>
          <w:sz w:val="30"/>
          <w:szCs w:val="30"/>
          <w:cs/>
        </w:rPr>
        <w:t xml:space="preserve">ต่อมาในเดือนมีนาคม </w:t>
      </w:r>
      <w:r w:rsidR="005D2669" w:rsidRPr="005D2669">
        <w:rPr>
          <w:rFonts w:ascii="Angsana New" w:hAnsi="Angsana New"/>
          <w:sz w:val="30"/>
          <w:szCs w:val="30"/>
        </w:rPr>
        <w:t>2569</w:t>
      </w:r>
      <w:r w:rsidR="0037189C" w:rsidRPr="00DA0744">
        <w:rPr>
          <w:rFonts w:ascii="Angsana New" w:hAnsi="Angsana New"/>
          <w:sz w:val="30"/>
          <w:szCs w:val="30"/>
          <w:cs/>
        </w:rPr>
        <w:t xml:space="preserve"> ศาลอุทธรณ์ได้วินิจฉัยว่าคำสั่งของเจ้าพนักงานบังคับคดีที่ให้อายัดทรัพย์สินของจำเลย (สกสค.) ชอบด้วยกฎหมายและมี</w:t>
      </w:r>
      <w:r w:rsidR="001A57EE">
        <w:rPr>
          <w:rFonts w:ascii="Angsana New" w:hAnsi="Angsana New"/>
          <w:sz w:val="30"/>
          <w:szCs w:val="30"/>
          <w:cs/>
        </w:rPr>
        <w:br/>
      </w:r>
      <w:r w:rsidR="0037189C" w:rsidRPr="00DA0744">
        <w:rPr>
          <w:rFonts w:ascii="Angsana New" w:hAnsi="Angsana New"/>
          <w:sz w:val="30"/>
          <w:szCs w:val="30"/>
          <w:cs/>
        </w:rPr>
        <w:t xml:space="preserve">คำพิพากษากลับคำพิพากษาของศาลชั้นต้นให้เป็นยกคำร้องของจำเลย (สกสค.) ในประเด็นศาลแพ่งมีคำสั่งให้เพิกถอนคำสั่งของเจ้าพนักงานบังคับคดี </w:t>
      </w:r>
    </w:p>
    <w:p w14:paraId="24302937" w14:textId="77777777" w:rsidR="006E116A" w:rsidRPr="006E116A" w:rsidRDefault="006E116A" w:rsidP="00CB47B6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Cs w:val="18"/>
        </w:rPr>
      </w:pPr>
    </w:p>
    <w:p w14:paraId="17450D7B" w14:textId="197121F3" w:rsidR="00DE05C1" w:rsidRPr="0091302A" w:rsidRDefault="00A553DB" w:rsidP="00CB47B6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5D2669">
        <w:rPr>
          <w:rFonts w:ascii="Angsana New" w:hAnsi="Angsana New" w:hint="cs"/>
          <w:sz w:val="30"/>
          <w:szCs w:val="30"/>
          <w:cs/>
        </w:rPr>
        <w:t>ใน</w:t>
      </w:r>
      <w:r w:rsidR="0037189C" w:rsidRPr="005D2669">
        <w:rPr>
          <w:rFonts w:ascii="Angsana New" w:hAnsi="Angsana New"/>
          <w:sz w:val="30"/>
          <w:szCs w:val="30"/>
          <w:cs/>
        </w:rPr>
        <w:t xml:space="preserve">เดือนเมษายน </w:t>
      </w:r>
      <w:r w:rsidR="005D2669" w:rsidRPr="005D2669">
        <w:rPr>
          <w:rFonts w:ascii="Angsana New" w:hAnsi="Angsana New"/>
          <w:sz w:val="30"/>
          <w:szCs w:val="30"/>
        </w:rPr>
        <w:t>2569</w:t>
      </w:r>
      <w:r w:rsidR="0037189C" w:rsidRPr="005D2669">
        <w:rPr>
          <w:rFonts w:ascii="Angsana New" w:hAnsi="Angsana New"/>
          <w:sz w:val="30"/>
          <w:szCs w:val="30"/>
        </w:rPr>
        <w:t xml:space="preserve"> </w:t>
      </w:r>
      <w:r w:rsidR="0037189C" w:rsidRPr="005D2669">
        <w:rPr>
          <w:rFonts w:ascii="Angsana New" w:hAnsi="Angsana New"/>
          <w:spacing w:val="-2"/>
          <w:sz w:val="30"/>
          <w:szCs w:val="30"/>
          <w:cs/>
        </w:rPr>
        <w:t xml:space="preserve">ล็อกซเล่ย์ ไวร์เลส ได้ดำเนินการยื่นคำร้องขออายัดทรัพย์สินลูกหนี้ต่อกรมบังคับคดี </w:t>
      </w:r>
      <w:r w:rsidRPr="0091302A">
        <w:rPr>
          <w:rFonts w:ascii="Angsana New" w:hAnsi="Angsana New" w:hint="cs"/>
          <w:spacing w:val="-2"/>
          <w:sz w:val="30"/>
          <w:szCs w:val="30"/>
          <w:cs/>
        </w:rPr>
        <w:t xml:space="preserve">ต่อมาในเดือนมิถุนายน </w:t>
      </w:r>
      <w:r w:rsidR="005D2669" w:rsidRPr="0091302A">
        <w:rPr>
          <w:rFonts w:ascii="Angsana New" w:hAnsi="Angsana New" w:hint="cs"/>
          <w:spacing w:val="-2"/>
          <w:sz w:val="30"/>
          <w:szCs w:val="30"/>
        </w:rPr>
        <w:t>2569</w:t>
      </w:r>
      <w:r w:rsidR="005D2669" w:rsidRPr="0091302A">
        <w:rPr>
          <w:rFonts w:ascii="Angsana New" w:hAnsi="Angsana New"/>
          <w:spacing w:val="-2"/>
          <w:sz w:val="30"/>
          <w:szCs w:val="30"/>
        </w:rPr>
        <w:t xml:space="preserve"> </w:t>
      </w:r>
      <w:r w:rsidR="005D2669" w:rsidRPr="0091302A">
        <w:rPr>
          <w:rFonts w:ascii="Angsana New" w:hAnsi="Angsana New" w:hint="cs"/>
          <w:spacing w:val="-2"/>
          <w:sz w:val="30"/>
          <w:szCs w:val="30"/>
          <w:cs/>
        </w:rPr>
        <w:t>จำเลย (สกสค.) ได้ยื่นคำร้องของดการบังคับคดีต่อศาล</w:t>
      </w:r>
      <w:r w:rsidR="006E116A">
        <w:rPr>
          <w:rFonts w:ascii="Angsana New" w:hAnsi="Angsana New" w:hint="cs"/>
          <w:spacing w:val="-2"/>
          <w:sz w:val="30"/>
          <w:szCs w:val="30"/>
          <w:cs/>
        </w:rPr>
        <w:t>ชั้นต้น</w:t>
      </w:r>
      <w:r w:rsidR="005D2669" w:rsidRPr="0091302A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91302A">
        <w:rPr>
          <w:rFonts w:ascii="Angsana New" w:hAnsi="Angsana New" w:hint="cs"/>
          <w:spacing w:val="-2"/>
          <w:sz w:val="30"/>
          <w:szCs w:val="30"/>
          <w:cs/>
        </w:rPr>
        <w:t>ศาล</w:t>
      </w:r>
      <w:r w:rsidR="00AA559F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91302A">
        <w:rPr>
          <w:rFonts w:ascii="Angsana New" w:hAnsi="Angsana New" w:hint="cs"/>
          <w:spacing w:val="-2"/>
          <w:sz w:val="30"/>
          <w:szCs w:val="30"/>
          <w:cs/>
        </w:rPr>
        <w:t>มีคำสั่ง</w:t>
      </w:r>
      <w:r w:rsidR="005D2669" w:rsidRPr="0091302A">
        <w:rPr>
          <w:rFonts w:ascii="Angsana New" w:hAnsi="Angsana New" w:hint="cs"/>
          <w:spacing w:val="-2"/>
          <w:sz w:val="30"/>
          <w:szCs w:val="30"/>
          <w:cs/>
        </w:rPr>
        <w:t>ว่าอนุญาต</w:t>
      </w:r>
      <w:r w:rsidRPr="0091302A">
        <w:rPr>
          <w:rFonts w:ascii="Angsana New" w:hAnsi="Angsana New" w:hint="cs"/>
          <w:spacing w:val="-2"/>
          <w:sz w:val="30"/>
          <w:szCs w:val="30"/>
          <w:cs/>
        </w:rPr>
        <w:t xml:space="preserve">ให้งดการบังคับคดีจนกว่าคดีจะถึงที่สุด </w:t>
      </w:r>
      <w:r w:rsidR="005D2669" w:rsidRPr="0091302A">
        <w:rPr>
          <w:rFonts w:ascii="Angsana New" w:hAnsi="Angsana New" w:hint="cs"/>
          <w:spacing w:val="-2"/>
          <w:sz w:val="30"/>
          <w:szCs w:val="30"/>
          <w:cs/>
        </w:rPr>
        <w:t>ในเ</w:t>
      </w:r>
      <w:r w:rsidRPr="0091302A">
        <w:rPr>
          <w:rFonts w:ascii="Angsana New" w:hAnsi="Angsana New" w:hint="cs"/>
          <w:spacing w:val="-2"/>
          <w:sz w:val="30"/>
          <w:szCs w:val="30"/>
          <w:cs/>
        </w:rPr>
        <w:t xml:space="preserve">ดือนกรกฎาคม </w:t>
      </w:r>
      <w:r w:rsidR="005D2669" w:rsidRPr="0091302A">
        <w:rPr>
          <w:rFonts w:ascii="Angsana New" w:hAnsi="Angsana New" w:hint="cs"/>
          <w:spacing w:val="-2"/>
          <w:sz w:val="30"/>
          <w:szCs w:val="30"/>
        </w:rPr>
        <w:t>2569</w:t>
      </w:r>
      <w:r w:rsidRPr="0091302A">
        <w:rPr>
          <w:rFonts w:ascii="Angsana New" w:hAnsi="Angsana New" w:hint="cs"/>
          <w:spacing w:val="-2"/>
          <w:sz w:val="30"/>
          <w:szCs w:val="30"/>
          <w:cs/>
        </w:rPr>
        <w:t xml:space="preserve"> ล็อกซเล่ย์ ไวร์เลส ได้ยื่นคำร้องขอเพิกถอนกระบวนการพิจารณาที่ผิดระเบียบ</w:t>
      </w:r>
      <w:r w:rsidR="005D2669" w:rsidRPr="0091302A">
        <w:rPr>
          <w:rFonts w:ascii="Angsana New" w:hAnsi="Angsana New"/>
          <w:spacing w:val="-2"/>
          <w:sz w:val="30"/>
          <w:szCs w:val="30"/>
        </w:rPr>
        <w:t xml:space="preserve"> </w:t>
      </w:r>
      <w:r w:rsidR="00AA559F">
        <w:rPr>
          <w:rFonts w:ascii="Angsana New" w:hAnsi="Angsana New" w:hint="cs"/>
          <w:spacing w:val="-2"/>
          <w:sz w:val="30"/>
          <w:szCs w:val="30"/>
          <w:cs/>
        </w:rPr>
        <w:t>เพื่อ</w:t>
      </w:r>
      <w:r w:rsidR="005D2669" w:rsidRPr="0091302A">
        <w:rPr>
          <w:rFonts w:ascii="Angsana New" w:hAnsi="Angsana New" w:hint="cs"/>
          <w:spacing w:val="-2"/>
          <w:sz w:val="30"/>
          <w:szCs w:val="30"/>
          <w:cs/>
        </w:rPr>
        <w:t>ขอให้ศาลมี</w:t>
      </w:r>
      <w:r w:rsidR="00AA559F">
        <w:rPr>
          <w:rFonts w:ascii="Angsana New" w:hAnsi="Angsana New" w:hint="cs"/>
          <w:spacing w:val="-2"/>
          <w:sz w:val="30"/>
          <w:szCs w:val="30"/>
          <w:cs/>
        </w:rPr>
        <w:t>คำ</w:t>
      </w:r>
      <w:r w:rsidR="005D2669" w:rsidRPr="0091302A">
        <w:rPr>
          <w:rFonts w:ascii="Angsana New" w:hAnsi="Angsana New" w:hint="cs"/>
          <w:spacing w:val="-2"/>
          <w:sz w:val="30"/>
          <w:szCs w:val="30"/>
          <w:cs/>
        </w:rPr>
        <w:t>สั่ง</w:t>
      </w:r>
      <w:r w:rsidR="00AA559F">
        <w:rPr>
          <w:rFonts w:ascii="Angsana New" w:hAnsi="Angsana New" w:hint="cs"/>
          <w:spacing w:val="-2"/>
          <w:sz w:val="30"/>
          <w:szCs w:val="30"/>
          <w:cs/>
        </w:rPr>
        <w:t>เพิกถอนคำสั่งง</w:t>
      </w:r>
      <w:r w:rsidR="005D2669" w:rsidRPr="0091302A">
        <w:rPr>
          <w:rFonts w:ascii="Angsana New" w:hAnsi="Angsana New" w:hint="cs"/>
          <w:spacing w:val="-2"/>
          <w:sz w:val="30"/>
          <w:szCs w:val="30"/>
          <w:cs/>
        </w:rPr>
        <w:t xml:space="preserve">ดการบังคับคดีดังกล่าว โดยศาลกำหนดนัดไต่สวนคำร้อง ในวันที่ </w:t>
      </w:r>
      <w:r w:rsidR="005D2669" w:rsidRPr="0091302A">
        <w:rPr>
          <w:rFonts w:ascii="Angsana New" w:hAnsi="Angsana New"/>
          <w:spacing w:val="-2"/>
          <w:sz w:val="30"/>
          <w:szCs w:val="30"/>
        </w:rPr>
        <w:t xml:space="preserve">24 </w:t>
      </w:r>
      <w:r w:rsidR="005D2669" w:rsidRPr="0091302A">
        <w:rPr>
          <w:rFonts w:ascii="Angsana New" w:hAnsi="Angsana New" w:hint="cs"/>
          <w:spacing w:val="-2"/>
          <w:sz w:val="30"/>
          <w:szCs w:val="30"/>
          <w:cs/>
        </w:rPr>
        <w:t xml:space="preserve">สิงหาคม </w:t>
      </w:r>
      <w:r w:rsidR="005D2669" w:rsidRPr="0091302A">
        <w:rPr>
          <w:rFonts w:ascii="Angsana New" w:hAnsi="Angsana New"/>
          <w:spacing w:val="-2"/>
          <w:sz w:val="30"/>
          <w:szCs w:val="30"/>
        </w:rPr>
        <w:t>2569</w:t>
      </w:r>
      <w:r w:rsidRPr="0091302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09C2689A" w14:textId="77777777" w:rsidR="00DE05C1" w:rsidRPr="0091302A" w:rsidRDefault="00DE05C1" w:rsidP="00CB47B6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Cs w:val="18"/>
        </w:rPr>
      </w:pPr>
    </w:p>
    <w:p w14:paraId="48F5B709" w14:textId="1BE611D2" w:rsidR="0027626C" w:rsidRPr="0054561D" w:rsidRDefault="00DE05C1" w:rsidP="00981E86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91302A">
        <w:rPr>
          <w:rFonts w:ascii="Angsana New" w:hAnsi="Angsana New" w:hint="cs"/>
          <w:spacing w:val="-2"/>
          <w:sz w:val="30"/>
          <w:szCs w:val="30"/>
          <w:cs/>
        </w:rPr>
        <w:t xml:space="preserve">ทั้งนี้ในเดือนมิถุนายน </w:t>
      </w:r>
      <w:r w:rsidRPr="0091302A">
        <w:rPr>
          <w:rFonts w:ascii="Angsana New" w:hAnsi="Angsana New"/>
          <w:spacing w:val="-2"/>
          <w:sz w:val="30"/>
          <w:szCs w:val="30"/>
        </w:rPr>
        <w:t xml:space="preserve">2569 </w:t>
      </w:r>
      <w:r w:rsidRPr="0091302A">
        <w:rPr>
          <w:rFonts w:ascii="Angsana New" w:hAnsi="Angsana New" w:hint="cs"/>
          <w:spacing w:val="-2"/>
          <w:sz w:val="30"/>
          <w:szCs w:val="30"/>
          <w:cs/>
        </w:rPr>
        <w:t>จำเลย (สกสค.) ได้ยื่นคำร้องขออนุญาตฎีกาพร้อมฎีกา</w:t>
      </w:r>
      <w:r w:rsidR="00A03636">
        <w:rPr>
          <w:rFonts w:ascii="Angsana New" w:hAnsi="Angsana New" w:hint="cs"/>
          <w:spacing w:val="-2"/>
          <w:sz w:val="30"/>
          <w:szCs w:val="30"/>
          <w:cs/>
        </w:rPr>
        <w:t>และคำร้องขอทุเลาการบังคับคดีต่อศาลชั้นต้น</w:t>
      </w:r>
      <w:r w:rsidR="00981E86" w:rsidRPr="0091302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03636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9F2198">
        <w:rPr>
          <w:rFonts w:ascii="Angsana New" w:hAnsi="Angsana New" w:hint="cs"/>
          <w:spacing w:val="-2"/>
          <w:sz w:val="30"/>
          <w:szCs w:val="30"/>
          <w:cs/>
        </w:rPr>
        <w:t xml:space="preserve">ล็อกซเล่ย์ ไวร์เลส </w:t>
      </w:r>
      <w:r w:rsidR="00A03636">
        <w:rPr>
          <w:rFonts w:ascii="Angsana New" w:hAnsi="Angsana New" w:hint="cs"/>
          <w:spacing w:val="-2"/>
          <w:sz w:val="30"/>
          <w:szCs w:val="30"/>
          <w:cs/>
        </w:rPr>
        <w:t>อยู่ระหว่างการทำคำคัดค้านคำร้อง</w:t>
      </w:r>
      <w:r w:rsidR="00AA559F">
        <w:rPr>
          <w:rFonts w:ascii="Angsana New" w:hAnsi="Angsana New" w:hint="cs"/>
          <w:spacing w:val="-2"/>
          <w:sz w:val="30"/>
          <w:szCs w:val="30"/>
          <w:cs/>
        </w:rPr>
        <w:t>ขออนุญาตฎีกาเพื่อยื่น</w:t>
      </w:r>
      <w:r w:rsidR="00A03636">
        <w:rPr>
          <w:rFonts w:ascii="Angsana New" w:hAnsi="Angsana New" w:hint="cs"/>
          <w:spacing w:val="-2"/>
          <w:sz w:val="30"/>
          <w:szCs w:val="30"/>
          <w:cs/>
        </w:rPr>
        <w:t>ต่อศา</w:t>
      </w:r>
      <w:r w:rsidR="00A03636" w:rsidRPr="008F6ADE">
        <w:rPr>
          <w:rFonts w:ascii="Angsana New" w:hAnsi="Angsana New" w:hint="cs"/>
          <w:spacing w:val="-2"/>
          <w:sz w:val="30"/>
          <w:szCs w:val="30"/>
          <w:cs/>
        </w:rPr>
        <w:t>ล</w:t>
      </w:r>
      <w:r w:rsidR="00974377" w:rsidRPr="008F6ADE">
        <w:rPr>
          <w:rFonts w:ascii="Angsana New" w:hAnsi="Angsana New" w:hint="cs"/>
          <w:spacing w:val="-2"/>
          <w:sz w:val="30"/>
          <w:szCs w:val="30"/>
          <w:cs/>
        </w:rPr>
        <w:t>ชั้นต้น</w:t>
      </w:r>
      <w:r w:rsidR="00A0363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7189C" w:rsidRPr="00981E86">
        <w:rPr>
          <w:rFonts w:ascii="Angsana New" w:hAnsi="Angsana New"/>
          <w:spacing w:val="-2"/>
          <w:sz w:val="30"/>
          <w:szCs w:val="30"/>
          <w:cs/>
        </w:rPr>
        <w:t xml:space="preserve">ผู้บริหารของกลุ่มบริษัทและบริษัทย่อยเชื่อว่าบริษัทย่อยจะสามารถดำเนินการอายัดทรัพย์สินของลูกหนี้เพื่อนำมาชำระหนี้ได้ จึงไม่ได้ตั้งค่าเผื่อผลขาดทุนด้านเครดิตที่คาดว่าจะเกิดขึ้นของลูกหนี้ดังกล่าวไว้ในงบการเงินรวม ณ วันที่ </w:t>
      </w:r>
      <w:r w:rsidR="005D2669" w:rsidRPr="00981E86">
        <w:rPr>
          <w:rFonts w:ascii="Angsana New" w:hAnsi="Angsana New"/>
          <w:spacing w:val="-2"/>
          <w:sz w:val="30"/>
          <w:szCs w:val="30"/>
        </w:rPr>
        <w:t>30</w:t>
      </w:r>
      <w:r w:rsidR="0037189C" w:rsidRPr="00981E86">
        <w:rPr>
          <w:rFonts w:ascii="Angsana New" w:hAnsi="Angsana New"/>
          <w:spacing w:val="-2"/>
          <w:sz w:val="30"/>
          <w:szCs w:val="30"/>
          <w:cs/>
        </w:rPr>
        <w:t xml:space="preserve"> ม</w:t>
      </w:r>
      <w:r w:rsidR="00307063" w:rsidRPr="00981E86">
        <w:rPr>
          <w:rFonts w:ascii="Angsana New" w:hAnsi="Angsana New" w:hint="cs"/>
          <w:spacing w:val="-2"/>
          <w:sz w:val="30"/>
          <w:szCs w:val="30"/>
          <w:cs/>
        </w:rPr>
        <w:t>ิถุนายน</w:t>
      </w:r>
      <w:r w:rsidR="0037189C" w:rsidRPr="00981E8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D2669" w:rsidRPr="00981E86">
        <w:rPr>
          <w:rFonts w:ascii="Angsana New" w:hAnsi="Angsana New"/>
          <w:spacing w:val="-2"/>
          <w:sz w:val="30"/>
          <w:szCs w:val="30"/>
        </w:rPr>
        <w:t>2569</w:t>
      </w:r>
    </w:p>
    <w:p w14:paraId="7CD4107C" w14:textId="77777777" w:rsidR="00DD02AB" w:rsidRPr="00981E86" w:rsidRDefault="00DD02AB" w:rsidP="00EF0DA5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Theme="majorBidi" w:hAnsiTheme="majorBidi"/>
          <w:color w:val="000000"/>
        </w:rPr>
      </w:pPr>
    </w:p>
    <w:p w14:paraId="3A5B5A94" w14:textId="3622243F" w:rsidR="00BF46F7" w:rsidRPr="00DA0744" w:rsidRDefault="00A859BC" w:rsidP="008D631A">
      <w:pPr>
        <w:tabs>
          <w:tab w:val="clear" w:pos="454"/>
          <w:tab w:val="clear" w:pos="907"/>
          <w:tab w:val="left" w:pos="900"/>
        </w:tabs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>ลูกหนี้ตามสัญญาปรับโครงสร้างหนี้ใช้เป็นหลักประกันตามสัญญาการปรับโครงสร้างหนี้เงินกู้ยืมจากสถาบันการเงิน</w:t>
      </w:r>
      <w:r w:rsidR="00291DF4" w:rsidRPr="00DA0744">
        <w:rPr>
          <w:rFonts w:asciiTheme="majorBidi" w:hAnsiTheme="majorBidi" w:cstheme="majorBidi"/>
          <w:sz w:val="30"/>
          <w:szCs w:val="30"/>
          <w:cs/>
        </w:rPr>
        <w:t xml:space="preserve"> (หมายเหตุ </w:t>
      </w:r>
      <w:r w:rsidR="005D2669" w:rsidRPr="005D2669">
        <w:rPr>
          <w:rFonts w:asciiTheme="majorBidi" w:hAnsiTheme="majorBidi" w:cstheme="majorBidi"/>
          <w:color w:val="000000"/>
          <w:spacing w:val="-2"/>
          <w:sz w:val="30"/>
          <w:szCs w:val="30"/>
        </w:rPr>
        <w:t>6</w:t>
      </w:r>
      <w:r w:rsidR="00291DF4" w:rsidRPr="00DA0744">
        <w:rPr>
          <w:rFonts w:asciiTheme="majorBidi" w:hAnsiTheme="majorBidi" w:cstheme="majorBidi"/>
          <w:sz w:val="30"/>
          <w:szCs w:val="30"/>
          <w:cs/>
        </w:rPr>
        <w:t>)</w:t>
      </w:r>
    </w:p>
    <w:p w14:paraId="4015C8A0" w14:textId="77777777" w:rsidR="008D631A" w:rsidRPr="00981E86" w:rsidRDefault="008D631A" w:rsidP="007E10EC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Theme="majorBidi" w:hAnsiTheme="majorBidi" w:cstheme="majorBidi"/>
        </w:rPr>
      </w:pPr>
    </w:p>
    <w:p w14:paraId="271E0C52" w14:textId="2DD94C7D" w:rsidR="00BF7843" w:rsidRPr="00DA0744" w:rsidRDefault="00BF7843" w:rsidP="00EF0DA5">
      <w:pPr>
        <w:tabs>
          <w:tab w:val="clear" w:pos="454"/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 xml:space="preserve">ลูกหนี้ตามสัญญาปรับโครงสร้างหนี้ ณ วันที่ </w:t>
      </w:r>
      <w:r w:rsidR="005D2669" w:rsidRPr="005D2669">
        <w:rPr>
          <w:rFonts w:ascii="Angsana New" w:hAnsi="Angsana New"/>
          <w:sz w:val="30"/>
          <w:szCs w:val="30"/>
        </w:rPr>
        <w:t>30</w:t>
      </w:r>
      <w:r w:rsidR="00A81C44" w:rsidRPr="00DA0744">
        <w:rPr>
          <w:rFonts w:ascii="Angsana New" w:hAnsi="Angsana New"/>
          <w:sz w:val="30"/>
          <w:szCs w:val="30"/>
        </w:rPr>
        <w:t xml:space="preserve"> </w:t>
      </w:r>
      <w:r w:rsidR="00084938" w:rsidRPr="00DA0744">
        <w:rPr>
          <w:rFonts w:ascii="Angsana New" w:hAnsi="Angsana New" w:hint="cs"/>
          <w:sz w:val="30"/>
          <w:szCs w:val="30"/>
          <w:cs/>
        </w:rPr>
        <w:t>ม</w:t>
      </w:r>
      <w:r w:rsidR="00307063">
        <w:rPr>
          <w:rFonts w:ascii="Angsana New" w:hAnsi="Angsana New" w:hint="cs"/>
          <w:sz w:val="30"/>
          <w:szCs w:val="30"/>
          <w:cs/>
        </w:rPr>
        <w:t>ิถุนายน</w:t>
      </w:r>
      <w:r w:rsidR="00A81C44" w:rsidRPr="00DA0744">
        <w:rPr>
          <w:rFonts w:ascii="Angsana New" w:hAnsi="Angsana New" w:hint="cs"/>
          <w:sz w:val="30"/>
          <w:szCs w:val="30"/>
          <w:cs/>
        </w:rPr>
        <w:t xml:space="preserve"> </w:t>
      </w:r>
      <w:r w:rsidR="005D2669" w:rsidRPr="005D2669">
        <w:rPr>
          <w:rFonts w:asciiTheme="majorBidi" w:hAnsiTheme="majorBidi" w:cstheme="majorBidi"/>
          <w:sz w:val="30"/>
          <w:szCs w:val="30"/>
        </w:rPr>
        <w:t>2569</w:t>
      </w:r>
      <w:r w:rsidR="00BC06E7"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="00BC06E7" w:rsidRPr="00DA0744">
        <w:rPr>
          <w:rFonts w:asciiTheme="majorBidi" w:hAnsiTheme="majorBidi" w:cstheme="majorBidi"/>
          <w:sz w:val="30"/>
          <w:szCs w:val="30"/>
          <w:cs/>
        </w:rPr>
        <w:t>และ</w:t>
      </w:r>
      <w:r w:rsidR="00BC06E7"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="005D2669" w:rsidRPr="005D2669">
        <w:rPr>
          <w:rFonts w:asciiTheme="majorBidi" w:hAnsiTheme="majorBidi" w:cstheme="majorBidi"/>
          <w:sz w:val="30"/>
          <w:szCs w:val="30"/>
        </w:rPr>
        <w:t>31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BC06E7"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="005D2669" w:rsidRPr="005D2669">
        <w:rPr>
          <w:rFonts w:asciiTheme="majorBidi" w:hAnsiTheme="majorBidi" w:cstheme="majorBidi"/>
          <w:sz w:val="30"/>
          <w:szCs w:val="30"/>
        </w:rPr>
        <w:t>2568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p w14:paraId="0F03845A" w14:textId="77777777" w:rsidR="00DC6F68" w:rsidRPr="00DA0744" w:rsidRDefault="00DC6F68" w:rsidP="00EF0DA5">
      <w:pPr>
        <w:tabs>
          <w:tab w:val="clear" w:pos="454"/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bookmarkEnd w:id="2"/>
    <w:tbl>
      <w:tblPr>
        <w:tblW w:w="8767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5504"/>
        <w:gridCol w:w="1500"/>
        <w:gridCol w:w="375"/>
        <w:gridCol w:w="1388"/>
      </w:tblGrid>
      <w:tr w:rsidR="00DC6F68" w:rsidRPr="00DA0744" w14:paraId="20AB7194" w14:textId="77777777" w:rsidTr="00852AF7">
        <w:trPr>
          <w:trHeight w:val="326"/>
        </w:trPr>
        <w:tc>
          <w:tcPr>
            <w:tcW w:w="5504" w:type="dxa"/>
          </w:tcPr>
          <w:p w14:paraId="56DAF5E5" w14:textId="77777777" w:rsidR="00DC6F68" w:rsidRPr="00DA0744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263" w:type="dxa"/>
            <w:gridSpan w:val="3"/>
          </w:tcPr>
          <w:p w14:paraId="291834B9" w14:textId="77777777" w:rsidR="00DC6F68" w:rsidRPr="00DA0744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6F68" w:rsidRPr="00DA0744" w14:paraId="5884E6F1" w14:textId="77777777" w:rsidTr="00852AF7">
        <w:trPr>
          <w:trHeight w:val="326"/>
        </w:trPr>
        <w:tc>
          <w:tcPr>
            <w:tcW w:w="5504" w:type="dxa"/>
          </w:tcPr>
          <w:p w14:paraId="6C310278" w14:textId="77777777" w:rsidR="00DC6F68" w:rsidRPr="00DA0744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500" w:type="dxa"/>
          </w:tcPr>
          <w:p w14:paraId="2F38AF47" w14:textId="1B446A0E" w:rsidR="00DC6F68" w:rsidRPr="00DA0744" w:rsidRDefault="005D2669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817DA"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580E" w:rsidRPr="00DA0744">
              <w:rPr>
                <w:rFonts w:asciiTheme="majorBidi" w:hAnsiTheme="majorBidi" w:hint="cs"/>
                <w:sz w:val="30"/>
                <w:szCs w:val="30"/>
                <w:cs/>
              </w:rPr>
              <w:t>ม</w:t>
            </w:r>
            <w:r w:rsidR="00307063">
              <w:rPr>
                <w:rFonts w:asciiTheme="majorBidi" w:hAnsi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375" w:type="dxa"/>
          </w:tcPr>
          <w:p w14:paraId="2CA91009" w14:textId="77777777" w:rsidR="00DC6F68" w:rsidRPr="00DA0744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</w:p>
        </w:tc>
        <w:tc>
          <w:tcPr>
            <w:tcW w:w="1388" w:type="dxa"/>
          </w:tcPr>
          <w:p w14:paraId="6CD8E98E" w14:textId="265B929A" w:rsidR="00DC6F68" w:rsidRPr="00DA0744" w:rsidRDefault="005D2669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DC6F68" w:rsidRPr="00DA074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DC6F68" w:rsidRPr="00DA074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DC6F68" w:rsidRPr="00DA0744" w14:paraId="2116D8A0" w14:textId="77777777" w:rsidTr="00852AF7">
        <w:trPr>
          <w:trHeight w:val="326"/>
        </w:trPr>
        <w:tc>
          <w:tcPr>
            <w:tcW w:w="5504" w:type="dxa"/>
          </w:tcPr>
          <w:p w14:paraId="7D9C9D37" w14:textId="6CB33BD4" w:rsidR="00DC6F68" w:rsidRPr="00DA0744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00" w:type="dxa"/>
          </w:tcPr>
          <w:p w14:paraId="7C4835DF" w14:textId="5DB52FD8" w:rsidR="00DC6F68" w:rsidRPr="00DA0744" w:rsidRDefault="005D2669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2569</w:t>
            </w:r>
          </w:p>
        </w:tc>
        <w:tc>
          <w:tcPr>
            <w:tcW w:w="375" w:type="dxa"/>
          </w:tcPr>
          <w:p w14:paraId="7947A59E" w14:textId="77777777" w:rsidR="00DC6F68" w:rsidRPr="00DA0744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88" w:type="dxa"/>
          </w:tcPr>
          <w:p w14:paraId="4CA9971C" w14:textId="0568F1D0" w:rsidR="00DC6F68" w:rsidRPr="00DA0744" w:rsidRDefault="005D2669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DC6F68" w:rsidRPr="00DA0744" w14:paraId="7256EFBA" w14:textId="77777777" w:rsidTr="00852AF7">
        <w:trPr>
          <w:trHeight w:val="336"/>
        </w:trPr>
        <w:tc>
          <w:tcPr>
            <w:tcW w:w="5504" w:type="dxa"/>
          </w:tcPr>
          <w:p w14:paraId="04814899" w14:textId="77777777" w:rsidR="00DC6F68" w:rsidRPr="00DA0744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63" w:type="dxa"/>
            <w:gridSpan w:val="3"/>
          </w:tcPr>
          <w:p w14:paraId="6ECABA38" w14:textId="77777777" w:rsidR="00DC6F68" w:rsidRPr="00DA0744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C6F68" w:rsidRPr="00DA0744" w14:paraId="60244A97" w14:textId="77777777" w:rsidTr="00852AF7">
        <w:trPr>
          <w:trHeight w:val="63"/>
        </w:trPr>
        <w:tc>
          <w:tcPr>
            <w:tcW w:w="5504" w:type="dxa"/>
          </w:tcPr>
          <w:p w14:paraId="6B9F653A" w14:textId="2283C7C4" w:rsidR="00DC6F68" w:rsidRPr="00DA0744" w:rsidRDefault="00DC6F68" w:rsidP="00DC6F6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1500" w:type="dxa"/>
          </w:tcPr>
          <w:p w14:paraId="5CFB65DE" w14:textId="0267CA79" w:rsidR="00DC6F68" w:rsidRPr="00DA0744" w:rsidRDefault="005D2669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375" w:type="dxa"/>
          </w:tcPr>
          <w:p w14:paraId="337FE2F8" w14:textId="77777777" w:rsidR="00DC6F68" w:rsidRPr="00DA0744" w:rsidRDefault="00DC6F68" w:rsidP="007E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4C331E75" w14:textId="450C924A" w:rsidR="00DC6F68" w:rsidRPr="00DA0744" w:rsidRDefault="005D2669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364</w:t>
            </w:r>
          </w:p>
        </w:tc>
      </w:tr>
      <w:tr w:rsidR="00DC6F68" w:rsidRPr="00DA0744" w14:paraId="0571C19D" w14:textId="77777777" w:rsidTr="00852AF7">
        <w:trPr>
          <w:trHeight w:val="63"/>
        </w:trPr>
        <w:tc>
          <w:tcPr>
            <w:tcW w:w="5504" w:type="dxa"/>
          </w:tcPr>
          <w:p w14:paraId="2F986DC1" w14:textId="0F682299" w:rsidR="00DC6F68" w:rsidRPr="00DA0744" w:rsidRDefault="00DC6F68" w:rsidP="007E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A074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05B73FA3" w14:textId="6BA50E14" w:rsidR="00DC6F68" w:rsidRPr="00DA0744" w:rsidRDefault="00FF09EB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D2669" w:rsidRPr="005D26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DA07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75" w:type="dxa"/>
          </w:tcPr>
          <w:p w14:paraId="6210FE5E" w14:textId="77777777" w:rsidR="00DC6F68" w:rsidRPr="00DA0744" w:rsidRDefault="00DC6F68" w:rsidP="007E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40FB5828" w14:textId="1D8BFE3F" w:rsidR="00DC6F68" w:rsidRPr="00DA0744" w:rsidRDefault="00DC6F68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5D2669" w:rsidRPr="005D26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DC6F68" w:rsidRPr="00DA0744" w14:paraId="05A02464" w14:textId="77777777" w:rsidTr="00852AF7">
        <w:trPr>
          <w:trHeight w:val="336"/>
        </w:trPr>
        <w:tc>
          <w:tcPr>
            <w:tcW w:w="5504" w:type="dxa"/>
          </w:tcPr>
          <w:p w14:paraId="781D57A8" w14:textId="71F890D5" w:rsidR="00DC6F68" w:rsidRPr="00DA0744" w:rsidRDefault="00DC6F68" w:rsidP="00DC6F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</w:tcPr>
          <w:p w14:paraId="18B8CE01" w14:textId="02D2A22D" w:rsidR="00DC6F68" w:rsidRPr="00DA0744" w:rsidRDefault="005D2669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26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375" w:type="dxa"/>
          </w:tcPr>
          <w:p w14:paraId="04C3CD84" w14:textId="77777777" w:rsidR="00DC6F68" w:rsidRPr="00DA0744" w:rsidRDefault="00DC6F68" w:rsidP="007E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66AFE990" w14:textId="6BF65423" w:rsidR="00DC6F68" w:rsidRPr="00DA0744" w:rsidRDefault="005D2669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26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358</w:t>
            </w:r>
          </w:p>
        </w:tc>
      </w:tr>
    </w:tbl>
    <w:p w14:paraId="360822AD" w14:textId="77777777" w:rsidR="00244798" w:rsidRDefault="00244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63167EC" w14:textId="4F476A06" w:rsidR="00A8270F" w:rsidRPr="00FD6D15" w:rsidRDefault="00A8270F" w:rsidP="00FD6D1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ลูกหนี้ของกลุ่มบริษัทแห่งหนึ่ง ได้เข้าสู่กระบวนการฟื้นฟูกิจการภายใต้คำสั่งศาลล้มละลายกลาง ตามกฎหมายล้มละลาย กลุ่มบริษัทมีลูกหนี้ค้างชำระตามแผนฟื้นฟูจากกิจการดังกล่าว ซึ่งประกอบด้วยลูกหนี้การค้าจำนวน </w:t>
      </w:r>
      <w:r w:rsidR="005D2669" w:rsidRPr="005D2669">
        <w:rPr>
          <w:rFonts w:asciiTheme="majorBidi" w:hAnsiTheme="majorBidi" w:cstheme="majorBidi"/>
          <w:sz w:val="30"/>
          <w:szCs w:val="30"/>
        </w:rPr>
        <w:t>46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ล้านบาท และลูกหนี้ตามสัญญาเช่าเงินทุนจำนวน </w:t>
      </w:r>
      <w:r w:rsidR="005D2669" w:rsidRPr="005D2669">
        <w:rPr>
          <w:rFonts w:asciiTheme="majorBidi" w:hAnsiTheme="majorBidi" w:cstheme="majorBidi"/>
          <w:sz w:val="30"/>
          <w:szCs w:val="30"/>
        </w:rPr>
        <w:t>13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ล้านบาท (สุทธิจากการโอนสิทธิรับเงินจากลูกหนี้ดังกล่าวให้แก่บริษัทลีสซิ่งแห่งหนึ่งจำนวน </w:t>
      </w:r>
      <w:r w:rsidR="005D2669" w:rsidRPr="005D2669">
        <w:rPr>
          <w:rFonts w:asciiTheme="majorBidi" w:hAnsiTheme="majorBidi" w:cstheme="majorBidi"/>
          <w:sz w:val="30"/>
          <w:szCs w:val="30"/>
        </w:rPr>
        <w:t>7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ล้านบาท) ในเดือนมิถุนายน </w:t>
      </w:r>
      <w:r w:rsidR="005D2669" w:rsidRPr="005D2669">
        <w:rPr>
          <w:rFonts w:asciiTheme="majorBidi" w:hAnsiTheme="majorBidi" w:cstheme="majorBidi"/>
          <w:sz w:val="30"/>
          <w:szCs w:val="30"/>
        </w:rPr>
        <w:t>2564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>ศาลล้มละลายกลางได้มีคำสั่งเห็นชอบด้วยแผนฟื้นฟูกิจการโดยลูกหนี้ดังกล่าวตกลงจะชำระหนี้ตามแผนฟื้นฟูกิจการดังนี้</w:t>
      </w:r>
    </w:p>
    <w:p w14:paraId="106CAC78" w14:textId="09C655A3" w:rsidR="00A8270F" w:rsidRPr="00DA0744" w:rsidRDefault="00A8270F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 xml:space="preserve">ชำระหนี้ร้อยละ </w:t>
      </w:r>
      <w:r w:rsidR="005D2669" w:rsidRPr="005D2669">
        <w:rPr>
          <w:rFonts w:asciiTheme="majorBidi" w:hAnsiTheme="majorBidi" w:cstheme="majorBidi"/>
          <w:sz w:val="30"/>
          <w:szCs w:val="30"/>
        </w:rPr>
        <w:t>100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ของภาระหนี้เงินต้นคงค้าง จะได้รับชำระจากกระแสเงินสดจากการดำเนินงานปกติของลูกหนี้ดังกล่าว โดยทำการชำระเป็นรายครึ่งปีเป็นระยะเวลา </w:t>
      </w:r>
      <w:r w:rsidR="005D2669" w:rsidRPr="005D2669">
        <w:rPr>
          <w:rFonts w:asciiTheme="majorBidi" w:hAnsiTheme="majorBidi" w:cstheme="majorBidi"/>
          <w:sz w:val="30"/>
          <w:szCs w:val="30"/>
        </w:rPr>
        <w:t>7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เริ่มตั้งแต่ครึ่งปีหลังของปีที่ </w:t>
      </w:r>
      <w:r w:rsidR="005D2669" w:rsidRPr="005D2669">
        <w:rPr>
          <w:rFonts w:asciiTheme="majorBidi" w:hAnsiTheme="majorBidi" w:cstheme="majorBidi"/>
          <w:sz w:val="30"/>
          <w:szCs w:val="30"/>
        </w:rPr>
        <w:t>3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ในอัตราร้อยละ </w:t>
      </w:r>
      <w:r w:rsidR="005D2669" w:rsidRPr="005D2669">
        <w:rPr>
          <w:rFonts w:asciiTheme="majorBidi" w:hAnsiTheme="majorBidi" w:cstheme="majorBidi"/>
          <w:sz w:val="30"/>
          <w:szCs w:val="30"/>
        </w:rPr>
        <w:t>12</w:t>
      </w:r>
      <w:r w:rsidRPr="00DA0744">
        <w:rPr>
          <w:rFonts w:asciiTheme="majorBidi" w:hAnsiTheme="majorBidi" w:cstheme="majorBidi"/>
          <w:sz w:val="30"/>
          <w:szCs w:val="30"/>
        </w:rPr>
        <w:t>.</w:t>
      </w:r>
      <w:r w:rsidR="005D2669" w:rsidRPr="005D2669">
        <w:rPr>
          <w:rFonts w:asciiTheme="majorBidi" w:hAnsiTheme="majorBidi" w:cstheme="majorBidi"/>
          <w:sz w:val="30"/>
          <w:szCs w:val="30"/>
        </w:rPr>
        <w:t>5</w:t>
      </w:r>
    </w:p>
    <w:p w14:paraId="34212201" w14:textId="6385ACD1" w:rsidR="00A8270F" w:rsidRPr="00981E86" w:rsidRDefault="00A8270F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81E86">
        <w:rPr>
          <w:rFonts w:asciiTheme="majorBidi" w:hAnsiTheme="majorBidi" w:cstheme="majorBidi"/>
          <w:spacing w:val="-4"/>
          <w:sz w:val="30"/>
          <w:szCs w:val="30"/>
          <w:cs/>
        </w:rPr>
        <w:t xml:space="preserve">ภาระหนี้ส่วนที่เหลือจาก </w:t>
      </w:r>
      <w:r w:rsidR="005D2669" w:rsidRPr="00981E86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981E86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Pr="00981E86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ให้ถือว่าระงับสิ้นไปและ/หรือได้รับการปลดหนี้ทั้งจำนวนทันที ณ วันที่ศาลมีคำสั่งเห็นชอบด้วยแผน </w:t>
      </w:r>
    </w:p>
    <w:p w14:paraId="3FE6F64A" w14:textId="77777777" w:rsidR="00E37963" w:rsidRPr="00981E86" w:rsidRDefault="00E37963" w:rsidP="00981E8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z w:val="14"/>
          <w:szCs w:val="14"/>
        </w:rPr>
      </w:pPr>
    </w:p>
    <w:p w14:paraId="32ED33BB" w14:textId="189CE971" w:rsidR="00166717" w:rsidRPr="00DA0744" w:rsidRDefault="00A8270F" w:rsidP="00A8270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A0744">
        <w:rPr>
          <w:rFonts w:asciiTheme="majorBidi" w:hAnsiTheme="majorBidi" w:cstheme="majorBidi" w:hint="cs"/>
          <w:sz w:val="30"/>
          <w:szCs w:val="30"/>
          <w:cs/>
        </w:rPr>
        <w:t>จากเหตุดังกล่าวกลุ่มบริษัทได้จัดประเภทลูกหนี้การค้าและลูกหนี้ตามสัญญาเช่าเงินทุนจำนวน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="005D2669" w:rsidRPr="005D2669">
        <w:rPr>
          <w:rFonts w:asciiTheme="majorBidi" w:hAnsiTheme="majorBidi" w:cstheme="majorBidi"/>
          <w:sz w:val="30"/>
          <w:szCs w:val="30"/>
        </w:rPr>
        <w:t>59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 xml:space="preserve"> ล้านบาทและค่าเผื่อผลขาดทุนด้านเครดิตที่คาดว่าจะเกิดขึ้น</w:t>
      </w:r>
      <w:r w:rsidR="00405870" w:rsidRPr="00DA0744">
        <w:rPr>
          <w:rFonts w:asciiTheme="majorBidi" w:hAnsiTheme="majorBidi" w:cstheme="majorBidi" w:hint="cs"/>
          <w:sz w:val="30"/>
          <w:szCs w:val="30"/>
          <w:cs/>
        </w:rPr>
        <w:t>ทั้ง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405870" w:rsidRPr="00DA074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 xml:space="preserve">เป็นลูกหนี้ตามสัญญาปรับโครงสร้างหนี้ในปี </w:t>
      </w:r>
      <w:r w:rsidR="005D2669" w:rsidRPr="005D2669">
        <w:rPr>
          <w:rFonts w:asciiTheme="majorBidi" w:hAnsiTheme="majorBidi" w:cstheme="majorBidi"/>
          <w:sz w:val="30"/>
          <w:szCs w:val="30"/>
        </w:rPr>
        <w:t>2564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26B9A30" w14:textId="77777777" w:rsidR="00A8270F" w:rsidRPr="00981E86" w:rsidRDefault="00A8270F" w:rsidP="00981E8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atLeast"/>
        <w:ind w:left="907" w:right="-29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p w14:paraId="0F3171D1" w14:textId="613968E6" w:rsidR="00047474" w:rsidRPr="00DA0744" w:rsidRDefault="00047474" w:rsidP="0004747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="Angsana New" w:hAnsi="Angsana New"/>
          <w:sz w:val="30"/>
          <w:szCs w:val="30"/>
          <w:cs/>
        </w:rPr>
      </w:pPr>
      <w:r w:rsidRPr="00DA0744">
        <w:rPr>
          <w:rFonts w:ascii="Angsana New" w:hAnsi="Angsana New" w:hint="cs"/>
          <w:sz w:val="30"/>
          <w:szCs w:val="30"/>
          <w:cs/>
        </w:rPr>
        <w:t xml:space="preserve">ปัจจุบัน ศาลล้มละลายกลางมีคำสั่งยกเลิกการฟื้นฟูกิจการของลูกหนี้ตามสัญญาปรับโครงสร้างหนี้ดังกล่าว ภายหลังประสบความสำเร็จในการดำเนินการตามเงื่อนไขของแผนฟื้นฟูกิจการครบถ้วนแล้ว ณ วันที่ </w:t>
      </w:r>
      <w:r w:rsidRPr="00DA0744">
        <w:rPr>
          <w:rFonts w:ascii="Angsana New" w:hAnsi="Angsana New"/>
          <w:sz w:val="30"/>
          <w:szCs w:val="30"/>
        </w:rPr>
        <w:br/>
      </w:r>
      <w:r w:rsidR="005D2669" w:rsidRPr="005D2669">
        <w:rPr>
          <w:rFonts w:ascii="Angsana New" w:hAnsi="Angsana New"/>
          <w:sz w:val="30"/>
          <w:szCs w:val="30"/>
        </w:rPr>
        <w:t>30</w:t>
      </w:r>
      <w:r w:rsidRPr="00DA0744">
        <w:rPr>
          <w:rFonts w:ascii="Angsana New" w:hAnsi="Angsana New"/>
          <w:sz w:val="30"/>
          <w:szCs w:val="30"/>
        </w:rPr>
        <w:t xml:space="preserve"> </w:t>
      </w:r>
      <w:r w:rsidRPr="00DA0744">
        <w:rPr>
          <w:rFonts w:ascii="Angsana New" w:hAnsi="Angsana New" w:hint="cs"/>
          <w:sz w:val="30"/>
          <w:szCs w:val="30"/>
          <w:cs/>
        </w:rPr>
        <w:t>ม</w:t>
      </w:r>
      <w:r w:rsidR="00307063">
        <w:rPr>
          <w:rFonts w:ascii="Angsana New" w:hAnsi="Angsana New" w:hint="cs"/>
          <w:sz w:val="30"/>
          <w:szCs w:val="30"/>
          <w:cs/>
        </w:rPr>
        <w:t>ิถุนายน</w:t>
      </w:r>
      <w:r w:rsidRPr="00DA0744">
        <w:rPr>
          <w:rFonts w:ascii="Angsana New" w:hAnsi="Angsana New" w:hint="cs"/>
          <w:sz w:val="30"/>
          <w:szCs w:val="30"/>
          <w:cs/>
        </w:rPr>
        <w:t xml:space="preserve"> </w:t>
      </w:r>
      <w:r w:rsidR="005D2669" w:rsidRPr="005D2669">
        <w:rPr>
          <w:rFonts w:ascii="Angsana New" w:hAnsi="Angsana New"/>
          <w:sz w:val="30"/>
          <w:szCs w:val="30"/>
        </w:rPr>
        <w:t>2569</w:t>
      </w:r>
      <w:r w:rsidRPr="00DA0744">
        <w:rPr>
          <w:rFonts w:ascii="Angsana New" w:hAnsi="Angsana New"/>
          <w:sz w:val="30"/>
          <w:szCs w:val="30"/>
        </w:rPr>
        <w:t xml:space="preserve"> </w:t>
      </w:r>
      <w:r w:rsidRPr="00DA0744">
        <w:rPr>
          <w:rFonts w:ascii="Angsana New" w:hAnsi="Angsana New" w:hint="cs"/>
          <w:sz w:val="30"/>
          <w:szCs w:val="30"/>
          <w:cs/>
        </w:rPr>
        <w:t>กลุ่มบริษัทได้รับชำระเงินตามข้อ</w:t>
      </w:r>
      <w:r w:rsidRPr="00DA0744">
        <w:rPr>
          <w:rFonts w:ascii="Angsana New" w:hAnsi="Angsana New"/>
          <w:sz w:val="30"/>
          <w:szCs w:val="30"/>
        </w:rPr>
        <w:t xml:space="preserve"> </w:t>
      </w:r>
      <w:r w:rsidR="005D2669" w:rsidRPr="005D2669">
        <w:rPr>
          <w:rFonts w:ascii="Angsana New" w:hAnsi="Angsana New"/>
          <w:sz w:val="30"/>
          <w:szCs w:val="30"/>
        </w:rPr>
        <w:t>1</w:t>
      </w:r>
      <w:r w:rsidRPr="00DA0744">
        <w:rPr>
          <w:rFonts w:ascii="Angsana New" w:hAnsi="Angsana New" w:hint="cs"/>
          <w:sz w:val="30"/>
          <w:szCs w:val="30"/>
          <w:cs/>
        </w:rPr>
        <w:t xml:space="preserve">) ข้างต้นแล้วเป็นจำนวนเงิน </w:t>
      </w:r>
      <w:r w:rsidR="005D2669" w:rsidRPr="005D2669">
        <w:rPr>
          <w:rFonts w:ascii="Angsana New" w:hAnsi="Angsana New"/>
          <w:sz w:val="30"/>
          <w:szCs w:val="30"/>
        </w:rPr>
        <w:t>41</w:t>
      </w:r>
      <w:r w:rsidRPr="00DA0744">
        <w:rPr>
          <w:rFonts w:ascii="Angsana New" w:hAnsi="Angsana New"/>
          <w:sz w:val="30"/>
          <w:szCs w:val="30"/>
        </w:rPr>
        <w:t xml:space="preserve"> </w:t>
      </w:r>
      <w:r w:rsidRPr="00DA0744">
        <w:rPr>
          <w:rFonts w:ascii="Angsana New" w:hAnsi="Angsana New" w:hint="cs"/>
          <w:sz w:val="30"/>
          <w:szCs w:val="30"/>
          <w:cs/>
        </w:rPr>
        <w:t>ล้านบาท ซึ่งบริษัท</w:t>
      </w:r>
      <w:r w:rsidRPr="00DA0744">
        <w:rPr>
          <w:rFonts w:ascii="Angsana New" w:hAnsi="Angsana New"/>
          <w:sz w:val="30"/>
          <w:szCs w:val="30"/>
        </w:rPr>
        <w:br/>
      </w:r>
      <w:r w:rsidRPr="00DA0744">
        <w:rPr>
          <w:rFonts w:ascii="Angsana New" w:hAnsi="Angsana New" w:hint="cs"/>
          <w:sz w:val="30"/>
          <w:szCs w:val="30"/>
          <w:cs/>
        </w:rPr>
        <w:t xml:space="preserve">จะทยอยได้รับชำระเงินคงเหลือจำนวน </w:t>
      </w:r>
      <w:r w:rsidR="005D2669" w:rsidRPr="005D2669">
        <w:rPr>
          <w:rFonts w:ascii="Angsana New" w:hAnsi="Angsana New"/>
          <w:sz w:val="30"/>
          <w:szCs w:val="30"/>
        </w:rPr>
        <w:t>18</w:t>
      </w:r>
      <w:r w:rsidRPr="00DA0744">
        <w:rPr>
          <w:rFonts w:ascii="Angsana New" w:hAnsi="Angsana New"/>
          <w:sz w:val="30"/>
          <w:szCs w:val="30"/>
        </w:rPr>
        <w:t xml:space="preserve"> </w:t>
      </w:r>
      <w:r w:rsidRPr="00DA0744">
        <w:rPr>
          <w:rFonts w:ascii="Angsana New" w:hAnsi="Angsana New" w:hint="cs"/>
          <w:sz w:val="30"/>
          <w:szCs w:val="30"/>
          <w:cs/>
        </w:rPr>
        <w:t>ล้านบาท</w:t>
      </w:r>
      <w:r w:rsidRPr="00DA0744">
        <w:rPr>
          <w:rFonts w:ascii="Angsana New" w:hAnsi="Angsana New"/>
          <w:sz w:val="30"/>
          <w:szCs w:val="30"/>
        </w:rPr>
        <w:t xml:space="preserve"> </w:t>
      </w:r>
      <w:r w:rsidRPr="00DA0744">
        <w:rPr>
          <w:rFonts w:ascii="Angsana New" w:hAnsi="Angsana New" w:hint="cs"/>
          <w:sz w:val="30"/>
          <w:szCs w:val="30"/>
          <w:cs/>
        </w:rPr>
        <w:t>ตามแผนข้างต้น</w:t>
      </w:r>
    </w:p>
    <w:p w14:paraId="79E47D0F" w14:textId="77777777" w:rsidR="009D08A7" w:rsidRPr="00E448EA" w:rsidRDefault="009D08A7" w:rsidP="00E448E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8" w:lineRule="auto"/>
        <w:ind w:left="907" w:right="-29"/>
        <w:jc w:val="thaiDistribute"/>
        <w:rPr>
          <w:rFonts w:asciiTheme="majorBidi" w:hAnsiTheme="majorBidi" w:cstheme="majorBidi"/>
        </w:rPr>
      </w:pPr>
    </w:p>
    <w:p w14:paraId="741BB35B" w14:textId="1DD8C60D" w:rsidR="00291DF4" w:rsidRPr="00DA0744" w:rsidRDefault="00291DF4" w:rsidP="00253043">
      <w:pPr>
        <w:pStyle w:val="Heading1"/>
        <w:shd w:val="clear" w:color="auto" w:fill="auto"/>
        <w:tabs>
          <w:tab w:val="clear" w:pos="4513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DA074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420A31EC" w14:textId="77777777" w:rsidR="00253043" w:rsidRPr="00DA0744" w:rsidRDefault="00253043" w:rsidP="00E44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8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437D8C2C" w14:textId="5E26B095" w:rsidR="00DC4CD0" w:rsidRPr="00DA0744" w:rsidRDefault="00291DF4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bookmarkStart w:id="3" w:name="_Hlk102235943"/>
      <w:r w:rsidRPr="00DA074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65A4E192" w14:textId="57D4C8BB" w:rsidR="00581556" w:rsidRPr="00DA0744" w:rsidRDefault="00581556" w:rsidP="00981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ind w:left="547"/>
        <w:jc w:val="thaiDistribute"/>
        <w:rPr>
          <w:rFonts w:asciiTheme="majorBidi" w:hAnsiTheme="majorBidi" w:cstheme="majorBidi"/>
          <w:cs/>
        </w:rPr>
      </w:pPr>
    </w:p>
    <w:bookmarkEnd w:id="3"/>
    <w:p w14:paraId="17119B5A" w14:textId="4E18332F" w:rsidR="00C40C1A" w:rsidRPr="00DA0744" w:rsidRDefault="0084418A" w:rsidP="00852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A0744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="005D2669" w:rsidRPr="005D2669">
        <w:rPr>
          <w:rFonts w:ascii="Angsana New" w:hAnsi="Angsana New" w:hint="cs"/>
          <w:sz w:val="30"/>
          <w:szCs w:val="30"/>
        </w:rPr>
        <w:t>2560</w:t>
      </w:r>
      <w:r w:rsidRPr="00DA0744">
        <w:rPr>
          <w:rFonts w:ascii="Angsana New" w:hAnsi="Angsana New" w:hint="cs"/>
          <w:sz w:val="30"/>
          <w:szCs w:val="30"/>
        </w:rPr>
        <w:t xml:space="preserve"> </w:t>
      </w:r>
      <w:r w:rsidRPr="00DA0744">
        <w:rPr>
          <w:rFonts w:ascii="Angsana New" w:hAnsi="Angsana New" w:hint="cs"/>
          <w:sz w:val="30"/>
          <w:szCs w:val="30"/>
          <w:cs/>
        </w:rPr>
        <w:t>ล็อกซเล่ย์ ไวร์เลสได้รับอนุมัติการขยายระยะเวลาการชำระหนี้เงินกู้ยืมระยะสั้นจากสถาบันการเงินแห่งหนึ่ง จำนวนเงิน</w:t>
      </w:r>
      <w:r w:rsidRPr="00DA0744">
        <w:rPr>
          <w:rFonts w:ascii="Angsana New" w:hAnsi="Angsana New" w:hint="cs"/>
          <w:sz w:val="30"/>
          <w:szCs w:val="30"/>
        </w:rPr>
        <w:t xml:space="preserve"> </w:t>
      </w:r>
      <w:r w:rsidR="005D2669" w:rsidRPr="005D2669">
        <w:rPr>
          <w:rFonts w:ascii="Angsana New" w:hAnsi="Angsana New" w:hint="cs"/>
          <w:sz w:val="30"/>
          <w:szCs w:val="30"/>
        </w:rPr>
        <w:t>1</w:t>
      </w:r>
      <w:r w:rsidRPr="00DA0744">
        <w:rPr>
          <w:rFonts w:ascii="Angsana New" w:hAnsi="Angsana New" w:hint="cs"/>
          <w:sz w:val="30"/>
          <w:szCs w:val="30"/>
        </w:rPr>
        <w:t>,</w:t>
      </w:r>
      <w:r w:rsidR="005D2669" w:rsidRPr="005D2669">
        <w:rPr>
          <w:rFonts w:ascii="Angsana New" w:hAnsi="Angsana New" w:hint="cs"/>
          <w:sz w:val="30"/>
          <w:szCs w:val="30"/>
        </w:rPr>
        <w:t>023</w:t>
      </w:r>
      <w:r w:rsidRPr="00DA0744">
        <w:rPr>
          <w:rFonts w:ascii="Angsana New" w:hAnsi="Angsana New" w:hint="cs"/>
          <w:sz w:val="30"/>
          <w:szCs w:val="30"/>
        </w:rPr>
        <w:t xml:space="preserve"> </w:t>
      </w:r>
      <w:r w:rsidRPr="00DA0744">
        <w:rPr>
          <w:rFonts w:ascii="Angsana New" w:hAnsi="Angsana New" w:hint="cs"/>
          <w:sz w:val="30"/>
          <w:szCs w:val="30"/>
          <w:cs/>
        </w:rPr>
        <w:t xml:space="preserve">ล้านบาท จากกำหนดชำระคืนเดิมภายในเดือนเมษายน </w:t>
      </w:r>
      <w:r w:rsidR="005D2669" w:rsidRPr="005D2669">
        <w:rPr>
          <w:rFonts w:ascii="Angsana New" w:hAnsi="Angsana New" w:hint="cs"/>
          <w:sz w:val="30"/>
          <w:szCs w:val="30"/>
        </w:rPr>
        <w:t>2560</w:t>
      </w:r>
      <w:r w:rsidRPr="00DA0744">
        <w:rPr>
          <w:rFonts w:ascii="Angsana New" w:hAnsi="Angsana New" w:hint="cs"/>
          <w:sz w:val="30"/>
          <w:szCs w:val="30"/>
        </w:rPr>
        <w:t xml:space="preserve"> </w:t>
      </w:r>
      <w:r w:rsidRPr="00DA0744">
        <w:rPr>
          <w:rFonts w:ascii="Angsana New" w:hAnsi="Angsana New" w:hint="cs"/>
          <w:sz w:val="30"/>
          <w:szCs w:val="30"/>
          <w:cs/>
        </w:rPr>
        <w:t xml:space="preserve">เป็นภายในเดือนเมษายน </w:t>
      </w:r>
      <w:r w:rsidR="005D2669" w:rsidRPr="005D2669">
        <w:rPr>
          <w:rFonts w:ascii="Angsana New" w:hAnsi="Angsana New" w:hint="cs"/>
          <w:sz w:val="30"/>
          <w:szCs w:val="30"/>
        </w:rPr>
        <w:t>2563</w:t>
      </w:r>
      <w:r w:rsidRPr="00DA0744">
        <w:rPr>
          <w:rFonts w:ascii="Angsana New" w:hAnsi="Angsana New" w:hint="cs"/>
          <w:sz w:val="30"/>
          <w:szCs w:val="30"/>
          <w:cs/>
        </w:rPr>
        <w:t xml:space="preserve"> และในเดือนมิถุนายน </w:t>
      </w:r>
      <w:r w:rsidR="005D2669" w:rsidRPr="005D2669">
        <w:rPr>
          <w:rFonts w:ascii="Angsana New" w:hAnsi="Angsana New" w:hint="cs"/>
          <w:sz w:val="30"/>
          <w:szCs w:val="30"/>
        </w:rPr>
        <w:t>2561</w:t>
      </w:r>
      <w:r w:rsidRPr="00DA0744">
        <w:rPr>
          <w:rFonts w:ascii="Angsana New" w:hAnsi="Angsana New" w:hint="cs"/>
          <w:sz w:val="30"/>
          <w:szCs w:val="30"/>
          <w:cs/>
        </w:rPr>
        <w:t xml:space="preserve"> ล็อกซเล่ย์ ไวร์เลสได้รับอนุมัติการขยายระยะเวลาการชำระหนี้ดังกล่าวเพิ่มเติมจากกำหนดชำระคืนเดิมภายในเดือนเมษายน </w:t>
      </w:r>
      <w:r w:rsidR="005D2669" w:rsidRPr="005D2669">
        <w:rPr>
          <w:rFonts w:ascii="Angsana New" w:hAnsi="Angsana New" w:hint="cs"/>
          <w:sz w:val="30"/>
          <w:szCs w:val="30"/>
        </w:rPr>
        <w:t>2563</w:t>
      </w:r>
      <w:r w:rsidRPr="00DA0744">
        <w:rPr>
          <w:rFonts w:ascii="Angsana New" w:hAnsi="Angsana New" w:hint="cs"/>
          <w:sz w:val="30"/>
          <w:szCs w:val="30"/>
          <w:cs/>
        </w:rPr>
        <w:t xml:space="preserve"> เป็นภายในเดือนธันวาคม </w:t>
      </w:r>
      <w:r w:rsidR="005D2669" w:rsidRPr="005D2669">
        <w:rPr>
          <w:rFonts w:ascii="Angsana New" w:hAnsi="Angsana New" w:hint="cs"/>
          <w:sz w:val="30"/>
          <w:szCs w:val="30"/>
        </w:rPr>
        <w:t>2566</w:t>
      </w:r>
      <w:r w:rsidRPr="00DA0744">
        <w:rPr>
          <w:rFonts w:ascii="Angsana New" w:hAnsi="Angsana New" w:hint="cs"/>
          <w:sz w:val="30"/>
          <w:szCs w:val="30"/>
        </w:rPr>
        <w:t xml:space="preserve"> </w:t>
      </w:r>
      <w:r w:rsidRPr="00DA0744">
        <w:rPr>
          <w:rFonts w:ascii="Angsana New" w:hAnsi="Angsana New" w:hint="cs"/>
          <w:sz w:val="30"/>
          <w:szCs w:val="30"/>
          <w:cs/>
        </w:rPr>
        <w:t>ตามสัญญาปรับปรุงโครงสร้างเงินกู้ยืมกับสถาบันการเงิน ต่อมาลูกหนี้การค้า สกสค</w:t>
      </w:r>
      <w:r w:rsidRPr="00DA0744">
        <w:rPr>
          <w:rFonts w:ascii="Angsana New" w:hAnsi="Angsana New" w:hint="cs"/>
          <w:sz w:val="30"/>
          <w:szCs w:val="30"/>
        </w:rPr>
        <w:t>.</w:t>
      </w:r>
      <w:r w:rsidRPr="00DA0744">
        <w:rPr>
          <w:rFonts w:ascii="Angsana New" w:hAnsi="Angsana New" w:hint="cs"/>
          <w:sz w:val="30"/>
          <w:szCs w:val="30"/>
          <w:cs/>
        </w:rPr>
        <w:t xml:space="preserve"> (หมายเหตุ </w:t>
      </w:r>
      <w:r w:rsidR="005D2669" w:rsidRPr="005D2669">
        <w:rPr>
          <w:rFonts w:ascii="Angsana New" w:hAnsi="Angsana New"/>
          <w:sz w:val="30"/>
          <w:szCs w:val="30"/>
        </w:rPr>
        <w:t>5</w:t>
      </w:r>
      <w:r w:rsidRPr="00DA0744">
        <w:rPr>
          <w:rFonts w:ascii="Angsana New" w:hAnsi="Angsana New" w:hint="cs"/>
          <w:sz w:val="30"/>
          <w:szCs w:val="30"/>
        </w:rPr>
        <w:t xml:space="preserve">) </w:t>
      </w:r>
      <w:r w:rsidRPr="00DA0744">
        <w:rPr>
          <w:rFonts w:ascii="Angsana New" w:hAnsi="Angsana New" w:hint="cs"/>
          <w:sz w:val="30"/>
          <w:szCs w:val="30"/>
          <w:cs/>
        </w:rPr>
        <w:t xml:space="preserve">ซึ่งเป็นหลักประกันตามสัญญาการปรับปรุงโครงสร้างหนี้เงินกู้ยืมกับสถาบันการเงินดังกล่าวข้างต้นผิดนัดตั้งแต่งวดเดือนพฤษภาคม </w:t>
      </w:r>
      <w:r w:rsidR="005D2669" w:rsidRPr="005D2669">
        <w:rPr>
          <w:rFonts w:ascii="Angsana New" w:hAnsi="Angsana New" w:hint="cs"/>
          <w:sz w:val="30"/>
          <w:szCs w:val="30"/>
        </w:rPr>
        <w:t>2563</w:t>
      </w:r>
      <w:r w:rsidRPr="00DA0744">
        <w:rPr>
          <w:rFonts w:ascii="Angsana New" w:hAnsi="Angsana New" w:hint="cs"/>
          <w:sz w:val="30"/>
          <w:szCs w:val="30"/>
        </w:rPr>
        <w:t xml:space="preserve"> </w:t>
      </w:r>
      <w:r w:rsidRPr="00DA0744">
        <w:rPr>
          <w:rFonts w:ascii="Angsana New" w:hAnsi="Angsana New" w:hint="cs"/>
          <w:sz w:val="30"/>
          <w:szCs w:val="30"/>
          <w:cs/>
        </w:rPr>
        <w:t>ทำให้</w:t>
      </w:r>
      <w:r w:rsidR="002716EC" w:rsidRPr="00DA0744">
        <w:rPr>
          <w:rFonts w:ascii="Angsana New" w:hAnsi="Angsana New"/>
          <w:sz w:val="30"/>
          <w:szCs w:val="30"/>
        </w:rPr>
        <w:br/>
      </w:r>
      <w:r w:rsidRPr="00DA0744">
        <w:rPr>
          <w:rFonts w:ascii="Angsana New" w:hAnsi="Angsana New" w:hint="cs"/>
          <w:sz w:val="30"/>
          <w:szCs w:val="30"/>
          <w:cs/>
        </w:rPr>
        <w:t>ล็อกซเล่ย์ ไวร์เลสไม่สามารถชำระหนี้ตามจำนวนและกำหนดเวลาที่ระบุไว้ในสัญญาการปรับปรุงโครงสร้างหนี้เงินกู้ยืมกับสถาบันการเงินดังกล่าว</w:t>
      </w:r>
      <w:r w:rsidR="001A2DE2" w:rsidRPr="00DA0744">
        <w:rPr>
          <w:rFonts w:ascii="Angsana New" w:hAnsi="Angsana New" w:hint="cs"/>
          <w:sz w:val="30"/>
          <w:szCs w:val="30"/>
          <w:cs/>
        </w:rPr>
        <w:t xml:space="preserve">ได้ </w:t>
      </w:r>
      <w:r w:rsidR="008A0E3A" w:rsidRPr="00DA0744">
        <w:rPr>
          <w:rFonts w:ascii="Angsana New" w:hAnsi="Angsana New" w:hint="cs"/>
          <w:sz w:val="30"/>
          <w:szCs w:val="30"/>
          <w:cs/>
        </w:rPr>
        <w:t>ต่อมาในเดือน</w:t>
      </w:r>
      <w:r w:rsidR="00E81A8C" w:rsidRPr="00DA0744">
        <w:rPr>
          <w:rFonts w:ascii="Angsana New" w:hAnsi="Angsana New" w:hint="cs"/>
          <w:sz w:val="30"/>
          <w:szCs w:val="30"/>
          <w:cs/>
        </w:rPr>
        <w:t>เมษายน</w:t>
      </w:r>
      <w:r w:rsidR="008A0E3A" w:rsidRPr="00DA0744">
        <w:rPr>
          <w:rFonts w:ascii="Angsana New" w:hAnsi="Angsana New" w:hint="cs"/>
          <w:sz w:val="30"/>
          <w:szCs w:val="30"/>
          <w:cs/>
        </w:rPr>
        <w:t xml:space="preserve"> </w:t>
      </w:r>
      <w:r w:rsidR="005D2669" w:rsidRPr="005D2669">
        <w:rPr>
          <w:rFonts w:ascii="Angsana New" w:hAnsi="Angsana New" w:hint="cs"/>
          <w:sz w:val="30"/>
          <w:szCs w:val="30"/>
        </w:rPr>
        <w:t>256</w:t>
      </w:r>
      <w:r w:rsidR="005D2669" w:rsidRPr="005D2669">
        <w:rPr>
          <w:rFonts w:ascii="Angsana New" w:hAnsi="Angsana New"/>
          <w:sz w:val="30"/>
          <w:szCs w:val="30"/>
        </w:rPr>
        <w:t>9</w:t>
      </w:r>
      <w:r w:rsidR="008A0E3A" w:rsidRPr="00DA0744">
        <w:rPr>
          <w:rFonts w:ascii="Angsana New" w:hAnsi="Angsana New" w:hint="cs"/>
          <w:sz w:val="30"/>
          <w:szCs w:val="30"/>
        </w:rPr>
        <w:t xml:space="preserve"> </w:t>
      </w:r>
      <w:r w:rsidR="008A0E3A" w:rsidRPr="00DA0744">
        <w:rPr>
          <w:rFonts w:ascii="Angsana New" w:hAnsi="Angsana New" w:hint="cs"/>
          <w:sz w:val="30"/>
          <w:szCs w:val="30"/>
          <w:cs/>
        </w:rPr>
        <w:t>ล็อกซเล่ย์ ไวร์เลสได้รับอนุมัติการขยายระยะเวลาการชำระหนี้ดังกล่าวเพิ่มเติมเป็นภายในเดือน</w:t>
      </w:r>
      <w:r w:rsidR="00E81A8C" w:rsidRPr="00DA0744">
        <w:rPr>
          <w:rFonts w:ascii="Angsana New" w:hAnsi="Angsana New" w:hint="cs"/>
          <w:sz w:val="30"/>
          <w:szCs w:val="30"/>
          <w:cs/>
        </w:rPr>
        <w:t>ธันว</w:t>
      </w:r>
      <w:r w:rsidR="008A0E3A" w:rsidRPr="00DA0744">
        <w:rPr>
          <w:rFonts w:ascii="Angsana New" w:hAnsi="Angsana New" w:hint="cs"/>
          <w:sz w:val="30"/>
          <w:szCs w:val="30"/>
          <w:cs/>
        </w:rPr>
        <w:t xml:space="preserve">าคม </w:t>
      </w:r>
      <w:r w:rsidR="005D2669" w:rsidRPr="005D2669">
        <w:rPr>
          <w:rFonts w:ascii="Angsana New" w:hAnsi="Angsana New" w:hint="cs"/>
          <w:sz w:val="30"/>
          <w:szCs w:val="30"/>
        </w:rPr>
        <w:t>256</w:t>
      </w:r>
      <w:r w:rsidR="005D2669" w:rsidRPr="005D2669">
        <w:rPr>
          <w:rFonts w:ascii="Angsana New" w:hAnsi="Angsana New"/>
          <w:sz w:val="30"/>
          <w:szCs w:val="30"/>
        </w:rPr>
        <w:t>9</w:t>
      </w:r>
      <w:r w:rsidR="008A0E3A" w:rsidRPr="00DA0744">
        <w:rPr>
          <w:rFonts w:ascii="Angsana New" w:hAnsi="Angsana New" w:hint="cs"/>
          <w:sz w:val="30"/>
          <w:szCs w:val="30"/>
          <w:cs/>
        </w:rPr>
        <w:t xml:space="preserve"> โดย ณ</w:t>
      </w:r>
      <w:r w:rsidR="008A0E3A" w:rsidRPr="00DA0744">
        <w:rPr>
          <w:rFonts w:ascii="Angsana New" w:hAnsi="Angsana New"/>
          <w:sz w:val="30"/>
          <w:szCs w:val="30"/>
          <w:cs/>
        </w:rPr>
        <w:t xml:space="preserve"> </w:t>
      </w:r>
      <w:r w:rsidR="008A0E3A" w:rsidRPr="00DA0744">
        <w:rPr>
          <w:rFonts w:ascii="Angsana New" w:hAnsi="Angsana New" w:hint="cs"/>
          <w:sz w:val="30"/>
          <w:szCs w:val="30"/>
          <w:cs/>
        </w:rPr>
        <w:t>วันที่</w:t>
      </w:r>
      <w:r w:rsidR="008A0E3A" w:rsidRPr="00DA0744">
        <w:rPr>
          <w:rFonts w:ascii="Angsana New" w:hAnsi="Angsana New"/>
          <w:sz w:val="30"/>
          <w:szCs w:val="30"/>
          <w:cs/>
        </w:rPr>
        <w:t xml:space="preserve"> </w:t>
      </w:r>
      <w:r w:rsidR="005D2669" w:rsidRPr="005D2669">
        <w:rPr>
          <w:rFonts w:ascii="Angsana New" w:hAnsi="Angsana New"/>
          <w:sz w:val="30"/>
          <w:szCs w:val="30"/>
        </w:rPr>
        <w:t>30</w:t>
      </w:r>
      <w:r w:rsidR="008A0E3A" w:rsidRPr="00DA0744">
        <w:rPr>
          <w:rFonts w:ascii="Angsana New" w:hAnsi="Angsana New"/>
          <w:sz w:val="30"/>
          <w:szCs w:val="30"/>
          <w:cs/>
        </w:rPr>
        <w:t xml:space="preserve"> </w:t>
      </w:r>
      <w:r w:rsidR="008A0E3A" w:rsidRPr="00DA0744">
        <w:rPr>
          <w:rFonts w:ascii="Angsana New" w:hAnsi="Angsana New" w:hint="cs"/>
          <w:sz w:val="30"/>
          <w:szCs w:val="30"/>
          <w:cs/>
        </w:rPr>
        <w:t>ม</w:t>
      </w:r>
      <w:r w:rsidR="00307063">
        <w:rPr>
          <w:rFonts w:ascii="Angsana New" w:hAnsi="Angsana New" w:hint="cs"/>
          <w:sz w:val="30"/>
          <w:szCs w:val="30"/>
          <w:cs/>
        </w:rPr>
        <w:t>ิถุนายน</w:t>
      </w:r>
      <w:r w:rsidR="008A0E3A" w:rsidRPr="00DA0744">
        <w:rPr>
          <w:rFonts w:ascii="Angsana New" w:hAnsi="Angsana New"/>
          <w:sz w:val="30"/>
          <w:szCs w:val="30"/>
          <w:cs/>
        </w:rPr>
        <w:t xml:space="preserve"> </w:t>
      </w:r>
      <w:r w:rsidR="005D2669" w:rsidRPr="005D2669">
        <w:rPr>
          <w:rFonts w:ascii="Angsana New" w:hAnsi="Angsana New"/>
          <w:sz w:val="30"/>
          <w:szCs w:val="30"/>
        </w:rPr>
        <w:t>2569</w:t>
      </w:r>
      <w:r w:rsidR="008A0E3A" w:rsidRPr="00DA0744">
        <w:rPr>
          <w:rFonts w:ascii="Angsana New" w:hAnsi="Angsana New"/>
          <w:sz w:val="30"/>
          <w:szCs w:val="30"/>
          <w:cs/>
        </w:rPr>
        <w:t xml:space="preserve"> </w:t>
      </w:r>
      <w:r w:rsidR="008A0E3A" w:rsidRPr="00DA0744">
        <w:rPr>
          <w:rFonts w:ascii="Angsana New" w:hAnsi="Angsana New" w:hint="cs"/>
          <w:sz w:val="30"/>
          <w:szCs w:val="30"/>
          <w:cs/>
        </w:rPr>
        <w:t>มีหนี้สินจากการปรับโครงสร้างหนี้และดอกเบี้ยค้างจ่ายคงเหลือจำนวน</w:t>
      </w:r>
      <w:r w:rsidR="008A0E3A" w:rsidRPr="00DA0744">
        <w:rPr>
          <w:rFonts w:ascii="Angsana New" w:hAnsi="Angsana New"/>
          <w:sz w:val="30"/>
          <w:szCs w:val="30"/>
        </w:rPr>
        <w:t xml:space="preserve"> </w:t>
      </w:r>
      <w:r w:rsidR="005D2669" w:rsidRPr="005D2669">
        <w:rPr>
          <w:rFonts w:ascii="Angsana New" w:hAnsi="Angsana New"/>
          <w:sz w:val="30"/>
          <w:szCs w:val="30"/>
        </w:rPr>
        <w:t>412</w:t>
      </w:r>
      <w:r w:rsidR="008A0E3A" w:rsidRPr="00DA0744">
        <w:rPr>
          <w:rFonts w:ascii="Angsana New" w:hAnsi="Angsana New"/>
          <w:sz w:val="30"/>
          <w:szCs w:val="30"/>
          <w:cs/>
        </w:rPr>
        <w:t xml:space="preserve"> </w:t>
      </w:r>
      <w:r w:rsidR="008A0E3A" w:rsidRPr="00DA0744">
        <w:rPr>
          <w:rFonts w:ascii="Angsana New" w:hAnsi="Angsana New" w:hint="cs"/>
          <w:sz w:val="30"/>
          <w:szCs w:val="30"/>
          <w:cs/>
        </w:rPr>
        <w:t>ล้านบาท</w:t>
      </w:r>
      <w:r w:rsidR="008A0E3A" w:rsidRPr="00DA0744">
        <w:rPr>
          <w:rFonts w:ascii="Angsana New" w:hAnsi="Angsana New"/>
          <w:sz w:val="30"/>
          <w:szCs w:val="30"/>
        </w:rPr>
        <w:t xml:space="preserve"> (</w:t>
      </w:r>
      <w:r w:rsidR="008A0E3A" w:rsidRPr="00DA0744">
        <w:rPr>
          <w:rFonts w:ascii="Angsana New" w:hAnsi="Angsana New" w:hint="cs"/>
          <w:sz w:val="30"/>
          <w:szCs w:val="30"/>
          <w:cs/>
        </w:rPr>
        <w:t>เป็นดอกเบี้ยค้างจ่ายจำนวน</w:t>
      </w:r>
      <w:r w:rsidR="008A0E3A" w:rsidRPr="00DA0744">
        <w:rPr>
          <w:rFonts w:ascii="Angsana New" w:hAnsi="Angsana New"/>
          <w:sz w:val="30"/>
          <w:szCs w:val="30"/>
        </w:rPr>
        <w:t xml:space="preserve"> </w:t>
      </w:r>
      <w:r w:rsidR="005D2669" w:rsidRPr="005D2669">
        <w:rPr>
          <w:rFonts w:ascii="Angsana New" w:hAnsi="Angsana New"/>
          <w:sz w:val="30"/>
          <w:szCs w:val="30"/>
        </w:rPr>
        <w:t>126</w:t>
      </w:r>
      <w:r w:rsidR="008A0E3A" w:rsidRPr="00DA0744">
        <w:rPr>
          <w:rFonts w:ascii="Angsana New" w:hAnsi="Angsana New"/>
          <w:sz w:val="30"/>
          <w:szCs w:val="30"/>
          <w:cs/>
        </w:rPr>
        <w:t xml:space="preserve"> </w:t>
      </w:r>
      <w:r w:rsidR="008A0E3A" w:rsidRPr="00DA0744">
        <w:rPr>
          <w:rFonts w:ascii="Angsana New" w:hAnsi="Angsana New" w:hint="cs"/>
          <w:sz w:val="30"/>
          <w:szCs w:val="30"/>
          <w:cs/>
        </w:rPr>
        <w:t>ล้านบาท</w:t>
      </w:r>
      <w:r w:rsidR="008A0E3A" w:rsidRPr="00DA0744">
        <w:rPr>
          <w:rFonts w:ascii="Angsana New" w:hAnsi="Angsana New"/>
          <w:sz w:val="30"/>
          <w:szCs w:val="30"/>
          <w:cs/>
        </w:rPr>
        <w:t>)</w:t>
      </w:r>
      <w:r w:rsidR="008A0E3A" w:rsidRPr="00DA0744">
        <w:rPr>
          <w:rFonts w:ascii="Angsana New" w:hAnsi="Angsana New" w:hint="cs"/>
          <w:sz w:val="30"/>
          <w:szCs w:val="30"/>
          <w:cs/>
        </w:rPr>
        <w:t xml:space="preserve"> </w:t>
      </w:r>
      <w:r w:rsidR="00E448EA">
        <w:rPr>
          <w:rFonts w:ascii="Angsana New" w:hAnsi="Angsana New"/>
          <w:sz w:val="30"/>
          <w:szCs w:val="30"/>
        </w:rPr>
        <w:br/>
      </w:r>
      <w:r w:rsidR="008A0E3A" w:rsidRPr="00DA0744">
        <w:rPr>
          <w:rFonts w:ascii="Angsana New" w:hAnsi="Angsana New"/>
          <w:i/>
          <w:iCs/>
          <w:sz w:val="30"/>
          <w:szCs w:val="30"/>
        </w:rPr>
        <w:t>(</w:t>
      </w:r>
      <w:r w:rsidR="005D2669" w:rsidRPr="005D2669">
        <w:rPr>
          <w:rFonts w:ascii="Angsana New" w:hAnsi="Angsana New"/>
          <w:i/>
          <w:iCs/>
          <w:sz w:val="30"/>
          <w:szCs w:val="30"/>
        </w:rPr>
        <w:t>31</w:t>
      </w:r>
      <w:r w:rsidR="008A0E3A" w:rsidRPr="00DA0744">
        <w:rPr>
          <w:rFonts w:ascii="Angsana New" w:hAnsi="Angsana New"/>
          <w:i/>
          <w:iCs/>
          <w:sz w:val="30"/>
          <w:szCs w:val="30"/>
        </w:rPr>
        <w:t xml:space="preserve"> </w:t>
      </w:r>
      <w:r w:rsidR="008A0E3A" w:rsidRPr="00DA074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5D2669" w:rsidRPr="005D2669">
        <w:rPr>
          <w:rFonts w:ascii="Angsana New" w:hAnsi="Angsana New"/>
          <w:i/>
          <w:iCs/>
          <w:sz w:val="30"/>
          <w:szCs w:val="30"/>
        </w:rPr>
        <w:t>2568</w:t>
      </w:r>
      <w:r w:rsidR="008A0E3A" w:rsidRPr="00DA0744">
        <w:rPr>
          <w:rFonts w:ascii="Angsana New" w:hAnsi="Angsana New"/>
          <w:i/>
          <w:iCs/>
          <w:sz w:val="30"/>
          <w:szCs w:val="30"/>
        </w:rPr>
        <w:t xml:space="preserve">: </w:t>
      </w:r>
      <w:r w:rsidR="008A0E3A" w:rsidRPr="00DA0744">
        <w:rPr>
          <w:rFonts w:ascii="Angsana New" w:hAnsi="Angsana New" w:hint="cs"/>
          <w:i/>
          <w:iCs/>
          <w:sz w:val="30"/>
          <w:szCs w:val="30"/>
          <w:cs/>
        </w:rPr>
        <w:t xml:space="preserve">หนี้สินจากการปรับโครงสร้างหนี้และดอกเบี้ยค้างจ่ายจำนวน </w:t>
      </w:r>
      <w:r w:rsidR="005D2669" w:rsidRPr="005D2669">
        <w:rPr>
          <w:rFonts w:ascii="Angsana New" w:hAnsi="Angsana New"/>
          <w:i/>
          <w:iCs/>
          <w:sz w:val="30"/>
          <w:szCs w:val="30"/>
        </w:rPr>
        <w:t>409</w:t>
      </w:r>
      <w:r w:rsidR="008A0E3A" w:rsidRPr="00DA0744">
        <w:rPr>
          <w:rFonts w:ascii="Angsana New" w:hAnsi="Angsana New"/>
          <w:i/>
          <w:iCs/>
          <w:sz w:val="30"/>
          <w:szCs w:val="30"/>
        </w:rPr>
        <w:t xml:space="preserve"> </w:t>
      </w:r>
      <w:r w:rsidR="008A0E3A" w:rsidRPr="00DA0744">
        <w:rPr>
          <w:rFonts w:ascii="Angsana New" w:hAnsi="Angsana New" w:hint="cs"/>
          <w:i/>
          <w:iCs/>
          <w:sz w:val="30"/>
          <w:szCs w:val="30"/>
          <w:cs/>
        </w:rPr>
        <w:t>ล้านบาท เป็นดอกเบี้ยค้างจ่ายจำนวน</w:t>
      </w:r>
      <w:r w:rsidR="008A0E3A" w:rsidRPr="00DA074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D2669" w:rsidRPr="005D2669">
        <w:rPr>
          <w:rFonts w:ascii="Angsana New" w:hAnsi="Angsana New"/>
          <w:i/>
          <w:iCs/>
          <w:sz w:val="30"/>
          <w:szCs w:val="30"/>
        </w:rPr>
        <w:t>123</w:t>
      </w:r>
      <w:r w:rsidR="008A0E3A" w:rsidRPr="00DA074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A0E3A" w:rsidRPr="00DA074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8A0E3A" w:rsidRPr="00DA0744">
        <w:rPr>
          <w:rFonts w:ascii="Angsana New" w:hAnsi="Angsana New"/>
          <w:i/>
          <w:iCs/>
          <w:sz w:val="30"/>
          <w:szCs w:val="30"/>
          <w:cs/>
        </w:rPr>
        <w:t>)</w:t>
      </w:r>
      <w:r w:rsidR="008A0E3A" w:rsidRPr="00DA0744">
        <w:rPr>
          <w:rFonts w:ascii="Angsana New" w:hAnsi="Angsana New"/>
          <w:sz w:val="30"/>
          <w:szCs w:val="30"/>
          <w:cs/>
        </w:rPr>
        <w:t xml:space="preserve"> </w:t>
      </w:r>
      <w:r w:rsidR="008A0E3A" w:rsidRPr="00DA0744">
        <w:rPr>
          <w:rFonts w:ascii="Angsana New" w:hAnsi="Angsana New" w:hint="cs"/>
          <w:sz w:val="30"/>
          <w:szCs w:val="30"/>
          <w:cs/>
        </w:rPr>
        <w:t>ในงบการเงินรวม</w:t>
      </w:r>
    </w:p>
    <w:tbl>
      <w:tblPr>
        <w:tblW w:w="91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64"/>
        <w:gridCol w:w="1500"/>
        <w:gridCol w:w="375"/>
        <w:gridCol w:w="1388"/>
      </w:tblGrid>
      <w:tr w:rsidR="005F656E" w:rsidRPr="00DA0744" w14:paraId="22271C61" w14:textId="77777777" w:rsidTr="005F656E">
        <w:trPr>
          <w:trHeight w:val="326"/>
        </w:trPr>
        <w:tc>
          <w:tcPr>
            <w:tcW w:w="5864" w:type="dxa"/>
          </w:tcPr>
          <w:p w14:paraId="6588EED3" w14:textId="41EA4B8B" w:rsidR="005F656E" w:rsidRPr="00DA0744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263" w:type="dxa"/>
            <w:gridSpan w:val="3"/>
          </w:tcPr>
          <w:p w14:paraId="513F033F" w14:textId="77777777" w:rsidR="005F656E" w:rsidRPr="00DA0744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F656E" w:rsidRPr="00DA0744" w14:paraId="2C29B12B" w14:textId="77777777" w:rsidTr="005F656E">
        <w:trPr>
          <w:trHeight w:val="326"/>
        </w:trPr>
        <w:tc>
          <w:tcPr>
            <w:tcW w:w="5864" w:type="dxa"/>
          </w:tcPr>
          <w:p w14:paraId="6AE7F1D9" w14:textId="77777777" w:rsidR="005F656E" w:rsidRPr="00DA0744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500" w:type="dxa"/>
          </w:tcPr>
          <w:p w14:paraId="5F360B5D" w14:textId="554D0E04" w:rsidR="005F656E" w:rsidRPr="00DA0744" w:rsidRDefault="005D266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81387"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25376" w:rsidRPr="00DA0744">
              <w:rPr>
                <w:rFonts w:asciiTheme="majorBidi" w:hAnsiTheme="majorBidi" w:hint="cs"/>
                <w:sz w:val="30"/>
                <w:szCs w:val="30"/>
                <w:cs/>
              </w:rPr>
              <w:t>ม</w:t>
            </w:r>
            <w:r w:rsidR="00307063">
              <w:rPr>
                <w:rFonts w:asciiTheme="majorBidi" w:hAnsi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375" w:type="dxa"/>
          </w:tcPr>
          <w:p w14:paraId="375EE09A" w14:textId="77777777" w:rsidR="005F656E" w:rsidRPr="00DA0744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</w:p>
        </w:tc>
        <w:tc>
          <w:tcPr>
            <w:tcW w:w="1388" w:type="dxa"/>
          </w:tcPr>
          <w:p w14:paraId="4DDB4A69" w14:textId="3F66B6F3" w:rsidR="005F656E" w:rsidRPr="00DA0744" w:rsidRDefault="005D266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5F656E" w:rsidRPr="00DA074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5F656E" w:rsidRPr="00DA074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5F656E" w:rsidRPr="00DA0744" w14:paraId="05573EB0" w14:textId="77777777" w:rsidTr="005F656E">
        <w:trPr>
          <w:trHeight w:val="326"/>
        </w:trPr>
        <w:tc>
          <w:tcPr>
            <w:tcW w:w="5864" w:type="dxa"/>
          </w:tcPr>
          <w:p w14:paraId="51787E84" w14:textId="658FC4D7" w:rsidR="005F656E" w:rsidRPr="00DA0744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สินทรัพย์ที่ใช้เป็นหลักประกันหนี้สิน</w:t>
            </w:r>
          </w:p>
        </w:tc>
        <w:tc>
          <w:tcPr>
            <w:tcW w:w="1500" w:type="dxa"/>
          </w:tcPr>
          <w:p w14:paraId="169A8085" w14:textId="11AC9590" w:rsidR="005F656E" w:rsidRPr="00DA0744" w:rsidRDefault="005D266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2569</w:t>
            </w:r>
          </w:p>
        </w:tc>
        <w:tc>
          <w:tcPr>
            <w:tcW w:w="375" w:type="dxa"/>
          </w:tcPr>
          <w:p w14:paraId="40413DBE" w14:textId="77777777" w:rsidR="005F656E" w:rsidRPr="00DA0744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88" w:type="dxa"/>
          </w:tcPr>
          <w:p w14:paraId="21EA6A2E" w14:textId="4D5A0DE8" w:rsidR="005F656E" w:rsidRPr="00DA0744" w:rsidRDefault="005D266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F656E" w:rsidRPr="00DA0744" w14:paraId="165F298B" w14:textId="77777777" w:rsidTr="00294DEC">
        <w:trPr>
          <w:trHeight w:val="336"/>
        </w:trPr>
        <w:tc>
          <w:tcPr>
            <w:tcW w:w="5864" w:type="dxa"/>
          </w:tcPr>
          <w:p w14:paraId="5C65517A" w14:textId="77777777" w:rsidR="005F656E" w:rsidRPr="00DA0744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63" w:type="dxa"/>
            <w:gridSpan w:val="3"/>
          </w:tcPr>
          <w:p w14:paraId="1D5237E6" w14:textId="6B2F83EE" w:rsidR="005F656E" w:rsidRPr="00DA0744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B4A42" w:rsidRPr="00DA0744" w14:paraId="6153D250" w14:textId="77777777" w:rsidTr="005F656E">
        <w:trPr>
          <w:trHeight w:val="63"/>
        </w:trPr>
        <w:tc>
          <w:tcPr>
            <w:tcW w:w="5864" w:type="dxa"/>
          </w:tcPr>
          <w:p w14:paraId="55C68763" w14:textId="77777777" w:rsidR="002B4A42" w:rsidRPr="00DA0744" w:rsidRDefault="002B4A42" w:rsidP="002B4A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ลูกหนี้ตามสัญญาปรับโครงสร้างหนี้</w:t>
            </w:r>
            <w:r w:rsidRPr="00DA0744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1500" w:type="dxa"/>
          </w:tcPr>
          <w:p w14:paraId="3C44D22F" w14:textId="7721F1CD" w:rsidR="002B4A42" w:rsidRPr="008441D1" w:rsidRDefault="005D2669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2669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375" w:type="dxa"/>
          </w:tcPr>
          <w:p w14:paraId="37401A29" w14:textId="77777777" w:rsidR="002B4A42" w:rsidRPr="00DA0744" w:rsidRDefault="002B4A42" w:rsidP="002B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31385C81" w14:textId="5E3C778F" w:rsidR="002B4A42" w:rsidRPr="00DA0744" w:rsidRDefault="005D2669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2669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358</w:t>
            </w:r>
          </w:p>
        </w:tc>
      </w:tr>
      <w:tr w:rsidR="002B4A42" w:rsidRPr="00DA0744" w14:paraId="09F4EC70" w14:textId="77777777" w:rsidTr="005F656E">
        <w:trPr>
          <w:trHeight w:val="63"/>
        </w:trPr>
        <w:tc>
          <w:tcPr>
            <w:tcW w:w="5864" w:type="dxa"/>
          </w:tcPr>
          <w:p w14:paraId="0D222C81" w14:textId="1FB5329E" w:rsidR="002B4A42" w:rsidRPr="00DA0744" w:rsidRDefault="002B4A42" w:rsidP="002B4A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เงินฝากประจำกับสถาบันการเงิน</w:t>
            </w:r>
            <w:r w:rsidRPr="00DA0744">
              <w:rPr>
                <w:rFonts w:ascii="Angsana New" w:hAnsi="Angsana New" w:hint="cs"/>
                <w:sz w:val="30"/>
                <w:szCs w:val="30"/>
              </w:rPr>
              <w:t>**</w:t>
            </w:r>
          </w:p>
        </w:tc>
        <w:tc>
          <w:tcPr>
            <w:tcW w:w="1500" w:type="dxa"/>
          </w:tcPr>
          <w:p w14:paraId="73120B74" w14:textId="76F35742" w:rsidR="002B4A42" w:rsidRPr="008441D1" w:rsidRDefault="005D2669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2669">
              <w:rPr>
                <w:rFonts w:ascii="Angsana New" w:hAnsi="Angsana New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375" w:type="dxa"/>
          </w:tcPr>
          <w:p w14:paraId="164E62FF" w14:textId="77777777" w:rsidR="002B4A42" w:rsidRPr="00DA0744" w:rsidRDefault="002B4A42" w:rsidP="002B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8387BDF" w14:textId="4E5B8FE3" w:rsidR="002B4A42" w:rsidRPr="00DA0744" w:rsidRDefault="005D2669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2669"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</w:p>
        </w:tc>
      </w:tr>
      <w:tr w:rsidR="002B4A42" w:rsidRPr="00DA0744" w14:paraId="00A05135" w14:textId="77777777" w:rsidTr="005F656E">
        <w:trPr>
          <w:trHeight w:val="63"/>
        </w:trPr>
        <w:tc>
          <w:tcPr>
            <w:tcW w:w="5864" w:type="dxa"/>
          </w:tcPr>
          <w:p w14:paraId="2CBC8D78" w14:textId="0F891DE5" w:rsidR="002B4A42" w:rsidRPr="00DA0744" w:rsidRDefault="002B4A42" w:rsidP="002B4A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DA0744">
              <w:rPr>
                <w:rFonts w:asciiTheme="majorBidi" w:hAnsiTheme="majorBidi" w:cstheme="majorBidi"/>
                <w:sz w:val="30"/>
                <w:szCs w:val="30"/>
              </w:rPr>
              <w:t>***</w:t>
            </w:r>
          </w:p>
        </w:tc>
        <w:tc>
          <w:tcPr>
            <w:tcW w:w="1500" w:type="dxa"/>
          </w:tcPr>
          <w:p w14:paraId="588C0EBB" w14:textId="1CC4760B" w:rsidR="002B4A42" w:rsidRPr="008441D1" w:rsidRDefault="005D2669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D2669">
              <w:rPr>
                <w:rFonts w:ascii="Angsana New" w:hAnsi="Angsana New"/>
                <w:sz w:val="30"/>
                <w:szCs w:val="30"/>
                <w:lang w:val="en-US" w:bidi="th-TH"/>
              </w:rPr>
              <w:t>175</w:t>
            </w:r>
          </w:p>
        </w:tc>
        <w:tc>
          <w:tcPr>
            <w:tcW w:w="375" w:type="dxa"/>
          </w:tcPr>
          <w:p w14:paraId="101E097B" w14:textId="77777777" w:rsidR="002B4A42" w:rsidRPr="00DA0744" w:rsidRDefault="002B4A42" w:rsidP="002B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6B5E7C96" w14:textId="180F50AA" w:rsidR="002B4A42" w:rsidRPr="00DA0744" w:rsidRDefault="005D2669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D2669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</w:p>
        </w:tc>
      </w:tr>
      <w:tr w:rsidR="002B4A42" w:rsidRPr="00DA0744" w14:paraId="0DAC18C3" w14:textId="77777777" w:rsidTr="005F656E">
        <w:trPr>
          <w:trHeight w:val="63"/>
        </w:trPr>
        <w:tc>
          <w:tcPr>
            <w:tcW w:w="5864" w:type="dxa"/>
          </w:tcPr>
          <w:p w14:paraId="2158176D" w14:textId="036F7CBE" w:rsidR="002B4A42" w:rsidRPr="00DA0744" w:rsidRDefault="002B4A42" w:rsidP="002B4A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  <w:r w:rsidRPr="00DA0744">
              <w:rPr>
                <w:rFonts w:asciiTheme="majorBidi" w:hAnsiTheme="majorBidi" w:cstheme="majorBidi"/>
                <w:sz w:val="30"/>
                <w:szCs w:val="30"/>
              </w:rPr>
              <w:t>****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4B877AC7" w14:textId="13EF5BB8" w:rsidR="002B4A42" w:rsidRPr="008441D1" w:rsidRDefault="005D2669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266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375" w:type="dxa"/>
          </w:tcPr>
          <w:p w14:paraId="277E02E4" w14:textId="77777777" w:rsidR="002B4A42" w:rsidRPr="00DA0744" w:rsidRDefault="002B4A42" w:rsidP="002B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2841B7DA" w14:textId="33C92D25" w:rsidR="002B4A42" w:rsidRPr="00DA0744" w:rsidRDefault="005D2669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266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2B4A42" w:rsidRPr="00DA0744" w14:paraId="2A634A64" w14:textId="77777777" w:rsidTr="005F656E">
        <w:trPr>
          <w:trHeight w:val="336"/>
        </w:trPr>
        <w:tc>
          <w:tcPr>
            <w:tcW w:w="5864" w:type="dxa"/>
          </w:tcPr>
          <w:p w14:paraId="1E3EA90A" w14:textId="77777777" w:rsidR="002B4A42" w:rsidRPr="00DA0744" w:rsidRDefault="002B4A42" w:rsidP="002B4A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</w:tcPr>
          <w:p w14:paraId="64E7A0F3" w14:textId="4041C781" w:rsidR="002B4A42" w:rsidRPr="008441D1" w:rsidRDefault="005D2669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375" w:type="dxa"/>
          </w:tcPr>
          <w:p w14:paraId="25166C96" w14:textId="77777777" w:rsidR="002B4A42" w:rsidRPr="00DA0744" w:rsidRDefault="002B4A42" w:rsidP="002B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685075F4" w14:textId="3E2040A7" w:rsidR="002B4A42" w:rsidRPr="00DA0744" w:rsidRDefault="005D2669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470</w:t>
            </w:r>
          </w:p>
        </w:tc>
      </w:tr>
    </w:tbl>
    <w:p w14:paraId="16D1ED21" w14:textId="77777777" w:rsidR="00BB39E8" w:rsidRPr="00DA0744" w:rsidRDefault="00BB39E8" w:rsidP="00EF0DA5">
      <w:pPr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7E92490E" w14:textId="3DAAD28B" w:rsidR="00F6040A" w:rsidRPr="00DA0744" w:rsidRDefault="001A3909" w:rsidP="00120C4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A0744">
        <w:rPr>
          <w:rFonts w:ascii="Angsana New" w:hAnsi="Angsana New"/>
          <w:sz w:val="30"/>
          <w:szCs w:val="30"/>
        </w:rPr>
        <w:t xml:space="preserve">* </w:t>
      </w:r>
      <w:r w:rsidRPr="00DA0744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DA0744">
        <w:rPr>
          <w:rFonts w:ascii="Angsana New" w:hAnsi="Angsana New"/>
          <w:sz w:val="30"/>
          <w:szCs w:val="30"/>
          <w:cs/>
        </w:rPr>
        <w:t>ได้</w:t>
      </w:r>
      <w:r w:rsidRPr="00DA0744">
        <w:rPr>
          <w:rFonts w:ascii="Angsana New" w:hAnsi="Angsana New" w:hint="cs"/>
          <w:sz w:val="30"/>
          <w:szCs w:val="30"/>
          <w:cs/>
        </w:rPr>
        <w:t>ทำสัญญาโอนสิทธิเรียกร้องตามสัญญาประนีประนอมยอมความให้กับสถาบันการเงิน</w:t>
      </w:r>
    </w:p>
    <w:p w14:paraId="600754F6" w14:textId="77777777" w:rsidR="00FA4984" w:rsidRPr="004A05C2" w:rsidRDefault="00FA4984" w:rsidP="00120C4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EC089A8" w14:textId="77777777" w:rsidR="001A3909" w:rsidRPr="00DA0744" w:rsidRDefault="001A3909" w:rsidP="00AE18CA">
      <w:pPr>
        <w:spacing w:line="240" w:lineRule="auto"/>
        <w:ind w:left="547"/>
        <w:jc w:val="thaiDistribute"/>
        <w:rPr>
          <w:rFonts w:ascii="Angsana New" w:hAnsi="Angsana New"/>
          <w:sz w:val="4"/>
          <w:szCs w:val="4"/>
        </w:rPr>
      </w:pPr>
    </w:p>
    <w:p w14:paraId="29D1EE1F" w14:textId="59CD61F3" w:rsidR="001A3909" w:rsidRPr="00DA0744" w:rsidRDefault="001A3909" w:rsidP="00AE18CA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A0744">
        <w:rPr>
          <w:rFonts w:ascii="Angsana New" w:hAnsi="Angsana New"/>
          <w:spacing w:val="-4"/>
          <w:sz w:val="30"/>
          <w:szCs w:val="30"/>
        </w:rPr>
        <w:t>*</w:t>
      </w:r>
      <w:r w:rsidRPr="00DA0744">
        <w:rPr>
          <w:rFonts w:ascii="Angsana New" w:hAnsi="Angsana New" w:hint="cs"/>
          <w:spacing w:val="-4"/>
          <w:sz w:val="30"/>
          <w:szCs w:val="30"/>
          <w:cs/>
        </w:rPr>
        <w:t>*</w:t>
      </w:r>
      <w:r w:rsidRPr="00DA0744">
        <w:rPr>
          <w:rFonts w:ascii="Angsana New" w:hAnsi="Angsana New"/>
          <w:spacing w:val="-4"/>
          <w:sz w:val="30"/>
          <w:szCs w:val="30"/>
        </w:rPr>
        <w:t xml:space="preserve"> </w:t>
      </w:r>
      <w:r w:rsidR="005D0AD1" w:rsidRPr="00DA0744">
        <w:rPr>
          <w:rFonts w:ascii="Angsana New" w:hAnsi="Angsana New" w:hint="cs"/>
          <w:sz w:val="30"/>
          <w:szCs w:val="30"/>
          <w:cs/>
        </w:rPr>
        <w:t>เงินฝากประจำกับสถาบันการเงินได้ใช้เป็นหลักประกันต่อสถาบันการเงินสำหรับการกู้ยืมเงินและการออกหนังสือค้ำประกันของบริษัทย่อย</w:t>
      </w:r>
    </w:p>
    <w:p w14:paraId="069F9C53" w14:textId="77777777" w:rsidR="00F6040A" w:rsidRPr="004A05C2" w:rsidRDefault="00F6040A" w:rsidP="00AE18CA">
      <w:pPr>
        <w:spacing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074BDE7" w14:textId="77777777" w:rsidR="00253043" w:rsidRPr="00DA0744" w:rsidRDefault="00253043" w:rsidP="00AE18CA">
      <w:pPr>
        <w:spacing w:line="240" w:lineRule="auto"/>
        <w:ind w:left="547"/>
        <w:jc w:val="thaiDistribute"/>
        <w:rPr>
          <w:rFonts w:ascii="Angsana New" w:hAnsi="Angsana New"/>
          <w:sz w:val="4"/>
          <w:szCs w:val="4"/>
          <w:cs/>
        </w:rPr>
      </w:pPr>
    </w:p>
    <w:p w14:paraId="0F4B1937" w14:textId="038C0C18" w:rsidR="00C03563" w:rsidRPr="00DA0744" w:rsidRDefault="001A3909" w:rsidP="00AE18CA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A0744">
        <w:rPr>
          <w:rFonts w:ascii="Angsana New" w:hAnsi="Angsana New"/>
          <w:sz w:val="30"/>
          <w:szCs w:val="30"/>
        </w:rPr>
        <w:t>***</w:t>
      </w:r>
      <w:r w:rsidRPr="00DA0744">
        <w:rPr>
          <w:rFonts w:ascii="Angsana New" w:hAnsi="Angsana New" w:hint="cs"/>
          <w:sz w:val="30"/>
          <w:szCs w:val="30"/>
          <w:cs/>
        </w:rPr>
        <w:t xml:space="preserve"> </w:t>
      </w:r>
      <w:bookmarkStart w:id="4" w:name="_Hlk78730169"/>
      <w:bookmarkStart w:id="5" w:name="_Hlk118051004"/>
      <w:r w:rsidR="005D0AD1" w:rsidRPr="00DA0744">
        <w:rPr>
          <w:rFonts w:ascii="Angsana New" w:hAnsi="Angsana New" w:hint="cs"/>
          <w:spacing w:val="-4"/>
          <w:sz w:val="30"/>
          <w:szCs w:val="30"/>
          <w:cs/>
        </w:rPr>
        <w:t>บริษัทย่อยแห่งหนึ่งได้มีการมอบอำนาจการรับเงินจากลูกหนี้การค้าตามสัญญาการให้บริการให้กับสถาบันการเงิน</w:t>
      </w:r>
    </w:p>
    <w:p w14:paraId="1B0D4FA3" w14:textId="77777777" w:rsidR="00F6040A" w:rsidRPr="004A05C2" w:rsidRDefault="00F6040A" w:rsidP="00AE18CA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819A485" w14:textId="77777777" w:rsidR="005D0AD1" w:rsidRPr="00DA0744" w:rsidRDefault="005D0AD1" w:rsidP="005D0AD1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A0744">
        <w:rPr>
          <w:rFonts w:ascii="Angsana New" w:hAnsi="Angsana New" w:hint="cs"/>
          <w:sz w:val="30"/>
          <w:szCs w:val="30"/>
        </w:rPr>
        <w:t>***</w:t>
      </w:r>
      <w:r w:rsidRPr="00DA0744">
        <w:rPr>
          <w:rFonts w:ascii="Angsana New" w:hAnsi="Angsana New"/>
          <w:sz w:val="30"/>
          <w:szCs w:val="30"/>
        </w:rPr>
        <w:t>*</w:t>
      </w:r>
      <w:r w:rsidRPr="00DA0744">
        <w:rPr>
          <w:rFonts w:ascii="Angsana New" w:hAnsi="Angsana New" w:hint="cs"/>
          <w:sz w:val="30"/>
          <w:szCs w:val="30"/>
        </w:rPr>
        <w:t xml:space="preserve"> </w:t>
      </w:r>
      <w:r w:rsidRPr="00DA0744">
        <w:rPr>
          <w:rFonts w:ascii="Angsana New" w:hAnsi="Angsana New" w:hint="cs"/>
          <w:sz w:val="30"/>
          <w:szCs w:val="30"/>
          <w:cs/>
        </w:rPr>
        <w:t>บริษัทย่อยแห่งหนึ่งได้จดจำนองอาคารและส่วนปรับปรุงเป็นหลักประกันวงเงินสินเชื่อจากสถาบันการเงิน</w:t>
      </w:r>
    </w:p>
    <w:p w14:paraId="35C039EB" w14:textId="26E2E2EE" w:rsidR="00C3488F" w:rsidRPr="00DA0744" w:rsidRDefault="00C3488F" w:rsidP="00844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/>
          <w:sz w:val="30"/>
          <w:szCs w:val="30"/>
          <w:cs/>
        </w:rPr>
        <w:sectPr w:rsidR="00C3488F" w:rsidRPr="00DA0744" w:rsidSect="00614467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  <w:bookmarkStart w:id="6" w:name="_Hlk149725883"/>
      <w:bookmarkEnd w:id="4"/>
      <w:bookmarkEnd w:id="5"/>
    </w:p>
    <w:bookmarkEnd w:id="6"/>
    <w:p w14:paraId="301F99EB" w14:textId="1DFD1B52" w:rsidR="00335A9A" w:rsidRPr="00DA0744" w:rsidRDefault="001D4F25" w:rsidP="006F7C13">
      <w:pPr>
        <w:pStyle w:val="Heading1"/>
        <w:shd w:val="clear" w:color="auto" w:fill="auto"/>
        <w:tabs>
          <w:tab w:val="clear" w:pos="4513"/>
          <w:tab w:val="left" w:pos="630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DA074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75999AAE" w14:textId="55CA36C7" w:rsidR="00A26F72" w:rsidRPr="00DA0744" w:rsidRDefault="00A26F72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4"/>
          <w:szCs w:val="14"/>
        </w:rPr>
      </w:pPr>
    </w:p>
    <w:tbl>
      <w:tblPr>
        <w:tblW w:w="14865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411"/>
        <w:gridCol w:w="704"/>
        <w:gridCol w:w="237"/>
        <w:gridCol w:w="663"/>
        <w:gridCol w:w="237"/>
        <w:gridCol w:w="654"/>
        <w:gridCol w:w="236"/>
        <w:gridCol w:w="666"/>
        <w:gridCol w:w="239"/>
        <w:gridCol w:w="653"/>
        <w:gridCol w:w="236"/>
        <w:gridCol w:w="663"/>
        <w:gridCol w:w="238"/>
        <w:gridCol w:w="661"/>
        <w:gridCol w:w="236"/>
        <w:gridCol w:w="663"/>
        <w:gridCol w:w="236"/>
        <w:gridCol w:w="672"/>
        <w:gridCol w:w="236"/>
        <w:gridCol w:w="670"/>
        <w:gridCol w:w="236"/>
        <w:gridCol w:w="685"/>
        <w:gridCol w:w="236"/>
        <w:gridCol w:w="672"/>
        <w:gridCol w:w="236"/>
        <w:gridCol w:w="664"/>
        <w:gridCol w:w="236"/>
        <w:gridCol w:w="689"/>
      </w:tblGrid>
      <w:tr w:rsidR="00C15D3A" w:rsidRPr="00DA0744" w14:paraId="3DACF472" w14:textId="77777777" w:rsidTr="006D2020">
        <w:trPr>
          <w:trHeight w:val="360"/>
          <w:tblHeader/>
        </w:trPr>
        <w:tc>
          <w:tcPr>
            <w:tcW w:w="14865" w:type="dxa"/>
            <w:gridSpan w:val="28"/>
            <w:vAlign w:val="bottom"/>
            <w:hideMark/>
          </w:tcPr>
          <w:p w14:paraId="1DC8DC0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ind w:left="23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C15D3A" w:rsidRPr="00DA0744" w14:paraId="398EC084" w14:textId="77777777" w:rsidTr="006D2020">
        <w:trPr>
          <w:trHeight w:val="360"/>
          <w:tblHeader/>
        </w:trPr>
        <w:tc>
          <w:tcPr>
            <w:tcW w:w="2411" w:type="dxa"/>
            <w:vAlign w:val="bottom"/>
            <w:hideMark/>
          </w:tcPr>
          <w:p w14:paraId="2F2A8A57" w14:textId="0E4E08D2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06" w:firstLine="30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</w:t>
            </w:r>
            <w:r w:rsidR="008D581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หก</w:t>
            </w:r>
            <w:r w:rsidRPr="00DA074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เดือน</w:t>
            </w:r>
            <w:r w:rsidRPr="00DA074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1604" w:type="dxa"/>
            <w:gridSpan w:val="3"/>
            <w:vAlign w:val="bottom"/>
            <w:hideMark/>
          </w:tcPr>
          <w:p w14:paraId="0E09E5A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DA0744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7" w:type="dxa"/>
            <w:hideMark/>
          </w:tcPr>
          <w:p w14:paraId="2CBCEEEC" w14:textId="77777777" w:rsidR="00C15D3A" w:rsidRPr="00DA0744" w:rsidRDefault="00C15D3A" w:rsidP="006D2020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6" w:type="dxa"/>
            <w:gridSpan w:val="3"/>
            <w:vAlign w:val="bottom"/>
          </w:tcPr>
          <w:p w14:paraId="67269BB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39" w:type="dxa"/>
          </w:tcPr>
          <w:p w14:paraId="4F3190D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2" w:type="dxa"/>
            <w:gridSpan w:val="3"/>
            <w:vAlign w:val="bottom"/>
            <w:hideMark/>
          </w:tcPr>
          <w:p w14:paraId="3B8EEA51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38" w:type="dxa"/>
            <w:hideMark/>
          </w:tcPr>
          <w:p w14:paraId="74BFE736" w14:textId="77777777" w:rsidR="00C15D3A" w:rsidRPr="00DA0744" w:rsidRDefault="00C15D3A" w:rsidP="006D2020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gridSpan w:val="3"/>
            <w:vAlign w:val="bottom"/>
            <w:hideMark/>
          </w:tcPr>
          <w:p w14:paraId="0115EEE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DA0744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36" w:type="dxa"/>
          </w:tcPr>
          <w:p w14:paraId="417A667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8" w:type="dxa"/>
            <w:gridSpan w:val="3"/>
            <w:vAlign w:val="bottom"/>
          </w:tcPr>
          <w:p w14:paraId="0FB8A6B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สายธุรกิจเทรดดิ้ง </w:t>
            </w:r>
          </w:p>
        </w:tc>
        <w:tc>
          <w:tcPr>
            <w:tcW w:w="236" w:type="dxa"/>
          </w:tcPr>
          <w:p w14:paraId="39E0791F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93" w:type="dxa"/>
            <w:gridSpan w:val="3"/>
            <w:vAlign w:val="bottom"/>
            <w:hideMark/>
          </w:tcPr>
          <w:p w14:paraId="73936E6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ธุรกิจโครงการพิเศษและอื่นๆ</w:t>
            </w:r>
          </w:p>
        </w:tc>
        <w:tc>
          <w:tcPr>
            <w:tcW w:w="236" w:type="dxa"/>
          </w:tcPr>
          <w:p w14:paraId="79FF64F1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89" w:type="dxa"/>
            <w:gridSpan w:val="3"/>
            <w:vAlign w:val="bottom"/>
            <w:hideMark/>
          </w:tcPr>
          <w:p w14:paraId="55D077BF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  <w:r w:rsidRPr="00DA0744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ที่รายงาน</w:t>
            </w:r>
          </w:p>
        </w:tc>
      </w:tr>
      <w:tr w:rsidR="00C15D3A" w:rsidRPr="00DA0744" w14:paraId="05AF2889" w14:textId="77777777" w:rsidTr="006D2020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347C5189" w14:textId="3CC7D00C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DA074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5D2669" w:rsidRPr="005D266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30</w:t>
            </w:r>
            <w:r w:rsidRPr="00DA074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DA0744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ม</w:t>
            </w:r>
            <w:r w:rsidR="008D581D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ิถุนายน</w:t>
            </w:r>
          </w:p>
        </w:tc>
        <w:tc>
          <w:tcPr>
            <w:tcW w:w="704" w:type="dxa"/>
            <w:hideMark/>
          </w:tcPr>
          <w:p w14:paraId="2050B67C" w14:textId="41D4FF88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7" w:type="dxa"/>
            <w:hideMark/>
          </w:tcPr>
          <w:p w14:paraId="537571FC" w14:textId="77777777" w:rsidR="00C15D3A" w:rsidRPr="00DA0744" w:rsidRDefault="00C15D3A" w:rsidP="006D202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5BA2C090" w14:textId="0CB5B75B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7" w:type="dxa"/>
            <w:hideMark/>
          </w:tcPr>
          <w:p w14:paraId="0DC2435C" w14:textId="77777777" w:rsidR="00C15D3A" w:rsidRPr="00DA0744" w:rsidRDefault="00C15D3A" w:rsidP="006D202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hideMark/>
          </w:tcPr>
          <w:p w14:paraId="709EDB3D" w14:textId="13CC26B2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</w:tcPr>
          <w:p w14:paraId="194DA38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6" w:type="dxa"/>
            <w:hideMark/>
          </w:tcPr>
          <w:p w14:paraId="528843BE" w14:textId="0A5AC520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5D266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9" w:type="dxa"/>
          </w:tcPr>
          <w:p w14:paraId="509BC2F6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53" w:type="dxa"/>
            <w:hideMark/>
          </w:tcPr>
          <w:p w14:paraId="029349A3" w14:textId="6E11CB95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5D266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hideMark/>
          </w:tcPr>
          <w:p w14:paraId="677CA5C3" w14:textId="77777777" w:rsidR="00C15D3A" w:rsidRPr="00DA0744" w:rsidRDefault="00C15D3A" w:rsidP="006D202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33F028D9" w14:textId="29E5CC94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8" w:type="dxa"/>
            <w:hideMark/>
          </w:tcPr>
          <w:p w14:paraId="1F5BD2BE" w14:textId="77777777" w:rsidR="00C15D3A" w:rsidRPr="00DA0744" w:rsidRDefault="00C15D3A" w:rsidP="006D202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hideMark/>
          </w:tcPr>
          <w:p w14:paraId="20B0888F" w14:textId="395E1447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hideMark/>
          </w:tcPr>
          <w:p w14:paraId="2F739F01" w14:textId="77777777" w:rsidR="00C15D3A" w:rsidRPr="00DA0744" w:rsidRDefault="00C15D3A" w:rsidP="006D202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01A7C707" w14:textId="6966F4B2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1C8B0CF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1D7D4D21" w14:textId="5BD74A45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5D266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</w:tcPr>
          <w:p w14:paraId="6B04B17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70" w:type="dxa"/>
            <w:hideMark/>
          </w:tcPr>
          <w:p w14:paraId="2E18BC1F" w14:textId="2A69F9B9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5D266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05F5AEA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85" w:type="dxa"/>
            <w:hideMark/>
          </w:tcPr>
          <w:p w14:paraId="3D392743" w14:textId="2B18D568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5D266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</w:tcPr>
          <w:p w14:paraId="54A407D6" w14:textId="77777777" w:rsidR="00C15D3A" w:rsidRPr="00DA0744" w:rsidRDefault="00C15D3A" w:rsidP="006D202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33CD760F" w14:textId="4A7D4185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6C36E4B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hideMark/>
          </w:tcPr>
          <w:p w14:paraId="10F0C3A1" w14:textId="41ADCCB6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5D266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</w:tcPr>
          <w:p w14:paraId="7F8DC33D" w14:textId="77777777" w:rsidR="00C15D3A" w:rsidRPr="00DA0744" w:rsidRDefault="00C15D3A" w:rsidP="006D202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7C87ED7F" w14:textId="4A50A690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</w:tr>
      <w:tr w:rsidR="00C15D3A" w:rsidRPr="00DA0744" w14:paraId="05468A90" w14:textId="77777777" w:rsidTr="006D2020">
        <w:trPr>
          <w:trHeight w:val="60"/>
        </w:trPr>
        <w:tc>
          <w:tcPr>
            <w:tcW w:w="14865" w:type="dxa"/>
            <w:gridSpan w:val="28"/>
            <w:noWrap/>
            <w:vAlign w:val="bottom"/>
            <w:hideMark/>
          </w:tcPr>
          <w:p w14:paraId="2BB2CBF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ind w:left="23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DA0744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C15D3A" w:rsidRPr="00DA0744" w14:paraId="1B18B05C" w14:textId="77777777" w:rsidTr="006D2020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E3E57A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704" w:type="dxa"/>
            <w:noWrap/>
            <w:vAlign w:val="bottom"/>
          </w:tcPr>
          <w:p w14:paraId="38B59B5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A15A4F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B654B7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180D5B51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5374FDA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A33D79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41E2B996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31F6816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58CEA14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A0D493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ABE1CC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2A6272F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noWrap/>
            <w:vAlign w:val="bottom"/>
          </w:tcPr>
          <w:p w14:paraId="1DE1D09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B0CF12C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A8D128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10CB476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6F73F086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DDF46D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09AD207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1C41D5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6BA6B32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534A90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0044555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889E90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3DBE95C1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383E2E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05A4B74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C15D3A" w:rsidRPr="00DA0744" w14:paraId="1D171105" w14:textId="77777777" w:rsidTr="006D2020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1D32736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704" w:type="dxa"/>
            <w:noWrap/>
          </w:tcPr>
          <w:p w14:paraId="338299FA" w14:textId="0D09DDFC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29558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452</w:t>
            </w:r>
          </w:p>
        </w:tc>
        <w:tc>
          <w:tcPr>
            <w:tcW w:w="237" w:type="dxa"/>
            <w:noWrap/>
            <w:vAlign w:val="bottom"/>
            <w:hideMark/>
          </w:tcPr>
          <w:p w14:paraId="3459D7F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75BE4DBB" w14:textId="40F44959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D5212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222</w:t>
            </w:r>
          </w:p>
        </w:tc>
        <w:tc>
          <w:tcPr>
            <w:tcW w:w="237" w:type="dxa"/>
            <w:noWrap/>
            <w:vAlign w:val="bottom"/>
          </w:tcPr>
          <w:p w14:paraId="20B8F19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72186AF1" w14:textId="639DE4B6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29558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051</w:t>
            </w:r>
          </w:p>
        </w:tc>
        <w:tc>
          <w:tcPr>
            <w:tcW w:w="236" w:type="dxa"/>
            <w:vAlign w:val="bottom"/>
          </w:tcPr>
          <w:p w14:paraId="2DCB97E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768EAE83" w14:textId="0452E1F4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889</w:t>
            </w:r>
          </w:p>
        </w:tc>
        <w:tc>
          <w:tcPr>
            <w:tcW w:w="239" w:type="dxa"/>
          </w:tcPr>
          <w:p w14:paraId="5AC9C9A1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0A491104" w14:textId="4A15BA22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327</w:t>
            </w:r>
          </w:p>
        </w:tc>
        <w:tc>
          <w:tcPr>
            <w:tcW w:w="236" w:type="dxa"/>
            <w:noWrap/>
            <w:vAlign w:val="bottom"/>
          </w:tcPr>
          <w:p w14:paraId="301E6CA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1A3BA807" w14:textId="3FE87173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290</w:t>
            </w:r>
          </w:p>
        </w:tc>
        <w:tc>
          <w:tcPr>
            <w:tcW w:w="238" w:type="dxa"/>
            <w:noWrap/>
            <w:vAlign w:val="bottom"/>
          </w:tcPr>
          <w:p w14:paraId="7DA9C81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noWrap/>
          </w:tcPr>
          <w:p w14:paraId="756E195B" w14:textId="522F09BA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530</w:t>
            </w:r>
          </w:p>
        </w:tc>
        <w:tc>
          <w:tcPr>
            <w:tcW w:w="236" w:type="dxa"/>
            <w:noWrap/>
            <w:vAlign w:val="bottom"/>
          </w:tcPr>
          <w:p w14:paraId="1BCFB3C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0A303BDA" w14:textId="7C35D0B6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530</w:t>
            </w:r>
          </w:p>
        </w:tc>
        <w:tc>
          <w:tcPr>
            <w:tcW w:w="236" w:type="dxa"/>
            <w:vAlign w:val="bottom"/>
          </w:tcPr>
          <w:p w14:paraId="7774BEE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54CCCAA2" w14:textId="18BD5CC2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C15D3A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207</w:t>
            </w:r>
          </w:p>
        </w:tc>
        <w:tc>
          <w:tcPr>
            <w:tcW w:w="236" w:type="dxa"/>
            <w:vAlign w:val="bottom"/>
          </w:tcPr>
          <w:p w14:paraId="4F86888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hideMark/>
          </w:tcPr>
          <w:p w14:paraId="7730C7E2" w14:textId="05544B1B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C15D3A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169</w:t>
            </w:r>
          </w:p>
        </w:tc>
        <w:tc>
          <w:tcPr>
            <w:tcW w:w="236" w:type="dxa"/>
          </w:tcPr>
          <w:p w14:paraId="25711A5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7F0B80F2" w14:textId="4E4E2E96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490</w:t>
            </w:r>
          </w:p>
        </w:tc>
        <w:tc>
          <w:tcPr>
            <w:tcW w:w="236" w:type="dxa"/>
            <w:vAlign w:val="bottom"/>
          </w:tcPr>
          <w:p w14:paraId="775EB6D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0799BB9D" w14:textId="60908055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315</w:t>
            </w:r>
          </w:p>
        </w:tc>
        <w:tc>
          <w:tcPr>
            <w:tcW w:w="236" w:type="dxa"/>
            <w:vAlign w:val="bottom"/>
          </w:tcPr>
          <w:p w14:paraId="2FBF379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55C4BFF3" w14:textId="091E5BDC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="00C15D3A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057</w:t>
            </w:r>
          </w:p>
        </w:tc>
        <w:tc>
          <w:tcPr>
            <w:tcW w:w="236" w:type="dxa"/>
            <w:vAlign w:val="bottom"/>
          </w:tcPr>
          <w:p w14:paraId="78049F2C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645B4947" w14:textId="26FF2B5C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  <w:r w:rsidR="00C15D3A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415</w:t>
            </w:r>
          </w:p>
        </w:tc>
      </w:tr>
      <w:tr w:rsidR="00C15D3A" w:rsidRPr="00DA0744" w14:paraId="40AEA5A1" w14:textId="77777777" w:rsidTr="006D2020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18F4B9B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F84A313" w14:textId="78DAF1E3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37" w:type="dxa"/>
            <w:noWrap/>
            <w:vAlign w:val="bottom"/>
            <w:hideMark/>
          </w:tcPr>
          <w:p w14:paraId="1E70FFB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00E29CD" w14:textId="2DFB1AEE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7" w:type="dxa"/>
            <w:noWrap/>
            <w:vAlign w:val="bottom"/>
          </w:tcPr>
          <w:p w14:paraId="6A668B0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F007DE" w14:textId="4B11D12D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236" w:type="dxa"/>
            <w:vAlign w:val="bottom"/>
          </w:tcPr>
          <w:p w14:paraId="656AD3AC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47496C" w14:textId="0F9C985C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239" w:type="dxa"/>
          </w:tcPr>
          <w:p w14:paraId="1FD8893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11468F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70C3DE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BAF7CCB" w14:textId="105F207B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8" w:type="dxa"/>
            <w:noWrap/>
            <w:vAlign w:val="bottom"/>
          </w:tcPr>
          <w:p w14:paraId="2653423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32073AD" w14:textId="6B27B2DB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131</w:t>
            </w:r>
          </w:p>
        </w:tc>
        <w:tc>
          <w:tcPr>
            <w:tcW w:w="236" w:type="dxa"/>
            <w:noWrap/>
            <w:vAlign w:val="bottom"/>
          </w:tcPr>
          <w:p w14:paraId="6F028E0F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010C9F6" w14:textId="3EF9E691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236" w:type="dxa"/>
            <w:vAlign w:val="bottom"/>
          </w:tcPr>
          <w:p w14:paraId="2F20CD9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BF0ED" w14:textId="77933FE4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236" w:type="dxa"/>
            <w:vAlign w:val="bottom"/>
          </w:tcPr>
          <w:p w14:paraId="65D66A1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B1FFAD" w14:textId="3B7271B3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236" w:type="dxa"/>
          </w:tcPr>
          <w:p w14:paraId="60AA769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3C072" w14:textId="25C29B93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63</w:t>
            </w:r>
          </w:p>
        </w:tc>
        <w:tc>
          <w:tcPr>
            <w:tcW w:w="236" w:type="dxa"/>
            <w:vAlign w:val="bottom"/>
          </w:tcPr>
          <w:p w14:paraId="6D4A7D2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AF18CD" w14:textId="3921432D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79</w:t>
            </w:r>
          </w:p>
        </w:tc>
        <w:tc>
          <w:tcPr>
            <w:tcW w:w="236" w:type="dxa"/>
            <w:vAlign w:val="bottom"/>
          </w:tcPr>
          <w:p w14:paraId="21576B2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B5B817" w14:textId="349FF7D9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258</w:t>
            </w:r>
          </w:p>
        </w:tc>
        <w:tc>
          <w:tcPr>
            <w:tcW w:w="236" w:type="dxa"/>
            <w:vAlign w:val="bottom"/>
          </w:tcPr>
          <w:p w14:paraId="236421C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7167F9" w14:textId="17003DAB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200</w:t>
            </w:r>
          </w:p>
        </w:tc>
      </w:tr>
      <w:tr w:rsidR="00C15D3A" w:rsidRPr="00DA0744" w14:paraId="1438243A" w14:textId="77777777" w:rsidTr="006D2020">
        <w:trPr>
          <w:trHeight w:val="50"/>
        </w:trPr>
        <w:tc>
          <w:tcPr>
            <w:tcW w:w="2411" w:type="dxa"/>
            <w:vAlign w:val="bottom"/>
            <w:hideMark/>
          </w:tcPr>
          <w:p w14:paraId="0714FA1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CB0DB6" w14:textId="69865D15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29558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467</w:t>
            </w:r>
          </w:p>
        </w:tc>
        <w:tc>
          <w:tcPr>
            <w:tcW w:w="237" w:type="dxa"/>
            <w:vAlign w:val="bottom"/>
            <w:hideMark/>
          </w:tcPr>
          <w:p w14:paraId="6AD9D24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1652C30" w14:textId="1E3D5FAD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D5212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234</w:t>
            </w:r>
          </w:p>
        </w:tc>
        <w:tc>
          <w:tcPr>
            <w:tcW w:w="237" w:type="dxa"/>
            <w:vAlign w:val="bottom"/>
          </w:tcPr>
          <w:p w14:paraId="615CF60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57DE36" w14:textId="41A5619C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29558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076</w:t>
            </w:r>
          </w:p>
        </w:tc>
        <w:tc>
          <w:tcPr>
            <w:tcW w:w="236" w:type="dxa"/>
            <w:vAlign w:val="bottom"/>
          </w:tcPr>
          <w:p w14:paraId="33F48BC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7A2C95A" w14:textId="3D37BA10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910</w:t>
            </w:r>
          </w:p>
        </w:tc>
        <w:tc>
          <w:tcPr>
            <w:tcW w:w="239" w:type="dxa"/>
          </w:tcPr>
          <w:p w14:paraId="4B1351C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35B941" w14:textId="586784C3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327</w:t>
            </w:r>
          </w:p>
        </w:tc>
        <w:tc>
          <w:tcPr>
            <w:tcW w:w="236" w:type="dxa"/>
            <w:vAlign w:val="bottom"/>
          </w:tcPr>
          <w:p w14:paraId="0B10CAA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E3B52EB" w14:textId="2D424F2C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291</w:t>
            </w:r>
          </w:p>
        </w:tc>
        <w:tc>
          <w:tcPr>
            <w:tcW w:w="238" w:type="dxa"/>
            <w:vAlign w:val="bottom"/>
          </w:tcPr>
          <w:p w14:paraId="64E8CA9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B05500" w14:textId="4664DF4C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661</w:t>
            </w:r>
          </w:p>
        </w:tc>
        <w:tc>
          <w:tcPr>
            <w:tcW w:w="236" w:type="dxa"/>
            <w:vAlign w:val="bottom"/>
          </w:tcPr>
          <w:p w14:paraId="74B9B48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35026A5" w14:textId="3D85FC74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590</w:t>
            </w:r>
          </w:p>
        </w:tc>
        <w:tc>
          <w:tcPr>
            <w:tcW w:w="236" w:type="dxa"/>
            <w:vAlign w:val="bottom"/>
          </w:tcPr>
          <w:p w14:paraId="04E73C0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F64882" w14:textId="4E5B333B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C15D3A"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231</w:t>
            </w:r>
          </w:p>
        </w:tc>
        <w:tc>
          <w:tcPr>
            <w:tcW w:w="236" w:type="dxa"/>
            <w:vAlign w:val="bottom"/>
          </w:tcPr>
          <w:p w14:paraId="4448820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CB07E50" w14:textId="2CEFD3B9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C15D3A"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196</w:t>
            </w:r>
          </w:p>
        </w:tc>
        <w:tc>
          <w:tcPr>
            <w:tcW w:w="236" w:type="dxa"/>
          </w:tcPr>
          <w:p w14:paraId="09EA990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FCA252" w14:textId="1AD7E2EB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553</w:t>
            </w:r>
          </w:p>
        </w:tc>
        <w:tc>
          <w:tcPr>
            <w:tcW w:w="236" w:type="dxa"/>
            <w:vAlign w:val="bottom"/>
          </w:tcPr>
          <w:p w14:paraId="01EBC6EF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D3B7991" w14:textId="3FA992F3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394</w:t>
            </w:r>
          </w:p>
        </w:tc>
        <w:tc>
          <w:tcPr>
            <w:tcW w:w="236" w:type="dxa"/>
            <w:vAlign w:val="bottom"/>
          </w:tcPr>
          <w:p w14:paraId="7DB3991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055ABA" w14:textId="3B70F70E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  <w:r w:rsidR="00C15D3A"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315</w:t>
            </w:r>
          </w:p>
        </w:tc>
        <w:tc>
          <w:tcPr>
            <w:tcW w:w="236" w:type="dxa"/>
            <w:vAlign w:val="bottom"/>
          </w:tcPr>
          <w:p w14:paraId="5E767B2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25F11BD" w14:textId="7FE54DCE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="00C15D3A"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615</w:t>
            </w:r>
          </w:p>
        </w:tc>
      </w:tr>
      <w:tr w:rsidR="00C15D3A" w:rsidRPr="00DA0744" w14:paraId="1B127AEE" w14:textId="77777777" w:rsidTr="006D2020">
        <w:trPr>
          <w:trHeight w:val="29"/>
        </w:trPr>
        <w:tc>
          <w:tcPr>
            <w:tcW w:w="2411" w:type="dxa"/>
            <w:noWrap/>
            <w:vAlign w:val="bottom"/>
          </w:tcPr>
          <w:p w14:paraId="48D2912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116511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032B33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412B54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7" w:type="dxa"/>
            <w:noWrap/>
          </w:tcPr>
          <w:p w14:paraId="2CC12C4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9CC5E36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046FCDC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5F4316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9" w:type="dxa"/>
          </w:tcPr>
          <w:p w14:paraId="679D818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07FEF4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</w:tcPr>
          <w:p w14:paraId="670BC76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9ED3B8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8" w:type="dxa"/>
            <w:noWrap/>
          </w:tcPr>
          <w:p w14:paraId="2D1212C6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1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966F02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D17C0D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34CD1B1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75153CF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AD04BAF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33F459E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029F13F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2418E12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82FBF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61085E2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103BC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1ED2440C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89326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415FCCDF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34361F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C15D3A" w:rsidRPr="00DA0744" w14:paraId="61C22D1F" w14:textId="77777777" w:rsidTr="006D2020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2F02BE66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704" w:type="dxa"/>
            <w:noWrap/>
            <w:vAlign w:val="bottom"/>
          </w:tcPr>
          <w:p w14:paraId="174F22E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1FAB53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A06A26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0B91DFD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7645872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45E147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08450A6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5BACE91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1376B86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4C8CFED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81A4E0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</w:tcPr>
          <w:p w14:paraId="042F87E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noWrap/>
            <w:vAlign w:val="bottom"/>
          </w:tcPr>
          <w:p w14:paraId="2E7CA4D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ECBDD3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6DF2410C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1B660E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4CAF1A1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487A37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1297F4C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A969EF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2F5CF1F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BBBB68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0B56F19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17E70A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AB40E0F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88C1E0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7269D94C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C15D3A" w:rsidRPr="00DA0744" w14:paraId="592500E6" w14:textId="77777777" w:rsidTr="006D2020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149E97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704" w:type="dxa"/>
            <w:noWrap/>
            <w:vAlign w:val="bottom"/>
          </w:tcPr>
          <w:p w14:paraId="3B8F111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A906211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00F32E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3220337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18631F8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DBCE92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4348C9E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5A770CE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437775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7EE990D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6166018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</w:tcPr>
          <w:p w14:paraId="2154D90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noWrap/>
            <w:vAlign w:val="bottom"/>
          </w:tcPr>
          <w:p w14:paraId="4F16C49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781005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6AF7E75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373FD7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3CF322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EC46C1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6073B1B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175303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17C68D9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73184E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01C4AFF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19E8D76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6AA5CAB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55E15E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357B602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C15D3A" w:rsidRPr="00DA0744" w14:paraId="26597C9D" w14:textId="77777777" w:rsidTr="006D2020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BA068F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</w:p>
          <w:p w14:paraId="53E8D8A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704" w:type="dxa"/>
            <w:noWrap/>
            <w:vAlign w:val="bottom"/>
          </w:tcPr>
          <w:p w14:paraId="26CB51CF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610E4A5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7C45D04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1D541F3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3F3F534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B6ACF1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4B98833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34EDF22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76F859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C65511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55E3D72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20C12B2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noWrap/>
            <w:vAlign w:val="bottom"/>
          </w:tcPr>
          <w:p w14:paraId="2DA1AEB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EB9899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1EE116A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C2F4E4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7DDBB1F1" w14:textId="66F12716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C15D3A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194</w:t>
            </w:r>
          </w:p>
        </w:tc>
        <w:tc>
          <w:tcPr>
            <w:tcW w:w="236" w:type="dxa"/>
            <w:vAlign w:val="bottom"/>
          </w:tcPr>
          <w:p w14:paraId="70465FD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56D692BE" w14:textId="0DBE7158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C15D3A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157</w:t>
            </w:r>
          </w:p>
        </w:tc>
        <w:tc>
          <w:tcPr>
            <w:tcW w:w="236" w:type="dxa"/>
          </w:tcPr>
          <w:p w14:paraId="00C8575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20CAA58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93D037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  <w:hideMark/>
          </w:tcPr>
          <w:p w14:paraId="54BB906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AA004F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27EB60C8" w14:textId="4E11F160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C15D3A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194</w:t>
            </w:r>
          </w:p>
        </w:tc>
        <w:tc>
          <w:tcPr>
            <w:tcW w:w="236" w:type="dxa"/>
            <w:vAlign w:val="bottom"/>
          </w:tcPr>
          <w:p w14:paraId="0BECA576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  <w:hideMark/>
          </w:tcPr>
          <w:p w14:paraId="10945A51" w14:textId="00729CD6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C15D3A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157</w:t>
            </w:r>
          </w:p>
        </w:tc>
      </w:tr>
      <w:tr w:rsidR="00C15D3A" w:rsidRPr="00DA0744" w14:paraId="1387E5B0" w14:textId="77777777" w:rsidTr="006D2020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20E6CCC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อุปกรณ์เทคโนโลยีและอื่นๆ</w:t>
            </w:r>
          </w:p>
        </w:tc>
        <w:tc>
          <w:tcPr>
            <w:tcW w:w="704" w:type="dxa"/>
            <w:noWrap/>
            <w:vAlign w:val="bottom"/>
          </w:tcPr>
          <w:p w14:paraId="0E70BF2E" w14:textId="23AD5862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625</w:t>
            </w:r>
          </w:p>
        </w:tc>
        <w:tc>
          <w:tcPr>
            <w:tcW w:w="237" w:type="dxa"/>
            <w:noWrap/>
            <w:vAlign w:val="bottom"/>
          </w:tcPr>
          <w:p w14:paraId="1662FEDC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6ED80BC5" w14:textId="58F84327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297</w:t>
            </w:r>
          </w:p>
        </w:tc>
        <w:tc>
          <w:tcPr>
            <w:tcW w:w="237" w:type="dxa"/>
            <w:noWrap/>
            <w:vAlign w:val="bottom"/>
          </w:tcPr>
          <w:p w14:paraId="71487A3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0484FDA1" w14:textId="3B2485E2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112</w:t>
            </w:r>
          </w:p>
        </w:tc>
        <w:tc>
          <w:tcPr>
            <w:tcW w:w="236" w:type="dxa"/>
            <w:vAlign w:val="bottom"/>
          </w:tcPr>
          <w:p w14:paraId="7D02A9C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6A384282" w14:textId="68A10324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239" w:type="dxa"/>
          </w:tcPr>
          <w:p w14:paraId="0B5C61F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72267041" w14:textId="33F422B1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47AD6AA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62E2021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1377937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noWrap/>
          </w:tcPr>
          <w:p w14:paraId="6D5FEA0E" w14:textId="326976CB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  <w:noWrap/>
            <w:vAlign w:val="bottom"/>
          </w:tcPr>
          <w:p w14:paraId="13A3080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7077F8F0" w14:textId="5896242C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vAlign w:val="bottom"/>
          </w:tcPr>
          <w:p w14:paraId="45960DD1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289CE3D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5DE866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64D7E81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49EF10FF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736BD648" w14:textId="2D67562B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63</w:t>
            </w:r>
          </w:p>
        </w:tc>
        <w:tc>
          <w:tcPr>
            <w:tcW w:w="236" w:type="dxa"/>
            <w:vAlign w:val="bottom"/>
          </w:tcPr>
          <w:p w14:paraId="0B088B96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61DF9DAE" w14:textId="1A1C176D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6" w:type="dxa"/>
            <w:vAlign w:val="bottom"/>
          </w:tcPr>
          <w:p w14:paraId="5AB11226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561211E5" w14:textId="6A16D97D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816</w:t>
            </w:r>
          </w:p>
        </w:tc>
        <w:tc>
          <w:tcPr>
            <w:tcW w:w="236" w:type="dxa"/>
            <w:vAlign w:val="bottom"/>
          </w:tcPr>
          <w:p w14:paraId="0E45731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195CADE5" w14:textId="1E922CE2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353</w:t>
            </w:r>
          </w:p>
        </w:tc>
      </w:tr>
      <w:tr w:rsidR="00C15D3A" w:rsidRPr="00DA0744" w14:paraId="3F373551" w14:textId="77777777" w:rsidTr="006D2020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F834CF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704" w:type="dxa"/>
            <w:noWrap/>
            <w:vAlign w:val="bottom"/>
          </w:tcPr>
          <w:p w14:paraId="4B2C1970" w14:textId="6FB93F01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203</w:t>
            </w:r>
          </w:p>
        </w:tc>
        <w:tc>
          <w:tcPr>
            <w:tcW w:w="237" w:type="dxa"/>
            <w:noWrap/>
            <w:vAlign w:val="bottom"/>
          </w:tcPr>
          <w:p w14:paraId="75D8ADA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148A18CA" w14:textId="340F20D7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217</w:t>
            </w:r>
          </w:p>
        </w:tc>
        <w:tc>
          <w:tcPr>
            <w:tcW w:w="237" w:type="dxa"/>
            <w:noWrap/>
            <w:vAlign w:val="bottom"/>
          </w:tcPr>
          <w:p w14:paraId="10E5B77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57BBAE36" w14:textId="2674DA2D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245</w:t>
            </w:r>
          </w:p>
        </w:tc>
        <w:tc>
          <w:tcPr>
            <w:tcW w:w="236" w:type="dxa"/>
            <w:vAlign w:val="bottom"/>
          </w:tcPr>
          <w:p w14:paraId="56173BFC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546521BD" w14:textId="2B09326B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198</w:t>
            </w:r>
          </w:p>
        </w:tc>
        <w:tc>
          <w:tcPr>
            <w:tcW w:w="239" w:type="dxa"/>
          </w:tcPr>
          <w:p w14:paraId="46CC3EC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4914072" w14:textId="5F7D11AE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322</w:t>
            </w:r>
          </w:p>
        </w:tc>
        <w:tc>
          <w:tcPr>
            <w:tcW w:w="236" w:type="dxa"/>
            <w:noWrap/>
            <w:vAlign w:val="bottom"/>
          </w:tcPr>
          <w:p w14:paraId="73621B5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15BF04B0" w14:textId="0E798797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287</w:t>
            </w:r>
          </w:p>
        </w:tc>
        <w:tc>
          <w:tcPr>
            <w:tcW w:w="238" w:type="dxa"/>
            <w:noWrap/>
            <w:vAlign w:val="bottom"/>
          </w:tcPr>
          <w:p w14:paraId="5C239CF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noWrap/>
          </w:tcPr>
          <w:p w14:paraId="5D4A99EF" w14:textId="06FB34D8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180</w:t>
            </w:r>
          </w:p>
        </w:tc>
        <w:tc>
          <w:tcPr>
            <w:tcW w:w="236" w:type="dxa"/>
            <w:noWrap/>
            <w:vAlign w:val="bottom"/>
          </w:tcPr>
          <w:p w14:paraId="1200419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2EE1EB12" w14:textId="1FB37B09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339</w:t>
            </w:r>
          </w:p>
        </w:tc>
        <w:tc>
          <w:tcPr>
            <w:tcW w:w="236" w:type="dxa"/>
            <w:vAlign w:val="bottom"/>
          </w:tcPr>
          <w:p w14:paraId="2C03CC8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28C96F3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2BB8E1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004688F6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2D00E3D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16326C5B" w14:textId="419D64E7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127</w:t>
            </w:r>
          </w:p>
        </w:tc>
        <w:tc>
          <w:tcPr>
            <w:tcW w:w="236" w:type="dxa"/>
            <w:vAlign w:val="bottom"/>
          </w:tcPr>
          <w:p w14:paraId="2773A37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1A530637" w14:textId="5ADE3E9F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236" w:type="dxa"/>
            <w:vAlign w:val="bottom"/>
          </w:tcPr>
          <w:p w14:paraId="7E223AB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233EE1B" w14:textId="2FB63555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C6CD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077</w:t>
            </w:r>
          </w:p>
        </w:tc>
        <w:tc>
          <w:tcPr>
            <w:tcW w:w="236" w:type="dxa"/>
            <w:vAlign w:val="bottom"/>
          </w:tcPr>
          <w:p w14:paraId="1D42311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0F620A70" w14:textId="7E56B1BA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2C2D1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111</w:t>
            </w:r>
          </w:p>
        </w:tc>
      </w:tr>
      <w:tr w:rsidR="00C15D3A" w:rsidRPr="00DA0744" w14:paraId="1BAA1BD8" w14:textId="77777777" w:rsidTr="006D2020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44053AF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704" w:type="dxa"/>
            <w:noWrap/>
            <w:vAlign w:val="bottom"/>
          </w:tcPr>
          <w:p w14:paraId="17B40E11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718C711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33DACA0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6B847BF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54950A13" w14:textId="6288412B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633</w:t>
            </w:r>
          </w:p>
        </w:tc>
        <w:tc>
          <w:tcPr>
            <w:tcW w:w="236" w:type="dxa"/>
            <w:vAlign w:val="bottom"/>
          </w:tcPr>
          <w:p w14:paraId="74B0563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2BE94C1C" w14:textId="471A5069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610</w:t>
            </w:r>
          </w:p>
        </w:tc>
        <w:tc>
          <w:tcPr>
            <w:tcW w:w="239" w:type="dxa"/>
          </w:tcPr>
          <w:p w14:paraId="3019A20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6269571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E3F96F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688FCB6F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6F7C60A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noWrap/>
          </w:tcPr>
          <w:p w14:paraId="1193CB4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DE9D45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3E83988C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97FFA6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1DB6A04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22EBF1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5665E19F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1D8D6BC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556D7C8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450085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6D5CA04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57DF09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1B833283" w14:textId="2587EDE8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633</w:t>
            </w:r>
          </w:p>
        </w:tc>
        <w:tc>
          <w:tcPr>
            <w:tcW w:w="236" w:type="dxa"/>
            <w:vAlign w:val="bottom"/>
          </w:tcPr>
          <w:p w14:paraId="13358FC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08D98403" w14:textId="30533FA5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610</w:t>
            </w:r>
          </w:p>
        </w:tc>
      </w:tr>
      <w:tr w:rsidR="00C15D3A" w:rsidRPr="00DA0744" w14:paraId="53583DD5" w14:textId="77777777" w:rsidTr="006D2020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67FADC26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1DDC7DD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704" w:type="dxa"/>
            <w:noWrap/>
            <w:vAlign w:val="bottom"/>
          </w:tcPr>
          <w:p w14:paraId="2ED55BE1" w14:textId="6FEAD1B6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604</w:t>
            </w:r>
          </w:p>
        </w:tc>
        <w:tc>
          <w:tcPr>
            <w:tcW w:w="237" w:type="dxa"/>
            <w:noWrap/>
            <w:vAlign w:val="bottom"/>
          </w:tcPr>
          <w:p w14:paraId="4A32A35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13B17AA8" w14:textId="68850D46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680</w:t>
            </w:r>
          </w:p>
        </w:tc>
        <w:tc>
          <w:tcPr>
            <w:tcW w:w="237" w:type="dxa"/>
            <w:noWrap/>
            <w:vAlign w:val="bottom"/>
          </w:tcPr>
          <w:p w14:paraId="1ABB330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1AA195FF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404142E" w14:textId="566093FD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236" w:type="dxa"/>
            <w:vAlign w:val="bottom"/>
          </w:tcPr>
          <w:p w14:paraId="6B86F98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3420BC6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6E903D9" w14:textId="690767AA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239" w:type="dxa"/>
          </w:tcPr>
          <w:p w14:paraId="144597C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4CDBFE50" w14:textId="4DC473E7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2EB8212C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68DD7437" w14:textId="6CB5E475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8" w:type="dxa"/>
            <w:noWrap/>
            <w:vAlign w:val="bottom"/>
          </w:tcPr>
          <w:p w14:paraId="12C05D0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noWrap/>
          </w:tcPr>
          <w:p w14:paraId="78BD1FA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A74CC53" w14:textId="542E33A8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326</w:t>
            </w:r>
          </w:p>
        </w:tc>
        <w:tc>
          <w:tcPr>
            <w:tcW w:w="236" w:type="dxa"/>
            <w:noWrap/>
            <w:vAlign w:val="bottom"/>
          </w:tcPr>
          <w:p w14:paraId="3DCF408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52EB539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8F355F9" w14:textId="2FCC1FCD" w:rsidR="00C15D3A" w:rsidRPr="00DA0744" w:rsidRDefault="005D2669" w:rsidP="002C2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179</w:t>
            </w:r>
          </w:p>
        </w:tc>
        <w:tc>
          <w:tcPr>
            <w:tcW w:w="236" w:type="dxa"/>
            <w:vAlign w:val="bottom"/>
          </w:tcPr>
          <w:p w14:paraId="1A36042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254B209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E2D3BEF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386110D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7ECF2FB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6D65664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6109411" w14:textId="19FABAB3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277</w:t>
            </w:r>
          </w:p>
        </w:tc>
        <w:tc>
          <w:tcPr>
            <w:tcW w:w="236" w:type="dxa"/>
            <w:vAlign w:val="bottom"/>
          </w:tcPr>
          <w:p w14:paraId="250D42E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08CC0231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57CD1B8" w14:textId="4B72BEBC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195</w:t>
            </w:r>
          </w:p>
        </w:tc>
        <w:tc>
          <w:tcPr>
            <w:tcW w:w="236" w:type="dxa"/>
            <w:vAlign w:val="bottom"/>
          </w:tcPr>
          <w:p w14:paraId="708630F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6712867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CBD8FB8" w14:textId="61618C8E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C6CD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264</w:t>
            </w:r>
          </w:p>
        </w:tc>
        <w:tc>
          <w:tcPr>
            <w:tcW w:w="236" w:type="dxa"/>
            <w:vAlign w:val="bottom"/>
          </w:tcPr>
          <w:p w14:paraId="1F3F75C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6096881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9EFE607" w14:textId="57DD4FF4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2C2D1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103</w:t>
            </w:r>
          </w:p>
        </w:tc>
      </w:tr>
      <w:tr w:rsidR="00C15D3A" w:rsidRPr="00DA0744" w14:paraId="00DAC213" w14:textId="77777777" w:rsidTr="006D2020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B49036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บริการอื่นๆ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15276B" w14:textId="7E83F277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37" w:type="dxa"/>
            <w:noWrap/>
            <w:vAlign w:val="bottom"/>
          </w:tcPr>
          <w:p w14:paraId="3595FDF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63D2BF2" w14:textId="73E2CFB6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237" w:type="dxa"/>
            <w:noWrap/>
            <w:vAlign w:val="bottom"/>
          </w:tcPr>
          <w:p w14:paraId="03CBD1B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9E593" w14:textId="5DEF90D9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vAlign w:val="bottom"/>
          </w:tcPr>
          <w:p w14:paraId="71290EC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296C25" w14:textId="46B59A5F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9" w:type="dxa"/>
          </w:tcPr>
          <w:p w14:paraId="03269E96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9E9D7B" w14:textId="5C416FCA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0F0C725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B8B71B5" w14:textId="38466966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8" w:type="dxa"/>
            <w:noWrap/>
            <w:vAlign w:val="bottom"/>
          </w:tcPr>
          <w:p w14:paraId="5F96217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D8FB89D" w14:textId="71DDD4C2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6" w:type="dxa"/>
            <w:noWrap/>
            <w:vAlign w:val="bottom"/>
          </w:tcPr>
          <w:p w14:paraId="2DAA30B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51B6924" w14:textId="251DEFC0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379D7EA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1131E0" w14:textId="3431EF27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  <w:vAlign w:val="bottom"/>
          </w:tcPr>
          <w:p w14:paraId="1EB32A5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6C9F94" w14:textId="214FA43D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</w:tcPr>
          <w:p w14:paraId="1432C54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C75729" w14:textId="5DCC5359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36" w:type="dxa"/>
            <w:vAlign w:val="bottom"/>
          </w:tcPr>
          <w:p w14:paraId="4C67B156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0B0A62" w14:textId="47504C45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236" w:type="dxa"/>
            <w:vAlign w:val="bottom"/>
          </w:tcPr>
          <w:p w14:paraId="5F9A18C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B59FED" w14:textId="1FE3CF24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73</w:t>
            </w:r>
          </w:p>
        </w:tc>
        <w:tc>
          <w:tcPr>
            <w:tcW w:w="236" w:type="dxa"/>
            <w:vAlign w:val="bottom"/>
          </w:tcPr>
          <w:p w14:paraId="13C516D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095A52" w14:textId="513D309C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</w:t>
            </w:r>
          </w:p>
        </w:tc>
      </w:tr>
      <w:tr w:rsidR="00C15D3A" w:rsidRPr="00DA0744" w14:paraId="2B0A16AC" w14:textId="77777777" w:rsidTr="009403F5">
        <w:trPr>
          <w:trHeight w:val="50"/>
        </w:trPr>
        <w:tc>
          <w:tcPr>
            <w:tcW w:w="2411" w:type="dxa"/>
            <w:noWrap/>
            <w:vAlign w:val="bottom"/>
            <w:hideMark/>
          </w:tcPr>
          <w:p w14:paraId="635414E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BB32FD3" w14:textId="73EAF3FB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C6CD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452</w:t>
            </w:r>
          </w:p>
        </w:tc>
        <w:tc>
          <w:tcPr>
            <w:tcW w:w="237" w:type="dxa"/>
            <w:noWrap/>
            <w:vAlign w:val="bottom"/>
          </w:tcPr>
          <w:p w14:paraId="143E764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3B4CB70C" w14:textId="63275251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2C2D1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222</w:t>
            </w:r>
          </w:p>
        </w:tc>
        <w:tc>
          <w:tcPr>
            <w:tcW w:w="237" w:type="dxa"/>
            <w:noWrap/>
            <w:vAlign w:val="bottom"/>
          </w:tcPr>
          <w:p w14:paraId="091709C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DDBBAD" w14:textId="434DF6ED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C6CD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051</w:t>
            </w:r>
          </w:p>
        </w:tc>
        <w:tc>
          <w:tcPr>
            <w:tcW w:w="236" w:type="dxa"/>
            <w:vAlign w:val="bottom"/>
          </w:tcPr>
          <w:p w14:paraId="7C75CD2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E4BAA21" w14:textId="47CF8EA4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889</w:t>
            </w:r>
          </w:p>
        </w:tc>
        <w:tc>
          <w:tcPr>
            <w:tcW w:w="239" w:type="dxa"/>
          </w:tcPr>
          <w:p w14:paraId="47CA9BE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2CC3760" w14:textId="4B1AB694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327</w:t>
            </w:r>
          </w:p>
        </w:tc>
        <w:tc>
          <w:tcPr>
            <w:tcW w:w="236" w:type="dxa"/>
            <w:noWrap/>
            <w:vAlign w:val="bottom"/>
          </w:tcPr>
          <w:p w14:paraId="2F752FC6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3DB686DC" w14:textId="174DDEEC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290</w:t>
            </w:r>
          </w:p>
        </w:tc>
        <w:tc>
          <w:tcPr>
            <w:tcW w:w="238" w:type="dxa"/>
            <w:noWrap/>
            <w:vAlign w:val="bottom"/>
          </w:tcPr>
          <w:p w14:paraId="1E608E26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93A14AE" w14:textId="1867EEC1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530</w:t>
            </w:r>
          </w:p>
        </w:tc>
        <w:tc>
          <w:tcPr>
            <w:tcW w:w="236" w:type="dxa"/>
            <w:noWrap/>
            <w:vAlign w:val="bottom"/>
          </w:tcPr>
          <w:p w14:paraId="44383EF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3CD5396A" w14:textId="1D2EF367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530</w:t>
            </w:r>
          </w:p>
        </w:tc>
        <w:tc>
          <w:tcPr>
            <w:tcW w:w="236" w:type="dxa"/>
            <w:vAlign w:val="bottom"/>
          </w:tcPr>
          <w:p w14:paraId="5B08789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080875" w14:textId="21E5C37A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C15D3A"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207</w:t>
            </w:r>
          </w:p>
        </w:tc>
        <w:tc>
          <w:tcPr>
            <w:tcW w:w="236" w:type="dxa"/>
            <w:vAlign w:val="bottom"/>
          </w:tcPr>
          <w:p w14:paraId="22396026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E2A5E29" w14:textId="0C170D65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C15D3A"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169</w:t>
            </w:r>
          </w:p>
        </w:tc>
        <w:tc>
          <w:tcPr>
            <w:tcW w:w="236" w:type="dxa"/>
          </w:tcPr>
          <w:p w14:paraId="0A6B01E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346E1B" w14:textId="4A79D3CF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490</w:t>
            </w:r>
          </w:p>
        </w:tc>
        <w:tc>
          <w:tcPr>
            <w:tcW w:w="236" w:type="dxa"/>
            <w:vAlign w:val="bottom"/>
          </w:tcPr>
          <w:p w14:paraId="6470D95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84E24FC" w14:textId="0107EFC2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315</w:t>
            </w:r>
          </w:p>
        </w:tc>
        <w:tc>
          <w:tcPr>
            <w:tcW w:w="236" w:type="dxa"/>
            <w:vAlign w:val="bottom"/>
          </w:tcPr>
          <w:p w14:paraId="48EDBD9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8F7F8E" w14:textId="4B5EDE85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  <w:r w:rsidR="00C15D3A"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057</w:t>
            </w:r>
          </w:p>
        </w:tc>
        <w:tc>
          <w:tcPr>
            <w:tcW w:w="236" w:type="dxa"/>
            <w:vAlign w:val="bottom"/>
          </w:tcPr>
          <w:p w14:paraId="131D56C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7971B95" w14:textId="2B9CBAE4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="00C15D3A"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415</w:t>
            </w:r>
          </w:p>
        </w:tc>
      </w:tr>
      <w:tr w:rsidR="009403F5" w:rsidRPr="00DA0744" w14:paraId="0D8EC278" w14:textId="77777777" w:rsidTr="009403F5">
        <w:trPr>
          <w:trHeight w:val="50"/>
        </w:trPr>
        <w:tc>
          <w:tcPr>
            <w:tcW w:w="2411" w:type="dxa"/>
            <w:noWrap/>
            <w:vAlign w:val="bottom"/>
          </w:tcPr>
          <w:p w14:paraId="5DAD5BED" w14:textId="77777777" w:rsidR="009403F5" w:rsidRPr="00DA0744" w:rsidRDefault="009403F5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EAC831D" w14:textId="77777777" w:rsidR="009403F5" w:rsidRPr="00DA0744" w:rsidRDefault="009403F5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1B2EDE95" w14:textId="77777777" w:rsidR="009403F5" w:rsidRPr="00DA0744" w:rsidRDefault="009403F5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01DB4F2" w14:textId="77777777" w:rsidR="009403F5" w:rsidRPr="00DA0744" w:rsidRDefault="009403F5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EB3984F" w14:textId="77777777" w:rsidR="009403F5" w:rsidRPr="00DA0744" w:rsidRDefault="009403F5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right w:val="nil"/>
            </w:tcBorders>
          </w:tcPr>
          <w:p w14:paraId="0AE6D3DD" w14:textId="77777777" w:rsidR="009403F5" w:rsidRPr="00DA0744" w:rsidRDefault="009403F5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45A6B7F" w14:textId="77777777" w:rsidR="009403F5" w:rsidRPr="00DA0744" w:rsidRDefault="009403F5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right w:val="nil"/>
            </w:tcBorders>
          </w:tcPr>
          <w:p w14:paraId="2BDAD967" w14:textId="77777777" w:rsidR="009403F5" w:rsidRPr="00DA0744" w:rsidRDefault="009403F5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05D31E56" w14:textId="77777777" w:rsidR="009403F5" w:rsidRPr="00DA0744" w:rsidRDefault="009403F5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F3F7B86" w14:textId="77777777" w:rsidR="009403F5" w:rsidRPr="00DA0744" w:rsidRDefault="009403F5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1727297" w14:textId="77777777" w:rsidR="009403F5" w:rsidRPr="00DA0744" w:rsidRDefault="009403F5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EA2B317" w14:textId="77777777" w:rsidR="009403F5" w:rsidRPr="00DA0744" w:rsidRDefault="009403F5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72BD67F2" w14:textId="77777777" w:rsidR="009403F5" w:rsidRPr="00DA0744" w:rsidRDefault="009403F5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6749B303" w14:textId="77777777" w:rsidR="009403F5" w:rsidRPr="00DA0744" w:rsidRDefault="009403F5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1655CEC" w14:textId="77777777" w:rsidR="009403F5" w:rsidRPr="00DA0744" w:rsidRDefault="009403F5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78AA939C" w14:textId="77777777" w:rsidR="009403F5" w:rsidRPr="00DA0744" w:rsidRDefault="009403F5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2EDCB9F" w14:textId="77777777" w:rsidR="009403F5" w:rsidRPr="00DA0744" w:rsidRDefault="009403F5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A967A8" w14:textId="77777777" w:rsidR="009403F5" w:rsidRPr="00DA0744" w:rsidRDefault="009403F5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8FA6A26" w14:textId="77777777" w:rsidR="009403F5" w:rsidRPr="00DA0744" w:rsidRDefault="009403F5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9C73701" w14:textId="77777777" w:rsidR="009403F5" w:rsidRPr="00DA0744" w:rsidRDefault="009403F5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A95FD4D" w14:textId="77777777" w:rsidR="009403F5" w:rsidRPr="00DA0744" w:rsidRDefault="009403F5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right w:val="nil"/>
            </w:tcBorders>
          </w:tcPr>
          <w:p w14:paraId="572347F1" w14:textId="77777777" w:rsidR="009403F5" w:rsidRPr="00DA0744" w:rsidRDefault="009403F5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F8BC1A3" w14:textId="77777777" w:rsidR="009403F5" w:rsidRPr="00DA0744" w:rsidRDefault="009403F5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</w:tcPr>
          <w:p w14:paraId="2F90894B" w14:textId="77777777" w:rsidR="009403F5" w:rsidRPr="00DA0744" w:rsidRDefault="009403F5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6EFDE7B" w14:textId="77777777" w:rsidR="009403F5" w:rsidRPr="00DA0744" w:rsidRDefault="009403F5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4B370586" w14:textId="77777777" w:rsidR="009403F5" w:rsidRPr="00DA0744" w:rsidRDefault="009403F5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8DBD4A7" w14:textId="77777777" w:rsidR="009403F5" w:rsidRPr="00DA0744" w:rsidRDefault="009403F5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right w:val="nil"/>
            </w:tcBorders>
          </w:tcPr>
          <w:p w14:paraId="4479BE85" w14:textId="77777777" w:rsidR="009403F5" w:rsidRPr="00DA0744" w:rsidRDefault="009403F5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C15D3A" w:rsidRPr="00DA0744" w14:paraId="2F71E6C8" w14:textId="77777777" w:rsidTr="009403F5">
        <w:trPr>
          <w:trHeight w:val="50"/>
        </w:trPr>
        <w:tc>
          <w:tcPr>
            <w:tcW w:w="2411" w:type="dxa"/>
            <w:noWrap/>
            <w:vAlign w:val="bottom"/>
          </w:tcPr>
          <w:p w14:paraId="3D147B6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55CF241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6A861FF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</w:tcPr>
          <w:p w14:paraId="04C42CBC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4F4EB81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</w:tcPr>
          <w:p w14:paraId="72FBB171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CD3266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</w:tcPr>
          <w:p w14:paraId="0B74012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7C5BF0B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6E2E1F8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A7D4F4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3457DFD1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2A321A3C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noWrap/>
          </w:tcPr>
          <w:p w14:paraId="5F254A4F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4A0A2B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</w:tcPr>
          <w:p w14:paraId="118F6DE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676D59C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vAlign w:val="bottom"/>
          </w:tcPr>
          <w:p w14:paraId="57ED941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0572F1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  <w:vAlign w:val="bottom"/>
          </w:tcPr>
          <w:p w14:paraId="3BB56A8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9C59916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</w:tcPr>
          <w:p w14:paraId="6C8EB01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907418C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666A58D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8DE5CA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</w:tcPr>
          <w:p w14:paraId="2594A5B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2A648C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</w:tcPr>
          <w:p w14:paraId="5042D85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C15D3A" w:rsidRPr="00DA0744" w14:paraId="7376B4C7" w14:textId="77777777" w:rsidTr="006D2020">
        <w:trPr>
          <w:trHeight w:val="60"/>
          <w:tblHeader/>
        </w:trPr>
        <w:tc>
          <w:tcPr>
            <w:tcW w:w="2411" w:type="dxa"/>
            <w:noWrap/>
            <w:vAlign w:val="bottom"/>
          </w:tcPr>
          <w:p w14:paraId="5E71D461" w14:textId="38ADFC0D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lastRenderedPageBreak/>
              <w:t xml:space="preserve">   </w:t>
            </w:r>
            <w:r w:rsidRPr="00DA074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5D2669" w:rsidRPr="005D266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30</w:t>
            </w:r>
            <w:r w:rsidRPr="00DA074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DA0744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ม</w:t>
            </w:r>
            <w:r w:rsidR="008D581D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ิถุนายน</w:t>
            </w:r>
          </w:p>
        </w:tc>
        <w:tc>
          <w:tcPr>
            <w:tcW w:w="704" w:type="dxa"/>
            <w:noWrap/>
          </w:tcPr>
          <w:p w14:paraId="4FED8559" w14:textId="52E2522F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5D266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7" w:type="dxa"/>
            <w:noWrap/>
          </w:tcPr>
          <w:p w14:paraId="662187B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2F5F5B68" w14:textId="4822AA5B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7" w:type="dxa"/>
            <w:noWrap/>
          </w:tcPr>
          <w:p w14:paraId="784270E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27F2631A" w14:textId="415AEC31" w:rsidR="00C15D3A" w:rsidRPr="00DA0744" w:rsidRDefault="005D2669" w:rsidP="006D202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</w:pPr>
            <w:r w:rsidRPr="005D266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val="en-US" w:eastAsia="zh-CN"/>
              </w:rPr>
              <w:t>256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36" w:type="dxa"/>
          </w:tcPr>
          <w:p w14:paraId="18D0A8CD" w14:textId="77777777" w:rsidR="00C15D3A" w:rsidRPr="00DA0744" w:rsidRDefault="00C15D3A" w:rsidP="006D202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17E87779" w14:textId="7584F17B" w:rsidR="00C15D3A" w:rsidRPr="00DA0744" w:rsidRDefault="005D2669" w:rsidP="006D202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val="en-US" w:eastAsia="zh-CN"/>
              </w:rPr>
              <w:t>256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39" w:type="dxa"/>
          </w:tcPr>
          <w:p w14:paraId="4C3C1CDF" w14:textId="77777777" w:rsidR="00C15D3A" w:rsidRPr="00DA0744" w:rsidRDefault="00C15D3A" w:rsidP="006D202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392C6E87" w14:textId="75943BEB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noWrap/>
          </w:tcPr>
          <w:p w14:paraId="789910E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2329476E" w14:textId="561A34CD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8" w:type="dxa"/>
            <w:noWrap/>
          </w:tcPr>
          <w:p w14:paraId="01A609B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noWrap/>
          </w:tcPr>
          <w:p w14:paraId="59CFD1FA" w14:textId="6A12A387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noWrap/>
          </w:tcPr>
          <w:p w14:paraId="14B7408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5532949D" w14:textId="34979E4F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107C3FA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09A1A8E2" w14:textId="0812840B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</w:tcPr>
          <w:p w14:paraId="19D88BB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2374CC5D" w14:textId="369A83F5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52D0E04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3239E5FB" w14:textId="0EF347D9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</w:tcPr>
          <w:p w14:paraId="7238994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005C7955" w14:textId="04BC107C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76A76B3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FC85BA6" w14:textId="0257DE78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</w:tcPr>
          <w:p w14:paraId="1470A22F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400AA55D" w14:textId="1800115D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</w:tr>
      <w:tr w:rsidR="00C15D3A" w:rsidRPr="00DA0744" w14:paraId="69C0F106" w14:textId="77777777" w:rsidTr="006D2020">
        <w:trPr>
          <w:trHeight w:val="60"/>
          <w:tblHeader/>
        </w:trPr>
        <w:tc>
          <w:tcPr>
            <w:tcW w:w="14865" w:type="dxa"/>
            <w:gridSpan w:val="28"/>
            <w:noWrap/>
            <w:vAlign w:val="bottom"/>
          </w:tcPr>
          <w:p w14:paraId="2C0227E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ind w:left="23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DA0744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C15D3A" w:rsidRPr="00DA0744" w14:paraId="095829C3" w14:textId="77777777" w:rsidTr="006D2020">
        <w:trPr>
          <w:trHeight w:val="60"/>
          <w:tblHeader/>
        </w:trPr>
        <w:tc>
          <w:tcPr>
            <w:tcW w:w="2411" w:type="dxa"/>
            <w:noWrap/>
            <w:vAlign w:val="bottom"/>
            <w:hideMark/>
          </w:tcPr>
          <w:p w14:paraId="29EB70E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704" w:type="dxa"/>
            <w:noWrap/>
            <w:vAlign w:val="bottom"/>
          </w:tcPr>
          <w:p w14:paraId="48576C8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CEBD86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EDAB5D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77E2C8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0E7F1ED2" w14:textId="77777777" w:rsidR="00C15D3A" w:rsidRPr="00DA0744" w:rsidRDefault="00C15D3A" w:rsidP="006D202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DCE27B8" w14:textId="77777777" w:rsidR="00C15D3A" w:rsidRPr="00DA0744" w:rsidRDefault="00C15D3A" w:rsidP="006D202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28D697FC" w14:textId="77777777" w:rsidR="00C15D3A" w:rsidRPr="00DA0744" w:rsidRDefault="00C15D3A" w:rsidP="006D202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B9165BA" w14:textId="77777777" w:rsidR="00C15D3A" w:rsidRPr="00DA0744" w:rsidRDefault="00C15D3A" w:rsidP="006D202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3F87FD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F4D2AD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E70EB0C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6CF5F1A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noWrap/>
            <w:vAlign w:val="bottom"/>
          </w:tcPr>
          <w:p w14:paraId="324408F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718538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B49488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570E8E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17A452E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60DC92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29EAB77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C8CD8A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325F32C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92C3FDC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019A918C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1CE6B4C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06F7085F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E08E79C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46AA2B9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C15D3A" w:rsidRPr="00DA0744" w14:paraId="22A650F2" w14:textId="77777777" w:rsidTr="006D2020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1646DDC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704" w:type="dxa"/>
            <w:noWrap/>
          </w:tcPr>
          <w:p w14:paraId="37B60CA1" w14:textId="5C6E3590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639</w:t>
            </w:r>
          </w:p>
        </w:tc>
        <w:tc>
          <w:tcPr>
            <w:tcW w:w="237" w:type="dxa"/>
            <w:noWrap/>
          </w:tcPr>
          <w:p w14:paraId="5E0F5C5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0E559BD8" w14:textId="2D8283D1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323</w:t>
            </w:r>
          </w:p>
        </w:tc>
        <w:tc>
          <w:tcPr>
            <w:tcW w:w="237" w:type="dxa"/>
            <w:noWrap/>
          </w:tcPr>
          <w:p w14:paraId="0548701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47009B76" w14:textId="4D24852B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116</w:t>
            </w:r>
          </w:p>
        </w:tc>
        <w:tc>
          <w:tcPr>
            <w:tcW w:w="236" w:type="dxa"/>
          </w:tcPr>
          <w:p w14:paraId="7D58E2C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56017949" w14:textId="3BD16263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239" w:type="dxa"/>
          </w:tcPr>
          <w:p w14:paraId="1196C2F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5FC1F7E2" w14:textId="54EA5CFA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noWrap/>
          </w:tcPr>
          <w:p w14:paraId="2F4F92D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1AC1E222" w14:textId="552422CB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8" w:type="dxa"/>
            <w:noWrap/>
          </w:tcPr>
          <w:p w14:paraId="1B0CEE86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noWrap/>
          </w:tcPr>
          <w:p w14:paraId="5A2738AF" w14:textId="4B94618C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236" w:type="dxa"/>
            <w:noWrap/>
          </w:tcPr>
          <w:p w14:paraId="2DB67FA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4D4BB043" w14:textId="3A376781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6" w:type="dxa"/>
          </w:tcPr>
          <w:p w14:paraId="6BB5D39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3982BB6B" w14:textId="112BAC06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C15D3A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206</w:t>
            </w:r>
          </w:p>
        </w:tc>
        <w:tc>
          <w:tcPr>
            <w:tcW w:w="236" w:type="dxa"/>
          </w:tcPr>
          <w:p w14:paraId="675CCC0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hideMark/>
          </w:tcPr>
          <w:p w14:paraId="6E0B8E9E" w14:textId="000B586A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C15D3A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168</w:t>
            </w:r>
          </w:p>
        </w:tc>
        <w:tc>
          <w:tcPr>
            <w:tcW w:w="236" w:type="dxa"/>
          </w:tcPr>
          <w:p w14:paraId="4C6B231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452DB4D2" w14:textId="444DA5D0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86</w:t>
            </w:r>
          </w:p>
        </w:tc>
        <w:tc>
          <w:tcPr>
            <w:tcW w:w="236" w:type="dxa"/>
          </w:tcPr>
          <w:p w14:paraId="057EAE1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67EA4F7F" w14:textId="10F555C9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49</w:t>
            </w:r>
          </w:p>
        </w:tc>
        <w:tc>
          <w:tcPr>
            <w:tcW w:w="236" w:type="dxa"/>
          </w:tcPr>
          <w:p w14:paraId="22F8A77C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383E0C8D" w14:textId="2ED9B183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C15D3A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075</w:t>
            </w:r>
          </w:p>
        </w:tc>
        <w:tc>
          <w:tcPr>
            <w:tcW w:w="236" w:type="dxa"/>
          </w:tcPr>
          <w:p w14:paraId="3F74422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6A1AD690" w14:textId="13B3672B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C15D3A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585</w:t>
            </w:r>
          </w:p>
        </w:tc>
      </w:tr>
      <w:tr w:rsidR="00C15D3A" w:rsidRPr="00DA0744" w14:paraId="5F8D6733" w14:textId="77777777" w:rsidTr="006D2020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617C065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E0C1ACF" w14:textId="0D1658FF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813</w:t>
            </w:r>
          </w:p>
        </w:tc>
        <w:tc>
          <w:tcPr>
            <w:tcW w:w="237" w:type="dxa"/>
            <w:noWrap/>
          </w:tcPr>
          <w:p w14:paraId="616D63E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C9F1DCA" w14:textId="0E18ADDC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899</w:t>
            </w:r>
          </w:p>
        </w:tc>
        <w:tc>
          <w:tcPr>
            <w:tcW w:w="237" w:type="dxa"/>
            <w:noWrap/>
          </w:tcPr>
          <w:p w14:paraId="3F46AC0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2FDC9" w14:textId="1DC69362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935</w:t>
            </w:r>
          </w:p>
        </w:tc>
        <w:tc>
          <w:tcPr>
            <w:tcW w:w="236" w:type="dxa"/>
          </w:tcPr>
          <w:p w14:paraId="460ECF0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2A070E" w14:textId="387E669C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856</w:t>
            </w:r>
          </w:p>
        </w:tc>
        <w:tc>
          <w:tcPr>
            <w:tcW w:w="239" w:type="dxa"/>
          </w:tcPr>
          <w:p w14:paraId="045D7C0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16CE201" w14:textId="127EB782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323</w:t>
            </w:r>
          </w:p>
        </w:tc>
        <w:tc>
          <w:tcPr>
            <w:tcW w:w="236" w:type="dxa"/>
            <w:noWrap/>
          </w:tcPr>
          <w:p w14:paraId="19270DB1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A45042A" w14:textId="32103A4B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289</w:t>
            </w:r>
          </w:p>
        </w:tc>
        <w:tc>
          <w:tcPr>
            <w:tcW w:w="238" w:type="dxa"/>
            <w:noWrap/>
          </w:tcPr>
          <w:p w14:paraId="14BD6FF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27D0CC1" w14:textId="542B9C99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506</w:t>
            </w:r>
          </w:p>
        </w:tc>
        <w:tc>
          <w:tcPr>
            <w:tcW w:w="236" w:type="dxa"/>
            <w:noWrap/>
          </w:tcPr>
          <w:p w14:paraId="525F208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66FC1C6" w14:textId="156E06CE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519</w:t>
            </w:r>
          </w:p>
        </w:tc>
        <w:tc>
          <w:tcPr>
            <w:tcW w:w="236" w:type="dxa"/>
          </w:tcPr>
          <w:p w14:paraId="28697D8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019183" w14:textId="71465900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</w:tcPr>
          <w:p w14:paraId="413836E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9E9CAD" w14:textId="24B5B284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</w:tcPr>
          <w:p w14:paraId="73ED562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0E6CE1" w14:textId="51D1DD0A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404</w:t>
            </w:r>
          </w:p>
        </w:tc>
        <w:tc>
          <w:tcPr>
            <w:tcW w:w="236" w:type="dxa"/>
          </w:tcPr>
          <w:p w14:paraId="0B73F0CC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E97BBA" w14:textId="3CD59F4B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266</w:t>
            </w:r>
          </w:p>
        </w:tc>
        <w:tc>
          <w:tcPr>
            <w:tcW w:w="236" w:type="dxa"/>
          </w:tcPr>
          <w:p w14:paraId="0D3C829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6988AE" w14:textId="7BDC328A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C15D3A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982</w:t>
            </w:r>
          </w:p>
        </w:tc>
        <w:tc>
          <w:tcPr>
            <w:tcW w:w="236" w:type="dxa"/>
          </w:tcPr>
          <w:p w14:paraId="1CAD682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81A46B" w14:textId="7D540782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C15D3A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830</w:t>
            </w:r>
          </w:p>
        </w:tc>
      </w:tr>
      <w:tr w:rsidR="00C15D3A" w:rsidRPr="00DA0744" w14:paraId="30AA165C" w14:textId="77777777" w:rsidTr="006D2020">
        <w:trPr>
          <w:trHeight w:val="20"/>
        </w:trPr>
        <w:tc>
          <w:tcPr>
            <w:tcW w:w="2411" w:type="dxa"/>
            <w:noWrap/>
            <w:vAlign w:val="bottom"/>
            <w:hideMark/>
          </w:tcPr>
          <w:p w14:paraId="4EBCF08F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1658068" w14:textId="54B52E92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05158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452</w:t>
            </w:r>
          </w:p>
        </w:tc>
        <w:tc>
          <w:tcPr>
            <w:tcW w:w="237" w:type="dxa"/>
            <w:noWrap/>
            <w:vAlign w:val="bottom"/>
          </w:tcPr>
          <w:p w14:paraId="6DFBE32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73474DE6" w14:textId="15BA4DCF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035C3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222</w:t>
            </w:r>
          </w:p>
        </w:tc>
        <w:tc>
          <w:tcPr>
            <w:tcW w:w="237" w:type="dxa"/>
            <w:noWrap/>
            <w:vAlign w:val="bottom"/>
          </w:tcPr>
          <w:p w14:paraId="118469D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DE2020" w14:textId="3565BBFF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05158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051</w:t>
            </w:r>
          </w:p>
        </w:tc>
        <w:tc>
          <w:tcPr>
            <w:tcW w:w="236" w:type="dxa"/>
            <w:vAlign w:val="bottom"/>
          </w:tcPr>
          <w:p w14:paraId="2783212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C9A969F" w14:textId="127EC972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889</w:t>
            </w:r>
          </w:p>
        </w:tc>
        <w:tc>
          <w:tcPr>
            <w:tcW w:w="239" w:type="dxa"/>
          </w:tcPr>
          <w:p w14:paraId="0191555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F839C95" w14:textId="569FC2D3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327</w:t>
            </w:r>
          </w:p>
        </w:tc>
        <w:tc>
          <w:tcPr>
            <w:tcW w:w="236" w:type="dxa"/>
            <w:noWrap/>
            <w:vAlign w:val="bottom"/>
          </w:tcPr>
          <w:p w14:paraId="371ADFE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1D0BF204" w14:textId="767F228F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290</w:t>
            </w:r>
          </w:p>
        </w:tc>
        <w:tc>
          <w:tcPr>
            <w:tcW w:w="238" w:type="dxa"/>
            <w:noWrap/>
            <w:vAlign w:val="bottom"/>
          </w:tcPr>
          <w:p w14:paraId="6E50422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80746BD" w14:textId="1EC3F3F1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530</w:t>
            </w:r>
          </w:p>
        </w:tc>
        <w:tc>
          <w:tcPr>
            <w:tcW w:w="236" w:type="dxa"/>
            <w:noWrap/>
            <w:vAlign w:val="bottom"/>
          </w:tcPr>
          <w:p w14:paraId="6A316F5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05893CAB" w14:textId="5CC2772D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530</w:t>
            </w:r>
          </w:p>
        </w:tc>
        <w:tc>
          <w:tcPr>
            <w:tcW w:w="236" w:type="dxa"/>
            <w:vAlign w:val="bottom"/>
          </w:tcPr>
          <w:p w14:paraId="7CE91A5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A4CB4F" w14:textId="47702111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C15D3A"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207</w:t>
            </w:r>
          </w:p>
        </w:tc>
        <w:tc>
          <w:tcPr>
            <w:tcW w:w="236" w:type="dxa"/>
            <w:vAlign w:val="bottom"/>
          </w:tcPr>
          <w:p w14:paraId="6E185CA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7A77365" w14:textId="55E5BC93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C15D3A"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169</w:t>
            </w:r>
          </w:p>
        </w:tc>
        <w:tc>
          <w:tcPr>
            <w:tcW w:w="236" w:type="dxa"/>
          </w:tcPr>
          <w:p w14:paraId="2E02C5E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7005F1" w14:textId="74C79B88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490</w:t>
            </w:r>
          </w:p>
        </w:tc>
        <w:tc>
          <w:tcPr>
            <w:tcW w:w="236" w:type="dxa"/>
            <w:vAlign w:val="bottom"/>
          </w:tcPr>
          <w:p w14:paraId="53A0B72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79F53BE" w14:textId="0A7D5C68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315</w:t>
            </w:r>
          </w:p>
        </w:tc>
        <w:tc>
          <w:tcPr>
            <w:tcW w:w="236" w:type="dxa"/>
            <w:vAlign w:val="bottom"/>
          </w:tcPr>
          <w:p w14:paraId="165C948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BB36EA" w14:textId="372AA262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  <w:r w:rsidR="00C15D3A"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057</w:t>
            </w:r>
          </w:p>
        </w:tc>
        <w:tc>
          <w:tcPr>
            <w:tcW w:w="236" w:type="dxa"/>
            <w:vAlign w:val="bottom"/>
          </w:tcPr>
          <w:p w14:paraId="4136A57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76CD2D" w14:textId="44B4EA31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="00C15D3A"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415</w:t>
            </w:r>
          </w:p>
        </w:tc>
      </w:tr>
      <w:tr w:rsidR="00C15D3A" w:rsidRPr="00DA0744" w14:paraId="68A0BD51" w14:textId="77777777" w:rsidTr="006D2020">
        <w:trPr>
          <w:trHeight w:val="20"/>
        </w:trPr>
        <w:tc>
          <w:tcPr>
            <w:tcW w:w="2411" w:type="dxa"/>
            <w:noWrap/>
            <w:vAlign w:val="bottom"/>
          </w:tcPr>
          <w:p w14:paraId="08288731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5D7060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50EAF8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F70B35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19D26F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ED8096" w14:textId="77777777" w:rsidR="00C15D3A" w:rsidRPr="00DA0744" w:rsidRDefault="00C15D3A" w:rsidP="006D202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66B0209" w14:textId="77777777" w:rsidR="00C15D3A" w:rsidRPr="00DA0744" w:rsidRDefault="00C15D3A" w:rsidP="006D202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right w:val="nil"/>
            </w:tcBorders>
          </w:tcPr>
          <w:p w14:paraId="623A03BC" w14:textId="77777777" w:rsidR="00C15D3A" w:rsidRPr="00DA0744" w:rsidRDefault="00C15D3A" w:rsidP="006D202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66AE35C9" w14:textId="77777777" w:rsidR="00C15D3A" w:rsidRPr="00DA0744" w:rsidRDefault="00C15D3A" w:rsidP="006D202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4524ED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4A75A6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34337F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04C7F5A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6289EA1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F5A437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4DB99F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7AEF2E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DAA1F2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27ADA36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E1233C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B59B50F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B83D0D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AEFEAD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1174C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5B8D58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EE34A9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0B280C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042231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C15D3A" w:rsidRPr="00DA0744" w14:paraId="66FAFE4D" w14:textId="77777777" w:rsidTr="006D2020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98BAEA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14:paraId="7EB841E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ก่อนต้นทุนทางการเงิน</w:t>
            </w:r>
          </w:p>
          <w:p w14:paraId="7DC4A02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9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และภาษีเงินได้</w:t>
            </w:r>
          </w:p>
        </w:tc>
        <w:tc>
          <w:tcPr>
            <w:tcW w:w="70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7B41717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8AA554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99601B8" w14:textId="33B2AA46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237" w:type="dxa"/>
            <w:noWrap/>
          </w:tcPr>
          <w:p w14:paraId="6ACCDEE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508F8BA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DED296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E5A6D45" w14:textId="3D3CC9A3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76</w:t>
            </w:r>
          </w:p>
        </w:tc>
        <w:tc>
          <w:tcPr>
            <w:tcW w:w="237" w:type="dxa"/>
            <w:noWrap/>
          </w:tcPr>
          <w:p w14:paraId="6E1EDEE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5976D1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0300D5C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E7D6FAA" w14:textId="144BDBD3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236" w:type="dxa"/>
          </w:tcPr>
          <w:p w14:paraId="0D31C68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99962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422856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B657AF7" w14:textId="6B84CF4A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9" w:type="dxa"/>
          </w:tcPr>
          <w:p w14:paraId="5F2B43CC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19D4E2CC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70D5EF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701D032" w14:textId="52B9DF03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noWrap/>
          </w:tcPr>
          <w:p w14:paraId="1B9D0886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725CC7F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C70D71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FF7ED83" w14:textId="4C5BCF4C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38" w:type="dxa"/>
            <w:noWrap/>
          </w:tcPr>
          <w:p w14:paraId="255F8CF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5DAE9E9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F05F02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1DBBD78" w14:textId="796B741F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  <w:noWrap/>
          </w:tcPr>
          <w:p w14:paraId="16009D9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30AB0446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BCFB76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ABC2A02" w14:textId="452FEA2B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5D2669"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</w:t>
            </w: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</w:tcPr>
          <w:p w14:paraId="7FA47A0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3EA1636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663145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20F6D8C" w14:textId="6FC6FA90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107</w:t>
            </w:r>
          </w:p>
        </w:tc>
        <w:tc>
          <w:tcPr>
            <w:tcW w:w="236" w:type="dxa"/>
          </w:tcPr>
          <w:p w14:paraId="64EA72F1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14874A6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3AFC9C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9DC264B" w14:textId="47B9D02E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73</w:t>
            </w:r>
          </w:p>
        </w:tc>
        <w:tc>
          <w:tcPr>
            <w:tcW w:w="236" w:type="dxa"/>
          </w:tcPr>
          <w:p w14:paraId="7DB5C6A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193432C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984B98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3CEB2B6" w14:textId="198533E1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236" w:type="dxa"/>
          </w:tcPr>
          <w:p w14:paraId="2BAA9FD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BC3165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63D88B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1B1836E" w14:textId="3F598231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236" w:type="dxa"/>
          </w:tcPr>
          <w:p w14:paraId="220BF55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CFF76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852FA5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25BBAB9" w14:textId="10E1D2C8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270</w:t>
            </w:r>
          </w:p>
        </w:tc>
        <w:tc>
          <w:tcPr>
            <w:tcW w:w="236" w:type="dxa"/>
            <w:vAlign w:val="bottom"/>
          </w:tcPr>
          <w:p w14:paraId="6417052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22C861F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12249DF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B78DE74" w14:textId="7A017F06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171</w:t>
            </w:r>
          </w:p>
        </w:tc>
      </w:tr>
      <w:tr w:rsidR="00C15D3A" w:rsidRPr="00DA0744" w14:paraId="4BADDA2D" w14:textId="77777777" w:rsidTr="006D2020">
        <w:trPr>
          <w:trHeight w:val="20"/>
        </w:trPr>
        <w:tc>
          <w:tcPr>
            <w:tcW w:w="2411" w:type="dxa"/>
            <w:noWrap/>
            <w:vAlign w:val="bottom"/>
          </w:tcPr>
          <w:p w14:paraId="45FABB0C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EE6847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C75940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5BD1B4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2CD2061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right w:val="nil"/>
            </w:tcBorders>
          </w:tcPr>
          <w:p w14:paraId="0260070D" w14:textId="77777777" w:rsidR="00C15D3A" w:rsidRPr="00DA0744" w:rsidRDefault="00C15D3A" w:rsidP="006D202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8FB4115" w14:textId="77777777" w:rsidR="00C15D3A" w:rsidRPr="00DA0744" w:rsidRDefault="00C15D3A" w:rsidP="006D202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FCA7C9" w14:textId="77777777" w:rsidR="00C15D3A" w:rsidRPr="00DA0744" w:rsidRDefault="00C15D3A" w:rsidP="006D202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0CBD9CBE" w14:textId="77777777" w:rsidR="00C15D3A" w:rsidRPr="00DA0744" w:rsidRDefault="00C15D3A" w:rsidP="006D202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132ECE1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9B654F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2E78BA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67E4AD5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ADA436F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259E3F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D8AA6F6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B34025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</w:tcPr>
          <w:p w14:paraId="654B58D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69C0CA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9DD5E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124E9F1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2FC4B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399F48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445947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C5C6088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F0251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DCAA0C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18663C1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C15D3A" w:rsidRPr="00DA0744" w14:paraId="56F074A7" w14:textId="77777777" w:rsidTr="006D2020">
        <w:trPr>
          <w:trHeight w:val="20"/>
        </w:trPr>
        <w:tc>
          <w:tcPr>
            <w:tcW w:w="2411" w:type="dxa"/>
            <w:noWrap/>
            <w:vAlign w:val="bottom"/>
          </w:tcPr>
          <w:p w14:paraId="6797BBF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สินทรัพย์ตามส่วนงานที่รายงาน</w:t>
            </w: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43123DA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DD52556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6506280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839D7C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</w:tcPr>
          <w:p w14:paraId="1E17BB39" w14:textId="77777777" w:rsidR="00C15D3A" w:rsidRPr="00DA0744" w:rsidRDefault="00C15D3A" w:rsidP="006D202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F762997" w14:textId="77777777" w:rsidR="00C15D3A" w:rsidRPr="00DA0744" w:rsidRDefault="00C15D3A" w:rsidP="006D202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</w:tcPr>
          <w:p w14:paraId="43263BF4" w14:textId="77777777" w:rsidR="00C15D3A" w:rsidRPr="00DA0744" w:rsidRDefault="00C15D3A" w:rsidP="006D202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2CD6DF07" w14:textId="77777777" w:rsidR="00C15D3A" w:rsidRPr="00DA0744" w:rsidRDefault="00C15D3A" w:rsidP="006D202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4A36CBC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334B95C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08B7C20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0C9A9A6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noWrap/>
            <w:vAlign w:val="bottom"/>
          </w:tcPr>
          <w:p w14:paraId="2222F6F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268C0B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77B4F5C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446BFD1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5939A8F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414D9B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</w:tcPr>
          <w:p w14:paraId="7EEFFE5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7FE364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  <w:vAlign w:val="bottom"/>
          </w:tcPr>
          <w:p w14:paraId="4E757C2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C2840F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vAlign w:val="bottom"/>
          </w:tcPr>
          <w:p w14:paraId="7F509C3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286DAE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A899F3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CAE217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bottom"/>
          </w:tcPr>
          <w:p w14:paraId="2F47220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C15D3A" w:rsidRPr="00DA0744" w14:paraId="15A5503C" w14:textId="77777777" w:rsidTr="006D2020">
        <w:trPr>
          <w:trHeight w:val="20"/>
        </w:trPr>
        <w:tc>
          <w:tcPr>
            <w:tcW w:w="2411" w:type="dxa"/>
            <w:noWrap/>
            <w:vAlign w:val="bottom"/>
          </w:tcPr>
          <w:p w14:paraId="61B800E9" w14:textId="4CD090FD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  ณ วันที่ </w:t>
            </w:r>
            <w:r w:rsidR="005D2669" w:rsidRPr="005D2669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</w:t>
            </w:r>
            <w:r w:rsidR="005D2669" w:rsidRPr="005D2669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  <w:r w:rsidRPr="00DA0744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DA0744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ม</w:t>
            </w:r>
            <w:r w:rsidR="0041072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ิถุนายน</w:t>
            </w:r>
            <w:r w:rsidRPr="00DA0744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="005D2669" w:rsidRPr="005D266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5D2669"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6B07C71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46E363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3321D87C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47AC8F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</w:tcPr>
          <w:p w14:paraId="657D77BC" w14:textId="77777777" w:rsidR="00C15D3A" w:rsidRPr="00DA0744" w:rsidRDefault="00C15D3A" w:rsidP="006D202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96761BB" w14:textId="77777777" w:rsidR="00C15D3A" w:rsidRPr="00DA0744" w:rsidRDefault="00C15D3A" w:rsidP="006D202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</w:tcPr>
          <w:p w14:paraId="2E1D1522" w14:textId="77777777" w:rsidR="00C15D3A" w:rsidRPr="00DA0744" w:rsidRDefault="00C15D3A" w:rsidP="006D202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2CC076CB" w14:textId="77777777" w:rsidR="00C15D3A" w:rsidRPr="00DA0744" w:rsidRDefault="00C15D3A" w:rsidP="006D202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6E9A217C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A0386C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6456A6D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6B4C179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noWrap/>
            <w:vAlign w:val="bottom"/>
          </w:tcPr>
          <w:p w14:paraId="6131FB9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58E5DF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51B7EC2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7EC689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637463E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32A98D3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</w:tcPr>
          <w:p w14:paraId="143597B1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7092E41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  <w:vAlign w:val="bottom"/>
          </w:tcPr>
          <w:p w14:paraId="664052FF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CBCE33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vAlign w:val="bottom"/>
          </w:tcPr>
          <w:p w14:paraId="05669CD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C9C8DDF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2CFB77B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62C307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bottom"/>
          </w:tcPr>
          <w:p w14:paraId="284C6401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C15D3A" w:rsidRPr="00DA0744" w14:paraId="41817420" w14:textId="77777777" w:rsidTr="006D2020">
        <w:trPr>
          <w:trHeight w:val="20"/>
        </w:trPr>
        <w:tc>
          <w:tcPr>
            <w:tcW w:w="2411" w:type="dxa"/>
            <w:noWrap/>
            <w:vAlign w:val="bottom"/>
          </w:tcPr>
          <w:p w14:paraId="0203C76C" w14:textId="78DCF83D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  </w:t>
            </w:r>
            <w:r w:rsidR="005D2669" w:rsidRPr="005D266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31</w:t>
            </w: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>ธันวาคม</w:t>
            </w: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="005D2669" w:rsidRPr="005D266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5D2669" w:rsidRPr="005D266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70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606217F" w14:textId="4BEF2F4A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5D2669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C15D3A"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821</w:t>
            </w:r>
          </w:p>
        </w:tc>
        <w:tc>
          <w:tcPr>
            <w:tcW w:w="237" w:type="dxa"/>
            <w:noWrap/>
            <w:vAlign w:val="bottom"/>
          </w:tcPr>
          <w:p w14:paraId="143FE5E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2627998" w14:textId="3BD99B4F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C15D3A"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143</w:t>
            </w:r>
          </w:p>
        </w:tc>
        <w:tc>
          <w:tcPr>
            <w:tcW w:w="237" w:type="dxa"/>
            <w:noWrap/>
          </w:tcPr>
          <w:p w14:paraId="46DFB76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F8BB593" w14:textId="4486D290" w:rsidR="00C15D3A" w:rsidRPr="00DA0744" w:rsidRDefault="005D2669" w:rsidP="006D202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</w:t>
            </w:r>
            <w:r w:rsidR="00C15D3A"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,</w:t>
            </w:r>
            <w:r w:rsidRPr="005D2669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248</w:t>
            </w:r>
          </w:p>
        </w:tc>
        <w:tc>
          <w:tcPr>
            <w:tcW w:w="236" w:type="dxa"/>
          </w:tcPr>
          <w:p w14:paraId="7DC182FE" w14:textId="77777777" w:rsidR="00C15D3A" w:rsidRPr="00DA0744" w:rsidRDefault="00C15D3A" w:rsidP="006D202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CB4C21" w14:textId="3E69EC43" w:rsidR="00C15D3A" w:rsidRPr="00DA0744" w:rsidRDefault="005D2669" w:rsidP="006D202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</w:t>
            </w:r>
            <w:r w:rsidR="00C15D3A"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,</w:t>
            </w:r>
            <w:r w:rsidRPr="005D2669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349</w:t>
            </w:r>
          </w:p>
        </w:tc>
        <w:tc>
          <w:tcPr>
            <w:tcW w:w="239" w:type="dxa"/>
          </w:tcPr>
          <w:p w14:paraId="29343939" w14:textId="77777777" w:rsidR="00C15D3A" w:rsidRPr="00DA0744" w:rsidRDefault="00C15D3A" w:rsidP="006D202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3841221" w14:textId="1DABF887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497</w:t>
            </w:r>
          </w:p>
        </w:tc>
        <w:tc>
          <w:tcPr>
            <w:tcW w:w="236" w:type="dxa"/>
            <w:noWrap/>
          </w:tcPr>
          <w:p w14:paraId="0CB84E5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5A2049F" w14:textId="15B8B9B2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415</w:t>
            </w:r>
          </w:p>
        </w:tc>
        <w:tc>
          <w:tcPr>
            <w:tcW w:w="238" w:type="dxa"/>
            <w:noWrap/>
            <w:vAlign w:val="bottom"/>
          </w:tcPr>
          <w:p w14:paraId="0398174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CC13476" w14:textId="2588A279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890</w:t>
            </w:r>
          </w:p>
        </w:tc>
        <w:tc>
          <w:tcPr>
            <w:tcW w:w="236" w:type="dxa"/>
            <w:noWrap/>
            <w:vAlign w:val="bottom"/>
          </w:tcPr>
          <w:p w14:paraId="1B068BE1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530F7B3" w14:textId="4E0FA359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15D3A"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084</w:t>
            </w:r>
          </w:p>
        </w:tc>
        <w:tc>
          <w:tcPr>
            <w:tcW w:w="236" w:type="dxa"/>
          </w:tcPr>
          <w:p w14:paraId="229B7A6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B28161" w14:textId="393D779B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C15D3A"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072</w:t>
            </w:r>
          </w:p>
        </w:tc>
        <w:tc>
          <w:tcPr>
            <w:tcW w:w="236" w:type="dxa"/>
          </w:tcPr>
          <w:p w14:paraId="781A2B2B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F71506" w14:textId="403D1692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C15D3A"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090</w:t>
            </w:r>
          </w:p>
        </w:tc>
        <w:tc>
          <w:tcPr>
            <w:tcW w:w="236" w:type="dxa"/>
          </w:tcPr>
          <w:p w14:paraId="07EE392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913934A" w14:textId="13992A86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15D3A"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897</w:t>
            </w:r>
          </w:p>
        </w:tc>
        <w:tc>
          <w:tcPr>
            <w:tcW w:w="236" w:type="dxa"/>
          </w:tcPr>
          <w:p w14:paraId="5F065CF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295CD4" w14:textId="5767F058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C15D3A"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023</w:t>
            </w:r>
          </w:p>
        </w:tc>
        <w:tc>
          <w:tcPr>
            <w:tcW w:w="236" w:type="dxa"/>
          </w:tcPr>
          <w:p w14:paraId="57DAF67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62E6869" w14:textId="20CA2AE4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  <w:r w:rsidR="00C15D3A"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425</w:t>
            </w:r>
          </w:p>
        </w:tc>
        <w:tc>
          <w:tcPr>
            <w:tcW w:w="236" w:type="dxa"/>
          </w:tcPr>
          <w:p w14:paraId="3D683F90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5B52B9" w14:textId="63739962" w:rsidR="00C15D3A" w:rsidRPr="00DA0744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D2669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10</w:t>
            </w:r>
            <w:r w:rsidR="00C15D3A"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5D2669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104</w:t>
            </w:r>
          </w:p>
        </w:tc>
      </w:tr>
      <w:tr w:rsidR="00C15D3A" w:rsidRPr="00DA0744" w14:paraId="1199C5E6" w14:textId="77777777" w:rsidTr="006D2020">
        <w:trPr>
          <w:trHeight w:val="20"/>
        </w:trPr>
        <w:tc>
          <w:tcPr>
            <w:tcW w:w="2411" w:type="dxa"/>
            <w:noWrap/>
            <w:vAlign w:val="bottom"/>
          </w:tcPr>
          <w:p w14:paraId="1E50BF3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AC3DD9F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719EB49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864372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7A4684C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right w:val="nil"/>
            </w:tcBorders>
          </w:tcPr>
          <w:p w14:paraId="29420DFE" w14:textId="77777777" w:rsidR="00C15D3A" w:rsidRPr="00DA0744" w:rsidRDefault="00C15D3A" w:rsidP="006D202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61F8FB4" w14:textId="77777777" w:rsidR="00C15D3A" w:rsidRPr="00DA0744" w:rsidRDefault="00C15D3A" w:rsidP="006D202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right w:val="nil"/>
            </w:tcBorders>
          </w:tcPr>
          <w:p w14:paraId="63D8E2B3" w14:textId="77777777" w:rsidR="00C15D3A" w:rsidRPr="00DA0744" w:rsidRDefault="00C15D3A" w:rsidP="006D202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127DE5F7" w14:textId="77777777" w:rsidR="00C15D3A" w:rsidRPr="00DA0744" w:rsidRDefault="00C15D3A" w:rsidP="006D202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2EBEEA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02F3FCE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FAF921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2D84351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3F506FF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A1A5076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E8D80F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598F26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</w:tcPr>
          <w:p w14:paraId="7798F4A5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1EE4EDC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right w:val="nil"/>
            </w:tcBorders>
          </w:tcPr>
          <w:p w14:paraId="6E541D91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BFF471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577AFF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6167E92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02A3A6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84CCD67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70C7CD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2ADE614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60689A" w14:textId="77777777" w:rsidR="00C15D3A" w:rsidRPr="00DA0744" w:rsidRDefault="00C15D3A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11ECE4F2" w14:textId="0A23C53B" w:rsidR="00C15D3A" w:rsidRPr="00DA0744" w:rsidRDefault="00C15D3A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  <w:sectPr w:rsidR="00C15D3A" w:rsidRPr="00DA0744" w:rsidSect="00D524B9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28"/>
        <w:gridCol w:w="1323"/>
        <w:gridCol w:w="270"/>
        <w:gridCol w:w="1323"/>
      </w:tblGrid>
      <w:tr w:rsidR="0041072B" w:rsidRPr="00DA0744" w14:paraId="08AC9DCF" w14:textId="77777777" w:rsidTr="0041072B">
        <w:trPr>
          <w:trHeight w:val="375"/>
          <w:tblHeader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30DBC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916" w:type="dxa"/>
            <w:gridSpan w:val="3"/>
            <w:vAlign w:val="bottom"/>
          </w:tcPr>
          <w:p w14:paraId="48B2A68F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41072B" w:rsidRPr="00DA0744" w14:paraId="7F2CF000" w14:textId="77777777" w:rsidTr="0041072B">
        <w:trPr>
          <w:trHeight w:val="375"/>
          <w:tblHeader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2ECA37" w14:textId="5DAB3F0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DA0744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สำหรับงวด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หก</w:t>
            </w:r>
            <w:r w:rsidRPr="00DA0744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เดือนสิ้นสุดวันที่ </w:t>
            </w:r>
            <w:r w:rsidR="005D2669" w:rsidRPr="005D2669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DA0744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DA0744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ม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ิถุนายน</w:t>
            </w:r>
          </w:p>
        </w:tc>
        <w:tc>
          <w:tcPr>
            <w:tcW w:w="1323" w:type="dxa"/>
            <w:vAlign w:val="bottom"/>
          </w:tcPr>
          <w:p w14:paraId="5B108CC6" w14:textId="26BBB710" w:rsidR="0041072B" w:rsidRPr="00DA0744" w:rsidRDefault="005D2669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5D2669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5D2669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270" w:type="dxa"/>
          </w:tcPr>
          <w:p w14:paraId="24F57E3E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vAlign w:val="bottom"/>
          </w:tcPr>
          <w:p w14:paraId="78F8E317" w14:textId="6520B08B" w:rsidR="0041072B" w:rsidRPr="00DA0744" w:rsidRDefault="005D2669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5D2669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5D2669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</w:tr>
      <w:tr w:rsidR="0041072B" w:rsidRPr="00DA0744" w14:paraId="274EBEAB" w14:textId="77777777" w:rsidTr="0041072B">
        <w:trPr>
          <w:trHeight w:val="375"/>
          <w:tblHeader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01992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16" w:type="dxa"/>
            <w:gridSpan w:val="3"/>
            <w:vAlign w:val="bottom"/>
          </w:tcPr>
          <w:p w14:paraId="70E1F3B1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DA0744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ล้านบาท)</w:t>
            </w:r>
          </w:p>
        </w:tc>
      </w:tr>
      <w:tr w:rsidR="0041072B" w:rsidRPr="00DA0744" w14:paraId="79D768DC" w14:textId="77777777" w:rsidTr="005E6E1D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F57938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2916" w:type="dxa"/>
            <w:gridSpan w:val="3"/>
            <w:vAlign w:val="bottom"/>
          </w:tcPr>
          <w:p w14:paraId="6E381DAD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41072B" w:rsidRPr="00DA0744" w14:paraId="31FAF314" w14:textId="77777777" w:rsidTr="005E6E1D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DEB93B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DA0744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323" w:type="dxa"/>
            <w:vAlign w:val="bottom"/>
          </w:tcPr>
          <w:p w14:paraId="1674E946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</w:tcPr>
          <w:p w14:paraId="1E25D7EE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vAlign w:val="bottom"/>
          </w:tcPr>
          <w:p w14:paraId="2CD99376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41072B" w:rsidRPr="00DA0744" w14:paraId="0A2706BD" w14:textId="77777777" w:rsidTr="005E6E1D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C1E9C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323" w:type="dxa"/>
          </w:tcPr>
          <w:p w14:paraId="1A3F0012" w14:textId="5458BAA3" w:rsidR="0041072B" w:rsidRPr="00DA0744" w:rsidRDefault="005D2669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5D2669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778</w:t>
            </w:r>
          </w:p>
        </w:tc>
        <w:tc>
          <w:tcPr>
            <w:tcW w:w="270" w:type="dxa"/>
          </w:tcPr>
          <w:p w14:paraId="7DF26B42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5809C713" w14:textId="0492380F" w:rsidR="0041072B" w:rsidRPr="00DA0744" w:rsidRDefault="005D2669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5D2669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708</w:t>
            </w:r>
          </w:p>
        </w:tc>
      </w:tr>
      <w:tr w:rsidR="0041072B" w:rsidRPr="00DA0744" w14:paraId="0ADFC2AE" w14:textId="77777777" w:rsidTr="005E6E1D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3A242E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อุปกรณ์เทคโนโลยีและอื่นๆ</w:t>
            </w:r>
          </w:p>
        </w:tc>
        <w:tc>
          <w:tcPr>
            <w:tcW w:w="1323" w:type="dxa"/>
          </w:tcPr>
          <w:p w14:paraId="4F8AAFEF" w14:textId="79C176FE" w:rsidR="0041072B" w:rsidRPr="00DA0744" w:rsidRDefault="005D2669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5D2669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38</w:t>
            </w:r>
          </w:p>
        </w:tc>
        <w:tc>
          <w:tcPr>
            <w:tcW w:w="270" w:type="dxa"/>
          </w:tcPr>
          <w:p w14:paraId="168C38A5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1C65DD19" w14:textId="0449BB86" w:rsidR="0041072B" w:rsidRPr="00DA0744" w:rsidRDefault="005D2669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5D2669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38</w:t>
            </w:r>
          </w:p>
        </w:tc>
      </w:tr>
      <w:tr w:rsidR="0041072B" w:rsidRPr="00DA0744" w14:paraId="645E7080" w14:textId="77777777" w:rsidTr="005E6E1D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3C4256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323" w:type="dxa"/>
          </w:tcPr>
          <w:p w14:paraId="33C9AEC4" w14:textId="40DD699B" w:rsidR="0041072B" w:rsidRPr="00DA0744" w:rsidRDefault="005D2669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5D2669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351</w:t>
            </w:r>
          </w:p>
        </w:tc>
        <w:tc>
          <w:tcPr>
            <w:tcW w:w="270" w:type="dxa"/>
          </w:tcPr>
          <w:p w14:paraId="5B4260A8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1C82E380" w14:textId="272259BF" w:rsidR="0041072B" w:rsidRPr="00DA0744" w:rsidRDefault="005D2669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5D2669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282</w:t>
            </w:r>
          </w:p>
        </w:tc>
      </w:tr>
      <w:tr w:rsidR="0041072B" w:rsidRPr="00DA0744" w14:paraId="5365FD12" w14:textId="77777777" w:rsidTr="005E6E1D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ED7E3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323" w:type="dxa"/>
          </w:tcPr>
          <w:p w14:paraId="527CDCD5" w14:textId="68378946" w:rsidR="0041072B" w:rsidRPr="00DA0744" w:rsidRDefault="005D2669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5D2669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</w:t>
            </w:r>
          </w:p>
        </w:tc>
        <w:tc>
          <w:tcPr>
            <w:tcW w:w="270" w:type="dxa"/>
          </w:tcPr>
          <w:p w14:paraId="1B30A827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34AFB2AA" w14:textId="1AD55AC2" w:rsidR="0041072B" w:rsidRPr="00DA0744" w:rsidRDefault="005D2669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5D2669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284</w:t>
            </w:r>
          </w:p>
        </w:tc>
      </w:tr>
      <w:tr w:rsidR="0041072B" w:rsidRPr="00DA0744" w14:paraId="3536434E" w14:textId="77777777" w:rsidTr="005E6E1D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AA892A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บริการอื่นๆ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B5CB9C5" w14:textId="18DC7DFA" w:rsidR="0041072B" w:rsidRPr="00DA0744" w:rsidRDefault="005D2669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5D2669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232</w:t>
            </w:r>
          </w:p>
        </w:tc>
        <w:tc>
          <w:tcPr>
            <w:tcW w:w="270" w:type="dxa"/>
          </w:tcPr>
          <w:p w14:paraId="3F4F862B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8DB0406" w14:textId="37881861" w:rsidR="0041072B" w:rsidRPr="00DA0744" w:rsidRDefault="005D2669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5D2669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191</w:t>
            </w:r>
          </w:p>
        </w:tc>
      </w:tr>
      <w:tr w:rsidR="0041072B" w:rsidRPr="00DA0744" w14:paraId="2EE78471" w14:textId="77777777" w:rsidTr="005E6E1D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C0DB1A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6AA2777E" w14:textId="7726B31C" w:rsidR="0041072B" w:rsidRPr="00DA0744" w:rsidRDefault="005D2669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5D266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C10F68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5D266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655</w:t>
            </w:r>
          </w:p>
        </w:tc>
        <w:tc>
          <w:tcPr>
            <w:tcW w:w="270" w:type="dxa"/>
          </w:tcPr>
          <w:p w14:paraId="75CF1122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23D148ED" w14:textId="5093ECEE" w:rsidR="0041072B" w:rsidRPr="00DA0744" w:rsidRDefault="005D2669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5D266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1C269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5D266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503</w:t>
            </w:r>
          </w:p>
        </w:tc>
      </w:tr>
      <w:tr w:rsidR="0041072B" w:rsidRPr="00DA0744" w14:paraId="24A4725D" w14:textId="77777777" w:rsidTr="0041072B">
        <w:trPr>
          <w:trHeight w:val="4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D09C73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14:paraId="180EA080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0430153D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14:paraId="43AB7B42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41072B" w:rsidRPr="00DA0744" w14:paraId="7E1B85A4" w14:textId="77777777" w:rsidTr="005E6E1D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C41607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323" w:type="dxa"/>
            <w:vAlign w:val="bottom"/>
          </w:tcPr>
          <w:p w14:paraId="248DE5E2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72B8D2AF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vAlign w:val="bottom"/>
          </w:tcPr>
          <w:p w14:paraId="37777DA2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41072B" w:rsidRPr="00DA0744" w14:paraId="196D891C" w14:textId="77777777" w:rsidTr="005E6E1D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E2E3F6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323" w:type="dxa"/>
          </w:tcPr>
          <w:p w14:paraId="1B4FFFC1" w14:textId="019AD0AE" w:rsidR="0041072B" w:rsidRPr="00DA0744" w:rsidRDefault="005D2669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5D2669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C10F6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5D2669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089</w:t>
            </w:r>
          </w:p>
        </w:tc>
        <w:tc>
          <w:tcPr>
            <w:tcW w:w="270" w:type="dxa"/>
          </w:tcPr>
          <w:p w14:paraId="6713491B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69E88CC6" w14:textId="2AA625BE" w:rsidR="0041072B" w:rsidRPr="00DA0744" w:rsidRDefault="005D2669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5D2669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1C269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5D2669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063</w:t>
            </w:r>
          </w:p>
        </w:tc>
      </w:tr>
      <w:tr w:rsidR="0041072B" w:rsidRPr="00DA0744" w14:paraId="2E0C3A23" w14:textId="77777777" w:rsidTr="005E6E1D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31B058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F46EA25" w14:textId="405A4171" w:rsidR="0041072B" w:rsidRPr="00DA0744" w:rsidRDefault="005D2669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5D2669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566</w:t>
            </w:r>
          </w:p>
        </w:tc>
        <w:tc>
          <w:tcPr>
            <w:tcW w:w="270" w:type="dxa"/>
          </w:tcPr>
          <w:p w14:paraId="5E9186E6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FF11055" w14:textId="593A8104" w:rsidR="0041072B" w:rsidRPr="00DA0744" w:rsidRDefault="005D2669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5D2669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440</w:t>
            </w:r>
          </w:p>
        </w:tc>
      </w:tr>
      <w:tr w:rsidR="0041072B" w:rsidRPr="00DA0744" w14:paraId="5DA8AC04" w14:textId="77777777" w:rsidTr="005E6E1D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1F1F77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1306EE67" w14:textId="092E8622" w:rsidR="0041072B" w:rsidRPr="00DA0744" w:rsidRDefault="005D2669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5D266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C10F68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5D266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655</w:t>
            </w:r>
          </w:p>
        </w:tc>
        <w:tc>
          <w:tcPr>
            <w:tcW w:w="270" w:type="dxa"/>
          </w:tcPr>
          <w:p w14:paraId="0BF4948D" w14:textId="77777777" w:rsidR="0041072B" w:rsidRPr="00DA0744" w:rsidRDefault="0041072B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40F3A25D" w14:textId="001D4A28" w:rsidR="0041072B" w:rsidRPr="00DA0744" w:rsidRDefault="005D2669" w:rsidP="005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5D266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1C269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5D266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503</w:t>
            </w:r>
          </w:p>
        </w:tc>
      </w:tr>
    </w:tbl>
    <w:p w14:paraId="25503EB9" w14:textId="77777777" w:rsidR="0041072B" w:rsidRPr="00DA0744" w:rsidRDefault="0041072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43BDA7E1" w14:textId="6FE93A9C" w:rsidR="00B74B40" w:rsidRPr="00DA0744" w:rsidRDefault="00B74B40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DA0744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การกระทบยอดรายได้</w:t>
      </w:r>
      <w:r w:rsidRPr="00DA0744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 xml:space="preserve"> </w:t>
      </w:r>
      <w:r w:rsidRPr="00DA0744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กำไรหรือขาดทุน</w:t>
      </w:r>
      <w:r w:rsidRPr="00DA0744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 xml:space="preserve"> </w:t>
      </w:r>
      <w:r w:rsidRPr="00DA0744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สินทรัพย์และหนี้สินและรายการที่มีสาระสำคัญของส่วนงานที่รายงาน</w:t>
      </w:r>
    </w:p>
    <w:p w14:paraId="7CCB7482" w14:textId="5DB0CFDA" w:rsidR="00EB757D" w:rsidRDefault="00EB7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6"/>
        <w:gridCol w:w="923"/>
        <w:gridCol w:w="86"/>
        <w:gridCol w:w="250"/>
        <w:gridCol w:w="527"/>
        <w:gridCol w:w="482"/>
        <w:gridCol w:w="250"/>
        <w:gridCol w:w="619"/>
        <w:gridCol w:w="290"/>
        <w:gridCol w:w="100"/>
        <w:gridCol w:w="255"/>
        <w:gridCol w:w="931"/>
        <w:gridCol w:w="78"/>
      </w:tblGrid>
      <w:tr w:rsidR="00FE00F7" w:rsidRPr="00DA0744" w14:paraId="64B5220A" w14:textId="77777777" w:rsidTr="005E269D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5ADDDCBE" w14:textId="77777777" w:rsidR="00FE00F7" w:rsidRPr="00DA0744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79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C6A4A68" w14:textId="77777777" w:rsidR="00FE00F7" w:rsidRPr="00DA0744" w:rsidRDefault="00FE00F7" w:rsidP="00736BBB">
            <w:pPr>
              <w:tabs>
                <w:tab w:val="clear" w:pos="680"/>
                <w:tab w:val="left" w:pos="540"/>
              </w:tabs>
              <w:ind w:right="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E00F7" w:rsidRPr="00DA0744" w14:paraId="22FB9A29" w14:textId="77777777" w:rsidTr="005E269D">
        <w:trPr>
          <w:trHeight w:val="434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13E7C48F" w14:textId="77777777" w:rsidR="00FE00F7" w:rsidRPr="00DA0744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6C5D25" w14:textId="77777777" w:rsidR="00FE00F7" w:rsidRPr="00DA0744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13E1AF4" w14:textId="77777777" w:rsidR="00FE00F7" w:rsidRPr="00DA0744" w:rsidRDefault="00FE00F7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69CB332" w14:textId="77777777" w:rsidR="00FE00F7" w:rsidRPr="00DA0744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493539E" w14:textId="77777777" w:rsidR="00FE00F7" w:rsidRPr="00DA0744" w:rsidRDefault="00FE00F7" w:rsidP="00736BBB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กำไรก่อนต้นทุนทางการเงินและภาษีเงินได้</w:t>
            </w:r>
          </w:p>
        </w:tc>
      </w:tr>
      <w:tr w:rsidR="00FE00F7" w:rsidRPr="00DA0744" w14:paraId="67BB910D" w14:textId="77777777" w:rsidTr="005E269D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2955CE7E" w14:textId="0FA96FA1" w:rsidR="00FE00F7" w:rsidRPr="00DA0744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EB757D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DA074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DA074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5D2669" w:rsidRPr="005D2669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="002C4EC8" w:rsidRPr="00DA0744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9426C9" w:rsidRPr="00DA0744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ม</w:t>
            </w:r>
            <w:r w:rsidR="00EB757D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ิถุนายน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F8912" w14:textId="0F44A39D" w:rsidR="00FE00F7" w:rsidRPr="00DA0744" w:rsidRDefault="005D2669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266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D266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299A5474" w14:textId="77777777" w:rsidR="00FE00F7" w:rsidRPr="00DA0744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6A29C" w14:textId="16924054" w:rsidR="00FE00F7" w:rsidRPr="00DA0744" w:rsidRDefault="005D2669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266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D266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3B9048D" w14:textId="77777777" w:rsidR="00FE00F7" w:rsidRPr="00DA0744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F072CF" w14:textId="1E4E7E32" w:rsidR="00FE00F7" w:rsidRPr="00DA0744" w:rsidRDefault="005D2669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266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D266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2714405" w14:textId="77777777" w:rsidR="00FE00F7" w:rsidRPr="00DA0744" w:rsidRDefault="00FE00F7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4B3EF8" w14:textId="29C4DEFC" w:rsidR="00FE00F7" w:rsidRPr="00DA0744" w:rsidRDefault="005D2669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266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D266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E00F7" w:rsidRPr="00DA0744" w14:paraId="7DE86887" w14:textId="77777777" w:rsidTr="005E269D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21B87B36" w14:textId="77777777" w:rsidR="00FE00F7" w:rsidRPr="00DA0744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D5B9824" w14:textId="77777777" w:rsidR="00FE00F7" w:rsidRPr="00DA0744" w:rsidRDefault="00FE00F7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C4EB1" w:rsidRPr="00DA0744" w14:paraId="174B290B" w14:textId="77777777" w:rsidTr="005E269D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57FEFFDF" w14:textId="77777777" w:rsidR="00EC4EB1" w:rsidRPr="00DA0744" w:rsidRDefault="00EC4EB1" w:rsidP="00EC4EB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AFF87" w14:textId="0882674B" w:rsidR="00EC4EB1" w:rsidRPr="00DA0744" w:rsidRDefault="005D2669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6</w:t>
            </w:r>
            <w:r w:rsidR="00EC4EB1" w:rsidRPr="00DA0744">
              <w:rPr>
                <w:rFonts w:ascii="Angsana New" w:hAnsi="Angsana New"/>
                <w:sz w:val="30"/>
                <w:szCs w:val="30"/>
              </w:rPr>
              <w:t>,</w:t>
            </w:r>
            <w:r w:rsidRPr="005D2669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719BEFF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13EA3" w14:textId="4BE33128" w:rsidR="00EC4EB1" w:rsidRPr="00DA0744" w:rsidRDefault="005D2669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5</w:t>
            </w:r>
            <w:r w:rsidR="00EC4EB1" w:rsidRPr="00DA0744">
              <w:rPr>
                <w:rFonts w:ascii="Angsana New" w:hAnsi="Angsana New"/>
                <w:sz w:val="30"/>
                <w:szCs w:val="30"/>
              </w:rPr>
              <w:t>,</w:t>
            </w:r>
            <w:r w:rsidRPr="005D2669">
              <w:rPr>
                <w:rFonts w:ascii="Angsana New" w:hAnsi="Angsana New"/>
                <w:sz w:val="30"/>
                <w:szCs w:val="30"/>
              </w:rPr>
              <w:t>615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CD2BF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7DD9ED" w14:textId="0290B2FE" w:rsidR="00EC4EB1" w:rsidRPr="00DA0744" w:rsidRDefault="005D2669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E528F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1FC5C" w14:textId="2CA318A1" w:rsidR="00EC4EB1" w:rsidRPr="00DA0744" w:rsidRDefault="005D2669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171</w:t>
            </w:r>
          </w:p>
        </w:tc>
      </w:tr>
      <w:tr w:rsidR="00EC4EB1" w:rsidRPr="00DA0744" w14:paraId="3F283356" w14:textId="77777777" w:rsidTr="005E269D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397259BF" w14:textId="77777777" w:rsidR="00EC4EB1" w:rsidRPr="00DA0744" w:rsidRDefault="00EC4EB1" w:rsidP="00EC4EB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E9CA8D" w14:textId="44172C37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(</w:t>
            </w:r>
            <w:r w:rsidR="005D2669" w:rsidRPr="005D2669">
              <w:rPr>
                <w:rFonts w:ascii="Angsana New" w:hAnsi="Angsana New"/>
                <w:sz w:val="30"/>
                <w:szCs w:val="30"/>
              </w:rPr>
              <w:t>258</w:t>
            </w:r>
            <w:r w:rsidRPr="00DA074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E0C7F15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405D9" w14:textId="589D0890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(</w:t>
            </w:r>
            <w:r w:rsidR="005D2669" w:rsidRPr="005D2669">
              <w:rPr>
                <w:rFonts w:ascii="Angsana New" w:hAnsi="Angsana New"/>
                <w:sz w:val="30"/>
                <w:szCs w:val="30"/>
              </w:rPr>
              <w:t>200</w:t>
            </w:r>
            <w:r w:rsidRPr="00DA074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E1118AB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EC32DD" w14:textId="72E90D0E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(</w:t>
            </w:r>
            <w:r w:rsidR="005D2669" w:rsidRPr="005D2669">
              <w:rPr>
                <w:rFonts w:ascii="Angsana New" w:hAnsi="Angsana New"/>
                <w:sz w:val="30"/>
                <w:szCs w:val="30"/>
              </w:rPr>
              <w:t>15</w:t>
            </w:r>
            <w:r w:rsidRPr="00DA074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067FA7E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15BB6" w14:textId="268B01E4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(</w:t>
            </w:r>
            <w:r w:rsidR="005D2669" w:rsidRPr="005D2669">
              <w:rPr>
                <w:rFonts w:ascii="Angsana New" w:hAnsi="Angsana New"/>
                <w:sz w:val="30"/>
                <w:szCs w:val="30"/>
              </w:rPr>
              <w:t>15</w:t>
            </w:r>
            <w:r w:rsidRPr="00DA074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C4EB1" w:rsidRPr="00DA0744" w14:paraId="181E16F9" w14:textId="77777777" w:rsidTr="005E269D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044652FF" w14:textId="77777777" w:rsidR="00EC4EB1" w:rsidRPr="00DA0744" w:rsidRDefault="00EC4EB1" w:rsidP="00EC4EB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AB191" w14:textId="77777777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EAAD29A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E505C" w14:textId="77777777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F3DC15A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2F4AC6" w14:textId="72F2FC62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45466CB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863EC" w14:textId="77777777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4EB1" w:rsidRPr="00DA0744" w14:paraId="70A52249" w14:textId="77777777" w:rsidTr="005E269D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6520CAD2" w14:textId="3CE5DCC1" w:rsidR="00EC4EB1" w:rsidRPr="00DA0744" w:rsidRDefault="00EC4EB1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11B747" w14:textId="16D378E2" w:rsidR="00EC4EB1" w:rsidRPr="00DA0744" w:rsidRDefault="005D2669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60B0E23A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3B730" w14:textId="69E77363" w:rsidR="00EC4EB1" w:rsidRPr="00DA0744" w:rsidRDefault="005D2669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6F7B0C3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44FA4A" w14:textId="7A514C1F" w:rsidR="00EC4EB1" w:rsidRPr="00DA0744" w:rsidRDefault="005D2669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C42AD5F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1C9BD" w14:textId="747D5412" w:rsidR="00EC4EB1" w:rsidRPr="00DA0744" w:rsidRDefault="005D2669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EC4EB1" w:rsidRPr="00DA0744" w14:paraId="06E1A9F8" w14:textId="77777777" w:rsidTr="005E269D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60B69771" w14:textId="1A4231DD" w:rsidR="00EC4EB1" w:rsidRPr="00DA0744" w:rsidRDefault="00EC4EB1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CC05D" w14:textId="26EC08A2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ACC825B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1BD58" w14:textId="491361C3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17B99C1B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A6880F" w14:textId="32F4CE67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(</w:t>
            </w:r>
            <w:r w:rsidR="005D2669" w:rsidRPr="005D2669">
              <w:rPr>
                <w:rFonts w:ascii="Angsana New" w:hAnsi="Angsana New"/>
                <w:sz w:val="30"/>
                <w:szCs w:val="30"/>
              </w:rPr>
              <w:t>169</w:t>
            </w:r>
            <w:r w:rsidRPr="00DA074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DBE6F87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98435" w14:textId="0190B01E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(</w:t>
            </w:r>
            <w:r w:rsidR="005D2669" w:rsidRPr="005D2669">
              <w:rPr>
                <w:rFonts w:ascii="Angsana New" w:hAnsi="Angsana New"/>
                <w:sz w:val="30"/>
                <w:szCs w:val="30"/>
              </w:rPr>
              <w:t>160</w:t>
            </w:r>
            <w:r w:rsidRPr="00DA074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C4EB1" w:rsidRPr="00DA0744" w14:paraId="129B4119" w14:textId="77777777" w:rsidTr="005E269D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621522CF" w14:textId="53CB552B" w:rsidR="00EC4EB1" w:rsidRPr="00DA0744" w:rsidRDefault="00EC4EB1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DA0744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ของบริษัทร่วมและการร่วมค้า</w:t>
            </w:r>
            <w:r w:rsidRPr="00DA0744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CC0C9F" w14:textId="409EC281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B0D32F6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4FC4E" w14:textId="45E41866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9B0156D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480C4C" w14:textId="6E7D1FB7" w:rsidR="00EC4EB1" w:rsidRPr="00DA0744" w:rsidRDefault="005D2669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A0CB073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0EB99" w14:textId="18706DCA" w:rsidR="00EC4EB1" w:rsidRPr="00DA0744" w:rsidRDefault="005D2669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249</w:t>
            </w:r>
          </w:p>
        </w:tc>
      </w:tr>
      <w:tr w:rsidR="00EC4EB1" w:rsidRPr="00DA0744" w14:paraId="43FC90A8" w14:textId="77777777" w:rsidTr="005E269D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691D20DD" w14:textId="77777777" w:rsidR="00EC4EB1" w:rsidRPr="00DA0744" w:rsidRDefault="00EC4EB1" w:rsidP="00EC4EB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82B4C0" w14:textId="5C95346C" w:rsidR="00EC4EB1" w:rsidRPr="00DA0744" w:rsidRDefault="005D2669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C4EB1" w:rsidRPr="00DA07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A5CE3E5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9FA03C" w14:textId="506421FB" w:rsidR="00EC4EB1" w:rsidRPr="00DA0744" w:rsidRDefault="005D2669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C4EB1" w:rsidRPr="00DA07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457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ED2E1AF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28BFC8" w14:textId="25C1180A" w:rsidR="00EC4EB1" w:rsidRPr="00DA0744" w:rsidRDefault="005D2669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472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55220E4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C49E5F" w14:textId="7A770AB4" w:rsidR="00EC4EB1" w:rsidRPr="00DA0744" w:rsidRDefault="005D2669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287</w:t>
            </w:r>
          </w:p>
        </w:tc>
      </w:tr>
      <w:tr w:rsidR="00E9360F" w:rsidRPr="00DA0744" w14:paraId="176B2445" w14:textId="77777777" w:rsidTr="005E269D">
        <w:trPr>
          <w:gridAfter w:val="1"/>
          <w:wAfter w:w="78" w:type="dxa"/>
          <w:trHeight w:val="401"/>
        </w:trPr>
        <w:tc>
          <w:tcPr>
            <w:tcW w:w="5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E990D" w14:textId="77777777" w:rsidR="00E9360F" w:rsidRPr="00DA0744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828872" w14:textId="77777777" w:rsidR="00E9360F" w:rsidRPr="00DA0744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0B97FDD" w14:textId="77777777" w:rsidR="00E9360F" w:rsidRPr="00DA0744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9360F" w:rsidRPr="00DA0744" w14:paraId="033C8433" w14:textId="77777777" w:rsidTr="005E269D">
        <w:trPr>
          <w:gridAfter w:val="1"/>
          <w:wAfter w:w="78" w:type="dxa"/>
          <w:trHeight w:val="401"/>
        </w:trPr>
        <w:tc>
          <w:tcPr>
            <w:tcW w:w="5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B1C99" w14:textId="77777777" w:rsidR="00E9360F" w:rsidRPr="00DA0744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64CF88" w14:textId="77777777" w:rsidR="00E9360F" w:rsidRPr="00DA0744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A65DA" w14:textId="180346AD" w:rsidR="00E9360F" w:rsidRPr="00DA0744" w:rsidRDefault="005D2669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C4EC8"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26C9" w:rsidRPr="00DA0744">
              <w:rPr>
                <w:rFonts w:asciiTheme="majorBidi" w:hAnsiTheme="majorBidi" w:hint="cs"/>
                <w:sz w:val="30"/>
                <w:szCs w:val="30"/>
                <w:cs/>
              </w:rPr>
              <w:t>ม</w:t>
            </w:r>
            <w:r w:rsidR="00EB757D">
              <w:rPr>
                <w:rFonts w:asciiTheme="majorBidi" w:hAnsi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2470A" w14:textId="77777777" w:rsidR="00E9360F" w:rsidRPr="00DA0744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C4B96" w14:textId="3554BE7A" w:rsidR="00E9360F" w:rsidRPr="00DA0744" w:rsidRDefault="005D2669" w:rsidP="00683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9360F"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360F"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9360F" w:rsidRPr="00DA0744" w14:paraId="51C00AAB" w14:textId="77777777" w:rsidTr="005E269D">
        <w:trPr>
          <w:gridAfter w:val="1"/>
          <w:wAfter w:w="78" w:type="dxa"/>
          <w:trHeight w:val="387"/>
        </w:trPr>
        <w:tc>
          <w:tcPr>
            <w:tcW w:w="5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84FAD" w14:textId="77777777" w:rsidR="00E9360F" w:rsidRPr="00DA0744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056DB4" w14:textId="77777777" w:rsidR="00E9360F" w:rsidRPr="00DA0744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E524F" w14:textId="5E2A78A9" w:rsidR="00E9360F" w:rsidRPr="00DA0744" w:rsidRDefault="005D2669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851D9" w14:textId="77777777" w:rsidR="00E9360F" w:rsidRPr="00DA0744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8F808" w14:textId="67D3E3D3" w:rsidR="00E9360F" w:rsidRPr="00DA0744" w:rsidRDefault="005D2669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E9360F" w:rsidRPr="00DA0744" w14:paraId="09B66339" w14:textId="77777777" w:rsidTr="005E269D">
        <w:trPr>
          <w:gridAfter w:val="1"/>
          <w:wAfter w:w="78" w:type="dxa"/>
          <w:trHeight w:val="401"/>
        </w:trPr>
        <w:tc>
          <w:tcPr>
            <w:tcW w:w="5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63210" w14:textId="77777777" w:rsidR="00E9360F" w:rsidRPr="00DA0744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9B77E4" w14:textId="77777777" w:rsidR="00E9360F" w:rsidRPr="00DA0744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2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D5324C4" w14:textId="77777777" w:rsidR="00E9360F" w:rsidRPr="00DA0744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9360F" w:rsidRPr="00DA0744" w14:paraId="57EEAC0A" w14:textId="77777777" w:rsidTr="005E269D">
        <w:trPr>
          <w:gridAfter w:val="1"/>
          <w:wAfter w:w="78" w:type="dxa"/>
          <w:trHeight w:val="401"/>
        </w:trPr>
        <w:tc>
          <w:tcPr>
            <w:tcW w:w="5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94A63" w14:textId="77777777" w:rsidR="00E9360F" w:rsidRPr="00DA0744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779926" w14:textId="77777777" w:rsidR="00E9360F" w:rsidRPr="00DA0744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3B10D5" w14:textId="77777777" w:rsidR="00E9360F" w:rsidRPr="00DA0744" w:rsidRDefault="00E9360F" w:rsidP="00683BF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001A6E7" w14:textId="77777777" w:rsidR="00E9360F" w:rsidRPr="00DA0744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6CB87F" w14:textId="77777777" w:rsidR="00E9360F" w:rsidRPr="00DA0744" w:rsidRDefault="00E9360F" w:rsidP="00683BF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F1159" w:rsidRPr="00DA0744" w14:paraId="26590523" w14:textId="77777777" w:rsidTr="005E269D">
        <w:trPr>
          <w:gridAfter w:val="1"/>
          <w:wAfter w:w="78" w:type="dxa"/>
          <w:trHeight w:val="387"/>
        </w:trPr>
        <w:tc>
          <w:tcPr>
            <w:tcW w:w="5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AD58B" w14:textId="77777777" w:rsidR="00BF1159" w:rsidRPr="00DA0744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EF3480" w14:textId="77777777" w:rsidR="00BF1159" w:rsidRPr="00DA0744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BDE7D8" w14:textId="78A2F1A6" w:rsidR="00BF1159" w:rsidRPr="00DA0744" w:rsidRDefault="005D2669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266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BF1159" w:rsidRPr="00DA074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D2669">
              <w:rPr>
                <w:rFonts w:ascii="Angsana New" w:hAnsi="Angsana New"/>
                <w:sz w:val="30"/>
                <w:szCs w:val="30"/>
                <w:lang w:val="en-US" w:bidi="th-TH"/>
              </w:rPr>
              <w:t>425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2741F09" w14:textId="77777777" w:rsidR="00BF1159" w:rsidRPr="00DA0744" w:rsidRDefault="00BF1159" w:rsidP="00BF1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D786BE" w14:textId="5892BF30" w:rsidR="00BF1159" w:rsidRPr="00DA0744" w:rsidRDefault="005D2669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2669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BF1159" w:rsidRPr="00DA074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D2669">
              <w:rPr>
                <w:rFonts w:ascii="Angsana New" w:hAnsi="Angsana New"/>
                <w:sz w:val="30"/>
                <w:szCs w:val="30"/>
                <w:lang w:val="en-US" w:bidi="th-TH"/>
              </w:rPr>
              <w:t>104</w:t>
            </w:r>
          </w:p>
        </w:tc>
      </w:tr>
      <w:tr w:rsidR="00BF1159" w:rsidRPr="00DA0744" w14:paraId="31A776B5" w14:textId="77777777" w:rsidTr="005E269D">
        <w:trPr>
          <w:gridAfter w:val="1"/>
          <w:wAfter w:w="78" w:type="dxa"/>
          <w:trHeight w:val="401"/>
        </w:trPr>
        <w:tc>
          <w:tcPr>
            <w:tcW w:w="5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6C896" w14:textId="77777777" w:rsidR="00BF1159" w:rsidRPr="00DA0744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E9F72A" w14:textId="77777777" w:rsidR="00BF1159" w:rsidRPr="00DA0744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BBC379" w14:textId="5E3AA392" w:rsidR="00BF1159" w:rsidRPr="00DA0744" w:rsidRDefault="005D2669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266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BF1159" w:rsidRPr="00DA074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D2669">
              <w:rPr>
                <w:rFonts w:ascii="Angsana New" w:hAnsi="Angsana New"/>
                <w:sz w:val="30"/>
                <w:szCs w:val="30"/>
                <w:lang w:val="en-US" w:bidi="th-TH"/>
              </w:rPr>
              <w:t>992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A46E227" w14:textId="77777777" w:rsidR="00BF1159" w:rsidRPr="00DA0744" w:rsidRDefault="00BF1159" w:rsidP="00BF1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5EF346" w14:textId="4CC95062" w:rsidR="00BF1159" w:rsidRPr="00DA0744" w:rsidRDefault="005D2669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266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BF1159" w:rsidRPr="00DA074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D2669">
              <w:rPr>
                <w:rFonts w:ascii="Angsana New" w:hAnsi="Angsana New"/>
                <w:sz w:val="30"/>
                <w:szCs w:val="30"/>
                <w:lang w:val="en-US" w:bidi="th-TH"/>
              </w:rPr>
              <w:t>722</w:t>
            </w:r>
          </w:p>
        </w:tc>
      </w:tr>
      <w:tr w:rsidR="00BF1159" w:rsidRPr="00DA0744" w14:paraId="300EB99C" w14:textId="77777777" w:rsidTr="005E269D">
        <w:trPr>
          <w:gridAfter w:val="1"/>
          <w:wAfter w:w="78" w:type="dxa"/>
          <w:trHeight w:val="387"/>
        </w:trPr>
        <w:tc>
          <w:tcPr>
            <w:tcW w:w="5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1D307" w14:textId="77777777" w:rsidR="00BF1159" w:rsidRPr="00DA0744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895BC8" w14:textId="77777777" w:rsidR="00BF1159" w:rsidRPr="00DA0744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2CFE4" w14:textId="45DBC2F7" w:rsidR="00BF1159" w:rsidRPr="00DA0744" w:rsidRDefault="005D2669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30A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D26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013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23E20B3" w14:textId="77777777" w:rsidR="00BF1159" w:rsidRPr="00DA0744" w:rsidRDefault="00BF1159" w:rsidP="00BF1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79646F" w14:textId="3469273A" w:rsidR="00BF1159" w:rsidRPr="00DA0744" w:rsidRDefault="005D2669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995</w:t>
            </w:r>
          </w:p>
        </w:tc>
      </w:tr>
      <w:tr w:rsidR="00BF1159" w:rsidRPr="00DA0744" w14:paraId="3B1A0EC0" w14:textId="77777777" w:rsidTr="005E269D">
        <w:trPr>
          <w:gridAfter w:val="1"/>
          <w:wAfter w:w="78" w:type="dxa"/>
          <w:trHeight w:val="401"/>
        </w:trPr>
        <w:tc>
          <w:tcPr>
            <w:tcW w:w="5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373DB" w14:textId="77777777" w:rsidR="00BF1159" w:rsidRPr="00DA0744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B07EC2" w14:textId="77777777" w:rsidR="00BF1159" w:rsidRPr="00DA0744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FBCF64" w14:textId="4FF437AD" w:rsidR="00BF1159" w:rsidRPr="00DA0744" w:rsidRDefault="005D2669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="00BF1159" w:rsidRPr="00DA07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D26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14FECFF" w14:textId="77777777" w:rsidR="00BF1159" w:rsidRPr="00DA0744" w:rsidRDefault="00BF1159" w:rsidP="00BF1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43B8EC" w14:textId="694175F2" w:rsidR="00BF1159" w:rsidRPr="00DA0744" w:rsidRDefault="005D2669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="00BF1159" w:rsidRPr="00DA07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D26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821</w:t>
            </w:r>
          </w:p>
        </w:tc>
      </w:tr>
      <w:tr w:rsidR="00BF1159" w:rsidRPr="00DA0744" w14:paraId="161F1C0D" w14:textId="77777777" w:rsidTr="00D97351">
        <w:trPr>
          <w:gridAfter w:val="1"/>
          <w:wAfter w:w="78" w:type="dxa"/>
          <w:trHeight w:val="432"/>
        </w:trPr>
        <w:tc>
          <w:tcPr>
            <w:tcW w:w="5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4AD7E" w14:textId="77777777" w:rsidR="00BF1159" w:rsidRPr="00DA0744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70C17F" w14:textId="77777777" w:rsidR="00BF1159" w:rsidRPr="00DA0744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1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BBEF63" w14:textId="77777777" w:rsidR="00BF1159" w:rsidRPr="00DA0744" w:rsidRDefault="00BF1159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7DBA965" w14:textId="77777777" w:rsidR="00BF1159" w:rsidRPr="00DA0744" w:rsidRDefault="00BF1159" w:rsidP="00BF1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6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FE480E" w14:textId="77777777" w:rsidR="00BF1159" w:rsidRPr="00DA0744" w:rsidRDefault="00BF1159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BF1159" w:rsidRPr="00DA0744" w14:paraId="2A157BB5" w14:textId="77777777" w:rsidTr="005E269D">
        <w:trPr>
          <w:gridAfter w:val="1"/>
          <w:wAfter w:w="78" w:type="dxa"/>
          <w:trHeight w:val="71"/>
        </w:trPr>
        <w:tc>
          <w:tcPr>
            <w:tcW w:w="5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3E5D4" w14:textId="77777777" w:rsidR="00BF1159" w:rsidRPr="00DA0744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14DE51" w14:textId="77777777" w:rsidR="00BF1159" w:rsidRPr="00DA0744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0A19D46" w14:textId="46AA0576" w:rsidR="00BF1159" w:rsidRPr="00DA0744" w:rsidRDefault="005D2669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BF1159" w:rsidRPr="00DA074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5D26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31B43B9" w14:textId="77777777" w:rsidR="00BF1159" w:rsidRPr="00DA0744" w:rsidRDefault="00BF1159" w:rsidP="00BF1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01DA02" w14:textId="0D22D51A" w:rsidR="00BF1159" w:rsidRPr="00DA0744" w:rsidRDefault="005D2669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BF1159" w:rsidRPr="00DA074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5D26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080</w:t>
            </w:r>
          </w:p>
        </w:tc>
      </w:tr>
    </w:tbl>
    <w:p w14:paraId="76E38A7E" w14:textId="77777777" w:rsidR="00035C1F" w:rsidRPr="00F5058F" w:rsidRDefault="00035C1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4C79B8B0" w14:textId="56723837" w:rsidR="00035C1F" w:rsidRPr="00DA0744" w:rsidRDefault="00035C1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A074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  <w:r w:rsidRPr="00DA074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</w:p>
    <w:p w14:paraId="74AF0DCD" w14:textId="77777777" w:rsidR="00035C1F" w:rsidRPr="00DA0744" w:rsidRDefault="00035C1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CC"/>
          <w:sz w:val="14"/>
          <w:szCs w:val="14"/>
          <w:cs/>
        </w:rPr>
      </w:pPr>
    </w:p>
    <w:p w14:paraId="3C108E88" w14:textId="1DBFF22D" w:rsidR="00EB757D" w:rsidRDefault="00035C1F" w:rsidP="00D9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lang w:eastAsia="th-TH"/>
        </w:rPr>
      </w:pPr>
      <w:r w:rsidRPr="00DA0744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กลุ่มบริษัทดำเนินธุรกิจ</w:t>
      </w:r>
      <w:r w:rsidRPr="00DA0744">
        <w:rPr>
          <w:rFonts w:asciiTheme="majorBidi" w:hAnsiTheme="majorBidi" w:cstheme="majorBidi" w:hint="cs"/>
          <w:snapToGrid w:val="0"/>
          <w:color w:val="000000"/>
          <w:spacing w:val="-6"/>
          <w:sz w:val="30"/>
          <w:szCs w:val="30"/>
          <w:cs/>
          <w:lang w:eastAsia="th-TH"/>
        </w:rPr>
        <w:t>ส่วนใหญ่ใน</w:t>
      </w:r>
      <w:r w:rsidRPr="00DA0744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ประเทศ</w:t>
      </w:r>
      <w:r w:rsidRPr="00DA0744">
        <w:rPr>
          <w:rFonts w:asciiTheme="majorBidi" w:hAnsiTheme="majorBidi" w:cstheme="majorBidi" w:hint="cs"/>
          <w:snapToGrid w:val="0"/>
          <w:color w:val="000000"/>
          <w:spacing w:val="-6"/>
          <w:sz w:val="30"/>
          <w:szCs w:val="30"/>
          <w:cs/>
          <w:lang w:eastAsia="th-TH"/>
        </w:rPr>
        <w:t>ไทย</w:t>
      </w:r>
      <w:r w:rsidRPr="00DA0744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73DFF9A2" w14:textId="77777777" w:rsidR="00D97351" w:rsidRPr="00D97351" w:rsidRDefault="00D97351" w:rsidP="00D9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</w:pPr>
    </w:p>
    <w:p w14:paraId="73C2F287" w14:textId="24722243" w:rsidR="00592ED8" w:rsidRPr="00DA0744" w:rsidRDefault="00592ED8" w:rsidP="00D94A83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DA074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ภาษีเงินได้</w:t>
      </w:r>
    </w:p>
    <w:p w14:paraId="18DF2433" w14:textId="0BC8B90D" w:rsidR="00592ED8" w:rsidRPr="00DA0744" w:rsidRDefault="00592ED8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sz w:val="20"/>
          <w:szCs w:val="20"/>
        </w:rPr>
      </w:pPr>
    </w:p>
    <w:p w14:paraId="5DEA632A" w14:textId="049A6BAD" w:rsidR="002B3BFA" w:rsidRPr="00DA0744" w:rsidRDefault="002B3BFA" w:rsidP="002B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A17D77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D2669" w:rsidRPr="005D2669">
        <w:rPr>
          <w:rFonts w:asciiTheme="majorBidi" w:hAnsiTheme="majorBidi" w:cstheme="majorBidi"/>
          <w:sz w:val="30"/>
          <w:szCs w:val="30"/>
        </w:rPr>
        <w:t>30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="006F7C13" w:rsidRPr="00DA0744">
        <w:rPr>
          <w:rFonts w:asciiTheme="majorBidi" w:hAnsiTheme="majorBidi" w:cstheme="majorBidi" w:hint="cs"/>
          <w:sz w:val="30"/>
          <w:szCs w:val="30"/>
          <w:cs/>
        </w:rPr>
        <w:t>ม</w:t>
      </w:r>
      <w:r w:rsidR="00EB757D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D2669" w:rsidRPr="005D2669">
        <w:rPr>
          <w:rFonts w:asciiTheme="majorBidi" w:hAnsiTheme="majorBidi" w:cstheme="majorBidi"/>
          <w:sz w:val="30"/>
          <w:szCs w:val="30"/>
        </w:rPr>
        <w:t>2569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>คือร้อยละ</w:t>
      </w:r>
      <w:r w:rsidR="00966D3C"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="005D2669" w:rsidRPr="005D2669">
        <w:rPr>
          <w:rFonts w:asciiTheme="majorBidi" w:hAnsiTheme="majorBidi" w:cstheme="majorBidi"/>
          <w:sz w:val="30"/>
          <w:szCs w:val="30"/>
        </w:rPr>
        <w:t>7</w:t>
      </w:r>
      <w:r w:rsidR="00074F6C"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>และร้อยล</w:t>
      </w:r>
      <w:r w:rsidR="0077569F" w:rsidRPr="00DA0744">
        <w:rPr>
          <w:rFonts w:asciiTheme="majorBidi" w:hAnsiTheme="majorBidi" w:cstheme="majorBidi" w:hint="cs"/>
          <w:sz w:val="30"/>
          <w:szCs w:val="30"/>
          <w:cs/>
        </w:rPr>
        <w:t>ะ</w:t>
      </w:r>
      <w:r w:rsidR="00966D3C"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="005D2669" w:rsidRPr="005D2669">
        <w:rPr>
          <w:rFonts w:asciiTheme="majorBidi" w:hAnsiTheme="majorBidi" w:cstheme="majorBidi"/>
          <w:sz w:val="30"/>
          <w:szCs w:val="30"/>
        </w:rPr>
        <w:t>1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>จำนวนภาษีเงินได้ในงบกำไรขาดทุนรวมและของเฉพาะกิจการน้อยกว่าจำนวน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03EB37D3" w14:textId="0BD188AB" w:rsidR="002B3BFA" w:rsidRPr="00DA0744" w:rsidRDefault="002B3BFA" w:rsidP="002B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>(ก)</w:t>
      </w:r>
      <w:r w:rsidRPr="00DA0744">
        <w:rPr>
          <w:rFonts w:asciiTheme="majorBidi" w:hAnsiTheme="majorBidi" w:cstheme="majorBidi"/>
          <w:sz w:val="30"/>
          <w:szCs w:val="30"/>
          <w:cs/>
        </w:rPr>
        <w:tab/>
        <w:t>กลุ่มบริษัท</w:t>
      </w:r>
      <w:r w:rsidR="00C40C1A" w:rsidRPr="00DA074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A0744">
        <w:rPr>
          <w:rFonts w:asciiTheme="majorBidi" w:hAnsiTheme="majorBidi" w:cstheme="majorBidi"/>
          <w:sz w:val="30"/>
          <w:szCs w:val="30"/>
          <w:cs/>
        </w:rPr>
        <w:t>บริษัทมีขาดทุนทางภาษียกมาจากงวดก่อน และได้ถูกนำมาใช้เพื่อลดจำนวนกำไรเพื่อเสียภาษีในงวดปัจจุบัน</w:t>
      </w:r>
    </w:p>
    <w:p w14:paraId="71C94CE7" w14:textId="77777777" w:rsidR="002B3BFA" w:rsidRPr="00DA0744" w:rsidRDefault="002B3BFA" w:rsidP="002B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>(ข)</w:t>
      </w:r>
      <w:r w:rsidRPr="00DA0744">
        <w:rPr>
          <w:rFonts w:asciiTheme="majorBidi" w:hAnsiTheme="majorBidi" w:cstheme="majorBidi"/>
          <w:sz w:val="30"/>
          <w:szCs w:val="30"/>
          <w:cs/>
        </w:rPr>
        <w:tab/>
        <w:t>ความแตกต่างระหว่างการรับรู้ค่าใช้จ่ายทางบัญชีกับค่าใช้จ่ายทางภาษี บางรายการโดยเฉพาะอย่างยิ่งในเรื่องเกี่ยวกับค่าเผื่อผลขาดทุนด้านเครดิตที่คาดว่าจะเกิดขึ้นและสำรองต่างๆ</w:t>
      </w:r>
    </w:p>
    <w:p w14:paraId="73108ED4" w14:textId="4DE427A7" w:rsidR="00120C41" w:rsidRPr="00DA0744" w:rsidRDefault="002B3BFA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>(ค)</w:t>
      </w:r>
      <w:r w:rsidRPr="00DA0744">
        <w:rPr>
          <w:rFonts w:asciiTheme="majorBidi" w:hAnsiTheme="majorBidi" w:cstheme="majorBidi"/>
          <w:sz w:val="30"/>
          <w:szCs w:val="30"/>
          <w:cs/>
        </w:rPr>
        <w:tab/>
        <w:t>ขาดทุนของ</w:t>
      </w:r>
      <w:r w:rsidR="00C40C1A" w:rsidRPr="00DA0744">
        <w:rPr>
          <w:rFonts w:asciiTheme="majorBidi" w:hAnsiTheme="majorBidi" w:cstheme="majorBidi" w:hint="cs"/>
          <w:sz w:val="30"/>
          <w:szCs w:val="30"/>
          <w:cs/>
        </w:rPr>
        <w:t>บริษัทและ</w:t>
      </w:r>
      <w:r w:rsidRPr="00DA0744">
        <w:rPr>
          <w:rFonts w:asciiTheme="majorBidi" w:hAnsiTheme="majorBidi" w:cstheme="majorBidi"/>
          <w:sz w:val="30"/>
          <w:szCs w:val="30"/>
          <w:cs/>
        </w:rPr>
        <w:t>บริษัทย่อยซึ่งไม่สามารถจะนำมาสุทธิกับกำไรของบริษัทย่อยแห่งอื่นๆ ของกลุ่มบริษัทในการคำนวณภาษีเงินได</w:t>
      </w:r>
      <w:r w:rsidR="001C009D" w:rsidRPr="00DA0744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48FBAC2E" w14:textId="681509CC" w:rsidR="009406D3" w:rsidRDefault="00940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894A7B8" w14:textId="77777777" w:rsidR="00D97351" w:rsidRDefault="00D9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418F1F7A" w14:textId="72789FBA" w:rsidR="009406D3" w:rsidRPr="000C4A82" w:rsidRDefault="009406D3" w:rsidP="009406D3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C4A8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3B5FB952" w14:textId="77777777" w:rsidR="009713CF" w:rsidRPr="009406D3" w:rsidRDefault="009713CF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0CCE605E" w14:textId="77777777" w:rsidR="009406D3" w:rsidRDefault="009406D3" w:rsidP="00940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4A82">
        <w:rPr>
          <w:rFonts w:asciiTheme="majorBidi" w:hAnsiTheme="majorBidi" w:cstheme="majorBidi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0C67F02B" w14:textId="77777777" w:rsidR="009406D3" w:rsidRPr="000C4A82" w:rsidRDefault="009406D3" w:rsidP="00940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87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6"/>
        <w:gridCol w:w="2280"/>
        <w:gridCol w:w="1876"/>
        <w:gridCol w:w="406"/>
        <w:gridCol w:w="2027"/>
      </w:tblGrid>
      <w:tr w:rsidR="009406D3" w:rsidRPr="000C4A82" w:rsidDel="00D43E7A" w14:paraId="4CC00A91" w14:textId="77777777" w:rsidTr="00614467">
        <w:trPr>
          <w:tblHeader/>
        </w:trPr>
        <w:tc>
          <w:tcPr>
            <w:tcW w:w="2286" w:type="dxa"/>
            <w:vAlign w:val="bottom"/>
          </w:tcPr>
          <w:p w14:paraId="4511326C" w14:textId="77777777" w:rsidR="009406D3" w:rsidRPr="000C4A82" w:rsidRDefault="009406D3" w:rsidP="00612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280" w:type="dxa"/>
            <w:vAlign w:val="bottom"/>
          </w:tcPr>
          <w:p w14:paraId="3FC83FA9" w14:textId="77777777" w:rsidR="009406D3" w:rsidRPr="000C4A82" w:rsidRDefault="009406D3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876" w:type="dxa"/>
            <w:vAlign w:val="bottom"/>
          </w:tcPr>
          <w:p w14:paraId="003F1BDA" w14:textId="77777777" w:rsidR="009406D3" w:rsidRPr="000C4A82" w:rsidRDefault="009406D3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406" w:type="dxa"/>
          </w:tcPr>
          <w:p w14:paraId="101C2B6D" w14:textId="77777777" w:rsidR="009406D3" w:rsidRPr="000C4A82" w:rsidRDefault="009406D3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7" w:type="dxa"/>
            <w:vAlign w:val="bottom"/>
          </w:tcPr>
          <w:p w14:paraId="23BAB50A" w14:textId="77777777" w:rsidR="009406D3" w:rsidRPr="000C4A82" w:rsidDel="00D43E7A" w:rsidRDefault="009406D3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9406D3" w:rsidRPr="000C4A82" w14:paraId="39B2CE69" w14:textId="77777777" w:rsidTr="00614467">
        <w:trPr>
          <w:tblHeader/>
        </w:trPr>
        <w:tc>
          <w:tcPr>
            <w:tcW w:w="2286" w:type="dxa"/>
          </w:tcPr>
          <w:p w14:paraId="7E624918" w14:textId="77777777" w:rsidR="009406D3" w:rsidRPr="000C4A82" w:rsidRDefault="009406D3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0" w:type="dxa"/>
          </w:tcPr>
          <w:p w14:paraId="1B9B178E" w14:textId="77777777" w:rsidR="009406D3" w:rsidRPr="000C4A82" w:rsidRDefault="009406D3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76" w:type="dxa"/>
          </w:tcPr>
          <w:p w14:paraId="27E3638D" w14:textId="77777777" w:rsidR="009406D3" w:rsidRPr="000C4A82" w:rsidRDefault="009406D3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06" w:type="dxa"/>
          </w:tcPr>
          <w:p w14:paraId="596EDE34" w14:textId="77777777" w:rsidR="009406D3" w:rsidRPr="000C4A82" w:rsidRDefault="009406D3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27" w:type="dxa"/>
          </w:tcPr>
          <w:p w14:paraId="0D4F63C2" w14:textId="77777777" w:rsidR="009406D3" w:rsidRPr="000C4A82" w:rsidRDefault="009406D3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406D3" w:rsidRPr="000C4A82" w14:paraId="2874A010" w14:textId="77777777" w:rsidTr="00614467">
        <w:tc>
          <w:tcPr>
            <w:tcW w:w="2286" w:type="dxa"/>
          </w:tcPr>
          <w:p w14:paraId="1BA5702F" w14:textId="269D0AA5" w:rsidR="009406D3" w:rsidRPr="000C4A82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9406D3" w:rsidRPr="000C4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06D3"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280" w:type="dxa"/>
          </w:tcPr>
          <w:p w14:paraId="34CD6CFA" w14:textId="424C7719" w:rsidR="009406D3" w:rsidRPr="000C4A82" w:rsidRDefault="009406D3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5D2669" w:rsidRPr="005D266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76" w:type="dxa"/>
          </w:tcPr>
          <w:p w14:paraId="47DA8B9C" w14:textId="5A953691" w:rsidR="009406D3" w:rsidRPr="000C4A82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406D3" w:rsidRPr="000C4A8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D2669"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  <w:tc>
          <w:tcPr>
            <w:tcW w:w="406" w:type="dxa"/>
          </w:tcPr>
          <w:p w14:paraId="262AC2E1" w14:textId="77777777" w:rsidR="009406D3" w:rsidRPr="000C4A82" w:rsidRDefault="009406D3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7" w:type="dxa"/>
          </w:tcPr>
          <w:p w14:paraId="5182F818" w14:textId="2D8502E8" w:rsidR="009406D3" w:rsidRPr="000C4A82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</w:tr>
      <w:tr w:rsidR="009406D3" w:rsidRPr="000C4A82" w14:paraId="2A9D9695" w14:textId="77777777" w:rsidTr="00614467">
        <w:tc>
          <w:tcPr>
            <w:tcW w:w="2286" w:type="dxa"/>
          </w:tcPr>
          <w:p w14:paraId="1D2D5C82" w14:textId="79A39B7A" w:rsidR="009406D3" w:rsidRPr="000C4A82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406D3" w:rsidRPr="000C4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06D3"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280" w:type="dxa"/>
          </w:tcPr>
          <w:p w14:paraId="7042A0C5" w14:textId="06AAC88B" w:rsidR="009406D3" w:rsidRPr="000C4A82" w:rsidRDefault="009406D3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5D2669" w:rsidRPr="005D266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76" w:type="dxa"/>
          </w:tcPr>
          <w:p w14:paraId="471E9296" w14:textId="5E603961" w:rsidR="009406D3" w:rsidRPr="000C4A82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406D3" w:rsidRPr="000C4A8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D2669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406" w:type="dxa"/>
          </w:tcPr>
          <w:p w14:paraId="7AEA696B" w14:textId="77777777" w:rsidR="009406D3" w:rsidRPr="000C4A82" w:rsidRDefault="009406D3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7" w:type="dxa"/>
          </w:tcPr>
          <w:p w14:paraId="0DDB216A" w14:textId="777FF3C7" w:rsidR="009406D3" w:rsidRPr="000C4A82" w:rsidRDefault="005D2669" w:rsidP="006D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</w:tbl>
    <w:p w14:paraId="7BBAD23F" w14:textId="77777777" w:rsidR="009713CF" w:rsidRPr="00DA0744" w:rsidRDefault="009713CF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A094869" w14:textId="77777777" w:rsidR="00120C41" w:rsidRPr="00DA0744" w:rsidRDefault="00120C41" w:rsidP="00120C41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DA0744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1863246E" w14:textId="77777777" w:rsidR="00120C41" w:rsidRPr="00DA0744" w:rsidRDefault="00120C41" w:rsidP="00120C41">
      <w:pPr>
        <w:rPr>
          <w:lang w:val="th-TH"/>
        </w:rPr>
      </w:pPr>
    </w:p>
    <w:p w14:paraId="2E795DBD" w14:textId="77777777" w:rsidR="00120C41" w:rsidRPr="00DA0744" w:rsidRDefault="00120C41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A074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10DE3F8" w14:textId="77777777" w:rsidR="00120C41" w:rsidRPr="00DA0744" w:rsidRDefault="00120C41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F42C2C" w14:textId="3052E5ED" w:rsidR="00120C41" w:rsidRPr="00DA0744" w:rsidRDefault="00120C41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2669" w:rsidRPr="005D2669">
        <w:rPr>
          <w:rFonts w:asciiTheme="majorBidi" w:hAnsiTheme="majorBidi" w:cstheme="majorBidi"/>
          <w:sz w:val="30"/>
          <w:szCs w:val="30"/>
        </w:rPr>
        <w:t>30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="006F7C13" w:rsidRPr="00DA0744">
        <w:rPr>
          <w:rFonts w:asciiTheme="majorBidi" w:hAnsiTheme="majorBidi" w:cstheme="majorBidi" w:hint="cs"/>
          <w:sz w:val="30"/>
          <w:szCs w:val="30"/>
          <w:cs/>
        </w:rPr>
        <w:t>ม</w:t>
      </w:r>
      <w:r w:rsidR="00EB757D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2669" w:rsidRPr="005D2669">
        <w:rPr>
          <w:rFonts w:asciiTheme="majorBidi" w:hAnsiTheme="majorBidi" w:cstheme="majorBidi"/>
          <w:sz w:val="30"/>
          <w:szCs w:val="30"/>
        </w:rPr>
        <w:t>2569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2669" w:rsidRPr="005D2669">
        <w:rPr>
          <w:rFonts w:asciiTheme="majorBidi" w:hAnsiTheme="majorBidi" w:cstheme="majorBidi"/>
          <w:sz w:val="30"/>
          <w:szCs w:val="30"/>
        </w:rPr>
        <w:t>31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2669" w:rsidRPr="005D2669">
        <w:rPr>
          <w:rFonts w:asciiTheme="majorBidi" w:hAnsiTheme="majorBidi" w:cstheme="majorBidi"/>
          <w:sz w:val="30"/>
          <w:szCs w:val="30"/>
        </w:rPr>
        <w:t>2568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2F2B04B5" w14:textId="19F30F25" w:rsidR="00EB757D" w:rsidRDefault="00EB7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3350403" w14:textId="3CCD4396" w:rsidR="007F4DEB" w:rsidRPr="00DA0744" w:rsidRDefault="00913400" w:rsidP="00AD7FBF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DA074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</w:t>
      </w:r>
      <w:r w:rsidR="00882FAF" w:rsidRPr="00DA074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กับบุคคลหรือกิจการ</w:t>
      </w:r>
      <w:r w:rsidR="00917D61" w:rsidRPr="00DA074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ที่ไม่เกี่ยวข้องกัน</w:t>
      </w:r>
    </w:p>
    <w:p w14:paraId="73E79D43" w14:textId="67209A01" w:rsidR="002A0E18" w:rsidRPr="00DA0744" w:rsidRDefault="002A0E18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4"/>
          <w:szCs w:val="24"/>
          <w:cs/>
        </w:rPr>
      </w:pPr>
    </w:p>
    <w:tbl>
      <w:tblPr>
        <w:tblW w:w="92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6"/>
        <w:gridCol w:w="989"/>
        <w:gridCol w:w="265"/>
        <w:gridCol w:w="994"/>
        <w:gridCol w:w="274"/>
        <w:gridCol w:w="996"/>
        <w:gridCol w:w="268"/>
        <w:gridCol w:w="1055"/>
      </w:tblGrid>
      <w:tr w:rsidR="00614467" w:rsidRPr="00DA0744" w14:paraId="59554E48" w14:textId="77777777" w:rsidTr="00614467">
        <w:trPr>
          <w:tblHeader/>
        </w:trPr>
        <w:tc>
          <w:tcPr>
            <w:tcW w:w="2385" w:type="pct"/>
          </w:tcPr>
          <w:p w14:paraId="77201D35" w14:textId="77777777" w:rsidR="00614467" w:rsidRPr="00DA0744" w:rsidRDefault="0061446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pct"/>
            <w:gridSpan w:val="3"/>
          </w:tcPr>
          <w:p w14:paraId="260D5F42" w14:textId="77777777" w:rsidR="00614467" w:rsidRPr="00DA0744" w:rsidRDefault="00614467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A0C3B1E" w14:textId="77777777" w:rsidR="00614467" w:rsidRPr="00DA0744" w:rsidRDefault="00614467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pct"/>
            <w:gridSpan w:val="3"/>
          </w:tcPr>
          <w:p w14:paraId="7244ED6C" w14:textId="77777777" w:rsidR="00614467" w:rsidRPr="00DA0744" w:rsidRDefault="00614467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4467" w:rsidRPr="00DA0744" w14:paraId="0F3FEEC0" w14:textId="77777777" w:rsidTr="00614467">
        <w:trPr>
          <w:trHeight w:val="333"/>
          <w:tblHeader/>
        </w:trPr>
        <w:tc>
          <w:tcPr>
            <w:tcW w:w="2385" w:type="pct"/>
          </w:tcPr>
          <w:p w14:paraId="58C81114" w14:textId="77777777" w:rsidR="00614467" w:rsidRPr="00DA0744" w:rsidRDefault="00614467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0E441129" w14:textId="71E64F23" w:rsidR="00614467" w:rsidRPr="00DA0744" w:rsidRDefault="005D2669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14467"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4467"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614467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43" w:type="pct"/>
          </w:tcPr>
          <w:p w14:paraId="64530871" w14:textId="77777777" w:rsidR="00614467" w:rsidRPr="00DA0744" w:rsidRDefault="00614467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077B9E1" w14:textId="0E1FEB0E" w:rsidR="00614467" w:rsidRPr="00DA0744" w:rsidRDefault="005D2669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14467"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4467"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6C22DCFA" w14:textId="77777777" w:rsidR="00614467" w:rsidRPr="00DA0744" w:rsidRDefault="00614467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08466C6" w14:textId="1D872E6D" w:rsidR="00614467" w:rsidRPr="00DA0744" w:rsidRDefault="005D2669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14467"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4467"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614467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45" w:type="pct"/>
          </w:tcPr>
          <w:p w14:paraId="42676876" w14:textId="77777777" w:rsidR="00614467" w:rsidRPr="00DA0744" w:rsidRDefault="00614467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41F48FE" w14:textId="16D3967C" w:rsidR="00614467" w:rsidRPr="00DA0744" w:rsidRDefault="005D2669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14467"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4467"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14467" w:rsidRPr="00DA0744" w14:paraId="1C61473C" w14:textId="77777777" w:rsidTr="00614467">
        <w:trPr>
          <w:trHeight w:val="333"/>
          <w:tblHeader/>
        </w:trPr>
        <w:tc>
          <w:tcPr>
            <w:tcW w:w="2385" w:type="pct"/>
          </w:tcPr>
          <w:p w14:paraId="454C4027" w14:textId="77777777" w:rsidR="00614467" w:rsidRPr="00DA0744" w:rsidRDefault="00614467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1945FF7F" w14:textId="280526E1" w:rsidR="00614467" w:rsidRPr="00DA0744" w:rsidRDefault="005D2669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3" w:type="pct"/>
          </w:tcPr>
          <w:p w14:paraId="2D67711F" w14:textId="77777777" w:rsidR="00614467" w:rsidRPr="00DA0744" w:rsidRDefault="00614467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46B7EC3" w14:textId="0A0160B4" w:rsidR="00614467" w:rsidRPr="00DA0744" w:rsidRDefault="005D2669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5AEAEA23" w14:textId="77777777" w:rsidR="00614467" w:rsidRPr="00DA0744" w:rsidRDefault="00614467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1251EC1" w14:textId="75A719B7" w:rsidR="00614467" w:rsidRPr="00DA0744" w:rsidRDefault="005D2669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5" w:type="pct"/>
          </w:tcPr>
          <w:p w14:paraId="08198405" w14:textId="77777777" w:rsidR="00614467" w:rsidRPr="00DA0744" w:rsidRDefault="00614467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5EA663E" w14:textId="5D3BD97D" w:rsidR="00614467" w:rsidRPr="00DA0744" w:rsidRDefault="005D2669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14467" w:rsidRPr="00DA0744" w14:paraId="0D65FBCA" w14:textId="77777777" w:rsidTr="00614467">
        <w:trPr>
          <w:tblHeader/>
        </w:trPr>
        <w:tc>
          <w:tcPr>
            <w:tcW w:w="2385" w:type="pct"/>
          </w:tcPr>
          <w:p w14:paraId="3C4F8382" w14:textId="77777777" w:rsidR="00614467" w:rsidRPr="00DA0744" w:rsidRDefault="00614467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5" w:type="pct"/>
            <w:gridSpan w:val="7"/>
          </w:tcPr>
          <w:p w14:paraId="5174EAF1" w14:textId="77777777" w:rsidR="00614467" w:rsidRPr="00DA0744" w:rsidRDefault="00614467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B26AE" w:rsidRPr="00DA0744" w14:paraId="53AB2DB7" w14:textId="77777777" w:rsidTr="003F5C8E">
        <w:tc>
          <w:tcPr>
            <w:tcW w:w="2385" w:type="pct"/>
          </w:tcPr>
          <w:p w14:paraId="1C793EDD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26D6CE3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534" w:type="pct"/>
          </w:tcPr>
          <w:p w14:paraId="6AF7410A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A871126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1AA9A3AB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8F887D2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717F8609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4460620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D65C108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20CD7" w:rsidRPr="00DA0744" w14:paraId="37717423" w14:textId="77777777" w:rsidTr="003F5C8E">
        <w:tc>
          <w:tcPr>
            <w:tcW w:w="2385" w:type="pct"/>
          </w:tcPr>
          <w:p w14:paraId="6905AF34" w14:textId="4DCE13A8" w:rsidR="00820CD7" w:rsidRPr="00DA0744" w:rsidRDefault="00820CD7" w:rsidP="00820CD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5D2669" w:rsidRPr="005D266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34" w:type="pct"/>
          </w:tcPr>
          <w:p w14:paraId="1A1F430C" w14:textId="59A35511" w:rsidR="00820CD7" w:rsidRPr="00B01A0A" w:rsidRDefault="005D2669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3C5BDF14" w14:textId="77777777" w:rsidR="00820CD7" w:rsidRPr="00DA0744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B89D331" w14:textId="0782157C" w:rsidR="00820CD7" w:rsidRPr="00DA0744" w:rsidRDefault="005D2669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8" w:type="pct"/>
          </w:tcPr>
          <w:p w14:paraId="6177B8DE" w14:textId="77777777" w:rsidR="00820CD7" w:rsidRPr="00DA0744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48FC1415" w14:textId="7D4D1F6A" w:rsidR="00820CD7" w:rsidRPr="00166FE4" w:rsidRDefault="005D2669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099B5800" w14:textId="77777777" w:rsidR="00820CD7" w:rsidRPr="00DA0744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78BC0D5" w14:textId="2D1631BB" w:rsidR="00820CD7" w:rsidRPr="00DA0744" w:rsidRDefault="005D2669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20CD7" w:rsidRPr="00DA0744" w14:paraId="534B84A0" w14:textId="77777777" w:rsidTr="003F5C8E">
        <w:tc>
          <w:tcPr>
            <w:tcW w:w="2385" w:type="pct"/>
          </w:tcPr>
          <w:p w14:paraId="16812481" w14:textId="231A9ABC" w:rsidR="00820CD7" w:rsidRPr="00DA0744" w:rsidRDefault="00820CD7" w:rsidP="00820C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</w:t>
            </w:r>
            <w:r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D2669" w:rsidRPr="005D266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แต่ไม่เกิน </w:t>
            </w:r>
            <w:r w:rsidR="005D2669" w:rsidRPr="005D266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534" w:type="pct"/>
          </w:tcPr>
          <w:p w14:paraId="73622EC5" w14:textId="2724E2E6" w:rsidR="00820CD7" w:rsidRPr="00B01A0A" w:rsidRDefault="005D2669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18A92777" w14:textId="77777777" w:rsidR="00820CD7" w:rsidRPr="00DA0744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C5BC949" w14:textId="626091F8" w:rsidR="00820CD7" w:rsidRPr="00DA0744" w:rsidRDefault="005D2669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5845D32E" w14:textId="77777777" w:rsidR="00820CD7" w:rsidRPr="00DA0744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9C36780" w14:textId="1E41BBC8" w:rsidR="00820CD7" w:rsidRPr="00166FE4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6FE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8666089" w14:textId="77777777" w:rsidR="00820CD7" w:rsidRPr="00DA0744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A9222BC" w14:textId="6EC10497" w:rsidR="00820CD7" w:rsidRPr="00DA0744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20CD7" w:rsidRPr="00DA0744" w14:paraId="0CEA2518" w14:textId="77777777" w:rsidTr="003F5C8E">
        <w:tc>
          <w:tcPr>
            <w:tcW w:w="2385" w:type="pct"/>
          </w:tcPr>
          <w:p w14:paraId="132BD18F" w14:textId="77777777" w:rsidR="00820CD7" w:rsidRPr="00DA0744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13130FDA" w14:textId="3A172D6C" w:rsidR="00820CD7" w:rsidRPr="00B01A0A" w:rsidRDefault="005D2669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43" w:type="pct"/>
          </w:tcPr>
          <w:p w14:paraId="5D53DAD0" w14:textId="77777777" w:rsidR="00820CD7" w:rsidRPr="00DA0744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74FE3560" w14:textId="2469C76F" w:rsidR="00820CD7" w:rsidRPr="00DA0744" w:rsidRDefault="005D2669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48" w:type="pct"/>
          </w:tcPr>
          <w:p w14:paraId="57529F95" w14:textId="77777777" w:rsidR="00820CD7" w:rsidRPr="00DA0744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17C0ECC6" w14:textId="78A8BBC9" w:rsidR="00820CD7" w:rsidRPr="00166FE4" w:rsidRDefault="005D2669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5F483302" w14:textId="77777777" w:rsidR="00820CD7" w:rsidRPr="00DA0744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FD9ADB6" w14:textId="34424E1D" w:rsidR="00820CD7" w:rsidRPr="00DA0744" w:rsidRDefault="005D2669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3B26AE" w:rsidRPr="00DA0744" w14:paraId="2891133B" w14:textId="77777777" w:rsidTr="00D97351">
        <w:trPr>
          <w:trHeight w:val="432"/>
        </w:trPr>
        <w:tc>
          <w:tcPr>
            <w:tcW w:w="2385" w:type="pct"/>
          </w:tcPr>
          <w:p w14:paraId="0D9DB482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34" w:type="pct"/>
          </w:tcPr>
          <w:p w14:paraId="762287D6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pct"/>
          </w:tcPr>
          <w:p w14:paraId="25C207D1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7" w:type="pct"/>
          </w:tcPr>
          <w:p w14:paraId="1FB2A622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239C2B96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8" w:type="pct"/>
          </w:tcPr>
          <w:p w14:paraId="3940ED0A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" w:type="pct"/>
          </w:tcPr>
          <w:p w14:paraId="0AD2606B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pct"/>
          </w:tcPr>
          <w:p w14:paraId="43C99CCC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97351" w:rsidRPr="00DA0744" w14:paraId="24702D45" w14:textId="77777777" w:rsidTr="00D97351">
        <w:trPr>
          <w:trHeight w:val="432"/>
        </w:trPr>
        <w:tc>
          <w:tcPr>
            <w:tcW w:w="2385" w:type="pct"/>
          </w:tcPr>
          <w:p w14:paraId="76C4BF00" w14:textId="77777777" w:rsidR="00D97351" w:rsidRPr="00DA0744" w:rsidRDefault="00D97351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34" w:type="pct"/>
          </w:tcPr>
          <w:p w14:paraId="74E05BDB" w14:textId="77777777" w:rsidR="00D97351" w:rsidRPr="00DA0744" w:rsidRDefault="00D97351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pct"/>
          </w:tcPr>
          <w:p w14:paraId="5E30E04F" w14:textId="77777777" w:rsidR="00D97351" w:rsidRPr="00DA0744" w:rsidRDefault="00D97351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7" w:type="pct"/>
          </w:tcPr>
          <w:p w14:paraId="141A2B5E" w14:textId="77777777" w:rsidR="00D97351" w:rsidRPr="00DA0744" w:rsidRDefault="00D97351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4AFE6181" w14:textId="77777777" w:rsidR="00D97351" w:rsidRPr="00DA0744" w:rsidRDefault="00D97351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8" w:type="pct"/>
          </w:tcPr>
          <w:p w14:paraId="1BEF8016" w14:textId="77777777" w:rsidR="00D97351" w:rsidRPr="00DA0744" w:rsidRDefault="00D97351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" w:type="pct"/>
          </w:tcPr>
          <w:p w14:paraId="4E1186E3" w14:textId="77777777" w:rsidR="00D97351" w:rsidRPr="00DA0744" w:rsidRDefault="00D97351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pct"/>
          </w:tcPr>
          <w:p w14:paraId="11708377" w14:textId="77777777" w:rsidR="00D97351" w:rsidRPr="00DA0744" w:rsidRDefault="00D97351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97351" w:rsidRPr="00DA0744" w14:paraId="69EE20E3" w14:textId="77777777" w:rsidTr="00D97351">
        <w:trPr>
          <w:trHeight w:val="432"/>
        </w:trPr>
        <w:tc>
          <w:tcPr>
            <w:tcW w:w="2385" w:type="pct"/>
          </w:tcPr>
          <w:p w14:paraId="21DD26A0" w14:textId="77777777" w:rsidR="00D97351" w:rsidRPr="00DA0744" w:rsidRDefault="00D97351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34" w:type="pct"/>
          </w:tcPr>
          <w:p w14:paraId="3C1F8963" w14:textId="77777777" w:rsidR="00D97351" w:rsidRPr="00DA0744" w:rsidRDefault="00D97351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pct"/>
          </w:tcPr>
          <w:p w14:paraId="20E67CD3" w14:textId="77777777" w:rsidR="00D97351" w:rsidRPr="00DA0744" w:rsidRDefault="00D97351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7" w:type="pct"/>
          </w:tcPr>
          <w:p w14:paraId="454F66AB" w14:textId="77777777" w:rsidR="00D97351" w:rsidRPr="00DA0744" w:rsidRDefault="00D97351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12229AEC" w14:textId="77777777" w:rsidR="00D97351" w:rsidRPr="00DA0744" w:rsidRDefault="00D97351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8" w:type="pct"/>
          </w:tcPr>
          <w:p w14:paraId="549DF952" w14:textId="77777777" w:rsidR="00D97351" w:rsidRPr="00DA0744" w:rsidRDefault="00D97351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" w:type="pct"/>
          </w:tcPr>
          <w:p w14:paraId="4B72915C" w14:textId="77777777" w:rsidR="00D97351" w:rsidRPr="00DA0744" w:rsidRDefault="00D97351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pct"/>
          </w:tcPr>
          <w:p w14:paraId="053F56B5" w14:textId="77777777" w:rsidR="00D97351" w:rsidRPr="00DA0744" w:rsidRDefault="00D97351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97351" w:rsidRPr="00DA0744" w14:paraId="4C83FE3C" w14:textId="77777777" w:rsidTr="00D97351">
        <w:trPr>
          <w:trHeight w:val="432"/>
        </w:trPr>
        <w:tc>
          <w:tcPr>
            <w:tcW w:w="2385" w:type="pct"/>
          </w:tcPr>
          <w:p w14:paraId="51F8A413" w14:textId="77777777" w:rsidR="00D97351" w:rsidRPr="00DA0744" w:rsidRDefault="00D97351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34" w:type="pct"/>
          </w:tcPr>
          <w:p w14:paraId="4ABB5FEB" w14:textId="77777777" w:rsidR="00D97351" w:rsidRPr="00DA0744" w:rsidRDefault="00D97351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pct"/>
          </w:tcPr>
          <w:p w14:paraId="115B8D3F" w14:textId="77777777" w:rsidR="00D97351" w:rsidRPr="00DA0744" w:rsidRDefault="00D97351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7" w:type="pct"/>
          </w:tcPr>
          <w:p w14:paraId="00465952" w14:textId="77777777" w:rsidR="00D97351" w:rsidRPr="00DA0744" w:rsidRDefault="00D97351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25DD5171" w14:textId="77777777" w:rsidR="00D97351" w:rsidRPr="00DA0744" w:rsidRDefault="00D97351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8" w:type="pct"/>
          </w:tcPr>
          <w:p w14:paraId="368A2DCD" w14:textId="77777777" w:rsidR="00D97351" w:rsidRPr="00DA0744" w:rsidRDefault="00D97351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" w:type="pct"/>
          </w:tcPr>
          <w:p w14:paraId="6E0BD9DA" w14:textId="77777777" w:rsidR="00D97351" w:rsidRPr="00DA0744" w:rsidRDefault="00D97351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pct"/>
          </w:tcPr>
          <w:p w14:paraId="57B16BDE" w14:textId="77777777" w:rsidR="00D97351" w:rsidRPr="00DA0744" w:rsidRDefault="00D97351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97351" w:rsidRPr="00DA0744" w14:paraId="364E9CA4" w14:textId="77777777" w:rsidTr="00D97351">
        <w:trPr>
          <w:trHeight w:val="432"/>
        </w:trPr>
        <w:tc>
          <w:tcPr>
            <w:tcW w:w="2385" w:type="pct"/>
          </w:tcPr>
          <w:p w14:paraId="3F5C1482" w14:textId="77777777" w:rsidR="00D97351" w:rsidRPr="00DA0744" w:rsidRDefault="00D97351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34" w:type="pct"/>
          </w:tcPr>
          <w:p w14:paraId="4A8B8A9B" w14:textId="77777777" w:rsidR="00D97351" w:rsidRPr="00DA0744" w:rsidRDefault="00D97351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pct"/>
          </w:tcPr>
          <w:p w14:paraId="66512BCE" w14:textId="77777777" w:rsidR="00D97351" w:rsidRPr="00DA0744" w:rsidRDefault="00D97351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7" w:type="pct"/>
          </w:tcPr>
          <w:p w14:paraId="530A7353" w14:textId="77777777" w:rsidR="00D97351" w:rsidRPr="00DA0744" w:rsidRDefault="00D97351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52F709CC" w14:textId="77777777" w:rsidR="00D97351" w:rsidRPr="00DA0744" w:rsidRDefault="00D97351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8" w:type="pct"/>
          </w:tcPr>
          <w:p w14:paraId="6A3FBE5C" w14:textId="77777777" w:rsidR="00D97351" w:rsidRPr="00DA0744" w:rsidRDefault="00D97351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" w:type="pct"/>
          </w:tcPr>
          <w:p w14:paraId="2A76B4CD" w14:textId="77777777" w:rsidR="00D97351" w:rsidRPr="00DA0744" w:rsidRDefault="00D97351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pct"/>
          </w:tcPr>
          <w:p w14:paraId="2702ED19" w14:textId="77777777" w:rsidR="00D97351" w:rsidRPr="00DA0744" w:rsidRDefault="00D97351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B26AE" w:rsidRPr="00DA0744" w14:paraId="68C8FC60" w14:textId="77777777" w:rsidTr="003F5C8E">
        <w:tc>
          <w:tcPr>
            <w:tcW w:w="2385" w:type="pct"/>
          </w:tcPr>
          <w:p w14:paraId="609B7F18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534" w:type="pct"/>
          </w:tcPr>
          <w:p w14:paraId="4867B28E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D39CE92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3DB6A0D7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2451DDE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097853F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FDF932F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F1E4EFD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B26AE" w:rsidRPr="00DA0744" w14:paraId="11038A0B" w14:textId="77777777" w:rsidTr="003F5C8E">
        <w:tc>
          <w:tcPr>
            <w:tcW w:w="2385" w:type="pct"/>
          </w:tcPr>
          <w:p w14:paraId="0186DF1F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534" w:type="pct"/>
          </w:tcPr>
          <w:p w14:paraId="2E2A5F7C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9DECDE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794D74F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4149493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494CDAA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BA2D789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133885F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8B0" w:rsidRPr="00DA0744" w14:paraId="252710CA" w14:textId="77777777" w:rsidTr="003F5C8E">
        <w:tc>
          <w:tcPr>
            <w:tcW w:w="2385" w:type="pct"/>
          </w:tcPr>
          <w:p w14:paraId="4FD38031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ที่เปิดแล้วแต่ยังไม่เข้าเงื่อนไขการเป็นหนี้สิน</w:t>
            </w: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4" w:type="pct"/>
          </w:tcPr>
          <w:p w14:paraId="7FE9BA7A" w14:textId="71FC529B" w:rsidR="00E058B0" w:rsidRPr="00DA0744" w:rsidRDefault="005D2669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43" w:type="pct"/>
          </w:tcPr>
          <w:p w14:paraId="44A3E2FD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5E47E9BC" w14:textId="1CB97FC1" w:rsidR="00E058B0" w:rsidRPr="00DA0744" w:rsidRDefault="005D2669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48" w:type="pct"/>
          </w:tcPr>
          <w:p w14:paraId="07DECBBC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93A9722" w14:textId="6A96F1C1" w:rsidR="00E058B0" w:rsidRPr="00DA0744" w:rsidRDefault="005D2669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27C4B0CB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FBF337D" w14:textId="0D607B78" w:rsidR="00E058B0" w:rsidRPr="00DA0744" w:rsidRDefault="005D2669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E058B0" w:rsidRPr="00DA0744" w14:paraId="50A199ED" w14:textId="77777777" w:rsidTr="003F5C8E">
        <w:tc>
          <w:tcPr>
            <w:tcW w:w="2385" w:type="pct"/>
          </w:tcPr>
          <w:p w14:paraId="66BBC8B5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คำสั่งซื้อที่ผู้ขายสินค้าหรือให้บริการตกลงแล้ว</w:t>
            </w:r>
          </w:p>
        </w:tc>
        <w:tc>
          <w:tcPr>
            <w:tcW w:w="534" w:type="pct"/>
          </w:tcPr>
          <w:p w14:paraId="4D0FB1DA" w14:textId="163032B8" w:rsidR="00E058B0" w:rsidRPr="00DA0744" w:rsidRDefault="005D2669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2</w:t>
            </w:r>
            <w:r w:rsidR="00E058B0" w:rsidRPr="00DA074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D2669">
              <w:rPr>
                <w:rFonts w:ascii="Angsana New" w:hAnsi="Angsana New"/>
                <w:sz w:val="30"/>
                <w:szCs w:val="30"/>
              </w:rPr>
              <w:t>352</w:t>
            </w:r>
          </w:p>
        </w:tc>
        <w:tc>
          <w:tcPr>
            <w:tcW w:w="143" w:type="pct"/>
          </w:tcPr>
          <w:p w14:paraId="6E26D9D3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37F677D" w14:textId="68DFF8EB" w:rsidR="00E058B0" w:rsidRPr="00DA0744" w:rsidRDefault="005D2669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2</w:t>
            </w:r>
            <w:r w:rsidR="00E058B0" w:rsidRPr="00DA074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D2669">
              <w:rPr>
                <w:rFonts w:ascii="Angsana New" w:hAnsi="Angsana New"/>
                <w:sz w:val="30"/>
                <w:szCs w:val="30"/>
              </w:rPr>
              <w:t>067</w:t>
            </w:r>
          </w:p>
        </w:tc>
        <w:tc>
          <w:tcPr>
            <w:tcW w:w="148" w:type="pct"/>
          </w:tcPr>
          <w:p w14:paraId="29B21FB9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177B29B" w14:textId="4477CD96" w:rsidR="00E058B0" w:rsidRPr="00DA0744" w:rsidRDefault="005D2669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5D266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45" w:type="pct"/>
          </w:tcPr>
          <w:p w14:paraId="580BB934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4CCD203" w14:textId="5D669036" w:rsidR="00E058B0" w:rsidRPr="00DA0744" w:rsidRDefault="005D2669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</w:tr>
      <w:tr w:rsidR="00E058B0" w:rsidRPr="00DA0744" w14:paraId="476D860D" w14:textId="77777777" w:rsidTr="003F5C8E">
        <w:tc>
          <w:tcPr>
            <w:tcW w:w="2385" w:type="pct"/>
          </w:tcPr>
          <w:p w14:paraId="629AF4F5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(การปฏิบัติตาม</w:t>
            </w:r>
          </w:p>
        </w:tc>
        <w:tc>
          <w:tcPr>
            <w:tcW w:w="534" w:type="pct"/>
          </w:tcPr>
          <w:p w14:paraId="6DB44F5D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955A65C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5DBEFC4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89EB9A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23202BAB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3805DB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4457386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8B0" w:rsidRPr="00DA0744" w14:paraId="1B72E3AF" w14:textId="77777777" w:rsidTr="00905DB8">
        <w:tc>
          <w:tcPr>
            <w:tcW w:w="2385" w:type="pct"/>
          </w:tcPr>
          <w:p w14:paraId="33F82732" w14:textId="37402FD2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เงื่อนไขของงานโครงการ</w:t>
            </w: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การประมูลงานกับลูกค้า)</w:t>
            </w:r>
          </w:p>
        </w:tc>
        <w:tc>
          <w:tcPr>
            <w:tcW w:w="534" w:type="pct"/>
          </w:tcPr>
          <w:p w14:paraId="520466C1" w14:textId="205EDA86" w:rsidR="00E058B0" w:rsidRPr="00DA0744" w:rsidRDefault="005D2669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1</w:t>
            </w:r>
            <w:r w:rsidR="00E058B0" w:rsidRPr="00DA074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D2669">
              <w:rPr>
                <w:rFonts w:ascii="Angsana New" w:hAnsi="Angsana New"/>
                <w:sz w:val="30"/>
                <w:szCs w:val="30"/>
              </w:rPr>
              <w:t>869</w:t>
            </w:r>
          </w:p>
        </w:tc>
        <w:tc>
          <w:tcPr>
            <w:tcW w:w="143" w:type="pct"/>
          </w:tcPr>
          <w:p w14:paraId="0DE6DFCB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D2434E0" w14:textId="6EB7186E" w:rsidR="00E058B0" w:rsidRPr="00DA0744" w:rsidRDefault="005D2669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 w:hint="cs"/>
                <w:sz w:val="30"/>
                <w:szCs w:val="30"/>
              </w:rPr>
              <w:t>2</w:t>
            </w:r>
            <w:r w:rsidR="00E058B0" w:rsidRPr="00DA074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D2669">
              <w:rPr>
                <w:rFonts w:ascii="Angsana New" w:hAnsi="Angsana New"/>
                <w:sz w:val="30"/>
                <w:szCs w:val="30"/>
              </w:rPr>
              <w:t>049</w:t>
            </w:r>
          </w:p>
        </w:tc>
        <w:tc>
          <w:tcPr>
            <w:tcW w:w="148" w:type="pct"/>
          </w:tcPr>
          <w:p w14:paraId="210D762E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C7B7F7B" w14:textId="0DCF5ABA" w:rsidR="00E058B0" w:rsidRPr="00DA0744" w:rsidRDefault="005D2669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="Angsana New" w:hAnsi="Angsana New"/>
                <w:sz w:val="30"/>
                <w:szCs w:val="30"/>
              </w:rPr>
              <w:t>746</w:t>
            </w:r>
          </w:p>
        </w:tc>
        <w:tc>
          <w:tcPr>
            <w:tcW w:w="145" w:type="pct"/>
          </w:tcPr>
          <w:p w14:paraId="48D65113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0F11300" w14:textId="13E8D77F" w:rsidR="00E058B0" w:rsidRPr="00DA0744" w:rsidRDefault="005D2669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D2669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</w:tr>
      <w:tr w:rsidR="00E058B0" w:rsidRPr="00DA0744" w14:paraId="6BC7D1A0" w14:textId="77777777" w:rsidTr="00905DB8">
        <w:tc>
          <w:tcPr>
            <w:tcW w:w="2385" w:type="pct"/>
          </w:tcPr>
          <w:p w14:paraId="21956DA5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7C9C07D6" w14:textId="539A6FD2" w:rsidR="00E058B0" w:rsidRPr="00DA0744" w:rsidRDefault="005D2669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058B0" w:rsidRPr="00DA07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249</w:t>
            </w:r>
          </w:p>
        </w:tc>
        <w:tc>
          <w:tcPr>
            <w:tcW w:w="143" w:type="pct"/>
          </w:tcPr>
          <w:p w14:paraId="08E5A617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6D2171E1" w14:textId="1F7CF9BE" w:rsidR="00E058B0" w:rsidRPr="00DA0744" w:rsidRDefault="005D2669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058B0" w:rsidRPr="00DA07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148" w:type="pct"/>
          </w:tcPr>
          <w:p w14:paraId="371AC76A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1960FEF5" w14:textId="0895BB5F" w:rsidR="00E058B0" w:rsidRPr="00DA0744" w:rsidRDefault="005D2669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266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E058B0" w:rsidRPr="00DA0744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</w:p>
        </w:tc>
        <w:tc>
          <w:tcPr>
            <w:tcW w:w="145" w:type="pct"/>
          </w:tcPr>
          <w:p w14:paraId="3921C17D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F08B2FF" w14:textId="441F5E89" w:rsidR="00E058B0" w:rsidRPr="00DA0744" w:rsidRDefault="005D2669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266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E058B0" w:rsidRPr="00DA0744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5D2669">
              <w:rPr>
                <w:rFonts w:ascii="Angsana New" w:hAnsi="Angsana New"/>
                <w:b/>
                <w:bCs/>
                <w:sz w:val="30"/>
                <w:szCs w:val="30"/>
              </w:rPr>
              <w:t>225</w:t>
            </w:r>
          </w:p>
        </w:tc>
      </w:tr>
    </w:tbl>
    <w:p w14:paraId="2EC9E861" w14:textId="79F22E69" w:rsidR="00122255" w:rsidRPr="007B7338" w:rsidRDefault="0012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bookmarkStart w:id="7" w:name="_Hlk23297510"/>
    </w:p>
    <w:p w14:paraId="288D896D" w14:textId="47D0C2B1" w:rsidR="00B21460" w:rsidRPr="00DA0744" w:rsidRDefault="002D52D5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DA074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หนี้สินที่อาจเกิดขึ้น</w:t>
      </w:r>
    </w:p>
    <w:bookmarkEnd w:id="7"/>
    <w:p w14:paraId="7322E2C4" w14:textId="77777777" w:rsidR="0084418A" w:rsidRPr="00DA0744" w:rsidRDefault="0084418A" w:rsidP="00844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C6280FA" w14:textId="46DF9C65" w:rsidR="0084418A" w:rsidRPr="00DA0744" w:rsidRDefault="0084418A" w:rsidP="0084418A">
      <w:pPr>
        <w:pStyle w:val="NormalWeb"/>
        <w:numPr>
          <w:ilvl w:val="1"/>
          <w:numId w:val="17"/>
        </w:numPr>
        <w:tabs>
          <w:tab w:val="clear" w:pos="1044"/>
        </w:tabs>
        <w:spacing w:before="0" w:beforeAutospacing="0" w:after="0" w:afterAutospacing="0"/>
        <w:ind w:left="990" w:hanging="45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บริษัทย่อยแห่งหนึ่งได้ทำสัญญาขายสินค้ากับหน่วยงานรัฐวิสาหกิจแห่งหนึ่ง มูลค่าสัญญาทั้งสิ้น </w:t>
      </w:r>
      <w:r w:rsidR="005D2669" w:rsidRPr="005D2669">
        <w:rPr>
          <w:rFonts w:ascii="Angsana New" w:eastAsia="SimSun" w:hAnsi="Angsana New" w:cs="Angsana New" w:hint="cs"/>
          <w:sz w:val="30"/>
          <w:szCs w:val="30"/>
        </w:rPr>
        <w:t>89</w:t>
      </w:r>
      <w:r w:rsidRPr="00DA0744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ล้านบาท บริษัทย่อยส่งมอบสินค้าบางส่วนล่าช้า ส่งผลให้ในเดือนกันยายน </w:t>
      </w:r>
      <w:r w:rsidR="005D2669" w:rsidRPr="005D2669">
        <w:rPr>
          <w:rFonts w:ascii="Angsana New" w:eastAsia="SimSun" w:hAnsi="Angsana New" w:cs="Angsana New" w:hint="cs"/>
          <w:sz w:val="30"/>
          <w:szCs w:val="30"/>
        </w:rPr>
        <w:t>2562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 บริษัทย่อยได้รับหนังสือแจ้งเรื่องสงวนสิทธิ์เรียกร้องค่าปรับตามสัญญาจำนวน </w:t>
      </w:r>
      <w:r w:rsidR="005D2669" w:rsidRPr="005D2669">
        <w:rPr>
          <w:rFonts w:ascii="Angsana New" w:eastAsia="SimSun" w:hAnsi="Angsana New" w:cs="Angsana New" w:hint="cs"/>
          <w:sz w:val="30"/>
          <w:szCs w:val="30"/>
        </w:rPr>
        <w:t>41</w:t>
      </w:r>
      <w:r w:rsidRPr="00DA0744">
        <w:rPr>
          <w:rFonts w:ascii="Angsana New" w:eastAsia="SimSun" w:hAnsi="Angsana New" w:cs="Angsana New" w:hint="cs"/>
          <w:sz w:val="30"/>
          <w:szCs w:val="30"/>
        </w:rPr>
        <w:t>.</w:t>
      </w:r>
      <w:r w:rsidR="005D2669" w:rsidRPr="005D2669">
        <w:rPr>
          <w:rFonts w:ascii="Angsana New" w:eastAsia="SimSun" w:hAnsi="Angsana New" w:cs="Angsana New" w:hint="cs"/>
          <w:sz w:val="30"/>
          <w:szCs w:val="30"/>
        </w:rPr>
        <w:t>7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 ล้านบาท</w:t>
      </w:r>
      <w:r w:rsidRPr="00DA0744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และในระหว่างเดือนตุลาคม </w:t>
      </w:r>
      <w:r w:rsidR="005D2669" w:rsidRPr="005D2669">
        <w:rPr>
          <w:rFonts w:ascii="Angsana New" w:eastAsia="SimSun" w:hAnsi="Angsana New" w:cs="Angsana New" w:hint="cs"/>
          <w:sz w:val="30"/>
          <w:szCs w:val="30"/>
        </w:rPr>
        <w:t>2562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 บริษัทย่อยได้ส่งหนังสือถึงผู้ว่าจ้างขอให้พิจารณาทบทวนค่าปรับตามสัญญา โดยจำนวนค่าปรับที่ผู้ว่าจ้างแจ้งมานั้นเป็นค่าปรับที่สูงเกินส่วน ซึ่งไม่สอดคล้องกับการตีความและการคำนวณค่าปรับในสัญญา และขัดกับหลักการในการคำนวณค่าปรับตามระเบียบกระทรวงการคลังว่าด้วยการจัดซื้อจัดจ้างและบริหารพัสดุภาครัฐ พ.ศ. </w:t>
      </w:r>
      <w:r w:rsidR="005D2669" w:rsidRPr="005D2669">
        <w:rPr>
          <w:rFonts w:ascii="Angsana New" w:eastAsia="SimSun" w:hAnsi="Angsana New" w:cs="Angsana New" w:hint="cs"/>
          <w:sz w:val="30"/>
          <w:szCs w:val="30"/>
        </w:rPr>
        <w:t>2560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 ดังนั้นบริษัทย่อยคำนวณค่าปรับสูงสุดที่คาดว่าจะเกิดขึ้นเป็นจำนวนเงิน </w:t>
      </w:r>
      <w:r w:rsidR="005D2669" w:rsidRPr="005D2669">
        <w:rPr>
          <w:rFonts w:ascii="Angsana New" w:eastAsia="SimSun" w:hAnsi="Angsana New" w:cs="Angsana New" w:hint="cs"/>
          <w:sz w:val="30"/>
          <w:szCs w:val="30"/>
        </w:rPr>
        <w:t>9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 ล้านบาท ซึ่งกลุ่มบริษัทได้รับรู้ค่าปรับดังกล่าวในงบการเงินรวมแล้วทั้งจำนวน</w:t>
      </w:r>
    </w:p>
    <w:p w14:paraId="09FAAF65" w14:textId="6F709B13" w:rsidR="00614467" w:rsidRDefault="00614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1276E7C" w14:textId="6EC1C9D8" w:rsidR="0084418A" w:rsidRPr="00DA0744" w:rsidRDefault="0084418A" w:rsidP="0084418A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30"/>
          <w:szCs w:val="30"/>
          <w:cs/>
        </w:rPr>
      </w:pP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เมื่อวันที่ </w:t>
      </w:r>
      <w:r w:rsidR="005D2669" w:rsidRPr="005D2669">
        <w:rPr>
          <w:rFonts w:ascii="Angsana New" w:eastAsia="SimSun" w:hAnsi="Angsana New" w:cs="Angsana New" w:hint="cs"/>
          <w:sz w:val="30"/>
          <w:szCs w:val="30"/>
        </w:rPr>
        <w:t>30</w:t>
      </w:r>
      <w:r w:rsidRPr="00DA0744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พฤษภาคม </w:t>
      </w:r>
      <w:r w:rsidR="005D2669" w:rsidRPr="005D2669">
        <w:rPr>
          <w:rFonts w:ascii="Angsana New" w:eastAsia="SimSun" w:hAnsi="Angsana New" w:cs="Angsana New" w:hint="cs"/>
          <w:sz w:val="30"/>
          <w:szCs w:val="30"/>
        </w:rPr>
        <w:t>2565</w:t>
      </w:r>
      <w:r w:rsidRPr="00DA0744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บริษัทย่อยได้ยื่นฟ้องหน่วยงานรัฐวิสาหกิจดังกล่าวต่อศาลแพ่ง เพื่อขอให้พิจารณาและพิพากษาให้หน่วยงานรัฐวิสาหกิจดังกล่าวคืนค่าปรับจำนวน </w:t>
      </w:r>
      <w:r w:rsidR="005D2669" w:rsidRPr="005D2669">
        <w:rPr>
          <w:rFonts w:ascii="Angsana New" w:eastAsia="SimSun" w:hAnsi="Angsana New" w:cs="Angsana New" w:hint="cs"/>
          <w:sz w:val="30"/>
          <w:szCs w:val="30"/>
        </w:rPr>
        <w:t>41</w:t>
      </w:r>
      <w:r w:rsidRPr="00DA0744">
        <w:rPr>
          <w:rFonts w:ascii="Angsana New" w:eastAsia="SimSun" w:hAnsi="Angsana New" w:cs="Angsana New" w:hint="cs"/>
          <w:sz w:val="30"/>
          <w:szCs w:val="30"/>
        </w:rPr>
        <w:t>.</w:t>
      </w:r>
      <w:r w:rsidR="005D2669" w:rsidRPr="005D2669">
        <w:rPr>
          <w:rFonts w:ascii="Angsana New" w:eastAsia="SimSun" w:hAnsi="Angsana New" w:cs="Angsana New" w:hint="cs"/>
          <w:sz w:val="30"/>
          <w:szCs w:val="30"/>
        </w:rPr>
        <w:t>7</w:t>
      </w:r>
      <w:r w:rsidRPr="00DA0744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ล้านบาท พร้อมดอกเบี้ยในอัตราร้อยละ </w:t>
      </w:r>
      <w:r w:rsidR="005D2669" w:rsidRPr="005D2669">
        <w:rPr>
          <w:rFonts w:ascii="Angsana New" w:eastAsia="SimSun" w:hAnsi="Angsana New" w:cs="Angsana New" w:hint="cs"/>
          <w:sz w:val="30"/>
          <w:szCs w:val="30"/>
        </w:rPr>
        <w:t>3</w:t>
      </w:r>
      <w:r w:rsidRPr="00DA0744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ต่อปี ของเงินต้นจำนวนดังกล่าวนับตั้งแต่วันที่ </w:t>
      </w:r>
      <w:r w:rsidR="005D2669" w:rsidRPr="005D2669">
        <w:rPr>
          <w:rFonts w:ascii="Angsana New" w:eastAsia="SimSun" w:hAnsi="Angsana New" w:cs="Angsana New" w:hint="cs"/>
          <w:sz w:val="30"/>
          <w:szCs w:val="30"/>
        </w:rPr>
        <w:t>1</w:t>
      </w:r>
      <w:r w:rsidRPr="00DA0744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พฤษภาคม </w:t>
      </w:r>
      <w:r w:rsidR="005D2669" w:rsidRPr="005D2669">
        <w:rPr>
          <w:rFonts w:ascii="Angsana New" w:eastAsia="SimSun" w:hAnsi="Angsana New" w:cs="Angsana New" w:hint="cs"/>
          <w:sz w:val="30"/>
          <w:szCs w:val="30"/>
        </w:rPr>
        <w:t>2561</w:t>
      </w:r>
      <w:r w:rsidRPr="00DA0744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เป็นต้นไปจนกว่าจะชำระเสร็จแก่บริษัทย่อย </w:t>
      </w:r>
      <w:r w:rsidR="000D67F9"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ต่อมาเมื่อวันที่ </w:t>
      </w:r>
      <w:r w:rsidR="005D2669" w:rsidRPr="005D2669">
        <w:rPr>
          <w:rFonts w:ascii="Angsana New" w:eastAsia="SimSun" w:hAnsi="Angsana New" w:cs="Angsana New"/>
          <w:sz w:val="30"/>
          <w:szCs w:val="30"/>
        </w:rPr>
        <w:t>18</w:t>
      </w:r>
      <w:r w:rsidR="000D67F9" w:rsidRPr="00DA0744">
        <w:rPr>
          <w:rFonts w:ascii="Angsana New" w:eastAsia="SimSun" w:hAnsi="Angsana New" w:cs="Angsana New"/>
          <w:sz w:val="30"/>
          <w:szCs w:val="30"/>
        </w:rPr>
        <w:t xml:space="preserve"> </w:t>
      </w:r>
      <w:r w:rsidR="000D67F9"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มีนาคม </w:t>
      </w:r>
      <w:r w:rsidR="005D2669" w:rsidRPr="005D2669">
        <w:rPr>
          <w:rFonts w:ascii="Angsana New" w:eastAsia="SimSun" w:hAnsi="Angsana New" w:cs="Angsana New"/>
          <w:sz w:val="30"/>
          <w:szCs w:val="30"/>
        </w:rPr>
        <w:t>2567</w:t>
      </w:r>
      <w:r w:rsidR="000D67F9"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 ศาลแพ่งพิพากษายกฟ้อง </w:t>
      </w:r>
      <w:r w:rsidR="007C67B3" w:rsidRPr="00DA0744">
        <w:rPr>
          <w:rFonts w:ascii="Angsana New" w:eastAsia="SimSun" w:hAnsi="Angsana New" w:cs="Angsana New" w:hint="cs"/>
          <w:sz w:val="30"/>
          <w:szCs w:val="30"/>
          <w:cs/>
        </w:rPr>
        <w:t>ซึ่ง</w:t>
      </w:r>
      <w:r w:rsidR="000D67F9" w:rsidRPr="00DA0744">
        <w:rPr>
          <w:rFonts w:ascii="Angsana New" w:eastAsia="SimSun" w:hAnsi="Angsana New" w:cs="Angsana New" w:hint="cs"/>
          <w:sz w:val="30"/>
          <w:szCs w:val="30"/>
          <w:cs/>
        </w:rPr>
        <w:t>บริษัทย่อย</w:t>
      </w:r>
      <w:r w:rsidR="007C67B3" w:rsidRPr="00DA0744">
        <w:rPr>
          <w:rFonts w:ascii="Angsana New" w:eastAsia="SimSun" w:hAnsi="Angsana New" w:cs="Angsana New" w:hint="cs"/>
          <w:sz w:val="30"/>
          <w:szCs w:val="30"/>
          <w:cs/>
        </w:rPr>
        <w:t>ได้</w:t>
      </w:r>
      <w:r w:rsidR="000D67F9" w:rsidRPr="00DA0744">
        <w:rPr>
          <w:rFonts w:ascii="Angsana New" w:eastAsia="SimSun" w:hAnsi="Angsana New" w:cs="Angsana New" w:hint="cs"/>
          <w:sz w:val="30"/>
          <w:szCs w:val="30"/>
          <w:cs/>
        </w:rPr>
        <w:t>ยื่นอุทธรณ์คัดค้านคำพิพากษาของศาลชั้นต้น</w:t>
      </w:r>
      <w:r w:rsidR="007C67B3" w:rsidRPr="00DA0744">
        <w:rPr>
          <w:rFonts w:ascii="Angsana New" w:eastAsia="SimSun" w:hAnsi="Angsana New" w:cs="Angsana New" w:hint="cs"/>
          <w:sz w:val="30"/>
          <w:szCs w:val="30"/>
          <w:cs/>
        </w:rPr>
        <w:t>ใน</w:t>
      </w:r>
      <w:r w:rsidR="00A72401"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วันที่ </w:t>
      </w:r>
      <w:r w:rsidR="005D2669" w:rsidRPr="005D2669">
        <w:rPr>
          <w:rFonts w:ascii="Angsana New" w:eastAsia="SimSun" w:hAnsi="Angsana New" w:cs="Angsana New"/>
          <w:sz w:val="30"/>
          <w:szCs w:val="30"/>
        </w:rPr>
        <w:t>11</w:t>
      </w:r>
      <w:r w:rsidR="00A72401" w:rsidRPr="00DA0744">
        <w:rPr>
          <w:rFonts w:ascii="Angsana New" w:eastAsia="SimSun" w:hAnsi="Angsana New" w:cs="Angsana New"/>
          <w:sz w:val="30"/>
          <w:szCs w:val="30"/>
        </w:rPr>
        <w:t xml:space="preserve"> </w:t>
      </w:r>
      <w:r w:rsidR="007C67B3"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กรกฎาคม </w:t>
      </w:r>
      <w:r w:rsidR="005D2669" w:rsidRPr="005D2669">
        <w:rPr>
          <w:rFonts w:ascii="Angsana New" w:eastAsia="SimSun" w:hAnsi="Angsana New" w:cs="Angsana New"/>
          <w:sz w:val="30"/>
          <w:szCs w:val="30"/>
        </w:rPr>
        <w:t>2567</w:t>
      </w:r>
      <w:r w:rsidR="000D67F9"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4D5E42" w:rsidRPr="00DA0744">
        <w:rPr>
          <w:rFonts w:ascii="Angsana New" w:eastAsia="SimSun" w:hAnsi="Angsana New" w:cs="Angsana New" w:hint="cs"/>
          <w:sz w:val="30"/>
          <w:szCs w:val="30"/>
          <w:cs/>
        </w:rPr>
        <w:t>โดย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ผลของคดีความยังไม่อาจทราบได้ อย่างไรก็ตามผู้บริหารของกลุ่มบริษัทและบริษัทย่อยเชื่อว่าบริษัทย่อยไม่มีภาระที่จะต้องจ่าย</w:t>
      </w:r>
      <w:r w:rsidR="0046115C" w:rsidRPr="00DA0744">
        <w:rPr>
          <w:rFonts w:ascii="Angsana New" w:eastAsia="SimSun" w:hAnsi="Angsana New" w:cs="Angsana New" w:hint="cs"/>
          <w:sz w:val="30"/>
          <w:szCs w:val="30"/>
          <w:cs/>
        </w:rPr>
        <w:t>ค่าปรับเกินกว่าจำนวนที่รับรู้ในงบการเงิน</w:t>
      </w:r>
    </w:p>
    <w:p w14:paraId="64939CE4" w14:textId="77777777" w:rsidR="0084418A" w:rsidRPr="00DA0744" w:rsidRDefault="0084418A" w:rsidP="00D04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939913A" w14:textId="77777777" w:rsidR="00D97351" w:rsidRDefault="00D9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DF6C474" w14:textId="39443888" w:rsidR="0084418A" w:rsidRPr="00DA0744" w:rsidRDefault="0084418A" w:rsidP="0084418A">
      <w:pPr>
        <w:pStyle w:val="NormalWeb"/>
        <w:numPr>
          <w:ilvl w:val="1"/>
          <w:numId w:val="17"/>
        </w:numPr>
        <w:tabs>
          <w:tab w:val="clear" w:pos="1044"/>
        </w:tabs>
        <w:spacing w:before="0" w:beforeAutospacing="0" w:after="0" w:afterAutospacing="0"/>
        <w:ind w:left="990" w:hanging="45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DA0744">
        <w:rPr>
          <w:rFonts w:ascii="Angsana New" w:eastAsia="SimSun" w:hAnsi="Angsana New" w:cs="Angsana New" w:hint="cs"/>
          <w:sz w:val="30"/>
          <w:szCs w:val="30"/>
          <w:cs/>
        </w:rPr>
        <w:lastRenderedPageBreak/>
        <w:t xml:space="preserve">บริษัทย่อยแห่งหนึ่งได้ทำสัญญาร่วมมือบริหารโครงการร้านหนังสือกับองค์การมหาชนแห่งหนึ่งสัญญาดังกล่าวมีอายุ </w:t>
      </w:r>
      <w:r w:rsidR="005D2669" w:rsidRPr="005D2669">
        <w:rPr>
          <w:rFonts w:ascii="Angsana New" w:eastAsia="SimSun" w:hAnsi="Angsana New" w:cs="Angsana New" w:hint="cs"/>
          <w:sz w:val="30"/>
          <w:szCs w:val="30"/>
        </w:rPr>
        <w:t>12</w:t>
      </w:r>
      <w:r w:rsidRPr="00DA0744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ปี นับตั้งแต่ปี </w:t>
      </w:r>
      <w:r w:rsidR="005D2669" w:rsidRPr="005D2669">
        <w:rPr>
          <w:rFonts w:ascii="Angsana New" w:eastAsia="SimSun" w:hAnsi="Angsana New" w:cs="Angsana New" w:hint="cs"/>
          <w:sz w:val="30"/>
          <w:szCs w:val="30"/>
        </w:rPr>
        <w:t>2557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 โดยบริษัทย่อยมีภาระผูกพันและเงื่อนไขที่ต้องปฏิบัติตามสัญญา</w:t>
      </w:r>
    </w:p>
    <w:p w14:paraId="4EDB3FA6" w14:textId="77777777" w:rsidR="0084418A" w:rsidRPr="00DA0744" w:rsidRDefault="0084418A" w:rsidP="0084418A">
      <w:pPr>
        <w:pStyle w:val="ListParagraph"/>
        <w:rPr>
          <w:rFonts w:ascii="Angsana New" w:hAnsi="Angsana New"/>
          <w:sz w:val="24"/>
          <w:szCs w:val="24"/>
        </w:rPr>
      </w:pPr>
    </w:p>
    <w:p w14:paraId="1F2CD29E" w14:textId="63495B8E" w:rsidR="00815204" w:rsidRPr="00DA0744" w:rsidRDefault="00815204" w:rsidP="00815204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/>
          <w:sz w:val="30"/>
          <w:szCs w:val="30"/>
        </w:rPr>
      </w:pPr>
      <w:r w:rsidRPr="00DA0744">
        <w:rPr>
          <w:rFonts w:ascii="Angsana New" w:eastAsia="SimSun" w:hAnsi="Angsana New" w:cs="Angsana New" w:hint="cs"/>
          <w:sz w:val="30"/>
          <w:szCs w:val="30"/>
          <w:cs/>
        </w:rPr>
        <w:t>ต่อมาในเดือนตุลาคม</w:t>
      </w:r>
      <w:r w:rsidRPr="00DA0744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="005D2669" w:rsidRPr="005D2669">
        <w:rPr>
          <w:rFonts w:ascii="Angsana New" w:eastAsia="SimSun" w:hAnsi="Angsana New" w:hint="cs"/>
          <w:sz w:val="30"/>
          <w:szCs w:val="30"/>
        </w:rPr>
        <w:t>2566</w:t>
      </w:r>
      <w:r w:rsidRPr="00DA0744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บริษัทย่อยได้ถูกองค์การมหาชนแห่งหนึ่งยื่นฟ้องต่อศาลแพ่งเรียกร้องค่าเสียหายจากการผิดสัญญาจำนวน</w:t>
      </w:r>
      <w:r w:rsidRPr="00DA0744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="005D2669" w:rsidRPr="005D2669">
        <w:rPr>
          <w:rFonts w:ascii="Angsana New" w:eastAsia="SimSun" w:hAnsi="Angsana New"/>
          <w:sz w:val="30"/>
          <w:szCs w:val="30"/>
        </w:rPr>
        <w:t>31</w:t>
      </w:r>
      <w:r w:rsidRPr="00DA0744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DA0744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ซึ่งบริษัทย่อยได้ทำคำคัดค้านต่อข้อกล่าวหาทั้งหมดและเรียกร้องค่าเสียหายจากการที่หน่วยงานดังกล่าวผิดสัญญาเป็นจำนวนเงิน</w:t>
      </w:r>
      <w:r w:rsidRPr="00DA0744">
        <w:rPr>
          <w:rFonts w:ascii="Angsana New" w:eastAsia="SimSun" w:hAnsi="Angsana New"/>
          <w:sz w:val="30"/>
          <w:szCs w:val="30"/>
        </w:rPr>
        <w:t xml:space="preserve"> </w:t>
      </w:r>
      <w:r w:rsidR="005D2669" w:rsidRPr="005D2669">
        <w:rPr>
          <w:rFonts w:ascii="Angsana New" w:eastAsia="SimSun" w:hAnsi="Angsana New" w:hint="cs"/>
          <w:sz w:val="30"/>
          <w:szCs w:val="30"/>
        </w:rPr>
        <w:t>77</w:t>
      </w:r>
      <w:r w:rsidRPr="00DA0744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DA0744">
        <w:rPr>
          <w:rFonts w:ascii="Angsana New" w:eastAsia="SimSun" w:hAnsi="Angsana New" w:hint="cs"/>
          <w:sz w:val="30"/>
          <w:szCs w:val="30"/>
          <w:cs/>
        </w:rPr>
        <w:t xml:space="preserve"> </w:t>
      </w:r>
    </w:p>
    <w:p w14:paraId="1598B392" w14:textId="77777777" w:rsidR="00815204" w:rsidRPr="00DA0744" w:rsidRDefault="00815204" w:rsidP="00815204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/>
          <w:sz w:val="30"/>
          <w:szCs w:val="30"/>
        </w:rPr>
      </w:pPr>
    </w:p>
    <w:p w14:paraId="5EAF366D" w14:textId="3E1D5C4D" w:rsidR="00245924" w:rsidRPr="00DA0744" w:rsidRDefault="00245924" w:rsidP="00245924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30"/>
          <w:szCs w:val="30"/>
        </w:rPr>
      </w:pPr>
      <w:bookmarkStart w:id="8" w:name="_Hlk197682458"/>
      <w:r w:rsidRPr="00DA0744">
        <w:rPr>
          <w:rFonts w:ascii="Angsana New" w:eastAsia="SimSun" w:hAnsi="Angsana New" w:cs="Angsana New" w:hint="cs"/>
          <w:sz w:val="30"/>
          <w:szCs w:val="30"/>
          <w:cs/>
        </w:rPr>
        <w:t>ต่อมาในเดือนมกราคม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5D2669" w:rsidRPr="005D2669">
        <w:rPr>
          <w:rFonts w:ascii="Angsana New" w:eastAsia="SimSun" w:hAnsi="Angsana New" w:cs="Angsana New"/>
          <w:sz w:val="30"/>
          <w:szCs w:val="30"/>
        </w:rPr>
        <w:t>2568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bookmarkEnd w:id="8"/>
      <w:r w:rsidRPr="00DA0744">
        <w:rPr>
          <w:rFonts w:ascii="Angsana New" w:eastAsia="SimSun" w:hAnsi="Angsana New" w:cs="Angsana New" w:hint="cs"/>
          <w:sz w:val="30"/>
          <w:szCs w:val="30"/>
          <w:cs/>
        </w:rPr>
        <w:t>ศาลชั้นต้นมีคำพิพากษาให้บริษัทย่อยต้องชำระเงินให้องค์การมหาชนดังกล่าว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882BA0">
        <w:rPr>
          <w:rFonts w:ascii="Angsana New" w:eastAsia="SimSun" w:hAnsi="Angsana New" w:cs="Angsana New"/>
          <w:sz w:val="30"/>
          <w:szCs w:val="30"/>
        </w:rPr>
        <w:br/>
      </w:r>
      <w:r w:rsidR="005D2669" w:rsidRPr="005D2669">
        <w:rPr>
          <w:rFonts w:ascii="Angsana New" w:eastAsia="SimSun" w:hAnsi="Angsana New" w:cs="Angsana New"/>
          <w:sz w:val="30"/>
          <w:szCs w:val="30"/>
        </w:rPr>
        <w:t>10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แต่องค์การมหาชนต้องชำระเงินให้บริษัทย่อยจำนวน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5D2669" w:rsidRPr="005D2669">
        <w:rPr>
          <w:rFonts w:ascii="Angsana New" w:eastAsia="SimSun" w:hAnsi="Angsana New" w:cs="Angsana New"/>
          <w:sz w:val="30"/>
          <w:szCs w:val="30"/>
        </w:rPr>
        <w:t>20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โดยสามารถหักกลบลบหนี้ได้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พร้อมดอกเบี้ย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ต่อมาในเดือนพฤษภาคม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5D2669" w:rsidRPr="005D2669">
        <w:rPr>
          <w:rFonts w:ascii="Angsana New" w:eastAsia="SimSun" w:hAnsi="Angsana New" w:cs="Angsana New"/>
          <w:sz w:val="30"/>
          <w:szCs w:val="30"/>
        </w:rPr>
        <w:t>2568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องค์การมหาชนดังกล่าวได้ยื่นอุทธรณ์คัดค้านคำสั่งของศาลชั้นต้น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และในเดือนกันยายน </w:t>
      </w:r>
      <w:r w:rsidR="005D2669" w:rsidRPr="005D2669">
        <w:rPr>
          <w:rFonts w:ascii="Angsana New" w:eastAsia="SimSun" w:hAnsi="Angsana New" w:cs="Angsana New"/>
          <w:sz w:val="30"/>
          <w:szCs w:val="30"/>
        </w:rPr>
        <w:t>2568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 บริษัทย่อยได้ยื่นคำแก้อุทธรณ์</w:t>
      </w:r>
      <w:r w:rsidRPr="00DA0744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ผู้บริหารของกลุ่มบริษัทและบริษัทย่อยเชื่อว่าบริษัทย่อยไม่มีภาระที่จะต้องจ่ายค่าเสียหายจากการฟ้องร้องดังกล่าว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จึงไม่ได้ตั้งประมาณการหนี้สินจากคดีความดังกล่าวไว้ในงบการเงินรวม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ณ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วันที่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5D2669" w:rsidRPr="005D2669">
        <w:rPr>
          <w:rFonts w:ascii="Angsana New" w:eastAsia="SimSun" w:hAnsi="Angsana New" w:cs="Angsana New"/>
          <w:sz w:val="30"/>
          <w:szCs w:val="30"/>
        </w:rPr>
        <w:t>30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ม</w:t>
      </w:r>
      <w:r w:rsidR="00EB757D">
        <w:rPr>
          <w:rFonts w:ascii="Angsana New" w:eastAsia="SimSun" w:hAnsi="Angsana New" w:cs="Angsana New" w:hint="cs"/>
          <w:sz w:val="30"/>
          <w:szCs w:val="30"/>
          <w:cs/>
        </w:rPr>
        <w:t>ิถุนายน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5D2669" w:rsidRPr="005D2669">
        <w:rPr>
          <w:rFonts w:ascii="Angsana New" w:eastAsia="SimSun" w:hAnsi="Angsana New" w:cs="Angsana New"/>
          <w:sz w:val="30"/>
          <w:szCs w:val="30"/>
        </w:rPr>
        <w:t>2569</w:t>
      </w:r>
    </w:p>
    <w:p w14:paraId="388DA82F" w14:textId="00850D0E" w:rsidR="005D2669" w:rsidRDefault="005D2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70FEFF2" w14:textId="4DC5CE71" w:rsidR="009F4C53" w:rsidRPr="00B475D6" w:rsidRDefault="009F4C53" w:rsidP="009F4C53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B475D6">
        <w:rPr>
          <w:rFonts w:asciiTheme="majorBidi" w:hAnsiTheme="majorBidi" w:cstheme="majorBidi" w:hint="cs"/>
          <w:sz w:val="30"/>
          <w:szCs w:val="30"/>
          <w:u w:val="none"/>
          <w:cs/>
        </w:rPr>
        <w:t>มาตรฐานการรายงานทางการเงินที่ยังไม่ได้ใช้</w:t>
      </w:r>
    </w:p>
    <w:p w14:paraId="68D93695" w14:textId="77777777" w:rsidR="00000A74" w:rsidRPr="00D4295E" w:rsidRDefault="00000A74" w:rsidP="00000A74">
      <w:pPr>
        <w:rPr>
          <w:sz w:val="24"/>
          <w:szCs w:val="24"/>
        </w:rPr>
      </w:pPr>
    </w:p>
    <w:p w14:paraId="51A9BB6D" w14:textId="56576699" w:rsidR="00000A74" w:rsidRDefault="00000A74" w:rsidP="00000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75D6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</w:t>
      </w:r>
      <w:r w:rsidR="00EA6C7D">
        <w:rPr>
          <w:rFonts w:ascii="Angsana New" w:hAnsi="Angsana New" w:hint="cs"/>
          <w:sz w:val="30"/>
          <w:szCs w:val="30"/>
          <w:cs/>
        </w:rPr>
        <w:t>และปรับปรุง</w:t>
      </w:r>
      <w:r w:rsidRPr="00B475D6">
        <w:rPr>
          <w:rFonts w:ascii="Angsana New" w:hAnsi="Angsana New"/>
          <w:sz w:val="30"/>
          <w:szCs w:val="30"/>
          <w:cs/>
        </w:rPr>
        <w:t>ใหม่ซึ่งเกี่ยวกับการดำเนินงานของกลุ่มบริษัท</w:t>
      </w:r>
      <w:r w:rsidR="00DB48A5" w:rsidRPr="00B475D6">
        <w:rPr>
          <w:rFonts w:ascii="Angsana New" w:hAnsi="Angsana New" w:hint="cs"/>
          <w:sz w:val="30"/>
          <w:szCs w:val="30"/>
          <w:cs/>
        </w:rPr>
        <w:t>และ</w:t>
      </w:r>
      <w:r w:rsidRPr="00B475D6">
        <w:rPr>
          <w:rFonts w:ascii="Angsana New" w:hAnsi="Angsana New"/>
          <w:sz w:val="30"/>
          <w:szCs w:val="30"/>
          <w:cs/>
        </w:rPr>
        <w:t>บริษัท และคาดว่าจะมีผลกระทบที่มีสาระสำคัญต่องบการเงินของบริษัท</w:t>
      </w:r>
      <w:r w:rsidRPr="00B475D6">
        <w:rPr>
          <w:rFonts w:ascii="Angsana New" w:hAnsi="Angsana New" w:hint="cs"/>
          <w:sz w:val="30"/>
          <w:szCs w:val="30"/>
          <w:cs/>
        </w:rPr>
        <w:t xml:space="preserve"> </w:t>
      </w:r>
      <w:r w:rsidRPr="00B475D6">
        <w:rPr>
          <w:rFonts w:ascii="Angsana New" w:hAnsi="Angsana New"/>
          <w:sz w:val="30"/>
          <w:szCs w:val="30"/>
          <w:cs/>
        </w:rPr>
        <w:t>เมื่อนำมาถือปฏิบัติเป็นครั้งแรก</w:t>
      </w:r>
      <w:r w:rsidRPr="00B475D6">
        <w:rPr>
          <w:rFonts w:ascii="Angsana New" w:hAnsi="Angsana New"/>
          <w:sz w:val="30"/>
          <w:szCs w:val="30"/>
        </w:rPr>
        <w:t xml:space="preserve"> </w:t>
      </w:r>
      <w:r w:rsidRPr="00B475D6">
        <w:rPr>
          <w:rFonts w:ascii="Angsana New" w:hAnsi="Angsana New"/>
          <w:sz w:val="30"/>
          <w:szCs w:val="30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="005D2669" w:rsidRPr="005D2669">
        <w:rPr>
          <w:rFonts w:ascii="Angsana New" w:hAnsi="Angsana New"/>
          <w:sz w:val="30"/>
          <w:szCs w:val="30"/>
        </w:rPr>
        <w:t>1</w:t>
      </w:r>
      <w:r w:rsidRPr="00B475D6">
        <w:rPr>
          <w:rFonts w:ascii="Angsana New" w:hAnsi="Angsana New"/>
          <w:sz w:val="30"/>
          <w:szCs w:val="30"/>
          <w:cs/>
        </w:rPr>
        <w:t xml:space="preserve"> มกราคมในปี</w:t>
      </w:r>
      <w:r w:rsidR="005D2669">
        <w:rPr>
          <w:rFonts w:ascii="Angsana New" w:hAnsi="Angsana New" w:hint="cs"/>
          <w:sz w:val="30"/>
          <w:szCs w:val="30"/>
          <w:cs/>
        </w:rPr>
        <w:t>ดังต่อไปนี้</w:t>
      </w:r>
      <w:r w:rsidRPr="00B475D6">
        <w:rPr>
          <w:rFonts w:ascii="Angsana New" w:hAnsi="Angsana New"/>
          <w:sz w:val="30"/>
          <w:szCs w:val="30"/>
          <w:cs/>
        </w:rPr>
        <w:t xml:space="preserve"> และอนุญาตให้นำมาถือปฏิบัติก่อนวันที่มีผลบังคับใช้ได้ อย่างไรก็ตามกลุ่มบริษัท</w:t>
      </w:r>
      <w:r w:rsidR="00DB48A5" w:rsidRPr="00B475D6">
        <w:rPr>
          <w:rFonts w:ascii="Angsana New" w:hAnsi="Angsana New" w:hint="cs"/>
          <w:sz w:val="30"/>
          <w:szCs w:val="30"/>
          <w:cs/>
        </w:rPr>
        <w:t>และ</w:t>
      </w:r>
      <w:r w:rsidRPr="00B475D6">
        <w:rPr>
          <w:rFonts w:ascii="Angsana New" w:hAnsi="Angsana New"/>
          <w:sz w:val="30"/>
          <w:szCs w:val="30"/>
          <w:cs/>
        </w:rPr>
        <w:t>บริษัท ไม่ได้นำมาตรฐานการรายงานทางการเงินที่ออก</w:t>
      </w:r>
      <w:r w:rsidR="005D2669">
        <w:rPr>
          <w:rFonts w:ascii="Angsana New" w:hAnsi="Angsana New" w:hint="cs"/>
          <w:sz w:val="30"/>
          <w:szCs w:val="30"/>
          <w:cs/>
        </w:rPr>
        <w:t>และปรับปรุงใหม่</w:t>
      </w:r>
      <w:r w:rsidRPr="00B475D6">
        <w:rPr>
          <w:rFonts w:ascii="Angsana New" w:hAnsi="Angsana New"/>
          <w:sz w:val="30"/>
          <w:szCs w:val="30"/>
          <w:cs/>
        </w:rPr>
        <w:t>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2527D111" w14:textId="2D79D277" w:rsidR="005D2669" w:rsidRDefault="005D2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Style w:val="TableGrid"/>
        <w:tblW w:w="891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4156"/>
        <w:gridCol w:w="1244"/>
      </w:tblGrid>
      <w:tr w:rsidR="005D2669" w:rsidRPr="00724236" w14:paraId="1AA006DD" w14:textId="77777777" w:rsidTr="00885E6E">
        <w:trPr>
          <w:tblHeader/>
        </w:trPr>
        <w:tc>
          <w:tcPr>
            <w:tcW w:w="3510" w:type="dxa"/>
            <w:vAlign w:val="bottom"/>
          </w:tcPr>
          <w:p w14:paraId="21A7361F" w14:textId="7D8761F4" w:rsidR="005D2669" w:rsidRPr="005D2669" w:rsidRDefault="005D2669" w:rsidP="0088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5D266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  <w:r w:rsidRPr="005D266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156" w:type="dxa"/>
            <w:vAlign w:val="bottom"/>
          </w:tcPr>
          <w:p w14:paraId="26D4147C" w14:textId="77777777" w:rsidR="005D2669" w:rsidRPr="005D2669" w:rsidRDefault="005D2669" w:rsidP="0088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5D266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เรื่อง</w:t>
            </w:r>
          </w:p>
        </w:tc>
        <w:tc>
          <w:tcPr>
            <w:tcW w:w="1244" w:type="dxa"/>
            <w:vAlign w:val="bottom"/>
          </w:tcPr>
          <w:p w14:paraId="3122AEFE" w14:textId="77777777" w:rsidR="005D2669" w:rsidRPr="005D2669" w:rsidRDefault="005D2669" w:rsidP="0088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5D2669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มีผลบังคับใช้</w:t>
            </w:r>
          </w:p>
        </w:tc>
      </w:tr>
      <w:tr w:rsidR="005D2669" w:rsidRPr="00724236" w14:paraId="5A5EAE05" w14:textId="77777777" w:rsidTr="00885E6E">
        <w:tc>
          <w:tcPr>
            <w:tcW w:w="3510" w:type="dxa"/>
          </w:tcPr>
          <w:p w14:paraId="083415CB" w14:textId="30CF654B" w:rsidR="005D2669" w:rsidRPr="005D2669" w:rsidRDefault="005D2669" w:rsidP="0088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5D266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5D2669">
              <w:rPr>
                <w:rFonts w:asciiTheme="majorBidi" w:eastAsia="Calibr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4156" w:type="dxa"/>
          </w:tcPr>
          <w:p w14:paraId="5134C77D" w14:textId="4DD87615" w:rsidR="005D2669" w:rsidRPr="005D2669" w:rsidRDefault="005D2669" w:rsidP="0088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5D2669">
              <w:rPr>
                <w:rFonts w:ascii="Angsana New" w:hAnsi="Angsana New"/>
                <w:sz w:val="28"/>
                <w:szCs w:val="28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44" w:type="dxa"/>
          </w:tcPr>
          <w:p w14:paraId="70D5EFD5" w14:textId="0D5267AE" w:rsidR="005D2669" w:rsidRPr="005D2669" w:rsidRDefault="005D2669" w:rsidP="0088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D2669">
              <w:rPr>
                <w:rFonts w:asciiTheme="majorBidi" w:eastAsia="Calibri" w:hAnsiTheme="majorBidi" w:cstheme="majorBidi"/>
                <w:sz w:val="28"/>
                <w:szCs w:val="28"/>
              </w:rPr>
              <w:t>2571</w:t>
            </w:r>
          </w:p>
        </w:tc>
      </w:tr>
      <w:tr w:rsidR="005D2669" w:rsidRPr="00724236" w14:paraId="69404CF0" w14:textId="77777777" w:rsidTr="00885E6E">
        <w:tc>
          <w:tcPr>
            <w:tcW w:w="3510" w:type="dxa"/>
          </w:tcPr>
          <w:p w14:paraId="7D46E887" w14:textId="60FFA058" w:rsidR="005D2669" w:rsidRPr="005D2669" w:rsidRDefault="005D2669" w:rsidP="0088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D2669">
              <w:rPr>
                <w:rFonts w:ascii="Angsana New" w:hAnsi="Angsana New"/>
                <w:sz w:val="28"/>
                <w:szCs w:val="28"/>
                <w:cs/>
              </w:rPr>
              <w:t>มาตรฐานการบัญชี</w:t>
            </w:r>
            <w:r w:rsidRPr="005D266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D2669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5D2669">
              <w:rPr>
                <w:rFonts w:ascii="Angsana New" w:hAnsi="Angsana New"/>
                <w:sz w:val="28"/>
                <w:szCs w:val="28"/>
              </w:rPr>
              <w:t xml:space="preserve">7 </w:t>
            </w:r>
          </w:p>
        </w:tc>
        <w:tc>
          <w:tcPr>
            <w:tcW w:w="4156" w:type="dxa"/>
          </w:tcPr>
          <w:p w14:paraId="245386C5" w14:textId="64B8834E" w:rsidR="005D2669" w:rsidRPr="005D2669" w:rsidRDefault="005D2669" w:rsidP="0088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5D2669">
              <w:rPr>
                <w:rFonts w:ascii="Angsana New" w:hAnsi="Angsana New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244" w:type="dxa"/>
          </w:tcPr>
          <w:p w14:paraId="3365F3A2" w14:textId="17B1037D" w:rsidR="005D2669" w:rsidRPr="005D2669" w:rsidRDefault="005D2669" w:rsidP="0088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D2669">
              <w:rPr>
                <w:rFonts w:asciiTheme="majorBidi" w:eastAsia="Calibri" w:hAnsiTheme="majorBidi" w:cstheme="majorBidi"/>
                <w:sz w:val="28"/>
                <w:szCs w:val="28"/>
              </w:rPr>
              <w:t>2571</w:t>
            </w:r>
          </w:p>
        </w:tc>
      </w:tr>
    </w:tbl>
    <w:p w14:paraId="33B0D34E" w14:textId="77777777" w:rsidR="005D2669" w:rsidRPr="00000A74" w:rsidRDefault="005D2669" w:rsidP="00000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36DE5B" w14:textId="77777777" w:rsidR="00D97351" w:rsidRDefault="00D9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7FCDFC9" w14:textId="0B52814B" w:rsidR="00000A74" w:rsidRPr="00B475D6" w:rsidRDefault="00000A74" w:rsidP="00000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475D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="005D2669" w:rsidRPr="005D2669">
        <w:rPr>
          <w:rFonts w:asciiTheme="majorBidi" w:hAnsiTheme="majorBidi" w:cstheme="majorBidi"/>
          <w:b/>
          <w:bCs/>
          <w:i/>
          <w:iCs/>
          <w:sz w:val="30"/>
          <w:szCs w:val="30"/>
        </w:rPr>
        <w:t>18</w:t>
      </w:r>
      <w:r w:rsidRPr="00B475D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B475D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0B21D799" w14:textId="77777777" w:rsidR="00000A74" w:rsidRPr="00B475D6" w:rsidRDefault="00000A74" w:rsidP="00000A7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2C58B730" w14:textId="50B8DE8E" w:rsidR="00000A74" w:rsidRPr="00B475D6" w:rsidRDefault="00000A74" w:rsidP="00000A7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color w:val="000000"/>
          <w:sz w:val="30"/>
          <w:szCs w:val="30"/>
        </w:rPr>
      </w:pPr>
      <w:r w:rsidRPr="00B475D6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5D2669" w:rsidRPr="005D2669">
        <w:rPr>
          <w:rFonts w:ascii="Angsana New" w:hAnsi="Angsana New"/>
          <w:color w:val="000000"/>
          <w:sz w:val="30"/>
          <w:szCs w:val="30"/>
        </w:rPr>
        <w:t>18</w:t>
      </w:r>
      <w:r w:rsidRPr="00B475D6">
        <w:rPr>
          <w:rFonts w:ascii="Angsana New" w:hAnsi="Angsana New"/>
          <w:color w:val="000000"/>
          <w:sz w:val="30"/>
          <w:szCs w:val="30"/>
        </w:rPr>
        <w:t xml:space="preserve"> </w:t>
      </w:r>
      <w:r w:rsidRPr="00B475D6">
        <w:rPr>
          <w:rFonts w:ascii="Angsana New" w:hAnsi="Angsana New"/>
          <w:color w:val="000000"/>
          <w:sz w:val="30"/>
          <w:szCs w:val="30"/>
          <w:cs/>
        </w:rPr>
        <w:t xml:space="preserve">จะมาแทนมาตรฐานการบัญชี ฉบับที่ </w:t>
      </w:r>
      <w:r w:rsidR="005D2669" w:rsidRPr="005D2669">
        <w:rPr>
          <w:rFonts w:ascii="Angsana New" w:hAnsi="Angsana New"/>
          <w:color w:val="000000"/>
          <w:sz w:val="30"/>
          <w:szCs w:val="30"/>
        </w:rPr>
        <w:t>1</w:t>
      </w:r>
      <w:r w:rsidRPr="00B475D6">
        <w:rPr>
          <w:rFonts w:ascii="Angsana New" w:hAnsi="Angsana New"/>
          <w:color w:val="000000"/>
          <w:sz w:val="30"/>
          <w:szCs w:val="30"/>
          <w:cs/>
        </w:rPr>
        <w:t xml:space="preserve"> เรื่อง</w:t>
      </w:r>
      <w:r w:rsidRPr="00B475D6">
        <w:rPr>
          <w:rFonts w:ascii="Angsana New" w:hAnsi="Angsana New"/>
          <w:color w:val="000000"/>
          <w:sz w:val="30"/>
          <w:szCs w:val="30"/>
        </w:rPr>
        <w:t xml:space="preserve"> </w:t>
      </w:r>
      <w:r w:rsidRPr="00B475D6">
        <w:rPr>
          <w:rFonts w:ascii="Angsana New" w:hAnsi="Angsana New"/>
          <w:i/>
          <w:iCs/>
          <w:color w:val="000000"/>
          <w:sz w:val="30"/>
          <w:szCs w:val="30"/>
          <w:cs/>
        </w:rPr>
        <w:t>การนำเสนอ</w:t>
      </w:r>
      <w:r w:rsidR="00713678">
        <w:rPr>
          <w:rFonts w:ascii="Angsana New" w:hAnsi="Angsana New"/>
          <w:i/>
          <w:iCs/>
          <w:color w:val="000000"/>
          <w:sz w:val="30"/>
          <w:szCs w:val="30"/>
          <w:cs/>
        </w:rPr>
        <w:br/>
      </w:r>
      <w:r w:rsidRPr="00B475D6">
        <w:rPr>
          <w:rFonts w:ascii="Angsana New" w:hAnsi="Angsana New"/>
          <w:i/>
          <w:iCs/>
          <w:color w:val="000000"/>
          <w:sz w:val="30"/>
          <w:szCs w:val="30"/>
          <w:cs/>
        </w:rPr>
        <w:t>งบการเงิน</w:t>
      </w:r>
      <w:r w:rsidRPr="00B475D6">
        <w:rPr>
          <w:rFonts w:ascii="Angsana New" w:hAnsi="Angsana New"/>
          <w:color w:val="000000"/>
          <w:sz w:val="30"/>
          <w:szCs w:val="30"/>
        </w:rPr>
        <w:t xml:space="preserve"> </w:t>
      </w:r>
      <w:r w:rsidRPr="00B475D6">
        <w:rPr>
          <w:rFonts w:ascii="Angsana New" w:hAnsi="Angsana New"/>
          <w:color w:val="000000"/>
          <w:sz w:val="30"/>
          <w:szCs w:val="30"/>
          <w:cs/>
        </w:rPr>
        <w:t>และนำเสนอข้อกำหนดที่สำคัญใหม่ดังต่อไปนี้</w:t>
      </w:r>
    </w:p>
    <w:p w14:paraId="62788587" w14:textId="77777777" w:rsidR="00000A74" w:rsidRPr="00B475D6" w:rsidRDefault="00000A74" w:rsidP="00000A7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4A764C2" w14:textId="559C862C" w:rsidR="00000A74" w:rsidRPr="00B475D6" w:rsidRDefault="00000A74">
      <w:pPr>
        <w:pStyle w:val="ListParagraph"/>
        <w:numPr>
          <w:ilvl w:val="0"/>
          <w:numId w:val="22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B475D6">
        <w:rPr>
          <w:rFonts w:ascii="Angsana New" w:hAnsi="Angsana New"/>
          <w:color w:val="000000"/>
          <w:sz w:val="30"/>
          <w:szCs w:val="30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="005D2669" w:rsidRPr="005D2669">
        <w:rPr>
          <w:rFonts w:ascii="Angsana New" w:hAnsi="Angsana New"/>
          <w:color w:val="000000"/>
          <w:sz w:val="30"/>
          <w:szCs w:val="30"/>
        </w:rPr>
        <w:t>5</w:t>
      </w:r>
      <w:r w:rsidRPr="00B475D6">
        <w:rPr>
          <w:rFonts w:ascii="Angsana New" w:hAnsi="Angsana New"/>
          <w:color w:val="000000"/>
          <w:sz w:val="30"/>
          <w:szCs w:val="30"/>
        </w:rPr>
        <w:t xml:space="preserve"> </w:t>
      </w:r>
      <w:r w:rsidRPr="00B475D6">
        <w:rPr>
          <w:rFonts w:ascii="Angsana New" w:hAnsi="Angsana New"/>
          <w:color w:val="000000"/>
          <w:sz w:val="30"/>
          <w:szCs w:val="30"/>
          <w:cs/>
        </w:rPr>
        <w:t>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</w:t>
      </w:r>
      <w:r w:rsidRPr="00B475D6">
        <w:rPr>
          <w:rFonts w:ascii="Angsana New" w:hAnsi="Angsana New"/>
          <w:color w:val="000000"/>
          <w:sz w:val="30"/>
          <w:szCs w:val="30"/>
        </w:rPr>
        <w:t xml:space="preserve"> </w:t>
      </w:r>
      <w:r w:rsidRPr="00B475D6">
        <w:rPr>
          <w:rFonts w:ascii="Angsana New" w:hAnsi="Angsana New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64D142B6" w14:textId="77777777" w:rsidR="00000A74" w:rsidRPr="00B475D6" w:rsidRDefault="00000A74">
      <w:pPr>
        <w:pStyle w:val="ListParagraph"/>
        <w:numPr>
          <w:ilvl w:val="0"/>
          <w:numId w:val="22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="Angsana New" w:hAnsi="Angsana New"/>
          <w:color w:val="000000"/>
          <w:sz w:val="30"/>
          <w:szCs w:val="30"/>
        </w:rPr>
      </w:pPr>
      <w:r w:rsidRPr="00B475D6">
        <w:rPr>
          <w:rFonts w:ascii="Angsana New" w:hAnsi="Angsana New"/>
          <w:color w:val="000000"/>
          <w:sz w:val="30"/>
          <w:szCs w:val="30"/>
          <w:cs/>
        </w:rPr>
        <w:t>ต้องเปิดเผยมาตรวัดผลการดำเนินงานที่นิยามโดยฝ่ายบริหาร (หรือ “</w:t>
      </w:r>
      <w:r w:rsidRPr="00B475D6">
        <w:rPr>
          <w:rFonts w:ascii="Angsana New" w:hAnsi="Angsana New"/>
          <w:color w:val="000000"/>
          <w:sz w:val="30"/>
          <w:szCs w:val="30"/>
        </w:rPr>
        <w:t xml:space="preserve">MPMs”) </w:t>
      </w:r>
      <w:r w:rsidRPr="00B475D6">
        <w:rPr>
          <w:rFonts w:ascii="Angsana New" w:hAnsi="Angsana New"/>
          <w:color w:val="000000"/>
          <w:sz w:val="30"/>
          <w:szCs w:val="30"/>
          <w:cs/>
        </w:rPr>
        <w:t>ไว้ในหมายเหตุประกอบ           งบการเงินข้อเดียว</w:t>
      </w:r>
    </w:p>
    <w:p w14:paraId="4AF930F5" w14:textId="77777777" w:rsidR="00000A74" w:rsidRPr="00B475D6" w:rsidRDefault="00000A74">
      <w:pPr>
        <w:pStyle w:val="ListParagraph"/>
        <w:numPr>
          <w:ilvl w:val="0"/>
          <w:numId w:val="22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="Angsana New" w:hAnsi="Angsana New"/>
          <w:color w:val="000000"/>
          <w:sz w:val="30"/>
          <w:szCs w:val="30"/>
        </w:rPr>
      </w:pPr>
      <w:r w:rsidRPr="00B475D6">
        <w:rPr>
          <w:rFonts w:ascii="Angsana New" w:hAnsi="Angsana New"/>
          <w:color w:val="000000"/>
          <w:sz w:val="30"/>
          <w:szCs w:val="30"/>
          <w:cs/>
        </w:rPr>
        <w:t>ให้แนวทางเพิ่มเติมเกี่ยวกับการจัดกลุ่มข้อมูลในงบการเงิน</w:t>
      </w:r>
    </w:p>
    <w:p w14:paraId="54D815F9" w14:textId="77777777" w:rsidR="00000A74" w:rsidRPr="00B475D6" w:rsidRDefault="00000A74" w:rsidP="00000A7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0CFCBAD" w14:textId="61DFB75D" w:rsidR="00000A74" w:rsidRDefault="00000A74" w:rsidP="00000A7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color w:val="000000"/>
          <w:sz w:val="30"/>
          <w:szCs w:val="30"/>
        </w:rPr>
      </w:pPr>
      <w:r w:rsidRPr="00B475D6">
        <w:rPr>
          <w:rFonts w:ascii="Angsana New" w:hAnsi="Angsana New"/>
          <w:color w:val="000000"/>
          <w:sz w:val="30"/>
          <w:szCs w:val="30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</w:t>
      </w:r>
      <w:r w:rsidR="00713678">
        <w:rPr>
          <w:rFonts w:ascii="Angsana New" w:hAnsi="Angsana New"/>
          <w:color w:val="000000"/>
          <w:sz w:val="30"/>
          <w:szCs w:val="30"/>
          <w:cs/>
        </w:rPr>
        <w:br/>
      </w:r>
      <w:r w:rsidRPr="00B475D6">
        <w:rPr>
          <w:rFonts w:ascii="Angsana New" w:hAnsi="Angsana New"/>
          <w:color w:val="000000"/>
          <w:sz w:val="30"/>
          <w:szCs w:val="30"/>
          <w:cs/>
        </w:rPr>
        <w:t>งบกระแสเงินสด เมื่อกิจการนำเสนอกระแสเงินสดจากกิจกรรมดำเนินงานโดยวิธีทางอ้อม</w:t>
      </w:r>
    </w:p>
    <w:p w14:paraId="7CDA0486" w14:textId="77777777" w:rsidR="005D2669" w:rsidRDefault="005D2669" w:rsidP="00000A7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6D07D55" w14:textId="27BB8AF5" w:rsidR="005D2669" w:rsidRPr="00B475D6" w:rsidRDefault="005D2669" w:rsidP="005D2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D2669">
        <w:rPr>
          <w:rFonts w:ascii="Angsana New" w:hAnsi="Angsana New"/>
          <w:sz w:val="30"/>
          <w:szCs w:val="30"/>
          <w:cs/>
        </w:rPr>
        <w:t>ขณะนี้</w:t>
      </w:r>
      <w:r w:rsidRPr="005D2669">
        <w:rPr>
          <w:rFonts w:ascii="Angsana New" w:hAnsi="Angsana New"/>
          <w:color w:val="000000"/>
          <w:sz w:val="30"/>
          <w:szCs w:val="30"/>
          <w:cs/>
        </w:rPr>
        <w:t xml:space="preserve">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  </w:t>
      </w:r>
    </w:p>
    <w:p w14:paraId="31266959" w14:textId="27CEA1A2" w:rsidR="00BB1377" w:rsidRPr="00411635" w:rsidRDefault="00BB1377" w:rsidP="003F0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BB1377" w:rsidRPr="00411635" w:rsidSect="00D524B9"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115CF" w14:textId="77777777" w:rsidR="0026567D" w:rsidRDefault="0026567D" w:rsidP="00900EE2">
      <w:r>
        <w:separator/>
      </w:r>
    </w:p>
  </w:endnote>
  <w:endnote w:type="continuationSeparator" w:id="0">
    <w:p w14:paraId="439AEA23" w14:textId="77777777" w:rsidR="0026567D" w:rsidRDefault="0026567D" w:rsidP="00900EE2">
      <w:r>
        <w:continuationSeparator/>
      </w:r>
    </w:p>
  </w:endnote>
  <w:endnote w:type="continuationNotice" w:id="1">
    <w:p w14:paraId="276F64DE" w14:textId="77777777" w:rsidR="0026567D" w:rsidRDefault="0026567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FFD70" w14:textId="2E8F3E03" w:rsidR="00C3488F" w:rsidRPr="007E2578" w:rsidRDefault="00C3488F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5D2669" w:rsidRPr="005D2669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408A6A09" w14:textId="77777777" w:rsidR="00C3488F" w:rsidRPr="00B411AC" w:rsidRDefault="00C3488F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4EA11" w14:textId="61B32F6D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="005D2669" w:rsidRPr="005D2669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2B46FBD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FA8F0" w14:textId="77777777" w:rsidR="0026567D" w:rsidRDefault="0026567D" w:rsidP="00900EE2">
      <w:r>
        <w:separator/>
      </w:r>
    </w:p>
  </w:footnote>
  <w:footnote w:type="continuationSeparator" w:id="0">
    <w:p w14:paraId="11B26CC0" w14:textId="77777777" w:rsidR="0026567D" w:rsidRDefault="0026567D" w:rsidP="00900EE2">
      <w:r>
        <w:continuationSeparator/>
      </w:r>
    </w:p>
  </w:footnote>
  <w:footnote w:type="continuationNotice" w:id="1">
    <w:p w14:paraId="577B9AE0" w14:textId="77777777" w:rsidR="0026567D" w:rsidRDefault="0026567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AB9D9" w14:textId="77777777" w:rsidR="00C3488F" w:rsidRPr="005A1AF1" w:rsidRDefault="00C3488F" w:rsidP="00A15395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41388CA1" w14:textId="77777777" w:rsidR="00C3488F" w:rsidRDefault="00C3488F" w:rsidP="00AE59D6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177CB50" w14:textId="7DCD6169" w:rsidR="00C3488F" w:rsidRDefault="00C3488F" w:rsidP="005C0EA9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งวด</w:t>
    </w:r>
    <w:r w:rsidR="00A806F2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สามเดือนและหก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="005D2669" w:rsidRPr="005D2669">
      <w:rPr>
        <w:rFonts w:ascii="Angsana New" w:hAnsi="Angsana New"/>
        <w:sz w:val="32"/>
        <w:szCs w:val="32"/>
        <w:lang w:val="en-US"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B0212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</w:t>
    </w:r>
    <w:r w:rsidR="00A806F2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ิถุนายน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5D2669" w:rsidRPr="005D2669">
      <w:rPr>
        <w:rFonts w:ascii="Angsana New" w:hAnsi="Angsana New"/>
        <w:sz w:val="32"/>
        <w:szCs w:val="32"/>
        <w:lang w:val="en-US" w:bidi="th-TH"/>
      </w:rPr>
      <w:t>2569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5BBF9932" w14:textId="77777777" w:rsidR="00C3488F" w:rsidRPr="00FC05CC" w:rsidRDefault="00C3488F" w:rsidP="00A1539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8CD26" w14:textId="77777777" w:rsidR="005D2B9A" w:rsidRPr="005A1AF1" w:rsidRDefault="005D2B9A" w:rsidP="005D2B9A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0ED311FC" w14:textId="77777777" w:rsidR="005D2B9A" w:rsidRDefault="005D2B9A" w:rsidP="005D2B9A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265A898" w14:textId="7FD78B7D" w:rsidR="005D2B9A" w:rsidRPr="00680145" w:rsidRDefault="005D2B9A" w:rsidP="005D2B9A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680145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="00A806F2"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งวดสามเดือนและหก</w:t>
    </w:r>
    <w:r w:rsidR="000E07D5" w:rsidRPr="00680145">
      <w:rPr>
        <w:rFonts w:ascii="Angsana New" w:hAnsi="Angsana New"/>
        <w:b w:val="0"/>
        <w:bCs/>
        <w:sz w:val="32"/>
        <w:szCs w:val="32"/>
        <w:cs/>
        <w:lang w:bidi="th-TH"/>
      </w:rPr>
      <w:t>เดือน</w:t>
    </w:r>
    <w:r w:rsidR="00680145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="005D2669" w:rsidRPr="005D2669">
      <w:rPr>
        <w:rFonts w:ascii="Angsana New" w:hAnsi="Angsana New" w:hint="cs"/>
        <w:sz w:val="32"/>
        <w:szCs w:val="32"/>
        <w:lang w:val="en-US" w:bidi="th-TH"/>
      </w:rPr>
      <w:t>3</w:t>
    </w:r>
    <w:r w:rsidR="005D2669" w:rsidRPr="005D2669">
      <w:rPr>
        <w:rFonts w:ascii="Angsana New" w:hAnsi="Angsana New"/>
        <w:sz w:val="32"/>
        <w:szCs w:val="32"/>
        <w:lang w:val="en-US" w:bidi="th-TH"/>
      </w:rPr>
      <w:t>0</w:t>
    </w:r>
    <w:r w:rsidR="0068014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735732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</w:t>
    </w:r>
    <w:r w:rsidR="00A806F2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ิถุนายน</w:t>
    </w:r>
    <w:r w:rsidR="0068014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5D2669" w:rsidRPr="005D2669">
      <w:rPr>
        <w:rFonts w:ascii="Angsana New" w:hAnsi="Angsana New"/>
        <w:sz w:val="32"/>
        <w:szCs w:val="32"/>
        <w:lang w:val="en-US" w:bidi="th-TH"/>
      </w:rPr>
      <w:t>2569</w:t>
    </w:r>
    <w:r w:rsidR="00680145" w:rsidRPr="00C7737C">
      <w:rPr>
        <w:rFonts w:ascii="Angsana New" w:hAnsi="Angsana New"/>
        <w:sz w:val="32"/>
        <w:szCs w:val="32"/>
        <w:lang w:val="en-US" w:bidi="th-TH"/>
      </w:rPr>
      <w:t xml:space="preserve"> (</w:t>
    </w:r>
    <w:r w:rsidR="0068014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="00680145" w:rsidRPr="00C7737C">
      <w:rPr>
        <w:rFonts w:ascii="Angsana New" w:hAnsi="Angsana New"/>
        <w:sz w:val="32"/>
        <w:szCs w:val="32"/>
        <w:lang w:val="en-US" w:bidi="th-TH"/>
      </w:rPr>
      <w:t>)</w:t>
    </w:r>
  </w:p>
  <w:p w14:paraId="5DBA26D9" w14:textId="77777777" w:rsidR="005E4962" w:rsidRPr="00680145" w:rsidRDefault="005E4962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AFD098C"/>
    <w:multiLevelType w:val="multilevel"/>
    <w:tmpl w:val="257C8C62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44"/>
        </w:tabs>
        <w:ind w:left="1044" w:hanging="504"/>
      </w:pPr>
      <w:rPr>
        <w:rFonts w:hint="default"/>
        <w:b w:val="0"/>
        <w:bCs w:val="0"/>
        <w:i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1DCA328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76C5405C"/>
    <w:multiLevelType w:val="hybridMultilevel"/>
    <w:tmpl w:val="2FF673A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227C5A42">
      <w:start w:val="1"/>
      <w:numFmt w:val="thaiLetters"/>
      <w:lvlText w:val="(%4)"/>
      <w:lvlJc w:val="left"/>
      <w:pPr>
        <w:ind w:left="342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8FE76B6"/>
    <w:multiLevelType w:val="hybridMultilevel"/>
    <w:tmpl w:val="D77C2FA4"/>
    <w:lvl w:ilvl="0" w:tplc="F00EC7B4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732237242">
    <w:abstractNumId w:val="6"/>
  </w:num>
  <w:num w:numId="2" w16cid:durableId="388115902">
    <w:abstractNumId w:val="5"/>
  </w:num>
  <w:num w:numId="3" w16cid:durableId="1469934109">
    <w:abstractNumId w:val="9"/>
  </w:num>
  <w:num w:numId="4" w16cid:durableId="414934941">
    <w:abstractNumId w:val="7"/>
  </w:num>
  <w:num w:numId="5" w16cid:durableId="242876884">
    <w:abstractNumId w:val="8"/>
  </w:num>
  <w:num w:numId="6" w16cid:durableId="1605727642">
    <w:abstractNumId w:val="3"/>
  </w:num>
  <w:num w:numId="7" w16cid:durableId="1024597911">
    <w:abstractNumId w:val="2"/>
  </w:num>
  <w:num w:numId="8" w16cid:durableId="472065552">
    <w:abstractNumId w:val="0"/>
  </w:num>
  <w:num w:numId="9" w16cid:durableId="941958887">
    <w:abstractNumId w:val="1"/>
  </w:num>
  <w:num w:numId="10" w16cid:durableId="1125923883">
    <w:abstractNumId w:val="4"/>
  </w:num>
  <w:num w:numId="11" w16cid:durableId="1257789834">
    <w:abstractNumId w:val="14"/>
  </w:num>
  <w:num w:numId="12" w16cid:durableId="250546240">
    <w:abstractNumId w:val="12"/>
  </w:num>
  <w:num w:numId="13" w16cid:durableId="1326126282">
    <w:abstractNumId w:val="17"/>
  </w:num>
  <w:num w:numId="14" w16cid:durableId="407730129">
    <w:abstractNumId w:val="13"/>
  </w:num>
  <w:num w:numId="15" w16cid:durableId="1943684433">
    <w:abstractNumId w:val="16"/>
  </w:num>
  <w:num w:numId="16" w16cid:durableId="757362919">
    <w:abstractNumId w:val="18"/>
  </w:num>
  <w:num w:numId="17" w16cid:durableId="340082730">
    <w:abstractNumId w:val="10"/>
  </w:num>
  <w:num w:numId="18" w16cid:durableId="1371149262">
    <w:abstractNumId w:val="19"/>
  </w:num>
  <w:num w:numId="19" w16cid:durableId="387729672">
    <w:abstractNumId w:val="20"/>
  </w:num>
  <w:num w:numId="20" w16cid:durableId="1574849519">
    <w:abstractNumId w:val="11"/>
  </w:num>
  <w:num w:numId="21" w16cid:durableId="2121484178">
    <w:abstractNumId w:val="21"/>
  </w:num>
  <w:num w:numId="22" w16cid:durableId="657731334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A74"/>
    <w:rsid w:val="00000DA9"/>
    <w:rsid w:val="0000113A"/>
    <w:rsid w:val="000013E3"/>
    <w:rsid w:val="00001411"/>
    <w:rsid w:val="000014FF"/>
    <w:rsid w:val="0000155D"/>
    <w:rsid w:val="000018B1"/>
    <w:rsid w:val="00001A22"/>
    <w:rsid w:val="00001B9F"/>
    <w:rsid w:val="00001E96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239"/>
    <w:rsid w:val="00003650"/>
    <w:rsid w:val="000036F9"/>
    <w:rsid w:val="00003975"/>
    <w:rsid w:val="00003A8F"/>
    <w:rsid w:val="00003D90"/>
    <w:rsid w:val="00003F05"/>
    <w:rsid w:val="00004681"/>
    <w:rsid w:val="00004C10"/>
    <w:rsid w:val="00005193"/>
    <w:rsid w:val="00005444"/>
    <w:rsid w:val="00005497"/>
    <w:rsid w:val="000056A3"/>
    <w:rsid w:val="00005CE3"/>
    <w:rsid w:val="00005EA5"/>
    <w:rsid w:val="00006588"/>
    <w:rsid w:val="00006838"/>
    <w:rsid w:val="00006947"/>
    <w:rsid w:val="00006BA7"/>
    <w:rsid w:val="00006BFA"/>
    <w:rsid w:val="00006C60"/>
    <w:rsid w:val="00006E4F"/>
    <w:rsid w:val="00006F01"/>
    <w:rsid w:val="000070C9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463"/>
    <w:rsid w:val="00010897"/>
    <w:rsid w:val="00010959"/>
    <w:rsid w:val="00010A3D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2F2C"/>
    <w:rsid w:val="00013103"/>
    <w:rsid w:val="00013278"/>
    <w:rsid w:val="000132ED"/>
    <w:rsid w:val="00013415"/>
    <w:rsid w:val="00013486"/>
    <w:rsid w:val="000134A8"/>
    <w:rsid w:val="00013792"/>
    <w:rsid w:val="00013AF1"/>
    <w:rsid w:val="00013B9E"/>
    <w:rsid w:val="00013D2E"/>
    <w:rsid w:val="0001445F"/>
    <w:rsid w:val="00014587"/>
    <w:rsid w:val="000146CB"/>
    <w:rsid w:val="00014733"/>
    <w:rsid w:val="00014813"/>
    <w:rsid w:val="00014BB5"/>
    <w:rsid w:val="00015022"/>
    <w:rsid w:val="000151DD"/>
    <w:rsid w:val="000152F6"/>
    <w:rsid w:val="0001558F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7DE"/>
    <w:rsid w:val="000218D9"/>
    <w:rsid w:val="000219FD"/>
    <w:rsid w:val="00022155"/>
    <w:rsid w:val="000224A4"/>
    <w:rsid w:val="000225DB"/>
    <w:rsid w:val="00022645"/>
    <w:rsid w:val="000226BF"/>
    <w:rsid w:val="000228E5"/>
    <w:rsid w:val="0002294B"/>
    <w:rsid w:val="00022A1A"/>
    <w:rsid w:val="00022B99"/>
    <w:rsid w:val="00022CA1"/>
    <w:rsid w:val="00022CAD"/>
    <w:rsid w:val="00022F2D"/>
    <w:rsid w:val="000233A3"/>
    <w:rsid w:val="0002344F"/>
    <w:rsid w:val="000235ED"/>
    <w:rsid w:val="00023855"/>
    <w:rsid w:val="0002389C"/>
    <w:rsid w:val="000239AD"/>
    <w:rsid w:val="00023C68"/>
    <w:rsid w:val="00023D64"/>
    <w:rsid w:val="00023EC2"/>
    <w:rsid w:val="0002435A"/>
    <w:rsid w:val="00024610"/>
    <w:rsid w:val="000247AE"/>
    <w:rsid w:val="00024B77"/>
    <w:rsid w:val="00024E44"/>
    <w:rsid w:val="00024FC3"/>
    <w:rsid w:val="00025068"/>
    <w:rsid w:val="0002506D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049"/>
    <w:rsid w:val="00026066"/>
    <w:rsid w:val="00026206"/>
    <w:rsid w:val="000262E0"/>
    <w:rsid w:val="000264D2"/>
    <w:rsid w:val="0002694E"/>
    <w:rsid w:val="00026AC0"/>
    <w:rsid w:val="00026BA9"/>
    <w:rsid w:val="00026BEF"/>
    <w:rsid w:val="00026C38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140"/>
    <w:rsid w:val="00031270"/>
    <w:rsid w:val="0003137A"/>
    <w:rsid w:val="000314FA"/>
    <w:rsid w:val="00031791"/>
    <w:rsid w:val="0003180B"/>
    <w:rsid w:val="00031A0D"/>
    <w:rsid w:val="00031C46"/>
    <w:rsid w:val="00031CD2"/>
    <w:rsid w:val="0003241F"/>
    <w:rsid w:val="0003247B"/>
    <w:rsid w:val="000324CA"/>
    <w:rsid w:val="000324EF"/>
    <w:rsid w:val="0003272D"/>
    <w:rsid w:val="00032785"/>
    <w:rsid w:val="00032852"/>
    <w:rsid w:val="00032BA0"/>
    <w:rsid w:val="00032C93"/>
    <w:rsid w:val="00032F35"/>
    <w:rsid w:val="00032F93"/>
    <w:rsid w:val="000330D2"/>
    <w:rsid w:val="000335B5"/>
    <w:rsid w:val="0003392B"/>
    <w:rsid w:val="00033B45"/>
    <w:rsid w:val="00033C6D"/>
    <w:rsid w:val="00034195"/>
    <w:rsid w:val="0003453B"/>
    <w:rsid w:val="00034776"/>
    <w:rsid w:val="000348A4"/>
    <w:rsid w:val="00034C7C"/>
    <w:rsid w:val="00034DE2"/>
    <w:rsid w:val="00034F14"/>
    <w:rsid w:val="00035052"/>
    <w:rsid w:val="000351F3"/>
    <w:rsid w:val="0003535C"/>
    <w:rsid w:val="0003541D"/>
    <w:rsid w:val="000354ED"/>
    <w:rsid w:val="000357CA"/>
    <w:rsid w:val="000358B5"/>
    <w:rsid w:val="00035C1F"/>
    <w:rsid w:val="00035C3C"/>
    <w:rsid w:val="00035C7A"/>
    <w:rsid w:val="00036023"/>
    <w:rsid w:val="00036399"/>
    <w:rsid w:val="00036AD0"/>
    <w:rsid w:val="00036C09"/>
    <w:rsid w:val="00036CBF"/>
    <w:rsid w:val="00036F9B"/>
    <w:rsid w:val="000370DF"/>
    <w:rsid w:val="00037115"/>
    <w:rsid w:val="000371FD"/>
    <w:rsid w:val="0003723C"/>
    <w:rsid w:val="0003724C"/>
    <w:rsid w:val="00037303"/>
    <w:rsid w:val="000375C6"/>
    <w:rsid w:val="00037665"/>
    <w:rsid w:val="000376C2"/>
    <w:rsid w:val="00037861"/>
    <w:rsid w:val="000379FF"/>
    <w:rsid w:val="00037A91"/>
    <w:rsid w:val="00037AB6"/>
    <w:rsid w:val="00037B0B"/>
    <w:rsid w:val="00037B5D"/>
    <w:rsid w:val="00037B93"/>
    <w:rsid w:val="00037FFB"/>
    <w:rsid w:val="000400F6"/>
    <w:rsid w:val="00040155"/>
    <w:rsid w:val="00040B06"/>
    <w:rsid w:val="00040B37"/>
    <w:rsid w:val="00040C52"/>
    <w:rsid w:val="00040D99"/>
    <w:rsid w:val="00040DCD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7B9"/>
    <w:rsid w:val="0004282A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70"/>
    <w:rsid w:val="00045E3F"/>
    <w:rsid w:val="00045E68"/>
    <w:rsid w:val="00045ECF"/>
    <w:rsid w:val="000460B9"/>
    <w:rsid w:val="000462C5"/>
    <w:rsid w:val="00046354"/>
    <w:rsid w:val="000467C8"/>
    <w:rsid w:val="00046BBB"/>
    <w:rsid w:val="00046D85"/>
    <w:rsid w:val="00046D8F"/>
    <w:rsid w:val="00046E6B"/>
    <w:rsid w:val="00046F50"/>
    <w:rsid w:val="0004713D"/>
    <w:rsid w:val="00047150"/>
    <w:rsid w:val="000471B3"/>
    <w:rsid w:val="00047474"/>
    <w:rsid w:val="000476F2"/>
    <w:rsid w:val="000477E5"/>
    <w:rsid w:val="00047A56"/>
    <w:rsid w:val="00047A85"/>
    <w:rsid w:val="00047DCD"/>
    <w:rsid w:val="00047F60"/>
    <w:rsid w:val="00050061"/>
    <w:rsid w:val="0005023C"/>
    <w:rsid w:val="00050592"/>
    <w:rsid w:val="000506FC"/>
    <w:rsid w:val="0005116D"/>
    <w:rsid w:val="000511C3"/>
    <w:rsid w:val="0005123E"/>
    <w:rsid w:val="000513EA"/>
    <w:rsid w:val="00051434"/>
    <w:rsid w:val="00051589"/>
    <w:rsid w:val="000518DA"/>
    <w:rsid w:val="00051920"/>
    <w:rsid w:val="0005196C"/>
    <w:rsid w:val="00051994"/>
    <w:rsid w:val="00051BDE"/>
    <w:rsid w:val="00052267"/>
    <w:rsid w:val="00052547"/>
    <w:rsid w:val="0005284C"/>
    <w:rsid w:val="00052A7D"/>
    <w:rsid w:val="00052D67"/>
    <w:rsid w:val="00052E75"/>
    <w:rsid w:val="00053079"/>
    <w:rsid w:val="0005349C"/>
    <w:rsid w:val="000534BE"/>
    <w:rsid w:val="000537FD"/>
    <w:rsid w:val="00053938"/>
    <w:rsid w:val="00053D9E"/>
    <w:rsid w:val="00053DF8"/>
    <w:rsid w:val="00054418"/>
    <w:rsid w:val="0005457E"/>
    <w:rsid w:val="00054691"/>
    <w:rsid w:val="00054706"/>
    <w:rsid w:val="00054896"/>
    <w:rsid w:val="00054B6D"/>
    <w:rsid w:val="00054C08"/>
    <w:rsid w:val="00054CF1"/>
    <w:rsid w:val="00054D73"/>
    <w:rsid w:val="00055069"/>
    <w:rsid w:val="000554B1"/>
    <w:rsid w:val="0005553D"/>
    <w:rsid w:val="00055887"/>
    <w:rsid w:val="00055A44"/>
    <w:rsid w:val="00055B58"/>
    <w:rsid w:val="00055EBA"/>
    <w:rsid w:val="00055FF2"/>
    <w:rsid w:val="0005604B"/>
    <w:rsid w:val="000560BA"/>
    <w:rsid w:val="0005610D"/>
    <w:rsid w:val="00056831"/>
    <w:rsid w:val="00056BC3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0BBD"/>
    <w:rsid w:val="00061355"/>
    <w:rsid w:val="0006158D"/>
    <w:rsid w:val="00061717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886"/>
    <w:rsid w:val="00062ADC"/>
    <w:rsid w:val="00062B9A"/>
    <w:rsid w:val="00062F23"/>
    <w:rsid w:val="000630A9"/>
    <w:rsid w:val="0006335F"/>
    <w:rsid w:val="0006367C"/>
    <w:rsid w:val="000637A9"/>
    <w:rsid w:val="00063890"/>
    <w:rsid w:val="00063BD8"/>
    <w:rsid w:val="00063D23"/>
    <w:rsid w:val="00063F1D"/>
    <w:rsid w:val="00063FF4"/>
    <w:rsid w:val="000641C0"/>
    <w:rsid w:val="0006435B"/>
    <w:rsid w:val="0006435E"/>
    <w:rsid w:val="0006448C"/>
    <w:rsid w:val="00064632"/>
    <w:rsid w:val="00064A31"/>
    <w:rsid w:val="00064A79"/>
    <w:rsid w:val="00064F19"/>
    <w:rsid w:val="0006525E"/>
    <w:rsid w:val="000652DA"/>
    <w:rsid w:val="00065508"/>
    <w:rsid w:val="0006597E"/>
    <w:rsid w:val="00065CF3"/>
    <w:rsid w:val="00065D59"/>
    <w:rsid w:val="00065F11"/>
    <w:rsid w:val="00065F6A"/>
    <w:rsid w:val="00065FAD"/>
    <w:rsid w:val="00066560"/>
    <w:rsid w:val="000667DD"/>
    <w:rsid w:val="00066FC3"/>
    <w:rsid w:val="000670F6"/>
    <w:rsid w:val="00067859"/>
    <w:rsid w:val="00067942"/>
    <w:rsid w:val="0006796D"/>
    <w:rsid w:val="00067D8E"/>
    <w:rsid w:val="00067F1A"/>
    <w:rsid w:val="00067F25"/>
    <w:rsid w:val="000702C9"/>
    <w:rsid w:val="000703DB"/>
    <w:rsid w:val="000708C1"/>
    <w:rsid w:val="000708E3"/>
    <w:rsid w:val="00070928"/>
    <w:rsid w:val="00071553"/>
    <w:rsid w:val="00071775"/>
    <w:rsid w:val="000718DA"/>
    <w:rsid w:val="00071904"/>
    <w:rsid w:val="0007199D"/>
    <w:rsid w:val="00071A80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854"/>
    <w:rsid w:val="00074BDE"/>
    <w:rsid w:val="00074C0D"/>
    <w:rsid w:val="00074D3D"/>
    <w:rsid w:val="00074DC3"/>
    <w:rsid w:val="00074E97"/>
    <w:rsid w:val="00074F6C"/>
    <w:rsid w:val="00075034"/>
    <w:rsid w:val="00075A75"/>
    <w:rsid w:val="00075E75"/>
    <w:rsid w:val="000761A3"/>
    <w:rsid w:val="000769EC"/>
    <w:rsid w:val="00076A80"/>
    <w:rsid w:val="00076AE7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0CD"/>
    <w:rsid w:val="000801DF"/>
    <w:rsid w:val="000802E6"/>
    <w:rsid w:val="0008040B"/>
    <w:rsid w:val="00080420"/>
    <w:rsid w:val="000804E9"/>
    <w:rsid w:val="00080754"/>
    <w:rsid w:val="000807D0"/>
    <w:rsid w:val="00080C75"/>
    <w:rsid w:val="00080E88"/>
    <w:rsid w:val="00080EF2"/>
    <w:rsid w:val="00080F30"/>
    <w:rsid w:val="00081212"/>
    <w:rsid w:val="00081213"/>
    <w:rsid w:val="00081263"/>
    <w:rsid w:val="000812C4"/>
    <w:rsid w:val="000817D7"/>
    <w:rsid w:val="00081898"/>
    <w:rsid w:val="000818FA"/>
    <w:rsid w:val="00081BBB"/>
    <w:rsid w:val="00081FF2"/>
    <w:rsid w:val="00082217"/>
    <w:rsid w:val="0008241A"/>
    <w:rsid w:val="00082797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85F"/>
    <w:rsid w:val="000839B3"/>
    <w:rsid w:val="00083B42"/>
    <w:rsid w:val="00083B65"/>
    <w:rsid w:val="0008412A"/>
    <w:rsid w:val="00084292"/>
    <w:rsid w:val="00084434"/>
    <w:rsid w:val="000844E0"/>
    <w:rsid w:val="0008485E"/>
    <w:rsid w:val="0008492A"/>
    <w:rsid w:val="00084938"/>
    <w:rsid w:val="00084A7D"/>
    <w:rsid w:val="00084D0B"/>
    <w:rsid w:val="00084ED8"/>
    <w:rsid w:val="0008533E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2C4"/>
    <w:rsid w:val="000904CB"/>
    <w:rsid w:val="00090673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754"/>
    <w:rsid w:val="00091879"/>
    <w:rsid w:val="000919FC"/>
    <w:rsid w:val="00091CDC"/>
    <w:rsid w:val="00091E15"/>
    <w:rsid w:val="000920CA"/>
    <w:rsid w:val="0009260C"/>
    <w:rsid w:val="0009267B"/>
    <w:rsid w:val="00092B58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93E"/>
    <w:rsid w:val="00094A7B"/>
    <w:rsid w:val="00094B90"/>
    <w:rsid w:val="00094CDD"/>
    <w:rsid w:val="00095354"/>
    <w:rsid w:val="00095444"/>
    <w:rsid w:val="00095510"/>
    <w:rsid w:val="0009569B"/>
    <w:rsid w:val="00095724"/>
    <w:rsid w:val="000957F9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39"/>
    <w:rsid w:val="000975C9"/>
    <w:rsid w:val="000976FF"/>
    <w:rsid w:val="00097723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426"/>
    <w:rsid w:val="000A15D0"/>
    <w:rsid w:val="000A15E9"/>
    <w:rsid w:val="000A18A1"/>
    <w:rsid w:val="000A19F3"/>
    <w:rsid w:val="000A1A7E"/>
    <w:rsid w:val="000A1BA6"/>
    <w:rsid w:val="000A1C49"/>
    <w:rsid w:val="000A1E68"/>
    <w:rsid w:val="000A2031"/>
    <w:rsid w:val="000A2141"/>
    <w:rsid w:val="000A2224"/>
    <w:rsid w:val="000A23D5"/>
    <w:rsid w:val="000A2516"/>
    <w:rsid w:val="000A258B"/>
    <w:rsid w:val="000A2637"/>
    <w:rsid w:val="000A2773"/>
    <w:rsid w:val="000A2A21"/>
    <w:rsid w:val="000A2E69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7CC"/>
    <w:rsid w:val="000A4A91"/>
    <w:rsid w:val="000A4C67"/>
    <w:rsid w:val="000A4EA1"/>
    <w:rsid w:val="000A527F"/>
    <w:rsid w:val="000A5409"/>
    <w:rsid w:val="000A548C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6A5"/>
    <w:rsid w:val="000B0706"/>
    <w:rsid w:val="000B09DF"/>
    <w:rsid w:val="000B0AE3"/>
    <w:rsid w:val="000B0B6E"/>
    <w:rsid w:val="000B10E5"/>
    <w:rsid w:val="000B1463"/>
    <w:rsid w:val="000B171F"/>
    <w:rsid w:val="000B177F"/>
    <w:rsid w:val="000B1BC3"/>
    <w:rsid w:val="000B1C92"/>
    <w:rsid w:val="000B2066"/>
    <w:rsid w:val="000B2227"/>
    <w:rsid w:val="000B2261"/>
    <w:rsid w:val="000B2444"/>
    <w:rsid w:val="000B2982"/>
    <w:rsid w:val="000B2A77"/>
    <w:rsid w:val="000B30AE"/>
    <w:rsid w:val="000B3641"/>
    <w:rsid w:val="000B3757"/>
    <w:rsid w:val="000B3770"/>
    <w:rsid w:val="000B37AB"/>
    <w:rsid w:val="000B3832"/>
    <w:rsid w:val="000B393A"/>
    <w:rsid w:val="000B4141"/>
    <w:rsid w:val="000B467B"/>
    <w:rsid w:val="000B46F9"/>
    <w:rsid w:val="000B4821"/>
    <w:rsid w:val="000B49DA"/>
    <w:rsid w:val="000B4BA7"/>
    <w:rsid w:val="000B4F37"/>
    <w:rsid w:val="000B52F7"/>
    <w:rsid w:val="000B53DE"/>
    <w:rsid w:val="000B57F1"/>
    <w:rsid w:val="000B5955"/>
    <w:rsid w:val="000B5A72"/>
    <w:rsid w:val="000B5B72"/>
    <w:rsid w:val="000B5BEC"/>
    <w:rsid w:val="000B5D80"/>
    <w:rsid w:val="000B5D98"/>
    <w:rsid w:val="000B5F86"/>
    <w:rsid w:val="000B64BB"/>
    <w:rsid w:val="000B68B2"/>
    <w:rsid w:val="000B6B51"/>
    <w:rsid w:val="000B6E36"/>
    <w:rsid w:val="000B71BA"/>
    <w:rsid w:val="000B771B"/>
    <w:rsid w:val="000B789C"/>
    <w:rsid w:val="000B78AA"/>
    <w:rsid w:val="000C005E"/>
    <w:rsid w:val="000C024F"/>
    <w:rsid w:val="000C04C5"/>
    <w:rsid w:val="000C0534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7D"/>
    <w:rsid w:val="000C21C9"/>
    <w:rsid w:val="000C259D"/>
    <w:rsid w:val="000C2603"/>
    <w:rsid w:val="000C26CB"/>
    <w:rsid w:val="000C2A19"/>
    <w:rsid w:val="000C2C08"/>
    <w:rsid w:val="000C3494"/>
    <w:rsid w:val="000C39B3"/>
    <w:rsid w:val="000C3AD4"/>
    <w:rsid w:val="000C3BA8"/>
    <w:rsid w:val="000C3CEB"/>
    <w:rsid w:val="000C4240"/>
    <w:rsid w:val="000C4506"/>
    <w:rsid w:val="000C464C"/>
    <w:rsid w:val="000C46BB"/>
    <w:rsid w:val="000C4B27"/>
    <w:rsid w:val="000C4BB0"/>
    <w:rsid w:val="000C4C30"/>
    <w:rsid w:val="000C4C93"/>
    <w:rsid w:val="000C51EE"/>
    <w:rsid w:val="000C55AB"/>
    <w:rsid w:val="000C57EE"/>
    <w:rsid w:val="000C5986"/>
    <w:rsid w:val="000C5E24"/>
    <w:rsid w:val="000C5EF3"/>
    <w:rsid w:val="000C5EFD"/>
    <w:rsid w:val="000C61BC"/>
    <w:rsid w:val="000C61D7"/>
    <w:rsid w:val="000C64C2"/>
    <w:rsid w:val="000C64C9"/>
    <w:rsid w:val="000C65C6"/>
    <w:rsid w:val="000C68E2"/>
    <w:rsid w:val="000C6CD7"/>
    <w:rsid w:val="000C6DE9"/>
    <w:rsid w:val="000C6E01"/>
    <w:rsid w:val="000C6E70"/>
    <w:rsid w:val="000C6F6E"/>
    <w:rsid w:val="000C6FE9"/>
    <w:rsid w:val="000C7056"/>
    <w:rsid w:val="000C739F"/>
    <w:rsid w:val="000C741C"/>
    <w:rsid w:val="000C77EB"/>
    <w:rsid w:val="000C794F"/>
    <w:rsid w:val="000C7A19"/>
    <w:rsid w:val="000C7B47"/>
    <w:rsid w:val="000C7C88"/>
    <w:rsid w:val="000C7CFF"/>
    <w:rsid w:val="000C7D0D"/>
    <w:rsid w:val="000D0245"/>
    <w:rsid w:val="000D0312"/>
    <w:rsid w:val="000D03CC"/>
    <w:rsid w:val="000D0466"/>
    <w:rsid w:val="000D04C7"/>
    <w:rsid w:val="000D052A"/>
    <w:rsid w:val="000D075B"/>
    <w:rsid w:val="000D0A81"/>
    <w:rsid w:val="000D0B19"/>
    <w:rsid w:val="000D0B6F"/>
    <w:rsid w:val="000D0D19"/>
    <w:rsid w:val="000D0D43"/>
    <w:rsid w:val="000D0DA2"/>
    <w:rsid w:val="000D0F58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3"/>
    <w:rsid w:val="000D2BA6"/>
    <w:rsid w:val="000D2CD8"/>
    <w:rsid w:val="000D2E4F"/>
    <w:rsid w:val="000D2FC6"/>
    <w:rsid w:val="000D303F"/>
    <w:rsid w:val="000D31DE"/>
    <w:rsid w:val="000D3240"/>
    <w:rsid w:val="000D3312"/>
    <w:rsid w:val="000D33D9"/>
    <w:rsid w:val="000D340E"/>
    <w:rsid w:val="000D34BD"/>
    <w:rsid w:val="000D36FB"/>
    <w:rsid w:val="000D3919"/>
    <w:rsid w:val="000D3B86"/>
    <w:rsid w:val="000D3CE6"/>
    <w:rsid w:val="000D4019"/>
    <w:rsid w:val="000D4190"/>
    <w:rsid w:val="000D4320"/>
    <w:rsid w:val="000D43C2"/>
    <w:rsid w:val="000D446A"/>
    <w:rsid w:val="000D48A0"/>
    <w:rsid w:val="000D48D6"/>
    <w:rsid w:val="000D4EAE"/>
    <w:rsid w:val="000D51B1"/>
    <w:rsid w:val="000D5463"/>
    <w:rsid w:val="000D561E"/>
    <w:rsid w:val="000D5722"/>
    <w:rsid w:val="000D580D"/>
    <w:rsid w:val="000D5AC3"/>
    <w:rsid w:val="000D5ADB"/>
    <w:rsid w:val="000D5D2D"/>
    <w:rsid w:val="000D5D3E"/>
    <w:rsid w:val="000D5E47"/>
    <w:rsid w:val="000D5FDD"/>
    <w:rsid w:val="000D619F"/>
    <w:rsid w:val="000D62BC"/>
    <w:rsid w:val="000D62FF"/>
    <w:rsid w:val="000D6311"/>
    <w:rsid w:val="000D65F2"/>
    <w:rsid w:val="000D67F9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6B"/>
    <w:rsid w:val="000E00E0"/>
    <w:rsid w:val="000E03AA"/>
    <w:rsid w:val="000E03F3"/>
    <w:rsid w:val="000E0555"/>
    <w:rsid w:val="000E07D5"/>
    <w:rsid w:val="000E0807"/>
    <w:rsid w:val="000E122D"/>
    <w:rsid w:val="000E131E"/>
    <w:rsid w:val="000E1C70"/>
    <w:rsid w:val="000E1D30"/>
    <w:rsid w:val="000E1E18"/>
    <w:rsid w:val="000E22C9"/>
    <w:rsid w:val="000E26EE"/>
    <w:rsid w:val="000E2B23"/>
    <w:rsid w:val="000E2E17"/>
    <w:rsid w:val="000E30A7"/>
    <w:rsid w:val="000E36D4"/>
    <w:rsid w:val="000E3803"/>
    <w:rsid w:val="000E389D"/>
    <w:rsid w:val="000E402C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4B7"/>
    <w:rsid w:val="000E66A9"/>
    <w:rsid w:val="000E671D"/>
    <w:rsid w:val="000E6862"/>
    <w:rsid w:val="000E6F12"/>
    <w:rsid w:val="000E7219"/>
    <w:rsid w:val="000E7420"/>
    <w:rsid w:val="000E77D9"/>
    <w:rsid w:val="000E78DA"/>
    <w:rsid w:val="000E795B"/>
    <w:rsid w:val="000E7AD9"/>
    <w:rsid w:val="000E7B40"/>
    <w:rsid w:val="000E7BF5"/>
    <w:rsid w:val="000E7CC6"/>
    <w:rsid w:val="000E7D89"/>
    <w:rsid w:val="000E7F45"/>
    <w:rsid w:val="000F0021"/>
    <w:rsid w:val="000F053D"/>
    <w:rsid w:val="000F06C7"/>
    <w:rsid w:val="000F08C2"/>
    <w:rsid w:val="000F090A"/>
    <w:rsid w:val="000F0CA8"/>
    <w:rsid w:val="000F10C8"/>
    <w:rsid w:val="000F1208"/>
    <w:rsid w:val="000F12BE"/>
    <w:rsid w:val="000F1766"/>
    <w:rsid w:val="000F1A4E"/>
    <w:rsid w:val="000F1C3E"/>
    <w:rsid w:val="000F1F5D"/>
    <w:rsid w:val="000F2177"/>
    <w:rsid w:val="000F2543"/>
    <w:rsid w:val="000F25CD"/>
    <w:rsid w:val="000F26DD"/>
    <w:rsid w:val="000F2E48"/>
    <w:rsid w:val="000F2EC5"/>
    <w:rsid w:val="000F2F2E"/>
    <w:rsid w:val="000F3042"/>
    <w:rsid w:val="000F3200"/>
    <w:rsid w:val="000F327B"/>
    <w:rsid w:val="000F34E4"/>
    <w:rsid w:val="000F35CB"/>
    <w:rsid w:val="000F35F1"/>
    <w:rsid w:val="000F361F"/>
    <w:rsid w:val="000F37CA"/>
    <w:rsid w:val="000F3838"/>
    <w:rsid w:val="000F3E09"/>
    <w:rsid w:val="000F4174"/>
    <w:rsid w:val="000F4638"/>
    <w:rsid w:val="000F4C3E"/>
    <w:rsid w:val="000F4ED4"/>
    <w:rsid w:val="000F503D"/>
    <w:rsid w:val="000F5155"/>
    <w:rsid w:val="000F522B"/>
    <w:rsid w:val="000F54DD"/>
    <w:rsid w:val="000F58C7"/>
    <w:rsid w:val="000F5D4C"/>
    <w:rsid w:val="000F5E2D"/>
    <w:rsid w:val="000F5FAE"/>
    <w:rsid w:val="000F6370"/>
    <w:rsid w:val="000F63E9"/>
    <w:rsid w:val="000F644E"/>
    <w:rsid w:val="000F6616"/>
    <w:rsid w:val="000F665A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0AE9"/>
    <w:rsid w:val="0010123D"/>
    <w:rsid w:val="00101258"/>
    <w:rsid w:val="0010140E"/>
    <w:rsid w:val="00101511"/>
    <w:rsid w:val="00101513"/>
    <w:rsid w:val="0010160B"/>
    <w:rsid w:val="0010161B"/>
    <w:rsid w:val="00101739"/>
    <w:rsid w:val="00101776"/>
    <w:rsid w:val="00101949"/>
    <w:rsid w:val="00101951"/>
    <w:rsid w:val="00101B4E"/>
    <w:rsid w:val="00101DB0"/>
    <w:rsid w:val="00101DB2"/>
    <w:rsid w:val="00101F5C"/>
    <w:rsid w:val="0010204A"/>
    <w:rsid w:val="001020B5"/>
    <w:rsid w:val="001021DB"/>
    <w:rsid w:val="00102274"/>
    <w:rsid w:val="001022E0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54C"/>
    <w:rsid w:val="00104D62"/>
    <w:rsid w:val="00104E39"/>
    <w:rsid w:val="00104E62"/>
    <w:rsid w:val="00104FD4"/>
    <w:rsid w:val="0010530C"/>
    <w:rsid w:val="0010531C"/>
    <w:rsid w:val="001054F2"/>
    <w:rsid w:val="00105653"/>
    <w:rsid w:val="001056B4"/>
    <w:rsid w:val="00105705"/>
    <w:rsid w:val="001058DE"/>
    <w:rsid w:val="00105BB0"/>
    <w:rsid w:val="001063EC"/>
    <w:rsid w:val="00106C37"/>
    <w:rsid w:val="00106F3E"/>
    <w:rsid w:val="00107286"/>
    <w:rsid w:val="00107300"/>
    <w:rsid w:val="001073FD"/>
    <w:rsid w:val="0010741E"/>
    <w:rsid w:val="0010751C"/>
    <w:rsid w:val="001075BD"/>
    <w:rsid w:val="001076A0"/>
    <w:rsid w:val="00107774"/>
    <w:rsid w:val="00107AEB"/>
    <w:rsid w:val="00107EF3"/>
    <w:rsid w:val="00107FC8"/>
    <w:rsid w:val="0011027F"/>
    <w:rsid w:val="001102E4"/>
    <w:rsid w:val="00110357"/>
    <w:rsid w:val="0011042C"/>
    <w:rsid w:val="001104D8"/>
    <w:rsid w:val="00110577"/>
    <w:rsid w:val="001105AB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2F97"/>
    <w:rsid w:val="001131F1"/>
    <w:rsid w:val="001136D5"/>
    <w:rsid w:val="00113CFD"/>
    <w:rsid w:val="00113F4B"/>
    <w:rsid w:val="00114071"/>
    <w:rsid w:val="0011445A"/>
    <w:rsid w:val="0011447D"/>
    <w:rsid w:val="00114885"/>
    <w:rsid w:val="00114C93"/>
    <w:rsid w:val="00114CF3"/>
    <w:rsid w:val="00115384"/>
    <w:rsid w:val="00115990"/>
    <w:rsid w:val="00115A91"/>
    <w:rsid w:val="00115D8E"/>
    <w:rsid w:val="001166D1"/>
    <w:rsid w:val="00116788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53"/>
    <w:rsid w:val="00117D98"/>
    <w:rsid w:val="00117DF1"/>
    <w:rsid w:val="00117E91"/>
    <w:rsid w:val="00120083"/>
    <w:rsid w:val="001203DF"/>
    <w:rsid w:val="00120434"/>
    <w:rsid w:val="0012055D"/>
    <w:rsid w:val="00120800"/>
    <w:rsid w:val="00120ABB"/>
    <w:rsid w:val="00120C41"/>
    <w:rsid w:val="00120CF4"/>
    <w:rsid w:val="00120E9A"/>
    <w:rsid w:val="00120FF3"/>
    <w:rsid w:val="0012107D"/>
    <w:rsid w:val="001215E4"/>
    <w:rsid w:val="001216E3"/>
    <w:rsid w:val="001217BA"/>
    <w:rsid w:val="001219EA"/>
    <w:rsid w:val="00121B07"/>
    <w:rsid w:val="00121D40"/>
    <w:rsid w:val="001220A8"/>
    <w:rsid w:val="001221E7"/>
    <w:rsid w:val="00122255"/>
    <w:rsid w:val="001229B2"/>
    <w:rsid w:val="00122C0A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2B9"/>
    <w:rsid w:val="00125355"/>
    <w:rsid w:val="001254D9"/>
    <w:rsid w:val="001257AD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6C68"/>
    <w:rsid w:val="00126EC7"/>
    <w:rsid w:val="0012716E"/>
    <w:rsid w:val="0012774C"/>
    <w:rsid w:val="00127B2C"/>
    <w:rsid w:val="00127CD2"/>
    <w:rsid w:val="00127EE7"/>
    <w:rsid w:val="0013000F"/>
    <w:rsid w:val="00130241"/>
    <w:rsid w:val="0013031B"/>
    <w:rsid w:val="0013034C"/>
    <w:rsid w:val="0013093D"/>
    <w:rsid w:val="00130975"/>
    <w:rsid w:val="001309B4"/>
    <w:rsid w:val="00130CDA"/>
    <w:rsid w:val="001312A4"/>
    <w:rsid w:val="001316C2"/>
    <w:rsid w:val="001316CD"/>
    <w:rsid w:val="0013175C"/>
    <w:rsid w:val="00131764"/>
    <w:rsid w:val="00132040"/>
    <w:rsid w:val="001322EF"/>
    <w:rsid w:val="0013231C"/>
    <w:rsid w:val="0013292F"/>
    <w:rsid w:val="0013293B"/>
    <w:rsid w:val="00132945"/>
    <w:rsid w:val="00132958"/>
    <w:rsid w:val="00132A52"/>
    <w:rsid w:val="00132E9B"/>
    <w:rsid w:val="00132EFD"/>
    <w:rsid w:val="00132F49"/>
    <w:rsid w:val="0013358D"/>
    <w:rsid w:val="00133A9C"/>
    <w:rsid w:val="00133BAC"/>
    <w:rsid w:val="00133C46"/>
    <w:rsid w:val="00133F39"/>
    <w:rsid w:val="001340C8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5FEF"/>
    <w:rsid w:val="0013608B"/>
    <w:rsid w:val="001367F6"/>
    <w:rsid w:val="0013684C"/>
    <w:rsid w:val="00136D8B"/>
    <w:rsid w:val="00136DC2"/>
    <w:rsid w:val="00136F1D"/>
    <w:rsid w:val="00137605"/>
    <w:rsid w:val="001377C1"/>
    <w:rsid w:val="001377D7"/>
    <w:rsid w:val="00137B74"/>
    <w:rsid w:val="00137F28"/>
    <w:rsid w:val="00140077"/>
    <w:rsid w:val="001403D1"/>
    <w:rsid w:val="0014040D"/>
    <w:rsid w:val="00140670"/>
    <w:rsid w:val="00140AC9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173"/>
    <w:rsid w:val="001423F1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BF5"/>
    <w:rsid w:val="00144E77"/>
    <w:rsid w:val="00145062"/>
    <w:rsid w:val="0014524D"/>
    <w:rsid w:val="00145268"/>
    <w:rsid w:val="00145342"/>
    <w:rsid w:val="001453C7"/>
    <w:rsid w:val="001455A2"/>
    <w:rsid w:val="001455A7"/>
    <w:rsid w:val="0014564F"/>
    <w:rsid w:val="00145B81"/>
    <w:rsid w:val="00145BB9"/>
    <w:rsid w:val="0014630F"/>
    <w:rsid w:val="00146444"/>
    <w:rsid w:val="00146D3C"/>
    <w:rsid w:val="00146F4E"/>
    <w:rsid w:val="0014707D"/>
    <w:rsid w:val="00147103"/>
    <w:rsid w:val="0014744D"/>
    <w:rsid w:val="00147506"/>
    <w:rsid w:val="001476F4"/>
    <w:rsid w:val="001477AD"/>
    <w:rsid w:val="00147858"/>
    <w:rsid w:val="00147877"/>
    <w:rsid w:val="00147BC7"/>
    <w:rsid w:val="00147C86"/>
    <w:rsid w:val="001506B9"/>
    <w:rsid w:val="001509EE"/>
    <w:rsid w:val="00150CED"/>
    <w:rsid w:val="00150D32"/>
    <w:rsid w:val="00150D96"/>
    <w:rsid w:val="00150D9B"/>
    <w:rsid w:val="0015174A"/>
    <w:rsid w:val="001520F2"/>
    <w:rsid w:val="001521A1"/>
    <w:rsid w:val="00152B5D"/>
    <w:rsid w:val="00153013"/>
    <w:rsid w:val="00153320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1B6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6B5"/>
    <w:rsid w:val="00156746"/>
    <w:rsid w:val="00156768"/>
    <w:rsid w:val="00156814"/>
    <w:rsid w:val="00156821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EB3"/>
    <w:rsid w:val="00157F14"/>
    <w:rsid w:val="0016027D"/>
    <w:rsid w:val="001603F3"/>
    <w:rsid w:val="001606C5"/>
    <w:rsid w:val="0016086C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011"/>
    <w:rsid w:val="00163196"/>
    <w:rsid w:val="00163331"/>
    <w:rsid w:val="00163735"/>
    <w:rsid w:val="001637C0"/>
    <w:rsid w:val="00163811"/>
    <w:rsid w:val="00163960"/>
    <w:rsid w:val="00163AA6"/>
    <w:rsid w:val="00163BB2"/>
    <w:rsid w:val="00163C99"/>
    <w:rsid w:val="00163D96"/>
    <w:rsid w:val="00163FF3"/>
    <w:rsid w:val="00164237"/>
    <w:rsid w:val="001642F4"/>
    <w:rsid w:val="00164A66"/>
    <w:rsid w:val="00164C79"/>
    <w:rsid w:val="00164D16"/>
    <w:rsid w:val="00164E37"/>
    <w:rsid w:val="00164E55"/>
    <w:rsid w:val="00164F36"/>
    <w:rsid w:val="001657F4"/>
    <w:rsid w:val="00165AFE"/>
    <w:rsid w:val="00165BC9"/>
    <w:rsid w:val="00165C5D"/>
    <w:rsid w:val="00165DB7"/>
    <w:rsid w:val="00165F30"/>
    <w:rsid w:val="0016607F"/>
    <w:rsid w:val="0016610F"/>
    <w:rsid w:val="0016621D"/>
    <w:rsid w:val="00166559"/>
    <w:rsid w:val="00166567"/>
    <w:rsid w:val="0016656E"/>
    <w:rsid w:val="00166717"/>
    <w:rsid w:val="00166CA9"/>
    <w:rsid w:val="00166E96"/>
    <w:rsid w:val="00166EFC"/>
    <w:rsid w:val="00166F45"/>
    <w:rsid w:val="00166FE4"/>
    <w:rsid w:val="00167072"/>
    <w:rsid w:val="001673D2"/>
    <w:rsid w:val="00167649"/>
    <w:rsid w:val="00167C2B"/>
    <w:rsid w:val="00167CF1"/>
    <w:rsid w:val="001702F3"/>
    <w:rsid w:val="00170301"/>
    <w:rsid w:val="00170772"/>
    <w:rsid w:val="00170C90"/>
    <w:rsid w:val="00170E05"/>
    <w:rsid w:val="00170EB7"/>
    <w:rsid w:val="00171218"/>
    <w:rsid w:val="001712F4"/>
    <w:rsid w:val="0017160C"/>
    <w:rsid w:val="00171765"/>
    <w:rsid w:val="001717C4"/>
    <w:rsid w:val="00171B74"/>
    <w:rsid w:val="00171C24"/>
    <w:rsid w:val="00171D9E"/>
    <w:rsid w:val="00171EC4"/>
    <w:rsid w:val="00171ED5"/>
    <w:rsid w:val="00171F8C"/>
    <w:rsid w:val="00172030"/>
    <w:rsid w:val="00172067"/>
    <w:rsid w:val="00172158"/>
    <w:rsid w:val="001724A4"/>
    <w:rsid w:val="00172543"/>
    <w:rsid w:val="00172544"/>
    <w:rsid w:val="001725A1"/>
    <w:rsid w:val="001726A3"/>
    <w:rsid w:val="001727C0"/>
    <w:rsid w:val="001729EC"/>
    <w:rsid w:val="00172CC6"/>
    <w:rsid w:val="00172E58"/>
    <w:rsid w:val="001730CD"/>
    <w:rsid w:val="001736DD"/>
    <w:rsid w:val="001739BC"/>
    <w:rsid w:val="00173B5C"/>
    <w:rsid w:val="00173B6F"/>
    <w:rsid w:val="00173CAA"/>
    <w:rsid w:val="00174048"/>
    <w:rsid w:val="00174085"/>
    <w:rsid w:val="001740D0"/>
    <w:rsid w:val="00174137"/>
    <w:rsid w:val="00174497"/>
    <w:rsid w:val="00174701"/>
    <w:rsid w:val="0017490B"/>
    <w:rsid w:val="0017495D"/>
    <w:rsid w:val="00174A73"/>
    <w:rsid w:val="00174B9D"/>
    <w:rsid w:val="0017515F"/>
    <w:rsid w:val="001753FE"/>
    <w:rsid w:val="00175464"/>
    <w:rsid w:val="0017580E"/>
    <w:rsid w:val="00175A42"/>
    <w:rsid w:val="00175CD9"/>
    <w:rsid w:val="001760FB"/>
    <w:rsid w:val="00176149"/>
    <w:rsid w:val="001763C2"/>
    <w:rsid w:val="00176462"/>
    <w:rsid w:val="001765A6"/>
    <w:rsid w:val="0017668B"/>
    <w:rsid w:val="00176745"/>
    <w:rsid w:val="00176967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08"/>
    <w:rsid w:val="00177E1E"/>
    <w:rsid w:val="00180088"/>
    <w:rsid w:val="00180396"/>
    <w:rsid w:val="001803BC"/>
    <w:rsid w:val="00180641"/>
    <w:rsid w:val="00180964"/>
    <w:rsid w:val="00180B5B"/>
    <w:rsid w:val="00180DE3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409"/>
    <w:rsid w:val="001836B6"/>
    <w:rsid w:val="0018372C"/>
    <w:rsid w:val="00183AB4"/>
    <w:rsid w:val="00183DC0"/>
    <w:rsid w:val="00184086"/>
    <w:rsid w:val="001841EB"/>
    <w:rsid w:val="001849D2"/>
    <w:rsid w:val="00184F8D"/>
    <w:rsid w:val="00185397"/>
    <w:rsid w:val="001853D1"/>
    <w:rsid w:val="001854CE"/>
    <w:rsid w:val="001854DD"/>
    <w:rsid w:val="00185871"/>
    <w:rsid w:val="00185C38"/>
    <w:rsid w:val="00185DFD"/>
    <w:rsid w:val="00185E42"/>
    <w:rsid w:val="00186709"/>
    <w:rsid w:val="00186915"/>
    <w:rsid w:val="00186947"/>
    <w:rsid w:val="00186A0E"/>
    <w:rsid w:val="00186B8B"/>
    <w:rsid w:val="00186C88"/>
    <w:rsid w:val="00186EC7"/>
    <w:rsid w:val="00187056"/>
    <w:rsid w:val="001871CD"/>
    <w:rsid w:val="00187307"/>
    <w:rsid w:val="00187387"/>
    <w:rsid w:val="001873D4"/>
    <w:rsid w:val="001875A7"/>
    <w:rsid w:val="001876D1"/>
    <w:rsid w:val="00187773"/>
    <w:rsid w:val="0018795C"/>
    <w:rsid w:val="00187B0B"/>
    <w:rsid w:val="00187E54"/>
    <w:rsid w:val="00190187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1F71"/>
    <w:rsid w:val="00192057"/>
    <w:rsid w:val="00192259"/>
    <w:rsid w:val="001923B3"/>
    <w:rsid w:val="0019240C"/>
    <w:rsid w:val="00192548"/>
    <w:rsid w:val="001925AA"/>
    <w:rsid w:val="00192ABB"/>
    <w:rsid w:val="00192AF3"/>
    <w:rsid w:val="00192CFF"/>
    <w:rsid w:val="00192D1C"/>
    <w:rsid w:val="00192D8C"/>
    <w:rsid w:val="00192DDF"/>
    <w:rsid w:val="00192F3A"/>
    <w:rsid w:val="00192F42"/>
    <w:rsid w:val="00192F8F"/>
    <w:rsid w:val="00193420"/>
    <w:rsid w:val="001936D4"/>
    <w:rsid w:val="00193C7B"/>
    <w:rsid w:val="00193F97"/>
    <w:rsid w:val="00193FE5"/>
    <w:rsid w:val="00194233"/>
    <w:rsid w:val="001947FC"/>
    <w:rsid w:val="00194845"/>
    <w:rsid w:val="0019486A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100"/>
    <w:rsid w:val="00196578"/>
    <w:rsid w:val="00196878"/>
    <w:rsid w:val="00196952"/>
    <w:rsid w:val="001969D8"/>
    <w:rsid w:val="00196AC6"/>
    <w:rsid w:val="00196CF7"/>
    <w:rsid w:val="00196D22"/>
    <w:rsid w:val="00196DF5"/>
    <w:rsid w:val="00197A5C"/>
    <w:rsid w:val="00197C60"/>
    <w:rsid w:val="00197DAB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2DE2"/>
    <w:rsid w:val="001A300D"/>
    <w:rsid w:val="001A3496"/>
    <w:rsid w:val="001A35A4"/>
    <w:rsid w:val="001A3909"/>
    <w:rsid w:val="001A3B5E"/>
    <w:rsid w:val="001A3BEE"/>
    <w:rsid w:val="001A3CB5"/>
    <w:rsid w:val="001A4036"/>
    <w:rsid w:val="001A40A0"/>
    <w:rsid w:val="001A4C5B"/>
    <w:rsid w:val="001A4DEF"/>
    <w:rsid w:val="001A50AE"/>
    <w:rsid w:val="001A5430"/>
    <w:rsid w:val="001A549F"/>
    <w:rsid w:val="001A5507"/>
    <w:rsid w:val="001A5547"/>
    <w:rsid w:val="001A57CB"/>
    <w:rsid w:val="001A57EE"/>
    <w:rsid w:val="001A5904"/>
    <w:rsid w:val="001A592E"/>
    <w:rsid w:val="001A6090"/>
    <w:rsid w:val="001A65D7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4D0"/>
    <w:rsid w:val="001A7510"/>
    <w:rsid w:val="001A762B"/>
    <w:rsid w:val="001A7688"/>
    <w:rsid w:val="001A76CE"/>
    <w:rsid w:val="001A78F8"/>
    <w:rsid w:val="001A79E5"/>
    <w:rsid w:val="001A7B0B"/>
    <w:rsid w:val="001A7D31"/>
    <w:rsid w:val="001B037C"/>
    <w:rsid w:val="001B03ED"/>
    <w:rsid w:val="001B0491"/>
    <w:rsid w:val="001B0716"/>
    <w:rsid w:val="001B07BC"/>
    <w:rsid w:val="001B08FF"/>
    <w:rsid w:val="001B0974"/>
    <w:rsid w:val="001B097C"/>
    <w:rsid w:val="001B1180"/>
    <w:rsid w:val="001B155D"/>
    <w:rsid w:val="001B1899"/>
    <w:rsid w:val="001B1F6B"/>
    <w:rsid w:val="001B1FCF"/>
    <w:rsid w:val="001B1FF7"/>
    <w:rsid w:val="001B20F9"/>
    <w:rsid w:val="001B2316"/>
    <w:rsid w:val="001B24FD"/>
    <w:rsid w:val="001B27AD"/>
    <w:rsid w:val="001B2955"/>
    <w:rsid w:val="001B2C5B"/>
    <w:rsid w:val="001B2E69"/>
    <w:rsid w:val="001B308F"/>
    <w:rsid w:val="001B313F"/>
    <w:rsid w:val="001B38C4"/>
    <w:rsid w:val="001B3953"/>
    <w:rsid w:val="001B3B2F"/>
    <w:rsid w:val="001B4002"/>
    <w:rsid w:val="001B4277"/>
    <w:rsid w:val="001B451C"/>
    <w:rsid w:val="001B4994"/>
    <w:rsid w:val="001B4D8E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A6"/>
    <w:rsid w:val="001B6FBC"/>
    <w:rsid w:val="001B70D2"/>
    <w:rsid w:val="001B7470"/>
    <w:rsid w:val="001B7B4E"/>
    <w:rsid w:val="001B7B8B"/>
    <w:rsid w:val="001B7CF7"/>
    <w:rsid w:val="001B7E17"/>
    <w:rsid w:val="001B7F21"/>
    <w:rsid w:val="001C0094"/>
    <w:rsid w:val="001C009D"/>
    <w:rsid w:val="001C00C0"/>
    <w:rsid w:val="001C02CF"/>
    <w:rsid w:val="001C0872"/>
    <w:rsid w:val="001C09FE"/>
    <w:rsid w:val="001C0BDB"/>
    <w:rsid w:val="001C0D86"/>
    <w:rsid w:val="001C0F69"/>
    <w:rsid w:val="001C13E9"/>
    <w:rsid w:val="001C1A27"/>
    <w:rsid w:val="001C1C09"/>
    <w:rsid w:val="001C1F52"/>
    <w:rsid w:val="001C2134"/>
    <w:rsid w:val="001C2294"/>
    <w:rsid w:val="001C2541"/>
    <w:rsid w:val="001C258D"/>
    <w:rsid w:val="001C269F"/>
    <w:rsid w:val="001C26E2"/>
    <w:rsid w:val="001C2A69"/>
    <w:rsid w:val="001C2F6C"/>
    <w:rsid w:val="001C30CC"/>
    <w:rsid w:val="001C30D3"/>
    <w:rsid w:val="001C3573"/>
    <w:rsid w:val="001C364F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250"/>
    <w:rsid w:val="001C5EFB"/>
    <w:rsid w:val="001C63F6"/>
    <w:rsid w:val="001C6451"/>
    <w:rsid w:val="001C699E"/>
    <w:rsid w:val="001C6A29"/>
    <w:rsid w:val="001C6A34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3"/>
    <w:rsid w:val="001C7D4B"/>
    <w:rsid w:val="001D0146"/>
    <w:rsid w:val="001D0842"/>
    <w:rsid w:val="001D10F3"/>
    <w:rsid w:val="001D1102"/>
    <w:rsid w:val="001D11D1"/>
    <w:rsid w:val="001D1609"/>
    <w:rsid w:val="001D18BE"/>
    <w:rsid w:val="001D1A07"/>
    <w:rsid w:val="001D1BD8"/>
    <w:rsid w:val="001D1FB6"/>
    <w:rsid w:val="001D2061"/>
    <w:rsid w:val="001D20DB"/>
    <w:rsid w:val="001D28CD"/>
    <w:rsid w:val="001D29C1"/>
    <w:rsid w:val="001D2A44"/>
    <w:rsid w:val="001D2D65"/>
    <w:rsid w:val="001D2D6D"/>
    <w:rsid w:val="001D3145"/>
    <w:rsid w:val="001D334D"/>
    <w:rsid w:val="001D343A"/>
    <w:rsid w:val="001D3605"/>
    <w:rsid w:val="001D3A65"/>
    <w:rsid w:val="001D3E85"/>
    <w:rsid w:val="001D40A9"/>
    <w:rsid w:val="001D4581"/>
    <w:rsid w:val="001D4796"/>
    <w:rsid w:val="001D4BC1"/>
    <w:rsid w:val="001D4C8D"/>
    <w:rsid w:val="001D4F25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CD8"/>
    <w:rsid w:val="001D6D6F"/>
    <w:rsid w:val="001D720D"/>
    <w:rsid w:val="001D721F"/>
    <w:rsid w:val="001D72DE"/>
    <w:rsid w:val="001D7354"/>
    <w:rsid w:val="001D7400"/>
    <w:rsid w:val="001D7454"/>
    <w:rsid w:val="001D75CA"/>
    <w:rsid w:val="001D78D8"/>
    <w:rsid w:val="001D7A49"/>
    <w:rsid w:val="001D7B14"/>
    <w:rsid w:val="001D7B88"/>
    <w:rsid w:val="001E0285"/>
    <w:rsid w:val="001E044D"/>
    <w:rsid w:val="001E0466"/>
    <w:rsid w:val="001E0744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47F"/>
    <w:rsid w:val="001E261D"/>
    <w:rsid w:val="001E2675"/>
    <w:rsid w:val="001E269F"/>
    <w:rsid w:val="001E2867"/>
    <w:rsid w:val="001E2C76"/>
    <w:rsid w:val="001E3187"/>
    <w:rsid w:val="001E33FE"/>
    <w:rsid w:val="001E35C9"/>
    <w:rsid w:val="001E3816"/>
    <w:rsid w:val="001E3842"/>
    <w:rsid w:val="001E3940"/>
    <w:rsid w:val="001E3CCE"/>
    <w:rsid w:val="001E3EE6"/>
    <w:rsid w:val="001E417E"/>
    <w:rsid w:val="001E4B4F"/>
    <w:rsid w:val="001E4B62"/>
    <w:rsid w:val="001E4DAF"/>
    <w:rsid w:val="001E4EAF"/>
    <w:rsid w:val="001E4FEF"/>
    <w:rsid w:val="001E506F"/>
    <w:rsid w:val="001E538C"/>
    <w:rsid w:val="001E557D"/>
    <w:rsid w:val="001E57D5"/>
    <w:rsid w:val="001E5939"/>
    <w:rsid w:val="001E59DC"/>
    <w:rsid w:val="001E59EB"/>
    <w:rsid w:val="001E5BAE"/>
    <w:rsid w:val="001E5BDA"/>
    <w:rsid w:val="001E5D9B"/>
    <w:rsid w:val="001E6E00"/>
    <w:rsid w:val="001E6EAC"/>
    <w:rsid w:val="001E6EC0"/>
    <w:rsid w:val="001E6FFA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E7E7E"/>
    <w:rsid w:val="001F0240"/>
    <w:rsid w:val="001F0307"/>
    <w:rsid w:val="001F06BF"/>
    <w:rsid w:val="001F0742"/>
    <w:rsid w:val="001F07D0"/>
    <w:rsid w:val="001F08CF"/>
    <w:rsid w:val="001F0AF2"/>
    <w:rsid w:val="001F0BB3"/>
    <w:rsid w:val="001F0BD7"/>
    <w:rsid w:val="001F0BEF"/>
    <w:rsid w:val="001F0EB6"/>
    <w:rsid w:val="001F1472"/>
    <w:rsid w:val="001F1932"/>
    <w:rsid w:val="001F1AD5"/>
    <w:rsid w:val="001F1C64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F3"/>
    <w:rsid w:val="001F379F"/>
    <w:rsid w:val="001F3B87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2ED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A10"/>
    <w:rsid w:val="001F6D0A"/>
    <w:rsid w:val="001F6EC3"/>
    <w:rsid w:val="001F76BC"/>
    <w:rsid w:val="001F78CE"/>
    <w:rsid w:val="001F7D44"/>
    <w:rsid w:val="001F7D62"/>
    <w:rsid w:val="00200024"/>
    <w:rsid w:val="00200173"/>
    <w:rsid w:val="0020027F"/>
    <w:rsid w:val="00200472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2F6D"/>
    <w:rsid w:val="002030C1"/>
    <w:rsid w:val="00203176"/>
    <w:rsid w:val="0020317A"/>
    <w:rsid w:val="00203309"/>
    <w:rsid w:val="0020331B"/>
    <w:rsid w:val="00203548"/>
    <w:rsid w:val="00203709"/>
    <w:rsid w:val="00204617"/>
    <w:rsid w:val="002046B0"/>
    <w:rsid w:val="00204804"/>
    <w:rsid w:val="00204914"/>
    <w:rsid w:val="00204AA1"/>
    <w:rsid w:val="00204C43"/>
    <w:rsid w:val="00204C7B"/>
    <w:rsid w:val="00204DE8"/>
    <w:rsid w:val="00204E57"/>
    <w:rsid w:val="00205051"/>
    <w:rsid w:val="002050A8"/>
    <w:rsid w:val="002050FA"/>
    <w:rsid w:val="00205133"/>
    <w:rsid w:val="002054AB"/>
    <w:rsid w:val="00205637"/>
    <w:rsid w:val="002058DE"/>
    <w:rsid w:val="002060F3"/>
    <w:rsid w:val="00206333"/>
    <w:rsid w:val="002064F5"/>
    <w:rsid w:val="00206517"/>
    <w:rsid w:val="00206750"/>
    <w:rsid w:val="0020696D"/>
    <w:rsid w:val="00206A08"/>
    <w:rsid w:val="00206A7F"/>
    <w:rsid w:val="00206B4C"/>
    <w:rsid w:val="00206FB3"/>
    <w:rsid w:val="002070A4"/>
    <w:rsid w:val="002073BD"/>
    <w:rsid w:val="00207D75"/>
    <w:rsid w:val="00210211"/>
    <w:rsid w:val="00210396"/>
    <w:rsid w:val="00210496"/>
    <w:rsid w:val="002105B8"/>
    <w:rsid w:val="002105D2"/>
    <w:rsid w:val="00210A96"/>
    <w:rsid w:val="00210B08"/>
    <w:rsid w:val="00210C3C"/>
    <w:rsid w:val="002110BC"/>
    <w:rsid w:val="002115A4"/>
    <w:rsid w:val="00211939"/>
    <w:rsid w:val="0021197D"/>
    <w:rsid w:val="00211AC7"/>
    <w:rsid w:val="00211B90"/>
    <w:rsid w:val="00211BF0"/>
    <w:rsid w:val="00211C3A"/>
    <w:rsid w:val="00211CD1"/>
    <w:rsid w:val="00211E9E"/>
    <w:rsid w:val="0021211B"/>
    <w:rsid w:val="00212590"/>
    <w:rsid w:val="002125C8"/>
    <w:rsid w:val="002129A2"/>
    <w:rsid w:val="00212FB4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887"/>
    <w:rsid w:val="0021499E"/>
    <w:rsid w:val="002150FF"/>
    <w:rsid w:val="0021515B"/>
    <w:rsid w:val="00215567"/>
    <w:rsid w:val="002157EB"/>
    <w:rsid w:val="00215ADE"/>
    <w:rsid w:val="00215AEE"/>
    <w:rsid w:val="00215DF7"/>
    <w:rsid w:val="00216032"/>
    <w:rsid w:val="0021640F"/>
    <w:rsid w:val="00216598"/>
    <w:rsid w:val="0021661B"/>
    <w:rsid w:val="002166C0"/>
    <w:rsid w:val="00216773"/>
    <w:rsid w:val="00217034"/>
    <w:rsid w:val="0021708C"/>
    <w:rsid w:val="0021757C"/>
    <w:rsid w:val="0021763D"/>
    <w:rsid w:val="00217A88"/>
    <w:rsid w:val="00217C08"/>
    <w:rsid w:val="00217D90"/>
    <w:rsid w:val="00217EE4"/>
    <w:rsid w:val="00217F14"/>
    <w:rsid w:val="002204F2"/>
    <w:rsid w:val="002206E1"/>
    <w:rsid w:val="00220AAB"/>
    <w:rsid w:val="00220B12"/>
    <w:rsid w:val="00220CF5"/>
    <w:rsid w:val="00220DEF"/>
    <w:rsid w:val="00220ED1"/>
    <w:rsid w:val="0022101F"/>
    <w:rsid w:val="00221056"/>
    <w:rsid w:val="002211CC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0E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41F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E9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6E0"/>
    <w:rsid w:val="002337C3"/>
    <w:rsid w:val="00233806"/>
    <w:rsid w:val="0023394A"/>
    <w:rsid w:val="002339EB"/>
    <w:rsid w:val="002339F3"/>
    <w:rsid w:val="00233A6A"/>
    <w:rsid w:val="00233F3B"/>
    <w:rsid w:val="0023489F"/>
    <w:rsid w:val="00234A7A"/>
    <w:rsid w:val="00234AF4"/>
    <w:rsid w:val="00234B52"/>
    <w:rsid w:val="00234B79"/>
    <w:rsid w:val="00234CB7"/>
    <w:rsid w:val="00234CFB"/>
    <w:rsid w:val="00234F47"/>
    <w:rsid w:val="00235151"/>
    <w:rsid w:val="002353EC"/>
    <w:rsid w:val="00235C3E"/>
    <w:rsid w:val="00235C75"/>
    <w:rsid w:val="00235F36"/>
    <w:rsid w:val="00236079"/>
    <w:rsid w:val="0023610A"/>
    <w:rsid w:val="00236377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E65"/>
    <w:rsid w:val="00240179"/>
    <w:rsid w:val="0024045F"/>
    <w:rsid w:val="002405B4"/>
    <w:rsid w:val="0024061F"/>
    <w:rsid w:val="0024064E"/>
    <w:rsid w:val="00240739"/>
    <w:rsid w:val="00240783"/>
    <w:rsid w:val="002407BF"/>
    <w:rsid w:val="00240C6A"/>
    <w:rsid w:val="00240D72"/>
    <w:rsid w:val="00240DB9"/>
    <w:rsid w:val="002410B0"/>
    <w:rsid w:val="002412CE"/>
    <w:rsid w:val="00241625"/>
    <w:rsid w:val="00241681"/>
    <w:rsid w:val="0024182B"/>
    <w:rsid w:val="00241862"/>
    <w:rsid w:val="00241A1E"/>
    <w:rsid w:val="00241C0F"/>
    <w:rsid w:val="00241D66"/>
    <w:rsid w:val="00242096"/>
    <w:rsid w:val="002420FF"/>
    <w:rsid w:val="0024221D"/>
    <w:rsid w:val="0024223C"/>
    <w:rsid w:val="00242653"/>
    <w:rsid w:val="002427C6"/>
    <w:rsid w:val="002428BF"/>
    <w:rsid w:val="00242C56"/>
    <w:rsid w:val="00242C5A"/>
    <w:rsid w:val="00242F99"/>
    <w:rsid w:val="00243252"/>
    <w:rsid w:val="0024390E"/>
    <w:rsid w:val="00243E02"/>
    <w:rsid w:val="00243E96"/>
    <w:rsid w:val="00243ED1"/>
    <w:rsid w:val="00244291"/>
    <w:rsid w:val="00244798"/>
    <w:rsid w:val="00244835"/>
    <w:rsid w:val="0024491F"/>
    <w:rsid w:val="002449A1"/>
    <w:rsid w:val="00244A4C"/>
    <w:rsid w:val="00244BED"/>
    <w:rsid w:val="00244D1B"/>
    <w:rsid w:val="00244EF0"/>
    <w:rsid w:val="00245743"/>
    <w:rsid w:val="0024585B"/>
    <w:rsid w:val="00245878"/>
    <w:rsid w:val="00245924"/>
    <w:rsid w:val="0024594D"/>
    <w:rsid w:val="00245DC2"/>
    <w:rsid w:val="00246426"/>
    <w:rsid w:val="0024703C"/>
    <w:rsid w:val="002473C8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94D"/>
    <w:rsid w:val="00250964"/>
    <w:rsid w:val="00250AFD"/>
    <w:rsid w:val="00250D61"/>
    <w:rsid w:val="002510EA"/>
    <w:rsid w:val="002511FB"/>
    <w:rsid w:val="00251241"/>
    <w:rsid w:val="0025133F"/>
    <w:rsid w:val="002513ED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043"/>
    <w:rsid w:val="0025313C"/>
    <w:rsid w:val="00253238"/>
    <w:rsid w:val="002534AF"/>
    <w:rsid w:val="002534B4"/>
    <w:rsid w:val="00253677"/>
    <w:rsid w:val="00253711"/>
    <w:rsid w:val="00253761"/>
    <w:rsid w:val="00253B32"/>
    <w:rsid w:val="00253BA5"/>
    <w:rsid w:val="00253BF0"/>
    <w:rsid w:val="00254661"/>
    <w:rsid w:val="00254669"/>
    <w:rsid w:val="00254785"/>
    <w:rsid w:val="00255383"/>
    <w:rsid w:val="002556DE"/>
    <w:rsid w:val="0025598F"/>
    <w:rsid w:val="00255B60"/>
    <w:rsid w:val="00255F13"/>
    <w:rsid w:val="00255F69"/>
    <w:rsid w:val="00255FCB"/>
    <w:rsid w:val="00256019"/>
    <w:rsid w:val="0025614C"/>
    <w:rsid w:val="002561DC"/>
    <w:rsid w:val="0025625D"/>
    <w:rsid w:val="002562EB"/>
    <w:rsid w:val="002563F9"/>
    <w:rsid w:val="002565F8"/>
    <w:rsid w:val="00256646"/>
    <w:rsid w:val="00256760"/>
    <w:rsid w:val="002568BC"/>
    <w:rsid w:val="00256B02"/>
    <w:rsid w:val="00256DE1"/>
    <w:rsid w:val="0025706E"/>
    <w:rsid w:val="002570B4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1B0A"/>
    <w:rsid w:val="00262A58"/>
    <w:rsid w:val="00262CF0"/>
    <w:rsid w:val="00262FB1"/>
    <w:rsid w:val="002636E0"/>
    <w:rsid w:val="00263737"/>
    <w:rsid w:val="002637F6"/>
    <w:rsid w:val="00263C1E"/>
    <w:rsid w:val="00264297"/>
    <w:rsid w:val="002644B5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67D"/>
    <w:rsid w:val="002657EF"/>
    <w:rsid w:val="00265CA6"/>
    <w:rsid w:val="00266066"/>
    <w:rsid w:val="00266299"/>
    <w:rsid w:val="0026630F"/>
    <w:rsid w:val="002663A0"/>
    <w:rsid w:val="0026659F"/>
    <w:rsid w:val="002667DE"/>
    <w:rsid w:val="00266A78"/>
    <w:rsid w:val="00266D72"/>
    <w:rsid w:val="00266DEB"/>
    <w:rsid w:val="002670D7"/>
    <w:rsid w:val="002671AC"/>
    <w:rsid w:val="002671B8"/>
    <w:rsid w:val="00267393"/>
    <w:rsid w:val="0026741A"/>
    <w:rsid w:val="00267801"/>
    <w:rsid w:val="00267C55"/>
    <w:rsid w:val="00270301"/>
    <w:rsid w:val="00270755"/>
    <w:rsid w:val="002707A8"/>
    <w:rsid w:val="00270820"/>
    <w:rsid w:val="00270BCE"/>
    <w:rsid w:val="00270CA7"/>
    <w:rsid w:val="00271006"/>
    <w:rsid w:val="002710F7"/>
    <w:rsid w:val="002716EC"/>
    <w:rsid w:val="00271948"/>
    <w:rsid w:val="002719AF"/>
    <w:rsid w:val="00271A16"/>
    <w:rsid w:val="00271DDA"/>
    <w:rsid w:val="0027221B"/>
    <w:rsid w:val="002724DF"/>
    <w:rsid w:val="002727B9"/>
    <w:rsid w:val="002728CE"/>
    <w:rsid w:val="00272A01"/>
    <w:rsid w:val="00272A86"/>
    <w:rsid w:val="00272BC8"/>
    <w:rsid w:val="00272DBB"/>
    <w:rsid w:val="00272DFE"/>
    <w:rsid w:val="00273251"/>
    <w:rsid w:val="00273691"/>
    <w:rsid w:val="002736C3"/>
    <w:rsid w:val="002736DB"/>
    <w:rsid w:val="002738A9"/>
    <w:rsid w:val="00273D90"/>
    <w:rsid w:val="00273E52"/>
    <w:rsid w:val="00273EE9"/>
    <w:rsid w:val="00273F92"/>
    <w:rsid w:val="0027418C"/>
    <w:rsid w:val="0027483A"/>
    <w:rsid w:val="0027489D"/>
    <w:rsid w:val="00274928"/>
    <w:rsid w:val="00274A55"/>
    <w:rsid w:val="00274CAD"/>
    <w:rsid w:val="00274D06"/>
    <w:rsid w:val="00275258"/>
    <w:rsid w:val="00275527"/>
    <w:rsid w:val="0027562D"/>
    <w:rsid w:val="0027580E"/>
    <w:rsid w:val="00276214"/>
    <w:rsid w:val="0027621D"/>
    <w:rsid w:val="0027626C"/>
    <w:rsid w:val="00276613"/>
    <w:rsid w:val="00276680"/>
    <w:rsid w:val="00276A7C"/>
    <w:rsid w:val="00276AFC"/>
    <w:rsid w:val="00276DE6"/>
    <w:rsid w:val="00277285"/>
    <w:rsid w:val="002775BF"/>
    <w:rsid w:val="002776C1"/>
    <w:rsid w:val="002779EC"/>
    <w:rsid w:val="00277C8A"/>
    <w:rsid w:val="00277E3C"/>
    <w:rsid w:val="00277F65"/>
    <w:rsid w:val="002800EE"/>
    <w:rsid w:val="0028070A"/>
    <w:rsid w:val="002808E9"/>
    <w:rsid w:val="00280985"/>
    <w:rsid w:val="00280A53"/>
    <w:rsid w:val="00280ACB"/>
    <w:rsid w:val="00280F69"/>
    <w:rsid w:val="00280FD1"/>
    <w:rsid w:val="002811F4"/>
    <w:rsid w:val="00281387"/>
    <w:rsid w:val="002817DA"/>
    <w:rsid w:val="0028185C"/>
    <w:rsid w:val="0028189E"/>
    <w:rsid w:val="002818A7"/>
    <w:rsid w:val="00281AF4"/>
    <w:rsid w:val="0028225E"/>
    <w:rsid w:val="002823E6"/>
    <w:rsid w:val="0028270D"/>
    <w:rsid w:val="002827AE"/>
    <w:rsid w:val="002827DB"/>
    <w:rsid w:val="00282D74"/>
    <w:rsid w:val="00282F56"/>
    <w:rsid w:val="0028311E"/>
    <w:rsid w:val="002834CA"/>
    <w:rsid w:val="0028353A"/>
    <w:rsid w:val="00283A3A"/>
    <w:rsid w:val="00283BF2"/>
    <w:rsid w:val="00283D49"/>
    <w:rsid w:val="00283EED"/>
    <w:rsid w:val="00284099"/>
    <w:rsid w:val="00284966"/>
    <w:rsid w:val="00284A2C"/>
    <w:rsid w:val="00284C05"/>
    <w:rsid w:val="002851E2"/>
    <w:rsid w:val="0028522D"/>
    <w:rsid w:val="002852B0"/>
    <w:rsid w:val="0028549B"/>
    <w:rsid w:val="0028554F"/>
    <w:rsid w:val="002856C4"/>
    <w:rsid w:val="002858E4"/>
    <w:rsid w:val="00285A30"/>
    <w:rsid w:val="00285E2C"/>
    <w:rsid w:val="002860DA"/>
    <w:rsid w:val="002860F4"/>
    <w:rsid w:val="002862D2"/>
    <w:rsid w:val="0028638C"/>
    <w:rsid w:val="00286568"/>
    <w:rsid w:val="002869C3"/>
    <w:rsid w:val="00286DA7"/>
    <w:rsid w:val="00287091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9D3"/>
    <w:rsid w:val="00290C76"/>
    <w:rsid w:val="00290C83"/>
    <w:rsid w:val="00290DD9"/>
    <w:rsid w:val="002910C9"/>
    <w:rsid w:val="00291238"/>
    <w:rsid w:val="002914DE"/>
    <w:rsid w:val="002915E0"/>
    <w:rsid w:val="002916B3"/>
    <w:rsid w:val="00291726"/>
    <w:rsid w:val="00291A38"/>
    <w:rsid w:val="00291B35"/>
    <w:rsid w:val="00291BCB"/>
    <w:rsid w:val="00291DF4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11"/>
    <w:rsid w:val="0029323A"/>
    <w:rsid w:val="002933B8"/>
    <w:rsid w:val="002934D1"/>
    <w:rsid w:val="002934E0"/>
    <w:rsid w:val="00293527"/>
    <w:rsid w:val="0029361D"/>
    <w:rsid w:val="0029391B"/>
    <w:rsid w:val="00293D68"/>
    <w:rsid w:val="00293F9F"/>
    <w:rsid w:val="00294496"/>
    <w:rsid w:val="0029459B"/>
    <w:rsid w:val="00294EB0"/>
    <w:rsid w:val="00295112"/>
    <w:rsid w:val="00295131"/>
    <w:rsid w:val="0029549E"/>
    <w:rsid w:val="00295555"/>
    <w:rsid w:val="00295584"/>
    <w:rsid w:val="00295877"/>
    <w:rsid w:val="002958AF"/>
    <w:rsid w:val="00295ACD"/>
    <w:rsid w:val="00295C2A"/>
    <w:rsid w:val="00295CE8"/>
    <w:rsid w:val="00295EEB"/>
    <w:rsid w:val="0029657B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5EA"/>
    <w:rsid w:val="002A0754"/>
    <w:rsid w:val="002A0928"/>
    <w:rsid w:val="002A0ADF"/>
    <w:rsid w:val="002A0BB7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737"/>
    <w:rsid w:val="002A4B37"/>
    <w:rsid w:val="002A4D64"/>
    <w:rsid w:val="002A4ED6"/>
    <w:rsid w:val="002A4F9F"/>
    <w:rsid w:val="002A500B"/>
    <w:rsid w:val="002A5046"/>
    <w:rsid w:val="002A5145"/>
    <w:rsid w:val="002A519E"/>
    <w:rsid w:val="002A5365"/>
    <w:rsid w:val="002A5444"/>
    <w:rsid w:val="002A5493"/>
    <w:rsid w:val="002A5548"/>
    <w:rsid w:val="002A587F"/>
    <w:rsid w:val="002A58CA"/>
    <w:rsid w:val="002A5E5A"/>
    <w:rsid w:val="002A5F0B"/>
    <w:rsid w:val="002A6581"/>
    <w:rsid w:val="002A6865"/>
    <w:rsid w:val="002A69FC"/>
    <w:rsid w:val="002A6C19"/>
    <w:rsid w:val="002A6CBB"/>
    <w:rsid w:val="002A6D33"/>
    <w:rsid w:val="002A706C"/>
    <w:rsid w:val="002A709B"/>
    <w:rsid w:val="002A72F3"/>
    <w:rsid w:val="002A75BD"/>
    <w:rsid w:val="002A763C"/>
    <w:rsid w:val="002A772A"/>
    <w:rsid w:val="002A7863"/>
    <w:rsid w:val="002A7869"/>
    <w:rsid w:val="002A7AF6"/>
    <w:rsid w:val="002B006F"/>
    <w:rsid w:val="002B0403"/>
    <w:rsid w:val="002B040A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1A9"/>
    <w:rsid w:val="002B23D1"/>
    <w:rsid w:val="002B24DB"/>
    <w:rsid w:val="002B24E1"/>
    <w:rsid w:val="002B2848"/>
    <w:rsid w:val="002B29E8"/>
    <w:rsid w:val="002B2B30"/>
    <w:rsid w:val="002B2C1F"/>
    <w:rsid w:val="002B2E0E"/>
    <w:rsid w:val="002B30B9"/>
    <w:rsid w:val="002B3138"/>
    <w:rsid w:val="002B321B"/>
    <w:rsid w:val="002B3818"/>
    <w:rsid w:val="002B38BE"/>
    <w:rsid w:val="002B3BFA"/>
    <w:rsid w:val="002B3F23"/>
    <w:rsid w:val="002B3FF5"/>
    <w:rsid w:val="002B415F"/>
    <w:rsid w:val="002B4177"/>
    <w:rsid w:val="002B483B"/>
    <w:rsid w:val="002B4858"/>
    <w:rsid w:val="002B4941"/>
    <w:rsid w:val="002B4A42"/>
    <w:rsid w:val="002B4B55"/>
    <w:rsid w:val="002B4C7B"/>
    <w:rsid w:val="002B4D20"/>
    <w:rsid w:val="002B4DF6"/>
    <w:rsid w:val="002B5003"/>
    <w:rsid w:val="002B5186"/>
    <w:rsid w:val="002B526B"/>
    <w:rsid w:val="002B557C"/>
    <w:rsid w:val="002B55ED"/>
    <w:rsid w:val="002B569E"/>
    <w:rsid w:val="002B5E80"/>
    <w:rsid w:val="002B5F7C"/>
    <w:rsid w:val="002B62C3"/>
    <w:rsid w:val="002B6337"/>
    <w:rsid w:val="002B6450"/>
    <w:rsid w:val="002B6520"/>
    <w:rsid w:val="002B66CE"/>
    <w:rsid w:val="002B6ECE"/>
    <w:rsid w:val="002B6FAD"/>
    <w:rsid w:val="002B780A"/>
    <w:rsid w:val="002B7E72"/>
    <w:rsid w:val="002C0115"/>
    <w:rsid w:val="002C0243"/>
    <w:rsid w:val="002C035E"/>
    <w:rsid w:val="002C0520"/>
    <w:rsid w:val="002C0521"/>
    <w:rsid w:val="002C0738"/>
    <w:rsid w:val="002C080B"/>
    <w:rsid w:val="002C0B87"/>
    <w:rsid w:val="002C0BC4"/>
    <w:rsid w:val="002C0FC0"/>
    <w:rsid w:val="002C1130"/>
    <w:rsid w:val="002C1635"/>
    <w:rsid w:val="002C1A74"/>
    <w:rsid w:val="002C21E0"/>
    <w:rsid w:val="002C233B"/>
    <w:rsid w:val="002C2587"/>
    <w:rsid w:val="002C299E"/>
    <w:rsid w:val="002C2C86"/>
    <w:rsid w:val="002C2D18"/>
    <w:rsid w:val="002C320F"/>
    <w:rsid w:val="002C340D"/>
    <w:rsid w:val="002C3A00"/>
    <w:rsid w:val="002C3CAC"/>
    <w:rsid w:val="002C3CDC"/>
    <w:rsid w:val="002C3F43"/>
    <w:rsid w:val="002C3F72"/>
    <w:rsid w:val="002C4252"/>
    <w:rsid w:val="002C4259"/>
    <w:rsid w:val="002C4446"/>
    <w:rsid w:val="002C49AF"/>
    <w:rsid w:val="002C4AE7"/>
    <w:rsid w:val="002C4EC8"/>
    <w:rsid w:val="002C4FD2"/>
    <w:rsid w:val="002C5166"/>
    <w:rsid w:val="002C51DF"/>
    <w:rsid w:val="002C54F6"/>
    <w:rsid w:val="002C56D7"/>
    <w:rsid w:val="002C58C2"/>
    <w:rsid w:val="002C59C4"/>
    <w:rsid w:val="002C59FE"/>
    <w:rsid w:val="002C5A60"/>
    <w:rsid w:val="002C5A97"/>
    <w:rsid w:val="002C5BC1"/>
    <w:rsid w:val="002C5EBC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D7B"/>
    <w:rsid w:val="002C6F33"/>
    <w:rsid w:val="002C71A2"/>
    <w:rsid w:val="002C7B2D"/>
    <w:rsid w:val="002C7C9F"/>
    <w:rsid w:val="002C7CD8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70C"/>
    <w:rsid w:val="002D2975"/>
    <w:rsid w:val="002D2A92"/>
    <w:rsid w:val="002D2DEA"/>
    <w:rsid w:val="002D2F2D"/>
    <w:rsid w:val="002D2F9D"/>
    <w:rsid w:val="002D332D"/>
    <w:rsid w:val="002D3410"/>
    <w:rsid w:val="002D349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B72"/>
    <w:rsid w:val="002D5D0C"/>
    <w:rsid w:val="002D5D70"/>
    <w:rsid w:val="002D6504"/>
    <w:rsid w:val="002D6847"/>
    <w:rsid w:val="002D74D7"/>
    <w:rsid w:val="002D760E"/>
    <w:rsid w:val="002D775A"/>
    <w:rsid w:val="002D77ED"/>
    <w:rsid w:val="002D794B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38A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D96"/>
    <w:rsid w:val="002E4EF2"/>
    <w:rsid w:val="002E5524"/>
    <w:rsid w:val="002E558C"/>
    <w:rsid w:val="002E55CD"/>
    <w:rsid w:val="002E57BC"/>
    <w:rsid w:val="002E595D"/>
    <w:rsid w:val="002E5994"/>
    <w:rsid w:val="002E5B75"/>
    <w:rsid w:val="002E5C8F"/>
    <w:rsid w:val="002E5D02"/>
    <w:rsid w:val="002E5E39"/>
    <w:rsid w:val="002E5E6C"/>
    <w:rsid w:val="002E5E93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0DE2"/>
    <w:rsid w:val="002F1085"/>
    <w:rsid w:val="002F117E"/>
    <w:rsid w:val="002F11D8"/>
    <w:rsid w:val="002F1235"/>
    <w:rsid w:val="002F124B"/>
    <w:rsid w:val="002F1280"/>
    <w:rsid w:val="002F18AA"/>
    <w:rsid w:val="002F1DFA"/>
    <w:rsid w:val="002F1E1D"/>
    <w:rsid w:val="002F1FB6"/>
    <w:rsid w:val="002F248E"/>
    <w:rsid w:val="002F24AA"/>
    <w:rsid w:val="002F264F"/>
    <w:rsid w:val="002F274F"/>
    <w:rsid w:val="002F2833"/>
    <w:rsid w:val="002F28EF"/>
    <w:rsid w:val="002F2CFB"/>
    <w:rsid w:val="002F2D13"/>
    <w:rsid w:val="002F2E12"/>
    <w:rsid w:val="002F3187"/>
    <w:rsid w:val="002F32A9"/>
    <w:rsid w:val="002F3317"/>
    <w:rsid w:val="002F3517"/>
    <w:rsid w:val="002F3592"/>
    <w:rsid w:val="002F3724"/>
    <w:rsid w:val="002F3BC7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B4C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2C0"/>
    <w:rsid w:val="002F747A"/>
    <w:rsid w:val="002F7978"/>
    <w:rsid w:val="002F7B2B"/>
    <w:rsid w:val="00300183"/>
    <w:rsid w:val="00300362"/>
    <w:rsid w:val="00300630"/>
    <w:rsid w:val="00300F20"/>
    <w:rsid w:val="003017D0"/>
    <w:rsid w:val="00301B58"/>
    <w:rsid w:val="00301D3D"/>
    <w:rsid w:val="00301FC9"/>
    <w:rsid w:val="003020A2"/>
    <w:rsid w:val="00302124"/>
    <w:rsid w:val="0030254C"/>
    <w:rsid w:val="00302649"/>
    <w:rsid w:val="003026E3"/>
    <w:rsid w:val="00302A28"/>
    <w:rsid w:val="00302B69"/>
    <w:rsid w:val="00302BD1"/>
    <w:rsid w:val="00302C22"/>
    <w:rsid w:val="00302D67"/>
    <w:rsid w:val="00302D83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8AA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4C"/>
    <w:rsid w:val="003064AB"/>
    <w:rsid w:val="003064E1"/>
    <w:rsid w:val="00306635"/>
    <w:rsid w:val="003069E9"/>
    <w:rsid w:val="00306BC5"/>
    <w:rsid w:val="00306CE8"/>
    <w:rsid w:val="00307063"/>
    <w:rsid w:val="00307350"/>
    <w:rsid w:val="003075C7"/>
    <w:rsid w:val="0030765C"/>
    <w:rsid w:val="00307DA4"/>
    <w:rsid w:val="00310031"/>
    <w:rsid w:val="00310313"/>
    <w:rsid w:val="003105E5"/>
    <w:rsid w:val="00310613"/>
    <w:rsid w:val="00310673"/>
    <w:rsid w:val="0031083E"/>
    <w:rsid w:val="00310BED"/>
    <w:rsid w:val="00310DBE"/>
    <w:rsid w:val="00310EE4"/>
    <w:rsid w:val="003111CA"/>
    <w:rsid w:val="0031120C"/>
    <w:rsid w:val="0031161B"/>
    <w:rsid w:val="00311808"/>
    <w:rsid w:val="00311B0D"/>
    <w:rsid w:val="00312015"/>
    <w:rsid w:val="00312284"/>
    <w:rsid w:val="00312683"/>
    <w:rsid w:val="00312BC4"/>
    <w:rsid w:val="00312BE7"/>
    <w:rsid w:val="00312D6B"/>
    <w:rsid w:val="003131EE"/>
    <w:rsid w:val="00313286"/>
    <w:rsid w:val="003133A4"/>
    <w:rsid w:val="003133AD"/>
    <w:rsid w:val="00313734"/>
    <w:rsid w:val="00313742"/>
    <w:rsid w:val="003143A6"/>
    <w:rsid w:val="003144E0"/>
    <w:rsid w:val="00314528"/>
    <w:rsid w:val="00314542"/>
    <w:rsid w:val="0031464B"/>
    <w:rsid w:val="0031483C"/>
    <w:rsid w:val="00314E0A"/>
    <w:rsid w:val="00314F52"/>
    <w:rsid w:val="00315341"/>
    <w:rsid w:val="00315607"/>
    <w:rsid w:val="00315C55"/>
    <w:rsid w:val="00315C62"/>
    <w:rsid w:val="00316121"/>
    <w:rsid w:val="00316126"/>
    <w:rsid w:val="00316272"/>
    <w:rsid w:val="00316369"/>
    <w:rsid w:val="00316396"/>
    <w:rsid w:val="003168A9"/>
    <w:rsid w:val="00316903"/>
    <w:rsid w:val="00316A42"/>
    <w:rsid w:val="00316BA1"/>
    <w:rsid w:val="00316FE3"/>
    <w:rsid w:val="00317110"/>
    <w:rsid w:val="003172A5"/>
    <w:rsid w:val="00317568"/>
    <w:rsid w:val="003176BE"/>
    <w:rsid w:val="00317946"/>
    <w:rsid w:val="00317BED"/>
    <w:rsid w:val="00317C86"/>
    <w:rsid w:val="00317F5C"/>
    <w:rsid w:val="00320189"/>
    <w:rsid w:val="0032050F"/>
    <w:rsid w:val="00320BED"/>
    <w:rsid w:val="00320F19"/>
    <w:rsid w:val="0032126E"/>
    <w:rsid w:val="003212AD"/>
    <w:rsid w:val="00321455"/>
    <w:rsid w:val="003215EF"/>
    <w:rsid w:val="003216F5"/>
    <w:rsid w:val="003217F1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4F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C14"/>
    <w:rsid w:val="00327DF3"/>
    <w:rsid w:val="00327FDE"/>
    <w:rsid w:val="00330407"/>
    <w:rsid w:val="00330479"/>
    <w:rsid w:val="003304E7"/>
    <w:rsid w:val="00330632"/>
    <w:rsid w:val="0033097F"/>
    <w:rsid w:val="00330CF2"/>
    <w:rsid w:val="00330E82"/>
    <w:rsid w:val="00331292"/>
    <w:rsid w:val="003315E9"/>
    <w:rsid w:val="0033168F"/>
    <w:rsid w:val="00331806"/>
    <w:rsid w:val="00331D51"/>
    <w:rsid w:val="00331E29"/>
    <w:rsid w:val="00331E4C"/>
    <w:rsid w:val="0033209A"/>
    <w:rsid w:val="003320FE"/>
    <w:rsid w:val="00332221"/>
    <w:rsid w:val="0033265B"/>
    <w:rsid w:val="003328C0"/>
    <w:rsid w:val="00332DA0"/>
    <w:rsid w:val="00332EE3"/>
    <w:rsid w:val="00332F01"/>
    <w:rsid w:val="003332F7"/>
    <w:rsid w:val="003333C1"/>
    <w:rsid w:val="0033353A"/>
    <w:rsid w:val="00333601"/>
    <w:rsid w:val="00333607"/>
    <w:rsid w:val="00333954"/>
    <w:rsid w:val="00333B1F"/>
    <w:rsid w:val="00333BDB"/>
    <w:rsid w:val="00333DF6"/>
    <w:rsid w:val="00334259"/>
    <w:rsid w:val="0033428A"/>
    <w:rsid w:val="00334307"/>
    <w:rsid w:val="0033436E"/>
    <w:rsid w:val="003344F1"/>
    <w:rsid w:val="003348C0"/>
    <w:rsid w:val="00334A27"/>
    <w:rsid w:val="00334C91"/>
    <w:rsid w:val="00334D1C"/>
    <w:rsid w:val="00334D8D"/>
    <w:rsid w:val="00334EB2"/>
    <w:rsid w:val="00335005"/>
    <w:rsid w:val="00335314"/>
    <w:rsid w:val="003353DF"/>
    <w:rsid w:val="003358B4"/>
    <w:rsid w:val="00335A9A"/>
    <w:rsid w:val="00335CF7"/>
    <w:rsid w:val="00335EC9"/>
    <w:rsid w:val="0033644F"/>
    <w:rsid w:val="003364E1"/>
    <w:rsid w:val="00336A4A"/>
    <w:rsid w:val="00337008"/>
    <w:rsid w:val="003372D8"/>
    <w:rsid w:val="003375E6"/>
    <w:rsid w:val="003376A1"/>
    <w:rsid w:val="00337F4C"/>
    <w:rsid w:val="0034041A"/>
    <w:rsid w:val="003405BC"/>
    <w:rsid w:val="0034087D"/>
    <w:rsid w:val="003409A1"/>
    <w:rsid w:val="00340C07"/>
    <w:rsid w:val="00340C8D"/>
    <w:rsid w:val="003410FB"/>
    <w:rsid w:val="00341190"/>
    <w:rsid w:val="003411C0"/>
    <w:rsid w:val="0034121A"/>
    <w:rsid w:val="003417EE"/>
    <w:rsid w:val="00341991"/>
    <w:rsid w:val="00341B1B"/>
    <w:rsid w:val="00342225"/>
    <w:rsid w:val="00342300"/>
    <w:rsid w:val="003425E0"/>
    <w:rsid w:val="00342627"/>
    <w:rsid w:val="0034268B"/>
    <w:rsid w:val="003427EC"/>
    <w:rsid w:val="00342B12"/>
    <w:rsid w:val="00342BCD"/>
    <w:rsid w:val="00342CCB"/>
    <w:rsid w:val="00343006"/>
    <w:rsid w:val="00343418"/>
    <w:rsid w:val="00343441"/>
    <w:rsid w:val="003434F9"/>
    <w:rsid w:val="003438BA"/>
    <w:rsid w:val="00343972"/>
    <w:rsid w:val="003439B3"/>
    <w:rsid w:val="00343D4F"/>
    <w:rsid w:val="00344205"/>
    <w:rsid w:val="00344217"/>
    <w:rsid w:val="003444FC"/>
    <w:rsid w:val="003445E9"/>
    <w:rsid w:val="00344689"/>
    <w:rsid w:val="00344C5B"/>
    <w:rsid w:val="00344DEE"/>
    <w:rsid w:val="00344E54"/>
    <w:rsid w:val="00345170"/>
    <w:rsid w:val="00345646"/>
    <w:rsid w:val="00345717"/>
    <w:rsid w:val="00345939"/>
    <w:rsid w:val="00345A12"/>
    <w:rsid w:val="00345A93"/>
    <w:rsid w:val="00345C6B"/>
    <w:rsid w:val="00345E53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3B"/>
    <w:rsid w:val="00347526"/>
    <w:rsid w:val="003475DC"/>
    <w:rsid w:val="003477F6"/>
    <w:rsid w:val="00347969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75"/>
    <w:rsid w:val="003510AC"/>
    <w:rsid w:val="003510CA"/>
    <w:rsid w:val="003510E7"/>
    <w:rsid w:val="003511B6"/>
    <w:rsid w:val="00351770"/>
    <w:rsid w:val="00351967"/>
    <w:rsid w:val="00351AD6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0A5"/>
    <w:rsid w:val="003541C0"/>
    <w:rsid w:val="0035433F"/>
    <w:rsid w:val="00354407"/>
    <w:rsid w:val="003544F1"/>
    <w:rsid w:val="00354579"/>
    <w:rsid w:val="00354B61"/>
    <w:rsid w:val="00354C5E"/>
    <w:rsid w:val="00354C8E"/>
    <w:rsid w:val="00354C9E"/>
    <w:rsid w:val="00354FAD"/>
    <w:rsid w:val="003551D0"/>
    <w:rsid w:val="00355771"/>
    <w:rsid w:val="0035593B"/>
    <w:rsid w:val="0035596A"/>
    <w:rsid w:val="00355A85"/>
    <w:rsid w:val="00355AD6"/>
    <w:rsid w:val="00355DF8"/>
    <w:rsid w:val="00355F56"/>
    <w:rsid w:val="00355FF4"/>
    <w:rsid w:val="003561F7"/>
    <w:rsid w:val="00356252"/>
    <w:rsid w:val="00356821"/>
    <w:rsid w:val="00356A25"/>
    <w:rsid w:val="003570B7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7A7"/>
    <w:rsid w:val="003608BA"/>
    <w:rsid w:val="00360AD5"/>
    <w:rsid w:val="00360BB2"/>
    <w:rsid w:val="00360C8B"/>
    <w:rsid w:val="00360D85"/>
    <w:rsid w:val="003618D9"/>
    <w:rsid w:val="00361931"/>
    <w:rsid w:val="00361A20"/>
    <w:rsid w:val="00361BBB"/>
    <w:rsid w:val="00361DCD"/>
    <w:rsid w:val="00361E60"/>
    <w:rsid w:val="00361FC8"/>
    <w:rsid w:val="00362288"/>
    <w:rsid w:val="003622C6"/>
    <w:rsid w:val="003625B1"/>
    <w:rsid w:val="00362614"/>
    <w:rsid w:val="00362A4D"/>
    <w:rsid w:val="00362DD8"/>
    <w:rsid w:val="00362F06"/>
    <w:rsid w:val="0036313E"/>
    <w:rsid w:val="00363518"/>
    <w:rsid w:val="00363537"/>
    <w:rsid w:val="00363A4F"/>
    <w:rsid w:val="00363BAC"/>
    <w:rsid w:val="00363F4D"/>
    <w:rsid w:val="00364215"/>
    <w:rsid w:val="00364621"/>
    <w:rsid w:val="00364726"/>
    <w:rsid w:val="00364A7A"/>
    <w:rsid w:val="00365231"/>
    <w:rsid w:val="00365238"/>
    <w:rsid w:val="003655FB"/>
    <w:rsid w:val="003657F3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891"/>
    <w:rsid w:val="00367979"/>
    <w:rsid w:val="00367AA5"/>
    <w:rsid w:val="00367CAD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89C"/>
    <w:rsid w:val="0037191D"/>
    <w:rsid w:val="00371CE2"/>
    <w:rsid w:val="00371EB0"/>
    <w:rsid w:val="00372002"/>
    <w:rsid w:val="0037214C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052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94"/>
    <w:rsid w:val="003752F5"/>
    <w:rsid w:val="00375414"/>
    <w:rsid w:val="0037564C"/>
    <w:rsid w:val="0037585C"/>
    <w:rsid w:val="00375A52"/>
    <w:rsid w:val="00376257"/>
    <w:rsid w:val="003762DC"/>
    <w:rsid w:val="0037633F"/>
    <w:rsid w:val="003763B6"/>
    <w:rsid w:val="00376502"/>
    <w:rsid w:val="003765E7"/>
    <w:rsid w:val="003767F1"/>
    <w:rsid w:val="003768F8"/>
    <w:rsid w:val="0037693D"/>
    <w:rsid w:val="00376A9B"/>
    <w:rsid w:val="00376DA0"/>
    <w:rsid w:val="00377144"/>
    <w:rsid w:val="00377153"/>
    <w:rsid w:val="00377A11"/>
    <w:rsid w:val="00377B15"/>
    <w:rsid w:val="00377CC7"/>
    <w:rsid w:val="00377E4B"/>
    <w:rsid w:val="00377F43"/>
    <w:rsid w:val="00377F75"/>
    <w:rsid w:val="00377F83"/>
    <w:rsid w:val="003801DA"/>
    <w:rsid w:val="00380242"/>
    <w:rsid w:val="00380339"/>
    <w:rsid w:val="0038040D"/>
    <w:rsid w:val="003804E8"/>
    <w:rsid w:val="00380944"/>
    <w:rsid w:val="00380F06"/>
    <w:rsid w:val="00381048"/>
    <w:rsid w:val="0038105E"/>
    <w:rsid w:val="003811D8"/>
    <w:rsid w:val="003812A0"/>
    <w:rsid w:val="0038141B"/>
    <w:rsid w:val="00381655"/>
    <w:rsid w:val="003816A6"/>
    <w:rsid w:val="00381805"/>
    <w:rsid w:val="00381C7F"/>
    <w:rsid w:val="00381DA4"/>
    <w:rsid w:val="00381FB1"/>
    <w:rsid w:val="00381FE9"/>
    <w:rsid w:val="0038201E"/>
    <w:rsid w:val="003826B4"/>
    <w:rsid w:val="0038287A"/>
    <w:rsid w:val="00382AD8"/>
    <w:rsid w:val="00382D5C"/>
    <w:rsid w:val="00382DD9"/>
    <w:rsid w:val="00383B9F"/>
    <w:rsid w:val="00383D5A"/>
    <w:rsid w:val="00383D67"/>
    <w:rsid w:val="00383F15"/>
    <w:rsid w:val="00383F50"/>
    <w:rsid w:val="00383FDF"/>
    <w:rsid w:val="00384002"/>
    <w:rsid w:val="0038405A"/>
    <w:rsid w:val="0038409D"/>
    <w:rsid w:val="003840A9"/>
    <w:rsid w:val="0038430D"/>
    <w:rsid w:val="0038435C"/>
    <w:rsid w:val="00384C10"/>
    <w:rsid w:val="00384D78"/>
    <w:rsid w:val="00384E71"/>
    <w:rsid w:val="00384F64"/>
    <w:rsid w:val="0038501F"/>
    <w:rsid w:val="00385775"/>
    <w:rsid w:val="00385959"/>
    <w:rsid w:val="00385C94"/>
    <w:rsid w:val="00385DC3"/>
    <w:rsid w:val="00385F72"/>
    <w:rsid w:val="00386816"/>
    <w:rsid w:val="00386B84"/>
    <w:rsid w:val="00386DF6"/>
    <w:rsid w:val="003870CB"/>
    <w:rsid w:val="0038743D"/>
    <w:rsid w:val="00387855"/>
    <w:rsid w:val="00387885"/>
    <w:rsid w:val="0038797A"/>
    <w:rsid w:val="00387C2B"/>
    <w:rsid w:val="00387D7A"/>
    <w:rsid w:val="003903C4"/>
    <w:rsid w:val="00390474"/>
    <w:rsid w:val="003904C2"/>
    <w:rsid w:val="00390B16"/>
    <w:rsid w:val="00390D18"/>
    <w:rsid w:val="00390FDA"/>
    <w:rsid w:val="00391301"/>
    <w:rsid w:val="003913B1"/>
    <w:rsid w:val="00391515"/>
    <w:rsid w:val="0039194E"/>
    <w:rsid w:val="003919B8"/>
    <w:rsid w:val="00391AC4"/>
    <w:rsid w:val="00391EE1"/>
    <w:rsid w:val="0039215A"/>
    <w:rsid w:val="00392389"/>
    <w:rsid w:val="00392631"/>
    <w:rsid w:val="00392962"/>
    <w:rsid w:val="00392B37"/>
    <w:rsid w:val="00392D12"/>
    <w:rsid w:val="00392E89"/>
    <w:rsid w:val="00392E9D"/>
    <w:rsid w:val="00392F5F"/>
    <w:rsid w:val="00393149"/>
    <w:rsid w:val="0039343F"/>
    <w:rsid w:val="00393609"/>
    <w:rsid w:val="003938AD"/>
    <w:rsid w:val="00393E4F"/>
    <w:rsid w:val="003942D3"/>
    <w:rsid w:val="00394E83"/>
    <w:rsid w:val="00394EE6"/>
    <w:rsid w:val="00394F00"/>
    <w:rsid w:val="0039501B"/>
    <w:rsid w:val="0039510E"/>
    <w:rsid w:val="00395AEF"/>
    <w:rsid w:val="00395CA9"/>
    <w:rsid w:val="00395CC9"/>
    <w:rsid w:val="0039613E"/>
    <w:rsid w:val="003964DF"/>
    <w:rsid w:val="00396518"/>
    <w:rsid w:val="00396628"/>
    <w:rsid w:val="003968F9"/>
    <w:rsid w:val="00396BF5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092"/>
    <w:rsid w:val="003A0430"/>
    <w:rsid w:val="003A0450"/>
    <w:rsid w:val="003A0662"/>
    <w:rsid w:val="003A06E9"/>
    <w:rsid w:val="003A0B4A"/>
    <w:rsid w:val="003A0EF3"/>
    <w:rsid w:val="003A0FA5"/>
    <w:rsid w:val="003A11F7"/>
    <w:rsid w:val="003A12E3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935"/>
    <w:rsid w:val="003A3C37"/>
    <w:rsid w:val="003A3EE6"/>
    <w:rsid w:val="003A3F36"/>
    <w:rsid w:val="003A495C"/>
    <w:rsid w:val="003A49FC"/>
    <w:rsid w:val="003A4ECC"/>
    <w:rsid w:val="003A517B"/>
    <w:rsid w:val="003A51B8"/>
    <w:rsid w:val="003A52DF"/>
    <w:rsid w:val="003A5434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66E"/>
    <w:rsid w:val="003B192A"/>
    <w:rsid w:val="003B1A8B"/>
    <w:rsid w:val="003B1CFF"/>
    <w:rsid w:val="003B1E18"/>
    <w:rsid w:val="003B1E53"/>
    <w:rsid w:val="003B1FBE"/>
    <w:rsid w:val="003B2093"/>
    <w:rsid w:val="003B2106"/>
    <w:rsid w:val="003B21EA"/>
    <w:rsid w:val="003B22F2"/>
    <w:rsid w:val="003B23A9"/>
    <w:rsid w:val="003B2514"/>
    <w:rsid w:val="003B26AE"/>
    <w:rsid w:val="003B2790"/>
    <w:rsid w:val="003B27CE"/>
    <w:rsid w:val="003B28C4"/>
    <w:rsid w:val="003B28DB"/>
    <w:rsid w:val="003B29BF"/>
    <w:rsid w:val="003B2E00"/>
    <w:rsid w:val="003B2E95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497"/>
    <w:rsid w:val="003B66C4"/>
    <w:rsid w:val="003B67F7"/>
    <w:rsid w:val="003B6A69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0CFF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BC1"/>
    <w:rsid w:val="003C1F57"/>
    <w:rsid w:val="003C2079"/>
    <w:rsid w:val="003C242A"/>
    <w:rsid w:val="003C245F"/>
    <w:rsid w:val="003C26BD"/>
    <w:rsid w:val="003C26F0"/>
    <w:rsid w:val="003C2766"/>
    <w:rsid w:val="003C29B0"/>
    <w:rsid w:val="003C2BE8"/>
    <w:rsid w:val="003C2CCC"/>
    <w:rsid w:val="003C307C"/>
    <w:rsid w:val="003C3378"/>
    <w:rsid w:val="003C3472"/>
    <w:rsid w:val="003C35F7"/>
    <w:rsid w:val="003C3981"/>
    <w:rsid w:val="003C3B50"/>
    <w:rsid w:val="003C3C0C"/>
    <w:rsid w:val="003C3DE2"/>
    <w:rsid w:val="003C41BD"/>
    <w:rsid w:val="003C45CB"/>
    <w:rsid w:val="003C4817"/>
    <w:rsid w:val="003C482D"/>
    <w:rsid w:val="003C49D6"/>
    <w:rsid w:val="003C4B42"/>
    <w:rsid w:val="003C4B79"/>
    <w:rsid w:val="003C5132"/>
    <w:rsid w:val="003C5518"/>
    <w:rsid w:val="003C56DA"/>
    <w:rsid w:val="003C5E20"/>
    <w:rsid w:val="003C5ECA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52D"/>
    <w:rsid w:val="003D05E3"/>
    <w:rsid w:val="003D0689"/>
    <w:rsid w:val="003D0737"/>
    <w:rsid w:val="003D08A3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5A4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7C2"/>
    <w:rsid w:val="003D685D"/>
    <w:rsid w:val="003D6EF5"/>
    <w:rsid w:val="003D6F3D"/>
    <w:rsid w:val="003D70E7"/>
    <w:rsid w:val="003D7382"/>
    <w:rsid w:val="003D74A8"/>
    <w:rsid w:val="003D7592"/>
    <w:rsid w:val="003D7AED"/>
    <w:rsid w:val="003D7BC9"/>
    <w:rsid w:val="003D7D18"/>
    <w:rsid w:val="003E0189"/>
    <w:rsid w:val="003E0335"/>
    <w:rsid w:val="003E04F3"/>
    <w:rsid w:val="003E07AF"/>
    <w:rsid w:val="003E09A1"/>
    <w:rsid w:val="003E0C18"/>
    <w:rsid w:val="003E0C53"/>
    <w:rsid w:val="003E0E03"/>
    <w:rsid w:val="003E1060"/>
    <w:rsid w:val="003E128F"/>
    <w:rsid w:val="003E1490"/>
    <w:rsid w:val="003E14C2"/>
    <w:rsid w:val="003E15AB"/>
    <w:rsid w:val="003E17BD"/>
    <w:rsid w:val="003E1A0B"/>
    <w:rsid w:val="003E1EF8"/>
    <w:rsid w:val="003E2153"/>
    <w:rsid w:val="003E2178"/>
    <w:rsid w:val="003E217F"/>
    <w:rsid w:val="003E2581"/>
    <w:rsid w:val="003E26E9"/>
    <w:rsid w:val="003E28A3"/>
    <w:rsid w:val="003E2964"/>
    <w:rsid w:val="003E2ABA"/>
    <w:rsid w:val="003E2C27"/>
    <w:rsid w:val="003E2DB5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4F83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52"/>
    <w:rsid w:val="003E7AEA"/>
    <w:rsid w:val="003E7DC9"/>
    <w:rsid w:val="003E7DEF"/>
    <w:rsid w:val="003E7FC6"/>
    <w:rsid w:val="003F0016"/>
    <w:rsid w:val="003F0047"/>
    <w:rsid w:val="003F01C7"/>
    <w:rsid w:val="003F0288"/>
    <w:rsid w:val="003F04A9"/>
    <w:rsid w:val="003F055C"/>
    <w:rsid w:val="003F07DA"/>
    <w:rsid w:val="003F09EA"/>
    <w:rsid w:val="003F0A0E"/>
    <w:rsid w:val="003F0C01"/>
    <w:rsid w:val="003F0DBE"/>
    <w:rsid w:val="003F0ED6"/>
    <w:rsid w:val="003F119C"/>
    <w:rsid w:val="003F1319"/>
    <w:rsid w:val="003F133B"/>
    <w:rsid w:val="003F1647"/>
    <w:rsid w:val="003F1713"/>
    <w:rsid w:val="003F1738"/>
    <w:rsid w:val="003F17C3"/>
    <w:rsid w:val="003F1EC0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960"/>
    <w:rsid w:val="003F5C8E"/>
    <w:rsid w:val="003F5E56"/>
    <w:rsid w:val="003F6283"/>
    <w:rsid w:val="003F6372"/>
    <w:rsid w:val="003F65E8"/>
    <w:rsid w:val="003F6955"/>
    <w:rsid w:val="003F6B4C"/>
    <w:rsid w:val="003F6F81"/>
    <w:rsid w:val="003F6FBA"/>
    <w:rsid w:val="003F71EE"/>
    <w:rsid w:val="003F77FE"/>
    <w:rsid w:val="003F7939"/>
    <w:rsid w:val="003F7A19"/>
    <w:rsid w:val="003F7A8F"/>
    <w:rsid w:val="003F7BDE"/>
    <w:rsid w:val="003F7D2D"/>
    <w:rsid w:val="003F7F4B"/>
    <w:rsid w:val="004001E4"/>
    <w:rsid w:val="004008E7"/>
    <w:rsid w:val="00400AFE"/>
    <w:rsid w:val="004010B7"/>
    <w:rsid w:val="00401753"/>
    <w:rsid w:val="00401E6D"/>
    <w:rsid w:val="00401FD8"/>
    <w:rsid w:val="00402299"/>
    <w:rsid w:val="004029BE"/>
    <w:rsid w:val="00402D07"/>
    <w:rsid w:val="00402EEA"/>
    <w:rsid w:val="00403158"/>
    <w:rsid w:val="00403465"/>
    <w:rsid w:val="004037C3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752"/>
    <w:rsid w:val="0040486E"/>
    <w:rsid w:val="00404C43"/>
    <w:rsid w:val="00404D72"/>
    <w:rsid w:val="00404E4D"/>
    <w:rsid w:val="00404ED0"/>
    <w:rsid w:val="0040512E"/>
    <w:rsid w:val="004051BE"/>
    <w:rsid w:val="004053FC"/>
    <w:rsid w:val="00405447"/>
    <w:rsid w:val="00405513"/>
    <w:rsid w:val="0040560F"/>
    <w:rsid w:val="00405724"/>
    <w:rsid w:val="00405864"/>
    <w:rsid w:val="00405870"/>
    <w:rsid w:val="004059B8"/>
    <w:rsid w:val="004059D4"/>
    <w:rsid w:val="004061A3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07F6A"/>
    <w:rsid w:val="004100B4"/>
    <w:rsid w:val="004103A0"/>
    <w:rsid w:val="0041072B"/>
    <w:rsid w:val="0041102D"/>
    <w:rsid w:val="00411432"/>
    <w:rsid w:val="0041156E"/>
    <w:rsid w:val="00411635"/>
    <w:rsid w:val="00411661"/>
    <w:rsid w:val="00411ABA"/>
    <w:rsid w:val="00411AC1"/>
    <w:rsid w:val="00411B1D"/>
    <w:rsid w:val="00411C41"/>
    <w:rsid w:val="00411ED5"/>
    <w:rsid w:val="00412274"/>
    <w:rsid w:val="00412289"/>
    <w:rsid w:val="004124D5"/>
    <w:rsid w:val="00412B18"/>
    <w:rsid w:val="00412D73"/>
    <w:rsid w:val="00412E6D"/>
    <w:rsid w:val="00413098"/>
    <w:rsid w:val="004135BD"/>
    <w:rsid w:val="0041391D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AA"/>
    <w:rsid w:val="00415CB6"/>
    <w:rsid w:val="00415D72"/>
    <w:rsid w:val="00415D98"/>
    <w:rsid w:val="00415E85"/>
    <w:rsid w:val="00416053"/>
    <w:rsid w:val="0041626A"/>
    <w:rsid w:val="004164EB"/>
    <w:rsid w:val="00416890"/>
    <w:rsid w:val="00416EF7"/>
    <w:rsid w:val="004172F9"/>
    <w:rsid w:val="00417411"/>
    <w:rsid w:val="0041742F"/>
    <w:rsid w:val="004200A7"/>
    <w:rsid w:val="00420318"/>
    <w:rsid w:val="00420456"/>
    <w:rsid w:val="004206BB"/>
    <w:rsid w:val="00420E79"/>
    <w:rsid w:val="0042124F"/>
    <w:rsid w:val="00421720"/>
    <w:rsid w:val="00421C12"/>
    <w:rsid w:val="00421C1F"/>
    <w:rsid w:val="00421DEC"/>
    <w:rsid w:val="00421E2B"/>
    <w:rsid w:val="004224F6"/>
    <w:rsid w:val="00422550"/>
    <w:rsid w:val="004226D9"/>
    <w:rsid w:val="004227A6"/>
    <w:rsid w:val="004228B0"/>
    <w:rsid w:val="00422C18"/>
    <w:rsid w:val="00422CB0"/>
    <w:rsid w:val="00422F03"/>
    <w:rsid w:val="0042314B"/>
    <w:rsid w:val="0042320C"/>
    <w:rsid w:val="00423278"/>
    <w:rsid w:val="00423474"/>
    <w:rsid w:val="00423541"/>
    <w:rsid w:val="00423919"/>
    <w:rsid w:val="00423967"/>
    <w:rsid w:val="00423D93"/>
    <w:rsid w:val="00423DF8"/>
    <w:rsid w:val="00423F32"/>
    <w:rsid w:val="00424207"/>
    <w:rsid w:val="004243CC"/>
    <w:rsid w:val="004246E9"/>
    <w:rsid w:val="00424C79"/>
    <w:rsid w:val="00424EE6"/>
    <w:rsid w:val="00424F8D"/>
    <w:rsid w:val="0042529A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27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228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70A"/>
    <w:rsid w:val="0043380D"/>
    <w:rsid w:val="00433941"/>
    <w:rsid w:val="00433BD3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266"/>
    <w:rsid w:val="00436E06"/>
    <w:rsid w:val="0043709E"/>
    <w:rsid w:val="004370E4"/>
    <w:rsid w:val="004373D1"/>
    <w:rsid w:val="00437568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AD8"/>
    <w:rsid w:val="00441BDF"/>
    <w:rsid w:val="00441D83"/>
    <w:rsid w:val="0044201E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3331"/>
    <w:rsid w:val="00443530"/>
    <w:rsid w:val="0044360D"/>
    <w:rsid w:val="004436AB"/>
    <w:rsid w:val="00443BAE"/>
    <w:rsid w:val="00443BB5"/>
    <w:rsid w:val="00443C17"/>
    <w:rsid w:val="00443EAE"/>
    <w:rsid w:val="00444468"/>
    <w:rsid w:val="0044466F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CD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474D4"/>
    <w:rsid w:val="00450261"/>
    <w:rsid w:val="0045042D"/>
    <w:rsid w:val="00450ED6"/>
    <w:rsid w:val="00451089"/>
    <w:rsid w:val="004510F6"/>
    <w:rsid w:val="0045114A"/>
    <w:rsid w:val="004512CC"/>
    <w:rsid w:val="004512CF"/>
    <w:rsid w:val="00451582"/>
    <w:rsid w:val="004515CB"/>
    <w:rsid w:val="00451CEC"/>
    <w:rsid w:val="00451E8F"/>
    <w:rsid w:val="00451ED9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E95"/>
    <w:rsid w:val="00453F19"/>
    <w:rsid w:val="00453F89"/>
    <w:rsid w:val="00454107"/>
    <w:rsid w:val="004542B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458"/>
    <w:rsid w:val="004554AD"/>
    <w:rsid w:val="004557EA"/>
    <w:rsid w:val="004558CA"/>
    <w:rsid w:val="00455A40"/>
    <w:rsid w:val="00456044"/>
    <w:rsid w:val="004562A2"/>
    <w:rsid w:val="004562F2"/>
    <w:rsid w:val="0045653F"/>
    <w:rsid w:val="00456843"/>
    <w:rsid w:val="00456C8D"/>
    <w:rsid w:val="00456CB5"/>
    <w:rsid w:val="00457586"/>
    <w:rsid w:val="004577CB"/>
    <w:rsid w:val="00457E1C"/>
    <w:rsid w:val="00457ECC"/>
    <w:rsid w:val="00460049"/>
    <w:rsid w:val="004600DF"/>
    <w:rsid w:val="004603C7"/>
    <w:rsid w:val="004604EC"/>
    <w:rsid w:val="0046054B"/>
    <w:rsid w:val="00460841"/>
    <w:rsid w:val="004610A8"/>
    <w:rsid w:val="0046115C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5F7"/>
    <w:rsid w:val="00463773"/>
    <w:rsid w:val="00463984"/>
    <w:rsid w:val="00463AC7"/>
    <w:rsid w:val="00463B22"/>
    <w:rsid w:val="00463DC0"/>
    <w:rsid w:val="00464868"/>
    <w:rsid w:val="0046486D"/>
    <w:rsid w:val="00464BF6"/>
    <w:rsid w:val="00464C36"/>
    <w:rsid w:val="00464D89"/>
    <w:rsid w:val="00464EB4"/>
    <w:rsid w:val="00464EC6"/>
    <w:rsid w:val="00464F65"/>
    <w:rsid w:val="00465440"/>
    <w:rsid w:val="0046549C"/>
    <w:rsid w:val="0046553B"/>
    <w:rsid w:val="0046561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71"/>
    <w:rsid w:val="004663C1"/>
    <w:rsid w:val="00466A29"/>
    <w:rsid w:val="00466D9D"/>
    <w:rsid w:val="00466E2B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867"/>
    <w:rsid w:val="00471A80"/>
    <w:rsid w:val="00471F6E"/>
    <w:rsid w:val="0047234C"/>
    <w:rsid w:val="004725B0"/>
    <w:rsid w:val="004727C6"/>
    <w:rsid w:val="00472808"/>
    <w:rsid w:val="0047309D"/>
    <w:rsid w:val="004730D4"/>
    <w:rsid w:val="004731DF"/>
    <w:rsid w:val="004734B4"/>
    <w:rsid w:val="0047355D"/>
    <w:rsid w:val="00473A44"/>
    <w:rsid w:val="00473F8B"/>
    <w:rsid w:val="00474029"/>
    <w:rsid w:val="00474069"/>
    <w:rsid w:val="0047436F"/>
    <w:rsid w:val="0047477A"/>
    <w:rsid w:val="0047477B"/>
    <w:rsid w:val="00474881"/>
    <w:rsid w:val="00474A21"/>
    <w:rsid w:val="00474B89"/>
    <w:rsid w:val="00474D0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EA3"/>
    <w:rsid w:val="00476FE5"/>
    <w:rsid w:val="004779C1"/>
    <w:rsid w:val="00477AF7"/>
    <w:rsid w:val="00477B70"/>
    <w:rsid w:val="00477C6E"/>
    <w:rsid w:val="00480250"/>
    <w:rsid w:val="0048047E"/>
    <w:rsid w:val="004804E5"/>
    <w:rsid w:val="00480890"/>
    <w:rsid w:val="00480906"/>
    <w:rsid w:val="00480AE1"/>
    <w:rsid w:val="00480F3A"/>
    <w:rsid w:val="00481266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DE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5ECF"/>
    <w:rsid w:val="0048610C"/>
    <w:rsid w:val="0048632F"/>
    <w:rsid w:val="00486747"/>
    <w:rsid w:val="004868F7"/>
    <w:rsid w:val="004869AA"/>
    <w:rsid w:val="00486C0C"/>
    <w:rsid w:val="00486D0E"/>
    <w:rsid w:val="00486FF4"/>
    <w:rsid w:val="004870D9"/>
    <w:rsid w:val="0048747E"/>
    <w:rsid w:val="0048752D"/>
    <w:rsid w:val="0048779E"/>
    <w:rsid w:val="00487ABC"/>
    <w:rsid w:val="00487C6F"/>
    <w:rsid w:val="00487ECA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988"/>
    <w:rsid w:val="00492C06"/>
    <w:rsid w:val="00492CDE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7C9"/>
    <w:rsid w:val="00494995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6FAD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07B"/>
    <w:rsid w:val="004A014D"/>
    <w:rsid w:val="004A01AE"/>
    <w:rsid w:val="004A0413"/>
    <w:rsid w:val="004A0419"/>
    <w:rsid w:val="004A04EB"/>
    <w:rsid w:val="004A05C2"/>
    <w:rsid w:val="004A0B26"/>
    <w:rsid w:val="004A0B5A"/>
    <w:rsid w:val="004A0EB9"/>
    <w:rsid w:val="004A1066"/>
    <w:rsid w:val="004A10A6"/>
    <w:rsid w:val="004A1333"/>
    <w:rsid w:val="004A139A"/>
    <w:rsid w:val="004A13CC"/>
    <w:rsid w:val="004A14A8"/>
    <w:rsid w:val="004A1506"/>
    <w:rsid w:val="004A1565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9FC"/>
    <w:rsid w:val="004A2A3C"/>
    <w:rsid w:val="004A3185"/>
    <w:rsid w:val="004A32B5"/>
    <w:rsid w:val="004A338D"/>
    <w:rsid w:val="004A3432"/>
    <w:rsid w:val="004A3512"/>
    <w:rsid w:val="004A352A"/>
    <w:rsid w:val="004A3595"/>
    <w:rsid w:val="004A36D0"/>
    <w:rsid w:val="004A3895"/>
    <w:rsid w:val="004A3AEB"/>
    <w:rsid w:val="004A3AF3"/>
    <w:rsid w:val="004A407A"/>
    <w:rsid w:val="004A4496"/>
    <w:rsid w:val="004A44D4"/>
    <w:rsid w:val="004A454F"/>
    <w:rsid w:val="004A45EA"/>
    <w:rsid w:val="004A46C1"/>
    <w:rsid w:val="004A4AB4"/>
    <w:rsid w:val="004A4C5D"/>
    <w:rsid w:val="004A4D55"/>
    <w:rsid w:val="004A4EE7"/>
    <w:rsid w:val="004A51B8"/>
    <w:rsid w:val="004A51E9"/>
    <w:rsid w:val="004A5220"/>
    <w:rsid w:val="004A5690"/>
    <w:rsid w:val="004A5A77"/>
    <w:rsid w:val="004A5AE5"/>
    <w:rsid w:val="004A5B8E"/>
    <w:rsid w:val="004A5D7F"/>
    <w:rsid w:val="004A5DDE"/>
    <w:rsid w:val="004A6A14"/>
    <w:rsid w:val="004A6AA1"/>
    <w:rsid w:val="004A7160"/>
    <w:rsid w:val="004A73D4"/>
    <w:rsid w:val="004A790F"/>
    <w:rsid w:val="004A7989"/>
    <w:rsid w:val="004A7A0B"/>
    <w:rsid w:val="004A7D8C"/>
    <w:rsid w:val="004A7FD8"/>
    <w:rsid w:val="004B02B5"/>
    <w:rsid w:val="004B0308"/>
    <w:rsid w:val="004B0459"/>
    <w:rsid w:val="004B06A1"/>
    <w:rsid w:val="004B0CEA"/>
    <w:rsid w:val="004B0F58"/>
    <w:rsid w:val="004B118E"/>
    <w:rsid w:val="004B1262"/>
    <w:rsid w:val="004B1318"/>
    <w:rsid w:val="004B1356"/>
    <w:rsid w:val="004B17C3"/>
    <w:rsid w:val="004B1916"/>
    <w:rsid w:val="004B1A3F"/>
    <w:rsid w:val="004B1B98"/>
    <w:rsid w:val="004B1BCD"/>
    <w:rsid w:val="004B1F2E"/>
    <w:rsid w:val="004B1F45"/>
    <w:rsid w:val="004B1FC5"/>
    <w:rsid w:val="004B20F7"/>
    <w:rsid w:val="004B22B7"/>
    <w:rsid w:val="004B2310"/>
    <w:rsid w:val="004B2389"/>
    <w:rsid w:val="004B25C6"/>
    <w:rsid w:val="004B26F5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7A"/>
    <w:rsid w:val="004B3AA4"/>
    <w:rsid w:val="004B3D70"/>
    <w:rsid w:val="004B3DFA"/>
    <w:rsid w:val="004B3E82"/>
    <w:rsid w:val="004B4068"/>
    <w:rsid w:val="004B4373"/>
    <w:rsid w:val="004B451C"/>
    <w:rsid w:val="004B4892"/>
    <w:rsid w:val="004B4A96"/>
    <w:rsid w:val="004B4D23"/>
    <w:rsid w:val="004B4F5E"/>
    <w:rsid w:val="004B508F"/>
    <w:rsid w:val="004B51B4"/>
    <w:rsid w:val="004B54BC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363"/>
    <w:rsid w:val="004B7418"/>
    <w:rsid w:val="004B7437"/>
    <w:rsid w:val="004B753A"/>
    <w:rsid w:val="004B7752"/>
    <w:rsid w:val="004B77C3"/>
    <w:rsid w:val="004B7A60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692"/>
    <w:rsid w:val="004C1973"/>
    <w:rsid w:val="004C1A01"/>
    <w:rsid w:val="004C1AC6"/>
    <w:rsid w:val="004C1AFF"/>
    <w:rsid w:val="004C1B21"/>
    <w:rsid w:val="004C1D9C"/>
    <w:rsid w:val="004C1F78"/>
    <w:rsid w:val="004C21A8"/>
    <w:rsid w:val="004C21F9"/>
    <w:rsid w:val="004C241E"/>
    <w:rsid w:val="004C2462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1C8"/>
    <w:rsid w:val="004C4ADA"/>
    <w:rsid w:val="004C4B1E"/>
    <w:rsid w:val="004C4B45"/>
    <w:rsid w:val="004C4E09"/>
    <w:rsid w:val="004C51C8"/>
    <w:rsid w:val="004C5853"/>
    <w:rsid w:val="004C660F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93D"/>
    <w:rsid w:val="004C7BD4"/>
    <w:rsid w:val="004C7C2C"/>
    <w:rsid w:val="004C7C9D"/>
    <w:rsid w:val="004C7FC0"/>
    <w:rsid w:val="004D008D"/>
    <w:rsid w:val="004D00C3"/>
    <w:rsid w:val="004D04D1"/>
    <w:rsid w:val="004D04F7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87"/>
    <w:rsid w:val="004D20AB"/>
    <w:rsid w:val="004D213F"/>
    <w:rsid w:val="004D22C8"/>
    <w:rsid w:val="004D23DE"/>
    <w:rsid w:val="004D23E7"/>
    <w:rsid w:val="004D2582"/>
    <w:rsid w:val="004D28C9"/>
    <w:rsid w:val="004D2A6C"/>
    <w:rsid w:val="004D2AF5"/>
    <w:rsid w:val="004D2FA9"/>
    <w:rsid w:val="004D32A7"/>
    <w:rsid w:val="004D336C"/>
    <w:rsid w:val="004D33BB"/>
    <w:rsid w:val="004D3410"/>
    <w:rsid w:val="004D3945"/>
    <w:rsid w:val="004D3B5B"/>
    <w:rsid w:val="004D40E2"/>
    <w:rsid w:val="004D4137"/>
    <w:rsid w:val="004D423D"/>
    <w:rsid w:val="004D4308"/>
    <w:rsid w:val="004D441F"/>
    <w:rsid w:val="004D44AC"/>
    <w:rsid w:val="004D4505"/>
    <w:rsid w:val="004D469A"/>
    <w:rsid w:val="004D494A"/>
    <w:rsid w:val="004D4AE3"/>
    <w:rsid w:val="004D522E"/>
    <w:rsid w:val="004D57F4"/>
    <w:rsid w:val="004D5A35"/>
    <w:rsid w:val="004D5DC2"/>
    <w:rsid w:val="004D5DF1"/>
    <w:rsid w:val="004D5E42"/>
    <w:rsid w:val="004D5FED"/>
    <w:rsid w:val="004D68C3"/>
    <w:rsid w:val="004D6D00"/>
    <w:rsid w:val="004D721D"/>
    <w:rsid w:val="004D7A12"/>
    <w:rsid w:val="004D7A53"/>
    <w:rsid w:val="004D7A75"/>
    <w:rsid w:val="004D7AAE"/>
    <w:rsid w:val="004D7EBF"/>
    <w:rsid w:val="004D7F1F"/>
    <w:rsid w:val="004E0315"/>
    <w:rsid w:val="004E04B5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1F6F"/>
    <w:rsid w:val="004E20D0"/>
    <w:rsid w:val="004E2513"/>
    <w:rsid w:val="004E2558"/>
    <w:rsid w:val="004E2590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C01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58"/>
    <w:rsid w:val="004E5ECE"/>
    <w:rsid w:val="004E62C6"/>
    <w:rsid w:val="004E6303"/>
    <w:rsid w:val="004E6386"/>
    <w:rsid w:val="004E64D9"/>
    <w:rsid w:val="004E6720"/>
    <w:rsid w:val="004E67A2"/>
    <w:rsid w:val="004E6877"/>
    <w:rsid w:val="004E722A"/>
    <w:rsid w:val="004E72D8"/>
    <w:rsid w:val="004E7505"/>
    <w:rsid w:val="004E761A"/>
    <w:rsid w:val="004E7810"/>
    <w:rsid w:val="004E7BF4"/>
    <w:rsid w:val="004E7C31"/>
    <w:rsid w:val="004E7D9E"/>
    <w:rsid w:val="004E7E15"/>
    <w:rsid w:val="004F001A"/>
    <w:rsid w:val="004F039F"/>
    <w:rsid w:val="004F048C"/>
    <w:rsid w:val="004F04BB"/>
    <w:rsid w:val="004F0911"/>
    <w:rsid w:val="004F0A1F"/>
    <w:rsid w:val="004F0AD2"/>
    <w:rsid w:val="004F0E69"/>
    <w:rsid w:val="004F0F95"/>
    <w:rsid w:val="004F1090"/>
    <w:rsid w:val="004F12D6"/>
    <w:rsid w:val="004F133D"/>
    <w:rsid w:val="004F1486"/>
    <w:rsid w:val="004F162B"/>
    <w:rsid w:val="004F1846"/>
    <w:rsid w:val="004F1CA5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2CCB"/>
    <w:rsid w:val="004F2F3A"/>
    <w:rsid w:val="004F3101"/>
    <w:rsid w:val="004F39A9"/>
    <w:rsid w:val="004F3A2A"/>
    <w:rsid w:val="004F3A54"/>
    <w:rsid w:val="004F44DC"/>
    <w:rsid w:val="004F45C6"/>
    <w:rsid w:val="004F4913"/>
    <w:rsid w:val="004F4A16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2D5"/>
    <w:rsid w:val="004F7359"/>
    <w:rsid w:val="004F736C"/>
    <w:rsid w:val="004F756C"/>
    <w:rsid w:val="004F7928"/>
    <w:rsid w:val="004F79BA"/>
    <w:rsid w:val="004F7B5C"/>
    <w:rsid w:val="004F7C94"/>
    <w:rsid w:val="00500247"/>
    <w:rsid w:val="005003D7"/>
    <w:rsid w:val="0050045D"/>
    <w:rsid w:val="0050065A"/>
    <w:rsid w:val="005007E6"/>
    <w:rsid w:val="00500E50"/>
    <w:rsid w:val="005011E3"/>
    <w:rsid w:val="005018F6"/>
    <w:rsid w:val="00501B99"/>
    <w:rsid w:val="00501D3A"/>
    <w:rsid w:val="00501E23"/>
    <w:rsid w:val="00501F8B"/>
    <w:rsid w:val="005024A5"/>
    <w:rsid w:val="00502BAC"/>
    <w:rsid w:val="00502CA0"/>
    <w:rsid w:val="0050367E"/>
    <w:rsid w:val="00503D30"/>
    <w:rsid w:val="00503F22"/>
    <w:rsid w:val="00504167"/>
    <w:rsid w:val="0050422F"/>
    <w:rsid w:val="0050439F"/>
    <w:rsid w:val="00504517"/>
    <w:rsid w:val="00504642"/>
    <w:rsid w:val="0050473D"/>
    <w:rsid w:val="0050475B"/>
    <w:rsid w:val="0050490A"/>
    <w:rsid w:val="00504DF5"/>
    <w:rsid w:val="0050500C"/>
    <w:rsid w:val="005051DC"/>
    <w:rsid w:val="00505266"/>
    <w:rsid w:val="0050537B"/>
    <w:rsid w:val="0050538D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6D48"/>
    <w:rsid w:val="005071E6"/>
    <w:rsid w:val="00507385"/>
    <w:rsid w:val="005073E7"/>
    <w:rsid w:val="005074CE"/>
    <w:rsid w:val="0050754D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2A9"/>
    <w:rsid w:val="005104B3"/>
    <w:rsid w:val="0051072B"/>
    <w:rsid w:val="00510A72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150"/>
    <w:rsid w:val="00513228"/>
    <w:rsid w:val="00513A58"/>
    <w:rsid w:val="00513D9E"/>
    <w:rsid w:val="00514143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56C"/>
    <w:rsid w:val="0051567B"/>
    <w:rsid w:val="00515963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EE8"/>
    <w:rsid w:val="0052086C"/>
    <w:rsid w:val="005208F2"/>
    <w:rsid w:val="00520920"/>
    <w:rsid w:val="005209DC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621"/>
    <w:rsid w:val="005238AF"/>
    <w:rsid w:val="00523B2A"/>
    <w:rsid w:val="00523DA6"/>
    <w:rsid w:val="00523DC4"/>
    <w:rsid w:val="00523E22"/>
    <w:rsid w:val="00523EE7"/>
    <w:rsid w:val="00524043"/>
    <w:rsid w:val="00524200"/>
    <w:rsid w:val="0052440D"/>
    <w:rsid w:val="00524479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6A"/>
    <w:rsid w:val="00525780"/>
    <w:rsid w:val="0052590A"/>
    <w:rsid w:val="00525A02"/>
    <w:rsid w:val="00525BAD"/>
    <w:rsid w:val="00525C00"/>
    <w:rsid w:val="00525DE3"/>
    <w:rsid w:val="0052614B"/>
    <w:rsid w:val="005261E5"/>
    <w:rsid w:val="0052638B"/>
    <w:rsid w:val="005263A1"/>
    <w:rsid w:val="005263AA"/>
    <w:rsid w:val="0052667C"/>
    <w:rsid w:val="005269ED"/>
    <w:rsid w:val="00526AD8"/>
    <w:rsid w:val="00526DC1"/>
    <w:rsid w:val="00527D55"/>
    <w:rsid w:val="005300D2"/>
    <w:rsid w:val="00530717"/>
    <w:rsid w:val="00530E23"/>
    <w:rsid w:val="00531478"/>
    <w:rsid w:val="00531671"/>
    <w:rsid w:val="00531B01"/>
    <w:rsid w:val="00532276"/>
    <w:rsid w:val="005322D2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04"/>
    <w:rsid w:val="00534C52"/>
    <w:rsid w:val="00534C56"/>
    <w:rsid w:val="00534D4D"/>
    <w:rsid w:val="00534EC4"/>
    <w:rsid w:val="00534EF3"/>
    <w:rsid w:val="0053567E"/>
    <w:rsid w:val="00535722"/>
    <w:rsid w:val="00535C03"/>
    <w:rsid w:val="00535C08"/>
    <w:rsid w:val="00535D94"/>
    <w:rsid w:val="00535FA7"/>
    <w:rsid w:val="00535FB1"/>
    <w:rsid w:val="0053612E"/>
    <w:rsid w:val="00536480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743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4D9"/>
    <w:rsid w:val="005415A4"/>
    <w:rsid w:val="00541865"/>
    <w:rsid w:val="0054187B"/>
    <w:rsid w:val="00541BB3"/>
    <w:rsid w:val="00541BE8"/>
    <w:rsid w:val="00541BF5"/>
    <w:rsid w:val="00541F96"/>
    <w:rsid w:val="00542221"/>
    <w:rsid w:val="00542FF0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38A"/>
    <w:rsid w:val="00545548"/>
    <w:rsid w:val="00545617"/>
    <w:rsid w:val="0054561D"/>
    <w:rsid w:val="00545926"/>
    <w:rsid w:val="00545A0B"/>
    <w:rsid w:val="00545A68"/>
    <w:rsid w:val="00545E8F"/>
    <w:rsid w:val="005460D9"/>
    <w:rsid w:val="00546342"/>
    <w:rsid w:val="00546468"/>
    <w:rsid w:val="0054677A"/>
    <w:rsid w:val="00546A7A"/>
    <w:rsid w:val="00546B01"/>
    <w:rsid w:val="00546E10"/>
    <w:rsid w:val="00546EF2"/>
    <w:rsid w:val="00546FA6"/>
    <w:rsid w:val="0054744A"/>
    <w:rsid w:val="005474BE"/>
    <w:rsid w:val="005477A0"/>
    <w:rsid w:val="00547972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1F1"/>
    <w:rsid w:val="00551380"/>
    <w:rsid w:val="00551725"/>
    <w:rsid w:val="00551A6F"/>
    <w:rsid w:val="00551DA8"/>
    <w:rsid w:val="00551E38"/>
    <w:rsid w:val="00551F1E"/>
    <w:rsid w:val="00551F35"/>
    <w:rsid w:val="0055227B"/>
    <w:rsid w:val="0055231F"/>
    <w:rsid w:val="0055286B"/>
    <w:rsid w:val="00552944"/>
    <w:rsid w:val="00552C5E"/>
    <w:rsid w:val="0055300C"/>
    <w:rsid w:val="00553019"/>
    <w:rsid w:val="005530BD"/>
    <w:rsid w:val="005530DF"/>
    <w:rsid w:val="005534F3"/>
    <w:rsid w:val="005536D5"/>
    <w:rsid w:val="00553765"/>
    <w:rsid w:val="00553D84"/>
    <w:rsid w:val="00554668"/>
    <w:rsid w:val="00554B23"/>
    <w:rsid w:val="00554D65"/>
    <w:rsid w:val="00554E30"/>
    <w:rsid w:val="00554EA8"/>
    <w:rsid w:val="00555357"/>
    <w:rsid w:val="0055559D"/>
    <w:rsid w:val="005556AB"/>
    <w:rsid w:val="00555917"/>
    <w:rsid w:val="00555ACA"/>
    <w:rsid w:val="00555B9A"/>
    <w:rsid w:val="00555CB4"/>
    <w:rsid w:val="00555D17"/>
    <w:rsid w:val="00556075"/>
    <w:rsid w:val="0055665D"/>
    <w:rsid w:val="0055690E"/>
    <w:rsid w:val="005569D2"/>
    <w:rsid w:val="00556C2C"/>
    <w:rsid w:val="00556CBD"/>
    <w:rsid w:val="00556FDB"/>
    <w:rsid w:val="005572F1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0C3"/>
    <w:rsid w:val="0056111B"/>
    <w:rsid w:val="00561786"/>
    <w:rsid w:val="005618D9"/>
    <w:rsid w:val="005618F5"/>
    <w:rsid w:val="00561928"/>
    <w:rsid w:val="00561B99"/>
    <w:rsid w:val="00561C3A"/>
    <w:rsid w:val="00561F36"/>
    <w:rsid w:val="005622F2"/>
    <w:rsid w:val="0056238E"/>
    <w:rsid w:val="005626E9"/>
    <w:rsid w:val="005628F0"/>
    <w:rsid w:val="00562BB4"/>
    <w:rsid w:val="00562BB8"/>
    <w:rsid w:val="00562D8F"/>
    <w:rsid w:val="00563016"/>
    <w:rsid w:val="005636A7"/>
    <w:rsid w:val="005637A0"/>
    <w:rsid w:val="00563928"/>
    <w:rsid w:val="00563A39"/>
    <w:rsid w:val="00563C6A"/>
    <w:rsid w:val="0056427C"/>
    <w:rsid w:val="00564343"/>
    <w:rsid w:val="00564738"/>
    <w:rsid w:val="00564845"/>
    <w:rsid w:val="00564940"/>
    <w:rsid w:val="00564D20"/>
    <w:rsid w:val="00564D34"/>
    <w:rsid w:val="00564D3A"/>
    <w:rsid w:val="00564D5E"/>
    <w:rsid w:val="00564EA8"/>
    <w:rsid w:val="00564EF0"/>
    <w:rsid w:val="00564F21"/>
    <w:rsid w:val="0056505C"/>
    <w:rsid w:val="00565260"/>
    <w:rsid w:val="00565338"/>
    <w:rsid w:val="00566525"/>
    <w:rsid w:val="0056659C"/>
    <w:rsid w:val="00566A94"/>
    <w:rsid w:val="00566BBE"/>
    <w:rsid w:val="00566DDE"/>
    <w:rsid w:val="0056711F"/>
    <w:rsid w:val="00567703"/>
    <w:rsid w:val="00567855"/>
    <w:rsid w:val="005678D4"/>
    <w:rsid w:val="00567BCB"/>
    <w:rsid w:val="00567F0D"/>
    <w:rsid w:val="00567F3C"/>
    <w:rsid w:val="005700CD"/>
    <w:rsid w:val="0057022E"/>
    <w:rsid w:val="005703A0"/>
    <w:rsid w:val="005707C5"/>
    <w:rsid w:val="005708F5"/>
    <w:rsid w:val="00570BF0"/>
    <w:rsid w:val="0057116E"/>
    <w:rsid w:val="00571192"/>
    <w:rsid w:val="005714B6"/>
    <w:rsid w:val="005715FD"/>
    <w:rsid w:val="005716D0"/>
    <w:rsid w:val="00571C7E"/>
    <w:rsid w:val="00571C95"/>
    <w:rsid w:val="005721DA"/>
    <w:rsid w:val="00572439"/>
    <w:rsid w:val="0057259C"/>
    <w:rsid w:val="005726E1"/>
    <w:rsid w:val="00572998"/>
    <w:rsid w:val="005729C2"/>
    <w:rsid w:val="00572C14"/>
    <w:rsid w:val="00572D6F"/>
    <w:rsid w:val="00572FCA"/>
    <w:rsid w:val="00573090"/>
    <w:rsid w:val="005730A6"/>
    <w:rsid w:val="0057322B"/>
    <w:rsid w:val="005732E6"/>
    <w:rsid w:val="0057340C"/>
    <w:rsid w:val="00573708"/>
    <w:rsid w:val="00573AAE"/>
    <w:rsid w:val="00573B28"/>
    <w:rsid w:val="00573BF3"/>
    <w:rsid w:val="00573C97"/>
    <w:rsid w:val="00573D92"/>
    <w:rsid w:val="00574087"/>
    <w:rsid w:val="0057421A"/>
    <w:rsid w:val="00574282"/>
    <w:rsid w:val="00574307"/>
    <w:rsid w:val="00574309"/>
    <w:rsid w:val="0057463F"/>
    <w:rsid w:val="00574E04"/>
    <w:rsid w:val="00574E10"/>
    <w:rsid w:val="0057520F"/>
    <w:rsid w:val="00575210"/>
    <w:rsid w:val="005752D8"/>
    <w:rsid w:val="00575543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9FA"/>
    <w:rsid w:val="00577A05"/>
    <w:rsid w:val="00577D0A"/>
    <w:rsid w:val="00577D54"/>
    <w:rsid w:val="00577FCD"/>
    <w:rsid w:val="005806F8"/>
    <w:rsid w:val="00580AE7"/>
    <w:rsid w:val="005810D1"/>
    <w:rsid w:val="0058110F"/>
    <w:rsid w:val="005812AB"/>
    <w:rsid w:val="00581336"/>
    <w:rsid w:val="0058138A"/>
    <w:rsid w:val="00581556"/>
    <w:rsid w:val="00581564"/>
    <w:rsid w:val="0058156E"/>
    <w:rsid w:val="00581705"/>
    <w:rsid w:val="005817C6"/>
    <w:rsid w:val="00581CC5"/>
    <w:rsid w:val="00581F88"/>
    <w:rsid w:val="0058220C"/>
    <w:rsid w:val="00582581"/>
    <w:rsid w:val="0058262E"/>
    <w:rsid w:val="00582749"/>
    <w:rsid w:val="00582E56"/>
    <w:rsid w:val="0058301D"/>
    <w:rsid w:val="005830D8"/>
    <w:rsid w:val="005830DE"/>
    <w:rsid w:val="00583181"/>
    <w:rsid w:val="00583663"/>
    <w:rsid w:val="005836A7"/>
    <w:rsid w:val="005837AF"/>
    <w:rsid w:val="0058382E"/>
    <w:rsid w:val="00583869"/>
    <w:rsid w:val="00583D11"/>
    <w:rsid w:val="00583EA9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229"/>
    <w:rsid w:val="0058554A"/>
    <w:rsid w:val="005857E0"/>
    <w:rsid w:val="0058580D"/>
    <w:rsid w:val="00585E7E"/>
    <w:rsid w:val="00585FED"/>
    <w:rsid w:val="005860F2"/>
    <w:rsid w:val="005862BD"/>
    <w:rsid w:val="00586417"/>
    <w:rsid w:val="00586D57"/>
    <w:rsid w:val="00586F4B"/>
    <w:rsid w:val="00587177"/>
    <w:rsid w:val="0058753A"/>
    <w:rsid w:val="00587DB2"/>
    <w:rsid w:val="0059000C"/>
    <w:rsid w:val="005903FE"/>
    <w:rsid w:val="0059049C"/>
    <w:rsid w:val="00590A2B"/>
    <w:rsid w:val="00590CA1"/>
    <w:rsid w:val="005910CE"/>
    <w:rsid w:val="00591207"/>
    <w:rsid w:val="00591292"/>
    <w:rsid w:val="005912B1"/>
    <w:rsid w:val="0059130F"/>
    <w:rsid w:val="00591424"/>
    <w:rsid w:val="005915CB"/>
    <w:rsid w:val="0059164E"/>
    <w:rsid w:val="005917B1"/>
    <w:rsid w:val="0059193F"/>
    <w:rsid w:val="0059207F"/>
    <w:rsid w:val="0059211D"/>
    <w:rsid w:val="00592460"/>
    <w:rsid w:val="005924EA"/>
    <w:rsid w:val="00592526"/>
    <w:rsid w:val="00592B37"/>
    <w:rsid w:val="00592B63"/>
    <w:rsid w:val="00592E0A"/>
    <w:rsid w:val="00592ED8"/>
    <w:rsid w:val="00592EEB"/>
    <w:rsid w:val="005934B4"/>
    <w:rsid w:val="0059370F"/>
    <w:rsid w:val="00593A1A"/>
    <w:rsid w:val="00593A29"/>
    <w:rsid w:val="00593CF2"/>
    <w:rsid w:val="00593F42"/>
    <w:rsid w:val="00593FC5"/>
    <w:rsid w:val="00594125"/>
    <w:rsid w:val="00594180"/>
    <w:rsid w:val="005941A6"/>
    <w:rsid w:val="005942B9"/>
    <w:rsid w:val="005948BE"/>
    <w:rsid w:val="00594917"/>
    <w:rsid w:val="0059496C"/>
    <w:rsid w:val="00594C3E"/>
    <w:rsid w:val="00594CC6"/>
    <w:rsid w:val="00594FE7"/>
    <w:rsid w:val="0059514E"/>
    <w:rsid w:val="005952B7"/>
    <w:rsid w:val="00595313"/>
    <w:rsid w:val="005955A8"/>
    <w:rsid w:val="00595703"/>
    <w:rsid w:val="00595851"/>
    <w:rsid w:val="00595CF7"/>
    <w:rsid w:val="00595D3E"/>
    <w:rsid w:val="00595EC1"/>
    <w:rsid w:val="00596024"/>
    <w:rsid w:val="005960B8"/>
    <w:rsid w:val="005960EE"/>
    <w:rsid w:val="005961FA"/>
    <w:rsid w:val="00596421"/>
    <w:rsid w:val="005966F4"/>
    <w:rsid w:val="00596A2B"/>
    <w:rsid w:val="00596B35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848"/>
    <w:rsid w:val="005A1AF1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3B3C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A7F5B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0D75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D20"/>
    <w:rsid w:val="005B2E3C"/>
    <w:rsid w:val="005B2EC1"/>
    <w:rsid w:val="005B2FE2"/>
    <w:rsid w:val="005B3104"/>
    <w:rsid w:val="005B36A4"/>
    <w:rsid w:val="005B373D"/>
    <w:rsid w:val="005B3AA2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607"/>
    <w:rsid w:val="005B5C48"/>
    <w:rsid w:val="005B5CD5"/>
    <w:rsid w:val="005B5D65"/>
    <w:rsid w:val="005B5EC8"/>
    <w:rsid w:val="005B6007"/>
    <w:rsid w:val="005B63DC"/>
    <w:rsid w:val="005B64A4"/>
    <w:rsid w:val="005B64CD"/>
    <w:rsid w:val="005B651C"/>
    <w:rsid w:val="005B661C"/>
    <w:rsid w:val="005B6879"/>
    <w:rsid w:val="005B6AAB"/>
    <w:rsid w:val="005B722E"/>
    <w:rsid w:val="005B7239"/>
    <w:rsid w:val="005B7337"/>
    <w:rsid w:val="005B73F5"/>
    <w:rsid w:val="005B756E"/>
    <w:rsid w:val="005B768F"/>
    <w:rsid w:val="005B7AA0"/>
    <w:rsid w:val="005B7CD6"/>
    <w:rsid w:val="005C012E"/>
    <w:rsid w:val="005C047C"/>
    <w:rsid w:val="005C04B8"/>
    <w:rsid w:val="005C0699"/>
    <w:rsid w:val="005C0A50"/>
    <w:rsid w:val="005C0A99"/>
    <w:rsid w:val="005C0B5D"/>
    <w:rsid w:val="005C0C03"/>
    <w:rsid w:val="005C0EA9"/>
    <w:rsid w:val="005C12AE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39C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0C"/>
    <w:rsid w:val="005C4CCC"/>
    <w:rsid w:val="005C4D93"/>
    <w:rsid w:val="005C4DC5"/>
    <w:rsid w:val="005C4E72"/>
    <w:rsid w:val="005C529C"/>
    <w:rsid w:val="005C52C0"/>
    <w:rsid w:val="005C54A1"/>
    <w:rsid w:val="005C5A63"/>
    <w:rsid w:val="005C5D78"/>
    <w:rsid w:val="005C5DF6"/>
    <w:rsid w:val="005C5E6B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AD1"/>
    <w:rsid w:val="005D0B36"/>
    <w:rsid w:val="005D0F9A"/>
    <w:rsid w:val="005D1305"/>
    <w:rsid w:val="005D1391"/>
    <w:rsid w:val="005D1AB0"/>
    <w:rsid w:val="005D1DC6"/>
    <w:rsid w:val="005D1EA0"/>
    <w:rsid w:val="005D218D"/>
    <w:rsid w:val="005D224A"/>
    <w:rsid w:val="005D2645"/>
    <w:rsid w:val="005D2669"/>
    <w:rsid w:val="005D2806"/>
    <w:rsid w:val="005D2969"/>
    <w:rsid w:val="005D2A76"/>
    <w:rsid w:val="005D2B43"/>
    <w:rsid w:val="005D2B9A"/>
    <w:rsid w:val="005D2CBC"/>
    <w:rsid w:val="005D2D75"/>
    <w:rsid w:val="005D2F2A"/>
    <w:rsid w:val="005D2FB8"/>
    <w:rsid w:val="005D32BE"/>
    <w:rsid w:val="005D3462"/>
    <w:rsid w:val="005D35E9"/>
    <w:rsid w:val="005D3606"/>
    <w:rsid w:val="005D3889"/>
    <w:rsid w:val="005D3B48"/>
    <w:rsid w:val="005D3FB8"/>
    <w:rsid w:val="005D414A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772"/>
    <w:rsid w:val="005D684E"/>
    <w:rsid w:val="005D6AA9"/>
    <w:rsid w:val="005D6B1C"/>
    <w:rsid w:val="005D721C"/>
    <w:rsid w:val="005D73FE"/>
    <w:rsid w:val="005D7912"/>
    <w:rsid w:val="005D7CD3"/>
    <w:rsid w:val="005E0080"/>
    <w:rsid w:val="005E0223"/>
    <w:rsid w:val="005E02AC"/>
    <w:rsid w:val="005E02C8"/>
    <w:rsid w:val="005E04C4"/>
    <w:rsid w:val="005E08CE"/>
    <w:rsid w:val="005E09B1"/>
    <w:rsid w:val="005E09C8"/>
    <w:rsid w:val="005E09F6"/>
    <w:rsid w:val="005E0A63"/>
    <w:rsid w:val="005E0F4C"/>
    <w:rsid w:val="005E135F"/>
    <w:rsid w:val="005E1538"/>
    <w:rsid w:val="005E1766"/>
    <w:rsid w:val="005E1770"/>
    <w:rsid w:val="005E18CA"/>
    <w:rsid w:val="005E1B3C"/>
    <w:rsid w:val="005E1C36"/>
    <w:rsid w:val="005E1E2E"/>
    <w:rsid w:val="005E1FA4"/>
    <w:rsid w:val="005E21C7"/>
    <w:rsid w:val="005E269D"/>
    <w:rsid w:val="005E28D8"/>
    <w:rsid w:val="005E2B36"/>
    <w:rsid w:val="005E3309"/>
    <w:rsid w:val="005E37AC"/>
    <w:rsid w:val="005E39B2"/>
    <w:rsid w:val="005E3DB3"/>
    <w:rsid w:val="005E3ECA"/>
    <w:rsid w:val="005E40DA"/>
    <w:rsid w:val="005E4467"/>
    <w:rsid w:val="005E44E8"/>
    <w:rsid w:val="005E4943"/>
    <w:rsid w:val="005E4962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3C"/>
    <w:rsid w:val="005E6043"/>
    <w:rsid w:val="005E6159"/>
    <w:rsid w:val="005E6873"/>
    <w:rsid w:val="005E68C1"/>
    <w:rsid w:val="005E6A60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E7CA3"/>
    <w:rsid w:val="005E7F6A"/>
    <w:rsid w:val="005F0895"/>
    <w:rsid w:val="005F0A60"/>
    <w:rsid w:val="005F0C22"/>
    <w:rsid w:val="005F0D48"/>
    <w:rsid w:val="005F0E51"/>
    <w:rsid w:val="005F0E92"/>
    <w:rsid w:val="005F0F84"/>
    <w:rsid w:val="005F1118"/>
    <w:rsid w:val="005F128E"/>
    <w:rsid w:val="005F1855"/>
    <w:rsid w:val="005F1896"/>
    <w:rsid w:val="005F18A9"/>
    <w:rsid w:val="005F1FB6"/>
    <w:rsid w:val="005F2426"/>
    <w:rsid w:val="005F29D1"/>
    <w:rsid w:val="005F29EE"/>
    <w:rsid w:val="005F2EEF"/>
    <w:rsid w:val="005F30F9"/>
    <w:rsid w:val="005F31C5"/>
    <w:rsid w:val="005F331B"/>
    <w:rsid w:val="005F3852"/>
    <w:rsid w:val="005F38D7"/>
    <w:rsid w:val="005F3BA7"/>
    <w:rsid w:val="005F3E2A"/>
    <w:rsid w:val="005F3FF2"/>
    <w:rsid w:val="005F4000"/>
    <w:rsid w:val="005F44FD"/>
    <w:rsid w:val="005F471D"/>
    <w:rsid w:val="005F4736"/>
    <w:rsid w:val="005F497A"/>
    <w:rsid w:val="005F4D03"/>
    <w:rsid w:val="005F52B8"/>
    <w:rsid w:val="005F5419"/>
    <w:rsid w:val="005F54DA"/>
    <w:rsid w:val="005F58FE"/>
    <w:rsid w:val="005F5911"/>
    <w:rsid w:val="005F6005"/>
    <w:rsid w:val="005F628D"/>
    <w:rsid w:val="005F642C"/>
    <w:rsid w:val="005F64F6"/>
    <w:rsid w:val="005F656E"/>
    <w:rsid w:val="005F6911"/>
    <w:rsid w:val="005F694C"/>
    <w:rsid w:val="005F6B47"/>
    <w:rsid w:val="005F6C92"/>
    <w:rsid w:val="005F6D3D"/>
    <w:rsid w:val="005F6F7E"/>
    <w:rsid w:val="005F71D6"/>
    <w:rsid w:val="005F7248"/>
    <w:rsid w:val="005F79DA"/>
    <w:rsid w:val="005F7D11"/>
    <w:rsid w:val="005F7EFF"/>
    <w:rsid w:val="00600267"/>
    <w:rsid w:val="00600279"/>
    <w:rsid w:val="0060037D"/>
    <w:rsid w:val="0060040D"/>
    <w:rsid w:val="006005EB"/>
    <w:rsid w:val="00600CA1"/>
    <w:rsid w:val="00600E2C"/>
    <w:rsid w:val="00601086"/>
    <w:rsid w:val="006010B9"/>
    <w:rsid w:val="006013A4"/>
    <w:rsid w:val="006013DD"/>
    <w:rsid w:val="00601422"/>
    <w:rsid w:val="0060171F"/>
    <w:rsid w:val="00601744"/>
    <w:rsid w:val="00601982"/>
    <w:rsid w:val="006019D1"/>
    <w:rsid w:val="00601B6F"/>
    <w:rsid w:val="00601D45"/>
    <w:rsid w:val="00601E2A"/>
    <w:rsid w:val="00601ED1"/>
    <w:rsid w:val="006021BE"/>
    <w:rsid w:val="00602268"/>
    <w:rsid w:val="00602464"/>
    <w:rsid w:val="0060246A"/>
    <w:rsid w:val="00602D97"/>
    <w:rsid w:val="00602FC6"/>
    <w:rsid w:val="0060361D"/>
    <w:rsid w:val="006037C2"/>
    <w:rsid w:val="00603937"/>
    <w:rsid w:val="00603BEE"/>
    <w:rsid w:val="00603D5B"/>
    <w:rsid w:val="00603E38"/>
    <w:rsid w:val="006040B6"/>
    <w:rsid w:val="006041A7"/>
    <w:rsid w:val="006041C0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D66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076C7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4BA"/>
    <w:rsid w:val="0061264B"/>
    <w:rsid w:val="006126B3"/>
    <w:rsid w:val="006126D5"/>
    <w:rsid w:val="0061281E"/>
    <w:rsid w:val="00612B23"/>
    <w:rsid w:val="00612E7E"/>
    <w:rsid w:val="00613164"/>
    <w:rsid w:val="00613442"/>
    <w:rsid w:val="006135C2"/>
    <w:rsid w:val="00613670"/>
    <w:rsid w:val="006136BF"/>
    <w:rsid w:val="00613731"/>
    <w:rsid w:val="00613738"/>
    <w:rsid w:val="0061374E"/>
    <w:rsid w:val="00613826"/>
    <w:rsid w:val="006138F7"/>
    <w:rsid w:val="0061394D"/>
    <w:rsid w:val="00613AE2"/>
    <w:rsid w:val="00613AFD"/>
    <w:rsid w:val="00613C63"/>
    <w:rsid w:val="00613C7F"/>
    <w:rsid w:val="00613FFA"/>
    <w:rsid w:val="00614080"/>
    <w:rsid w:val="006140FB"/>
    <w:rsid w:val="006143BB"/>
    <w:rsid w:val="00614467"/>
    <w:rsid w:val="00614C02"/>
    <w:rsid w:val="00614D10"/>
    <w:rsid w:val="0061500A"/>
    <w:rsid w:val="006150C9"/>
    <w:rsid w:val="00615712"/>
    <w:rsid w:val="00615A00"/>
    <w:rsid w:val="00615B0D"/>
    <w:rsid w:val="00615E48"/>
    <w:rsid w:val="00616303"/>
    <w:rsid w:val="006166AD"/>
    <w:rsid w:val="006168C6"/>
    <w:rsid w:val="00616ADB"/>
    <w:rsid w:val="00617130"/>
    <w:rsid w:val="00617266"/>
    <w:rsid w:val="006172F0"/>
    <w:rsid w:val="006179D4"/>
    <w:rsid w:val="00620138"/>
    <w:rsid w:val="00620463"/>
    <w:rsid w:val="00620480"/>
    <w:rsid w:val="00620A04"/>
    <w:rsid w:val="00620DE5"/>
    <w:rsid w:val="00621038"/>
    <w:rsid w:val="0062124E"/>
    <w:rsid w:val="00621397"/>
    <w:rsid w:val="00621446"/>
    <w:rsid w:val="00621AC3"/>
    <w:rsid w:val="00622061"/>
    <w:rsid w:val="00622225"/>
    <w:rsid w:val="006222A0"/>
    <w:rsid w:val="00622339"/>
    <w:rsid w:val="0062236F"/>
    <w:rsid w:val="0062239D"/>
    <w:rsid w:val="0062292D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11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95"/>
    <w:rsid w:val="00626088"/>
    <w:rsid w:val="00626164"/>
    <w:rsid w:val="00626950"/>
    <w:rsid w:val="00626B35"/>
    <w:rsid w:val="00626E37"/>
    <w:rsid w:val="00627019"/>
    <w:rsid w:val="0062701C"/>
    <w:rsid w:val="00627184"/>
    <w:rsid w:val="006276B0"/>
    <w:rsid w:val="0062782F"/>
    <w:rsid w:val="00627977"/>
    <w:rsid w:val="00627D64"/>
    <w:rsid w:val="00627D89"/>
    <w:rsid w:val="00627E16"/>
    <w:rsid w:val="00627FF7"/>
    <w:rsid w:val="00630010"/>
    <w:rsid w:val="006301EE"/>
    <w:rsid w:val="006304D5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81F"/>
    <w:rsid w:val="00632943"/>
    <w:rsid w:val="00632B4A"/>
    <w:rsid w:val="00632D78"/>
    <w:rsid w:val="006330EA"/>
    <w:rsid w:val="006331E9"/>
    <w:rsid w:val="0063334F"/>
    <w:rsid w:val="006334E1"/>
    <w:rsid w:val="00633744"/>
    <w:rsid w:val="00633A46"/>
    <w:rsid w:val="00633A5F"/>
    <w:rsid w:val="00633C59"/>
    <w:rsid w:val="00633DD3"/>
    <w:rsid w:val="00633E30"/>
    <w:rsid w:val="006341C2"/>
    <w:rsid w:val="006342D1"/>
    <w:rsid w:val="006343B8"/>
    <w:rsid w:val="006345C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5D99"/>
    <w:rsid w:val="0063621E"/>
    <w:rsid w:val="00636472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2DE"/>
    <w:rsid w:val="00637382"/>
    <w:rsid w:val="006374E8"/>
    <w:rsid w:val="00637780"/>
    <w:rsid w:val="0063789F"/>
    <w:rsid w:val="00637D19"/>
    <w:rsid w:val="00637FAD"/>
    <w:rsid w:val="00637FB0"/>
    <w:rsid w:val="006402CC"/>
    <w:rsid w:val="00640465"/>
    <w:rsid w:val="00640569"/>
    <w:rsid w:val="006407AC"/>
    <w:rsid w:val="00640A4A"/>
    <w:rsid w:val="00640C2C"/>
    <w:rsid w:val="00640D4C"/>
    <w:rsid w:val="00640E49"/>
    <w:rsid w:val="00640E90"/>
    <w:rsid w:val="00640EBD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01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58A"/>
    <w:rsid w:val="0064584E"/>
    <w:rsid w:val="0064596B"/>
    <w:rsid w:val="006459D9"/>
    <w:rsid w:val="00645AA9"/>
    <w:rsid w:val="00645B28"/>
    <w:rsid w:val="006460AA"/>
    <w:rsid w:val="006467EA"/>
    <w:rsid w:val="00646BB2"/>
    <w:rsid w:val="00646C36"/>
    <w:rsid w:val="00646CD0"/>
    <w:rsid w:val="00646EBA"/>
    <w:rsid w:val="00647B83"/>
    <w:rsid w:val="00647D84"/>
    <w:rsid w:val="00647FA7"/>
    <w:rsid w:val="0065027C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160"/>
    <w:rsid w:val="0065122E"/>
    <w:rsid w:val="0065171D"/>
    <w:rsid w:val="0065175E"/>
    <w:rsid w:val="00651771"/>
    <w:rsid w:val="00651858"/>
    <w:rsid w:val="00651C0B"/>
    <w:rsid w:val="00651D4A"/>
    <w:rsid w:val="00651DAB"/>
    <w:rsid w:val="006524DA"/>
    <w:rsid w:val="006525F4"/>
    <w:rsid w:val="006526C2"/>
    <w:rsid w:val="006528C9"/>
    <w:rsid w:val="00652A8F"/>
    <w:rsid w:val="00652AC0"/>
    <w:rsid w:val="00652C4F"/>
    <w:rsid w:val="00652D89"/>
    <w:rsid w:val="00652D9A"/>
    <w:rsid w:val="00652DA7"/>
    <w:rsid w:val="00652F93"/>
    <w:rsid w:val="00652FAD"/>
    <w:rsid w:val="00653245"/>
    <w:rsid w:val="006532A7"/>
    <w:rsid w:val="0065394C"/>
    <w:rsid w:val="00653F5F"/>
    <w:rsid w:val="00654359"/>
    <w:rsid w:val="006544FD"/>
    <w:rsid w:val="006547F5"/>
    <w:rsid w:val="006552DD"/>
    <w:rsid w:val="00655331"/>
    <w:rsid w:val="0065556B"/>
    <w:rsid w:val="0065597F"/>
    <w:rsid w:val="00655A48"/>
    <w:rsid w:val="00655C30"/>
    <w:rsid w:val="00655E5D"/>
    <w:rsid w:val="006560D9"/>
    <w:rsid w:val="00656154"/>
    <w:rsid w:val="006562C5"/>
    <w:rsid w:val="0065645E"/>
    <w:rsid w:val="0065654F"/>
    <w:rsid w:val="006568CD"/>
    <w:rsid w:val="00656AE1"/>
    <w:rsid w:val="00656CAB"/>
    <w:rsid w:val="00656D93"/>
    <w:rsid w:val="00656EC3"/>
    <w:rsid w:val="00657336"/>
    <w:rsid w:val="00657341"/>
    <w:rsid w:val="006574AD"/>
    <w:rsid w:val="006576E1"/>
    <w:rsid w:val="00657737"/>
    <w:rsid w:val="006579F7"/>
    <w:rsid w:val="00657FC4"/>
    <w:rsid w:val="006601E3"/>
    <w:rsid w:val="0066031C"/>
    <w:rsid w:val="00660472"/>
    <w:rsid w:val="00660499"/>
    <w:rsid w:val="00660684"/>
    <w:rsid w:val="0066069C"/>
    <w:rsid w:val="00660CC0"/>
    <w:rsid w:val="00660CCB"/>
    <w:rsid w:val="006610D5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E9C"/>
    <w:rsid w:val="006631CF"/>
    <w:rsid w:val="006633F2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6A5"/>
    <w:rsid w:val="006667F8"/>
    <w:rsid w:val="006669B4"/>
    <w:rsid w:val="00666A8E"/>
    <w:rsid w:val="00666CA7"/>
    <w:rsid w:val="006673EC"/>
    <w:rsid w:val="006675A3"/>
    <w:rsid w:val="006676BA"/>
    <w:rsid w:val="00667735"/>
    <w:rsid w:val="0066795D"/>
    <w:rsid w:val="00667B0D"/>
    <w:rsid w:val="00667BA7"/>
    <w:rsid w:val="00667D69"/>
    <w:rsid w:val="006701A6"/>
    <w:rsid w:val="006704F8"/>
    <w:rsid w:val="00670549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1FFD"/>
    <w:rsid w:val="00672420"/>
    <w:rsid w:val="0067251A"/>
    <w:rsid w:val="006726E2"/>
    <w:rsid w:val="0067271A"/>
    <w:rsid w:val="00672D3E"/>
    <w:rsid w:val="00672E86"/>
    <w:rsid w:val="006730F9"/>
    <w:rsid w:val="00673141"/>
    <w:rsid w:val="00673ADE"/>
    <w:rsid w:val="00673C50"/>
    <w:rsid w:val="00673F36"/>
    <w:rsid w:val="0067436E"/>
    <w:rsid w:val="00674872"/>
    <w:rsid w:val="00674A8D"/>
    <w:rsid w:val="00674C7F"/>
    <w:rsid w:val="00674D5B"/>
    <w:rsid w:val="00674DAC"/>
    <w:rsid w:val="00674DC2"/>
    <w:rsid w:val="00674E1B"/>
    <w:rsid w:val="00675135"/>
    <w:rsid w:val="0067532C"/>
    <w:rsid w:val="006758B0"/>
    <w:rsid w:val="00675AFA"/>
    <w:rsid w:val="00675E0E"/>
    <w:rsid w:val="00675E64"/>
    <w:rsid w:val="00675E8E"/>
    <w:rsid w:val="006761F9"/>
    <w:rsid w:val="00676263"/>
    <w:rsid w:val="00676322"/>
    <w:rsid w:val="00676459"/>
    <w:rsid w:val="006766F1"/>
    <w:rsid w:val="00676815"/>
    <w:rsid w:val="006768D8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AA"/>
    <w:rsid w:val="006800C3"/>
    <w:rsid w:val="0068012D"/>
    <w:rsid w:val="00680145"/>
    <w:rsid w:val="0068026E"/>
    <w:rsid w:val="00680292"/>
    <w:rsid w:val="006805AD"/>
    <w:rsid w:val="00680623"/>
    <w:rsid w:val="0068068C"/>
    <w:rsid w:val="006809F5"/>
    <w:rsid w:val="00680A8A"/>
    <w:rsid w:val="00680B84"/>
    <w:rsid w:val="00680DF0"/>
    <w:rsid w:val="00680E41"/>
    <w:rsid w:val="006810C3"/>
    <w:rsid w:val="006812C0"/>
    <w:rsid w:val="006813AE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BFB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9EB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87FFC"/>
    <w:rsid w:val="0069033F"/>
    <w:rsid w:val="006903C0"/>
    <w:rsid w:val="00690C25"/>
    <w:rsid w:val="00690C5E"/>
    <w:rsid w:val="00690CE1"/>
    <w:rsid w:val="006915F7"/>
    <w:rsid w:val="006916E9"/>
    <w:rsid w:val="006916F9"/>
    <w:rsid w:val="00691A6B"/>
    <w:rsid w:val="00691ABD"/>
    <w:rsid w:val="00691C40"/>
    <w:rsid w:val="006920EE"/>
    <w:rsid w:val="00692749"/>
    <w:rsid w:val="00692940"/>
    <w:rsid w:val="006929AA"/>
    <w:rsid w:val="00692A62"/>
    <w:rsid w:val="00693775"/>
    <w:rsid w:val="006938CC"/>
    <w:rsid w:val="006939A6"/>
    <w:rsid w:val="00693AF1"/>
    <w:rsid w:val="00693B4E"/>
    <w:rsid w:val="00694626"/>
    <w:rsid w:val="00694D40"/>
    <w:rsid w:val="00694D48"/>
    <w:rsid w:val="00695832"/>
    <w:rsid w:val="00695835"/>
    <w:rsid w:val="00696124"/>
    <w:rsid w:val="006961CA"/>
    <w:rsid w:val="0069627A"/>
    <w:rsid w:val="0069629C"/>
    <w:rsid w:val="00696463"/>
    <w:rsid w:val="00696662"/>
    <w:rsid w:val="00696CBD"/>
    <w:rsid w:val="00696D1E"/>
    <w:rsid w:val="00696DD7"/>
    <w:rsid w:val="00697573"/>
    <w:rsid w:val="006976D5"/>
    <w:rsid w:val="006976DB"/>
    <w:rsid w:val="00697728"/>
    <w:rsid w:val="00697737"/>
    <w:rsid w:val="006977F4"/>
    <w:rsid w:val="00697889"/>
    <w:rsid w:val="00697B67"/>
    <w:rsid w:val="00697B97"/>
    <w:rsid w:val="00697DDC"/>
    <w:rsid w:val="006A0024"/>
    <w:rsid w:val="006A00CC"/>
    <w:rsid w:val="006A0368"/>
    <w:rsid w:val="006A09A7"/>
    <w:rsid w:val="006A0C10"/>
    <w:rsid w:val="006A1020"/>
    <w:rsid w:val="006A147A"/>
    <w:rsid w:val="006A1489"/>
    <w:rsid w:val="006A1AA7"/>
    <w:rsid w:val="006A1AA8"/>
    <w:rsid w:val="006A1B09"/>
    <w:rsid w:val="006A1DDD"/>
    <w:rsid w:val="006A1E4A"/>
    <w:rsid w:val="006A1F2F"/>
    <w:rsid w:val="006A1FB7"/>
    <w:rsid w:val="006A2141"/>
    <w:rsid w:val="006A2559"/>
    <w:rsid w:val="006A27D7"/>
    <w:rsid w:val="006A2BC6"/>
    <w:rsid w:val="006A2CEE"/>
    <w:rsid w:val="006A30A4"/>
    <w:rsid w:val="006A30F6"/>
    <w:rsid w:val="006A33AD"/>
    <w:rsid w:val="006A39FD"/>
    <w:rsid w:val="006A3D59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97"/>
    <w:rsid w:val="006A53A5"/>
    <w:rsid w:val="006A53D8"/>
    <w:rsid w:val="006A53DB"/>
    <w:rsid w:val="006A55C9"/>
    <w:rsid w:val="006A5667"/>
    <w:rsid w:val="006A5690"/>
    <w:rsid w:val="006A581E"/>
    <w:rsid w:val="006A58D5"/>
    <w:rsid w:val="006A5A85"/>
    <w:rsid w:val="006A5C45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B34"/>
    <w:rsid w:val="006B0E00"/>
    <w:rsid w:val="006B11BF"/>
    <w:rsid w:val="006B1263"/>
    <w:rsid w:val="006B1323"/>
    <w:rsid w:val="006B1463"/>
    <w:rsid w:val="006B1605"/>
    <w:rsid w:val="006B16ED"/>
    <w:rsid w:val="006B188D"/>
    <w:rsid w:val="006B1A70"/>
    <w:rsid w:val="006B1ACA"/>
    <w:rsid w:val="006B1D80"/>
    <w:rsid w:val="006B1F75"/>
    <w:rsid w:val="006B2258"/>
    <w:rsid w:val="006B27B7"/>
    <w:rsid w:val="006B290E"/>
    <w:rsid w:val="006B2B5C"/>
    <w:rsid w:val="006B2D43"/>
    <w:rsid w:val="006B3101"/>
    <w:rsid w:val="006B33E8"/>
    <w:rsid w:val="006B3756"/>
    <w:rsid w:val="006B3978"/>
    <w:rsid w:val="006B3D30"/>
    <w:rsid w:val="006B3D46"/>
    <w:rsid w:val="006B3FA5"/>
    <w:rsid w:val="006B40F1"/>
    <w:rsid w:val="006B40F4"/>
    <w:rsid w:val="006B465F"/>
    <w:rsid w:val="006B475A"/>
    <w:rsid w:val="006B4A1F"/>
    <w:rsid w:val="006B4A74"/>
    <w:rsid w:val="006B4F00"/>
    <w:rsid w:val="006B5260"/>
    <w:rsid w:val="006B53DC"/>
    <w:rsid w:val="006B55A9"/>
    <w:rsid w:val="006B55C2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61B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3B4"/>
    <w:rsid w:val="006C2823"/>
    <w:rsid w:val="006C28D9"/>
    <w:rsid w:val="006C2923"/>
    <w:rsid w:val="006C2AA4"/>
    <w:rsid w:val="006C2BF5"/>
    <w:rsid w:val="006C327B"/>
    <w:rsid w:val="006C33A9"/>
    <w:rsid w:val="006C3463"/>
    <w:rsid w:val="006C358C"/>
    <w:rsid w:val="006C3859"/>
    <w:rsid w:val="006C3A72"/>
    <w:rsid w:val="006C3ACD"/>
    <w:rsid w:val="006C43F0"/>
    <w:rsid w:val="006C443F"/>
    <w:rsid w:val="006C4A18"/>
    <w:rsid w:val="006C4CDC"/>
    <w:rsid w:val="006C4CF0"/>
    <w:rsid w:val="006C4EFB"/>
    <w:rsid w:val="006C4F2A"/>
    <w:rsid w:val="006C4F52"/>
    <w:rsid w:val="006C52B1"/>
    <w:rsid w:val="006C53B4"/>
    <w:rsid w:val="006C56A3"/>
    <w:rsid w:val="006C57DD"/>
    <w:rsid w:val="006C5C5E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7089"/>
    <w:rsid w:val="006C70F3"/>
    <w:rsid w:val="006C72E2"/>
    <w:rsid w:val="006C7833"/>
    <w:rsid w:val="006C78A0"/>
    <w:rsid w:val="006C7CE9"/>
    <w:rsid w:val="006D02B9"/>
    <w:rsid w:val="006D037F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9DB"/>
    <w:rsid w:val="006D1A7D"/>
    <w:rsid w:val="006D1C33"/>
    <w:rsid w:val="006D1D3A"/>
    <w:rsid w:val="006D1D6A"/>
    <w:rsid w:val="006D1D8E"/>
    <w:rsid w:val="006D1F9A"/>
    <w:rsid w:val="006D2164"/>
    <w:rsid w:val="006D234A"/>
    <w:rsid w:val="006D2377"/>
    <w:rsid w:val="006D2419"/>
    <w:rsid w:val="006D242F"/>
    <w:rsid w:val="006D243D"/>
    <w:rsid w:val="006D258B"/>
    <w:rsid w:val="006D2875"/>
    <w:rsid w:val="006D2973"/>
    <w:rsid w:val="006D2F4B"/>
    <w:rsid w:val="006D323A"/>
    <w:rsid w:val="006D3399"/>
    <w:rsid w:val="006D33E6"/>
    <w:rsid w:val="006D3458"/>
    <w:rsid w:val="006D3D3A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5D98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A0"/>
    <w:rsid w:val="006D7CA6"/>
    <w:rsid w:val="006E013F"/>
    <w:rsid w:val="006E0810"/>
    <w:rsid w:val="006E0868"/>
    <w:rsid w:val="006E0933"/>
    <w:rsid w:val="006E098D"/>
    <w:rsid w:val="006E0D12"/>
    <w:rsid w:val="006E0DAA"/>
    <w:rsid w:val="006E0E5E"/>
    <w:rsid w:val="006E0FB9"/>
    <w:rsid w:val="006E1055"/>
    <w:rsid w:val="006E1157"/>
    <w:rsid w:val="006E116A"/>
    <w:rsid w:val="006E124C"/>
    <w:rsid w:val="006E1791"/>
    <w:rsid w:val="006E1834"/>
    <w:rsid w:val="006E186B"/>
    <w:rsid w:val="006E1881"/>
    <w:rsid w:val="006E1CB5"/>
    <w:rsid w:val="006E1CCC"/>
    <w:rsid w:val="006E2069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4CC6"/>
    <w:rsid w:val="006E4DAA"/>
    <w:rsid w:val="006E50FE"/>
    <w:rsid w:val="006E54F5"/>
    <w:rsid w:val="006E5528"/>
    <w:rsid w:val="006E567B"/>
    <w:rsid w:val="006E5B30"/>
    <w:rsid w:val="006E5F3A"/>
    <w:rsid w:val="006E6469"/>
    <w:rsid w:val="006E6522"/>
    <w:rsid w:val="006E6732"/>
    <w:rsid w:val="006E69EF"/>
    <w:rsid w:val="006E6AA7"/>
    <w:rsid w:val="006E6AC5"/>
    <w:rsid w:val="006E6BAC"/>
    <w:rsid w:val="006E6CB1"/>
    <w:rsid w:val="006E6D56"/>
    <w:rsid w:val="006E740C"/>
    <w:rsid w:val="006E752E"/>
    <w:rsid w:val="006E767C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A85"/>
    <w:rsid w:val="006F1EBC"/>
    <w:rsid w:val="006F221E"/>
    <w:rsid w:val="006F23C3"/>
    <w:rsid w:val="006F23EA"/>
    <w:rsid w:val="006F246D"/>
    <w:rsid w:val="006F274A"/>
    <w:rsid w:val="006F2958"/>
    <w:rsid w:val="006F29F4"/>
    <w:rsid w:val="006F2A17"/>
    <w:rsid w:val="006F2AF2"/>
    <w:rsid w:val="006F2CCB"/>
    <w:rsid w:val="006F2D7D"/>
    <w:rsid w:val="006F2DA5"/>
    <w:rsid w:val="006F2E7C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BBB"/>
    <w:rsid w:val="006F4C12"/>
    <w:rsid w:val="006F4FEE"/>
    <w:rsid w:val="006F5040"/>
    <w:rsid w:val="006F5103"/>
    <w:rsid w:val="006F51B6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D1"/>
    <w:rsid w:val="006F72F6"/>
    <w:rsid w:val="006F730C"/>
    <w:rsid w:val="006F74A0"/>
    <w:rsid w:val="006F7996"/>
    <w:rsid w:val="006F7A0C"/>
    <w:rsid w:val="006F7A8C"/>
    <w:rsid w:val="006F7BC8"/>
    <w:rsid w:val="006F7C13"/>
    <w:rsid w:val="007001B3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18A"/>
    <w:rsid w:val="00703461"/>
    <w:rsid w:val="00703472"/>
    <w:rsid w:val="00703644"/>
    <w:rsid w:val="00703921"/>
    <w:rsid w:val="00703998"/>
    <w:rsid w:val="00703AC2"/>
    <w:rsid w:val="00703CD5"/>
    <w:rsid w:val="0070415E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669"/>
    <w:rsid w:val="00705875"/>
    <w:rsid w:val="00705AAC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C31"/>
    <w:rsid w:val="00707E00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AF4"/>
    <w:rsid w:val="00712E09"/>
    <w:rsid w:val="00712EF0"/>
    <w:rsid w:val="00712F76"/>
    <w:rsid w:val="00712F7F"/>
    <w:rsid w:val="00713150"/>
    <w:rsid w:val="0071316E"/>
    <w:rsid w:val="0071335A"/>
    <w:rsid w:val="007133AD"/>
    <w:rsid w:val="00713678"/>
    <w:rsid w:val="0071380B"/>
    <w:rsid w:val="00713931"/>
    <w:rsid w:val="00713B78"/>
    <w:rsid w:val="00713D48"/>
    <w:rsid w:val="00713F2D"/>
    <w:rsid w:val="00713FB8"/>
    <w:rsid w:val="00714199"/>
    <w:rsid w:val="007146C1"/>
    <w:rsid w:val="0071495F"/>
    <w:rsid w:val="00714A0E"/>
    <w:rsid w:val="00714B53"/>
    <w:rsid w:val="00714FDE"/>
    <w:rsid w:val="0071528A"/>
    <w:rsid w:val="007153D8"/>
    <w:rsid w:val="007155B7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6F7C"/>
    <w:rsid w:val="00717145"/>
    <w:rsid w:val="00717451"/>
    <w:rsid w:val="00717454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3ED"/>
    <w:rsid w:val="007225C5"/>
    <w:rsid w:val="00722667"/>
    <w:rsid w:val="007226DF"/>
    <w:rsid w:val="007227A0"/>
    <w:rsid w:val="00722814"/>
    <w:rsid w:val="0072294F"/>
    <w:rsid w:val="00722A60"/>
    <w:rsid w:val="00722F20"/>
    <w:rsid w:val="007230C8"/>
    <w:rsid w:val="007233EA"/>
    <w:rsid w:val="00723453"/>
    <w:rsid w:val="0072347C"/>
    <w:rsid w:val="00723709"/>
    <w:rsid w:val="00723829"/>
    <w:rsid w:val="007239ED"/>
    <w:rsid w:val="00723BA7"/>
    <w:rsid w:val="00723D00"/>
    <w:rsid w:val="00723E6D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376"/>
    <w:rsid w:val="00725613"/>
    <w:rsid w:val="00725770"/>
    <w:rsid w:val="0072599E"/>
    <w:rsid w:val="00725A58"/>
    <w:rsid w:val="00725ACE"/>
    <w:rsid w:val="00725D7A"/>
    <w:rsid w:val="0072617E"/>
    <w:rsid w:val="00726222"/>
    <w:rsid w:val="00726580"/>
    <w:rsid w:val="0072665C"/>
    <w:rsid w:val="007267B3"/>
    <w:rsid w:val="0072683D"/>
    <w:rsid w:val="00726891"/>
    <w:rsid w:val="00726EE5"/>
    <w:rsid w:val="007273B1"/>
    <w:rsid w:val="007279CD"/>
    <w:rsid w:val="00727D1E"/>
    <w:rsid w:val="00727D97"/>
    <w:rsid w:val="00727FAE"/>
    <w:rsid w:val="00727FC7"/>
    <w:rsid w:val="00730306"/>
    <w:rsid w:val="00730649"/>
    <w:rsid w:val="007306A2"/>
    <w:rsid w:val="00730AAF"/>
    <w:rsid w:val="00730B06"/>
    <w:rsid w:val="00730FE2"/>
    <w:rsid w:val="00730FEB"/>
    <w:rsid w:val="0073111E"/>
    <w:rsid w:val="00731241"/>
    <w:rsid w:val="0073127E"/>
    <w:rsid w:val="00731740"/>
    <w:rsid w:val="0073188A"/>
    <w:rsid w:val="00731984"/>
    <w:rsid w:val="007319D7"/>
    <w:rsid w:val="00731BEB"/>
    <w:rsid w:val="00731C79"/>
    <w:rsid w:val="00731D61"/>
    <w:rsid w:val="007321BC"/>
    <w:rsid w:val="00732343"/>
    <w:rsid w:val="007323B9"/>
    <w:rsid w:val="007325F8"/>
    <w:rsid w:val="00732C75"/>
    <w:rsid w:val="00733170"/>
    <w:rsid w:val="0073317F"/>
    <w:rsid w:val="007331FD"/>
    <w:rsid w:val="00733535"/>
    <w:rsid w:val="0073358F"/>
    <w:rsid w:val="0073369C"/>
    <w:rsid w:val="007337E9"/>
    <w:rsid w:val="00733BBF"/>
    <w:rsid w:val="00733C0B"/>
    <w:rsid w:val="00733FF5"/>
    <w:rsid w:val="0073410A"/>
    <w:rsid w:val="007341E3"/>
    <w:rsid w:val="0073444B"/>
    <w:rsid w:val="007348D1"/>
    <w:rsid w:val="00734921"/>
    <w:rsid w:val="00734A23"/>
    <w:rsid w:val="00734A93"/>
    <w:rsid w:val="00734DA8"/>
    <w:rsid w:val="00734E73"/>
    <w:rsid w:val="00734EA9"/>
    <w:rsid w:val="00735007"/>
    <w:rsid w:val="00735083"/>
    <w:rsid w:val="007354FB"/>
    <w:rsid w:val="00735732"/>
    <w:rsid w:val="00735C28"/>
    <w:rsid w:val="00735FAF"/>
    <w:rsid w:val="00736188"/>
    <w:rsid w:val="0073619F"/>
    <w:rsid w:val="00736256"/>
    <w:rsid w:val="00736908"/>
    <w:rsid w:val="00736B7A"/>
    <w:rsid w:val="00736EF4"/>
    <w:rsid w:val="00736FFD"/>
    <w:rsid w:val="00737252"/>
    <w:rsid w:val="00737255"/>
    <w:rsid w:val="00737257"/>
    <w:rsid w:val="007373BC"/>
    <w:rsid w:val="007373D1"/>
    <w:rsid w:val="00737473"/>
    <w:rsid w:val="00737708"/>
    <w:rsid w:val="0073792F"/>
    <w:rsid w:val="00737978"/>
    <w:rsid w:val="00737CBF"/>
    <w:rsid w:val="00737EAF"/>
    <w:rsid w:val="00740169"/>
    <w:rsid w:val="00740538"/>
    <w:rsid w:val="00740541"/>
    <w:rsid w:val="007405B7"/>
    <w:rsid w:val="0074078E"/>
    <w:rsid w:val="007407F0"/>
    <w:rsid w:val="007409E7"/>
    <w:rsid w:val="00740A27"/>
    <w:rsid w:val="00740B76"/>
    <w:rsid w:val="00740EB0"/>
    <w:rsid w:val="0074103D"/>
    <w:rsid w:val="00741526"/>
    <w:rsid w:val="00741763"/>
    <w:rsid w:val="00741FFA"/>
    <w:rsid w:val="007420A6"/>
    <w:rsid w:val="00742288"/>
    <w:rsid w:val="00742755"/>
    <w:rsid w:val="00742AAF"/>
    <w:rsid w:val="00742B75"/>
    <w:rsid w:val="00742E19"/>
    <w:rsid w:val="00742EC0"/>
    <w:rsid w:val="00742F0D"/>
    <w:rsid w:val="007432B1"/>
    <w:rsid w:val="00743388"/>
    <w:rsid w:val="0074349D"/>
    <w:rsid w:val="007435C5"/>
    <w:rsid w:val="0074384A"/>
    <w:rsid w:val="0074389E"/>
    <w:rsid w:val="0074399A"/>
    <w:rsid w:val="0074471F"/>
    <w:rsid w:val="0074486F"/>
    <w:rsid w:val="007449C7"/>
    <w:rsid w:val="00744A6C"/>
    <w:rsid w:val="00744D94"/>
    <w:rsid w:val="00745405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EEA"/>
    <w:rsid w:val="00746F44"/>
    <w:rsid w:val="00747180"/>
    <w:rsid w:val="007471BE"/>
    <w:rsid w:val="00747246"/>
    <w:rsid w:val="0074742A"/>
    <w:rsid w:val="0074772D"/>
    <w:rsid w:val="00747777"/>
    <w:rsid w:val="0074789B"/>
    <w:rsid w:val="007478DB"/>
    <w:rsid w:val="00747950"/>
    <w:rsid w:val="00747AFE"/>
    <w:rsid w:val="00747EE2"/>
    <w:rsid w:val="00750598"/>
    <w:rsid w:val="00750818"/>
    <w:rsid w:val="00750F2C"/>
    <w:rsid w:val="00751066"/>
    <w:rsid w:val="00751169"/>
    <w:rsid w:val="00751330"/>
    <w:rsid w:val="007513D9"/>
    <w:rsid w:val="007516D9"/>
    <w:rsid w:val="00751A89"/>
    <w:rsid w:val="00751DE5"/>
    <w:rsid w:val="00752591"/>
    <w:rsid w:val="0075261E"/>
    <w:rsid w:val="007526D9"/>
    <w:rsid w:val="007529A3"/>
    <w:rsid w:val="00752A0F"/>
    <w:rsid w:val="00752A5A"/>
    <w:rsid w:val="00752B03"/>
    <w:rsid w:val="00752B1B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9A2"/>
    <w:rsid w:val="00754A74"/>
    <w:rsid w:val="00754E04"/>
    <w:rsid w:val="00754EBA"/>
    <w:rsid w:val="00755271"/>
    <w:rsid w:val="007552D3"/>
    <w:rsid w:val="00755577"/>
    <w:rsid w:val="00755742"/>
    <w:rsid w:val="00755C03"/>
    <w:rsid w:val="00755E61"/>
    <w:rsid w:val="007560C8"/>
    <w:rsid w:val="0075622F"/>
    <w:rsid w:val="007562C5"/>
    <w:rsid w:val="00756561"/>
    <w:rsid w:val="0075687F"/>
    <w:rsid w:val="0075693C"/>
    <w:rsid w:val="00756A23"/>
    <w:rsid w:val="00756AB2"/>
    <w:rsid w:val="007571BF"/>
    <w:rsid w:val="007571C2"/>
    <w:rsid w:val="0075752B"/>
    <w:rsid w:val="007575BD"/>
    <w:rsid w:val="00757F5E"/>
    <w:rsid w:val="007602E8"/>
    <w:rsid w:val="0076053F"/>
    <w:rsid w:val="007605FF"/>
    <w:rsid w:val="007608D8"/>
    <w:rsid w:val="00760936"/>
    <w:rsid w:val="00760CF8"/>
    <w:rsid w:val="00760E27"/>
    <w:rsid w:val="00760E57"/>
    <w:rsid w:val="0076136F"/>
    <w:rsid w:val="007616FA"/>
    <w:rsid w:val="00761886"/>
    <w:rsid w:val="007620C3"/>
    <w:rsid w:val="00762238"/>
    <w:rsid w:val="00762792"/>
    <w:rsid w:val="007627E9"/>
    <w:rsid w:val="00762935"/>
    <w:rsid w:val="00762CA0"/>
    <w:rsid w:val="00762E94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80A"/>
    <w:rsid w:val="00764A26"/>
    <w:rsid w:val="00764C5E"/>
    <w:rsid w:val="00764D07"/>
    <w:rsid w:val="00764E20"/>
    <w:rsid w:val="007651AA"/>
    <w:rsid w:val="007652E6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58D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627"/>
    <w:rsid w:val="00774B0E"/>
    <w:rsid w:val="00774C0D"/>
    <w:rsid w:val="00774E07"/>
    <w:rsid w:val="00775066"/>
    <w:rsid w:val="00775278"/>
    <w:rsid w:val="007755BF"/>
    <w:rsid w:val="0077560E"/>
    <w:rsid w:val="0077569F"/>
    <w:rsid w:val="007759D5"/>
    <w:rsid w:val="00775A40"/>
    <w:rsid w:val="00775B5E"/>
    <w:rsid w:val="00775E5D"/>
    <w:rsid w:val="007760DA"/>
    <w:rsid w:val="00776118"/>
    <w:rsid w:val="00776142"/>
    <w:rsid w:val="007761FC"/>
    <w:rsid w:val="0077621C"/>
    <w:rsid w:val="00776333"/>
    <w:rsid w:val="00776341"/>
    <w:rsid w:val="0077645D"/>
    <w:rsid w:val="007766D7"/>
    <w:rsid w:val="0077692E"/>
    <w:rsid w:val="00776ABB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20D4"/>
    <w:rsid w:val="007823DF"/>
    <w:rsid w:val="007825E0"/>
    <w:rsid w:val="007827C1"/>
    <w:rsid w:val="0078318D"/>
    <w:rsid w:val="007831A9"/>
    <w:rsid w:val="007832D7"/>
    <w:rsid w:val="007832DF"/>
    <w:rsid w:val="00783332"/>
    <w:rsid w:val="007834D0"/>
    <w:rsid w:val="007837A9"/>
    <w:rsid w:val="00783869"/>
    <w:rsid w:val="007838F9"/>
    <w:rsid w:val="0078397B"/>
    <w:rsid w:val="00783CD8"/>
    <w:rsid w:val="00783D25"/>
    <w:rsid w:val="00783D73"/>
    <w:rsid w:val="00783E76"/>
    <w:rsid w:val="00783E7A"/>
    <w:rsid w:val="00783F72"/>
    <w:rsid w:val="00783FCD"/>
    <w:rsid w:val="00784019"/>
    <w:rsid w:val="00784479"/>
    <w:rsid w:val="0078448F"/>
    <w:rsid w:val="00784850"/>
    <w:rsid w:val="00784851"/>
    <w:rsid w:val="0078487E"/>
    <w:rsid w:val="007848AC"/>
    <w:rsid w:val="00784981"/>
    <w:rsid w:val="00784AFD"/>
    <w:rsid w:val="00784CCE"/>
    <w:rsid w:val="00784D3B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F2"/>
    <w:rsid w:val="00785E81"/>
    <w:rsid w:val="00785F52"/>
    <w:rsid w:val="0078618B"/>
    <w:rsid w:val="0078626A"/>
    <w:rsid w:val="00786455"/>
    <w:rsid w:val="00786896"/>
    <w:rsid w:val="0078696A"/>
    <w:rsid w:val="00786BFE"/>
    <w:rsid w:val="00786CD6"/>
    <w:rsid w:val="00787085"/>
    <w:rsid w:val="00787173"/>
    <w:rsid w:val="0078719A"/>
    <w:rsid w:val="0078729F"/>
    <w:rsid w:val="007873D9"/>
    <w:rsid w:val="00787580"/>
    <w:rsid w:val="007875A1"/>
    <w:rsid w:val="00787693"/>
    <w:rsid w:val="007876CC"/>
    <w:rsid w:val="007878BA"/>
    <w:rsid w:val="0078790A"/>
    <w:rsid w:val="00787C18"/>
    <w:rsid w:val="00787F67"/>
    <w:rsid w:val="00787FC6"/>
    <w:rsid w:val="00790060"/>
    <w:rsid w:val="007905E7"/>
    <w:rsid w:val="00791634"/>
    <w:rsid w:val="00792185"/>
    <w:rsid w:val="007921C1"/>
    <w:rsid w:val="00792C45"/>
    <w:rsid w:val="00792D57"/>
    <w:rsid w:val="00792DCB"/>
    <w:rsid w:val="00792ECF"/>
    <w:rsid w:val="00792F41"/>
    <w:rsid w:val="007932C2"/>
    <w:rsid w:val="0079365A"/>
    <w:rsid w:val="007937AF"/>
    <w:rsid w:val="00793B39"/>
    <w:rsid w:val="00793FA5"/>
    <w:rsid w:val="007940A6"/>
    <w:rsid w:val="0079417F"/>
    <w:rsid w:val="007947C6"/>
    <w:rsid w:val="00794D33"/>
    <w:rsid w:val="00794E75"/>
    <w:rsid w:val="00795987"/>
    <w:rsid w:val="00795C4F"/>
    <w:rsid w:val="00795D3D"/>
    <w:rsid w:val="00795D4E"/>
    <w:rsid w:val="00795F80"/>
    <w:rsid w:val="0079601B"/>
    <w:rsid w:val="0079612A"/>
    <w:rsid w:val="00796818"/>
    <w:rsid w:val="00796997"/>
    <w:rsid w:val="007969AD"/>
    <w:rsid w:val="00796AC2"/>
    <w:rsid w:val="00796CB0"/>
    <w:rsid w:val="00796CEF"/>
    <w:rsid w:val="00797001"/>
    <w:rsid w:val="0079711A"/>
    <w:rsid w:val="00797179"/>
    <w:rsid w:val="0079722F"/>
    <w:rsid w:val="007972C2"/>
    <w:rsid w:val="007974D1"/>
    <w:rsid w:val="00797AAF"/>
    <w:rsid w:val="00797BFD"/>
    <w:rsid w:val="00797EA5"/>
    <w:rsid w:val="00797F4B"/>
    <w:rsid w:val="007A0144"/>
    <w:rsid w:val="007A0884"/>
    <w:rsid w:val="007A0F21"/>
    <w:rsid w:val="007A10D7"/>
    <w:rsid w:val="007A1269"/>
    <w:rsid w:val="007A1313"/>
    <w:rsid w:val="007A169D"/>
    <w:rsid w:val="007A1BF8"/>
    <w:rsid w:val="007A1E46"/>
    <w:rsid w:val="007A1FFA"/>
    <w:rsid w:val="007A2053"/>
    <w:rsid w:val="007A2189"/>
    <w:rsid w:val="007A2286"/>
    <w:rsid w:val="007A2358"/>
    <w:rsid w:val="007A2485"/>
    <w:rsid w:val="007A24AC"/>
    <w:rsid w:val="007A24EC"/>
    <w:rsid w:val="007A2546"/>
    <w:rsid w:val="007A26E5"/>
    <w:rsid w:val="007A2BDE"/>
    <w:rsid w:val="007A2D46"/>
    <w:rsid w:val="007A2E7E"/>
    <w:rsid w:val="007A2F07"/>
    <w:rsid w:val="007A2F35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CE4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74A"/>
    <w:rsid w:val="007A5785"/>
    <w:rsid w:val="007A5E48"/>
    <w:rsid w:val="007A5FAB"/>
    <w:rsid w:val="007A6229"/>
    <w:rsid w:val="007A628C"/>
    <w:rsid w:val="007A62C4"/>
    <w:rsid w:val="007A668E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3E4"/>
    <w:rsid w:val="007B07BC"/>
    <w:rsid w:val="007B0870"/>
    <w:rsid w:val="007B08E5"/>
    <w:rsid w:val="007B0AB8"/>
    <w:rsid w:val="007B0B44"/>
    <w:rsid w:val="007B0B63"/>
    <w:rsid w:val="007B0C99"/>
    <w:rsid w:val="007B101A"/>
    <w:rsid w:val="007B11D9"/>
    <w:rsid w:val="007B11DA"/>
    <w:rsid w:val="007B12E4"/>
    <w:rsid w:val="007B13D8"/>
    <w:rsid w:val="007B14AA"/>
    <w:rsid w:val="007B15F0"/>
    <w:rsid w:val="007B174B"/>
    <w:rsid w:val="007B1922"/>
    <w:rsid w:val="007B1F17"/>
    <w:rsid w:val="007B205C"/>
    <w:rsid w:val="007B223B"/>
    <w:rsid w:val="007B22E5"/>
    <w:rsid w:val="007B27C9"/>
    <w:rsid w:val="007B2894"/>
    <w:rsid w:val="007B28EE"/>
    <w:rsid w:val="007B2B5D"/>
    <w:rsid w:val="007B2B6F"/>
    <w:rsid w:val="007B2E5B"/>
    <w:rsid w:val="007B2F28"/>
    <w:rsid w:val="007B2F45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3D8D"/>
    <w:rsid w:val="007B41EC"/>
    <w:rsid w:val="007B4358"/>
    <w:rsid w:val="007B45F2"/>
    <w:rsid w:val="007B460C"/>
    <w:rsid w:val="007B4691"/>
    <w:rsid w:val="007B4700"/>
    <w:rsid w:val="007B4832"/>
    <w:rsid w:val="007B4953"/>
    <w:rsid w:val="007B4976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E8"/>
    <w:rsid w:val="007B5F44"/>
    <w:rsid w:val="007B6140"/>
    <w:rsid w:val="007B6334"/>
    <w:rsid w:val="007B6478"/>
    <w:rsid w:val="007B67F1"/>
    <w:rsid w:val="007B6C96"/>
    <w:rsid w:val="007B6E5C"/>
    <w:rsid w:val="007B6EFB"/>
    <w:rsid w:val="007B7078"/>
    <w:rsid w:val="007B70D5"/>
    <w:rsid w:val="007B7192"/>
    <w:rsid w:val="007B7338"/>
    <w:rsid w:val="007B754A"/>
    <w:rsid w:val="007B772A"/>
    <w:rsid w:val="007B7896"/>
    <w:rsid w:val="007B7BCA"/>
    <w:rsid w:val="007C0347"/>
    <w:rsid w:val="007C08D6"/>
    <w:rsid w:val="007C0952"/>
    <w:rsid w:val="007C0BB6"/>
    <w:rsid w:val="007C0BE9"/>
    <w:rsid w:val="007C0D9C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7D"/>
    <w:rsid w:val="007C20A5"/>
    <w:rsid w:val="007C2147"/>
    <w:rsid w:val="007C227F"/>
    <w:rsid w:val="007C29EA"/>
    <w:rsid w:val="007C2D59"/>
    <w:rsid w:val="007C2D78"/>
    <w:rsid w:val="007C2FA8"/>
    <w:rsid w:val="007C3152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4CC3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7B3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5E"/>
    <w:rsid w:val="007D16D4"/>
    <w:rsid w:val="007D1C7D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530"/>
    <w:rsid w:val="007D2AB8"/>
    <w:rsid w:val="007D2D92"/>
    <w:rsid w:val="007D31D2"/>
    <w:rsid w:val="007D3214"/>
    <w:rsid w:val="007D3313"/>
    <w:rsid w:val="007D34AA"/>
    <w:rsid w:val="007D356D"/>
    <w:rsid w:val="007D35A6"/>
    <w:rsid w:val="007D35F4"/>
    <w:rsid w:val="007D3ADB"/>
    <w:rsid w:val="007D3BA1"/>
    <w:rsid w:val="007D3C4E"/>
    <w:rsid w:val="007D3D63"/>
    <w:rsid w:val="007D3D68"/>
    <w:rsid w:val="007D3FDE"/>
    <w:rsid w:val="007D3FED"/>
    <w:rsid w:val="007D416C"/>
    <w:rsid w:val="007D4898"/>
    <w:rsid w:val="007D4900"/>
    <w:rsid w:val="007D4DA1"/>
    <w:rsid w:val="007D4E6C"/>
    <w:rsid w:val="007D4FFB"/>
    <w:rsid w:val="007D5165"/>
    <w:rsid w:val="007D51D1"/>
    <w:rsid w:val="007D57A7"/>
    <w:rsid w:val="007D5DBF"/>
    <w:rsid w:val="007D5F4A"/>
    <w:rsid w:val="007D6085"/>
    <w:rsid w:val="007D60F2"/>
    <w:rsid w:val="007D6658"/>
    <w:rsid w:val="007D66FC"/>
    <w:rsid w:val="007D676B"/>
    <w:rsid w:val="007D6E43"/>
    <w:rsid w:val="007D7002"/>
    <w:rsid w:val="007D71F1"/>
    <w:rsid w:val="007D72F8"/>
    <w:rsid w:val="007D77C6"/>
    <w:rsid w:val="007D7862"/>
    <w:rsid w:val="007D7D34"/>
    <w:rsid w:val="007D7D9A"/>
    <w:rsid w:val="007E06DD"/>
    <w:rsid w:val="007E080D"/>
    <w:rsid w:val="007E0A3E"/>
    <w:rsid w:val="007E0C2F"/>
    <w:rsid w:val="007E0D3A"/>
    <w:rsid w:val="007E0F82"/>
    <w:rsid w:val="007E10CE"/>
    <w:rsid w:val="007E10EC"/>
    <w:rsid w:val="007E1660"/>
    <w:rsid w:val="007E2092"/>
    <w:rsid w:val="007E2578"/>
    <w:rsid w:val="007E25CD"/>
    <w:rsid w:val="007E29E1"/>
    <w:rsid w:val="007E2B1F"/>
    <w:rsid w:val="007E2CB6"/>
    <w:rsid w:val="007E2CFD"/>
    <w:rsid w:val="007E2FB0"/>
    <w:rsid w:val="007E354E"/>
    <w:rsid w:val="007E38F4"/>
    <w:rsid w:val="007E397D"/>
    <w:rsid w:val="007E3AC2"/>
    <w:rsid w:val="007E4664"/>
    <w:rsid w:val="007E466E"/>
    <w:rsid w:val="007E4771"/>
    <w:rsid w:val="007E49C9"/>
    <w:rsid w:val="007E4B8A"/>
    <w:rsid w:val="007E4C78"/>
    <w:rsid w:val="007E4CA8"/>
    <w:rsid w:val="007E4CC3"/>
    <w:rsid w:val="007E5243"/>
    <w:rsid w:val="007E5A5D"/>
    <w:rsid w:val="007E5AE9"/>
    <w:rsid w:val="007E5B38"/>
    <w:rsid w:val="007E5C3C"/>
    <w:rsid w:val="007E5EDA"/>
    <w:rsid w:val="007E5F14"/>
    <w:rsid w:val="007E5F6A"/>
    <w:rsid w:val="007E6044"/>
    <w:rsid w:val="007E609A"/>
    <w:rsid w:val="007E623E"/>
    <w:rsid w:val="007E6B8B"/>
    <w:rsid w:val="007E6EF7"/>
    <w:rsid w:val="007E6F4E"/>
    <w:rsid w:val="007E77C5"/>
    <w:rsid w:val="007E78BF"/>
    <w:rsid w:val="007E7B0B"/>
    <w:rsid w:val="007E7C43"/>
    <w:rsid w:val="007E7C57"/>
    <w:rsid w:val="007E7CF3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6F"/>
    <w:rsid w:val="007F17F3"/>
    <w:rsid w:val="007F189A"/>
    <w:rsid w:val="007F198A"/>
    <w:rsid w:val="007F1A04"/>
    <w:rsid w:val="007F1A41"/>
    <w:rsid w:val="007F211A"/>
    <w:rsid w:val="007F2293"/>
    <w:rsid w:val="007F2470"/>
    <w:rsid w:val="007F24D9"/>
    <w:rsid w:val="007F2927"/>
    <w:rsid w:val="007F2B90"/>
    <w:rsid w:val="007F2EEA"/>
    <w:rsid w:val="007F37C2"/>
    <w:rsid w:val="007F3C4A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D2B"/>
    <w:rsid w:val="007F6486"/>
    <w:rsid w:val="007F64CF"/>
    <w:rsid w:val="007F650D"/>
    <w:rsid w:val="007F6596"/>
    <w:rsid w:val="007F6751"/>
    <w:rsid w:val="007F686C"/>
    <w:rsid w:val="007F6D3C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70C"/>
    <w:rsid w:val="0080286F"/>
    <w:rsid w:val="00802910"/>
    <w:rsid w:val="00802D1A"/>
    <w:rsid w:val="00803808"/>
    <w:rsid w:val="00803CBB"/>
    <w:rsid w:val="00803D3E"/>
    <w:rsid w:val="00803D82"/>
    <w:rsid w:val="00803DEE"/>
    <w:rsid w:val="00803E34"/>
    <w:rsid w:val="00803E49"/>
    <w:rsid w:val="00803E63"/>
    <w:rsid w:val="00804148"/>
    <w:rsid w:val="00804212"/>
    <w:rsid w:val="008043A1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5E"/>
    <w:rsid w:val="008069D5"/>
    <w:rsid w:val="008069DF"/>
    <w:rsid w:val="00806BCF"/>
    <w:rsid w:val="00806D43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250"/>
    <w:rsid w:val="008105C9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84C"/>
    <w:rsid w:val="00812866"/>
    <w:rsid w:val="00812A32"/>
    <w:rsid w:val="0081310E"/>
    <w:rsid w:val="008131DD"/>
    <w:rsid w:val="008133AF"/>
    <w:rsid w:val="008133B1"/>
    <w:rsid w:val="008133D7"/>
    <w:rsid w:val="00813CDA"/>
    <w:rsid w:val="00813CF0"/>
    <w:rsid w:val="00813F8B"/>
    <w:rsid w:val="008140A5"/>
    <w:rsid w:val="00814470"/>
    <w:rsid w:val="00814879"/>
    <w:rsid w:val="008149BD"/>
    <w:rsid w:val="00814C9C"/>
    <w:rsid w:val="00814CFB"/>
    <w:rsid w:val="00814DB3"/>
    <w:rsid w:val="00814E3F"/>
    <w:rsid w:val="00814E4A"/>
    <w:rsid w:val="00814EA5"/>
    <w:rsid w:val="00815150"/>
    <w:rsid w:val="00815204"/>
    <w:rsid w:val="00815478"/>
    <w:rsid w:val="0081557F"/>
    <w:rsid w:val="00815618"/>
    <w:rsid w:val="00815938"/>
    <w:rsid w:val="0081599B"/>
    <w:rsid w:val="008159CB"/>
    <w:rsid w:val="008159F2"/>
    <w:rsid w:val="00815A03"/>
    <w:rsid w:val="00815BCC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7FC"/>
    <w:rsid w:val="00820904"/>
    <w:rsid w:val="00820A13"/>
    <w:rsid w:val="00820AEE"/>
    <w:rsid w:val="00820B8A"/>
    <w:rsid w:val="00820BB2"/>
    <w:rsid w:val="00820CD7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9F4"/>
    <w:rsid w:val="00823C84"/>
    <w:rsid w:val="00823CF6"/>
    <w:rsid w:val="00823FB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5DBB"/>
    <w:rsid w:val="00826038"/>
    <w:rsid w:val="008260E7"/>
    <w:rsid w:val="0082620B"/>
    <w:rsid w:val="0082665E"/>
    <w:rsid w:val="00826A99"/>
    <w:rsid w:val="00826ACB"/>
    <w:rsid w:val="00826C1C"/>
    <w:rsid w:val="00826F4F"/>
    <w:rsid w:val="00827266"/>
    <w:rsid w:val="0082744C"/>
    <w:rsid w:val="008277FD"/>
    <w:rsid w:val="00827BDA"/>
    <w:rsid w:val="00827CFD"/>
    <w:rsid w:val="00827E1B"/>
    <w:rsid w:val="0083012B"/>
    <w:rsid w:val="0083039F"/>
    <w:rsid w:val="00830649"/>
    <w:rsid w:val="008306FF"/>
    <w:rsid w:val="00830765"/>
    <w:rsid w:val="00830A76"/>
    <w:rsid w:val="00830AD7"/>
    <w:rsid w:val="00830B75"/>
    <w:rsid w:val="00830BC6"/>
    <w:rsid w:val="00830CAE"/>
    <w:rsid w:val="008314ED"/>
    <w:rsid w:val="00831E9F"/>
    <w:rsid w:val="0083202D"/>
    <w:rsid w:val="008324B2"/>
    <w:rsid w:val="0083253F"/>
    <w:rsid w:val="00832599"/>
    <w:rsid w:val="008326B7"/>
    <w:rsid w:val="00832732"/>
    <w:rsid w:val="008329D1"/>
    <w:rsid w:val="00832C70"/>
    <w:rsid w:val="00832C79"/>
    <w:rsid w:val="00832D3D"/>
    <w:rsid w:val="008331BF"/>
    <w:rsid w:val="008332C3"/>
    <w:rsid w:val="00833431"/>
    <w:rsid w:val="00833C2E"/>
    <w:rsid w:val="00833C93"/>
    <w:rsid w:val="008340BF"/>
    <w:rsid w:val="008342FA"/>
    <w:rsid w:val="008345AB"/>
    <w:rsid w:val="008347D5"/>
    <w:rsid w:val="00834953"/>
    <w:rsid w:val="00834B9E"/>
    <w:rsid w:val="00834D52"/>
    <w:rsid w:val="00834E45"/>
    <w:rsid w:val="00834F54"/>
    <w:rsid w:val="00835203"/>
    <w:rsid w:val="00835298"/>
    <w:rsid w:val="008352BD"/>
    <w:rsid w:val="008355F0"/>
    <w:rsid w:val="008357A5"/>
    <w:rsid w:val="00835970"/>
    <w:rsid w:val="00835978"/>
    <w:rsid w:val="00835D45"/>
    <w:rsid w:val="00835EC1"/>
    <w:rsid w:val="00836A66"/>
    <w:rsid w:val="00836AD4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A43"/>
    <w:rsid w:val="00840DBE"/>
    <w:rsid w:val="0084125B"/>
    <w:rsid w:val="0084170C"/>
    <w:rsid w:val="00841B39"/>
    <w:rsid w:val="00841B6E"/>
    <w:rsid w:val="00841BA7"/>
    <w:rsid w:val="00841D5D"/>
    <w:rsid w:val="008420F3"/>
    <w:rsid w:val="008421D1"/>
    <w:rsid w:val="00842432"/>
    <w:rsid w:val="00842684"/>
    <w:rsid w:val="008427D5"/>
    <w:rsid w:val="0084282C"/>
    <w:rsid w:val="00842A1E"/>
    <w:rsid w:val="00842BF9"/>
    <w:rsid w:val="00842DBA"/>
    <w:rsid w:val="00843814"/>
    <w:rsid w:val="0084381E"/>
    <w:rsid w:val="00843904"/>
    <w:rsid w:val="008439B8"/>
    <w:rsid w:val="00843BB5"/>
    <w:rsid w:val="00843F3F"/>
    <w:rsid w:val="0084418A"/>
    <w:rsid w:val="00844194"/>
    <w:rsid w:val="008441D1"/>
    <w:rsid w:val="008444E9"/>
    <w:rsid w:val="008446B3"/>
    <w:rsid w:val="00844ABE"/>
    <w:rsid w:val="00844B45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945"/>
    <w:rsid w:val="00846CAC"/>
    <w:rsid w:val="00847022"/>
    <w:rsid w:val="008478F6"/>
    <w:rsid w:val="00847F16"/>
    <w:rsid w:val="00847FF8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393"/>
    <w:rsid w:val="00852415"/>
    <w:rsid w:val="008524E2"/>
    <w:rsid w:val="00852597"/>
    <w:rsid w:val="008527E8"/>
    <w:rsid w:val="00852A21"/>
    <w:rsid w:val="00852AF7"/>
    <w:rsid w:val="00852B37"/>
    <w:rsid w:val="00852C05"/>
    <w:rsid w:val="00852C2F"/>
    <w:rsid w:val="00852E2A"/>
    <w:rsid w:val="00852FA6"/>
    <w:rsid w:val="00852FB3"/>
    <w:rsid w:val="0085324F"/>
    <w:rsid w:val="008533C4"/>
    <w:rsid w:val="00853404"/>
    <w:rsid w:val="00853499"/>
    <w:rsid w:val="0085354A"/>
    <w:rsid w:val="0085355C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919"/>
    <w:rsid w:val="00854AD5"/>
    <w:rsid w:val="00854BCD"/>
    <w:rsid w:val="00854BD2"/>
    <w:rsid w:val="00854CAA"/>
    <w:rsid w:val="0085503D"/>
    <w:rsid w:val="00855075"/>
    <w:rsid w:val="0085544B"/>
    <w:rsid w:val="0085568D"/>
    <w:rsid w:val="00855764"/>
    <w:rsid w:val="00855795"/>
    <w:rsid w:val="008557EF"/>
    <w:rsid w:val="00855866"/>
    <w:rsid w:val="00855B1C"/>
    <w:rsid w:val="00855C8E"/>
    <w:rsid w:val="00855D8D"/>
    <w:rsid w:val="00855FE4"/>
    <w:rsid w:val="008560CA"/>
    <w:rsid w:val="00856BAD"/>
    <w:rsid w:val="00856D6F"/>
    <w:rsid w:val="00856DCF"/>
    <w:rsid w:val="00856F02"/>
    <w:rsid w:val="00856FB8"/>
    <w:rsid w:val="0085756A"/>
    <w:rsid w:val="0085790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CA7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1F5B"/>
    <w:rsid w:val="008621E2"/>
    <w:rsid w:val="00862233"/>
    <w:rsid w:val="008626A1"/>
    <w:rsid w:val="00862D6F"/>
    <w:rsid w:val="00863162"/>
    <w:rsid w:val="008631C0"/>
    <w:rsid w:val="00863510"/>
    <w:rsid w:val="008635E8"/>
    <w:rsid w:val="00863C90"/>
    <w:rsid w:val="00863CAF"/>
    <w:rsid w:val="0086427C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6A"/>
    <w:rsid w:val="008658A6"/>
    <w:rsid w:val="00865917"/>
    <w:rsid w:val="00865AC9"/>
    <w:rsid w:val="00865D8B"/>
    <w:rsid w:val="00865DA3"/>
    <w:rsid w:val="008660A9"/>
    <w:rsid w:val="00866122"/>
    <w:rsid w:val="00866819"/>
    <w:rsid w:val="008668E7"/>
    <w:rsid w:val="008669BD"/>
    <w:rsid w:val="00866B57"/>
    <w:rsid w:val="00866CC7"/>
    <w:rsid w:val="00866D1E"/>
    <w:rsid w:val="00866D4F"/>
    <w:rsid w:val="00866FC5"/>
    <w:rsid w:val="00867070"/>
    <w:rsid w:val="008672E3"/>
    <w:rsid w:val="0086756E"/>
    <w:rsid w:val="008676E7"/>
    <w:rsid w:val="0086775D"/>
    <w:rsid w:val="00867EF6"/>
    <w:rsid w:val="00870130"/>
    <w:rsid w:val="00870192"/>
    <w:rsid w:val="00870249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1E95"/>
    <w:rsid w:val="0087207C"/>
    <w:rsid w:val="0087213D"/>
    <w:rsid w:val="00872145"/>
    <w:rsid w:val="0087272D"/>
    <w:rsid w:val="008727E0"/>
    <w:rsid w:val="008728DA"/>
    <w:rsid w:val="00872ABC"/>
    <w:rsid w:val="00872B0A"/>
    <w:rsid w:val="008730A9"/>
    <w:rsid w:val="00873258"/>
    <w:rsid w:val="008735E5"/>
    <w:rsid w:val="008735F6"/>
    <w:rsid w:val="00873735"/>
    <w:rsid w:val="00873743"/>
    <w:rsid w:val="008737D0"/>
    <w:rsid w:val="00873B28"/>
    <w:rsid w:val="00873DD9"/>
    <w:rsid w:val="00873FFA"/>
    <w:rsid w:val="008743DA"/>
    <w:rsid w:val="00874721"/>
    <w:rsid w:val="00874EF0"/>
    <w:rsid w:val="008751BB"/>
    <w:rsid w:val="0087527F"/>
    <w:rsid w:val="0087565E"/>
    <w:rsid w:val="00875863"/>
    <w:rsid w:val="008758B9"/>
    <w:rsid w:val="00875959"/>
    <w:rsid w:val="00875A0C"/>
    <w:rsid w:val="00875D38"/>
    <w:rsid w:val="00875DDB"/>
    <w:rsid w:val="00876147"/>
    <w:rsid w:val="00876486"/>
    <w:rsid w:val="00876634"/>
    <w:rsid w:val="008766C5"/>
    <w:rsid w:val="00876714"/>
    <w:rsid w:val="00876748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77ED2"/>
    <w:rsid w:val="00880024"/>
    <w:rsid w:val="008800CD"/>
    <w:rsid w:val="0088070B"/>
    <w:rsid w:val="00880ED5"/>
    <w:rsid w:val="0088114B"/>
    <w:rsid w:val="00881357"/>
    <w:rsid w:val="008815F0"/>
    <w:rsid w:val="008817E9"/>
    <w:rsid w:val="00881DDF"/>
    <w:rsid w:val="00881E2E"/>
    <w:rsid w:val="00881F37"/>
    <w:rsid w:val="00882010"/>
    <w:rsid w:val="008821A2"/>
    <w:rsid w:val="008821F6"/>
    <w:rsid w:val="00882265"/>
    <w:rsid w:val="00882B4A"/>
    <w:rsid w:val="00882B85"/>
    <w:rsid w:val="00882BA0"/>
    <w:rsid w:val="00882E2B"/>
    <w:rsid w:val="00882FAF"/>
    <w:rsid w:val="00883190"/>
    <w:rsid w:val="00883221"/>
    <w:rsid w:val="00883506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4B43"/>
    <w:rsid w:val="00884DE3"/>
    <w:rsid w:val="00885333"/>
    <w:rsid w:val="008855AB"/>
    <w:rsid w:val="00885908"/>
    <w:rsid w:val="00885AF5"/>
    <w:rsid w:val="00885F36"/>
    <w:rsid w:val="00885FE9"/>
    <w:rsid w:val="00886021"/>
    <w:rsid w:val="0088685C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0A"/>
    <w:rsid w:val="00890723"/>
    <w:rsid w:val="008908E2"/>
    <w:rsid w:val="00890FBD"/>
    <w:rsid w:val="00890FC6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1E8"/>
    <w:rsid w:val="00894484"/>
    <w:rsid w:val="00894696"/>
    <w:rsid w:val="00894740"/>
    <w:rsid w:val="0089487D"/>
    <w:rsid w:val="0089535E"/>
    <w:rsid w:val="008955C2"/>
    <w:rsid w:val="008955FC"/>
    <w:rsid w:val="00895800"/>
    <w:rsid w:val="008958C4"/>
    <w:rsid w:val="0089590C"/>
    <w:rsid w:val="0089592E"/>
    <w:rsid w:val="00895F71"/>
    <w:rsid w:val="00895F76"/>
    <w:rsid w:val="008962F0"/>
    <w:rsid w:val="00896309"/>
    <w:rsid w:val="00896385"/>
    <w:rsid w:val="0089655D"/>
    <w:rsid w:val="008966DC"/>
    <w:rsid w:val="00896708"/>
    <w:rsid w:val="0089678A"/>
    <w:rsid w:val="008969C0"/>
    <w:rsid w:val="00896CFC"/>
    <w:rsid w:val="00896E18"/>
    <w:rsid w:val="00896F51"/>
    <w:rsid w:val="00897398"/>
    <w:rsid w:val="00897972"/>
    <w:rsid w:val="00897EA3"/>
    <w:rsid w:val="00897ECF"/>
    <w:rsid w:val="008A09B7"/>
    <w:rsid w:val="008A0A00"/>
    <w:rsid w:val="008A0D81"/>
    <w:rsid w:val="008A0E3A"/>
    <w:rsid w:val="008A104D"/>
    <w:rsid w:val="008A11B4"/>
    <w:rsid w:val="008A11C2"/>
    <w:rsid w:val="008A14AC"/>
    <w:rsid w:val="008A1687"/>
    <w:rsid w:val="008A17F6"/>
    <w:rsid w:val="008A1F62"/>
    <w:rsid w:val="008A1F66"/>
    <w:rsid w:val="008A2515"/>
    <w:rsid w:val="008A2674"/>
    <w:rsid w:val="008A2735"/>
    <w:rsid w:val="008A27A7"/>
    <w:rsid w:val="008A2878"/>
    <w:rsid w:val="008A28A6"/>
    <w:rsid w:val="008A2971"/>
    <w:rsid w:val="008A2974"/>
    <w:rsid w:val="008A2BBF"/>
    <w:rsid w:val="008A2C9F"/>
    <w:rsid w:val="008A2DE6"/>
    <w:rsid w:val="008A2E1D"/>
    <w:rsid w:val="008A327B"/>
    <w:rsid w:val="008A36A7"/>
    <w:rsid w:val="008A3926"/>
    <w:rsid w:val="008A39AA"/>
    <w:rsid w:val="008A3BA7"/>
    <w:rsid w:val="008A3C6C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CD3"/>
    <w:rsid w:val="008A4D15"/>
    <w:rsid w:val="008A4D84"/>
    <w:rsid w:val="008A4E36"/>
    <w:rsid w:val="008A4E46"/>
    <w:rsid w:val="008A4FCA"/>
    <w:rsid w:val="008A5A37"/>
    <w:rsid w:val="008A5E0E"/>
    <w:rsid w:val="008A6012"/>
    <w:rsid w:val="008A6264"/>
    <w:rsid w:val="008A695F"/>
    <w:rsid w:val="008A6A93"/>
    <w:rsid w:val="008A6F39"/>
    <w:rsid w:val="008A6FA9"/>
    <w:rsid w:val="008A7009"/>
    <w:rsid w:val="008A72C9"/>
    <w:rsid w:val="008A749B"/>
    <w:rsid w:val="008A7782"/>
    <w:rsid w:val="008A784F"/>
    <w:rsid w:val="008A7CBD"/>
    <w:rsid w:val="008A7E28"/>
    <w:rsid w:val="008A7E94"/>
    <w:rsid w:val="008B0342"/>
    <w:rsid w:val="008B0458"/>
    <w:rsid w:val="008B048D"/>
    <w:rsid w:val="008B07C1"/>
    <w:rsid w:val="008B0A0A"/>
    <w:rsid w:val="008B0A37"/>
    <w:rsid w:val="008B0BD8"/>
    <w:rsid w:val="008B0C50"/>
    <w:rsid w:val="008B0D5B"/>
    <w:rsid w:val="008B1428"/>
    <w:rsid w:val="008B14B5"/>
    <w:rsid w:val="008B1631"/>
    <w:rsid w:val="008B174F"/>
    <w:rsid w:val="008B1823"/>
    <w:rsid w:val="008B1E4C"/>
    <w:rsid w:val="008B1ED5"/>
    <w:rsid w:val="008B1FF9"/>
    <w:rsid w:val="008B22AB"/>
    <w:rsid w:val="008B2968"/>
    <w:rsid w:val="008B312C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2C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2B"/>
    <w:rsid w:val="008B59A7"/>
    <w:rsid w:val="008B5D5F"/>
    <w:rsid w:val="008B5EA1"/>
    <w:rsid w:val="008B5FC7"/>
    <w:rsid w:val="008B6249"/>
    <w:rsid w:val="008B628A"/>
    <w:rsid w:val="008B62AE"/>
    <w:rsid w:val="008B639A"/>
    <w:rsid w:val="008B6585"/>
    <w:rsid w:val="008B693A"/>
    <w:rsid w:val="008B6A93"/>
    <w:rsid w:val="008B6D0D"/>
    <w:rsid w:val="008B7106"/>
    <w:rsid w:val="008B71EF"/>
    <w:rsid w:val="008B7586"/>
    <w:rsid w:val="008B79A7"/>
    <w:rsid w:val="008B7B85"/>
    <w:rsid w:val="008B7DE9"/>
    <w:rsid w:val="008B7E6A"/>
    <w:rsid w:val="008B7F4B"/>
    <w:rsid w:val="008C0333"/>
    <w:rsid w:val="008C0357"/>
    <w:rsid w:val="008C05D7"/>
    <w:rsid w:val="008C0A3B"/>
    <w:rsid w:val="008C0CB9"/>
    <w:rsid w:val="008C0F9C"/>
    <w:rsid w:val="008C1484"/>
    <w:rsid w:val="008C191D"/>
    <w:rsid w:val="008C1A74"/>
    <w:rsid w:val="008C1E1B"/>
    <w:rsid w:val="008C2454"/>
    <w:rsid w:val="008C2C26"/>
    <w:rsid w:val="008C2C4E"/>
    <w:rsid w:val="008C30AB"/>
    <w:rsid w:val="008C3257"/>
    <w:rsid w:val="008C338F"/>
    <w:rsid w:val="008C354E"/>
    <w:rsid w:val="008C3629"/>
    <w:rsid w:val="008C3AC7"/>
    <w:rsid w:val="008C3C1A"/>
    <w:rsid w:val="008C3D08"/>
    <w:rsid w:val="008C3FBE"/>
    <w:rsid w:val="008C49B2"/>
    <w:rsid w:val="008C4B1C"/>
    <w:rsid w:val="008C4B53"/>
    <w:rsid w:val="008C4B5E"/>
    <w:rsid w:val="008C4E8E"/>
    <w:rsid w:val="008C544A"/>
    <w:rsid w:val="008C56E5"/>
    <w:rsid w:val="008C57BD"/>
    <w:rsid w:val="008C5871"/>
    <w:rsid w:val="008C5A2B"/>
    <w:rsid w:val="008C5A67"/>
    <w:rsid w:val="008C5A8C"/>
    <w:rsid w:val="008C5C45"/>
    <w:rsid w:val="008C5F10"/>
    <w:rsid w:val="008C5F2E"/>
    <w:rsid w:val="008C60A4"/>
    <w:rsid w:val="008C616C"/>
    <w:rsid w:val="008C6B41"/>
    <w:rsid w:val="008C6B44"/>
    <w:rsid w:val="008C6E87"/>
    <w:rsid w:val="008C7022"/>
    <w:rsid w:val="008C730D"/>
    <w:rsid w:val="008C7418"/>
    <w:rsid w:val="008C75C4"/>
    <w:rsid w:val="008C7846"/>
    <w:rsid w:val="008C7909"/>
    <w:rsid w:val="008C7B09"/>
    <w:rsid w:val="008C7B2C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7E"/>
    <w:rsid w:val="008D2385"/>
    <w:rsid w:val="008D244F"/>
    <w:rsid w:val="008D2603"/>
    <w:rsid w:val="008D2721"/>
    <w:rsid w:val="008D2731"/>
    <w:rsid w:val="008D2C62"/>
    <w:rsid w:val="008D3063"/>
    <w:rsid w:val="008D3561"/>
    <w:rsid w:val="008D3635"/>
    <w:rsid w:val="008D3A30"/>
    <w:rsid w:val="008D3CB4"/>
    <w:rsid w:val="008D3EF0"/>
    <w:rsid w:val="008D41BA"/>
    <w:rsid w:val="008D43A7"/>
    <w:rsid w:val="008D4866"/>
    <w:rsid w:val="008D4BA1"/>
    <w:rsid w:val="008D501E"/>
    <w:rsid w:val="008D503B"/>
    <w:rsid w:val="008D52A3"/>
    <w:rsid w:val="008D532A"/>
    <w:rsid w:val="008D5684"/>
    <w:rsid w:val="008D581D"/>
    <w:rsid w:val="008D5956"/>
    <w:rsid w:val="008D5A88"/>
    <w:rsid w:val="008D5BB8"/>
    <w:rsid w:val="008D5C3A"/>
    <w:rsid w:val="008D6176"/>
    <w:rsid w:val="008D624B"/>
    <w:rsid w:val="008D631A"/>
    <w:rsid w:val="008D6672"/>
    <w:rsid w:val="008D677B"/>
    <w:rsid w:val="008D67AC"/>
    <w:rsid w:val="008D6923"/>
    <w:rsid w:val="008D69DB"/>
    <w:rsid w:val="008D6C22"/>
    <w:rsid w:val="008D6D28"/>
    <w:rsid w:val="008D6D83"/>
    <w:rsid w:val="008D727D"/>
    <w:rsid w:val="008D74A3"/>
    <w:rsid w:val="008D75FC"/>
    <w:rsid w:val="008D77EC"/>
    <w:rsid w:val="008D78FE"/>
    <w:rsid w:val="008D7C5E"/>
    <w:rsid w:val="008D7E52"/>
    <w:rsid w:val="008E0014"/>
    <w:rsid w:val="008E015B"/>
    <w:rsid w:val="008E03A4"/>
    <w:rsid w:val="008E047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B1A"/>
    <w:rsid w:val="008E2C86"/>
    <w:rsid w:val="008E2E66"/>
    <w:rsid w:val="008E2EE4"/>
    <w:rsid w:val="008E30F6"/>
    <w:rsid w:val="008E316F"/>
    <w:rsid w:val="008E343A"/>
    <w:rsid w:val="008E3609"/>
    <w:rsid w:val="008E40A3"/>
    <w:rsid w:val="008E4286"/>
    <w:rsid w:val="008E4487"/>
    <w:rsid w:val="008E45AA"/>
    <w:rsid w:val="008E4BB0"/>
    <w:rsid w:val="008E4D9B"/>
    <w:rsid w:val="008E4DF6"/>
    <w:rsid w:val="008E4EE4"/>
    <w:rsid w:val="008E531E"/>
    <w:rsid w:val="008E5884"/>
    <w:rsid w:val="008E5E5A"/>
    <w:rsid w:val="008E5E65"/>
    <w:rsid w:val="008E62E8"/>
    <w:rsid w:val="008E62F9"/>
    <w:rsid w:val="008E64D7"/>
    <w:rsid w:val="008E6942"/>
    <w:rsid w:val="008E6A99"/>
    <w:rsid w:val="008E6AAA"/>
    <w:rsid w:val="008E6C5E"/>
    <w:rsid w:val="008E741F"/>
    <w:rsid w:val="008E7644"/>
    <w:rsid w:val="008E766D"/>
    <w:rsid w:val="008E7EE3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8A"/>
    <w:rsid w:val="008F16B4"/>
    <w:rsid w:val="008F1B71"/>
    <w:rsid w:val="008F1B9F"/>
    <w:rsid w:val="008F1E14"/>
    <w:rsid w:val="008F1E68"/>
    <w:rsid w:val="008F23A1"/>
    <w:rsid w:val="008F23AF"/>
    <w:rsid w:val="008F23C7"/>
    <w:rsid w:val="008F282B"/>
    <w:rsid w:val="008F2D6C"/>
    <w:rsid w:val="008F376B"/>
    <w:rsid w:val="008F3900"/>
    <w:rsid w:val="008F3EA7"/>
    <w:rsid w:val="008F41AB"/>
    <w:rsid w:val="008F4321"/>
    <w:rsid w:val="008F445A"/>
    <w:rsid w:val="008F4516"/>
    <w:rsid w:val="008F47D0"/>
    <w:rsid w:val="008F4BA1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6ADE"/>
    <w:rsid w:val="008F745C"/>
    <w:rsid w:val="008F7971"/>
    <w:rsid w:val="008F79CE"/>
    <w:rsid w:val="008F7A7A"/>
    <w:rsid w:val="008F7CB5"/>
    <w:rsid w:val="008F7D4E"/>
    <w:rsid w:val="008F7D57"/>
    <w:rsid w:val="008F7EAE"/>
    <w:rsid w:val="008F7FB8"/>
    <w:rsid w:val="0090008B"/>
    <w:rsid w:val="009001D8"/>
    <w:rsid w:val="00900551"/>
    <w:rsid w:val="00900740"/>
    <w:rsid w:val="00900B49"/>
    <w:rsid w:val="00900D70"/>
    <w:rsid w:val="00900EE2"/>
    <w:rsid w:val="00900FF7"/>
    <w:rsid w:val="00901347"/>
    <w:rsid w:val="0090171E"/>
    <w:rsid w:val="009019FD"/>
    <w:rsid w:val="00901F4C"/>
    <w:rsid w:val="00902594"/>
    <w:rsid w:val="009026C3"/>
    <w:rsid w:val="009029DC"/>
    <w:rsid w:val="00902A6D"/>
    <w:rsid w:val="00902B21"/>
    <w:rsid w:val="00902BD7"/>
    <w:rsid w:val="00902D9C"/>
    <w:rsid w:val="00902F7A"/>
    <w:rsid w:val="00902FDF"/>
    <w:rsid w:val="0090341F"/>
    <w:rsid w:val="0090360E"/>
    <w:rsid w:val="00903A30"/>
    <w:rsid w:val="00903B3C"/>
    <w:rsid w:val="00903FDE"/>
    <w:rsid w:val="009042B5"/>
    <w:rsid w:val="009042C4"/>
    <w:rsid w:val="00904374"/>
    <w:rsid w:val="009044FE"/>
    <w:rsid w:val="0090472E"/>
    <w:rsid w:val="0090490C"/>
    <w:rsid w:val="00904D40"/>
    <w:rsid w:val="00905727"/>
    <w:rsid w:val="0090574E"/>
    <w:rsid w:val="009057D6"/>
    <w:rsid w:val="0090583E"/>
    <w:rsid w:val="009058EC"/>
    <w:rsid w:val="00905DB8"/>
    <w:rsid w:val="00906133"/>
    <w:rsid w:val="00906242"/>
    <w:rsid w:val="009064BE"/>
    <w:rsid w:val="00906690"/>
    <w:rsid w:val="00906BFA"/>
    <w:rsid w:val="0090712A"/>
    <w:rsid w:val="00907488"/>
    <w:rsid w:val="009074A2"/>
    <w:rsid w:val="009074CA"/>
    <w:rsid w:val="0090774B"/>
    <w:rsid w:val="00907895"/>
    <w:rsid w:val="009078C1"/>
    <w:rsid w:val="00907D67"/>
    <w:rsid w:val="00910433"/>
    <w:rsid w:val="00910453"/>
    <w:rsid w:val="0091056C"/>
    <w:rsid w:val="00910616"/>
    <w:rsid w:val="009109EA"/>
    <w:rsid w:val="00910CD7"/>
    <w:rsid w:val="00910E0F"/>
    <w:rsid w:val="00911102"/>
    <w:rsid w:val="009111D8"/>
    <w:rsid w:val="0091147D"/>
    <w:rsid w:val="009114E2"/>
    <w:rsid w:val="00911885"/>
    <w:rsid w:val="00911B21"/>
    <w:rsid w:val="00911C9B"/>
    <w:rsid w:val="00911E1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02A"/>
    <w:rsid w:val="009132A8"/>
    <w:rsid w:val="00913400"/>
    <w:rsid w:val="00913430"/>
    <w:rsid w:val="0091343B"/>
    <w:rsid w:val="0091344C"/>
    <w:rsid w:val="009134A7"/>
    <w:rsid w:val="009135DE"/>
    <w:rsid w:val="00913697"/>
    <w:rsid w:val="00913782"/>
    <w:rsid w:val="00913DA1"/>
    <w:rsid w:val="00913DB2"/>
    <w:rsid w:val="009141D9"/>
    <w:rsid w:val="009143E4"/>
    <w:rsid w:val="0091448E"/>
    <w:rsid w:val="0091475C"/>
    <w:rsid w:val="00914787"/>
    <w:rsid w:val="0091478A"/>
    <w:rsid w:val="00914C14"/>
    <w:rsid w:val="00914D99"/>
    <w:rsid w:val="009153BF"/>
    <w:rsid w:val="009157DF"/>
    <w:rsid w:val="0091585E"/>
    <w:rsid w:val="00915DF4"/>
    <w:rsid w:val="00915E28"/>
    <w:rsid w:val="00915E57"/>
    <w:rsid w:val="0091601C"/>
    <w:rsid w:val="00916215"/>
    <w:rsid w:val="0091687D"/>
    <w:rsid w:val="009171D8"/>
    <w:rsid w:val="00917431"/>
    <w:rsid w:val="0091769A"/>
    <w:rsid w:val="00917AC5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0F86"/>
    <w:rsid w:val="009210DE"/>
    <w:rsid w:val="0092117B"/>
    <w:rsid w:val="009212CA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8B2"/>
    <w:rsid w:val="00923AF5"/>
    <w:rsid w:val="009240ED"/>
    <w:rsid w:val="00924383"/>
    <w:rsid w:val="009247F6"/>
    <w:rsid w:val="00924B18"/>
    <w:rsid w:val="00924C3C"/>
    <w:rsid w:val="00924D4B"/>
    <w:rsid w:val="00925378"/>
    <w:rsid w:val="009256D8"/>
    <w:rsid w:val="0092575F"/>
    <w:rsid w:val="00925863"/>
    <w:rsid w:val="00925D5F"/>
    <w:rsid w:val="00925EB0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467"/>
    <w:rsid w:val="009278E1"/>
    <w:rsid w:val="00927983"/>
    <w:rsid w:val="00927C25"/>
    <w:rsid w:val="00927F84"/>
    <w:rsid w:val="00927FF1"/>
    <w:rsid w:val="0093094C"/>
    <w:rsid w:val="00930B38"/>
    <w:rsid w:val="00930C23"/>
    <w:rsid w:val="00930CEB"/>
    <w:rsid w:val="00930E09"/>
    <w:rsid w:val="00930E5C"/>
    <w:rsid w:val="00930FD4"/>
    <w:rsid w:val="00931266"/>
    <w:rsid w:val="009317F2"/>
    <w:rsid w:val="009320A1"/>
    <w:rsid w:val="009323C1"/>
    <w:rsid w:val="009324D5"/>
    <w:rsid w:val="009326A2"/>
    <w:rsid w:val="009329DF"/>
    <w:rsid w:val="00932AC4"/>
    <w:rsid w:val="00932D0F"/>
    <w:rsid w:val="00932D34"/>
    <w:rsid w:val="00933407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40"/>
    <w:rsid w:val="00934765"/>
    <w:rsid w:val="009347F2"/>
    <w:rsid w:val="009347F7"/>
    <w:rsid w:val="00934AD6"/>
    <w:rsid w:val="00934F78"/>
    <w:rsid w:val="009355AB"/>
    <w:rsid w:val="00935D6A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3F5"/>
    <w:rsid w:val="009406D3"/>
    <w:rsid w:val="009409A2"/>
    <w:rsid w:val="009409F8"/>
    <w:rsid w:val="00940ABC"/>
    <w:rsid w:val="00940B62"/>
    <w:rsid w:val="00940DDE"/>
    <w:rsid w:val="00940FFC"/>
    <w:rsid w:val="0094106D"/>
    <w:rsid w:val="00941092"/>
    <w:rsid w:val="009410B5"/>
    <w:rsid w:val="0094110A"/>
    <w:rsid w:val="00941293"/>
    <w:rsid w:val="00941535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6C9"/>
    <w:rsid w:val="00942868"/>
    <w:rsid w:val="00942AF8"/>
    <w:rsid w:val="00942D1E"/>
    <w:rsid w:val="00942E1E"/>
    <w:rsid w:val="00942F36"/>
    <w:rsid w:val="00942FF5"/>
    <w:rsid w:val="00943065"/>
    <w:rsid w:val="00943089"/>
    <w:rsid w:val="009431B4"/>
    <w:rsid w:val="00943B5E"/>
    <w:rsid w:val="00943CE0"/>
    <w:rsid w:val="00943DBE"/>
    <w:rsid w:val="00943E21"/>
    <w:rsid w:val="00943EC1"/>
    <w:rsid w:val="00943F02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3DB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2FC"/>
    <w:rsid w:val="009505B3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5C2"/>
    <w:rsid w:val="00952674"/>
    <w:rsid w:val="009527E2"/>
    <w:rsid w:val="009527FB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178"/>
    <w:rsid w:val="0096031C"/>
    <w:rsid w:val="0096062A"/>
    <w:rsid w:val="00960685"/>
    <w:rsid w:val="00960810"/>
    <w:rsid w:val="00960826"/>
    <w:rsid w:val="00960D3B"/>
    <w:rsid w:val="00960F0C"/>
    <w:rsid w:val="00960F91"/>
    <w:rsid w:val="0096129D"/>
    <w:rsid w:val="00961692"/>
    <w:rsid w:val="009619A5"/>
    <w:rsid w:val="00961ABF"/>
    <w:rsid w:val="0096227A"/>
    <w:rsid w:val="00962314"/>
    <w:rsid w:val="00962351"/>
    <w:rsid w:val="009624D5"/>
    <w:rsid w:val="009629BB"/>
    <w:rsid w:val="009630A8"/>
    <w:rsid w:val="00963111"/>
    <w:rsid w:val="00963258"/>
    <w:rsid w:val="0096331A"/>
    <w:rsid w:val="009637D6"/>
    <w:rsid w:val="00963853"/>
    <w:rsid w:val="00963975"/>
    <w:rsid w:val="00963A38"/>
    <w:rsid w:val="00963C1E"/>
    <w:rsid w:val="00963F31"/>
    <w:rsid w:val="00964042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767"/>
    <w:rsid w:val="00965B2F"/>
    <w:rsid w:val="00965B8C"/>
    <w:rsid w:val="00965D05"/>
    <w:rsid w:val="00965D88"/>
    <w:rsid w:val="00966010"/>
    <w:rsid w:val="0096626A"/>
    <w:rsid w:val="009668A9"/>
    <w:rsid w:val="00966994"/>
    <w:rsid w:val="00966A46"/>
    <w:rsid w:val="00966D3C"/>
    <w:rsid w:val="00966E07"/>
    <w:rsid w:val="00966E45"/>
    <w:rsid w:val="00966F5B"/>
    <w:rsid w:val="0096701C"/>
    <w:rsid w:val="00967174"/>
    <w:rsid w:val="009671DA"/>
    <w:rsid w:val="0096739A"/>
    <w:rsid w:val="009675C2"/>
    <w:rsid w:val="009675E0"/>
    <w:rsid w:val="0096788C"/>
    <w:rsid w:val="0096799B"/>
    <w:rsid w:val="00967C1D"/>
    <w:rsid w:val="00967E50"/>
    <w:rsid w:val="0097006C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3B6"/>
    <w:rsid w:val="009713CF"/>
    <w:rsid w:val="0097178D"/>
    <w:rsid w:val="009718CA"/>
    <w:rsid w:val="00971A98"/>
    <w:rsid w:val="00971C87"/>
    <w:rsid w:val="00971E14"/>
    <w:rsid w:val="009720C1"/>
    <w:rsid w:val="00972135"/>
    <w:rsid w:val="0097221F"/>
    <w:rsid w:val="00972411"/>
    <w:rsid w:val="00972B06"/>
    <w:rsid w:val="00972B2D"/>
    <w:rsid w:val="00972B44"/>
    <w:rsid w:val="00972E12"/>
    <w:rsid w:val="00973023"/>
    <w:rsid w:val="0097303A"/>
    <w:rsid w:val="0097314E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377"/>
    <w:rsid w:val="00974721"/>
    <w:rsid w:val="00974868"/>
    <w:rsid w:val="00974C39"/>
    <w:rsid w:val="0097506C"/>
    <w:rsid w:val="009753F7"/>
    <w:rsid w:val="0097555D"/>
    <w:rsid w:val="00975657"/>
    <w:rsid w:val="00975660"/>
    <w:rsid w:val="009757D0"/>
    <w:rsid w:val="00975B23"/>
    <w:rsid w:val="00975F0E"/>
    <w:rsid w:val="00975F21"/>
    <w:rsid w:val="00975F5A"/>
    <w:rsid w:val="00976020"/>
    <w:rsid w:val="009762DE"/>
    <w:rsid w:val="009764B1"/>
    <w:rsid w:val="0097654A"/>
    <w:rsid w:val="00976B96"/>
    <w:rsid w:val="00976CD7"/>
    <w:rsid w:val="00976F3D"/>
    <w:rsid w:val="00977020"/>
    <w:rsid w:val="009771F3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10C"/>
    <w:rsid w:val="0098130D"/>
    <w:rsid w:val="009814AF"/>
    <w:rsid w:val="0098153B"/>
    <w:rsid w:val="00981841"/>
    <w:rsid w:val="009819CC"/>
    <w:rsid w:val="00981A45"/>
    <w:rsid w:val="00981B08"/>
    <w:rsid w:val="00981CEF"/>
    <w:rsid w:val="00981D2B"/>
    <w:rsid w:val="00981E48"/>
    <w:rsid w:val="00981E58"/>
    <w:rsid w:val="00981E86"/>
    <w:rsid w:val="00982233"/>
    <w:rsid w:val="009822A8"/>
    <w:rsid w:val="00982452"/>
    <w:rsid w:val="0098274F"/>
    <w:rsid w:val="00982A8E"/>
    <w:rsid w:val="00982AFE"/>
    <w:rsid w:val="00982D44"/>
    <w:rsid w:val="00982FF8"/>
    <w:rsid w:val="0098362C"/>
    <w:rsid w:val="00983643"/>
    <w:rsid w:val="0098367F"/>
    <w:rsid w:val="009837B6"/>
    <w:rsid w:val="00983AC8"/>
    <w:rsid w:val="00983F50"/>
    <w:rsid w:val="00984025"/>
    <w:rsid w:val="009841DB"/>
    <w:rsid w:val="009846F4"/>
    <w:rsid w:val="00984841"/>
    <w:rsid w:val="00984978"/>
    <w:rsid w:val="00984B6E"/>
    <w:rsid w:val="00984B7C"/>
    <w:rsid w:val="00984CBC"/>
    <w:rsid w:val="00984E81"/>
    <w:rsid w:val="009850F2"/>
    <w:rsid w:val="00985389"/>
    <w:rsid w:val="009855AF"/>
    <w:rsid w:val="00985999"/>
    <w:rsid w:val="00985AF3"/>
    <w:rsid w:val="00985BDF"/>
    <w:rsid w:val="009860FA"/>
    <w:rsid w:val="009863E1"/>
    <w:rsid w:val="009863EF"/>
    <w:rsid w:val="00986490"/>
    <w:rsid w:val="00986BD8"/>
    <w:rsid w:val="00986CC0"/>
    <w:rsid w:val="00986D83"/>
    <w:rsid w:val="00986DCA"/>
    <w:rsid w:val="00987002"/>
    <w:rsid w:val="009878C5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783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75B"/>
    <w:rsid w:val="00994796"/>
    <w:rsid w:val="00994869"/>
    <w:rsid w:val="00994A51"/>
    <w:rsid w:val="00994AB3"/>
    <w:rsid w:val="009950CE"/>
    <w:rsid w:val="0099518C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244"/>
    <w:rsid w:val="00996302"/>
    <w:rsid w:val="00996337"/>
    <w:rsid w:val="00996426"/>
    <w:rsid w:val="00996BE2"/>
    <w:rsid w:val="009971CB"/>
    <w:rsid w:val="00997202"/>
    <w:rsid w:val="00997631"/>
    <w:rsid w:val="009979E2"/>
    <w:rsid w:val="00997C69"/>
    <w:rsid w:val="00997D98"/>
    <w:rsid w:val="00997E15"/>
    <w:rsid w:val="009A0361"/>
    <w:rsid w:val="009A045E"/>
    <w:rsid w:val="009A08B9"/>
    <w:rsid w:val="009A0DA4"/>
    <w:rsid w:val="009A0DD8"/>
    <w:rsid w:val="009A0E60"/>
    <w:rsid w:val="009A0F95"/>
    <w:rsid w:val="009A1293"/>
    <w:rsid w:val="009A1333"/>
    <w:rsid w:val="009A162E"/>
    <w:rsid w:val="009A16E9"/>
    <w:rsid w:val="009A1AF0"/>
    <w:rsid w:val="009A1DC7"/>
    <w:rsid w:val="009A1DD7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41A8"/>
    <w:rsid w:val="009A4E43"/>
    <w:rsid w:val="009A5047"/>
    <w:rsid w:val="009A544F"/>
    <w:rsid w:val="009A56CB"/>
    <w:rsid w:val="009A5A20"/>
    <w:rsid w:val="009A5D00"/>
    <w:rsid w:val="009A5F02"/>
    <w:rsid w:val="009A5F91"/>
    <w:rsid w:val="009A619E"/>
    <w:rsid w:val="009A63DA"/>
    <w:rsid w:val="009A68F0"/>
    <w:rsid w:val="009A6C95"/>
    <w:rsid w:val="009A7355"/>
    <w:rsid w:val="009A7471"/>
    <w:rsid w:val="009A75F0"/>
    <w:rsid w:val="009A76EC"/>
    <w:rsid w:val="009A7833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1D86"/>
    <w:rsid w:val="009B27DD"/>
    <w:rsid w:val="009B2839"/>
    <w:rsid w:val="009B2876"/>
    <w:rsid w:val="009B2962"/>
    <w:rsid w:val="009B29D2"/>
    <w:rsid w:val="009B2CAA"/>
    <w:rsid w:val="009B2CFB"/>
    <w:rsid w:val="009B2E9C"/>
    <w:rsid w:val="009B2ECA"/>
    <w:rsid w:val="009B30C1"/>
    <w:rsid w:val="009B33C3"/>
    <w:rsid w:val="009B33CF"/>
    <w:rsid w:val="009B341B"/>
    <w:rsid w:val="009B3591"/>
    <w:rsid w:val="009B3611"/>
    <w:rsid w:val="009B36BF"/>
    <w:rsid w:val="009B3791"/>
    <w:rsid w:val="009B3C52"/>
    <w:rsid w:val="009B3CCB"/>
    <w:rsid w:val="009B3EBA"/>
    <w:rsid w:val="009B401A"/>
    <w:rsid w:val="009B412D"/>
    <w:rsid w:val="009B4219"/>
    <w:rsid w:val="009B4593"/>
    <w:rsid w:val="009B46DE"/>
    <w:rsid w:val="009B46DF"/>
    <w:rsid w:val="009B46F0"/>
    <w:rsid w:val="009B4D9C"/>
    <w:rsid w:val="009B4DC7"/>
    <w:rsid w:val="009B4EA6"/>
    <w:rsid w:val="009B4FFB"/>
    <w:rsid w:val="009B508E"/>
    <w:rsid w:val="009B5166"/>
    <w:rsid w:val="009B5955"/>
    <w:rsid w:val="009B5ACE"/>
    <w:rsid w:val="009B5AE6"/>
    <w:rsid w:val="009B5CFD"/>
    <w:rsid w:val="009B63E6"/>
    <w:rsid w:val="009B6494"/>
    <w:rsid w:val="009B6676"/>
    <w:rsid w:val="009B6890"/>
    <w:rsid w:val="009B6F36"/>
    <w:rsid w:val="009B71EE"/>
    <w:rsid w:val="009B7353"/>
    <w:rsid w:val="009B736C"/>
    <w:rsid w:val="009B7454"/>
    <w:rsid w:val="009B7625"/>
    <w:rsid w:val="009B797F"/>
    <w:rsid w:val="009B799C"/>
    <w:rsid w:val="009B7CDA"/>
    <w:rsid w:val="009B7E9C"/>
    <w:rsid w:val="009C0236"/>
    <w:rsid w:val="009C02F3"/>
    <w:rsid w:val="009C03A2"/>
    <w:rsid w:val="009C0508"/>
    <w:rsid w:val="009C05F6"/>
    <w:rsid w:val="009C064B"/>
    <w:rsid w:val="009C0798"/>
    <w:rsid w:val="009C081A"/>
    <w:rsid w:val="009C08F9"/>
    <w:rsid w:val="009C0A63"/>
    <w:rsid w:val="009C0F19"/>
    <w:rsid w:val="009C121D"/>
    <w:rsid w:val="009C1350"/>
    <w:rsid w:val="009C155D"/>
    <w:rsid w:val="009C1721"/>
    <w:rsid w:val="009C17FB"/>
    <w:rsid w:val="009C1862"/>
    <w:rsid w:val="009C1A88"/>
    <w:rsid w:val="009C1D24"/>
    <w:rsid w:val="009C2249"/>
    <w:rsid w:val="009C237B"/>
    <w:rsid w:val="009C2396"/>
    <w:rsid w:val="009C2866"/>
    <w:rsid w:val="009C2906"/>
    <w:rsid w:val="009C2D3D"/>
    <w:rsid w:val="009C2DB8"/>
    <w:rsid w:val="009C2F53"/>
    <w:rsid w:val="009C31EF"/>
    <w:rsid w:val="009C337B"/>
    <w:rsid w:val="009C34DD"/>
    <w:rsid w:val="009C3592"/>
    <w:rsid w:val="009C39AB"/>
    <w:rsid w:val="009C3B11"/>
    <w:rsid w:val="009C42C0"/>
    <w:rsid w:val="009C43B6"/>
    <w:rsid w:val="009C4435"/>
    <w:rsid w:val="009C443E"/>
    <w:rsid w:val="009C453E"/>
    <w:rsid w:val="009C4AE8"/>
    <w:rsid w:val="009C4BF9"/>
    <w:rsid w:val="009C4D44"/>
    <w:rsid w:val="009C4E51"/>
    <w:rsid w:val="009C50DE"/>
    <w:rsid w:val="009C5211"/>
    <w:rsid w:val="009C5934"/>
    <w:rsid w:val="009C5AFF"/>
    <w:rsid w:val="009C5CD5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1BA"/>
    <w:rsid w:val="009D0461"/>
    <w:rsid w:val="009D08A7"/>
    <w:rsid w:val="009D0BA0"/>
    <w:rsid w:val="009D0BE3"/>
    <w:rsid w:val="009D0D4A"/>
    <w:rsid w:val="009D1048"/>
    <w:rsid w:val="009D1468"/>
    <w:rsid w:val="009D16C6"/>
    <w:rsid w:val="009D1A5F"/>
    <w:rsid w:val="009D20D7"/>
    <w:rsid w:val="009D230C"/>
    <w:rsid w:val="009D2311"/>
    <w:rsid w:val="009D24C6"/>
    <w:rsid w:val="009D253C"/>
    <w:rsid w:val="009D25DE"/>
    <w:rsid w:val="009D26EF"/>
    <w:rsid w:val="009D290F"/>
    <w:rsid w:val="009D2C4F"/>
    <w:rsid w:val="009D2CEF"/>
    <w:rsid w:val="009D2CFE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39B"/>
    <w:rsid w:val="009D4A63"/>
    <w:rsid w:val="009D4C9E"/>
    <w:rsid w:val="009D4D09"/>
    <w:rsid w:val="009D5280"/>
    <w:rsid w:val="009D55A3"/>
    <w:rsid w:val="009D5730"/>
    <w:rsid w:val="009D5738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6D4D"/>
    <w:rsid w:val="009D6E96"/>
    <w:rsid w:val="009D759E"/>
    <w:rsid w:val="009D7665"/>
    <w:rsid w:val="009D7775"/>
    <w:rsid w:val="009D7793"/>
    <w:rsid w:val="009D7889"/>
    <w:rsid w:val="009D7949"/>
    <w:rsid w:val="009D7B1A"/>
    <w:rsid w:val="009E01B7"/>
    <w:rsid w:val="009E03B6"/>
    <w:rsid w:val="009E08E7"/>
    <w:rsid w:val="009E0E33"/>
    <w:rsid w:val="009E0FB1"/>
    <w:rsid w:val="009E0FB7"/>
    <w:rsid w:val="009E130F"/>
    <w:rsid w:val="009E178F"/>
    <w:rsid w:val="009E1AF0"/>
    <w:rsid w:val="009E1B83"/>
    <w:rsid w:val="009E1BCB"/>
    <w:rsid w:val="009E2576"/>
    <w:rsid w:val="009E25D4"/>
    <w:rsid w:val="009E2C77"/>
    <w:rsid w:val="009E2E2E"/>
    <w:rsid w:val="009E33AF"/>
    <w:rsid w:val="009E352D"/>
    <w:rsid w:val="009E362C"/>
    <w:rsid w:val="009E381B"/>
    <w:rsid w:val="009E394B"/>
    <w:rsid w:val="009E399C"/>
    <w:rsid w:val="009E3AB3"/>
    <w:rsid w:val="009E3B7D"/>
    <w:rsid w:val="009E3B83"/>
    <w:rsid w:val="009E3C40"/>
    <w:rsid w:val="009E3DA7"/>
    <w:rsid w:val="009E3FCE"/>
    <w:rsid w:val="009E4098"/>
    <w:rsid w:val="009E4361"/>
    <w:rsid w:val="009E43D7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A14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E7D0F"/>
    <w:rsid w:val="009F00FD"/>
    <w:rsid w:val="009F01D2"/>
    <w:rsid w:val="009F03D8"/>
    <w:rsid w:val="009F0A48"/>
    <w:rsid w:val="009F0AB5"/>
    <w:rsid w:val="009F1363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198"/>
    <w:rsid w:val="009F2325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3F20"/>
    <w:rsid w:val="009F4250"/>
    <w:rsid w:val="009F426E"/>
    <w:rsid w:val="009F43C4"/>
    <w:rsid w:val="009F43E4"/>
    <w:rsid w:val="009F46CD"/>
    <w:rsid w:val="009F4746"/>
    <w:rsid w:val="009F49A6"/>
    <w:rsid w:val="009F4A35"/>
    <w:rsid w:val="009F4C53"/>
    <w:rsid w:val="009F5398"/>
    <w:rsid w:val="009F5620"/>
    <w:rsid w:val="009F5B7D"/>
    <w:rsid w:val="009F5EEA"/>
    <w:rsid w:val="009F6176"/>
    <w:rsid w:val="009F63F1"/>
    <w:rsid w:val="009F64F3"/>
    <w:rsid w:val="009F67FC"/>
    <w:rsid w:val="009F6E42"/>
    <w:rsid w:val="009F70E1"/>
    <w:rsid w:val="009F73BB"/>
    <w:rsid w:val="009F76FD"/>
    <w:rsid w:val="009F7774"/>
    <w:rsid w:val="009F7799"/>
    <w:rsid w:val="009F793F"/>
    <w:rsid w:val="009F7C4F"/>
    <w:rsid w:val="009F7D19"/>
    <w:rsid w:val="009F7DC4"/>
    <w:rsid w:val="00A00274"/>
    <w:rsid w:val="00A002FF"/>
    <w:rsid w:val="00A00590"/>
    <w:rsid w:val="00A005E5"/>
    <w:rsid w:val="00A0074A"/>
    <w:rsid w:val="00A00B17"/>
    <w:rsid w:val="00A00BA8"/>
    <w:rsid w:val="00A0109C"/>
    <w:rsid w:val="00A01103"/>
    <w:rsid w:val="00A01229"/>
    <w:rsid w:val="00A0201E"/>
    <w:rsid w:val="00A02059"/>
    <w:rsid w:val="00A0219D"/>
    <w:rsid w:val="00A0224F"/>
    <w:rsid w:val="00A022D1"/>
    <w:rsid w:val="00A025B7"/>
    <w:rsid w:val="00A02766"/>
    <w:rsid w:val="00A027A7"/>
    <w:rsid w:val="00A0288E"/>
    <w:rsid w:val="00A03377"/>
    <w:rsid w:val="00A03534"/>
    <w:rsid w:val="00A03636"/>
    <w:rsid w:val="00A038AB"/>
    <w:rsid w:val="00A03C53"/>
    <w:rsid w:val="00A03D75"/>
    <w:rsid w:val="00A03EF7"/>
    <w:rsid w:val="00A049BB"/>
    <w:rsid w:val="00A04D05"/>
    <w:rsid w:val="00A0535C"/>
    <w:rsid w:val="00A054AD"/>
    <w:rsid w:val="00A0564C"/>
    <w:rsid w:val="00A05721"/>
    <w:rsid w:val="00A05871"/>
    <w:rsid w:val="00A05A96"/>
    <w:rsid w:val="00A05CF1"/>
    <w:rsid w:val="00A05D92"/>
    <w:rsid w:val="00A05F45"/>
    <w:rsid w:val="00A06276"/>
    <w:rsid w:val="00A06581"/>
    <w:rsid w:val="00A06B98"/>
    <w:rsid w:val="00A06BF8"/>
    <w:rsid w:val="00A06C5A"/>
    <w:rsid w:val="00A070B5"/>
    <w:rsid w:val="00A07350"/>
    <w:rsid w:val="00A073CD"/>
    <w:rsid w:val="00A07494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B"/>
    <w:rsid w:val="00A10EEF"/>
    <w:rsid w:val="00A111B0"/>
    <w:rsid w:val="00A112A6"/>
    <w:rsid w:val="00A1167F"/>
    <w:rsid w:val="00A118A6"/>
    <w:rsid w:val="00A119EB"/>
    <w:rsid w:val="00A11A56"/>
    <w:rsid w:val="00A11B0A"/>
    <w:rsid w:val="00A11C0D"/>
    <w:rsid w:val="00A11F04"/>
    <w:rsid w:val="00A12374"/>
    <w:rsid w:val="00A1257B"/>
    <w:rsid w:val="00A12B96"/>
    <w:rsid w:val="00A12BFD"/>
    <w:rsid w:val="00A12D56"/>
    <w:rsid w:val="00A1341E"/>
    <w:rsid w:val="00A1352A"/>
    <w:rsid w:val="00A13737"/>
    <w:rsid w:val="00A13990"/>
    <w:rsid w:val="00A13AE5"/>
    <w:rsid w:val="00A13D75"/>
    <w:rsid w:val="00A146A3"/>
    <w:rsid w:val="00A146D0"/>
    <w:rsid w:val="00A14FFB"/>
    <w:rsid w:val="00A15321"/>
    <w:rsid w:val="00A15395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4B8"/>
    <w:rsid w:val="00A174F7"/>
    <w:rsid w:val="00A17A1C"/>
    <w:rsid w:val="00A17B20"/>
    <w:rsid w:val="00A17D24"/>
    <w:rsid w:val="00A17D69"/>
    <w:rsid w:val="00A17D77"/>
    <w:rsid w:val="00A20020"/>
    <w:rsid w:val="00A2029D"/>
    <w:rsid w:val="00A20564"/>
    <w:rsid w:val="00A205A6"/>
    <w:rsid w:val="00A205E3"/>
    <w:rsid w:val="00A207EE"/>
    <w:rsid w:val="00A20848"/>
    <w:rsid w:val="00A2085F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31B"/>
    <w:rsid w:val="00A22546"/>
    <w:rsid w:val="00A22678"/>
    <w:rsid w:val="00A2272D"/>
    <w:rsid w:val="00A22C05"/>
    <w:rsid w:val="00A22C67"/>
    <w:rsid w:val="00A22DB2"/>
    <w:rsid w:val="00A2333F"/>
    <w:rsid w:val="00A233EF"/>
    <w:rsid w:val="00A2345C"/>
    <w:rsid w:val="00A23C66"/>
    <w:rsid w:val="00A23CA5"/>
    <w:rsid w:val="00A244F3"/>
    <w:rsid w:val="00A24533"/>
    <w:rsid w:val="00A24CEE"/>
    <w:rsid w:val="00A25804"/>
    <w:rsid w:val="00A2588E"/>
    <w:rsid w:val="00A2591C"/>
    <w:rsid w:val="00A25A7B"/>
    <w:rsid w:val="00A25B8B"/>
    <w:rsid w:val="00A260F8"/>
    <w:rsid w:val="00A26248"/>
    <w:rsid w:val="00A26918"/>
    <w:rsid w:val="00A26E37"/>
    <w:rsid w:val="00A26F72"/>
    <w:rsid w:val="00A270A1"/>
    <w:rsid w:val="00A27117"/>
    <w:rsid w:val="00A271FD"/>
    <w:rsid w:val="00A27659"/>
    <w:rsid w:val="00A27776"/>
    <w:rsid w:val="00A27ADF"/>
    <w:rsid w:val="00A27B00"/>
    <w:rsid w:val="00A30296"/>
    <w:rsid w:val="00A3040C"/>
    <w:rsid w:val="00A30411"/>
    <w:rsid w:val="00A3095D"/>
    <w:rsid w:val="00A30A34"/>
    <w:rsid w:val="00A30A57"/>
    <w:rsid w:val="00A30A89"/>
    <w:rsid w:val="00A30CDE"/>
    <w:rsid w:val="00A30CE2"/>
    <w:rsid w:val="00A30CFC"/>
    <w:rsid w:val="00A3148C"/>
    <w:rsid w:val="00A3149C"/>
    <w:rsid w:val="00A314D2"/>
    <w:rsid w:val="00A315B2"/>
    <w:rsid w:val="00A31848"/>
    <w:rsid w:val="00A31AE2"/>
    <w:rsid w:val="00A31C82"/>
    <w:rsid w:val="00A31D7F"/>
    <w:rsid w:val="00A31E21"/>
    <w:rsid w:val="00A31EDE"/>
    <w:rsid w:val="00A3205F"/>
    <w:rsid w:val="00A32916"/>
    <w:rsid w:val="00A32A5B"/>
    <w:rsid w:val="00A32F32"/>
    <w:rsid w:val="00A32F4C"/>
    <w:rsid w:val="00A32FF5"/>
    <w:rsid w:val="00A33171"/>
    <w:rsid w:val="00A3345A"/>
    <w:rsid w:val="00A336DF"/>
    <w:rsid w:val="00A336F9"/>
    <w:rsid w:val="00A3371B"/>
    <w:rsid w:val="00A33A0B"/>
    <w:rsid w:val="00A33A20"/>
    <w:rsid w:val="00A33E81"/>
    <w:rsid w:val="00A33EDA"/>
    <w:rsid w:val="00A341F3"/>
    <w:rsid w:val="00A34481"/>
    <w:rsid w:val="00A3452E"/>
    <w:rsid w:val="00A3482A"/>
    <w:rsid w:val="00A34864"/>
    <w:rsid w:val="00A349A4"/>
    <w:rsid w:val="00A34A16"/>
    <w:rsid w:val="00A34A48"/>
    <w:rsid w:val="00A34C8E"/>
    <w:rsid w:val="00A34CE0"/>
    <w:rsid w:val="00A352DB"/>
    <w:rsid w:val="00A35305"/>
    <w:rsid w:val="00A3537D"/>
    <w:rsid w:val="00A354C0"/>
    <w:rsid w:val="00A35EA4"/>
    <w:rsid w:val="00A35F12"/>
    <w:rsid w:val="00A3625A"/>
    <w:rsid w:val="00A364EB"/>
    <w:rsid w:val="00A36888"/>
    <w:rsid w:val="00A368DF"/>
    <w:rsid w:val="00A36B58"/>
    <w:rsid w:val="00A36ED6"/>
    <w:rsid w:val="00A371E4"/>
    <w:rsid w:val="00A3725C"/>
    <w:rsid w:val="00A374B9"/>
    <w:rsid w:val="00A37859"/>
    <w:rsid w:val="00A378C9"/>
    <w:rsid w:val="00A379AA"/>
    <w:rsid w:val="00A37C22"/>
    <w:rsid w:val="00A37D84"/>
    <w:rsid w:val="00A403CB"/>
    <w:rsid w:val="00A406D2"/>
    <w:rsid w:val="00A40A11"/>
    <w:rsid w:val="00A40B83"/>
    <w:rsid w:val="00A41115"/>
    <w:rsid w:val="00A4123E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368"/>
    <w:rsid w:val="00A42429"/>
    <w:rsid w:val="00A424CA"/>
    <w:rsid w:val="00A424E0"/>
    <w:rsid w:val="00A42545"/>
    <w:rsid w:val="00A42676"/>
    <w:rsid w:val="00A4282A"/>
    <w:rsid w:val="00A429A1"/>
    <w:rsid w:val="00A42AD0"/>
    <w:rsid w:val="00A42B38"/>
    <w:rsid w:val="00A42BC9"/>
    <w:rsid w:val="00A42F7F"/>
    <w:rsid w:val="00A430A1"/>
    <w:rsid w:val="00A433C6"/>
    <w:rsid w:val="00A43731"/>
    <w:rsid w:val="00A4387E"/>
    <w:rsid w:val="00A438C7"/>
    <w:rsid w:val="00A44062"/>
    <w:rsid w:val="00A44105"/>
    <w:rsid w:val="00A444AD"/>
    <w:rsid w:val="00A446C0"/>
    <w:rsid w:val="00A4485F"/>
    <w:rsid w:val="00A44A7A"/>
    <w:rsid w:val="00A44C1C"/>
    <w:rsid w:val="00A450DC"/>
    <w:rsid w:val="00A450E7"/>
    <w:rsid w:val="00A45AED"/>
    <w:rsid w:val="00A45B63"/>
    <w:rsid w:val="00A45DD6"/>
    <w:rsid w:val="00A45ECC"/>
    <w:rsid w:val="00A4606B"/>
    <w:rsid w:val="00A4610A"/>
    <w:rsid w:val="00A4628A"/>
    <w:rsid w:val="00A464D0"/>
    <w:rsid w:val="00A46572"/>
    <w:rsid w:val="00A469C8"/>
    <w:rsid w:val="00A46E7D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0E2"/>
    <w:rsid w:val="00A53158"/>
    <w:rsid w:val="00A53451"/>
    <w:rsid w:val="00A53FF0"/>
    <w:rsid w:val="00A5441C"/>
    <w:rsid w:val="00A5472A"/>
    <w:rsid w:val="00A54768"/>
    <w:rsid w:val="00A549A9"/>
    <w:rsid w:val="00A54D60"/>
    <w:rsid w:val="00A54F07"/>
    <w:rsid w:val="00A54F2A"/>
    <w:rsid w:val="00A553DB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7C9"/>
    <w:rsid w:val="00A56E72"/>
    <w:rsid w:val="00A57635"/>
    <w:rsid w:val="00A57AF1"/>
    <w:rsid w:val="00A57B32"/>
    <w:rsid w:val="00A57C2D"/>
    <w:rsid w:val="00A57CF9"/>
    <w:rsid w:val="00A605EE"/>
    <w:rsid w:val="00A606C6"/>
    <w:rsid w:val="00A608DC"/>
    <w:rsid w:val="00A60B72"/>
    <w:rsid w:val="00A60D62"/>
    <w:rsid w:val="00A60D77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EF0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0F3"/>
    <w:rsid w:val="00A6312E"/>
    <w:rsid w:val="00A6374E"/>
    <w:rsid w:val="00A6386A"/>
    <w:rsid w:val="00A63C01"/>
    <w:rsid w:val="00A63CF0"/>
    <w:rsid w:val="00A63DF6"/>
    <w:rsid w:val="00A63E3F"/>
    <w:rsid w:val="00A63F01"/>
    <w:rsid w:val="00A64A7F"/>
    <w:rsid w:val="00A65116"/>
    <w:rsid w:val="00A65167"/>
    <w:rsid w:val="00A65381"/>
    <w:rsid w:val="00A65385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84"/>
    <w:rsid w:val="00A66AF9"/>
    <w:rsid w:val="00A66BCA"/>
    <w:rsid w:val="00A66C0A"/>
    <w:rsid w:val="00A6703E"/>
    <w:rsid w:val="00A6739C"/>
    <w:rsid w:val="00A674AA"/>
    <w:rsid w:val="00A674C9"/>
    <w:rsid w:val="00A674CA"/>
    <w:rsid w:val="00A6788E"/>
    <w:rsid w:val="00A679C6"/>
    <w:rsid w:val="00A67B1C"/>
    <w:rsid w:val="00A67CBD"/>
    <w:rsid w:val="00A67D0D"/>
    <w:rsid w:val="00A67D52"/>
    <w:rsid w:val="00A704ED"/>
    <w:rsid w:val="00A70582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3D9"/>
    <w:rsid w:val="00A716D9"/>
    <w:rsid w:val="00A718D5"/>
    <w:rsid w:val="00A71AF4"/>
    <w:rsid w:val="00A71B35"/>
    <w:rsid w:val="00A71CAB"/>
    <w:rsid w:val="00A71D82"/>
    <w:rsid w:val="00A72138"/>
    <w:rsid w:val="00A72401"/>
    <w:rsid w:val="00A72719"/>
    <w:rsid w:val="00A72800"/>
    <w:rsid w:val="00A728E0"/>
    <w:rsid w:val="00A72B10"/>
    <w:rsid w:val="00A732B3"/>
    <w:rsid w:val="00A732DF"/>
    <w:rsid w:val="00A73361"/>
    <w:rsid w:val="00A733B7"/>
    <w:rsid w:val="00A7376A"/>
    <w:rsid w:val="00A73FB8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A43"/>
    <w:rsid w:val="00A76D50"/>
    <w:rsid w:val="00A76E0F"/>
    <w:rsid w:val="00A775B3"/>
    <w:rsid w:val="00A77735"/>
    <w:rsid w:val="00A77A28"/>
    <w:rsid w:val="00A77FA3"/>
    <w:rsid w:val="00A806F2"/>
    <w:rsid w:val="00A807BC"/>
    <w:rsid w:val="00A808EB"/>
    <w:rsid w:val="00A81510"/>
    <w:rsid w:val="00A8164F"/>
    <w:rsid w:val="00A818A4"/>
    <w:rsid w:val="00A8196A"/>
    <w:rsid w:val="00A81C44"/>
    <w:rsid w:val="00A81CB8"/>
    <w:rsid w:val="00A82594"/>
    <w:rsid w:val="00A8270F"/>
    <w:rsid w:val="00A82B93"/>
    <w:rsid w:val="00A82CB5"/>
    <w:rsid w:val="00A82D30"/>
    <w:rsid w:val="00A830B7"/>
    <w:rsid w:val="00A8323A"/>
    <w:rsid w:val="00A83291"/>
    <w:rsid w:val="00A83342"/>
    <w:rsid w:val="00A83556"/>
    <w:rsid w:val="00A83829"/>
    <w:rsid w:val="00A838E7"/>
    <w:rsid w:val="00A83B18"/>
    <w:rsid w:val="00A83B53"/>
    <w:rsid w:val="00A83D39"/>
    <w:rsid w:val="00A83D5A"/>
    <w:rsid w:val="00A83DC7"/>
    <w:rsid w:val="00A83E80"/>
    <w:rsid w:val="00A842F7"/>
    <w:rsid w:val="00A84340"/>
    <w:rsid w:val="00A84626"/>
    <w:rsid w:val="00A8475A"/>
    <w:rsid w:val="00A84872"/>
    <w:rsid w:val="00A84888"/>
    <w:rsid w:val="00A84A03"/>
    <w:rsid w:val="00A84BB3"/>
    <w:rsid w:val="00A84C20"/>
    <w:rsid w:val="00A84E13"/>
    <w:rsid w:val="00A84E57"/>
    <w:rsid w:val="00A84FCF"/>
    <w:rsid w:val="00A853D9"/>
    <w:rsid w:val="00A859BC"/>
    <w:rsid w:val="00A85B29"/>
    <w:rsid w:val="00A85DF0"/>
    <w:rsid w:val="00A85E64"/>
    <w:rsid w:val="00A85F73"/>
    <w:rsid w:val="00A8621C"/>
    <w:rsid w:val="00A86221"/>
    <w:rsid w:val="00A8630E"/>
    <w:rsid w:val="00A86388"/>
    <w:rsid w:val="00A8648A"/>
    <w:rsid w:val="00A868FC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855"/>
    <w:rsid w:val="00A90AE7"/>
    <w:rsid w:val="00A90AFC"/>
    <w:rsid w:val="00A90CC0"/>
    <w:rsid w:val="00A90CD8"/>
    <w:rsid w:val="00A90DD6"/>
    <w:rsid w:val="00A90DE5"/>
    <w:rsid w:val="00A90F5B"/>
    <w:rsid w:val="00A90F68"/>
    <w:rsid w:val="00A90F6D"/>
    <w:rsid w:val="00A9144D"/>
    <w:rsid w:val="00A91794"/>
    <w:rsid w:val="00A91CEE"/>
    <w:rsid w:val="00A91F6D"/>
    <w:rsid w:val="00A92194"/>
    <w:rsid w:val="00A92436"/>
    <w:rsid w:val="00A92456"/>
    <w:rsid w:val="00A927CC"/>
    <w:rsid w:val="00A9283C"/>
    <w:rsid w:val="00A92A8A"/>
    <w:rsid w:val="00A92C8F"/>
    <w:rsid w:val="00A92D97"/>
    <w:rsid w:val="00A92F40"/>
    <w:rsid w:val="00A931E6"/>
    <w:rsid w:val="00A935D9"/>
    <w:rsid w:val="00A935EE"/>
    <w:rsid w:val="00A9381A"/>
    <w:rsid w:val="00A938C7"/>
    <w:rsid w:val="00A93BCB"/>
    <w:rsid w:val="00A93C0C"/>
    <w:rsid w:val="00A93E73"/>
    <w:rsid w:val="00A93EE1"/>
    <w:rsid w:val="00A93F30"/>
    <w:rsid w:val="00A93F41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049"/>
    <w:rsid w:val="00A9621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BE5"/>
    <w:rsid w:val="00A97F99"/>
    <w:rsid w:val="00AA01A6"/>
    <w:rsid w:val="00AA0276"/>
    <w:rsid w:val="00AA04CA"/>
    <w:rsid w:val="00AA066C"/>
    <w:rsid w:val="00AA0718"/>
    <w:rsid w:val="00AA0799"/>
    <w:rsid w:val="00AA0A9A"/>
    <w:rsid w:val="00AA0BF4"/>
    <w:rsid w:val="00AA0C63"/>
    <w:rsid w:val="00AA0D7F"/>
    <w:rsid w:val="00AA1254"/>
    <w:rsid w:val="00AA1318"/>
    <w:rsid w:val="00AA1576"/>
    <w:rsid w:val="00AA159C"/>
    <w:rsid w:val="00AA1615"/>
    <w:rsid w:val="00AA1807"/>
    <w:rsid w:val="00AA1987"/>
    <w:rsid w:val="00AA1997"/>
    <w:rsid w:val="00AA19EC"/>
    <w:rsid w:val="00AA1DD0"/>
    <w:rsid w:val="00AA21E4"/>
    <w:rsid w:val="00AA22DB"/>
    <w:rsid w:val="00AA281C"/>
    <w:rsid w:val="00AA285F"/>
    <w:rsid w:val="00AA28E0"/>
    <w:rsid w:val="00AA2B17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D69"/>
    <w:rsid w:val="00AA4E31"/>
    <w:rsid w:val="00AA4F93"/>
    <w:rsid w:val="00AA51E0"/>
    <w:rsid w:val="00AA5257"/>
    <w:rsid w:val="00AA5278"/>
    <w:rsid w:val="00AA559F"/>
    <w:rsid w:val="00AA5693"/>
    <w:rsid w:val="00AA58DE"/>
    <w:rsid w:val="00AA5B67"/>
    <w:rsid w:val="00AA5CEB"/>
    <w:rsid w:val="00AA5D86"/>
    <w:rsid w:val="00AA5EB8"/>
    <w:rsid w:val="00AA5FAF"/>
    <w:rsid w:val="00AA5FC7"/>
    <w:rsid w:val="00AA608B"/>
    <w:rsid w:val="00AA6324"/>
    <w:rsid w:val="00AA653D"/>
    <w:rsid w:val="00AA65A3"/>
    <w:rsid w:val="00AA65D5"/>
    <w:rsid w:val="00AA678B"/>
    <w:rsid w:val="00AA6855"/>
    <w:rsid w:val="00AA6AF1"/>
    <w:rsid w:val="00AA7047"/>
    <w:rsid w:val="00AA7048"/>
    <w:rsid w:val="00AA722E"/>
    <w:rsid w:val="00AA735A"/>
    <w:rsid w:val="00AA740D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428"/>
    <w:rsid w:val="00AB159C"/>
    <w:rsid w:val="00AB1616"/>
    <w:rsid w:val="00AB1813"/>
    <w:rsid w:val="00AB19A4"/>
    <w:rsid w:val="00AB1A71"/>
    <w:rsid w:val="00AB1C10"/>
    <w:rsid w:val="00AB1D0C"/>
    <w:rsid w:val="00AB1D3A"/>
    <w:rsid w:val="00AB21FF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3D4"/>
    <w:rsid w:val="00AB446A"/>
    <w:rsid w:val="00AB49A9"/>
    <w:rsid w:val="00AB4A28"/>
    <w:rsid w:val="00AB4C82"/>
    <w:rsid w:val="00AB4F1A"/>
    <w:rsid w:val="00AB5104"/>
    <w:rsid w:val="00AB51BA"/>
    <w:rsid w:val="00AB5243"/>
    <w:rsid w:val="00AB535C"/>
    <w:rsid w:val="00AB5409"/>
    <w:rsid w:val="00AB567E"/>
    <w:rsid w:val="00AB58B7"/>
    <w:rsid w:val="00AB592D"/>
    <w:rsid w:val="00AB5B66"/>
    <w:rsid w:val="00AB60FF"/>
    <w:rsid w:val="00AB62F6"/>
    <w:rsid w:val="00AB650E"/>
    <w:rsid w:val="00AB6562"/>
    <w:rsid w:val="00AB6713"/>
    <w:rsid w:val="00AB6782"/>
    <w:rsid w:val="00AB6DE4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7ED"/>
    <w:rsid w:val="00AC08A8"/>
    <w:rsid w:val="00AC0AC7"/>
    <w:rsid w:val="00AC0DB5"/>
    <w:rsid w:val="00AC0F54"/>
    <w:rsid w:val="00AC1103"/>
    <w:rsid w:val="00AC123D"/>
    <w:rsid w:val="00AC124B"/>
    <w:rsid w:val="00AC16A8"/>
    <w:rsid w:val="00AC202E"/>
    <w:rsid w:val="00AC215E"/>
    <w:rsid w:val="00AC2532"/>
    <w:rsid w:val="00AC285A"/>
    <w:rsid w:val="00AC2933"/>
    <w:rsid w:val="00AC2CF4"/>
    <w:rsid w:val="00AC2D28"/>
    <w:rsid w:val="00AC2ECB"/>
    <w:rsid w:val="00AC2F90"/>
    <w:rsid w:val="00AC300D"/>
    <w:rsid w:val="00AC31C1"/>
    <w:rsid w:val="00AC3369"/>
    <w:rsid w:val="00AC3383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66"/>
    <w:rsid w:val="00AC5F8D"/>
    <w:rsid w:val="00AC5FCA"/>
    <w:rsid w:val="00AC5FEE"/>
    <w:rsid w:val="00AC6384"/>
    <w:rsid w:val="00AC64A6"/>
    <w:rsid w:val="00AC6751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BEB"/>
    <w:rsid w:val="00AC7C2F"/>
    <w:rsid w:val="00AC7E47"/>
    <w:rsid w:val="00AD009F"/>
    <w:rsid w:val="00AD0109"/>
    <w:rsid w:val="00AD01F0"/>
    <w:rsid w:val="00AD03CD"/>
    <w:rsid w:val="00AD05D9"/>
    <w:rsid w:val="00AD07C2"/>
    <w:rsid w:val="00AD0C96"/>
    <w:rsid w:val="00AD10E0"/>
    <w:rsid w:val="00AD1294"/>
    <w:rsid w:val="00AD12AF"/>
    <w:rsid w:val="00AD1479"/>
    <w:rsid w:val="00AD1A49"/>
    <w:rsid w:val="00AD1FAC"/>
    <w:rsid w:val="00AD235D"/>
    <w:rsid w:val="00AD283E"/>
    <w:rsid w:val="00AD286B"/>
    <w:rsid w:val="00AD296F"/>
    <w:rsid w:val="00AD2BDB"/>
    <w:rsid w:val="00AD2DCF"/>
    <w:rsid w:val="00AD34AD"/>
    <w:rsid w:val="00AD37A9"/>
    <w:rsid w:val="00AD39F3"/>
    <w:rsid w:val="00AD3A2D"/>
    <w:rsid w:val="00AD3A8C"/>
    <w:rsid w:val="00AD3AA6"/>
    <w:rsid w:val="00AD3BF6"/>
    <w:rsid w:val="00AD41FD"/>
    <w:rsid w:val="00AD47EA"/>
    <w:rsid w:val="00AD4AB4"/>
    <w:rsid w:val="00AD4DD3"/>
    <w:rsid w:val="00AD4E96"/>
    <w:rsid w:val="00AD4FA5"/>
    <w:rsid w:val="00AD5447"/>
    <w:rsid w:val="00AD54C9"/>
    <w:rsid w:val="00AD5693"/>
    <w:rsid w:val="00AD5965"/>
    <w:rsid w:val="00AD5A57"/>
    <w:rsid w:val="00AD5B84"/>
    <w:rsid w:val="00AD5C68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D7FBF"/>
    <w:rsid w:val="00AE0083"/>
    <w:rsid w:val="00AE028E"/>
    <w:rsid w:val="00AE0294"/>
    <w:rsid w:val="00AE0331"/>
    <w:rsid w:val="00AE0480"/>
    <w:rsid w:val="00AE065E"/>
    <w:rsid w:val="00AE0682"/>
    <w:rsid w:val="00AE077C"/>
    <w:rsid w:val="00AE095D"/>
    <w:rsid w:val="00AE09F4"/>
    <w:rsid w:val="00AE0B0E"/>
    <w:rsid w:val="00AE0B4F"/>
    <w:rsid w:val="00AE0C19"/>
    <w:rsid w:val="00AE0D60"/>
    <w:rsid w:val="00AE11FE"/>
    <w:rsid w:val="00AE1310"/>
    <w:rsid w:val="00AE139C"/>
    <w:rsid w:val="00AE1641"/>
    <w:rsid w:val="00AE1729"/>
    <w:rsid w:val="00AE18CA"/>
    <w:rsid w:val="00AE1AC6"/>
    <w:rsid w:val="00AE1C68"/>
    <w:rsid w:val="00AE2188"/>
    <w:rsid w:val="00AE245E"/>
    <w:rsid w:val="00AE246A"/>
    <w:rsid w:val="00AE24B6"/>
    <w:rsid w:val="00AE2533"/>
    <w:rsid w:val="00AE25AD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266"/>
    <w:rsid w:val="00AE569A"/>
    <w:rsid w:val="00AE59C4"/>
    <w:rsid w:val="00AE59D6"/>
    <w:rsid w:val="00AE5B39"/>
    <w:rsid w:val="00AE5E28"/>
    <w:rsid w:val="00AE5FA4"/>
    <w:rsid w:val="00AE60F4"/>
    <w:rsid w:val="00AE6157"/>
    <w:rsid w:val="00AE615B"/>
    <w:rsid w:val="00AE6537"/>
    <w:rsid w:val="00AE6978"/>
    <w:rsid w:val="00AE6FA4"/>
    <w:rsid w:val="00AE737F"/>
    <w:rsid w:val="00AE781B"/>
    <w:rsid w:val="00AE7A5B"/>
    <w:rsid w:val="00AE7F1C"/>
    <w:rsid w:val="00AF06B7"/>
    <w:rsid w:val="00AF06EB"/>
    <w:rsid w:val="00AF0787"/>
    <w:rsid w:val="00AF0C39"/>
    <w:rsid w:val="00AF1073"/>
    <w:rsid w:val="00AF108F"/>
    <w:rsid w:val="00AF11F7"/>
    <w:rsid w:val="00AF1709"/>
    <w:rsid w:val="00AF2553"/>
    <w:rsid w:val="00AF2718"/>
    <w:rsid w:val="00AF2B47"/>
    <w:rsid w:val="00AF3009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191"/>
    <w:rsid w:val="00AF5395"/>
    <w:rsid w:val="00AF53C5"/>
    <w:rsid w:val="00AF55E7"/>
    <w:rsid w:val="00AF56CC"/>
    <w:rsid w:val="00AF5769"/>
    <w:rsid w:val="00AF582B"/>
    <w:rsid w:val="00AF5877"/>
    <w:rsid w:val="00AF5B7E"/>
    <w:rsid w:val="00AF6463"/>
    <w:rsid w:val="00AF6625"/>
    <w:rsid w:val="00AF67B7"/>
    <w:rsid w:val="00AF690B"/>
    <w:rsid w:val="00AF6D05"/>
    <w:rsid w:val="00AF703D"/>
    <w:rsid w:val="00AF7394"/>
    <w:rsid w:val="00AF7455"/>
    <w:rsid w:val="00AF7C55"/>
    <w:rsid w:val="00AF7ED0"/>
    <w:rsid w:val="00B001A6"/>
    <w:rsid w:val="00B0042F"/>
    <w:rsid w:val="00B005B9"/>
    <w:rsid w:val="00B00763"/>
    <w:rsid w:val="00B00A34"/>
    <w:rsid w:val="00B00BC1"/>
    <w:rsid w:val="00B00DBD"/>
    <w:rsid w:val="00B00F22"/>
    <w:rsid w:val="00B00FAD"/>
    <w:rsid w:val="00B0107C"/>
    <w:rsid w:val="00B0122F"/>
    <w:rsid w:val="00B01389"/>
    <w:rsid w:val="00B01590"/>
    <w:rsid w:val="00B01620"/>
    <w:rsid w:val="00B01A0A"/>
    <w:rsid w:val="00B01EB6"/>
    <w:rsid w:val="00B0212D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5A7"/>
    <w:rsid w:val="00B03614"/>
    <w:rsid w:val="00B0386A"/>
    <w:rsid w:val="00B03997"/>
    <w:rsid w:val="00B039D2"/>
    <w:rsid w:val="00B03C62"/>
    <w:rsid w:val="00B03C81"/>
    <w:rsid w:val="00B040A7"/>
    <w:rsid w:val="00B0410A"/>
    <w:rsid w:val="00B048C0"/>
    <w:rsid w:val="00B04F4F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2DF"/>
    <w:rsid w:val="00B07925"/>
    <w:rsid w:val="00B07B82"/>
    <w:rsid w:val="00B07E17"/>
    <w:rsid w:val="00B07E4F"/>
    <w:rsid w:val="00B07EE9"/>
    <w:rsid w:val="00B07FE2"/>
    <w:rsid w:val="00B10096"/>
    <w:rsid w:val="00B10129"/>
    <w:rsid w:val="00B10174"/>
    <w:rsid w:val="00B10333"/>
    <w:rsid w:val="00B103CB"/>
    <w:rsid w:val="00B104F0"/>
    <w:rsid w:val="00B1056A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8AE"/>
    <w:rsid w:val="00B12C6E"/>
    <w:rsid w:val="00B131C0"/>
    <w:rsid w:val="00B133AD"/>
    <w:rsid w:val="00B13C28"/>
    <w:rsid w:val="00B13D04"/>
    <w:rsid w:val="00B14161"/>
    <w:rsid w:val="00B14420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3FD"/>
    <w:rsid w:val="00B154DF"/>
    <w:rsid w:val="00B158E3"/>
    <w:rsid w:val="00B159A2"/>
    <w:rsid w:val="00B161D0"/>
    <w:rsid w:val="00B1624E"/>
    <w:rsid w:val="00B16453"/>
    <w:rsid w:val="00B164AB"/>
    <w:rsid w:val="00B16E33"/>
    <w:rsid w:val="00B16E51"/>
    <w:rsid w:val="00B16EB0"/>
    <w:rsid w:val="00B16FA7"/>
    <w:rsid w:val="00B16FDB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3C1"/>
    <w:rsid w:val="00B20514"/>
    <w:rsid w:val="00B20829"/>
    <w:rsid w:val="00B2098B"/>
    <w:rsid w:val="00B2099B"/>
    <w:rsid w:val="00B20B21"/>
    <w:rsid w:val="00B20BFC"/>
    <w:rsid w:val="00B20D3F"/>
    <w:rsid w:val="00B21194"/>
    <w:rsid w:val="00B211D9"/>
    <w:rsid w:val="00B2125C"/>
    <w:rsid w:val="00B21460"/>
    <w:rsid w:val="00B214D6"/>
    <w:rsid w:val="00B21666"/>
    <w:rsid w:val="00B217AD"/>
    <w:rsid w:val="00B21A46"/>
    <w:rsid w:val="00B21C7B"/>
    <w:rsid w:val="00B22162"/>
    <w:rsid w:val="00B22281"/>
    <w:rsid w:val="00B22284"/>
    <w:rsid w:val="00B223AB"/>
    <w:rsid w:val="00B224B5"/>
    <w:rsid w:val="00B226DE"/>
    <w:rsid w:val="00B22A4E"/>
    <w:rsid w:val="00B22BD7"/>
    <w:rsid w:val="00B22D27"/>
    <w:rsid w:val="00B22F1A"/>
    <w:rsid w:val="00B22F66"/>
    <w:rsid w:val="00B2317A"/>
    <w:rsid w:val="00B231B7"/>
    <w:rsid w:val="00B23543"/>
    <w:rsid w:val="00B237B9"/>
    <w:rsid w:val="00B239FF"/>
    <w:rsid w:val="00B23A99"/>
    <w:rsid w:val="00B23B38"/>
    <w:rsid w:val="00B23D45"/>
    <w:rsid w:val="00B23E4C"/>
    <w:rsid w:val="00B23E97"/>
    <w:rsid w:val="00B23FC9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9AC"/>
    <w:rsid w:val="00B26A10"/>
    <w:rsid w:val="00B26A48"/>
    <w:rsid w:val="00B26AD1"/>
    <w:rsid w:val="00B26B55"/>
    <w:rsid w:val="00B26EB0"/>
    <w:rsid w:val="00B26F08"/>
    <w:rsid w:val="00B27252"/>
    <w:rsid w:val="00B27830"/>
    <w:rsid w:val="00B278A1"/>
    <w:rsid w:val="00B2792F"/>
    <w:rsid w:val="00B27998"/>
    <w:rsid w:val="00B27A5A"/>
    <w:rsid w:val="00B27BB3"/>
    <w:rsid w:val="00B27C62"/>
    <w:rsid w:val="00B27DBD"/>
    <w:rsid w:val="00B27DF1"/>
    <w:rsid w:val="00B27F63"/>
    <w:rsid w:val="00B27FE5"/>
    <w:rsid w:val="00B301FC"/>
    <w:rsid w:val="00B30545"/>
    <w:rsid w:val="00B30F10"/>
    <w:rsid w:val="00B3114A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A0"/>
    <w:rsid w:val="00B31EDB"/>
    <w:rsid w:val="00B320D1"/>
    <w:rsid w:val="00B328FE"/>
    <w:rsid w:val="00B32960"/>
    <w:rsid w:val="00B32ACA"/>
    <w:rsid w:val="00B32EDE"/>
    <w:rsid w:val="00B32FAF"/>
    <w:rsid w:val="00B3304B"/>
    <w:rsid w:val="00B33193"/>
    <w:rsid w:val="00B3322D"/>
    <w:rsid w:val="00B332CB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207"/>
    <w:rsid w:val="00B3522E"/>
    <w:rsid w:val="00B35557"/>
    <w:rsid w:val="00B35756"/>
    <w:rsid w:val="00B3575B"/>
    <w:rsid w:val="00B35C09"/>
    <w:rsid w:val="00B35D6D"/>
    <w:rsid w:val="00B35E71"/>
    <w:rsid w:val="00B35F2D"/>
    <w:rsid w:val="00B3685E"/>
    <w:rsid w:val="00B3693A"/>
    <w:rsid w:val="00B36BC4"/>
    <w:rsid w:val="00B36EF5"/>
    <w:rsid w:val="00B37183"/>
    <w:rsid w:val="00B372B4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8E1"/>
    <w:rsid w:val="00B409D9"/>
    <w:rsid w:val="00B40C68"/>
    <w:rsid w:val="00B40D9A"/>
    <w:rsid w:val="00B40F2E"/>
    <w:rsid w:val="00B411AC"/>
    <w:rsid w:val="00B4149F"/>
    <w:rsid w:val="00B414DB"/>
    <w:rsid w:val="00B4164E"/>
    <w:rsid w:val="00B41915"/>
    <w:rsid w:val="00B41A7C"/>
    <w:rsid w:val="00B41B83"/>
    <w:rsid w:val="00B41B9E"/>
    <w:rsid w:val="00B41F0F"/>
    <w:rsid w:val="00B41F92"/>
    <w:rsid w:val="00B42265"/>
    <w:rsid w:val="00B4263B"/>
    <w:rsid w:val="00B429F8"/>
    <w:rsid w:val="00B42A85"/>
    <w:rsid w:val="00B42C3C"/>
    <w:rsid w:val="00B42C74"/>
    <w:rsid w:val="00B430F6"/>
    <w:rsid w:val="00B433C9"/>
    <w:rsid w:val="00B4354E"/>
    <w:rsid w:val="00B43BFF"/>
    <w:rsid w:val="00B43CB5"/>
    <w:rsid w:val="00B43CDF"/>
    <w:rsid w:val="00B43F27"/>
    <w:rsid w:val="00B441C7"/>
    <w:rsid w:val="00B444B0"/>
    <w:rsid w:val="00B448A4"/>
    <w:rsid w:val="00B44988"/>
    <w:rsid w:val="00B44CD2"/>
    <w:rsid w:val="00B44E86"/>
    <w:rsid w:val="00B4535A"/>
    <w:rsid w:val="00B4537C"/>
    <w:rsid w:val="00B454C6"/>
    <w:rsid w:val="00B454EC"/>
    <w:rsid w:val="00B455E1"/>
    <w:rsid w:val="00B456C6"/>
    <w:rsid w:val="00B45ADB"/>
    <w:rsid w:val="00B45C80"/>
    <w:rsid w:val="00B45C8F"/>
    <w:rsid w:val="00B45EC7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475D6"/>
    <w:rsid w:val="00B502E1"/>
    <w:rsid w:val="00B50413"/>
    <w:rsid w:val="00B5054D"/>
    <w:rsid w:val="00B50B97"/>
    <w:rsid w:val="00B50BBF"/>
    <w:rsid w:val="00B50F73"/>
    <w:rsid w:val="00B51058"/>
    <w:rsid w:val="00B5105F"/>
    <w:rsid w:val="00B51084"/>
    <w:rsid w:val="00B510D3"/>
    <w:rsid w:val="00B51190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6E9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1C1"/>
    <w:rsid w:val="00B53287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1D"/>
    <w:rsid w:val="00B55B67"/>
    <w:rsid w:val="00B55BA4"/>
    <w:rsid w:val="00B55F01"/>
    <w:rsid w:val="00B55F80"/>
    <w:rsid w:val="00B55F82"/>
    <w:rsid w:val="00B561ED"/>
    <w:rsid w:val="00B562E8"/>
    <w:rsid w:val="00B5664A"/>
    <w:rsid w:val="00B566DF"/>
    <w:rsid w:val="00B566FC"/>
    <w:rsid w:val="00B567A9"/>
    <w:rsid w:val="00B5699A"/>
    <w:rsid w:val="00B56A13"/>
    <w:rsid w:val="00B56E0D"/>
    <w:rsid w:val="00B56F7D"/>
    <w:rsid w:val="00B5719F"/>
    <w:rsid w:val="00B571AC"/>
    <w:rsid w:val="00B5791F"/>
    <w:rsid w:val="00B57968"/>
    <w:rsid w:val="00B57B4C"/>
    <w:rsid w:val="00B57D41"/>
    <w:rsid w:val="00B600E1"/>
    <w:rsid w:val="00B6028E"/>
    <w:rsid w:val="00B6058E"/>
    <w:rsid w:val="00B605EA"/>
    <w:rsid w:val="00B60737"/>
    <w:rsid w:val="00B60BF8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408"/>
    <w:rsid w:val="00B6355D"/>
    <w:rsid w:val="00B63837"/>
    <w:rsid w:val="00B63971"/>
    <w:rsid w:val="00B639F7"/>
    <w:rsid w:val="00B63C5C"/>
    <w:rsid w:val="00B63EA7"/>
    <w:rsid w:val="00B63EC0"/>
    <w:rsid w:val="00B64238"/>
    <w:rsid w:val="00B64420"/>
    <w:rsid w:val="00B64751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DC1"/>
    <w:rsid w:val="00B65ECC"/>
    <w:rsid w:val="00B660A6"/>
    <w:rsid w:val="00B661B0"/>
    <w:rsid w:val="00B66659"/>
    <w:rsid w:val="00B66CB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67E15"/>
    <w:rsid w:val="00B70212"/>
    <w:rsid w:val="00B7034D"/>
    <w:rsid w:val="00B70368"/>
    <w:rsid w:val="00B70797"/>
    <w:rsid w:val="00B70C9C"/>
    <w:rsid w:val="00B70F7D"/>
    <w:rsid w:val="00B7112C"/>
    <w:rsid w:val="00B711C2"/>
    <w:rsid w:val="00B711D2"/>
    <w:rsid w:val="00B713B1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8A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6F2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40"/>
    <w:rsid w:val="00B74B7A"/>
    <w:rsid w:val="00B74EB2"/>
    <w:rsid w:val="00B75693"/>
    <w:rsid w:val="00B758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36"/>
    <w:rsid w:val="00B82E7D"/>
    <w:rsid w:val="00B82F9C"/>
    <w:rsid w:val="00B83146"/>
    <w:rsid w:val="00B831A3"/>
    <w:rsid w:val="00B834CC"/>
    <w:rsid w:val="00B837B0"/>
    <w:rsid w:val="00B837D5"/>
    <w:rsid w:val="00B838BF"/>
    <w:rsid w:val="00B83AD6"/>
    <w:rsid w:val="00B83C54"/>
    <w:rsid w:val="00B83E61"/>
    <w:rsid w:val="00B84059"/>
    <w:rsid w:val="00B84094"/>
    <w:rsid w:val="00B84381"/>
    <w:rsid w:val="00B845D3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2E6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D6A"/>
    <w:rsid w:val="00B87E4C"/>
    <w:rsid w:val="00B87F24"/>
    <w:rsid w:val="00B87FA2"/>
    <w:rsid w:val="00B904E8"/>
    <w:rsid w:val="00B9050B"/>
    <w:rsid w:val="00B90570"/>
    <w:rsid w:val="00B906A4"/>
    <w:rsid w:val="00B90756"/>
    <w:rsid w:val="00B907B5"/>
    <w:rsid w:val="00B9080A"/>
    <w:rsid w:val="00B90D4D"/>
    <w:rsid w:val="00B90F30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846"/>
    <w:rsid w:val="00B93BD7"/>
    <w:rsid w:val="00B93D07"/>
    <w:rsid w:val="00B93EBD"/>
    <w:rsid w:val="00B94229"/>
    <w:rsid w:val="00B94289"/>
    <w:rsid w:val="00B945C3"/>
    <w:rsid w:val="00B948E7"/>
    <w:rsid w:val="00B949F1"/>
    <w:rsid w:val="00B949F6"/>
    <w:rsid w:val="00B94B2A"/>
    <w:rsid w:val="00B94B48"/>
    <w:rsid w:val="00B94CCF"/>
    <w:rsid w:val="00B94CF9"/>
    <w:rsid w:val="00B954CB"/>
    <w:rsid w:val="00B95775"/>
    <w:rsid w:val="00B95912"/>
    <w:rsid w:val="00B9593D"/>
    <w:rsid w:val="00B95AD4"/>
    <w:rsid w:val="00B95AE6"/>
    <w:rsid w:val="00B95E03"/>
    <w:rsid w:val="00B9626B"/>
    <w:rsid w:val="00B9631D"/>
    <w:rsid w:val="00B9632F"/>
    <w:rsid w:val="00B96494"/>
    <w:rsid w:val="00B9672E"/>
    <w:rsid w:val="00B969BB"/>
    <w:rsid w:val="00B96B58"/>
    <w:rsid w:val="00B96F09"/>
    <w:rsid w:val="00B97409"/>
    <w:rsid w:val="00B975F0"/>
    <w:rsid w:val="00B977B5"/>
    <w:rsid w:val="00B97B26"/>
    <w:rsid w:val="00B97E54"/>
    <w:rsid w:val="00BA0405"/>
    <w:rsid w:val="00BA0420"/>
    <w:rsid w:val="00BA080E"/>
    <w:rsid w:val="00BA0A17"/>
    <w:rsid w:val="00BA0EFA"/>
    <w:rsid w:val="00BA0FB0"/>
    <w:rsid w:val="00BA132A"/>
    <w:rsid w:val="00BA13E8"/>
    <w:rsid w:val="00BA14A0"/>
    <w:rsid w:val="00BA1516"/>
    <w:rsid w:val="00BA1571"/>
    <w:rsid w:val="00BA1854"/>
    <w:rsid w:val="00BA1886"/>
    <w:rsid w:val="00BA189C"/>
    <w:rsid w:val="00BA1A89"/>
    <w:rsid w:val="00BA1C7D"/>
    <w:rsid w:val="00BA1D0B"/>
    <w:rsid w:val="00BA1E67"/>
    <w:rsid w:val="00BA1EE4"/>
    <w:rsid w:val="00BA2161"/>
    <w:rsid w:val="00BA22AC"/>
    <w:rsid w:val="00BA2832"/>
    <w:rsid w:val="00BA28DD"/>
    <w:rsid w:val="00BA28F1"/>
    <w:rsid w:val="00BA2DEE"/>
    <w:rsid w:val="00BA2FFF"/>
    <w:rsid w:val="00BA3304"/>
    <w:rsid w:val="00BA339D"/>
    <w:rsid w:val="00BA36D7"/>
    <w:rsid w:val="00BA3736"/>
    <w:rsid w:val="00BA37EA"/>
    <w:rsid w:val="00BA3D40"/>
    <w:rsid w:val="00BA3F0C"/>
    <w:rsid w:val="00BA4226"/>
    <w:rsid w:val="00BA42E8"/>
    <w:rsid w:val="00BA4570"/>
    <w:rsid w:val="00BA45DD"/>
    <w:rsid w:val="00BA48DF"/>
    <w:rsid w:val="00BA4E44"/>
    <w:rsid w:val="00BA5242"/>
    <w:rsid w:val="00BA52AD"/>
    <w:rsid w:val="00BA5450"/>
    <w:rsid w:val="00BA5488"/>
    <w:rsid w:val="00BA5498"/>
    <w:rsid w:val="00BA5504"/>
    <w:rsid w:val="00BA586C"/>
    <w:rsid w:val="00BA58A8"/>
    <w:rsid w:val="00BA5998"/>
    <w:rsid w:val="00BA59F1"/>
    <w:rsid w:val="00BA5B05"/>
    <w:rsid w:val="00BA5D0A"/>
    <w:rsid w:val="00BA5E33"/>
    <w:rsid w:val="00BA6318"/>
    <w:rsid w:val="00BA67B2"/>
    <w:rsid w:val="00BA680C"/>
    <w:rsid w:val="00BA6BB0"/>
    <w:rsid w:val="00BA6C47"/>
    <w:rsid w:val="00BA6D38"/>
    <w:rsid w:val="00BA6DC2"/>
    <w:rsid w:val="00BA6EA1"/>
    <w:rsid w:val="00BA6F69"/>
    <w:rsid w:val="00BA73CC"/>
    <w:rsid w:val="00BA7702"/>
    <w:rsid w:val="00BA788B"/>
    <w:rsid w:val="00BA7B20"/>
    <w:rsid w:val="00BA7D3B"/>
    <w:rsid w:val="00BB053C"/>
    <w:rsid w:val="00BB0699"/>
    <w:rsid w:val="00BB0E69"/>
    <w:rsid w:val="00BB1154"/>
    <w:rsid w:val="00BB11BB"/>
    <w:rsid w:val="00BB12D0"/>
    <w:rsid w:val="00BB1377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0F3"/>
    <w:rsid w:val="00BB315C"/>
    <w:rsid w:val="00BB3272"/>
    <w:rsid w:val="00BB3516"/>
    <w:rsid w:val="00BB354D"/>
    <w:rsid w:val="00BB3615"/>
    <w:rsid w:val="00BB3934"/>
    <w:rsid w:val="00BB39E8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4C68"/>
    <w:rsid w:val="00BB51E1"/>
    <w:rsid w:val="00BB52F0"/>
    <w:rsid w:val="00BB533B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5C8"/>
    <w:rsid w:val="00BB763C"/>
    <w:rsid w:val="00BB7992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2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5DD"/>
    <w:rsid w:val="00BC593C"/>
    <w:rsid w:val="00BC5CA7"/>
    <w:rsid w:val="00BC5DCB"/>
    <w:rsid w:val="00BC5DDB"/>
    <w:rsid w:val="00BC61B7"/>
    <w:rsid w:val="00BC69A2"/>
    <w:rsid w:val="00BC69B9"/>
    <w:rsid w:val="00BC6D56"/>
    <w:rsid w:val="00BC6F26"/>
    <w:rsid w:val="00BC6F75"/>
    <w:rsid w:val="00BC709B"/>
    <w:rsid w:val="00BC7220"/>
    <w:rsid w:val="00BC7490"/>
    <w:rsid w:val="00BC75DA"/>
    <w:rsid w:val="00BC765B"/>
    <w:rsid w:val="00BC7707"/>
    <w:rsid w:val="00BC7962"/>
    <w:rsid w:val="00BC79CB"/>
    <w:rsid w:val="00BC7BA2"/>
    <w:rsid w:val="00BC7BCC"/>
    <w:rsid w:val="00BC7C48"/>
    <w:rsid w:val="00BC7C85"/>
    <w:rsid w:val="00BC7CF8"/>
    <w:rsid w:val="00BD04A9"/>
    <w:rsid w:val="00BD05CF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975"/>
    <w:rsid w:val="00BD2B2B"/>
    <w:rsid w:val="00BD2B43"/>
    <w:rsid w:val="00BD2C42"/>
    <w:rsid w:val="00BD31D4"/>
    <w:rsid w:val="00BD354D"/>
    <w:rsid w:val="00BD3771"/>
    <w:rsid w:val="00BD3C60"/>
    <w:rsid w:val="00BD3E84"/>
    <w:rsid w:val="00BD3F2F"/>
    <w:rsid w:val="00BD424C"/>
    <w:rsid w:val="00BD42F0"/>
    <w:rsid w:val="00BD48D2"/>
    <w:rsid w:val="00BD4905"/>
    <w:rsid w:val="00BD4B2D"/>
    <w:rsid w:val="00BD4E82"/>
    <w:rsid w:val="00BD5130"/>
    <w:rsid w:val="00BD5498"/>
    <w:rsid w:val="00BD5501"/>
    <w:rsid w:val="00BD579D"/>
    <w:rsid w:val="00BD591E"/>
    <w:rsid w:val="00BD599D"/>
    <w:rsid w:val="00BD5B4A"/>
    <w:rsid w:val="00BD6051"/>
    <w:rsid w:val="00BD61C1"/>
    <w:rsid w:val="00BD65BA"/>
    <w:rsid w:val="00BD674D"/>
    <w:rsid w:val="00BD6BA0"/>
    <w:rsid w:val="00BD6F6B"/>
    <w:rsid w:val="00BD7336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0F4B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1E27"/>
    <w:rsid w:val="00BE2075"/>
    <w:rsid w:val="00BE23A3"/>
    <w:rsid w:val="00BE2579"/>
    <w:rsid w:val="00BE27FA"/>
    <w:rsid w:val="00BE27FC"/>
    <w:rsid w:val="00BE2C94"/>
    <w:rsid w:val="00BE2E43"/>
    <w:rsid w:val="00BE2FAF"/>
    <w:rsid w:val="00BE313F"/>
    <w:rsid w:val="00BE32AA"/>
    <w:rsid w:val="00BE33E8"/>
    <w:rsid w:val="00BE3621"/>
    <w:rsid w:val="00BE36DC"/>
    <w:rsid w:val="00BE3AAF"/>
    <w:rsid w:val="00BE3CA3"/>
    <w:rsid w:val="00BE3DC8"/>
    <w:rsid w:val="00BE416D"/>
    <w:rsid w:val="00BE4446"/>
    <w:rsid w:val="00BE4588"/>
    <w:rsid w:val="00BE465C"/>
    <w:rsid w:val="00BE46A3"/>
    <w:rsid w:val="00BE4941"/>
    <w:rsid w:val="00BE4A7B"/>
    <w:rsid w:val="00BE4B0D"/>
    <w:rsid w:val="00BE4B4E"/>
    <w:rsid w:val="00BE4CA2"/>
    <w:rsid w:val="00BE4D30"/>
    <w:rsid w:val="00BE4DB1"/>
    <w:rsid w:val="00BE4F69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4F"/>
    <w:rsid w:val="00BE6AB3"/>
    <w:rsid w:val="00BE6B80"/>
    <w:rsid w:val="00BE6CCE"/>
    <w:rsid w:val="00BE6FC0"/>
    <w:rsid w:val="00BE7097"/>
    <w:rsid w:val="00BE76B2"/>
    <w:rsid w:val="00BE77E6"/>
    <w:rsid w:val="00BE7812"/>
    <w:rsid w:val="00BE78DB"/>
    <w:rsid w:val="00BE7900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1027"/>
    <w:rsid w:val="00BF1126"/>
    <w:rsid w:val="00BF1159"/>
    <w:rsid w:val="00BF1247"/>
    <w:rsid w:val="00BF14CE"/>
    <w:rsid w:val="00BF14FE"/>
    <w:rsid w:val="00BF1562"/>
    <w:rsid w:val="00BF15C6"/>
    <w:rsid w:val="00BF1838"/>
    <w:rsid w:val="00BF1880"/>
    <w:rsid w:val="00BF1B2D"/>
    <w:rsid w:val="00BF1BFF"/>
    <w:rsid w:val="00BF1CF3"/>
    <w:rsid w:val="00BF1D34"/>
    <w:rsid w:val="00BF1DFF"/>
    <w:rsid w:val="00BF1F8D"/>
    <w:rsid w:val="00BF2418"/>
    <w:rsid w:val="00BF2A3E"/>
    <w:rsid w:val="00BF31A7"/>
    <w:rsid w:val="00BF350C"/>
    <w:rsid w:val="00BF3A54"/>
    <w:rsid w:val="00BF3AD1"/>
    <w:rsid w:val="00BF3E03"/>
    <w:rsid w:val="00BF408E"/>
    <w:rsid w:val="00BF40B6"/>
    <w:rsid w:val="00BF41B4"/>
    <w:rsid w:val="00BF429E"/>
    <w:rsid w:val="00BF45D3"/>
    <w:rsid w:val="00BF46F7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5DC"/>
    <w:rsid w:val="00BF6702"/>
    <w:rsid w:val="00BF67D2"/>
    <w:rsid w:val="00BF6843"/>
    <w:rsid w:val="00BF7022"/>
    <w:rsid w:val="00BF745D"/>
    <w:rsid w:val="00BF77E9"/>
    <w:rsid w:val="00BF7843"/>
    <w:rsid w:val="00BF7945"/>
    <w:rsid w:val="00BF79CB"/>
    <w:rsid w:val="00BF7A67"/>
    <w:rsid w:val="00BF7C5C"/>
    <w:rsid w:val="00BF7D0F"/>
    <w:rsid w:val="00BF7F6D"/>
    <w:rsid w:val="00BF7FD9"/>
    <w:rsid w:val="00C0003D"/>
    <w:rsid w:val="00C00390"/>
    <w:rsid w:val="00C00425"/>
    <w:rsid w:val="00C005F8"/>
    <w:rsid w:val="00C00B59"/>
    <w:rsid w:val="00C00DAC"/>
    <w:rsid w:val="00C00DD3"/>
    <w:rsid w:val="00C00F5A"/>
    <w:rsid w:val="00C01212"/>
    <w:rsid w:val="00C0146C"/>
    <w:rsid w:val="00C017D8"/>
    <w:rsid w:val="00C017EF"/>
    <w:rsid w:val="00C01945"/>
    <w:rsid w:val="00C01B79"/>
    <w:rsid w:val="00C01C9D"/>
    <w:rsid w:val="00C01D7A"/>
    <w:rsid w:val="00C0201D"/>
    <w:rsid w:val="00C0202A"/>
    <w:rsid w:val="00C020F2"/>
    <w:rsid w:val="00C02401"/>
    <w:rsid w:val="00C02481"/>
    <w:rsid w:val="00C02DD2"/>
    <w:rsid w:val="00C0306A"/>
    <w:rsid w:val="00C03143"/>
    <w:rsid w:val="00C03162"/>
    <w:rsid w:val="00C031C3"/>
    <w:rsid w:val="00C031C6"/>
    <w:rsid w:val="00C03487"/>
    <w:rsid w:val="00C03563"/>
    <w:rsid w:val="00C03A86"/>
    <w:rsid w:val="00C03A8B"/>
    <w:rsid w:val="00C03ABB"/>
    <w:rsid w:val="00C03B3A"/>
    <w:rsid w:val="00C03E3B"/>
    <w:rsid w:val="00C04444"/>
    <w:rsid w:val="00C047FF"/>
    <w:rsid w:val="00C04BEF"/>
    <w:rsid w:val="00C04E72"/>
    <w:rsid w:val="00C04F22"/>
    <w:rsid w:val="00C04F5D"/>
    <w:rsid w:val="00C0550D"/>
    <w:rsid w:val="00C05763"/>
    <w:rsid w:val="00C05930"/>
    <w:rsid w:val="00C0632D"/>
    <w:rsid w:val="00C063FD"/>
    <w:rsid w:val="00C06462"/>
    <w:rsid w:val="00C06580"/>
    <w:rsid w:val="00C06708"/>
    <w:rsid w:val="00C06781"/>
    <w:rsid w:val="00C06879"/>
    <w:rsid w:val="00C06C48"/>
    <w:rsid w:val="00C0706E"/>
    <w:rsid w:val="00C07587"/>
    <w:rsid w:val="00C07805"/>
    <w:rsid w:val="00C078FC"/>
    <w:rsid w:val="00C07FBD"/>
    <w:rsid w:val="00C07FFE"/>
    <w:rsid w:val="00C102C5"/>
    <w:rsid w:val="00C10349"/>
    <w:rsid w:val="00C10977"/>
    <w:rsid w:val="00C10B4E"/>
    <w:rsid w:val="00C10C7A"/>
    <w:rsid w:val="00C10DE0"/>
    <w:rsid w:val="00C10E25"/>
    <w:rsid w:val="00C10EE4"/>
    <w:rsid w:val="00C10F68"/>
    <w:rsid w:val="00C10FB5"/>
    <w:rsid w:val="00C110C3"/>
    <w:rsid w:val="00C1173C"/>
    <w:rsid w:val="00C1185F"/>
    <w:rsid w:val="00C11E0B"/>
    <w:rsid w:val="00C11E4C"/>
    <w:rsid w:val="00C11FED"/>
    <w:rsid w:val="00C1208C"/>
    <w:rsid w:val="00C121D7"/>
    <w:rsid w:val="00C12409"/>
    <w:rsid w:val="00C12871"/>
    <w:rsid w:val="00C12945"/>
    <w:rsid w:val="00C1298C"/>
    <w:rsid w:val="00C129E4"/>
    <w:rsid w:val="00C12A67"/>
    <w:rsid w:val="00C1308D"/>
    <w:rsid w:val="00C130C8"/>
    <w:rsid w:val="00C133D9"/>
    <w:rsid w:val="00C13D41"/>
    <w:rsid w:val="00C1434E"/>
    <w:rsid w:val="00C14783"/>
    <w:rsid w:val="00C1488F"/>
    <w:rsid w:val="00C148AC"/>
    <w:rsid w:val="00C149B7"/>
    <w:rsid w:val="00C14D64"/>
    <w:rsid w:val="00C14FB7"/>
    <w:rsid w:val="00C15115"/>
    <w:rsid w:val="00C152C8"/>
    <w:rsid w:val="00C154BD"/>
    <w:rsid w:val="00C1570F"/>
    <w:rsid w:val="00C15774"/>
    <w:rsid w:val="00C15CFD"/>
    <w:rsid w:val="00C15D3A"/>
    <w:rsid w:val="00C16066"/>
    <w:rsid w:val="00C16748"/>
    <w:rsid w:val="00C167A7"/>
    <w:rsid w:val="00C16827"/>
    <w:rsid w:val="00C1686A"/>
    <w:rsid w:val="00C16878"/>
    <w:rsid w:val="00C169AB"/>
    <w:rsid w:val="00C16C47"/>
    <w:rsid w:val="00C171F7"/>
    <w:rsid w:val="00C179B9"/>
    <w:rsid w:val="00C17C61"/>
    <w:rsid w:val="00C17DBC"/>
    <w:rsid w:val="00C17F0A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F40"/>
    <w:rsid w:val="00C25102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329"/>
    <w:rsid w:val="00C2660B"/>
    <w:rsid w:val="00C26BF6"/>
    <w:rsid w:val="00C26C78"/>
    <w:rsid w:val="00C26CD6"/>
    <w:rsid w:val="00C26D7C"/>
    <w:rsid w:val="00C26FF2"/>
    <w:rsid w:val="00C2730E"/>
    <w:rsid w:val="00C2749E"/>
    <w:rsid w:val="00C2798B"/>
    <w:rsid w:val="00C3059D"/>
    <w:rsid w:val="00C3080D"/>
    <w:rsid w:val="00C30B87"/>
    <w:rsid w:val="00C30C5E"/>
    <w:rsid w:val="00C30EFC"/>
    <w:rsid w:val="00C312A4"/>
    <w:rsid w:val="00C314CD"/>
    <w:rsid w:val="00C31EC7"/>
    <w:rsid w:val="00C32517"/>
    <w:rsid w:val="00C32786"/>
    <w:rsid w:val="00C3299A"/>
    <w:rsid w:val="00C32F54"/>
    <w:rsid w:val="00C32F6F"/>
    <w:rsid w:val="00C33168"/>
    <w:rsid w:val="00C3338B"/>
    <w:rsid w:val="00C334E8"/>
    <w:rsid w:val="00C3350A"/>
    <w:rsid w:val="00C33BB2"/>
    <w:rsid w:val="00C33CED"/>
    <w:rsid w:val="00C33D59"/>
    <w:rsid w:val="00C33FB9"/>
    <w:rsid w:val="00C340A2"/>
    <w:rsid w:val="00C34654"/>
    <w:rsid w:val="00C34742"/>
    <w:rsid w:val="00C3488F"/>
    <w:rsid w:val="00C34964"/>
    <w:rsid w:val="00C34C85"/>
    <w:rsid w:val="00C34D13"/>
    <w:rsid w:val="00C34D94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590"/>
    <w:rsid w:val="00C3669E"/>
    <w:rsid w:val="00C366BD"/>
    <w:rsid w:val="00C367CD"/>
    <w:rsid w:val="00C36861"/>
    <w:rsid w:val="00C36EA7"/>
    <w:rsid w:val="00C36ED9"/>
    <w:rsid w:val="00C370A4"/>
    <w:rsid w:val="00C37235"/>
    <w:rsid w:val="00C37582"/>
    <w:rsid w:val="00C375CA"/>
    <w:rsid w:val="00C3791C"/>
    <w:rsid w:val="00C37DCA"/>
    <w:rsid w:val="00C37FE6"/>
    <w:rsid w:val="00C40047"/>
    <w:rsid w:val="00C4005B"/>
    <w:rsid w:val="00C40874"/>
    <w:rsid w:val="00C408EE"/>
    <w:rsid w:val="00C40921"/>
    <w:rsid w:val="00C409DA"/>
    <w:rsid w:val="00C40C1A"/>
    <w:rsid w:val="00C40CF3"/>
    <w:rsid w:val="00C40D3B"/>
    <w:rsid w:val="00C410E8"/>
    <w:rsid w:val="00C411B4"/>
    <w:rsid w:val="00C411DC"/>
    <w:rsid w:val="00C417B0"/>
    <w:rsid w:val="00C41C01"/>
    <w:rsid w:val="00C41DDA"/>
    <w:rsid w:val="00C41E9B"/>
    <w:rsid w:val="00C41EF1"/>
    <w:rsid w:val="00C41F76"/>
    <w:rsid w:val="00C420C0"/>
    <w:rsid w:val="00C420D2"/>
    <w:rsid w:val="00C426B7"/>
    <w:rsid w:val="00C426C3"/>
    <w:rsid w:val="00C42728"/>
    <w:rsid w:val="00C427DB"/>
    <w:rsid w:val="00C42B78"/>
    <w:rsid w:val="00C42D85"/>
    <w:rsid w:val="00C42E16"/>
    <w:rsid w:val="00C43339"/>
    <w:rsid w:val="00C436A6"/>
    <w:rsid w:val="00C43844"/>
    <w:rsid w:val="00C43991"/>
    <w:rsid w:val="00C441BB"/>
    <w:rsid w:val="00C4429C"/>
    <w:rsid w:val="00C443FB"/>
    <w:rsid w:val="00C44692"/>
    <w:rsid w:val="00C4470D"/>
    <w:rsid w:val="00C44753"/>
    <w:rsid w:val="00C44772"/>
    <w:rsid w:val="00C44901"/>
    <w:rsid w:val="00C44D37"/>
    <w:rsid w:val="00C4512C"/>
    <w:rsid w:val="00C45168"/>
    <w:rsid w:val="00C4559B"/>
    <w:rsid w:val="00C456B4"/>
    <w:rsid w:val="00C45DE4"/>
    <w:rsid w:val="00C4601B"/>
    <w:rsid w:val="00C4606C"/>
    <w:rsid w:val="00C461CA"/>
    <w:rsid w:val="00C46653"/>
    <w:rsid w:val="00C46697"/>
    <w:rsid w:val="00C46784"/>
    <w:rsid w:val="00C46841"/>
    <w:rsid w:val="00C46894"/>
    <w:rsid w:val="00C46952"/>
    <w:rsid w:val="00C46DED"/>
    <w:rsid w:val="00C47082"/>
    <w:rsid w:val="00C47108"/>
    <w:rsid w:val="00C4747C"/>
    <w:rsid w:val="00C477C9"/>
    <w:rsid w:val="00C4790A"/>
    <w:rsid w:val="00C47B4B"/>
    <w:rsid w:val="00C47EC3"/>
    <w:rsid w:val="00C47EF2"/>
    <w:rsid w:val="00C50108"/>
    <w:rsid w:val="00C5016A"/>
    <w:rsid w:val="00C501A9"/>
    <w:rsid w:val="00C5048F"/>
    <w:rsid w:val="00C50AEA"/>
    <w:rsid w:val="00C50E48"/>
    <w:rsid w:val="00C50FCC"/>
    <w:rsid w:val="00C51287"/>
    <w:rsid w:val="00C51580"/>
    <w:rsid w:val="00C5175C"/>
    <w:rsid w:val="00C519E7"/>
    <w:rsid w:val="00C51A17"/>
    <w:rsid w:val="00C51EC4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4DEA"/>
    <w:rsid w:val="00C55233"/>
    <w:rsid w:val="00C5537D"/>
    <w:rsid w:val="00C553B2"/>
    <w:rsid w:val="00C553C9"/>
    <w:rsid w:val="00C55D3F"/>
    <w:rsid w:val="00C55DBD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3A7"/>
    <w:rsid w:val="00C6070D"/>
    <w:rsid w:val="00C607A3"/>
    <w:rsid w:val="00C608E2"/>
    <w:rsid w:val="00C60DFC"/>
    <w:rsid w:val="00C60FBF"/>
    <w:rsid w:val="00C61000"/>
    <w:rsid w:val="00C6112D"/>
    <w:rsid w:val="00C612D2"/>
    <w:rsid w:val="00C6146F"/>
    <w:rsid w:val="00C61832"/>
    <w:rsid w:val="00C618AD"/>
    <w:rsid w:val="00C618DD"/>
    <w:rsid w:val="00C61A48"/>
    <w:rsid w:val="00C61DA4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2F63"/>
    <w:rsid w:val="00C632DA"/>
    <w:rsid w:val="00C63513"/>
    <w:rsid w:val="00C63588"/>
    <w:rsid w:val="00C636DA"/>
    <w:rsid w:val="00C63731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19"/>
    <w:rsid w:val="00C6477E"/>
    <w:rsid w:val="00C64989"/>
    <w:rsid w:val="00C64A9F"/>
    <w:rsid w:val="00C64E9A"/>
    <w:rsid w:val="00C65017"/>
    <w:rsid w:val="00C651E0"/>
    <w:rsid w:val="00C6547E"/>
    <w:rsid w:val="00C65629"/>
    <w:rsid w:val="00C657E8"/>
    <w:rsid w:val="00C65928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DAB"/>
    <w:rsid w:val="00C67E06"/>
    <w:rsid w:val="00C67E0B"/>
    <w:rsid w:val="00C67E13"/>
    <w:rsid w:val="00C704CD"/>
    <w:rsid w:val="00C707F3"/>
    <w:rsid w:val="00C7083F"/>
    <w:rsid w:val="00C709FB"/>
    <w:rsid w:val="00C70AC5"/>
    <w:rsid w:val="00C711C7"/>
    <w:rsid w:val="00C71578"/>
    <w:rsid w:val="00C71599"/>
    <w:rsid w:val="00C71650"/>
    <w:rsid w:val="00C71699"/>
    <w:rsid w:val="00C718BB"/>
    <w:rsid w:val="00C71B2D"/>
    <w:rsid w:val="00C71C27"/>
    <w:rsid w:val="00C71C5A"/>
    <w:rsid w:val="00C71DEF"/>
    <w:rsid w:val="00C71E0B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51F"/>
    <w:rsid w:val="00C746A1"/>
    <w:rsid w:val="00C747E7"/>
    <w:rsid w:val="00C74A0D"/>
    <w:rsid w:val="00C75070"/>
    <w:rsid w:val="00C75096"/>
    <w:rsid w:val="00C755CE"/>
    <w:rsid w:val="00C7572F"/>
    <w:rsid w:val="00C75737"/>
    <w:rsid w:val="00C75A4D"/>
    <w:rsid w:val="00C75A6B"/>
    <w:rsid w:val="00C75AB8"/>
    <w:rsid w:val="00C761C9"/>
    <w:rsid w:val="00C76279"/>
    <w:rsid w:val="00C7638B"/>
    <w:rsid w:val="00C7655E"/>
    <w:rsid w:val="00C765EF"/>
    <w:rsid w:val="00C76633"/>
    <w:rsid w:val="00C767F3"/>
    <w:rsid w:val="00C7695D"/>
    <w:rsid w:val="00C76FE3"/>
    <w:rsid w:val="00C77072"/>
    <w:rsid w:val="00C7711C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6A1"/>
    <w:rsid w:val="00C80839"/>
    <w:rsid w:val="00C80918"/>
    <w:rsid w:val="00C80987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1ED6"/>
    <w:rsid w:val="00C82427"/>
    <w:rsid w:val="00C82905"/>
    <w:rsid w:val="00C829A3"/>
    <w:rsid w:val="00C829F6"/>
    <w:rsid w:val="00C82B70"/>
    <w:rsid w:val="00C832F2"/>
    <w:rsid w:val="00C834BD"/>
    <w:rsid w:val="00C8354F"/>
    <w:rsid w:val="00C835FE"/>
    <w:rsid w:val="00C83695"/>
    <w:rsid w:val="00C836D3"/>
    <w:rsid w:val="00C838BE"/>
    <w:rsid w:val="00C83C58"/>
    <w:rsid w:val="00C84135"/>
    <w:rsid w:val="00C84150"/>
    <w:rsid w:val="00C84247"/>
    <w:rsid w:val="00C84485"/>
    <w:rsid w:val="00C847A0"/>
    <w:rsid w:val="00C84AB7"/>
    <w:rsid w:val="00C84D30"/>
    <w:rsid w:val="00C84DE0"/>
    <w:rsid w:val="00C85260"/>
    <w:rsid w:val="00C85327"/>
    <w:rsid w:val="00C8569C"/>
    <w:rsid w:val="00C8580A"/>
    <w:rsid w:val="00C86030"/>
    <w:rsid w:val="00C868E5"/>
    <w:rsid w:val="00C869C8"/>
    <w:rsid w:val="00C86A72"/>
    <w:rsid w:val="00C86CD6"/>
    <w:rsid w:val="00C86D1D"/>
    <w:rsid w:val="00C86D90"/>
    <w:rsid w:val="00C86F51"/>
    <w:rsid w:val="00C87449"/>
    <w:rsid w:val="00C87481"/>
    <w:rsid w:val="00C874D8"/>
    <w:rsid w:val="00C87569"/>
    <w:rsid w:val="00C8790C"/>
    <w:rsid w:val="00C87AA7"/>
    <w:rsid w:val="00C9012C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7D4"/>
    <w:rsid w:val="00C91A6B"/>
    <w:rsid w:val="00C91B02"/>
    <w:rsid w:val="00C91CDC"/>
    <w:rsid w:val="00C92072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E35"/>
    <w:rsid w:val="00C92F22"/>
    <w:rsid w:val="00C936EB"/>
    <w:rsid w:val="00C93A18"/>
    <w:rsid w:val="00C93D92"/>
    <w:rsid w:val="00C93F1C"/>
    <w:rsid w:val="00C94508"/>
    <w:rsid w:val="00C946B3"/>
    <w:rsid w:val="00C946D3"/>
    <w:rsid w:val="00C94793"/>
    <w:rsid w:val="00C94891"/>
    <w:rsid w:val="00C94A6E"/>
    <w:rsid w:val="00C94A8A"/>
    <w:rsid w:val="00C94B92"/>
    <w:rsid w:val="00C951BA"/>
    <w:rsid w:val="00C951FB"/>
    <w:rsid w:val="00C95215"/>
    <w:rsid w:val="00C953BB"/>
    <w:rsid w:val="00C9551D"/>
    <w:rsid w:val="00C95613"/>
    <w:rsid w:val="00C9575D"/>
    <w:rsid w:val="00C95925"/>
    <w:rsid w:val="00C95EF1"/>
    <w:rsid w:val="00C95FF7"/>
    <w:rsid w:val="00C960A1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609"/>
    <w:rsid w:val="00CA1841"/>
    <w:rsid w:val="00CA1AB5"/>
    <w:rsid w:val="00CA1B69"/>
    <w:rsid w:val="00CA1D0B"/>
    <w:rsid w:val="00CA207C"/>
    <w:rsid w:val="00CA21E6"/>
    <w:rsid w:val="00CA2214"/>
    <w:rsid w:val="00CA22B3"/>
    <w:rsid w:val="00CA2352"/>
    <w:rsid w:val="00CA24AD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828"/>
    <w:rsid w:val="00CA38AF"/>
    <w:rsid w:val="00CA3D86"/>
    <w:rsid w:val="00CA3F9E"/>
    <w:rsid w:val="00CA4244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D4"/>
    <w:rsid w:val="00CA59F7"/>
    <w:rsid w:val="00CA5C9B"/>
    <w:rsid w:val="00CA5F77"/>
    <w:rsid w:val="00CA617B"/>
    <w:rsid w:val="00CA61EE"/>
    <w:rsid w:val="00CA62A1"/>
    <w:rsid w:val="00CA6979"/>
    <w:rsid w:val="00CA6BC8"/>
    <w:rsid w:val="00CA6C2A"/>
    <w:rsid w:val="00CA6F61"/>
    <w:rsid w:val="00CA70C5"/>
    <w:rsid w:val="00CA727C"/>
    <w:rsid w:val="00CA741C"/>
    <w:rsid w:val="00CA76C3"/>
    <w:rsid w:val="00CA7A1D"/>
    <w:rsid w:val="00CA7AC7"/>
    <w:rsid w:val="00CA7B57"/>
    <w:rsid w:val="00CA7BE8"/>
    <w:rsid w:val="00CA7D2F"/>
    <w:rsid w:val="00CA7FDE"/>
    <w:rsid w:val="00CB04EF"/>
    <w:rsid w:val="00CB07C9"/>
    <w:rsid w:val="00CB09BD"/>
    <w:rsid w:val="00CB0B02"/>
    <w:rsid w:val="00CB0D06"/>
    <w:rsid w:val="00CB10EE"/>
    <w:rsid w:val="00CB14FB"/>
    <w:rsid w:val="00CB15B0"/>
    <w:rsid w:val="00CB2046"/>
    <w:rsid w:val="00CB2255"/>
    <w:rsid w:val="00CB2281"/>
    <w:rsid w:val="00CB230B"/>
    <w:rsid w:val="00CB23F0"/>
    <w:rsid w:val="00CB261B"/>
    <w:rsid w:val="00CB2AF6"/>
    <w:rsid w:val="00CB2B11"/>
    <w:rsid w:val="00CB2B88"/>
    <w:rsid w:val="00CB2F37"/>
    <w:rsid w:val="00CB31C1"/>
    <w:rsid w:val="00CB3288"/>
    <w:rsid w:val="00CB32BB"/>
    <w:rsid w:val="00CB375B"/>
    <w:rsid w:val="00CB3B0B"/>
    <w:rsid w:val="00CB3E10"/>
    <w:rsid w:val="00CB3EF1"/>
    <w:rsid w:val="00CB4027"/>
    <w:rsid w:val="00CB43AA"/>
    <w:rsid w:val="00CB4427"/>
    <w:rsid w:val="00CB4568"/>
    <w:rsid w:val="00CB458D"/>
    <w:rsid w:val="00CB460E"/>
    <w:rsid w:val="00CB47B6"/>
    <w:rsid w:val="00CB4C26"/>
    <w:rsid w:val="00CB4EE4"/>
    <w:rsid w:val="00CB4F15"/>
    <w:rsid w:val="00CB5285"/>
    <w:rsid w:val="00CB535D"/>
    <w:rsid w:val="00CB56E6"/>
    <w:rsid w:val="00CB5977"/>
    <w:rsid w:val="00CB5DAD"/>
    <w:rsid w:val="00CB608C"/>
    <w:rsid w:val="00CB6334"/>
    <w:rsid w:val="00CB64A1"/>
    <w:rsid w:val="00CB66A5"/>
    <w:rsid w:val="00CB6729"/>
    <w:rsid w:val="00CB67B1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C0103"/>
    <w:rsid w:val="00CC0283"/>
    <w:rsid w:val="00CC0431"/>
    <w:rsid w:val="00CC05FE"/>
    <w:rsid w:val="00CC0848"/>
    <w:rsid w:val="00CC08A2"/>
    <w:rsid w:val="00CC0976"/>
    <w:rsid w:val="00CC09F5"/>
    <w:rsid w:val="00CC0C6A"/>
    <w:rsid w:val="00CC0DEA"/>
    <w:rsid w:val="00CC0EA7"/>
    <w:rsid w:val="00CC0EF2"/>
    <w:rsid w:val="00CC1044"/>
    <w:rsid w:val="00CC10D9"/>
    <w:rsid w:val="00CC1672"/>
    <w:rsid w:val="00CC1794"/>
    <w:rsid w:val="00CC2177"/>
    <w:rsid w:val="00CC28A2"/>
    <w:rsid w:val="00CC2A28"/>
    <w:rsid w:val="00CC2B03"/>
    <w:rsid w:val="00CC2C34"/>
    <w:rsid w:val="00CC2D8A"/>
    <w:rsid w:val="00CC2FE1"/>
    <w:rsid w:val="00CC3100"/>
    <w:rsid w:val="00CC3102"/>
    <w:rsid w:val="00CC3602"/>
    <w:rsid w:val="00CC3636"/>
    <w:rsid w:val="00CC37EC"/>
    <w:rsid w:val="00CC39B6"/>
    <w:rsid w:val="00CC3A54"/>
    <w:rsid w:val="00CC3BB8"/>
    <w:rsid w:val="00CC4025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6DD"/>
    <w:rsid w:val="00CC59DE"/>
    <w:rsid w:val="00CC59E8"/>
    <w:rsid w:val="00CC5A9C"/>
    <w:rsid w:val="00CC5AB1"/>
    <w:rsid w:val="00CC5D17"/>
    <w:rsid w:val="00CC6180"/>
    <w:rsid w:val="00CC61DC"/>
    <w:rsid w:val="00CC643D"/>
    <w:rsid w:val="00CC657B"/>
    <w:rsid w:val="00CC68F0"/>
    <w:rsid w:val="00CC6984"/>
    <w:rsid w:val="00CC6A18"/>
    <w:rsid w:val="00CC6A47"/>
    <w:rsid w:val="00CC6AAC"/>
    <w:rsid w:val="00CC6CDA"/>
    <w:rsid w:val="00CC6CFF"/>
    <w:rsid w:val="00CC6D31"/>
    <w:rsid w:val="00CC6D5F"/>
    <w:rsid w:val="00CC6E72"/>
    <w:rsid w:val="00CC7412"/>
    <w:rsid w:val="00CC7443"/>
    <w:rsid w:val="00CC7527"/>
    <w:rsid w:val="00CC7636"/>
    <w:rsid w:val="00CC772A"/>
    <w:rsid w:val="00CD003B"/>
    <w:rsid w:val="00CD0228"/>
    <w:rsid w:val="00CD02AA"/>
    <w:rsid w:val="00CD02D7"/>
    <w:rsid w:val="00CD0363"/>
    <w:rsid w:val="00CD0426"/>
    <w:rsid w:val="00CD0580"/>
    <w:rsid w:val="00CD05A9"/>
    <w:rsid w:val="00CD0ACD"/>
    <w:rsid w:val="00CD0B59"/>
    <w:rsid w:val="00CD0BC6"/>
    <w:rsid w:val="00CD0CE9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ACE"/>
    <w:rsid w:val="00CD2B51"/>
    <w:rsid w:val="00CD2B98"/>
    <w:rsid w:val="00CD372E"/>
    <w:rsid w:val="00CD39A7"/>
    <w:rsid w:val="00CD3ACE"/>
    <w:rsid w:val="00CD3DB2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916"/>
    <w:rsid w:val="00CD5A63"/>
    <w:rsid w:val="00CD5F27"/>
    <w:rsid w:val="00CD60D8"/>
    <w:rsid w:val="00CD61BB"/>
    <w:rsid w:val="00CD6460"/>
    <w:rsid w:val="00CD658D"/>
    <w:rsid w:val="00CD65F9"/>
    <w:rsid w:val="00CD6D3E"/>
    <w:rsid w:val="00CD6E0A"/>
    <w:rsid w:val="00CD6E42"/>
    <w:rsid w:val="00CD710A"/>
    <w:rsid w:val="00CD7468"/>
    <w:rsid w:val="00CD74AA"/>
    <w:rsid w:val="00CD76C1"/>
    <w:rsid w:val="00CD7918"/>
    <w:rsid w:val="00CD79C2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A60"/>
    <w:rsid w:val="00CE1BFA"/>
    <w:rsid w:val="00CE1DAF"/>
    <w:rsid w:val="00CE1F88"/>
    <w:rsid w:val="00CE23D2"/>
    <w:rsid w:val="00CE2706"/>
    <w:rsid w:val="00CE2835"/>
    <w:rsid w:val="00CE2D00"/>
    <w:rsid w:val="00CE2EE5"/>
    <w:rsid w:val="00CE3007"/>
    <w:rsid w:val="00CE311F"/>
    <w:rsid w:val="00CE365D"/>
    <w:rsid w:val="00CE36C8"/>
    <w:rsid w:val="00CE3BAE"/>
    <w:rsid w:val="00CE3C66"/>
    <w:rsid w:val="00CE3CED"/>
    <w:rsid w:val="00CE3D0C"/>
    <w:rsid w:val="00CE3E28"/>
    <w:rsid w:val="00CE41F2"/>
    <w:rsid w:val="00CE45B0"/>
    <w:rsid w:val="00CE4748"/>
    <w:rsid w:val="00CE4F45"/>
    <w:rsid w:val="00CE4FAF"/>
    <w:rsid w:val="00CE4FD3"/>
    <w:rsid w:val="00CE53B1"/>
    <w:rsid w:val="00CE53FB"/>
    <w:rsid w:val="00CE58AD"/>
    <w:rsid w:val="00CE58F6"/>
    <w:rsid w:val="00CE5A80"/>
    <w:rsid w:val="00CE5B51"/>
    <w:rsid w:val="00CE5F75"/>
    <w:rsid w:val="00CE6059"/>
    <w:rsid w:val="00CE621A"/>
    <w:rsid w:val="00CE649C"/>
    <w:rsid w:val="00CE6590"/>
    <w:rsid w:val="00CE6769"/>
    <w:rsid w:val="00CE6B9E"/>
    <w:rsid w:val="00CE6C77"/>
    <w:rsid w:val="00CE7967"/>
    <w:rsid w:val="00CE7BC6"/>
    <w:rsid w:val="00CE7E01"/>
    <w:rsid w:val="00CE7EB5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BFF"/>
    <w:rsid w:val="00CF2D5B"/>
    <w:rsid w:val="00CF305B"/>
    <w:rsid w:val="00CF3359"/>
    <w:rsid w:val="00CF3377"/>
    <w:rsid w:val="00CF365E"/>
    <w:rsid w:val="00CF385B"/>
    <w:rsid w:val="00CF39A6"/>
    <w:rsid w:val="00CF3FA9"/>
    <w:rsid w:val="00CF3FE8"/>
    <w:rsid w:val="00CF40A9"/>
    <w:rsid w:val="00CF40BE"/>
    <w:rsid w:val="00CF4B04"/>
    <w:rsid w:val="00CF4B32"/>
    <w:rsid w:val="00CF4D86"/>
    <w:rsid w:val="00CF508C"/>
    <w:rsid w:val="00CF5193"/>
    <w:rsid w:val="00CF535B"/>
    <w:rsid w:val="00CF5758"/>
    <w:rsid w:val="00CF628F"/>
    <w:rsid w:val="00CF6582"/>
    <w:rsid w:val="00CF6672"/>
    <w:rsid w:val="00CF68F6"/>
    <w:rsid w:val="00CF6CBD"/>
    <w:rsid w:val="00CF6D30"/>
    <w:rsid w:val="00CF6E44"/>
    <w:rsid w:val="00CF6FD5"/>
    <w:rsid w:val="00CF789A"/>
    <w:rsid w:val="00CF78B3"/>
    <w:rsid w:val="00CF7B5D"/>
    <w:rsid w:val="00CF7B87"/>
    <w:rsid w:val="00CF7BAB"/>
    <w:rsid w:val="00CF7C42"/>
    <w:rsid w:val="00D00810"/>
    <w:rsid w:val="00D008E1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8F8"/>
    <w:rsid w:val="00D0198A"/>
    <w:rsid w:val="00D019A3"/>
    <w:rsid w:val="00D01A95"/>
    <w:rsid w:val="00D01E17"/>
    <w:rsid w:val="00D02242"/>
    <w:rsid w:val="00D02350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AE"/>
    <w:rsid w:val="00D040E1"/>
    <w:rsid w:val="00D04824"/>
    <w:rsid w:val="00D0483B"/>
    <w:rsid w:val="00D048EF"/>
    <w:rsid w:val="00D04A50"/>
    <w:rsid w:val="00D04B21"/>
    <w:rsid w:val="00D04D11"/>
    <w:rsid w:val="00D04D3B"/>
    <w:rsid w:val="00D04D79"/>
    <w:rsid w:val="00D054C6"/>
    <w:rsid w:val="00D05908"/>
    <w:rsid w:val="00D059E6"/>
    <w:rsid w:val="00D05CCB"/>
    <w:rsid w:val="00D05E7C"/>
    <w:rsid w:val="00D05F3F"/>
    <w:rsid w:val="00D063E4"/>
    <w:rsid w:val="00D06489"/>
    <w:rsid w:val="00D0668E"/>
    <w:rsid w:val="00D06827"/>
    <w:rsid w:val="00D06A07"/>
    <w:rsid w:val="00D06A35"/>
    <w:rsid w:val="00D06AF7"/>
    <w:rsid w:val="00D06FA2"/>
    <w:rsid w:val="00D07258"/>
    <w:rsid w:val="00D072C1"/>
    <w:rsid w:val="00D07369"/>
    <w:rsid w:val="00D07629"/>
    <w:rsid w:val="00D078CC"/>
    <w:rsid w:val="00D07BC2"/>
    <w:rsid w:val="00D07EB0"/>
    <w:rsid w:val="00D100B8"/>
    <w:rsid w:val="00D10288"/>
    <w:rsid w:val="00D102F9"/>
    <w:rsid w:val="00D10508"/>
    <w:rsid w:val="00D10731"/>
    <w:rsid w:val="00D108DA"/>
    <w:rsid w:val="00D10A45"/>
    <w:rsid w:val="00D10A4C"/>
    <w:rsid w:val="00D10A55"/>
    <w:rsid w:val="00D10B9B"/>
    <w:rsid w:val="00D10D92"/>
    <w:rsid w:val="00D1110C"/>
    <w:rsid w:val="00D11266"/>
    <w:rsid w:val="00D11715"/>
    <w:rsid w:val="00D11B3F"/>
    <w:rsid w:val="00D120FF"/>
    <w:rsid w:val="00D1226F"/>
    <w:rsid w:val="00D1278F"/>
    <w:rsid w:val="00D12AC1"/>
    <w:rsid w:val="00D12DF5"/>
    <w:rsid w:val="00D13118"/>
    <w:rsid w:val="00D132B8"/>
    <w:rsid w:val="00D1372E"/>
    <w:rsid w:val="00D139E2"/>
    <w:rsid w:val="00D13A64"/>
    <w:rsid w:val="00D13B96"/>
    <w:rsid w:val="00D13C6E"/>
    <w:rsid w:val="00D14530"/>
    <w:rsid w:val="00D147C7"/>
    <w:rsid w:val="00D14B77"/>
    <w:rsid w:val="00D14CCD"/>
    <w:rsid w:val="00D1511B"/>
    <w:rsid w:val="00D15177"/>
    <w:rsid w:val="00D1524D"/>
    <w:rsid w:val="00D1531D"/>
    <w:rsid w:val="00D15370"/>
    <w:rsid w:val="00D1546A"/>
    <w:rsid w:val="00D1581C"/>
    <w:rsid w:val="00D159BB"/>
    <w:rsid w:val="00D15B45"/>
    <w:rsid w:val="00D163C6"/>
    <w:rsid w:val="00D16468"/>
    <w:rsid w:val="00D16779"/>
    <w:rsid w:val="00D16C4A"/>
    <w:rsid w:val="00D17176"/>
    <w:rsid w:val="00D17715"/>
    <w:rsid w:val="00D17898"/>
    <w:rsid w:val="00D17BCB"/>
    <w:rsid w:val="00D17C49"/>
    <w:rsid w:val="00D17EE8"/>
    <w:rsid w:val="00D17F45"/>
    <w:rsid w:val="00D20021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D75"/>
    <w:rsid w:val="00D22F30"/>
    <w:rsid w:val="00D22F8E"/>
    <w:rsid w:val="00D2306D"/>
    <w:rsid w:val="00D23240"/>
    <w:rsid w:val="00D2359B"/>
    <w:rsid w:val="00D23610"/>
    <w:rsid w:val="00D23834"/>
    <w:rsid w:val="00D23842"/>
    <w:rsid w:val="00D23AC8"/>
    <w:rsid w:val="00D23C0C"/>
    <w:rsid w:val="00D23D10"/>
    <w:rsid w:val="00D23F3D"/>
    <w:rsid w:val="00D24034"/>
    <w:rsid w:val="00D242BB"/>
    <w:rsid w:val="00D242D0"/>
    <w:rsid w:val="00D2431F"/>
    <w:rsid w:val="00D245DE"/>
    <w:rsid w:val="00D24810"/>
    <w:rsid w:val="00D249F9"/>
    <w:rsid w:val="00D24D18"/>
    <w:rsid w:val="00D2500E"/>
    <w:rsid w:val="00D251ED"/>
    <w:rsid w:val="00D25231"/>
    <w:rsid w:val="00D2533B"/>
    <w:rsid w:val="00D255C0"/>
    <w:rsid w:val="00D25A51"/>
    <w:rsid w:val="00D25BD0"/>
    <w:rsid w:val="00D25C6C"/>
    <w:rsid w:val="00D25D11"/>
    <w:rsid w:val="00D263F0"/>
    <w:rsid w:val="00D26A20"/>
    <w:rsid w:val="00D26AA5"/>
    <w:rsid w:val="00D26AF1"/>
    <w:rsid w:val="00D26D39"/>
    <w:rsid w:val="00D272C5"/>
    <w:rsid w:val="00D272FA"/>
    <w:rsid w:val="00D278C6"/>
    <w:rsid w:val="00D27BC2"/>
    <w:rsid w:val="00D27E80"/>
    <w:rsid w:val="00D305BA"/>
    <w:rsid w:val="00D306FF"/>
    <w:rsid w:val="00D3072D"/>
    <w:rsid w:val="00D30912"/>
    <w:rsid w:val="00D30921"/>
    <w:rsid w:val="00D31029"/>
    <w:rsid w:val="00D31257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1B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25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A73"/>
    <w:rsid w:val="00D36BCF"/>
    <w:rsid w:val="00D36CD9"/>
    <w:rsid w:val="00D36D47"/>
    <w:rsid w:val="00D370C0"/>
    <w:rsid w:val="00D371C9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B4E"/>
    <w:rsid w:val="00D40D9E"/>
    <w:rsid w:val="00D414AB"/>
    <w:rsid w:val="00D4170D"/>
    <w:rsid w:val="00D41767"/>
    <w:rsid w:val="00D417A5"/>
    <w:rsid w:val="00D41805"/>
    <w:rsid w:val="00D4186E"/>
    <w:rsid w:val="00D41CF1"/>
    <w:rsid w:val="00D41F86"/>
    <w:rsid w:val="00D4258B"/>
    <w:rsid w:val="00D426A0"/>
    <w:rsid w:val="00D42736"/>
    <w:rsid w:val="00D4295E"/>
    <w:rsid w:val="00D42CC1"/>
    <w:rsid w:val="00D42D9F"/>
    <w:rsid w:val="00D431D2"/>
    <w:rsid w:val="00D432A6"/>
    <w:rsid w:val="00D432B4"/>
    <w:rsid w:val="00D43667"/>
    <w:rsid w:val="00D43986"/>
    <w:rsid w:val="00D43C5A"/>
    <w:rsid w:val="00D43D74"/>
    <w:rsid w:val="00D43F3D"/>
    <w:rsid w:val="00D43FF7"/>
    <w:rsid w:val="00D44386"/>
    <w:rsid w:val="00D44805"/>
    <w:rsid w:val="00D44AA9"/>
    <w:rsid w:val="00D44DE0"/>
    <w:rsid w:val="00D44F07"/>
    <w:rsid w:val="00D45B54"/>
    <w:rsid w:val="00D45D7A"/>
    <w:rsid w:val="00D45FDC"/>
    <w:rsid w:val="00D46057"/>
    <w:rsid w:val="00D4644B"/>
    <w:rsid w:val="00D46933"/>
    <w:rsid w:val="00D46DE8"/>
    <w:rsid w:val="00D471A3"/>
    <w:rsid w:val="00D471FC"/>
    <w:rsid w:val="00D4764F"/>
    <w:rsid w:val="00D4783E"/>
    <w:rsid w:val="00D47DDB"/>
    <w:rsid w:val="00D501A6"/>
    <w:rsid w:val="00D501C0"/>
    <w:rsid w:val="00D5065B"/>
    <w:rsid w:val="00D506DA"/>
    <w:rsid w:val="00D509BB"/>
    <w:rsid w:val="00D50B97"/>
    <w:rsid w:val="00D50DC8"/>
    <w:rsid w:val="00D50E30"/>
    <w:rsid w:val="00D50FDC"/>
    <w:rsid w:val="00D50FFC"/>
    <w:rsid w:val="00D51121"/>
    <w:rsid w:val="00D5127E"/>
    <w:rsid w:val="00D513D2"/>
    <w:rsid w:val="00D515F1"/>
    <w:rsid w:val="00D51C17"/>
    <w:rsid w:val="00D51D13"/>
    <w:rsid w:val="00D51ECF"/>
    <w:rsid w:val="00D51FA4"/>
    <w:rsid w:val="00D5212B"/>
    <w:rsid w:val="00D524B9"/>
    <w:rsid w:val="00D52567"/>
    <w:rsid w:val="00D52580"/>
    <w:rsid w:val="00D525B9"/>
    <w:rsid w:val="00D525D8"/>
    <w:rsid w:val="00D52C01"/>
    <w:rsid w:val="00D52C9E"/>
    <w:rsid w:val="00D52D81"/>
    <w:rsid w:val="00D52DD7"/>
    <w:rsid w:val="00D52F60"/>
    <w:rsid w:val="00D53096"/>
    <w:rsid w:val="00D5324A"/>
    <w:rsid w:val="00D532D5"/>
    <w:rsid w:val="00D53487"/>
    <w:rsid w:val="00D539F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1A2"/>
    <w:rsid w:val="00D56258"/>
    <w:rsid w:val="00D56288"/>
    <w:rsid w:val="00D56384"/>
    <w:rsid w:val="00D56389"/>
    <w:rsid w:val="00D564C3"/>
    <w:rsid w:val="00D56584"/>
    <w:rsid w:val="00D56586"/>
    <w:rsid w:val="00D5689C"/>
    <w:rsid w:val="00D568E9"/>
    <w:rsid w:val="00D56AC3"/>
    <w:rsid w:val="00D56BFB"/>
    <w:rsid w:val="00D56C4E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57FF1"/>
    <w:rsid w:val="00D60132"/>
    <w:rsid w:val="00D60258"/>
    <w:rsid w:val="00D606C2"/>
    <w:rsid w:val="00D60A14"/>
    <w:rsid w:val="00D60CC6"/>
    <w:rsid w:val="00D60D62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32BE"/>
    <w:rsid w:val="00D63507"/>
    <w:rsid w:val="00D6367D"/>
    <w:rsid w:val="00D638F2"/>
    <w:rsid w:val="00D63A0A"/>
    <w:rsid w:val="00D63A1A"/>
    <w:rsid w:val="00D63C3F"/>
    <w:rsid w:val="00D63D30"/>
    <w:rsid w:val="00D642A5"/>
    <w:rsid w:val="00D64524"/>
    <w:rsid w:val="00D6462E"/>
    <w:rsid w:val="00D648A3"/>
    <w:rsid w:val="00D64B2D"/>
    <w:rsid w:val="00D650E8"/>
    <w:rsid w:val="00D65167"/>
    <w:rsid w:val="00D6517C"/>
    <w:rsid w:val="00D6527C"/>
    <w:rsid w:val="00D6530E"/>
    <w:rsid w:val="00D653E9"/>
    <w:rsid w:val="00D65656"/>
    <w:rsid w:val="00D659C7"/>
    <w:rsid w:val="00D65A05"/>
    <w:rsid w:val="00D65B9F"/>
    <w:rsid w:val="00D65DBE"/>
    <w:rsid w:val="00D65E22"/>
    <w:rsid w:val="00D662C1"/>
    <w:rsid w:val="00D663E1"/>
    <w:rsid w:val="00D66818"/>
    <w:rsid w:val="00D66C46"/>
    <w:rsid w:val="00D67266"/>
    <w:rsid w:val="00D672E4"/>
    <w:rsid w:val="00D67573"/>
    <w:rsid w:val="00D67736"/>
    <w:rsid w:val="00D678A7"/>
    <w:rsid w:val="00D67A14"/>
    <w:rsid w:val="00D67B53"/>
    <w:rsid w:val="00D67BD6"/>
    <w:rsid w:val="00D67C6A"/>
    <w:rsid w:val="00D67CEA"/>
    <w:rsid w:val="00D67DC0"/>
    <w:rsid w:val="00D67E1D"/>
    <w:rsid w:val="00D67F06"/>
    <w:rsid w:val="00D67FE7"/>
    <w:rsid w:val="00D70122"/>
    <w:rsid w:val="00D70503"/>
    <w:rsid w:val="00D70A09"/>
    <w:rsid w:val="00D70FA5"/>
    <w:rsid w:val="00D70FDA"/>
    <w:rsid w:val="00D714E3"/>
    <w:rsid w:val="00D7153C"/>
    <w:rsid w:val="00D715D6"/>
    <w:rsid w:val="00D718A3"/>
    <w:rsid w:val="00D71C8F"/>
    <w:rsid w:val="00D71F13"/>
    <w:rsid w:val="00D723FB"/>
    <w:rsid w:val="00D7243D"/>
    <w:rsid w:val="00D7261F"/>
    <w:rsid w:val="00D72DAF"/>
    <w:rsid w:val="00D72E68"/>
    <w:rsid w:val="00D72FE0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998"/>
    <w:rsid w:val="00D75FA2"/>
    <w:rsid w:val="00D7620A"/>
    <w:rsid w:val="00D762E8"/>
    <w:rsid w:val="00D7648E"/>
    <w:rsid w:val="00D76724"/>
    <w:rsid w:val="00D767FB"/>
    <w:rsid w:val="00D7684A"/>
    <w:rsid w:val="00D768FE"/>
    <w:rsid w:val="00D76B59"/>
    <w:rsid w:val="00D76D5C"/>
    <w:rsid w:val="00D76E05"/>
    <w:rsid w:val="00D77308"/>
    <w:rsid w:val="00D7750F"/>
    <w:rsid w:val="00D7754D"/>
    <w:rsid w:val="00D77775"/>
    <w:rsid w:val="00D7787E"/>
    <w:rsid w:val="00D778CB"/>
    <w:rsid w:val="00D77A57"/>
    <w:rsid w:val="00D77B7B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4D1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6B2"/>
    <w:rsid w:val="00D847F4"/>
    <w:rsid w:val="00D84ED9"/>
    <w:rsid w:val="00D84F6E"/>
    <w:rsid w:val="00D85150"/>
    <w:rsid w:val="00D85228"/>
    <w:rsid w:val="00D8527E"/>
    <w:rsid w:val="00D852F2"/>
    <w:rsid w:val="00D85440"/>
    <w:rsid w:val="00D8548E"/>
    <w:rsid w:val="00D8572C"/>
    <w:rsid w:val="00D857B3"/>
    <w:rsid w:val="00D85E17"/>
    <w:rsid w:val="00D861DB"/>
    <w:rsid w:val="00D86223"/>
    <w:rsid w:val="00D865E3"/>
    <w:rsid w:val="00D86730"/>
    <w:rsid w:val="00D867FA"/>
    <w:rsid w:val="00D86AEE"/>
    <w:rsid w:val="00D86C06"/>
    <w:rsid w:val="00D86C2B"/>
    <w:rsid w:val="00D86D2E"/>
    <w:rsid w:val="00D86D67"/>
    <w:rsid w:val="00D86D8B"/>
    <w:rsid w:val="00D86FE3"/>
    <w:rsid w:val="00D86FEC"/>
    <w:rsid w:val="00D870A3"/>
    <w:rsid w:val="00D8714F"/>
    <w:rsid w:val="00D87CD4"/>
    <w:rsid w:val="00D907CD"/>
    <w:rsid w:val="00D90E25"/>
    <w:rsid w:val="00D90F7F"/>
    <w:rsid w:val="00D9130D"/>
    <w:rsid w:val="00D91370"/>
    <w:rsid w:val="00D913B8"/>
    <w:rsid w:val="00D913FA"/>
    <w:rsid w:val="00D9153B"/>
    <w:rsid w:val="00D915B5"/>
    <w:rsid w:val="00D91676"/>
    <w:rsid w:val="00D91D52"/>
    <w:rsid w:val="00D91D93"/>
    <w:rsid w:val="00D92066"/>
    <w:rsid w:val="00D921CA"/>
    <w:rsid w:val="00D924CC"/>
    <w:rsid w:val="00D9275E"/>
    <w:rsid w:val="00D92C6F"/>
    <w:rsid w:val="00D92C92"/>
    <w:rsid w:val="00D92EFE"/>
    <w:rsid w:val="00D93044"/>
    <w:rsid w:val="00D9317E"/>
    <w:rsid w:val="00D931F2"/>
    <w:rsid w:val="00D933FB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3D5E"/>
    <w:rsid w:val="00D940C0"/>
    <w:rsid w:val="00D9412B"/>
    <w:rsid w:val="00D942F6"/>
    <w:rsid w:val="00D944CE"/>
    <w:rsid w:val="00D94569"/>
    <w:rsid w:val="00D947C4"/>
    <w:rsid w:val="00D94A83"/>
    <w:rsid w:val="00D94E3C"/>
    <w:rsid w:val="00D95473"/>
    <w:rsid w:val="00D9561B"/>
    <w:rsid w:val="00D959E3"/>
    <w:rsid w:val="00D95A38"/>
    <w:rsid w:val="00D95F00"/>
    <w:rsid w:val="00D95F82"/>
    <w:rsid w:val="00D9667F"/>
    <w:rsid w:val="00D96709"/>
    <w:rsid w:val="00D967AF"/>
    <w:rsid w:val="00D9689E"/>
    <w:rsid w:val="00D96A93"/>
    <w:rsid w:val="00D96B37"/>
    <w:rsid w:val="00D97351"/>
    <w:rsid w:val="00D97700"/>
    <w:rsid w:val="00D977DB"/>
    <w:rsid w:val="00D979B6"/>
    <w:rsid w:val="00D97AE5"/>
    <w:rsid w:val="00D97CA7"/>
    <w:rsid w:val="00D97EF0"/>
    <w:rsid w:val="00DA00E8"/>
    <w:rsid w:val="00DA0744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52A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3F"/>
    <w:rsid w:val="00DA4857"/>
    <w:rsid w:val="00DA4BCF"/>
    <w:rsid w:val="00DA4CB2"/>
    <w:rsid w:val="00DA4D4E"/>
    <w:rsid w:val="00DA5357"/>
    <w:rsid w:val="00DA53B1"/>
    <w:rsid w:val="00DA58CF"/>
    <w:rsid w:val="00DA5A68"/>
    <w:rsid w:val="00DA5A82"/>
    <w:rsid w:val="00DA5DDA"/>
    <w:rsid w:val="00DA5E74"/>
    <w:rsid w:val="00DA6263"/>
    <w:rsid w:val="00DA6BE0"/>
    <w:rsid w:val="00DA6C54"/>
    <w:rsid w:val="00DA6F0A"/>
    <w:rsid w:val="00DA7329"/>
    <w:rsid w:val="00DA7591"/>
    <w:rsid w:val="00DA7C8F"/>
    <w:rsid w:val="00DB0093"/>
    <w:rsid w:val="00DB00F3"/>
    <w:rsid w:val="00DB050B"/>
    <w:rsid w:val="00DB06D1"/>
    <w:rsid w:val="00DB0734"/>
    <w:rsid w:val="00DB07AB"/>
    <w:rsid w:val="00DB07F1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9C"/>
    <w:rsid w:val="00DB19F9"/>
    <w:rsid w:val="00DB1B42"/>
    <w:rsid w:val="00DB1BC4"/>
    <w:rsid w:val="00DB1CA7"/>
    <w:rsid w:val="00DB1D15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5C2"/>
    <w:rsid w:val="00DB47AC"/>
    <w:rsid w:val="00DB481D"/>
    <w:rsid w:val="00DB48A5"/>
    <w:rsid w:val="00DB4B23"/>
    <w:rsid w:val="00DB4F91"/>
    <w:rsid w:val="00DB4FF7"/>
    <w:rsid w:val="00DB5008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CA2"/>
    <w:rsid w:val="00DB6178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377"/>
    <w:rsid w:val="00DB75FB"/>
    <w:rsid w:val="00DB788F"/>
    <w:rsid w:val="00DB7B35"/>
    <w:rsid w:val="00DB7DED"/>
    <w:rsid w:val="00DC0534"/>
    <w:rsid w:val="00DC073C"/>
    <w:rsid w:val="00DC0D8C"/>
    <w:rsid w:val="00DC0E1F"/>
    <w:rsid w:val="00DC0FD2"/>
    <w:rsid w:val="00DC1011"/>
    <w:rsid w:val="00DC1234"/>
    <w:rsid w:val="00DC12D5"/>
    <w:rsid w:val="00DC150B"/>
    <w:rsid w:val="00DC15CA"/>
    <w:rsid w:val="00DC1774"/>
    <w:rsid w:val="00DC1CE9"/>
    <w:rsid w:val="00DC1D23"/>
    <w:rsid w:val="00DC1D63"/>
    <w:rsid w:val="00DC26C3"/>
    <w:rsid w:val="00DC26FF"/>
    <w:rsid w:val="00DC2708"/>
    <w:rsid w:val="00DC2930"/>
    <w:rsid w:val="00DC2CD2"/>
    <w:rsid w:val="00DC2D48"/>
    <w:rsid w:val="00DC3289"/>
    <w:rsid w:val="00DC32B4"/>
    <w:rsid w:val="00DC355F"/>
    <w:rsid w:val="00DC3745"/>
    <w:rsid w:val="00DC37B2"/>
    <w:rsid w:val="00DC3B8A"/>
    <w:rsid w:val="00DC3D9E"/>
    <w:rsid w:val="00DC3EC8"/>
    <w:rsid w:val="00DC4149"/>
    <w:rsid w:val="00DC4328"/>
    <w:rsid w:val="00DC43D5"/>
    <w:rsid w:val="00DC440A"/>
    <w:rsid w:val="00DC470A"/>
    <w:rsid w:val="00DC4C89"/>
    <w:rsid w:val="00DC4CD0"/>
    <w:rsid w:val="00DC4FD3"/>
    <w:rsid w:val="00DC53F2"/>
    <w:rsid w:val="00DC5492"/>
    <w:rsid w:val="00DC54FD"/>
    <w:rsid w:val="00DC560F"/>
    <w:rsid w:val="00DC582A"/>
    <w:rsid w:val="00DC5A59"/>
    <w:rsid w:val="00DC6316"/>
    <w:rsid w:val="00DC668D"/>
    <w:rsid w:val="00DC6A4E"/>
    <w:rsid w:val="00DC6C01"/>
    <w:rsid w:val="00DC6E86"/>
    <w:rsid w:val="00DC6F5A"/>
    <w:rsid w:val="00DC6F68"/>
    <w:rsid w:val="00DC7242"/>
    <w:rsid w:val="00DC7713"/>
    <w:rsid w:val="00DC7B18"/>
    <w:rsid w:val="00DC7B56"/>
    <w:rsid w:val="00DC7F7D"/>
    <w:rsid w:val="00DD0053"/>
    <w:rsid w:val="00DD01ED"/>
    <w:rsid w:val="00DD028C"/>
    <w:rsid w:val="00DD02AB"/>
    <w:rsid w:val="00DD02CF"/>
    <w:rsid w:val="00DD06F9"/>
    <w:rsid w:val="00DD072E"/>
    <w:rsid w:val="00DD076B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1A1D"/>
    <w:rsid w:val="00DD220A"/>
    <w:rsid w:val="00DD2251"/>
    <w:rsid w:val="00DD26CF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BB5"/>
    <w:rsid w:val="00DD4DC3"/>
    <w:rsid w:val="00DD4EA2"/>
    <w:rsid w:val="00DD4F1E"/>
    <w:rsid w:val="00DD5085"/>
    <w:rsid w:val="00DD5131"/>
    <w:rsid w:val="00DD5316"/>
    <w:rsid w:val="00DD5390"/>
    <w:rsid w:val="00DD5434"/>
    <w:rsid w:val="00DD5486"/>
    <w:rsid w:val="00DD5559"/>
    <w:rsid w:val="00DD588F"/>
    <w:rsid w:val="00DD5A18"/>
    <w:rsid w:val="00DD5FBF"/>
    <w:rsid w:val="00DD6160"/>
    <w:rsid w:val="00DD61E0"/>
    <w:rsid w:val="00DD6229"/>
    <w:rsid w:val="00DD6274"/>
    <w:rsid w:val="00DD637A"/>
    <w:rsid w:val="00DD6426"/>
    <w:rsid w:val="00DD648B"/>
    <w:rsid w:val="00DD650F"/>
    <w:rsid w:val="00DD6666"/>
    <w:rsid w:val="00DD696F"/>
    <w:rsid w:val="00DD6C25"/>
    <w:rsid w:val="00DD6ED8"/>
    <w:rsid w:val="00DD72BC"/>
    <w:rsid w:val="00DD7509"/>
    <w:rsid w:val="00DD752F"/>
    <w:rsid w:val="00DD7982"/>
    <w:rsid w:val="00DD7A84"/>
    <w:rsid w:val="00DD7A89"/>
    <w:rsid w:val="00DD7CA8"/>
    <w:rsid w:val="00DD7E3A"/>
    <w:rsid w:val="00DE0435"/>
    <w:rsid w:val="00DE045D"/>
    <w:rsid w:val="00DE047C"/>
    <w:rsid w:val="00DE05C1"/>
    <w:rsid w:val="00DE091B"/>
    <w:rsid w:val="00DE099C"/>
    <w:rsid w:val="00DE0D85"/>
    <w:rsid w:val="00DE0E61"/>
    <w:rsid w:val="00DE0E82"/>
    <w:rsid w:val="00DE0F82"/>
    <w:rsid w:val="00DE12AA"/>
    <w:rsid w:val="00DE1498"/>
    <w:rsid w:val="00DE18CB"/>
    <w:rsid w:val="00DE1B09"/>
    <w:rsid w:val="00DE1D89"/>
    <w:rsid w:val="00DE1DB1"/>
    <w:rsid w:val="00DE227D"/>
    <w:rsid w:val="00DE244F"/>
    <w:rsid w:val="00DE24AD"/>
    <w:rsid w:val="00DE28AA"/>
    <w:rsid w:val="00DE2901"/>
    <w:rsid w:val="00DE2908"/>
    <w:rsid w:val="00DE2A1A"/>
    <w:rsid w:val="00DE2F26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48E"/>
    <w:rsid w:val="00DE553D"/>
    <w:rsid w:val="00DE55A7"/>
    <w:rsid w:val="00DE5866"/>
    <w:rsid w:val="00DE5A4A"/>
    <w:rsid w:val="00DE5C92"/>
    <w:rsid w:val="00DE5CAF"/>
    <w:rsid w:val="00DE5D7C"/>
    <w:rsid w:val="00DE5F72"/>
    <w:rsid w:val="00DE6167"/>
    <w:rsid w:val="00DE6572"/>
    <w:rsid w:val="00DE6833"/>
    <w:rsid w:val="00DE68D9"/>
    <w:rsid w:val="00DE69C1"/>
    <w:rsid w:val="00DE6A98"/>
    <w:rsid w:val="00DE6CF8"/>
    <w:rsid w:val="00DE6F47"/>
    <w:rsid w:val="00DE70F8"/>
    <w:rsid w:val="00DE7200"/>
    <w:rsid w:val="00DE73F0"/>
    <w:rsid w:val="00DE7590"/>
    <w:rsid w:val="00DE7937"/>
    <w:rsid w:val="00DE7A3A"/>
    <w:rsid w:val="00DE7A3F"/>
    <w:rsid w:val="00DF0496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84A"/>
    <w:rsid w:val="00DF292E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9BE"/>
    <w:rsid w:val="00DF3CD8"/>
    <w:rsid w:val="00DF3DD0"/>
    <w:rsid w:val="00DF4295"/>
    <w:rsid w:val="00DF4566"/>
    <w:rsid w:val="00DF45DD"/>
    <w:rsid w:val="00DF4A1C"/>
    <w:rsid w:val="00DF4A8D"/>
    <w:rsid w:val="00DF4AE4"/>
    <w:rsid w:val="00DF4B08"/>
    <w:rsid w:val="00DF527D"/>
    <w:rsid w:val="00DF5598"/>
    <w:rsid w:val="00DF59EE"/>
    <w:rsid w:val="00DF5A6D"/>
    <w:rsid w:val="00DF5B6B"/>
    <w:rsid w:val="00DF5BFF"/>
    <w:rsid w:val="00DF5D24"/>
    <w:rsid w:val="00DF64A3"/>
    <w:rsid w:val="00DF7037"/>
    <w:rsid w:val="00DF708B"/>
    <w:rsid w:val="00DF7265"/>
    <w:rsid w:val="00DF72C9"/>
    <w:rsid w:val="00DF73C8"/>
    <w:rsid w:val="00DF7456"/>
    <w:rsid w:val="00DF7536"/>
    <w:rsid w:val="00DF77B0"/>
    <w:rsid w:val="00DF7B34"/>
    <w:rsid w:val="00DF7DF2"/>
    <w:rsid w:val="00DF7F26"/>
    <w:rsid w:val="00E00064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90D"/>
    <w:rsid w:val="00E019E9"/>
    <w:rsid w:val="00E01D73"/>
    <w:rsid w:val="00E01FDB"/>
    <w:rsid w:val="00E020FD"/>
    <w:rsid w:val="00E0213F"/>
    <w:rsid w:val="00E0239E"/>
    <w:rsid w:val="00E024CA"/>
    <w:rsid w:val="00E02720"/>
    <w:rsid w:val="00E029CA"/>
    <w:rsid w:val="00E02AA4"/>
    <w:rsid w:val="00E02E40"/>
    <w:rsid w:val="00E02F58"/>
    <w:rsid w:val="00E031C1"/>
    <w:rsid w:val="00E033A4"/>
    <w:rsid w:val="00E03A14"/>
    <w:rsid w:val="00E03AB2"/>
    <w:rsid w:val="00E03BF8"/>
    <w:rsid w:val="00E03F37"/>
    <w:rsid w:val="00E04084"/>
    <w:rsid w:val="00E0428C"/>
    <w:rsid w:val="00E04432"/>
    <w:rsid w:val="00E04658"/>
    <w:rsid w:val="00E046A3"/>
    <w:rsid w:val="00E0479D"/>
    <w:rsid w:val="00E048F2"/>
    <w:rsid w:val="00E04995"/>
    <w:rsid w:val="00E04A31"/>
    <w:rsid w:val="00E04C4A"/>
    <w:rsid w:val="00E04DD3"/>
    <w:rsid w:val="00E04FA7"/>
    <w:rsid w:val="00E05217"/>
    <w:rsid w:val="00E0524A"/>
    <w:rsid w:val="00E054E8"/>
    <w:rsid w:val="00E058B0"/>
    <w:rsid w:val="00E058B2"/>
    <w:rsid w:val="00E059D6"/>
    <w:rsid w:val="00E05BB4"/>
    <w:rsid w:val="00E05CD3"/>
    <w:rsid w:val="00E05DB7"/>
    <w:rsid w:val="00E060BF"/>
    <w:rsid w:val="00E06648"/>
    <w:rsid w:val="00E06878"/>
    <w:rsid w:val="00E06F3C"/>
    <w:rsid w:val="00E07210"/>
    <w:rsid w:val="00E0738B"/>
    <w:rsid w:val="00E073A2"/>
    <w:rsid w:val="00E07679"/>
    <w:rsid w:val="00E078F5"/>
    <w:rsid w:val="00E079AF"/>
    <w:rsid w:val="00E079D9"/>
    <w:rsid w:val="00E07A1A"/>
    <w:rsid w:val="00E07EA6"/>
    <w:rsid w:val="00E07EC8"/>
    <w:rsid w:val="00E109C4"/>
    <w:rsid w:val="00E10A2B"/>
    <w:rsid w:val="00E1114C"/>
    <w:rsid w:val="00E11230"/>
    <w:rsid w:val="00E11285"/>
    <w:rsid w:val="00E11353"/>
    <w:rsid w:val="00E1145E"/>
    <w:rsid w:val="00E11624"/>
    <w:rsid w:val="00E11ADC"/>
    <w:rsid w:val="00E11C20"/>
    <w:rsid w:val="00E11E98"/>
    <w:rsid w:val="00E12005"/>
    <w:rsid w:val="00E122AC"/>
    <w:rsid w:val="00E123FF"/>
    <w:rsid w:val="00E124AD"/>
    <w:rsid w:val="00E12572"/>
    <w:rsid w:val="00E12624"/>
    <w:rsid w:val="00E1263B"/>
    <w:rsid w:val="00E126E1"/>
    <w:rsid w:val="00E128A8"/>
    <w:rsid w:val="00E12BD8"/>
    <w:rsid w:val="00E12BDD"/>
    <w:rsid w:val="00E12D35"/>
    <w:rsid w:val="00E133E0"/>
    <w:rsid w:val="00E13470"/>
    <w:rsid w:val="00E135EF"/>
    <w:rsid w:val="00E138E5"/>
    <w:rsid w:val="00E13911"/>
    <w:rsid w:val="00E13915"/>
    <w:rsid w:val="00E13955"/>
    <w:rsid w:val="00E13C02"/>
    <w:rsid w:val="00E1406E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5EA5"/>
    <w:rsid w:val="00E16143"/>
    <w:rsid w:val="00E16774"/>
    <w:rsid w:val="00E16B61"/>
    <w:rsid w:val="00E16C6A"/>
    <w:rsid w:val="00E170AF"/>
    <w:rsid w:val="00E1715D"/>
    <w:rsid w:val="00E171A7"/>
    <w:rsid w:val="00E1724D"/>
    <w:rsid w:val="00E172F9"/>
    <w:rsid w:val="00E1739C"/>
    <w:rsid w:val="00E1739F"/>
    <w:rsid w:val="00E17613"/>
    <w:rsid w:val="00E1773A"/>
    <w:rsid w:val="00E1789C"/>
    <w:rsid w:val="00E17E65"/>
    <w:rsid w:val="00E17ED3"/>
    <w:rsid w:val="00E20035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A8B"/>
    <w:rsid w:val="00E21C30"/>
    <w:rsid w:val="00E21E2D"/>
    <w:rsid w:val="00E21F02"/>
    <w:rsid w:val="00E221F7"/>
    <w:rsid w:val="00E225E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AC3"/>
    <w:rsid w:val="00E23C1C"/>
    <w:rsid w:val="00E23CE8"/>
    <w:rsid w:val="00E23E8D"/>
    <w:rsid w:val="00E2400B"/>
    <w:rsid w:val="00E2401B"/>
    <w:rsid w:val="00E24345"/>
    <w:rsid w:val="00E2461E"/>
    <w:rsid w:val="00E246EF"/>
    <w:rsid w:val="00E249C2"/>
    <w:rsid w:val="00E249E4"/>
    <w:rsid w:val="00E24AF0"/>
    <w:rsid w:val="00E24B56"/>
    <w:rsid w:val="00E24C5B"/>
    <w:rsid w:val="00E24E1E"/>
    <w:rsid w:val="00E250A7"/>
    <w:rsid w:val="00E25194"/>
    <w:rsid w:val="00E25210"/>
    <w:rsid w:val="00E25462"/>
    <w:rsid w:val="00E2567D"/>
    <w:rsid w:val="00E25A57"/>
    <w:rsid w:val="00E25D01"/>
    <w:rsid w:val="00E25F48"/>
    <w:rsid w:val="00E265D7"/>
    <w:rsid w:val="00E266DF"/>
    <w:rsid w:val="00E2678B"/>
    <w:rsid w:val="00E26B72"/>
    <w:rsid w:val="00E275B3"/>
    <w:rsid w:val="00E2761E"/>
    <w:rsid w:val="00E27B33"/>
    <w:rsid w:val="00E27B40"/>
    <w:rsid w:val="00E27F25"/>
    <w:rsid w:val="00E3034F"/>
    <w:rsid w:val="00E306AA"/>
    <w:rsid w:val="00E30C1A"/>
    <w:rsid w:val="00E30E79"/>
    <w:rsid w:val="00E30EB6"/>
    <w:rsid w:val="00E30F66"/>
    <w:rsid w:val="00E30F84"/>
    <w:rsid w:val="00E30F8E"/>
    <w:rsid w:val="00E311EA"/>
    <w:rsid w:val="00E31415"/>
    <w:rsid w:val="00E31974"/>
    <w:rsid w:val="00E31BB9"/>
    <w:rsid w:val="00E31CF2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07"/>
    <w:rsid w:val="00E33147"/>
    <w:rsid w:val="00E33151"/>
    <w:rsid w:val="00E336C6"/>
    <w:rsid w:val="00E337A5"/>
    <w:rsid w:val="00E33C0C"/>
    <w:rsid w:val="00E34240"/>
    <w:rsid w:val="00E34901"/>
    <w:rsid w:val="00E349D5"/>
    <w:rsid w:val="00E34EE7"/>
    <w:rsid w:val="00E35005"/>
    <w:rsid w:val="00E3516A"/>
    <w:rsid w:val="00E3597A"/>
    <w:rsid w:val="00E35990"/>
    <w:rsid w:val="00E35B45"/>
    <w:rsid w:val="00E36057"/>
    <w:rsid w:val="00E364F3"/>
    <w:rsid w:val="00E3681B"/>
    <w:rsid w:val="00E36FEC"/>
    <w:rsid w:val="00E370FC"/>
    <w:rsid w:val="00E37314"/>
    <w:rsid w:val="00E37708"/>
    <w:rsid w:val="00E377B3"/>
    <w:rsid w:val="00E37820"/>
    <w:rsid w:val="00E37963"/>
    <w:rsid w:val="00E37A2A"/>
    <w:rsid w:val="00E37B43"/>
    <w:rsid w:val="00E37CF7"/>
    <w:rsid w:val="00E37ECE"/>
    <w:rsid w:val="00E37FAA"/>
    <w:rsid w:val="00E40293"/>
    <w:rsid w:val="00E403F9"/>
    <w:rsid w:val="00E4076B"/>
    <w:rsid w:val="00E40796"/>
    <w:rsid w:val="00E408C7"/>
    <w:rsid w:val="00E408FC"/>
    <w:rsid w:val="00E40A49"/>
    <w:rsid w:val="00E40BD3"/>
    <w:rsid w:val="00E40D3B"/>
    <w:rsid w:val="00E40F04"/>
    <w:rsid w:val="00E4123F"/>
    <w:rsid w:val="00E41251"/>
    <w:rsid w:val="00E41875"/>
    <w:rsid w:val="00E418FA"/>
    <w:rsid w:val="00E41C38"/>
    <w:rsid w:val="00E41E77"/>
    <w:rsid w:val="00E422D0"/>
    <w:rsid w:val="00E4252B"/>
    <w:rsid w:val="00E42972"/>
    <w:rsid w:val="00E42EB7"/>
    <w:rsid w:val="00E42EC3"/>
    <w:rsid w:val="00E43006"/>
    <w:rsid w:val="00E43136"/>
    <w:rsid w:val="00E43150"/>
    <w:rsid w:val="00E43332"/>
    <w:rsid w:val="00E4357D"/>
    <w:rsid w:val="00E436EC"/>
    <w:rsid w:val="00E438AB"/>
    <w:rsid w:val="00E43D8B"/>
    <w:rsid w:val="00E43D98"/>
    <w:rsid w:val="00E43E63"/>
    <w:rsid w:val="00E43ED6"/>
    <w:rsid w:val="00E43F43"/>
    <w:rsid w:val="00E44215"/>
    <w:rsid w:val="00E444D3"/>
    <w:rsid w:val="00E44502"/>
    <w:rsid w:val="00E448EA"/>
    <w:rsid w:val="00E44DFA"/>
    <w:rsid w:val="00E450F0"/>
    <w:rsid w:val="00E45155"/>
    <w:rsid w:val="00E45171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63D"/>
    <w:rsid w:val="00E467BF"/>
    <w:rsid w:val="00E46996"/>
    <w:rsid w:val="00E4699C"/>
    <w:rsid w:val="00E46E8E"/>
    <w:rsid w:val="00E47019"/>
    <w:rsid w:val="00E470DE"/>
    <w:rsid w:val="00E474ED"/>
    <w:rsid w:val="00E47542"/>
    <w:rsid w:val="00E47A36"/>
    <w:rsid w:val="00E5014F"/>
    <w:rsid w:val="00E504B3"/>
    <w:rsid w:val="00E5070B"/>
    <w:rsid w:val="00E50BBC"/>
    <w:rsid w:val="00E51138"/>
    <w:rsid w:val="00E5118C"/>
    <w:rsid w:val="00E5135D"/>
    <w:rsid w:val="00E51830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18E"/>
    <w:rsid w:val="00E5347D"/>
    <w:rsid w:val="00E5359F"/>
    <w:rsid w:val="00E53801"/>
    <w:rsid w:val="00E538BB"/>
    <w:rsid w:val="00E53976"/>
    <w:rsid w:val="00E53D03"/>
    <w:rsid w:val="00E53EFD"/>
    <w:rsid w:val="00E547A6"/>
    <w:rsid w:val="00E54A67"/>
    <w:rsid w:val="00E54AFE"/>
    <w:rsid w:val="00E54F6D"/>
    <w:rsid w:val="00E5503D"/>
    <w:rsid w:val="00E55097"/>
    <w:rsid w:val="00E5523F"/>
    <w:rsid w:val="00E5549B"/>
    <w:rsid w:val="00E5569F"/>
    <w:rsid w:val="00E556D0"/>
    <w:rsid w:val="00E55B8E"/>
    <w:rsid w:val="00E55E6D"/>
    <w:rsid w:val="00E56100"/>
    <w:rsid w:val="00E56825"/>
    <w:rsid w:val="00E56BA8"/>
    <w:rsid w:val="00E56C1D"/>
    <w:rsid w:val="00E56D62"/>
    <w:rsid w:val="00E56E02"/>
    <w:rsid w:val="00E56F05"/>
    <w:rsid w:val="00E57382"/>
    <w:rsid w:val="00E575F1"/>
    <w:rsid w:val="00E60032"/>
    <w:rsid w:val="00E6016A"/>
    <w:rsid w:val="00E60389"/>
    <w:rsid w:val="00E60A88"/>
    <w:rsid w:val="00E60EA8"/>
    <w:rsid w:val="00E60F96"/>
    <w:rsid w:val="00E61084"/>
    <w:rsid w:val="00E61417"/>
    <w:rsid w:val="00E61651"/>
    <w:rsid w:val="00E61D60"/>
    <w:rsid w:val="00E61E03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18"/>
    <w:rsid w:val="00E62AA3"/>
    <w:rsid w:val="00E62AEE"/>
    <w:rsid w:val="00E62B15"/>
    <w:rsid w:val="00E62B54"/>
    <w:rsid w:val="00E62BE9"/>
    <w:rsid w:val="00E62CDC"/>
    <w:rsid w:val="00E62DD9"/>
    <w:rsid w:val="00E630FF"/>
    <w:rsid w:val="00E634DD"/>
    <w:rsid w:val="00E6376C"/>
    <w:rsid w:val="00E6390F"/>
    <w:rsid w:val="00E63948"/>
    <w:rsid w:val="00E63F30"/>
    <w:rsid w:val="00E640BC"/>
    <w:rsid w:val="00E6414D"/>
    <w:rsid w:val="00E6417E"/>
    <w:rsid w:val="00E6431C"/>
    <w:rsid w:val="00E64408"/>
    <w:rsid w:val="00E644FD"/>
    <w:rsid w:val="00E64534"/>
    <w:rsid w:val="00E64618"/>
    <w:rsid w:val="00E64ABA"/>
    <w:rsid w:val="00E6535A"/>
    <w:rsid w:val="00E65D6D"/>
    <w:rsid w:val="00E660AD"/>
    <w:rsid w:val="00E66330"/>
    <w:rsid w:val="00E66778"/>
    <w:rsid w:val="00E6692D"/>
    <w:rsid w:val="00E66A86"/>
    <w:rsid w:val="00E66BFD"/>
    <w:rsid w:val="00E66EC4"/>
    <w:rsid w:val="00E6708D"/>
    <w:rsid w:val="00E67136"/>
    <w:rsid w:val="00E67252"/>
    <w:rsid w:val="00E673AE"/>
    <w:rsid w:val="00E6757D"/>
    <w:rsid w:val="00E67710"/>
    <w:rsid w:val="00E679FE"/>
    <w:rsid w:val="00E67A51"/>
    <w:rsid w:val="00E67D50"/>
    <w:rsid w:val="00E7024D"/>
    <w:rsid w:val="00E70667"/>
    <w:rsid w:val="00E70863"/>
    <w:rsid w:val="00E7087F"/>
    <w:rsid w:val="00E70A73"/>
    <w:rsid w:val="00E70B40"/>
    <w:rsid w:val="00E70F58"/>
    <w:rsid w:val="00E7107D"/>
    <w:rsid w:val="00E71293"/>
    <w:rsid w:val="00E71311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201"/>
    <w:rsid w:val="00E7596F"/>
    <w:rsid w:val="00E75A0F"/>
    <w:rsid w:val="00E75C37"/>
    <w:rsid w:val="00E75E6B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A8C"/>
    <w:rsid w:val="00E81B2E"/>
    <w:rsid w:val="00E81B90"/>
    <w:rsid w:val="00E81C3A"/>
    <w:rsid w:val="00E81DC7"/>
    <w:rsid w:val="00E81E02"/>
    <w:rsid w:val="00E82C19"/>
    <w:rsid w:val="00E82E9E"/>
    <w:rsid w:val="00E83152"/>
    <w:rsid w:val="00E8319B"/>
    <w:rsid w:val="00E83308"/>
    <w:rsid w:val="00E83700"/>
    <w:rsid w:val="00E8386D"/>
    <w:rsid w:val="00E83997"/>
    <w:rsid w:val="00E8407E"/>
    <w:rsid w:val="00E84226"/>
    <w:rsid w:val="00E84C2A"/>
    <w:rsid w:val="00E84C86"/>
    <w:rsid w:val="00E84E1E"/>
    <w:rsid w:val="00E85088"/>
    <w:rsid w:val="00E85095"/>
    <w:rsid w:val="00E850A9"/>
    <w:rsid w:val="00E85169"/>
    <w:rsid w:val="00E853A9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DBF"/>
    <w:rsid w:val="00E87F94"/>
    <w:rsid w:val="00E87FA4"/>
    <w:rsid w:val="00E900B0"/>
    <w:rsid w:val="00E900E4"/>
    <w:rsid w:val="00E907CF"/>
    <w:rsid w:val="00E90998"/>
    <w:rsid w:val="00E90A02"/>
    <w:rsid w:val="00E90A71"/>
    <w:rsid w:val="00E914BC"/>
    <w:rsid w:val="00E9160F"/>
    <w:rsid w:val="00E9173A"/>
    <w:rsid w:val="00E918C4"/>
    <w:rsid w:val="00E919DD"/>
    <w:rsid w:val="00E91AEB"/>
    <w:rsid w:val="00E91C5F"/>
    <w:rsid w:val="00E91D94"/>
    <w:rsid w:val="00E91FFF"/>
    <w:rsid w:val="00E92536"/>
    <w:rsid w:val="00E92A10"/>
    <w:rsid w:val="00E92A5B"/>
    <w:rsid w:val="00E92A98"/>
    <w:rsid w:val="00E92ADB"/>
    <w:rsid w:val="00E92BBA"/>
    <w:rsid w:val="00E9309B"/>
    <w:rsid w:val="00E93266"/>
    <w:rsid w:val="00E932DA"/>
    <w:rsid w:val="00E9340A"/>
    <w:rsid w:val="00E9360F"/>
    <w:rsid w:val="00E938C5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4E0C"/>
    <w:rsid w:val="00E95053"/>
    <w:rsid w:val="00E95054"/>
    <w:rsid w:val="00E95161"/>
    <w:rsid w:val="00E9557F"/>
    <w:rsid w:val="00E95717"/>
    <w:rsid w:val="00E95769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9DC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94"/>
    <w:rsid w:val="00EA0CC2"/>
    <w:rsid w:val="00EA0D0D"/>
    <w:rsid w:val="00EA0F7B"/>
    <w:rsid w:val="00EA13EF"/>
    <w:rsid w:val="00EA1507"/>
    <w:rsid w:val="00EA1582"/>
    <w:rsid w:val="00EA1669"/>
    <w:rsid w:val="00EA1882"/>
    <w:rsid w:val="00EA190E"/>
    <w:rsid w:val="00EA1998"/>
    <w:rsid w:val="00EA1F86"/>
    <w:rsid w:val="00EA2394"/>
    <w:rsid w:val="00EA242C"/>
    <w:rsid w:val="00EA2541"/>
    <w:rsid w:val="00EA2574"/>
    <w:rsid w:val="00EA2A8A"/>
    <w:rsid w:val="00EA2DD7"/>
    <w:rsid w:val="00EA2E61"/>
    <w:rsid w:val="00EA318D"/>
    <w:rsid w:val="00EA32F6"/>
    <w:rsid w:val="00EA347D"/>
    <w:rsid w:val="00EA38A3"/>
    <w:rsid w:val="00EA3D45"/>
    <w:rsid w:val="00EA4095"/>
    <w:rsid w:val="00EA4097"/>
    <w:rsid w:val="00EA40D2"/>
    <w:rsid w:val="00EA42BA"/>
    <w:rsid w:val="00EA433D"/>
    <w:rsid w:val="00EA4379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4C2"/>
    <w:rsid w:val="00EA5533"/>
    <w:rsid w:val="00EA56D3"/>
    <w:rsid w:val="00EA5954"/>
    <w:rsid w:val="00EA5BC8"/>
    <w:rsid w:val="00EA5E83"/>
    <w:rsid w:val="00EA5EF2"/>
    <w:rsid w:val="00EA61F1"/>
    <w:rsid w:val="00EA6304"/>
    <w:rsid w:val="00EA6540"/>
    <w:rsid w:val="00EA6B7C"/>
    <w:rsid w:val="00EA6B98"/>
    <w:rsid w:val="00EA6C7D"/>
    <w:rsid w:val="00EA6C88"/>
    <w:rsid w:val="00EA6EB8"/>
    <w:rsid w:val="00EA6F12"/>
    <w:rsid w:val="00EA7022"/>
    <w:rsid w:val="00EA7102"/>
    <w:rsid w:val="00EA7325"/>
    <w:rsid w:val="00EA7697"/>
    <w:rsid w:val="00EA76A6"/>
    <w:rsid w:val="00EA782B"/>
    <w:rsid w:val="00EA7900"/>
    <w:rsid w:val="00EA7A35"/>
    <w:rsid w:val="00EA7B8D"/>
    <w:rsid w:val="00EA7C84"/>
    <w:rsid w:val="00EB0006"/>
    <w:rsid w:val="00EB0416"/>
    <w:rsid w:val="00EB0473"/>
    <w:rsid w:val="00EB0496"/>
    <w:rsid w:val="00EB0E70"/>
    <w:rsid w:val="00EB0F97"/>
    <w:rsid w:val="00EB103B"/>
    <w:rsid w:val="00EB10BA"/>
    <w:rsid w:val="00EB1101"/>
    <w:rsid w:val="00EB119D"/>
    <w:rsid w:val="00EB150E"/>
    <w:rsid w:val="00EB1975"/>
    <w:rsid w:val="00EB1A77"/>
    <w:rsid w:val="00EB1AED"/>
    <w:rsid w:val="00EB1D23"/>
    <w:rsid w:val="00EB1EE2"/>
    <w:rsid w:val="00EB1F50"/>
    <w:rsid w:val="00EB1F80"/>
    <w:rsid w:val="00EB217A"/>
    <w:rsid w:val="00EB21CD"/>
    <w:rsid w:val="00EB2217"/>
    <w:rsid w:val="00EB241A"/>
    <w:rsid w:val="00EB24CD"/>
    <w:rsid w:val="00EB260A"/>
    <w:rsid w:val="00EB2A15"/>
    <w:rsid w:val="00EB2D97"/>
    <w:rsid w:val="00EB2FBF"/>
    <w:rsid w:val="00EB30EF"/>
    <w:rsid w:val="00EB31E9"/>
    <w:rsid w:val="00EB36A7"/>
    <w:rsid w:val="00EB3845"/>
    <w:rsid w:val="00EB3988"/>
    <w:rsid w:val="00EB3D06"/>
    <w:rsid w:val="00EB3D56"/>
    <w:rsid w:val="00EB3D5C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E1"/>
    <w:rsid w:val="00EB59F7"/>
    <w:rsid w:val="00EB5ACF"/>
    <w:rsid w:val="00EB5C9B"/>
    <w:rsid w:val="00EB637B"/>
    <w:rsid w:val="00EB647E"/>
    <w:rsid w:val="00EB677F"/>
    <w:rsid w:val="00EB6825"/>
    <w:rsid w:val="00EB689E"/>
    <w:rsid w:val="00EB697A"/>
    <w:rsid w:val="00EB6F3B"/>
    <w:rsid w:val="00EB6F68"/>
    <w:rsid w:val="00EB6FF2"/>
    <w:rsid w:val="00EB704D"/>
    <w:rsid w:val="00EB7571"/>
    <w:rsid w:val="00EB757D"/>
    <w:rsid w:val="00EB76D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85E"/>
    <w:rsid w:val="00EC0B0A"/>
    <w:rsid w:val="00EC0B1D"/>
    <w:rsid w:val="00EC0D1F"/>
    <w:rsid w:val="00EC10DE"/>
    <w:rsid w:val="00EC1184"/>
    <w:rsid w:val="00EC1734"/>
    <w:rsid w:val="00EC1D43"/>
    <w:rsid w:val="00EC1F2A"/>
    <w:rsid w:val="00EC1F5B"/>
    <w:rsid w:val="00EC2041"/>
    <w:rsid w:val="00EC2058"/>
    <w:rsid w:val="00EC2075"/>
    <w:rsid w:val="00EC222F"/>
    <w:rsid w:val="00EC2400"/>
    <w:rsid w:val="00EC247B"/>
    <w:rsid w:val="00EC31B5"/>
    <w:rsid w:val="00EC32BC"/>
    <w:rsid w:val="00EC33C7"/>
    <w:rsid w:val="00EC33DA"/>
    <w:rsid w:val="00EC396F"/>
    <w:rsid w:val="00EC3991"/>
    <w:rsid w:val="00EC3A02"/>
    <w:rsid w:val="00EC40CF"/>
    <w:rsid w:val="00EC445F"/>
    <w:rsid w:val="00EC4511"/>
    <w:rsid w:val="00EC466D"/>
    <w:rsid w:val="00EC480A"/>
    <w:rsid w:val="00EC48DC"/>
    <w:rsid w:val="00EC4A66"/>
    <w:rsid w:val="00EC4C8A"/>
    <w:rsid w:val="00EC4CF4"/>
    <w:rsid w:val="00EC4E23"/>
    <w:rsid w:val="00EC4EB1"/>
    <w:rsid w:val="00EC4F3F"/>
    <w:rsid w:val="00EC4F59"/>
    <w:rsid w:val="00EC4F93"/>
    <w:rsid w:val="00EC548E"/>
    <w:rsid w:val="00EC5970"/>
    <w:rsid w:val="00EC5CFF"/>
    <w:rsid w:val="00EC5E80"/>
    <w:rsid w:val="00EC5EDF"/>
    <w:rsid w:val="00EC61DF"/>
    <w:rsid w:val="00EC6292"/>
    <w:rsid w:val="00EC65AD"/>
    <w:rsid w:val="00EC6761"/>
    <w:rsid w:val="00EC685B"/>
    <w:rsid w:val="00EC6D43"/>
    <w:rsid w:val="00EC7217"/>
    <w:rsid w:val="00EC7752"/>
    <w:rsid w:val="00EC7CCE"/>
    <w:rsid w:val="00EC7FB1"/>
    <w:rsid w:val="00ED010C"/>
    <w:rsid w:val="00ED0527"/>
    <w:rsid w:val="00ED0842"/>
    <w:rsid w:val="00ED0C07"/>
    <w:rsid w:val="00ED0E7F"/>
    <w:rsid w:val="00ED1112"/>
    <w:rsid w:val="00ED18BF"/>
    <w:rsid w:val="00ED18E1"/>
    <w:rsid w:val="00ED1BAA"/>
    <w:rsid w:val="00ED1C56"/>
    <w:rsid w:val="00ED210B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674"/>
    <w:rsid w:val="00ED3B42"/>
    <w:rsid w:val="00ED3B5E"/>
    <w:rsid w:val="00ED3DFE"/>
    <w:rsid w:val="00ED4146"/>
    <w:rsid w:val="00ED42C2"/>
    <w:rsid w:val="00ED4325"/>
    <w:rsid w:val="00ED47D0"/>
    <w:rsid w:val="00ED48FE"/>
    <w:rsid w:val="00ED4C9A"/>
    <w:rsid w:val="00ED4D65"/>
    <w:rsid w:val="00ED4DD3"/>
    <w:rsid w:val="00ED4DE9"/>
    <w:rsid w:val="00ED5388"/>
    <w:rsid w:val="00ED5507"/>
    <w:rsid w:val="00ED562C"/>
    <w:rsid w:val="00ED56B2"/>
    <w:rsid w:val="00ED56CA"/>
    <w:rsid w:val="00ED5F6E"/>
    <w:rsid w:val="00ED7077"/>
    <w:rsid w:val="00ED7667"/>
    <w:rsid w:val="00ED781C"/>
    <w:rsid w:val="00ED792A"/>
    <w:rsid w:val="00EE0078"/>
    <w:rsid w:val="00EE028A"/>
    <w:rsid w:val="00EE03EB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5B2"/>
    <w:rsid w:val="00EE16DA"/>
    <w:rsid w:val="00EE170D"/>
    <w:rsid w:val="00EE1837"/>
    <w:rsid w:val="00EE18C1"/>
    <w:rsid w:val="00EE197D"/>
    <w:rsid w:val="00EE19B0"/>
    <w:rsid w:val="00EE1E45"/>
    <w:rsid w:val="00EE1E48"/>
    <w:rsid w:val="00EE1F71"/>
    <w:rsid w:val="00EE1FAF"/>
    <w:rsid w:val="00EE2001"/>
    <w:rsid w:val="00EE2911"/>
    <w:rsid w:val="00EE293D"/>
    <w:rsid w:val="00EE2DC5"/>
    <w:rsid w:val="00EE2E6D"/>
    <w:rsid w:val="00EE2F6A"/>
    <w:rsid w:val="00EE32A2"/>
    <w:rsid w:val="00EE33CC"/>
    <w:rsid w:val="00EE352D"/>
    <w:rsid w:val="00EE3837"/>
    <w:rsid w:val="00EE38FF"/>
    <w:rsid w:val="00EE39B1"/>
    <w:rsid w:val="00EE3C1A"/>
    <w:rsid w:val="00EE3D3B"/>
    <w:rsid w:val="00EE499C"/>
    <w:rsid w:val="00EE4A46"/>
    <w:rsid w:val="00EE4AA2"/>
    <w:rsid w:val="00EE4BCE"/>
    <w:rsid w:val="00EE4ED7"/>
    <w:rsid w:val="00EE51A8"/>
    <w:rsid w:val="00EE544D"/>
    <w:rsid w:val="00EE559F"/>
    <w:rsid w:val="00EE57C6"/>
    <w:rsid w:val="00EE5939"/>
    <w:rsid w:val="00EE5B17"/>
    <w:rsid w:val="00EE5C7C"/>
    <w:rsid w:val="00EE5CD5"/>
    <w:rsid w:val="00EE5EF8"/>
    <w:rsid w:val="00EE621B"/>
    <w:rsid w:val="00EE655A"/>
    <w:rsid w:val="00EE65C0"/>
    <w:rsid w:val="00EE67CE"/>
    <w:rsid w:val="00EE68AA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0DA5"/>
    <w:rsid w:val="00EF1751"/>
    <w:rsid w:val="00EF1C07"/>
    <w:rsid w:val="00EF1C4E"/>
    <w:rsid w:val="00EF21E5"/>
    <w:rsid w:val="00EF2216"/>
    <w:rsid w:val="00EF234F"/>
    <w:rsid w:val="00EF270D"/>
    <w:rsid w:val="00EF2A2F"/>
    <w:rsid w:val="00EF2A44"/>
    <w:rsid w:val="00EF2A97"/>
    <w:rsid w:val="00EF2AA0"/>
    <w:rsid w:val="00EF2B43"/>
    <w:rsid w:val="00EF2BC9"/>
    <w:rsid w:val="00EF3181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2FF"/>
    <w:rsid w:val="00EF659D"/>
    <w:rsid w:val="00EF6790"/>
    <w:rsid w:val="00EF6996"/>
    <w:rsid w:val="00EF70C8"/>
    <w:rsid w:val="00EF716D"/>
    <w:rsid w:val="00EF71AC"/>
    <w:rsid w:val="00EF728C"/>
    <w:rsid w:val="00EF750A"/>
    <w:rsid w:val="00EF779A"/>
    <w:rsid w:val="00EF7857"/>
    <w:rsid w:val="00EF7A84"/>
    <w:rsid w:val="00EF7B73"/>
    <w:rsid w:val="00EF7D98"/>
    <w:rsid w:val="00EF7FDB"/>
    <w:rsid w:val="00F00072"/>
    <w:rsid w:val="00F000AB"/>
    <w:rsid w:val="00F0017E"/>
    <w:rsid w:val="00F003C4"/>
    <w:rsid w:val="00F00875"/>
    <w:rsid w:val="00F008BB"/>
    <w:rsid w:val="00F00CFC"/>
    <w:rsid w:val="00F00E2A"/>
    <w:rsid w:val="00F01581"/>
    <w:rsid w:val="00F01805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46"/>
    <w:rsid w:val="00F0406F"/>
    <w:rsid w:val="00F041C1"/>
    <w:rsid w:val="00F042EC"/>
    <w:rsid w:val="00F04455"/>
    <w:rsid w:val="00F044C7"/>
    <w:rsid w:val="00F045B8"/>
    <w:rsid w:val="00F04A36"/>
    <w:rsid w:val="00F04E15"/>
    <w:rsid w:val="00F04EFF"/>
    <w:rsid w:val="00F04F5B"/>
    <w:rsid w:val="00F05B4A"/>
    <w:rsid w:val="00F05C49"/>
    <w:rsid w:val="00F05FB3"/>
    <w:rsid w:val="00F05FC7"/>
    <w:rsid w:val="00F060B9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686"/>
    <w:rsid w:val="00F10CD1"/>
    <w:rsid w:val="00F10EC9"/>
    <w:rsid w:val="00F11532"/>
    <w:rsid w:val="00F1164D"/>
    <w:rsid w:val="00F119F2"/>
    <w:rsid w:val="00F11F9A"/>
    <w:rsid w:val="00F12273"/>
    <w:rsid w:val="00F125E9"/>
    <w:rsid w:val="00F127BC"/>
    <w:rsid w:val="00F12DA0"/>
    <w:rsid w:val="00F12F1D"/>
    <w:rsid w:val="00F1303A"/>
    <w:rsid w:val="00F13068"/>
    <w:rsid w:val="00F13242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8F0"/>
    <w:rsid w:val="00F15AB5"/>
    <w:rsid w:val="00F15DAD"/>
    <w:rsid w:val="00F1641D"/>
    <w:rsid w:val="00F16858"/>
    <w:rsid w:val="00F168A7"/>
    <w:rsid w:val="00F16A58"/>
    <w:rsid w:val="00F16DAC"/>
    <w:rsid w:val="00F1702B"/>
    <w:rsid w:val="00F170A9"/>
    <w:rsid w:val="00F1721F"/>
    <w:rsid w:val="00F174BD"/>
    <w:rsid w:val="00F175E6"/>
    <w:rsid w:val="00F17877"/>
    <w:rsid w:val="00F1790B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651"/>
    <w:rsid w:val="00F247AF"/>
    <w:rsid w:val="00F24BCC"/>
    <w:rsid w:val="00F24D29"/>
    <w:rsid w:val="00F24D9A"/>
    <w:rsid w:val="00F24F67"/>
    <w:rsid w:val="00F24FBE"/>
    <w:rsid w:val="00F251EF"/>
    <w:rsid w:val="00F2521D"/>
    <w:rsid w:val="00F25BFB"/>
    <w:rsid w:val="00F25C7B"/>
    <w:rsid w:val="00F265F8"/>
    <w:rsid w:val="00F268B8"/>
    <w:rsid w:val="00F26A51"/>
    <w:rsid w:val="00F26AA8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237"/>
    <w:rsid w:val="00F305D1"/>
    <w:rsid w:val="00F30749"/>
    <w:rsid w:val="00F308A9"/>
    <w:rsid w:val="00F30962"/>
    <w:rsid w:val="00F309EE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2E6"/>
    <w:rsid w:val="00F324CE"/>
    <w:rsid w:val="00F326B8"/>
    <w:rsid w:val="00F327AF"/>
    <w:rsid w:val="00F32913"/>
    <w:rsid w:val="00F32CC6"/>
    <w:rsid w:val="00F32F97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553"/>
    <w:rsid w:val="00F347BA"/>
    <w:rsid w:val="00F3485C"/>
    <w:rsid w:val="00F348C7"/>
    <w:rsid w:val="00F349F9"/>
    <w:rsid w:val="00F34FE2"/>
    <w:rsid w:val="00F35127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67F"/>
    <w:rsid w:val="00F4070B"/>
    <w:rsid w:val="00F40B51"/>
    <w:rsid w:val="00F40D4F"/>
    <w:rsid w:val="00F40DA0"/>
    <w:rsid w:val="00F40EF4"/>
    <w:rsid w:val="00F40FC9"/>
    <w:rsid w:val="00F40FD0"/>
    <w:rsid w:val="00F4113E"/>
    <w:rsid w:val="00F41401"/>
    <w:rsid w:val="00F41532"/>
    <w:rsid w:val="00F415E4"/>
    <w:rsid w:val="00F4199B"/>
    <w:rsid w:val="00F41B5E"/>
    <w:rsid w:val="00F41C35"/>
    <w:rsid w:val="00F41DCB"/>
    <w:rsid w:val="00F41ECE"/>
    <w:rsid w:val="00F42391"/>
    <w:rsid w:val="00F42576"/>
    <w:rsid w:val="00F42626"/>
    <w:rsid w:val="00F4263D"/>
    <w:rsid w:val="00F428FA"/>
    <w:rsid w:val="00F42CEB"/>
    <w:rsid w:val="00F42F23"/>
    <w:rsid w:val="00F42F74"/>
    <w:rsid w:val="00F42FDD"/>
    <w:rsid w:val="00F43089"/>
    <w:rsid w:val="00F431F7"/>
    <w:rsid w:val="00F43617"/>
    <w:rsid w:val="00F43935"/>
    <w:rsid w:val="00F43B94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AB3"/>
    <w:rsid w:val="00F44B82"/>
    <w:rsid w:val="00F4501E"/>
    <w:rsid w:val="00F4509D"/>
    <w:rsid w:val="00F45161"/>
    <w:rsid w:val="00F45570"/>
    <w:rsid w:val="00F45643"/>
    <w:rsid w:val="00F45C6B"/>
    <w:rsid w:val="00F45FEF"/>
    <w:rsid w:val="00F46058"/>
    <w:rsid w:val="00F4612F"/>
    <w:rsid w:val="00F463DE"/>
    <w:rsid w:val="00F46709"/>
    <w:rsid w:val="00F46C54"/>
    <w:rsid w:val="00F46D53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58F"/>
    <w:rsid w:val="00F506E8"/>
    <w:rsid w:val="00F5072D"/>
    <w:rsid w:val="00F508AF"/>
    <w:rsid w:val="00F50EC6"/>
    <w:rsid w:val="00F50F8B"/>
    <w:rsid w:val="00F5154A"/>
    <w:rsid w:val="00F5161A"/>
    <w:rsid w:val="00F5162E"/>
    <w:rsid w:val="00F5165A"/>
    <w:rsid w:val="00F51670"/>
    <w:rsid w:val="00F5178A"/>
    <w:rsid w:val="00F51842"/>
    <w:rsid w:val="00F51C6B"/>
    <w:rsid w:val="00F51CFE"/>
    <w:rsid w:val="00F5246B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0DA"/>
    <w:rsid w:val="00F54523"/>
    <w:rsid w:val="00F54614"/>
    <w:rsid w:val="00F54A2B"/>
    <w:rsid w:val="00F54D9E"/>
    <w:rsid w:val="00F54ED6"/>
    <w:rsid w:val="00F54F07"/>
    <w:rsid w:val="00F54F56"/>
    <w:rsid w:val="00F5508D"/>
    <w:rsid w:val="00F550DC"/>
    <w:rsid w:val="00F5524A"/>
    <w:rsid w:val="00F55352"/>
    <w:rsid w:val="00F5580A"/>
    <w:rsid w:val="00F558A8"/>
    <w:rsid w:val="00F558C4"/>
    <w:rsid w:val="00F55B4A"/>
    <w:rsid w:val="00F55C74"/>
    <w:rsid w:val="00F55FDF"/>
    <w:rsid w:val="00F56078"/>
    <w:rsid w:val="00F5623A"/>
    <w:rsid w:val="00F56436"/>
    <w:rsid w:val="00F56493"/>
    <w:rsid w:val="00F566FB"/>
    <w:rsid w:val="00F56959"/>
    <w:rsid w:val="00F56A19"/>
    <w:rsid w:val="00F56ACE"/>
    <w:rsid w:val="00F56C78"/>
    <w:rsid w:val="00F56FC6"/>
    <w:rsid w:val="00F57067"/>
    <w:rsid w:val="00F575A3"/>
    <w:rsid w:val="00F600AE"/>
    <w:rsid w:val="00F603D2"/>
    <w:rsid w:val="00F6040A"/>
    <w:rsid w:val="00F6058D"/>
    <w:rsid w:val="00F607AF"/>
    <w:rsid w:val="00F61305"/>
    <w:rsid w:val="00F6136A"/>
    <w:rsid w:val="00F6155A"/>
    <w:rsid w:val="00F61745"/>
    <w:rsid w:val="00F61809"/>
    <w:rsid w:val="00F618AD"/>
    <w:rsid w:val="00F61A28"/>
    <w:rsid w:val="00F61ABF"/>
    <w:rsid w:val="00F61B6F"/>
    <w:rsid w:val="00F61BDB"/>
    <w:rsid w:val="00F61DEE"/>
    <w:rsid w:val="00F62622"/>
    <w:rsid w:val="00F629B9"/>
    <w:rsid w:val="00F62B86"/>
    <w:rsid w:val="00F62C26"/>
    <w:rsid w:val="00F62C47"/>
    <w:rsid w:val="00F62C52"/>
    <w:rsid w:val="00F62CFF"/>
    <w:rsid w:val="00F62F21"/>
    <w:rsid w:val="00F6356E"/>
    <w:rsid w:val="00F63A56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4FE6"/>
    <w:rsid w:val="00F65016"/>
    <w:rsid w:val="00F65040"/>
    <w:rsid w:val="00F650BF"/>
    <w:rsid w:val="00F652C1"/>
    <w:rsid w:val="00F652D2"/>
    <w:rsid w:val="00F658B3"/>
    <w:rsid w:val="00F65E21"/>
    <w:rsid w:val="00F65EB5"/>
    <w:rsid w:val="00F65F5B"/>
    <w:rsid w:val="00F66417"/>
    <w:rsid w:val="00F66420"/>
    <w:rsid w:val="00F66465"/>
    <w:rsid w:val="00F668EC"/>
    <w:rsid w:val="00F669B3"/>
    <w:rsid w:val="00F66C79"/>
    <w:rsid w:val="00F66F70"/>
    <w:rsid w:val="00F67072"/>
    <w:rsid w:val="00F67082"/>
    <w:rsid w:val="00F67353"/>
    <w:rsid w:val="00F673AA"/>
    <w:rsid w:val="00F6745E"/>
    <w:rsid w:val="00F6785B"/>
    <w:rsid w:val="00F70074"/>
    <w:rsid w:val="00F7031F"/>
    <w:rsid w:val="00F704FC"/>
    <w:rsid w:val="00F705A9"/>
    <w:rsid w:val="00F70861"/>
    <w:rsid w:val="00F708EF"/>
    <w:rsid w:val="00F70AFA"/>
    <w:rsid w:val="00F70B13"/>
    <w:rsid w:val="00F70BB3"/>
    <w:rsid w:val="00F70D00"/>
    <w:rsid w:val="00F70D77"/>
    <w:rsid w:val="00F70F6F"/>
    <w:rsid w:val="00F711CF"/>
    <w:rsid w:val="00F716AE"/>
    <w:rsid w:val="00F71A67"/>
    <w:rsid w:val="00F71EB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BA7"/>
    <w:rsid w:val="00F73E0E"/>
    <w:rsid w:val="00F73F2D"/>
    <w:rsid w:val="00F74135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E85"/>
    <w:rsid w:val="00F80F23"/>
    <w:rsid w:val="00F80F2E"/>
    <w:rsid w:val="00F80F50"/>
    <w:rsid w:val="00F8100E"/>
    <w:rsid w:val="00F8117C"/>
    <w:rsid w:val="00F8141B"/>
    <w:rsid w:val="00F815BD"/>
    <w:rsid w:val="00F815CF"/>
    <w:rsid w:val="00F818CF"/>
    <w:rsid w:val="00F82187"/>
    <w:rsid w:val="00F824B1"/>
    <w:rsid w:val="00F82609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3C6"/>
    <w:rsid w:val="00F836B2"/>
    <w:rsid w:val="00F83C6D"/>
    <w:rsid w:val="00F841F3"/>
    <w:rsid w:val="00F84E1F"/>
    <w:rsid w:val="00F8505B"/>
    <w:rsid w:val="00F850DE"/>
    <w:rsid w:val="00F85225"/>
    <w:rsid w:val="00F85458"/>
    <w:rsid w:val="00F85475"/>
    <w:rsid w:val="00F8561F"/>
    <w:rsid w:val="00F856BE"/>
    <w:rsid w:val="00F85772"/>
    <w:rsid w:val="00F857B2"/>
    <w:rsid w:val="00F8598E"/>
    <w:rsid w:val="00F85BC5"/>
    <w:rsid w:val="00F85C51"/>
    <w:rsid w:val="00F85FFA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87E"/>
    <w:rsid w:val="00F87D03"/>
    <w:rsid w:val="00F87F38"/>
    <w:rsid w:val="00F90806"/>
    <w:rsid w:val="00F909C2"/>
    <w:rsid w:val="00F90D99"/>
    <w:rsid w:val="00F9108D"/>
    <w:rsid w:val="00F91266"/>
    <w:rsid w:val="00F913E5"/>
    <w:rsid w:val="00F915EA"/>
    <w:rsid w:val="00F919F7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CDF"/>
    <w:rsid w:val="00F92D18"/>
    <w:rsid w:val="00F92D93"/>
    <w:rsid w:val="00F93122"/>
    <w:rsid w:val="00F931F3"/>
    <w:rsid w:val="00F9363B"/>
    <w:rsid w:val="00F937AD"/>
    <w:rsid w:val="00F937DC"/>
    <w:rsid w:val="00F93870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1E2"/>
    <w:rsid w:val="00F962E0"/>
    <w:rsid w:val="00F9641A"/>
    <w:rsid w:val="00F965BB"/>
    <w:rsid w:val="00F96688"/>
    <w:rsid w:val="00F967ED"/>
    <w:rsid w:val="00F968A7"/>
    <w:rsid w:val="00F968E6"/>
    <w:rsid w:val="00F96934"/>
    <w:rsid w:val="00F969B9"/>
    <w:rsid w:val="00F96A0C"/>
    <w:rsid w:val="00F9714A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632"/>
    <w:rsid w:val="00FA0DE8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5E9"/>
    <w:rsid w:val="00FA28DD"/>
    <w:rsid w:val="00FA2939"/>
    <w:rsid w:val="00FA2ABA"/>
    <w:rsid w:val="00FA2E01"/>
    <w:rsid w:val="00FA2EE7"/>
    <w:rsid w:val="00FA3077"/>
    <w:rsid w:val="00FA3124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984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6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E40"/>
    <w:rsid w:val="00FA7F25"/>
    <w:rsid w:val="00FA7F57"/>
    <w:rsid w:val="00FA7F99"/>
    <w:rsid w:val="00FB0009"/>
    <w:rsid w:val="00FB07C6"/>
    <w:rsid w:val="00FB09A9"/>
    <w:rsid w:val="00FB0D21"/>
    <w:rsid w:val="00FB0E88"/>
    <w:rsid w:val="00FB10F3"/>
    <w:rsid w:val="00FB119C"/>
    <w:rsid w:val="00FB123A"/>
    <w:rsid w:val="00FB12A8"/>
    <w:rsid w:val="00FB12AE"/>
    <w:rsid w:val="00FB162F"/>
    <w:rsid w:val="00FB1728"/>
    <w:rsid w:val="00FB1AA3"/>
    <w:rsid w:val="00FB1E62"/>
    <w:rsid w:val="00FB2060"/>
    <w:rsid w:val="00FB21C1"/>
    <w:rsid w:val="00FB232E"/>
    <w:rsid w:val="00FB2A73"/>
    <w:rsid w:val="00FB2B5E"/>
    <w:rsid w:val="00FB2D75"/>
    <w:rsid w:val="00FB3420"/>
    <w:rsid w:val="00FB3575"/>
    <w:rsid w:val="00FB3805"/>
    <w:rsid w:val="00FB38F3"/>
    <w:rsid w:val="00FB3BE8"/>
    <w:rsid w:val="00FB401F"/>
    <w:rsid w:val="00FB4088"/>
    <w:rsid w:val="00FB448C"/>
    <w:rsid w:val="00FB4546"/>
    <w:rsid w:val="00FB46BF"/>
    <w:rsid w:val="00FB4940"/>
    <w:rsid w:val="00FB49B1"/>
    <w:rsid w:val="00FB4CA9"/>
    <w:rsid w:val="00FB4CD5"/>
    <w:rsid w:val="00FB4D46"/>
    <w:rsid w:val="00FB4FB8"/>
    <w:rsid w:val="00FB5002"/>
    <w:rsid w:val="00FB50B3"/>
    <w:rsid w:val="00FB5C74"/>
    <w:rsid w:val="00FB5DF7"/>
    <w:rsid w:val="00FB5F2F"/>
    <w:rsid w:val="00FB662C"/>
    <w:rsid w:val="00FB6BFC"/>
    <w:rsid w:val="00FB6C7D"/>
    <w:rsid w:val="00FB7329"/>
    <w:rsid w:val="00FB7537"/>
    <w:rsid w:val="00FB7584"/>
    <w:rsid w:val="00FB7775"/>
    <w:rsid w:val="00FB78FF"/>
    <w:rsid w:val="00FB7964"/>
    <w:rsid w:val="00FB7BB3"/>
    <w:rsid w:val="00FB7F32"/>
    <w:rsid w:val="00FB7F63"/>
    <w:rsid w:val="00FC0199"/>
    <w:rsid w:val="00FC058F"/>
    <w:rsid w:val="00FC0592"/>
    <w:rsid w:val="00FC05CC"/>
    <w:rsid w:val="00FC078D"/>
    <w:rsid w:val="00FC07E8"/>
    <w:rsid w:val="00FC0A07"/>
    <w:rsid w:val="00FC0A46"/>
    <w:rsid w:val="00FC0C5B"/>
    <w:rsid w:val="00FC0C87"/>
    <w:rsid w:val="00FC113F"/>
    <w:rsid w:val="00FC13CF"/>
    <w:rsid w:val="00FC1E79"/>
    <w:rsid w:val="00FC2107"/>
    <w:rsid w:val="00FC23B1"/>
    <w:rsid w:val="00FC27CC"/>
    <w:rsid w:val="00FC28B1"/>
    <w:rsid w:val="00FC2FE5"/>
    <w:rsid w:val="00FC3073"/>
    <w:rsid w:val="00FC35BE"/>
    <w:rsid w:val="00FC366A"/>
    <w:rsid w:val="00FC388F"/>
    <w:rsid w:val="00FC3AA6"/>
    <w:rsid w:val="00FC3ADC"/>
    <w:rsid w:val="00FC40C3"/>
    <w:rsid w:val="00FC41B9"/>
    <w:rsid w:val="00FC4646"/>
    <w:rsid w:val="00FC4CD7"/>
    <w:rsid w:val="00FC4DBC"/>
    <w:rsid w:val="00FC504E"/>
    <w:rsid w:val="00FC50B8"/>
    <w:rsid w:val="00FC53E8"/>
    <w:rsid w:val="00FC5EF5"/>
    <w:rsid w:val="00FC5FB2"/>
    <w:rsid w:val="00FC60DF"/>
    <w:rsid w:val="00FC6205"/>
    <w:rsid w:val="00FC64B0"/>
    <w:rsid w:val="00FC67B1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77E"/>
    <w:rsid w:val="00FD0AB5"/>
    <w:rsid w:val="00FD0C33"/>
    <w:rsid w:val="00FD0E70"/>
    <w:rsid w:val="00FD100B"/>
    <w:rsid w:val="00FD127B"/>
    <w:rsid w:val="00FD1A53"/>
    <w:rsid w:val="00FD1B26"/>
    <w:rsid w:val="00FD1BAF"/>
    <w:rsid w:val="00FD1BD7"/>
    <w:rsid w:val="00FD1BDD"/>
    <w:rsid w:val="00FD1BF5"/>
    <w:rsid w:val="00FD1FB2"/>
    <w:rsid w:val="00FD206C"/>
    <w:rsid w:val="00FD2181"/>
    <w:rsid w:val="00FD2245"/>
    <w:rsid w:val="00FD27DD"/>
    <w:rsid w:val="00FD2854"/>
    <w:rsid w:val="00FD2B5B"/>
    <w:rsid w:val="00FD2D96"/>
    <w:rsid w:val="00FD3471"/>
    <w:rsid w:val="00FD36C7"/>
    <w:rsid w:val="00FD3F30"/>
    <w:rsid w:val="00FD404A"/>
    <w:rsid w:val="00FD4577"/>
    <w:rsid w:val="00FD45B4"/>
    <w:rsid w:val="00FD45F2"/>
    <w:rsid w:val="00FD4609"/>
    <w:rsid w:val="00FD48EE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8F"/>
    <w:rsid w:val="00FD6CBF"/>
    <w:rsid w:val="00FD6D15"/>
    <w:rsid w:val="00FD7427"/>
    <w:rsid w:val="00FD7652"/>
    <w:rsid w:val="00FD77B6"/>
    <w:rsid w:val="00FD788F"/>
    <w:rsid w:val="00FD7C56"/>
    <w:rsid w:val="00FD7CAD"/>
    <w:rsid w:val="00FE0069"/>
    <w:rsid w:val="00FE007F"/>
    <w:rsid w:val="00FE00F7"/>
    <w:rsid w:val="00FE0526"/>
    <w:rsid w:val="00FE0705"/>
    <w:rsid w:val="00FE070F"/>
    <w:rsid w:val="00FE0A37"/>
    <w:rsid w:val="00FE0A66"/>
    <w:rsid w:val="00FE1154"/>
    <w:rsid w:val="00FE13E6"/>
    <w:rsid w:val="00FE176E"/>
    <w:rsid w:val="00FE1AB9"/>
    <w:rsid w:val="00FE1B8F"/>
    <w:rsid w:val="00FE1B9E"/>
    <w:rsid w:val="00FE1EC4"/>
    <w:rsid w:val="00FE1F82"/>
    <w:rsid w:val="00FE27DD"/>
    <w:rsid w:val="00FE29B9"/>
    <w:rsid w:val="00FE2A07"/>
    <w:rsid w:val="00FE2BA7"/>
    <w:rsid w:val="00FE3137"/>
    <w:rsid w:val="00FE33E6"/>
    <w:rsid w:val="00FE34FB"/>
    <w:rsid w:val="00FE3768"/>
    <w:rsid w:val="00FE3D6C"/>
    <w:rsid w:val="00FE3F8B"/>
    <w:rsid w:val="00FE44C0"/>
    <w:rsid w:val="00FE4711"/>
    <w:rsid w:val="00FE4906"/>
    <w:rsid w:val="00FE4991"/>
    <w:rsid w:val="00FE4CC8"/>
    <w:rsid w:val="00FE4D8A"/>
    <w:rsid w:val="00FE5034"/>
    <w:rsid w:val="00FE505C"/>
    <w:rsid w:val="00FE50F9"/>
    <w:rsid w:val="00FE574B"/>
    <w:rsid w:val="00FE57C3"/>
    <w:rsid w:val="00FE5A4F"/>
    <w:rsid w:val="00FE5F2B"/>
    <w:rsid w:val="00FE6345"/>
    <w:rsid w:val="00FE666C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8E5"/>
    <w:rsid w:val="00FF09EB"/>
    <w:rsid w:val="00FF0C8F"/>
    <w:rsid w:val="00FF0ED7"/>
    <w:rsid w:val="00FF0FE2"/>
    <w:rsid w:val="00FF13CE"/>
    <w:rsid w:val="00FF163B"/>
    <w:rsid w:val="00FF1828"/>
    <w:rsid w:val="00FF1956"/>
    <w:rsid w:val="00FF198B"/>
    <w:rsid w:val="00FF19D8"/>
    <w:rsid w:val="00FF1A90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2F72"/>
    <w:rsid w:val="00FF3317"/>
    <w:rsid w:val="00FF341A"/>
    <w:rsid w:val="00FF3427"/>
    <w:rsid w:val="00FF3452"/>
    <w:rsid w:val="00FF34E3"/>
    <w:rsid w:val="00FF3631"/>
    <w:rsid w:val="00FF36FD"/>
    <w:rsid w:val="00FF377B"/>
    <w:rsid w:val="00FF3862"/>
    <w:rsid w:val="00FF39F1"/>
    <w:rsid w:val="00FF3CF4"/>
    <w:rsid w:val="00FF3FAB"/>
    <w:rsid w:val="00FF46BF"/>
    <w:rsid w:val="00FF487C"/>
    <w:rsid w:val="00FF48A6"/>
    <w:rsid w:val="00FF48E1"/>
    <w:rsid w:val="00FF4A25"/>
    <w:rsid w:val="00FF4B5A"/>
    <w:rsid w:val="00FF4BDB"/>
    <w:rsid w:val="00FF4EAC"/>
    <w:rsid w:val="00FF52A5"/>
    <w:rsid w:val="00FF5630"/>
    <w:rsid w:val="00FF5789"/>
    <w:rsid w:val="00FF5898"/>
    <w:rsid w:val="00FF5C87"/>
    <w:rsid w:val="00FF5E85"/>
    <w:rsid w:val="00FF5F05"/>
    <w:rsid w:val="00FF5FAE"/>
    <w:rsid w:val="00FF666A"/>
    <w:rsid w:val="00FF6868"/>
    <w:rsid w:val="00FF69F9"/>
    <w:rsid w:val="00FF6D42"/>
    <w:rsid w:val="00FF75CB"/>
    <w:rsid w:val="00FF760B"/>
    <w:rsid w:val="00FF772C"/>
    <w:rsid w:val="00FF79A7"/>
    <w:rsid w:val="00FF7A72"/>
    <w:rsid w:val="00FF7B60"/>
    <w:rsid w:val="00FF7D12"/>
    <w:rsid w:val="00FF7F26"/>
    <w:rsid w:val="0DAE5D32"/>
    <w:rsid w:val="1F918C44"/>
    <w:rsid w:val="21E9E5C6"/>
    <w:rsid w:val="2F3E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4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0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0B8CE-4EF6-40A6-84E5-A6CACA636C0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F44AD542-73F5-4C87-BBA3-04B198278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18FCCD-9226-4852-A6DA-D73AD4D389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50</TotalTime>
  <Pages>21</Pages>
  <Words>3935</Words>
  <Characters>22435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Tanawat, Rujiwanich</cp:lastModifiedBy>
  <cp:revision>7</cp:revision>
  <cp:lastPrinted>2026-08-03T10:40:00Z</cp:lastPrinted>
  <dcterms:created xsi:type="dcterms:W3CDTF">2026-08-05T08:47:00Z</dcterms:created>
  <dcterms:modified xsi:type="dcterms:W3CDTF">2026-08-11T09:18:00Z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