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</w:tcPr>
          <w:p w14:paraId="232AF85C" w14:textId="183B9810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</w:tcPr>
          <w:p w14:paraId="7FA74055" w14:textId="1BAE1129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</w:tcPr>
          <w:p w14:paraId="1D9C0AE9" w14:textId="2C2A48F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</w:tcPr>
          <w:p w14:paraId="63604711" w14:textId="5A213112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</w:tcPr>
          <w:p w14:paraId="62A61A16" w14:textId="4A795BC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13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6A0DAA" w:rsidRPr="0072479F" w14:paraId="34D7DB28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85AB96" w14:textId="57FF523D" w:rsidR="006A0DAA" w:rsidRPr="0087694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81487B5" w14:textId="77777777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A73260" w14:textId="48D9D5AD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</w:tcPr>
          <w:p w14:paraId="17445E06" w14:textId="293B0480" w:rsidR="006A0DAA" w:rsidRPr="003375F3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DFE344B" w:rsidR="00874B8F" w:rsidRPr="00EB7EB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5F99A89A" w14:textId="4CC2FF99" w:rsidR="00874B8F" w:rsidRPr="003375F3" w:rsidRDefault="00965B8B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E34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0A48E25" w:rsidR="00874B8F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</w:tcPr>
          <w:p w14:paraId="446A1C7A" w14:textId="57F2F8B6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B37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3474E" w:rsidRPr="0072479F" w14:paraId="7F38846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5FCC24" w14:textId="363B8875" w:rsidR="0083474E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727706C" w14:textId="77777777" w:rsidR="0083474E" w:rsidRPr="0072479F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F10B5EE" w14:textId="743F6980" w:rsidR="0083474E" w:rsidRPr="00831C1F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</w:tcPr>
          <w:p w14:paraId="2F202502" w14:textId="63A32A87" w:rsidR="0083474E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B37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BD7396" w:rsidRPr="0072479F" w14:paraId="52F098F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4CF35B" w14:textId="3057BC22" w:rsidR="00BD7396" w:rsidRPr="000F6C7D" w:rsidRDefault="00BD7396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6C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1C20BBBC" w14:textId="77777777" w:rsidR="00BD7396" w:rsidRPr="000F6C7D" w:rsidRDefault="00BD7396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ECECE53" w14:textId="6CF56EC6" w:rsidR="00BD7396" w:rsidRPr="000F6C7D" w:rsidRDefault="000F6C7D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F6C7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</w:t>
            </w:r>
            <w:r w:rsidR="00BB65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ยังไม่ได้ใช้</w:t>
            </w:r>
          </w:p>
        </w:tc>
        <w:tc>
          <w:tcPr>
            <w:tcW w:w="1918" w:type="dxa"/>
          </w:tcPr>
          <w:p w14:paraId="4ECE1460" w14:textId="44BA5C5F" w:rsidR="00BD7396" w:rsidRPr="000F6C7D" w:rsidRDefault="00483AD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6C7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</w:tr>
    </w:tbl>
    <w:p w14:paraId="57583177" w14:textId="585D5A71" w:rsidR="006E7CC5" w:rsidRPr="002935D0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E7CC5" w:rsidRPr="002935D0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</w:p>
    <w:p w14:paraId="6D6E99AA" w14:textId="77777777" w:rsidR="006E7CC5" w:rsidRPr="002935D0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6763CB8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935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2935D0">
        <w:rPr>
          <w:rFonts w:ascii="Angsana New" w:hAnsi="Angsana New" w:hint="cs"/>
          <w:sz w:val="30"/>
          <w:szCs w:val="30"/>
          <w:cs/>
        </w:rPr>
        <w:t xml:space="preserve"> </w:t>
      </w:r>
      <w:r w:rsidR="0045321A">
        <w:rPr>
          <w:rFonts w:ascii="Angsana New" w:hAnsi="Angsana New"/>
          <w:sz w:val="30"/>
          <w:szCs w:val="30"/>
          <w:lang w:val="en-US"/>
        </w:rPr>
        <w:t xml:space="preserve">7 </w:t>
      </w:r>
      <w:r w:rsidR="00985F8D" w:rsidRPr="002935D0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85F8D" w:rsidRPr="002935D0">
        <w:rPr>
          <w:rFonts w:ascii="Angsana New" w:hAnsi="Angsana New"/>
          <w:sz w:val="30"/>
          <w:szCs w:val="30"/>
          <w:lang w:val="en-US"/>
        </w:rPr>
        <w:t>256</w:t>
      </w:r>
      <w:r w:rsidR="0048089D">
        <w:rPr>
          <w:rFonts w:ascii="Angsana New" w:hAnsi="Angsana New"/>
          <w:sz w:val="30"/>
          <w:szCs w:val="30"/>
          <w:lang w:val="en-US"/>
        </w:rPr>
        <w:t>9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303C8BCC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A71B4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83460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834600">
        <w:rPr>
          <w:rFonts w:ascii="Angsana New" w:hAnsi="Angsana New"/>
          <w:spacing w:val="-2"/>
          <w:sz w:val="30"/>
          <w:szCs w:val="30"/>
        </w:rPr>
        <w:t xml:space="preserve"> </w:t>
      </w:r>
      <w:r w:rsidR="002D17C1" w:rsidRPr="00834600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834600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5230E1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48089D">
        <w:rPr>
          <w:rFonts w:ascii="Angsana New" w:hAnsi="Angsana New"/>
          <w:sz w:val="30"/>
          <w:szCs w:val="30"/>
          <w:lang w:val="en-US"/>
        </w:rPr>
        <w:t>9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5D561156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48089D">
        <w:rPr>
          <w:rFonts w:ascii="Angsana New" w:hAnsi="Angsana New"/>
          <w:sz w:val="30"/>
          <w:szCs w:val="30"/>
          <w:lang w:val="en-US"/>
        </w:rPr>
        <w:t>9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4B860C09" w:rsidR="00B71816" w:rsidRPr="005230E1" w:rsidRDefault="00E83C43" w:rsidP="00E333F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CE207B">
        <w:rPr>
          <w:rFonts w:ascii="Angsana New" w:hAnsi="Angsana New" w:hint="cs"/>
          <w:sz w:val="30"/>
          <w:szCs w:val="30"/>
          <w:cs/>
        </w:rPr>
        <w:t>สาม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A71B4">
        <w:rPr>
          <w:rFonts w:ascii="Angsana New" w:hAnsi="Angsana New"/>
          <w:sz w:val="30"/>
          <w:szCs w:val="30"/>
        </w:rPr>
        <w:br/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48089D">
        <w:rPr>
          <w:rFonts w:ascii="Angsana New" w:hAnsi="Angsana New"/>
          <w:sz w:val="30"/>
          <w:szCs w:val="30"/>
          <w:lang w:val="en-US"/>
        </w:rPr>
        <w:t>2569</w:t>
      </w:r>
    </w:p>
    <w:p w14:paraId="2A9C1347" w14:textId="46732975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0A3C8E" w14:textId="67B8431E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83010" w:rsidRPr="00C97CAD" w14:paraId="59EAD013" w14:textId="77777777" w:rsidTr="00730A98">
        <w:trPr>
          <w:tblHeader/>
        </w:trPr>
        <w:tc>
          <w:tcPr>
            <w:tcW w:w="5940" w:type="dxa"/>
          </w:tcPr>
          <w:p w14:paraId="38FAEAC6" w14:textId="77777777" w:rsidR="00B83010" w:rsidRPr="00594D19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D0D7FC1" w14:textId="77777777" w:rsidR="00B83010" w:rsidRPr="00C97CAD" w:rsidRDefault="00B83010" w:rsidP="00D50B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C97CAD" w14:paraId="47E6650C" w14:textId="77777777" w:rsidTr="00730A98">
        <w:trPr>
          <w:tblHeader/>
        </w:trPr>
        <w:tc>
          <w:tcPr>
            <w:tcW w:w="5940" w:type="dxa"/>
          </w:tcPr>
          <w:p w14:paraId="203D5540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FC44C0" w14:textId="77777777" w:rsidR="00B83010" w:rsidRPr="00C97CAD" w:rsidRDefault="00B83010" w:rsidP="00D50B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83010" w:rsidRPr="00C97CAD" w14:paraId="28E4D4F2" w14:textId="77777777" w:rsidTr="00890813">
        <w:trPr>
          <w:trHeight w:val="155"/>
          <w:tblHeader/>
        </w:trPr>
        <w:tc>
          <w:tcPr>
            <w:tcW w:w="5940" w:type="dxa"/>
          </w:tcPr>
          <w:p w14:paraId="6CBF5B64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150" w:type="dxa"/>
            <w:gridSpan w:val="3"/>
          </w:tcPr>
          <w:p w14:paraId="042209F6" w14:textId="2FC49D8C" w:rsidR="00B83010" w:rsidRPr="00C97CAD" w:rsidRDefault="00466B33" w:rsidP="00D50B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</w:t>
            </w:r>
            <w:r w:rsidR="00B83010"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83010" w:rsidRPr="00C97CAD" w14:paraId="008EB4DD" w14:textId="77777777" w:rsidTr="00730A98">
        <w:trPr>
          <w:tblHeader/>
        </w:trPr>
        <w:tc>
          <w:tcPr>
            <w:tcW w:w="5940" w:type="dxa"/>
          </w:tcPr>
          <w:p w14:paraId="6DCA12B1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7C3BF4C7" w14:textId="4425DCFB" w:rsidR="00B83010" w:rsidRPr="00C97CAD" w:rsidRDefault="0048089D" w:rsidP="00730A9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32A6676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CA99390" w14:textId="4291D408" w:rsidR="00B83010" w:rsidRPr="00C97CAD" w:rsidRDefault="0048089D" w:rsidP="00730A9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83010" w:rsidRPr="00C97CAD" w14:paraId="6527E182" w14:textId="77777777" w:rsidTr="00730A98">
        <w:trPr>
          <w:tblHeader/>
        </w:trPr>
        <w:tc>
          <w:tcPr>
            <w:tcW w:w="5940" w:type="dxa"/>
          </w:tcPr>
          <w:p w14:paraId="7DBD2293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BE46C9E" w14:textId="77777777" w:rsidR="00B83010" w:rsidRPr="00C97CAD" w:rsidRDefault="00B83010" w:rsidP="00D50B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C97CAD" w14:paraId="286416AE" w14:textId="77777777" w:rsidTr="00730A98">
        <w:tc>
          <w:tcPr>
            <w:tcW w:w="5940" w:type="dxa"/>
          </w:tcPr>
          <w:p w14:paraId="46031896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7FD2FC98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C3145B5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94C1F92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8089D" w:rsidRPr="00C97CAD" w14:paraId="7C85BC55" w14:textId="77777777" w:rsidTr="00730A98">
        <w:tc>
          <w:tcPr>
            <w:tcW w:w="5940" w:type="dxa"/>
          </w:tcPr>
          <w:p w14:paraId="22C6E79B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43AFE958" w14:textId="01AA34D8" w:rsidR="0048089D" w:rsidRPr="00C97CAD" w:rsidRDefault="0017554F" w:rsidP="00D50B5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464,826</w:t>
            </w:r>
          </w:p>
        </w:tc>
        <w:tc>
          <w:tcPr>
            <w:tcW w:w="270" w:type="dxa"/>
            <w:vAlign w:val="bottom"/>
          </w:tcPr>
          <w:p w14:paraId="4E97AC1C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B29187" w14:textId="219A409B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cs/>
                <w:lang w:val="en-US"/>
              </w:rPr>
              <w:t>404</w:t>
            </w: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20C8">
              <w:rPr>
                <w:rFonts w:ascii="Angsana New" w:hAnsi="Angsana New"/>
                <w:sz w:val="30"/>
                <w:szCs w:val="30"/>
                <w:cs/>
                <w:lang w:val="en-US"/>
              </w:rPr>
              <w:t>423</w:t>
            </w:r>
          </w:p>
        </w:tc>
      </w:tr>
      <w:tr w:rsidR="0048089D" w:rsidRPr="00C97CAD" w14:paraId="505F9718" w14:textId="77777777" w:rsidTr="00730A98">
        <w:tc>
          <w:tcPr>
            <w:tcW w:w="5940" w:type="dxa"/>
          </w:tcPr>
          <w:p w14:paraId="2E0E0908" w14:textId="7A4189C9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B7D4408" w14:textId="1F8F67C1" w:rsidR="0048089D" w:rsidRPr="009A71B4" w:rsidRDefault="0017554F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vAlign w:val="bottom"/>
          </w:tcPr>
          <w:p w14:paraId="3FA7D5BA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4BF0CED" w14:textId="51015B56" w:rsidR="0048089D" w:rsidRDefault="0048089D" w:rsidP="00D50B5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cs/>
                <w:lang w:val="en-US"/>
              </w:rPr>
              <w:t>72</w:t>
            </w:r>
          </w:p>
        </w:tc>
      </w:tr>
      <w:tr w:rsidR="0048089D" w:rsidRPr="00C97CAD" w14:paraId="3476DE79" w14:textId="77777777" w:rsidTr="00730A98">
        <w:tc>
          <w:tcPr>
            <w:tcW w:w="5940" w:type="dxa"/>
          </w:tcPr>
          <w:p w14:paraId="132D7D8A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335DB8B" w14:textId="3206AE44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25,313</w:t>
            </w:r>
          </w:p>
        </w:tc>
        <w:tc>
          <w:tcPr>
            <w:tcW w:w="270" w:type="dxa"/>
            <w:vAlign w:val="bottom"/>
          </w:tcPr>
          <w:p w14:paraId="5434371D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3348A5" w14:textId="4843F6B4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22,436</w:t>
            </w:r>
          </w:p>
        </w:tc>
      </w:tr>
      <w:tr w:rsidR="0048089D" w:rsidRPr="00C97CAD" w14:paraId="09535D96" w14:textId="77777777" w:rsidTr="007D7CAB">
        <w:tc>
          <w:tcPr>
            <w:tcW w:w="5940" w:type="dxa"/>
          </w:tcPr>
          <w:p w14:paraId="4F419D99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2347E807" w14:textId="3C044989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19,032</w:t>
            </w:r>
          </w:p>
        </w:tc>
        <w:tc>
          <w:tcPr>
            <w:tcW w:w="270" w:type="dxa"/>
            <w:vAlign w:val="bottom"/>
          </w:tcPr>
          <w:p w14:paraId="189D082C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4F393A" w14:textId="5394D03A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26,802</w:t>
            </w:r>
          </w:p>
        </w:tc>
      </w:tr>
      <w:tr w:rsidR="0048089D" w:rsidRPr="00C97CAD" w14:paraId="63C19615" w14:textId="77777777" w:rsidTr="007D7CAB">
        <w:tc>
          <w:tcPr>
            <w:tcW w:w="5940" w:type="dxa"/>
          </w:tcPr>
          <w:p w14:paraId="6BF9EA26" w14:textId="17CCA048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440" w:type="dxa"/>
            <w:vAlign w:val="bottom"/>
          </w:tcPr>
          <w:p w14:paraId="6D989B21" w14:textId="6412B36D" w:rsidR="0048089D" w:rsidRPr="00244CC1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vAlign w:val="bottom"/>
          </w:tcPr>
          <w:p w14:paraId="12842D6A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CEE8B0" w14:textId="55DA00CB" w:rsidR="0048089D" w:rsidRPr="00CF66F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48089D" w:rsidRPr="00C97CAD" w14:paraId="39EABAAA" w14:textId="77777777" w:rsidTr="007D7CAB">
        <w:tc>
          <w:tcPr>
            <w:tcW w:w="5940" w:type="dxa"/>
          </w:tcPr>
          <w:p w14:paraId="5E39EC1A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F238C84" w14:textId="669C69DD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4,655</w:t>
            </w:r>
          </w:p>
        </w:tc>
        <w:tc>
          <w:tcPr>
            <w:tcW w:w="270" w:type="dxa"/>
            <w:vAlign w:val="bottom"/>
          </w:tcPr>
          <w:p w14:paraId="41D29372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6F610B" w14:textId="41461186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5,664</w:t>
            </w:r>
          </w:p>
        </w:tc>
      </w:tr>
      <w:tr w:rsidR="0048089D" w:rsidRPr="00C97CAD" w14:paraId="5A385AD5" w14:textId="77777777" w:rsidTr="00730A98">
        <w:tc>
          <w:tcPr>
            <w:tcW w:w="5940" w:type="dxa"/>
          </w:tcPr>
          <w:p w14:paraId="7D07D329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303CD012" w14:textId="19963661" w:rsidR="0048089D" w:rsidRPr="00C97CAD" w:rsidRDefault="0017554F" w:rsidP="0017554F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0705E7" w14:textId="77777777" w:rsidR="0048089D" w:rsidRPr="00C97CAD" w:rsidRDefault="0048089D" w:rsidP="0048089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7A2DB6" w14:textId="04D2F9C8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4,978</w:t>
            </w:r>
          </w:p>
        </w:tc>
      </w:tr>
      <w:tr w:rsidR="003362E4" w:rsidRPr="00070ECD" w14:paraId="1768CB6F" w14:textId="77777777" w:rsidTr="00730A98">
        <w:tc>
          <w:tcPr>
            <w:tcW w:w="5940" w:type="dxa"/>
          </w:tcPr>
          <w:p w14:paraId="3F0194AA" w14:textId="77777777" w:rsidR="003362E4" w:rsidRPr="00A75167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AB11E31" w14:textId="77777777" w:rsidR="003362E4" w:rsidRPr="00A75167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7E00EE0" w14:textId="77777777" w:rsidR="003362E4" w:rsidRPr="00A75167" w:rsidRDefault="003362E4" w:rsidP="003362E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A76F62" w14:textId="77777777" w:rsidR="003362E4" w:rsidRPr="00A75167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C97CAD" w14:paraId="5E73B1DB" w14:textId="77777777" w:rsidTr="00730A98">
        <w:tc>
          <w:tcPr>
            <w:tcW w:w="5940" w:type="dxa"/>
          </w:tcPr>
          <w:p w14:paraId="2A512A15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6C8296B" w14:textId="77777777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E9B3C7" w14:textId="77777777" w:rsidR="003362E4" w:rsidRPr="00C97CAD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A2C530" w14:textId="77777777" w:rsidR="003362E4" w:rsidRPr="00C97CAD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89D" w:rsidRPr="006806DE" w14:paraId="6E15E328" w14:textId="77777777" w:rsidTr="00730A98">
        <w:tc>
          <w:tcPr>
            <w:tcW w:w="5940" w:type="dxa"/>
          </w:tcPr>
          <w:p w14:paraId="177AFC4C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642DAC00" w14:textId="67A943A6" w:rsidR="0048089D" w:rsidRPr="000D6BCA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14:paraId="472C6546" w14:textId="77777777" w:rsidR="0048089D" w:rsidRPr="00C97CAD" w:rsidRDefault="0048089D" w:rsidP="0048089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361024" w14:textId="60815DA7" w:rsidR="0048089D" w:rsidRPr="006806DE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48089D" w:rsidRPr="006806DE" w14:paraId="26C6579D" w14:textId="77777777" w:rsidTr="00730A98">
        <w:tc>
          <w:tcPr>
            <w:tcW w:w="5940" w:type="dxa"/>
          </w:tcPr>
          <w:p w14:paraId="58B86A91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5DD3264" w14:textId="642E28FD" w:rsidR="0048089D" w:rsidRPr="000D6BCA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2,961</w:t>
            </w:r>
          </w:p>
        </w:tc>
        <w:tc>
          <w:tcPr>
            <w:tcW w:w="270" w:type="dxa"/>
            <w:vAlign w:val="bottom"/>
          </w:tcPr>
          <w:p w14:paraId="01E2E785" w14:textId="77777777" w:rsidR="0048089D" w:rsidRPr="00C97CAD" w:rsidRDefault="0048089D" w:rsidP="0048089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D88DD7" w14:textId="4617DB74" w:rsidR="0048089D" w:rsidRPr="006806DE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48089D" w:rsidRPr="006806DE" w14:paraId="097A57E3" w14:textId="77777777" w:rsidTr="00730A98">
        <w:tc>
          <w:tcPr>
            <w:tcW w:w="5940" w:type="dxa"/>
          </w:tcPr>
          <w:p w14:paraId="221BD8CF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1594E93" w14:textId="4364F634" w:rsidR="0048089D" w:rsidRPr="000D6BCA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  <w:vAlign w:val="bottom"/>
          </w:tcPr>
          <w:p w14:paraId="7A281AEA" w14:textId="77777777" w:rsidR="0048089D" w:rsidRPr="00C97CAD" w:rsidRDefault="0048089D" w:rsidP="0048089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9D8814" w14:textId="7AFE0080" w:rsidR="0048089D" w:rsidRPr="006806DE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48089D" w:rsidRPr="00C97CAD" w14:paraId="06C459EE" w14:textId="77777777" w:rsidTr="00730A98">
        <w:tc>
          <w:tcPr>
            <w:tcW w:w="5940" w:type="dxa"/>
          </w:tcPr>
          <w:p w14:paraId="358A533E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16A838B5" w14:textId="5AA8208E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819</w:t>
            </w:r>
          </w:p>
        </w:tc>
        <w:tc>
          <w:tcPr>
            <w:tcW w:w="270" w:type="dxa"/>
            <w:vAlign w:val="bottom"/>
          </w:tcPr>
          <w:p w14:paraId="4E9440A9" w14:textId="77777777" w:rsidR="0048089D" w:rsidRPr="00C97CAD" w:rsidRDefault="0048089D" w:rsidP="0048089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81631F" w14:textId="540661F8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11,268</w:t>
            </w:r>
          </w:p>
        </w:tc>
      </w:tr>
      <w:tr w:rsidR="0048089D" w:rsidRPr="00C97CAD" w14:paraId="71721E40" w14:textId="77777777" w:rsidTr="00730A98">
        <w:tc>
          <w:tcPr>
            <w:tcW w:w="5940" w:type="dxa"/>
          </w:tcPr>
          <w:p w14:paraId="35BAC5BF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5940F266" w14:textId="44AA6FF9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BA00DDF" w14:textId="77777777" w:rsidR="0048089D" w:rsidRPr="00C97CAD" w:rsidRDefault="0048089D" w:rsidP="0048089D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40DD2F" w14:textId="74F17390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</w:tr>
      <w:tr w:rsidR="003362E4" w:rsidRPr="00070ECD" w14:paraId="44A40ADC" w14:textId="77777777" w:rsidTr="00730A98">
        <w:tc>
          <w:tcPr>
            <w:tcW w:w="5940" w:type="dxa"/>
          </w:tcPr>
          <w:p w14:paraId="41FF76B5" w14:textId="77777777" w:rsidR="003362E4" w:rsidRPr="00A75167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079E888" w14:textId="77777777" w:rsidR="003362E4" w:rsidRPr="00A75167" w:rsidRDefault="003362E4" w:rsidP="003362E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A56A9" w14:textId="77777777" w:rsidR="003362E4" w:rsidRPr="00A75167" w:rsidRDefault="003362E4" w:rsidP="003362E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3B8682" w14:textId="77777777" w:rsidR="003362E4" w:rsidRPr="00A75167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2E4" w:rsidRPr="00C97CAD" w14:paraId="2B8C7617" w14:textId="77777777" w:rsidTr="00730A98">
        <w:tc>
          <w:tcPr>
            <w:tcW w:w="5940" w:type="dxa"/>
          </w:tcPr>
          <w:p w14:paraId="64416765" w14:textId="77777777" w:rsidR="003362E4" w:rsidRPr="00361D37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3C2886DA" w14:textId="77777777" w:rsidR="003362E4" w:rsidRPr="00C97CAD" w:rsidRDefault="003362E4" w:rsidP="003362E4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CA2804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6E24F3" w14:textId="77777777" w:rsidR="003362E4" w:rsidRPr="00C97CA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62E4" w:rsidRPr="00C97CAD" w14:paraId="612C1B5A" w14:textId="77777777" w:rsidTr="00730A98">
        <w:tc>
          <w:tcPr>
            <w:tcW w:w="5940" w:type="dxa"/>
          </w:tcPr>
          <w:p w14:paraId="469B14D7" w14:textId="77777777" w:rsidR="003362E4" w:rsidRPr="00361D37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467B56B2" w14:textId="77777777" w:rsidR="003362E4" w:rsidRPr="00C97CAD" w:rsidRDefault="003362E4" w:rsidP="003362E4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9B54C" w14:textId="77777777" w:rsidR="003362E4" w:rsidRPr="00C97CAD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6CD4C9" w14:textId="77777777" w:rsidR="003362E4" w:rsidRPr="00C97CA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089D" w:rsidRPr="00C97CAD" w14:paraId="74E2FB98" w14:textId="77777777" w:rsidTr="00730A98">
        <w:tc>
          <w:tcPr>
            <w:tcW w:w="5940" w:type="dxa"/>
          </w:tcPr>
          <w:p w14:paraId="742240F5" w14:textId="77777777" w:rsidR="0048089D" w:rsidRPr="00361D37" w:rsidRDefault="0048089D" w:rsidP="0048089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6122DB1B" w14:textId="4F88F73A" w:rsidR="0048089D" w:rsidRPr="00670167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136</w:t>
            </w:r>
          </w:p>
        </w:tc>
        <w:tc>
          <w:tcPr>
            <w:tcW w:w="270" w:type="dxa"/>
          </w:tcPr>
          <w:p w14:paraId="113C8E6D" w14:textId="77777777" w:rsidR="0048089D" w:rsidRPr="00C97CAD" w:rsidRDefault="0048089D" w:rsidP="0048089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30A97D" w14:textId="3ADB1B11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23,102</w:t>
            </w:r>
          </w:p>
        </w:tc>
      </w:tr>
      <w:tr w:rsidR="0048089D" w:rsidRPr="00C97CAD" w14:paraId="31F556A6" w14:textId="77777777" w:rsidTr="00730A98">
        <w:tc>
          <w:tcPr>
            <w:tcW w:w="5940" w:type="dxa"/>
          </w:tcPr>
          <w:p w14:paraId="42DAF898" w14:textId="77777777" w:rsidR="0048089D" w:rsidRPr="00361D37" w:rsidRDefault="0048089D" w:rsidP="0048089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657FBB27" w14:textId="59A60C99" w:rsidR="0048089D" w:rsidRPr="00670167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310</w:t>
            </w:r>
          </w:p>
        </w:tc>
        <w:tc>
          <w:tcPr>
            <w:tcW w:w="270" w:type="dxa"/>
          </w:tcPr>
          <w:p w14:paraId="703BC27F" w14:textId="77777777" w:rsidR="0048089D" w:rsidRPr="00C97CAD" w:rsidRDefault="0048089D" w:rsidP="0048089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A18197" w14:textId="5678CF5B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</w:tr>
      <w:tr w:rsidR="0048089D" w:rsidRPr="00C97CAD" w14:paraId="2149342E" w14:textId="77777777" w:rsidTr="00730A98">
        <w:tc>
          <w:tcPr>
            <w:tcW w:w="5940" w:type="dxa"/>
          </w:tcPr>
          <w:p w14:paraId="2C09DB26" w14:textId="77777777" w:rsidR="0048089D" w:rsidRPr="00361D37" w:rsidRDefault="0048089D" w:rsidP="0048089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9072A" w14:textId="56ED796B" w:rsidR="0048089D" w:rsidRPr="00670167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0" w:type="dxa"/>
          </w:tcPr>
          <w:p w14:paraId="6E049F3C" w14:textId="77777777" w:rsidR="0048089D" w:rsidRPr="00C97CAD" w:rsidRDefault="0048089D" w:rsidP="0048089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DBDDA" w14:textId="6CC3A69C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1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8089D" w:rsidRPr="00C97CAD" w14:paraId="2FC99DAB" w14:textId="77777777" w:rsidTr="00730A98">
        <w:tc>
          <w:tcPr>
            <w:tcW w:w="5940" w:type="dxa"/>
          </w:tcPr>
          <w:p w14:paraId="10639657" w14:textId="77777777" w:rsidR="0048089D" w:rsidRPr="00361D37" w:rsidRDefault="0048089D" w:rsidP="0048089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8B41F9" w14:textId="6B0365D3" w:rsidR="0048089D" w:rsidRPr="00670167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755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1755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449</w:t>
            </w:r>
          </w:p>
        </w:tc>
        <w:tc>
          <w:tcPr>
            <w:tcW w:w="270" w:type="dxa"/>
          </w:tcPr>
          <w:p w14:paraId="146EDA68" w14:textId="77777777" w:rsidR="0048089D" w:rsidRPr="00C97CAD" w:rsidRDefault="0048089D" w:rsidP="0048089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BD7F4D" w14:textId="0D102D4D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23,363</w:t>
            </w:r>
          </w:p>
        </w:tc>
      </w:tr>
      <w:tr w:rsidR="003362E4" w:rsidRPr="00C97CAD" w14:paraId="5034F310" w14:textId="77777777" w:rsidTr="009A71B4">
        <w:tc>
          <w:tcPr>
            <w:tcW w:w="5940" w:type="dxa"/>
          </w:tcPr>
          <w:p w14:paraId="3C6CF971" w14:textId="77777777" w:rsidR="003362E4" w:rsidRPr="00A75167" w:rsidRDefault="003362E4" w:rsidP="003362E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A38B8" w14:textId="77777777" w:rsidR="003362E4" w:rsidRPr="00A75167" w:rsidRDefault="003362E4" w:rsidP="003362E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4ECE6D" w14:textId="77777777" w:rsidR="003362E4" w:rsidRPr="00A75167" w:rsidRDefault="003362E4" w:rsidP="003362E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1EE6F" w14:textId="77777777" w:rsidR="003362E4" w:rsidRPr="00A75167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C97CAD" w14:paraId="2744CF9A" w14:textId="77777777" w:rsidTr="00730A98">
        <w:tc>
          <w:tcPr>
            <w:tcW w:w="5940" w:type="dxa"/>
          </w:tcPr>
          <w:p w14:paraId="01D338AD" w14:textId="77777777" w:rsidR="003362E4" w:rsidRPr="00C97CAD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1F31EA50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6D202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E38A7E" w14:textId="77777777" w:rsidR="003362E4" w:rsidRPr="00C97CAD" w:rsidRDefault="003362E4" w:rsidP="003362E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089D" w:rsidRPr="00C97CAD" w14:paraId="65DF8BD9" w14:textId="77777777" w:rsidTr="00730A98">
        <w:tc>
          <w:tcPr>
            <w:tcW w:w="5940" w:type="dxa"/>
          </w:tcPr>
          <w:p w14:paraId="15DD19E5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5E371C96" w14:textId="1387A83F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773</w:t>
            </w: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501</w:t>
            </w:r>
          </w:p>
        </w:tc>
        <w:tc>
          <w:tcPr>
            <w:tcW w:w="270" w:type="dxa"/>
            <w:vAlign w:val="bottom"/>
          </w:tcPr>
          <w:p w14:paraId="0350A1C1" w14:textId="77777777" w:rsidR="0048089D" w:rsidRPr="00C97CAD" w:rsidRDefault="0048089D" w:rsidP="0048089D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5A14DF" w14:textId="13A2193E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691,330</w:t>
            </w:r>
          </w:p>
        </w:tc>
      </w:tr>
      <w:tr w:rsidR="0048089D" w:rsidRPr="00C97CAD" w14:paraId="76D9593B" w14:textId="77777777" w:rsidTr="00730A98">
        <w:tc>
          <w:tcPr>
            <w:tcW w:w="5940" w:type="dxa"/>
          </w:tcPr>
          <w:p w14:paraId="4C04F6B2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7578F5F5" w14:textId="4EAEFCBB" w:rsidR="0048089D" w:rsidRPr="00C97CAD" w:rsidRDefault="0017554F" w:rsidP="0048089D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146</w:t>
            </w: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134</w:t>
            </w:r>
          </w:p>
        </w:tc>
        <w:tc>
          <w:tcPr>
            <w:tcW w:w="270" w:type="dxa"/>
            <w:vAlign w:val="bottom"/>
          </w:tcPr>
          <w:p w14:paraId="3C80BC67" w14:textId="77777777" w:rsidR="0048089D" w:rsidRPr="00C97CAD" w:rsidRDefault="0048089D" w:rsidP="0048089D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C893C2" w14:textId="76CB9263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151,996</w:t>
            </w:r>
          </w:p>
        </w:tc>
      </w:tr>
      <w:tr w:rsidR="0048089D" w:rsidRPr="00C97CAD" w14:paraId="0AA688E2" w14:textId="77777777" w:rsidTr="00730A98">
        <w:tc>
          <w:tcPr>
            <w:tcW w:w="5940" w:type="dxa"/>
          </w:tcPr>
          <w:p w14:paraId="0B4131E2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5F2371E8" w14:textId="27AEDEC9" w:rsidR="0048089D" w:rsidRPr="00C97CAD" w:rsidRDefault="0017554F" w:rsidP="0017554F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6DD5C412" w14:textId="77777777" w:rsidR="0048089D" w:rsidRPr="00C97CAD" w:rsidRDefault="0048089D" w:rsidP="0048089D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CCFCADE" w14:textId="15AD56B2" w:rsidR="0048089D" w:rsidRPr="00C97CAD" w:rsidRDefault="0048089D" w:rsidP="00DF1FE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62E4" w:rsidRPr="000D6BCA" w14:paraId="09A7BA8B" w14:textId="77777777" w:rsidTr="00730A98">
        <w:trPr>
          <w:trHeight w:val="210"/>
        </w:trPr>
        <w:tc>
          <w:tcPr>
            <w:tcW w:w="5940" w:type="dxa"/>
          </w:tcPr>
          <w:p w14:paraId="3D8585CB" w14:textId="22081EB7" w:rsid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66AA1AD" w14:textId="77777777" w:rsidR="003362E4" w:rsidRPr="00902AB1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C93707" w14:textId="77777777" w:rsidR="003362E4" w:rsidRPr="00C97CAD" w:rsidRDefault="003362E4" w:rsidP="003362E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50BE77" w14:textId="77777777" w:rsidR="003362E4" w:rsidRPr="000D6BCA" w:rsidRDefault="003362E4" w:rsidP="003362E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814BC" w:rsidRPr="000D6BCA" w14:paraId="158ABC1B" w14:textId="77777777" w:rsidTr="00730A98">
        <w:trPr>
          <w:trHeight w:val="210"/>
        </w:trPr>
        <w:tc>
          <w:tcPr>
            <w:tcW w:w="5940" w:type="dxa"/>
          </w:tcPr>
          <w:p w14:paraId="0897525A" w14:textId="6F624F81" w:rsidR="00F814BC" w:rsidRPr="00B71816" w:rsidRDefault="00F814BC" w:rsidP="00F814B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303EF946" w14:textId="2990F15D" w:rsidR="00F814BC" w:rsidRPr="00902AB1" w:rsidRDefault="00F814BC" w:rsidP="00F814B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840</w:t>
            </w:r>
          </w:p>
        </w:tc>
        <w:tc>
          <w:tcPr>
            <w:tcW w:w="270" w:type="dxa"/>
            <w:vAlign w:val="bottom"/>
          </w:tcPr>
          <w:p w14:paraId="7AEDBD34" w14:textId="77777777" w:rsidR="00F814BC" w:rsidRPr="00C97CAD" w:rsidRDefault="00F814BC" w:rsidP="00F814B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807EBC" w14:textId="38884D09" w:rsidR="00F814BC" w:rsidRPr="000D6BCA" w:rsidRDefault="00F814BC" w:rsidP="00F814BC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9,671</w:t>
            </w:r>
          </w:p>
        </w:tc>
      </w:tr>
      <w:tr w:rsidR="0048089D" w:rsidRPr="00C97CAD" w14:paraId="66CC5358" w14:textId="77777777" w:rsidTr="00730A98">
        <w:tc>
          <w:tcPr>
            <w:tcW w:w="5940" w:type="dxa"/>
          </w:tcPr>
          <w:p w14:paraId="29E1C12E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54BCC033" w14:textId="4FCEE43C" w:rsidR="0048089D" w:rsidRPr="00841481" w:rsidRDefault="0017554F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14:paraId="68265119" w14:textId="77777777" w:rsidR="0048089D" w:rsidRPr="00C97CAD" w:rsidRDefault="0048089D" w:rsidP="0048089D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020D7E" w14:textId="6178F9C5" w:rsidR="0048089D" w:rsidRPr="00C97CAD" w:rsidRDefault="0048089D" w:rsidP="0048089D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48089D" w:rsidRPr="00C97CAD" w14:paraId="3CA12BE5" w14:textId="77777777" w:rsidTr="00730A98">
        <w:tc>
          <w:tcPr>
            <w:tcW w:w="5940" w:type="dxa"/>
          </w:tcPr>
          <w:p w14:paraId="47A63621" w14:textId="77777777" w:rsidR="0048089D" w:rsidRPr="00C97CAD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4E775DB0" w14:textId="7588E343" w:rsidR="0048089D" w:rsidRPr="00C97CAD" w:rsidRDefault="0017554F" w:rsidP="0031606F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1755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7554F">
              <w:rPr>
                <w:rFonts w:ascii="Angsana New" w:hAnsi="Angsana New"/>
                <w:sz w:val="30"/>
                <w:szCs w:val="30"/>
                <w:cs/>
                <w:lang w:val="en-US"/>
              </w:rPr>
              <w:t>905</w:t>
            </w:r>
          </w:p>
        </w:tc>
        <w:tc>
          <w:tcPr>
            <w:tcW w:w="270" w:type="dxa"/>
            <w:vAlign w:val="bottom"/>
          </w:tcPr>
          <w:p w14:paraId="545210A3" w14:textId="77777777" w:rsidR="0048089D" w:rsidRPr="00C97CAD" w:rsidRDefault="0048089D" w:rsidP="0048089D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5260A" w14:textId="6414D850" w:rsidR="0048089D" w:rsidRPr="00C97CAD" w:rsidRDefault="0048089D" w:rsidP="0031606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720C8">
              <w:rPr>
                <w:rFonts w:ascii="Angsana New" w:hAnsi="Angsana New"/>
                <w:sz w:val="30"/>
                <w:szCs w:val="30"/>
                <w:lang w:val="en-US"/>
              </w:rPr>
              <w:t>6,632</w:t>
            </w:r>
          </w:p>
        </w:tc>
      </w:tr>
    </w:tbl>
    <w:p w14:paraId="22F3D069" w14:textId="7E8EFEF1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B83010" w:rsidRPr="00E301AC" w14:paraId="37BD3281" w14:textId="77777777" w:rsidTr="00416D06">
        <w:trPr>
          <w:trHeight w:val="191"/>
          <w:tblHeader/>
        </w:trPr>
        <w:tc>
          <w:tcPr>
            <w:tcW w:w="5940" w:type="dxa"/>
          </w:tcPr>
          <w:p w14:paraId="1480AE4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416D06">
        <w:trPr>
          <w:trHeight w:val="119"/>
          <w:tblHeader/>
        </w:trPr>
        <w:tc>
          <w:tcPr>
            <w:tcW w:w="5940" w:type="dxa"/>
          </w:tcPr>
          <w:p w14:paraId="70474DC3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3362E4" w:rsidRDefault="00B83010" w:rsidP="0022424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2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416D06">
        <w:trPr>
          <w:trHeight w:val="155"/>
          <w:tblHeader/>
        </w:trPr>
        <w:tc>
          <w:tcPr>
            <w:tcW w:w="5940" w:type="dxa"/>
          </w:tcPr>
          <w:p w14:paraId="6FB4D996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890813" w:rsidRDefault="00B83010" w:rsidP="0089081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9081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416D06">
        <w:trPr>
          <w:trHeight w:val="182"/>
          <w:tblHeader/>
        </w:trPr>
        <w:tc>
          <w:tcPr>
            <w:tcW w:w="5940" w:type="dxa"/>
          </w:tcPr>
          <w:p w14:paraId="6020F53C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77777777" w:rsidR="00B83010" w:rsidRPr="003362E4" w:rsidRDefault="00B83010" w:rsidP="00D50B52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4DADC99F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3362E4" w:rsidRDefault="00B83010" w:rsidP="00D50B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E011DE"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C80EAF">
        <w:trPr>
          <w:tblHeader/>
        </w:trPr>
        <w:tc>
          <w:tcPr>
            <w:tcW w:w="5940" w:type="dxa"/>
          </w:tcPr>
          <w:p w14:paraId="5D2133EB" w14:textId="27C4334D" w:rsidR="00B83010" w:rsidRPr="003362E4" w:rsidRDefault="00CE207B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</w:t>
            </w:r>
            <w:r w:rsidR="00E011DE"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105E4F72" w:rsidR="00B83010" w:rsidRPr="003362E4" w:rsidRDefault="0048089D" w:rsidP="00D50B52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84" w:type="dxa"/>
          </w:tcPr>
          <w:p w14:paraId="50865639" w14:textId="77777777" w:rsidR="00B83010" w:rsidRPr="003362E4" w:rsidRDefault="00B83010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4C6BA75C" w:rsidR="00B83010" w:rsidRPr="003362E4" w:rsidRDefault="0048089D" w:rsidP="00D50B5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B83010" w:rsidRPr="00E301AC" w14:paraId="5702B8F4" w14:textId="77777777" w:rsidTr="00C80EAF">
        <w:trPr>
          <w:tblHeader/>
        </w:trPr>
        <w:tc>
          <w:tcPr>
            <w:tcW w:w="5940" w:type="dxa"/>
          </w:tcPr>
          <w:p w14:paraId="5DA772A8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3362E4" w:rsidRDefault="00B83010" w:rsidP="003362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C80EAF">
        <w:tc>
          <w:tcPr>
            <w:tcW w:w="5940" w:type="dxa"/>
          </w:tcPr>
          <w:p w14:paraId="1E7E4362" w14:textId="77777777" w:rsidR="00B83010" w:rsidRPr="003362E4" w:rsidRDefault="00B83010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3362E4" w:rsidRDefault="00B83010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3362E4" w:rsidRDefault="00B83010" w:rsidP="003362E4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3362E4" w:rsidRDefault="00B83010" w:rsidP="003362E4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89D" w:rsidRPr="00E301AC" w14:paraId="4D292898" w14:textId="77777777" w:rsidTr="00C80EAF">
        <w:tc>
          <w:tcPr>
            <w:tcW w:w="5940" w:type="dxa"/>
          </w:tcPr>
          <w:p w14:paraId="0EBD61A6" w14:textId="3623E6F5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47CFE869" w:rsidR="0048089D" w:rsidRPr="003362E4" w:rsidRDefault="007C0384" w:rsidP="00D50B5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108,902</w:t>
            </w:r>
          </w:p>
        </w:tc>
        <w:tc>
          <w:tcPr>
            <w:tcW w:w="284" w:type="dxa"/>
          </w:tcPr>
          <w:p w14:paraId="4CAC88F1" w14:textId="77777777" w:rsidR="0048089D" w:rsidRPr="003362E4" w:rsidRDefault="0048089D" w:rsidP="0048089D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0BD9804A" w:rsidR="0048089D" w:rsidRPr="003362E4" w:rsidRDefault="007C0384" w:rsidP="00D50B52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110,807</w:t>
            </w:r>
          </w:p>
        </w:tc>
      </w:tr>
      <w:tr w:rsidR="0048089D" w:rsidRPr="00E301AC" w14:paraId="1BF4630E" w14:textId="77777777" w:rsidTr="00C80EAF">
        <w:tc>
          <w:tcPr>
            <w:tcW w:w="5940" w:type="dxa"/>
          </w:tcPr>
          <w:p w14:paraId="3F072948" w14:textId="77777777" w:rsidR="0048089D" w:rsidRPr="003362E4" w:rsidRDefault="0048089D" w:rsidP="004808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11CE7237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53C81A53" w14:textId="77777777" w:rsidR="0048089D" w:rsidRPr="003362E4" w:rsidRDefault="0048089D" w:rsidP="0048089D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54EDB48B" w:rsidR="0048089D" w:rsidRPr="003362E4" w:rsidRDefault="007C0384" w:rsidP="0048089D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48089D" w:rsidRPr="00E301AC" w14:paraId="0676AE6E" w14:textId="77777777" w:rsidTr="00C80EAF">
        <w:tc>
          <w:tcPr>
            <w:tcW w:w="5940" w:type="dxa"/>
          </w:tcPr>
          <w:p w14:paraId="0988C49D" w14:textId="77777777" w:rsidR="0048089D" w:rsidRPr="003362E4" w:rsidRDefault="0048089D" w:rsidP="004808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7C40730C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461,678</w:t>
            </w:r>
          </w:p>
        </w:tc>
        <w:tc>
          <w:tcPr>
            <w:tcW w:w="284" w:type="dxa"/>
          </w:tcPr>
          <w:p w14:paraId="0AE13369" w14:textId="77777777" w:rsidR="0048089D" w:rsidRPr="003362E4" w:rsidRDefault="0048089D" w:rsidP="0048089D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390A68BB" w:rsidR="0048089D" w:rsidRPr="003362E4" w:rsidRDefault="007C0384" w:rsidP="0048089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505,472</w:t>
            </w:r>
          </w:p>
        </w:tc>
      </w:tr>
      <w:tr w:rsidR="0048089D" w:rsidRPr="00E301AC" w14:paraId="29D95804" w14:textId="77777777" w:rsidTr="00C80EAF">
        <w:trPr>
          <w:trHeight w:val="49"/>
        </w:trPr>
        <w:tc>
          <w:tcPr>
            <w:tcW w:w="5940" w:type="dxa"/>
          </w:tcPr>
          <w:p w14:paraId="120E6A16" w14:textId="6141AAE9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088357" w14:textId="274C0ECB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570,584</w:t>
            </w:r>
          </w:p>
        </w:tc>
        <w:tc>
          <w:tcPr>
            <w:tcW w:w="284" w:type="dxa"/>
          </w:tcPr>
          <w:p w14:paraId="37A38709" w14:textId="77777777" w:rsidR="0048089D" w:rsidRPr="003362E4" w:rsidRDefault="0048089D" w:rsidP="0048089D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1780235D" w14:textId="5F21077E" w:rsidR="0048089D" w:rsidRPr="003362E4" w:rsidRDefault="007C0384" w:rsidP="0048089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616,300</w:t>
            </w:r>
          </w:p>
        </w:tc>
      </w:tr>
      <w:tr w:rsidR="003362E4" w:rsidRPr="00E301AC" w14:paraId="1A6BE1D7" w14:textId="77777777" w:rsidTr="00C80EAF">
        <w:trPr>
          <w:trHeight w:val="49"/>
        </w:trPr>
        <w:tc>
          <w:tcPr>
            <w:tcW w:w="5940" w:type="dxa"/>
          </w:tcPr>
          <w:p w14:paraId="121251E5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3DC79C2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37F0D4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91EB75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3C3D5B01" w14:textId="77777777" w:rsidTr="00C80EAF">
        <w:trPr>
          <w:trHeight w:val="49"/>
        </w:trPr>
        <w:tc>
          <w:tcPr>
            <w:tcW w:w="5940" w:type="dxa"/>
          </w:tcPr>
          <w:p w14:paraId="37C3C428" w14:textId="5A6EC6CA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6C48FE35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74D22A0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75363933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89D" w:rsidRPr="00E301AC" w14:paraId="76F1CC88" w14:textId="77777777" w:rsidTr="00C80EAF">
        <w:tc>
          <w:tcPr>
            <w:tcW w:w="5940" w:type="dxa"/>
          </w:tcPr>
          <w:p w14:paraId="18D90A69" w14:textId="65C6D87C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97117D7" w14:textId="685E799C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84" w:type="dxa"/>
          </w:tcPr>
          <w:p w14:paraId="62AC67B3" w14:textId="77777777" w:rsidR="0048089D" w:rsidRPr="003362E4" w:rsidRDefault="0048089D" w:rsidP="0048089D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5A4E2A4E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</w:tr>
      <w:tr w:rsidR="0048089D" w:rsidRPr="00E301AC" w14:paraId="1DF1D11D" w14:textId="77777777" w:rsidTr="00C80EAF">
        <w:tc>
          <w:tcPr>
            <w:tcW w:w="5940" w:type="dxa"/>
          </w:tcPr>
          <w:p w14:paraId="4934ACDB" w14:textId="186BED8F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4D83364" w14:textId="2C07FFAD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1,022</w:t>
            </w:r>
          </w:p>
        </w:tc>
        <w:tc>
          <w:tcPr>
            <w:tcW w:w="284" w:type="dxa"/>
          </w:tcPr>
          <w:p w14:paraId="75383108" w14:textId="77777777" w:rsidR="0048089D" w:rsidRPr="003362E4" w:rsidRDefault="0048089D" w:rsidP="0048089D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7BDF878" w14:textId="6A5A2341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1,019</w:t>
            </w:r>
          </w:p>
        </w:tc>
      </w:tr>
      <w:tr w:rsidR="0048089D" w:rsidRPr="00E301AC" w14:paraId="6303230B" w14:textId="77777777" w:rsidTr="00D50B52">
        <w:trPr>
          <w:trHeight w:val="209"/>
        </w:trPr>
        <w:tc>
          <w:tcPr>
            <w:tcW w:w="5940" w:type="dxa"/>
          </w:tcPr>
          <w:p w14:paraId="35407E22" w14:textId="34DA3C60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6B088577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11,905</w:t>
            </w:r>
          </w:p>
        </w:tc>
        <w:tc>
          <w:tcPr>
            <w:tcW w:w="284" w:type="dxa"/>
          </w:tcPr>
          <w:p w14:paraId="0989FD56" w14:textId="77777777" w:rsidR="0048089D" w:rsidRPr="003362E4" w:rsidRDefault="0048089D" w:rsidP="0048089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007BE3B8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15,758</w:t>
            </w:r>
          </w:p>
        </w:tc>
      </w:tr>
      <w:tr w:rsidR="0048089D" w:rsidRPr="00E301AC" w14:paraId="7BA0ACC5" w14:textId="77777777" w:rsidTr="00C80EAF">
        <w:trPr>
          <w:trHeight w:val="49"/>
        </w:trPr>
        <w:tc>
          <w:tcPr>
            <w:tcW w:w="5940" w:type="dxa"/>
          </w:tcPr>
          <w:p w14:paraId="0A645183" w14:textId="77777777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97D360" w14:textId="11BE9DC1" w:rsidR="0048089D" w:rsidRPr="003362E4" w:rsidRDefault="007C0384" w:rsidP="00D50B5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12,966</w:t>
            </w:r>
          </w:p>
        </w:tc>
        <w:tc>
          <w:tcPr>
            <w:tcW w:w="284" w:type="dxa"/>
          </w:tcPr>
          <w:p w14:paraId="6C94D9F9" w14:textId="77777777" w:rsidR="0048089D" w:rsidRPr="003362E4" w:rsidRDefault="0048089D" w:rsidP="0048089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257B05F7" w14:textId="03EB9FD1" w:rsidR="0048089D" w:rsidRPr="003362E4" w:rsidRDefault="007C0384" w:rsidP="00D50B5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17,115</w:t>
            </w:r>
          </w:p>
        </w:tc>
      </w:tr>
      <w:tr w:rsidR="003362E4" w:rsidRPr="00E301AC" w14:paraId="478F24D2" w14:textId="77777777" w:rsidTr="00C80EAF">
        <w:trPr>
          <w:trHeight w:val="269"/>
        </w:trPr>
        <w:tc>
          <w:tcPr>
            <w:tcW w:w="5940" w:type="dxa"/>
          </w:tcPr>
          <w:p w14:paraId="5E10EBD0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337A48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3E6EF54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3D7834D2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E301AC" w14:paraId="1FD8EE2B" w14:textId="77777777" w:rsidTr="00C80EAF">
        <w:tc>
          <w:tcPr>
            <w:tcW w:w="5940" w:type="dxa"/>
          </w:tcPr>
          <w:p w14:paraId="59845F88" w14:textId="0CB4DADC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6A5A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</w:tcPr>
          <w:p w14:paraId="4651DD0A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99B368" w14:textId="77777777" w:rsidR="003362E4" w:rsidRPr="003362E4" w:rsidRDefault="003362E4" w:rsidP="003362E4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C84706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89D" w:rsidRPr="00E301AC" w14:paraId="020480F5" w14:textId="77777777" w:rsidTr="00C80EAF">
        <w:tc>
          <w:tcPr>
            <w:tcW w:w="5940" w:type="dxa"/>
          </w:tcPr>
          <w:p w14:paraId="6035BDC9" w14:textId="77777777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8BEC3E1" w14:textId="60447F3C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1,748,055</w:t>
            </w:r>
          </w:p>
        </w:tc>
        <w:tc>
          <w:tcPr>
            <w:tcW w:w="284" w:type="dxa"/>
          </w:tcPr>
          <w:p w14:paraId="196D4BE2" w14:textId="77777777" w:rsidR="0048089D" w:rsidRPr="003362E4" w:rsidRDefault="0048089D" w:rsidP="0048089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104D8F9" w14:textId="7A785CA6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1,974,909</w:t>
            </w:r>
          </w:p>
        </w:tc>
      </w:tr>
      <w:tr w:rsidR="003362E4" w:rsidRPr="00E301AC" w14:paraId="2C80B07E" w14:textId="77777777" w:rsidTr="00C80EAF">
        <w:tc>
          <w:tcPr>
            <w:tcW w:w="5940" w:type="dxa"/>
          </w:tcPr>
          <w:p w14:paraId="78A156F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60917A19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805F868" w14:textId="77777777" w:rsidR="003362E4" w:rsidRPr="003362E4" w:rsidRDefault="003362E4" w:rsidP="003362E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179A21" w14:textId="77777777" w:rsidR="003362E4" w:rsidRPr="003362E4" w:rsidRDefault="003362E4" w:rsidP="003362E4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2E4" w:rsidRPr="00E301AC" w14:paraId="737DC8D4" w14:textId="77777777" w:rsidTr="00C80EAF">
        <w:tc>
          <w:tcPr>
            <w:tcW w:w="5940" w:type="dxa"/>
          </w:tcPr>
          <w:p w14:paraId="0830D252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089D" w:rsidRPr="007653E7" w14:paraId="04EA8B45" w14:textId="77777777" w:rsidTr="00C80EAF">
        <w:tc>
          <w:tcPr>
            <w:tcW w:w="5940" w:type="dxa"/>
          </w:tcPr>
          <w:p w14:paraId="3B8E674D" w14:textId="77777777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6D859C3F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52,203</w:t>
            </w:r>
          </w:p>
        </w:tc>
        <w:tc>
          <w:tcPr>
            <w:tcW w:w="284" w:type="dxa"/>
          </w:tcPr>
          <w:p w14:paraId="4C57F87B" w14:textId="77777777" w:rsidR="0048089D" w:rsidRPr="003362E4" w:rsidRDefault="0048089D" w:rsidP="0048089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4317782F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44,663</w:t>
            </w:r>
          </w:p>
        </w:tc>
      </w:tr>
      <w:tr w:rsidR="003362E4" w:rsidRPr="00E301AC" w14:paraId="5616CF76" w14:textId="77777777" w:rsidTr="00C80EAF">
        <w:tc>
          <w:tcPr>
            <w:tcW w:w="5940" w:type="dxa"/>
          </w:tcPr>
          <w:p w14:paraId="34ED8C3E" w14:textId="77777777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62E4" w:rsidRPr="00E301AC" w14:paraId="1EE6C6AA" w14:textId="77777777" w:rsidTr="00C80EAF">
        <w:tc>
          <w:tcPr>
            <w:tcW w:w="5940" w:type="dxa"/>
          </w:tcPr>
          <w:p w14:paraId="4421C752" w14:textId="5537D780" w:rsidR="003362E4" w:rsidRPr="003362E4" w:rsidRDefault="003362E4" w:rsidP="003362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5EE86C6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3362E4" w:rsidRPr="003362E4" w:rsidRDefault="003362E4" w:rsidP="003362E4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3362E4" w:rsidRPr="003362E4" w:rsidRDefault="003362E4" w:rsidP="003362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89D" w:rsidRPr="00E301AC" w14:paraId="55A658BF" w14:textId="77777777" w:rsidTr="00C80EAF">
        <w:tc>
          <w:tcPr>
            <w:tcW w:w="5940" w:type="dxa"/>
          </w:tcPr>
          <w:p w14:paraId="16602A12" w14:textId="4212E891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07B806CF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47,258</w:t>
            </w:r>
          </w:p>
        </w:tc>
        <w:tc>
          <w:tcPr>
            <w:tcW w:w="284" w:type="dxa"/>
          </w:tcPr>
          <w:p w14:paraId="239F2156" w14:textId="77777777" w:rsidR="0048089D" w:rsidRPr="003362E4" w:rsidRDefault="0048089D" w:rsidP="0048089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77960D71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58,597</w:t>
            </w:r>
          </w:p>
        </w:tc>
      </w:tr>
      <w:tr w:rsidR="0048089D" w:rsidRPr="00E301AC" w14:paraId="2E6DA362" w14:textId="77777777" w:rsidTr="00C80EAF">
        <w:tc>
          <w:tcPr>
            <w:tcW w:w="5940" w:type="dxa"/>
          </w:tcPr>
          <w:p w14:paraId="69A77352" w14:textId="77777777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1E2A9B1C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5,782</w:t>
            </w:r>
          </w:p>
        </w:tc>
        <w:tc>
          <w:tcPr>
            <w:tcW w:w="284" w:type="dxa"/>
          </w:tcPr>
          <w:p w14:paraId="14DDDA5B" w14:textId="77777777" w:rsidR="0048089D" w:rsidRPr="003362E4" w:rsidRDefault="0048089D" w:rsidP="0048089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03E39E16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4,933</w:t>
            </w:r>
          </w:p>
        </w:tc>
      </w:tr>
      <w:tr w:rsidR="0048089D" w:rsidRPr="00E301AC" w14:paraId="4F236B4F" w14:textId="77777777" w:rsidTr="00C80EAF">
        <w:tc>
          <w:tcPr>
            <w:tcW w:w="5940" w:type="dxa"/>
          </w:tcPr>
          <w:p w14:paraId="3F21B115" w14:textId="77777777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3F4AEF47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3,121</w:t>
            </w:r>
          </w:p>
        </w:tc>
        <w:tc>
          <w:tcPr>
            <w:tcW w:w="284" w:type="dxa"/>
          </w:tcPr>
          <w:p w14:paraId="4D544703" w14:textId="77777777" w:rsidR="0048089D" w:rsidRPr="003362E4" w:rsidRDefault="0048089D" w:rsidP="0048089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452DC754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0384">
              <w:rPr>
                <w:rFonts w:ascii="Angsana New" w:hAnsi="Angsana New"/>
                <w:sz w:val="30"/>
                <w:szCs w:val="30"/>
                <w:lang w:val="en-US"/>
              </w:rPr>
              <w:t>9,570</w:t>
            </w:r>
          </w:p>
        </w:tc>
      </w:tr>
      <w:tr w:rsidR="0048089D" w:rsidRPr="00E301AC" w14:paraId="1774A665" w14:textId="77777777" w:rsidTr="00C80EAF">
        <w:trPr>
          <w:trHeight w:val="49"/>
        </w:trPr>
        <w:tc>
          <w:tcPr>
            <w:tcW w:w="5940" w:type="dxa"/>
          </w:tcPr>
          <w:p w14:paraId="1CD885CD" w14:textId="77777777" w:rsidR="0048089D" w:rsidRPr="003362E4" w:rsidRDefault="0048089D" w:rsidP="004808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62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91C39E" w14:textId="50C30795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56,161</w:t>
            </w:r>
          </w:p>
        </w:tc>
        <w:tc>
          <w:tcPr>
            <w:tcW w:w="284" w:type="dxa"/>
          </w:tcPr>
          <w:p w14:paraId="280A5C71" w14:textId="77777777" w:rsidR="0048089D" w:rsidRPr="003362E4" w:rsidRDefault="0048089D" w:rsidP="0048089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30891EF0" w14:textId="0D528B43" w:rsidR="0048089D" w:rsidRPr="003362E4" w:rsidRDefault="007C0384" w:rsidP="0048089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03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73,100</w:t>
            </w:r>
          </w:p>
        </w:tc>
      </w:tr>
    </w:tbl>
    <w:p w14:paraId="41916776" w14:textId="77777777" w:rsidR="00D97BC3" w:rsidRDefault="00D97BC3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5BF1E87B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A70A1D4" w14:textId="77777777" w:rsidR="00D97BC3" w:rsidRPr="00102046" w:rsidRDefault="00D97BC3" w:rsidP="00D97BC3">
      <w:pPr>
        <w:tabs>
          <w:tab w:val="left" w:pos="540"/>
        </w:tabs>
        <w:spacing w:line="240" w:lineRule="auto"/>
        <w:ind w:left="720"/>
        <w:rPr>
          <w:rFonts w:ascii="Angsana New" w:hAnsi="Angsana New"/>
          <w:sz w:val="30"/>
          <w:szCs w:val="30"/>
          <w:lang w:val="th-TH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7EF1CD8A" w:rsidR="00B83010" w:rsidRPr="0075417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80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084CC7A3" w:rsidR="00B83010" w:rsidRPr="002C4EBE" w:rsidRDefault="007C0384" w:rsidP="00102046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C0384">
              <w:rPr>
                <w:rFonts w:ascii="Angsana New" w:hAnsi="Angsana New"/>
                <w:sz w:val="30"/>
                <w:szCs w:val="30"/>
              </w:rPr>
              <w:t>15,575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7501BE96" w:rsidR="00B83010" w:rsidRPr="002C4EBE" w:rsidRDefault="007C0384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C0384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9F449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216DC5C6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DD25E7">
        <w:rPr>
          <w:rFonts w:ascii="Angsana New" w:eastAsia="Calibri" w:hAnsi="Angsana New" w:hint="cs"/>
          <w:sz w:val="30"/>
          <w:szCs w:val="30"/>
          <w:cs/>
          <w:lang w:val="en-US"/>
        </w:rPr>
        <w:t>สามเดือน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>3</w:t>
      </w:r>
      <w:r w:rsidR="00DD25E7">
        <w:rPr>
          <w:rFonts w:ascii="Angsana New" w:hAnsi="Angsana New"/>
          <w:sz w:val="30"/>
          <w:szCs w:val="30"/>
          <w:lang w:val="en-US"/>
        </w:rPr>
        <w:t xml:space="preserve">0 </w:t>
      </w:r>
      <w:r w:rsidR="00DD25E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48089D">
        <w:rPr>
          <w:rFonts w:ascii="Angsana New" w:hAnsi="Angsana New"/>
          <w:sz w:val="30"/>
          <w:szCs w:val="30"/>
          <w:lang w:val="en-US"/>
        </w:rPr>
        <w:t>2569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48089D">
        <w:rPr>
          <w:rFonts w:ascii="Angsana New" w:hAnsi="Angsana New"/>
          <w:sz w:val="30"/>
          <w:szCs w:val="30"/>
          <w:lang w:val="en-US"/>
        </w:rPr>
        <w:t>2568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102046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38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262"/>
      </w:tblGrid>
      <w:tr w:rsidR="00DD25E7" w:rsidRPr="00EA4EF7" w14:paraId="5A402D92" w14:textId="77777777" w:rsidTr="001223F1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352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1223F1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D18D9" w:rsidRPr="00EA4EF7" w14:paraId="31B66015" w14:textId="77777777" w:rsidTr="001223F1">
        <w:tc>
          <w:tcPr>
            <w:tcW w:w="3510" w:type="dxa"/>
            <w:vAlign w:val="bottom"/>
          </w:tcPr>
          <w:p w14:paraId="554E71F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87694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5F93BA8A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20EA77C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0A18C1FD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110E8454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4F73C57" w14:textId="51829996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4BD2CDC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2DA5B5" w14:textId="339F2F4B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7F3AFD19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50C9B1A" w14:textId="4711519C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1FA6E108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13A64D" w14:textId="21740780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CDFD33A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5E75E54D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509A346C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57E47F51" w:rsidR="00AD18D9" w:rsidRPr="00EA4EF7" w:rsidRDefault="0048089D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AD18D9" w:rsidRPr="00EA4EF7" w14:paraId="4D78372C" w14:textId="77777777" w:rsidTr="001223F1">
        <w:tc>
          <w:tcPr>
            <w:tcW w:w="3510" w:type="dxa"/>
            <w:vAlign w:val="bottom"/>
          </w:tcPr>
          <w:p w14:paraId="3C90E2D7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52" w:type="dxa"/>
            <w:gridSpan w:val="15"/>
            <w:tcBorders>
              <w:bottom w:val="nil"/>
            </w:tcBorders>
            <w:vAlign w:val="bottom"/>
          </w:tcPr>
          <w:p w14:paraId="1D5B2A73" w14:textId="77777777" w:rsidR="00AD18D9" w:rsidRPr="00EA4EF7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8089D" w:rsidRPr="00EA4EF7" w14:paraId="1EAB88BA" w14:textId="77777777" w:rsidTr="001223F1">
        <w:tc>
          <w:tcPr>
            <w:tcW w:w="3510" w:type="dxa"/>
            <w:vAlign w:val="bottom"/>
          </w:tcPr>
          <w:p w14:paraId="17E97212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525E3698" w:rsidR="0048089D" w:rsidRPr="00EA4EF7" w:rsidRDefault="00AE24D3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536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313</w:t>
            </w:r>
          </w:p>
        </w:tc>
        <w:tc>
          <w:tcPr>
            <w:tcW w:w="270" w:type="dxa"/>
            <w:vAlign w:val="bottom"/>
          </w:tcPr>
          <w:p w14:paraId="6920B9E3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5CFF5028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498,536</w:t>
            </w:r>
          </w:p>
        </w:tc>
        <w:tc>
          <w:tcPr>
            <w:tcW w:w="270" w:type="dxa"/>
            <w:vAlign w:val="bottom"/>
          </w:tcPr>
          <w:p w14:paraId="2C8CCFA9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075DB0" w14:textId="4A02CEC8" w:rsidR="0048089D" w:rsidRPr="00EA4EF7" w:rsidRDefault="00AE24D3" w:rsidP="001223F1">
            <w:pPr>
              <w:tabs>
                <w:tab w:val="decimal" w:pos="789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464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826</w:t>
            </w:r>
          </w:p>
        </w:tc>
        <w:tc>
          <w:tcPr>
            <w:tcW w:w="270" w:type="dxa"/>
            <w:vAlign w:val="bottom"/>
          </w:tcPr>
          <w:p w14:paraId="02A1F3DF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1557B4" w14:textId="6CE9D3F7" w:rsidR="0048089D" w:rsidRPr="00EA4EF7" w:rsidRDefault="0048089D" w:rsidP="001223F1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404,423</w:t>
            </w:r>
          </w:p>
        </w:tc>
        <w:tc>
          <w:tcPr>
            <w:tcW w:w="270" w:type="dxa"/>
            <w:vAlign w:val="bottom"/>
          </w:tcPr>
          <w:p w14:paraId="3FD255E1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358025" w14:textId="0C424172" w:rsidR="0048089D" w:rsidRPr="00EA4EF7" w:rsidRDefault="00AE24D3" w:rsidP="001223F1">
            <w:pPr>
              <w:tabs>
                <w:tab w:val="decimal" w:pos="7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237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</w:t>
            </w:r>
            <w:r w:rsidR="00956C78">
              <w:rPr>
                <w:rFonts w:ascii="Angsana New" w:eastAsia="Calibri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270" w:type="dxa"/>
            <w:vAlign w:val="bottom"/>
          </w:tcPr>
          <w:p w14:paraId="3681B208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97A54B" w14:textId="70AE1186" w:rsidR="0048089D" w:rsidRPr="00EA4EF7" w:rsidRDefault="0048089D" w:rsidP="001223F1">
            <w:pPr>
              <w:tabs>
                <w:tab w:val="decimal" w:pos="769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193,560</w:t>
            </w:r>
          </w:p>
        </w:tc>
        <w:tc>
          <w:tcPr>
            <w:tcW w:w="270" w:type="dxa"/>
            <w:vAlign w:val="bottom"/>
          </w:tcPr>
          <w:p w14:paraId="5CACE43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5FD62C76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239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06</w:t>
            </w:r>
            <w:r w:rsidR="00956C78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9520284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79B067DD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1,096,519</w:t>
            </w:r>
          </w:p>
        </w:tc>
      </w:tr>
      <w:tr w:rsidR="0048089D" w:rsidRPr="00EA4EF7" w14:paraId="0816D601" w14:textId="77777777" w:rsidTr="001223F1">
        <w:tc>
          <w:tcPr>
            <w:tcW w:w="3510" w:type="dxa"/>
            <w:vAlign w:val="bottom"/>
          </w:tcPr>
          <w:p w14:paraId="35A91CD7" w14:textId="26BD6CFE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587B38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(</w:t>
            </w:r>
            <w:r w:rsidR="00587B3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587B38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57FA0067" w:rsidR="0048089D" w:rsidRPr="00EA4EF7" w:rsidRDefault="00AE24D3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77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798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72D67029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84,547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790DEB" w14:textId="7754408C" w:rsidR="0048089D" w:rsidRPr="00EA4EF7" w:rsidRDefault="00AE24D3" w:rsidP="001223F1">
            <w:pPr>
              <w:tabs>
                <w:tab w:val="decimal" w:pos="789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(53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302)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31DB6" w14:textId="7731A6EA" w:rsidR="0048089D" w:rsidRPr="00EA4EF7" w:rsidRDefault="0048089D" w:rsidP="001223F1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7,435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16D43F3" w14:textId="3263DF47" w:rsidR="0048089D" w:rsidRPr="00EA4EF7" w:rsidRDefault="00AE24D3" w:rsidP="001223F1">
            <w:pPr>
              <w:tabs>
                <w:tab w:val="decimal" w:pos="7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55</w:t>
            </w:r>
            <w:r w:rsidR="00956C78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48089D" w:rsidRPr="00EA4EF7" w:rsidRDefault="0048089D" w:rsidP="0048089D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C87422D" w14:textId="09FBA5EC" w:rsidR="0048089D" w:rsidRPr="00EA4EF7" w:rsidRDefault="0048089D" w:rsidP="001223F1">
            <w:pPr>
              <w:tabs>
                <w:tab w:val="decimal" w:pos="769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6,867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1840A6F4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34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05</w:t>
            </w:r>
            <w:r w:rsidR="00956C78"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70A1979B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98,849</w:t>
            </w:r>
          </w:p>
        </w:tc>
      </w:tr>
      <w:tr w:rsidR="0048089D" w:rsidRPr="00EA4EF7" w14:paraId="5A225791" w14:textId="77777777" w:rsidTr="001223F1">
        <w:tc>
          <w:tcPr>
            <w:tcW w:w="3510" w:type="dxa"/>
            <w:vAlign w:val="bottom"/>
          </w:tcPr>
          <w:p w14:paraId="6F1C8C5F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3A6BE9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0ABE4B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C6B98D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5523D5C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1D0346A6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(121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</w:t>
            </w:r>
            <w:r w:rsidR="00956C78">
              <w:rPr>
                <w:rFonts w:ascii="Angsana New" w:eastAsia="Calibri" w:hAnsi="Angsana New"/>
                <w:sz w:val="26"/>
                <w:szCs w:val="26"/>
                <w:lang w:val="en-US"/>
              </w:rPr>
              <w:t>60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38CABC2B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86444">
              <w:rPr>
                <w:rFonts w:ascii="Angsana New" w:eastAsia="Calibri" w:hAnsi="Angsana New"/>
                <w:sz w:val="26"/>
                <w:szCs w:val="26"/>
                <w:lang w:val="en-US"/>
              </w:rPr>
              <w:t>(129,787)</w:t>
            </w:r>
          </w:p>
        </w:tc>
      </w:tr>
      <w:tr w:rsidR="0048089D" w:rsidRPr="00EA4EF7" w14:paraId="11C11020" w14:textId="77777777" w:rsidTr="001223F1">
        <w:tc>
          <w:tcPr>
            <w:tcW w:w="3510" w:type="dxa"/>
            <w:vAlign w:val="bottom"/>
          </w:tcPr>
          <w:p w14:paraId="7286354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841523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B9153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BB215A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3B6BF68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1791B851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19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491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57B50199" w:rsidR="0048089D" w:rsidRPr="00EA4EF7" w:rsidRDefault="0048089D" w:rsidP="009D2B4F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31,344</w:t>
            </w:r>
          </w:p>
        </w:tc>
      </w:tr>
      <w:tr w:rsidR="0048089D" w:rsidRPr="00EA4EF7" w14:paraId="117D0D81" w14:textId="77777777" w:rsidTr="001223F1">
        <w:tc>
          <w:tcPr>
            <w:tcW w:w="3510" w:type="dxa"/>
            <w:vAlign w:val="bottom"/>
          </w:tcPr>
          <w:p w14:paraId="369443DD" w14:textId="2E06C155" w:rsidR="0048089D" w:rsidRPr="00E431F6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C77E0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F5357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69553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755051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0DC374F1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11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988</w:t>
            </w:r>
          </w:p>
        </w:tc>
        <w:tc>
          <w:tcPr>
            <w:tcW w:w="270" w:type="dxa"/>
            <w:vAlign w:val="bottom"/>
          </w:tcPr>
          <w:p w14:paraId="61948E42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086967E8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(7,986)</w:t>
            </w:r>
          </w:p>
        </w:tc>
      </w:tr>
      <w:tr w:rsidR="0048089D" w:rsidRPr="00EA4EF7" w14:paraId="7A449352" w14:textId="77777777" w:rsidTr="001223F1">
        <w:tc>
          <w:tcPr>
            <w:tcW w:w="3510" w:type="dxa"/>
            <w:vAlign w:val="bottom"/>
          </w:tcPr>
          <w:p w14:paraId="057BBA60" w14:textId="77777777" w:rsidR="0048089D" w:rsidRPr="00E431F6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E5884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391F09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1C76C2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2084253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0AEBB551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="00956C78">
              <w:rPr>
                <w:rFonts w:ascii="Angsana New" w:eastAsia="Calibri" w:hAnsi="Angsana New"/>
                <w:sz w:val="26"/>
                <w:szCs w:val="26"/>
                <w:lang w:val="en-US"/>
              </w:rPr>
              <w:t>1,005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499A5846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8,362</w:t>
            </w:r>
          </w:p>
        </w:tc>
      </w:tr>
      <w:tr w:rsidR="0048089D" w:rsidRPr="00EA4EF7" w14:paraId="6D0AD77F" w14:textId="77777777" w:rsidTr="001223F1">
        <w:tc>
          <w:tcPr>
            <w:tcW w:w="3510" w:type="dxa"/>
            <w:vAlign w:val="bottom"/>
          </w:tcPr>
          <w:p w14:paraId="33D4B56A" w14:textId="77777777" w:rsidR="0048089D" w:rsidRPr="00E431F6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27EABF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9212A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A570E3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DB52449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7E58EA2E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(148)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4CD6F06E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(192)</w:t>
            </w:r>
          </w:p>
        </w:tc>
      </w:tr>
      <w:tr w:rsidR="0048089D" w:rsidRPr="00EA4EF7" w14:paraId="001058A3" w14:textId="77777777" w:rsidTr="001223F1">
        <w:tc>
          <w:tcPr>
            <w:tcW w:w="3510" w:type="dxa"/>
            <w:vAlign w:val="bottom"/>
          </w:tcPr>
          <w:p w14:paraId="53FA19E6" w14:textId="7709E0B7" w:rsidR="0048089D" w:rsidRPr="00E431F6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 w:rsidR="00AE24D3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 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AE24D3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E5079B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23A906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688E6C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EE4F75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165E5948" w:rsidR="0048089D" w:rsidRPr="00EA4EF7" w:rsidRDefault="00AE24D3" w:rsidP="009D2B4F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16</w:t>
            </w:r>
          </w:p>
        </w:tc>
        <w:tc>
          <w:tcPr>
            <w:tcW w:w="270" w:type="dxa"/>
            <w:vAlign w:val="bottom"/>
          </w:tcPr>
          <w:p w14:paraId="79066788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64668F81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(1,008)</w:t>
            </w:r>
          </w:p>
        </w:tc>
      </w:tr>
      <w:tr w:rsidR="0048089D" w:rsidRPr="00631BC8" w14:paraId="732E973E" w14:textId="77777777" w:rsidTr="001223F1">
        <w:tc>
          <w:tcPr>
            <w:tcW w:w="3510" w:type="dxa"/>
            <w:vAlign w:val="bottom"/>
          </w:tcPr>
          <w:p w14:paraId="0E251D1D" w14:textId="24DFD48E" w:rsidR="0048089D" w:rsidRPr="00E431F6" w:rsidRDefault="00FB2FFB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48089D"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37B6D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4E118C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8F749A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31314C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20753CF8" w:rsidR="0048089D" w:rsidRPr="009D2B4F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D2B4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(44</w:t>
            </w:r>
            <w:r w:rsidRPr="009D2B4F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9D2B4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657)</w:t>
            </w:r>
          </w:p>
        </w:tc>
        <w:tc>
          <w:tcPr>
            <w:tcW w:w="270" w:type="dxa"/>
            <w:vAlign w:val="bottom"/>
          </w:tcPr>
          <w:p w14:paraId="5B440691" w14:textId="77777777" w:rsidR="0048089D" w:rsidRPr="009D2B4F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7B9D32DA" w:rsidR="0048089D" w:rsidRPr="009D2B4F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D2B4F">
              <w:rPr>
                <w:rFonts w:ascii="Angsana New" w:eastAsia="Calibri" w:hAnsi="Angsana New"/>
                <w:sz w:val="26"/>
                <w:szCs w:val="26"/>
                <w:lang w:val="en-US"/>
              </w:rPr>
              <w:t>(418)</w:t>
            </w:r>
          </w:p>
        </w:tc>
      </w:tr>
      <w:tr w:rsidR="0048089D" w:rsidRPr="00EA4EF7" w14:paraId="63E0CCCA" w14:textId="77777777" w:rsidTr="001223F1">
        <w:tc>
          <w:tcPr>
            <w:tcW w:w="3510" w:type="dxa"/>
            <w:vAlign w:val="bottom"/>
          </w:tcPr>
          <w:p w14:paraId="5D6D2593" w14:textId="0BCC33F3" w:rsidR="0048089D" w:rsidRPr="00E431F6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5CCBC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7E11F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F37D5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7EAB9C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5DB11FFD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(4</w:t>
            </w:r>
            <w:r w:rsidRPr="00AE24D3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599)</w:t>
            </w:r>
          </w:p>
        </w:tc>
        <w:tc>
          <w:tcPr>
            <w:tcW w:w="270" w:type="dxa"/>
            <w:vAlign w:val="bottom"/>
          </w:tcPr>
          <w:p w14:paraId="063FE91D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28CDE572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sz w:val="26"/>
                <w:szCs w:val="26"/>
                <w:lang w:val="en-US"/>
              </w:rPr>
              <w:t>(4,064)</w:t>
            </w:r>
          </w:p>
        </w:tc>
      </w:tr>
      <w:tr w:rsidR="0048089D" w:rsidRPr="00EA4EF7" w14:paraId="43652643" w14:textId="77777777" w:rsidTr="001223F1">
        <w:tc>
          <w:tcPr>
            <w:tcW w:w="3510" w:type="dxa"/>
            <w:vAlign w:val="bottom"/>
          </w:tcPr>
          <w:p w14:paraId="421D4C15" w14:textId="10D5E75F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154681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254A85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194EC8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7E9193" w14:textId="77777777" w:rsidR="0048089D" w:rsidRPr="00EA4EF7" w:rsidRDefault="0048089D" w:rsidP="0048089D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48089D" w:rsidRPr="00EA4EF7" w:rsidRDefault="0048089D" w:rsidP="004808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33C91255" w:rsidR="0048089D" w:rsidRPr="00EA4EF7" w:rsidRDefault="00AE24D3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(49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256)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4BC89F31" w:rsidR="0048089D" w:rsidRPr="00EA4EF7" w:rsidRDefault="0048089D" w:rsidP="0048089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E785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(4,482)</w:t>
            </w:r>
          </w:p>
        </w:tc>
      </w:tr>
      <w:tr w:rsidR="00AD18D9" w:rsidRPr="00DD25E7" w14:paraId="3B67C86B" w14:textId="77777777" w:rsidTr="001223F1">
        <w:tc>
          <w:tcPr>
            <w:tcW w:w="3510" w:type="dxa"/>
            <w:vAlign w:val="bottom"/>
          </w:tcPr>
          <w:p w14:paraId="1A79A525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A237DE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407490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6AAA6B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8B58CB" w14:textId="77777777" w:rsidR="00AD18D9" w:rsidRPr="007E594F" w:rsidRDefault="00AD18D9" w:rsidP="00AD18D9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AD18D9" w:rsidRPr="007E594F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AD18D9" w:rsidRPr="007E594F" w:rsidRDefault="00AD18D9" w:rsidP="00AD18D9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AD18D9" w:rsidRPr="007E594F" w:rsidRDefault="00AD18D9" w:rsidP="00AD18D9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AD18D9" w:rsidRPr="007E594F" w:rsidRDefault="00AD18D9" w:rsidP="00AD18D9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AD18D9" w:rsidRPr="00226264" w14:paraId="15EA043F" w14:textId="77777777" w:rsidTr="001223F1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F45EB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20E258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4C5D475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485505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D18D9" w:rsidRPr="00226264" w14:paraId="14A31C62" w14:textId="77777777" w:rsidTr="001223F1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50D3BE2B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48089D">
              <w:rPr>
                <w:rFonts w:ascii="Angsana New" w:eastAsia="Calibri" w:hAnsi="Angsana New"/>
                <w:sz w:val="26"/>
                <w:szCs w:val="26"/>
                <w:lang w:val="en-US"/>
              </w:rPr>
              <w:t>2569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48089D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825DD0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84A2BB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AF18F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199FA5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01CAC4B2" w:rsidR="00AD18D9" w:rsidRPr="00226264" w:rsidRDefault="00AE24D3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10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708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3DBDC67" w14:textId="0176C8CE" w:rsidR="00AD18D9" w:rsidRPr="00226264" w:rsidRDefault="00AE24D3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11,415,634</w:t>
            </w:r>
          </w:p>
        </w:tc>
      </w:tr>
      <w:tr w:rsidR="00AD18D9" w:rsidRPr="00226264" w14:paraId="5DA96193" w14:textId="77777777" w:rsidTr="001223F1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6C884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A633E5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C6707A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FB0770D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94F5E0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AD18D9" w:rsidRPr="00226264" w14:paraId="43413253" w14:textId="77777777" w:rsidTr="001223F1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14FC4222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="0048089D">
              <w:rPr>
                <w:rFonts w:ascii="Angsana New" w:eastAsia="Calibri" w:hAnsi="Angsana New"/>
                <w:sz w:val="26"/>
                <w:szCs w:val="26"/>
                <w:lang w:val="en-US"/>
              </w:rPr>
              <w:t>2569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48089D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05E938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0CA13E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6BC66E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2E1E548" w14:textId="77777777" w:rsidR="00AD18D9" w:rsidRPr="00226264" w:rsidRDefault="00AD18D9" w:rsidP="00AD18D9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AD18D9" w:rsidRPr="00226264" w:rsidRDefault="00AD18D9" w:rsidP="00AD18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3D88139B" w:rsidR="00AD18D9" w:rsidRPr="00226264" w:rsidRDefault="00AE24D3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494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AD18D9" w:rsidRPr="00226264" w:rsidRDefault="00AD18D9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7AE8C8" w14:textId="397722FA" w:rsidR="00AD18D9" w:rsidRPr="00226264" w:rsidRDefault="00AE24D3" w:rsidP="00AD18D9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567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AE24D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211</w:t>
            </w:r>
          </w:p>
        </w:tc>
      </w:tr>
    </w:tbl>
    <w:p w14:paraId="7BCA2B26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A0DAA" w:rsidSect="008A2DB2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E3514CE" w14:textId="7055434F" w:rsidR="006A0DAA" w:rsidRDefault="006A0DAA" w:rsidP="00AD18D9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A0D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7FDD3E1" w14:textId="4E5A21C2" w:rsidR="00FD3EC6" w:rsidRDefault="00FD3EC6" w:rsidP="00AD18D9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844" w:type="pct"/>
        <w:tblInd w:w="414" w:type="dxa"/>
        <w:tblLook w:val="00A0" w:firstRow="1" w:lastRow="0" w:firstColumn="1" w:lastColumn="0" w:noHBand="0" w:noVBand="0"/>
      </w:tblPr>
      <w:tblGrid>
        <w:gridCol w:w="5472"/>
        <w:gridCol w:w="878"/>
        <w:gridCol w:w="1316"/>
        <w:gridCol w:w="305"/>
        <w:gridCol w:w="1334"/>
      </w:tblGrid>
      <w:tr w:rsidR="008D00B9" w:rsidRPr="00E301AC" w14:paraId="05F5B03C" w14:textId="77777777" w:rsidTr="003A07B9">
        <w:trPr>
          <w:trHeight w:val="420"/>
        </w:trPr>
        <w:tc>
          <w:tcPr>
            <w:tcW w:w="2940" w:type="pct"/>
          </w:tcPr>
          <w:p w14:paraId="7F98B6D0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20AA34B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8" w:type="pct"/>
            <w:gridSpan w:val="3"/>
          </w:tcPr>
          <w:p w14:paraId="3CB4FA5E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D00B9" w:rsidRPr="00E301AC" w14:paraId="323D16CC" w14:textId="77777777" w:rsidTr="003A07B9">
        <w:trPr>
          <w:trHeight w:val="420"/>
        </w:trPr>
        <w:tc>
          <w:tcPr>
            <w:tcW w:w="2940" w:type="pct"/>
          </w:tcPr>
          <w:p w14:paraId="3D76973C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09949D6F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8" w:type="pct"/>
            <w:gridSpan w:val="3"/>
          </w:tcPr>
          <w:p w14:paraId="25686D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D00B9" w:rsidRPr="00E301AC" w14:paraId="0F3B7E75" w14:textId="77777777" w:rsidTr="003A07B9">
        <w:trPr>
          <w:trHeight w:val="420"/>
        </w:trPr>
        <w:tc>
          <w:tcPr>
            <w:tcW w:w="2940" w:type="pct"/>
          </w:tcPr>
          <w:p w14:paraId="6CA06766" w14:textId="77777777" w:rsidR="008D00B9" w:rsidRPr="00E301AC" w:rsidRDefault="008D00B9" w:rsidP="00E63EE0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72" w:type="pct"/>
          </w:tcPr>
          <w:p w14:paraId="60ABA558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8" w:type="pct"/>
            <w:gridSpan w:val="3"/>
          </w:tcPr>
          <w:p w14:paraId="33F31363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D00B9" w:rsidRPr="00E301AC" w14:paraId="52DFEFE8" w14:textId="77777777" w:rsidTr="003A07B9">
        <w:trPr>
          <w:trHeight w:val="420"/>
        </w:trPr>
        <w:tc>
          <w:tcPr>
            <w:tcW w:w="2940" w:type="pct"/>
          </w:tcPr>
          <w:p w14:paraId="786EF889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54419C2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</w:tcPr>
          <w:p w14:paraId="74104BB9" w14:textId="6363375E" w:rsidR="008D00B9" w:rsidRPr="00E301AC" w:rsidRDefault="008D00B9" w:rsidP="003A07B9">
            <w:pPr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64" w:type="pct"/>
          </w:tcPr>
          <w:p w14:paraId="3035E3F5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16" w:type="pct"/>
          </w:tcPr>
          <w:p w14:paraId="1E76E946" w14:textId="5FCC260A" w:rsidR="008D00B9" w:rsidRPr="00E301AC" w:rsidRDefault="00EE34B5" w:rsidP="003A07B9">
            <w:pPr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8D00B9" w:rsidRPr="00E301AC" w14:paraId="5B60593C" w14:textId="77777777" w:rsidTr="003A07B9">
        <w:trPr>
          <w:trHeight w:val="420"/>
        </w:trPr>
        <w:tc>
          <w:tcPr>
            <w:tcW w:w="2940" w:type="pct"/>
          </w:tcPr>
          <w:p w14:paraId="068256B3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5144B85D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</w:tcPr>
          <w:p w14:paraId="5461AF7C" w14:textId="0C6946D8" w:rsidR="008D00B9" w:rsidRPr="00E301AC" w:rsidRDefault="0048089D" w:rsidP="003A07B9">
            <w:pPr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64" w:type="pct"/>
          </w:tcPr>
          <w:p w14:paraId="429610DF" w14:textId="77777777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16" w:type="pct"/>
          </w:tcPr>
          <w:p w14:paraId="12121946" w14:textId="21E2F456" w:rsidR="008D00B9" w:rsidRPr="00E301AC" w:rsidRDefault="0048089D" w:rsidP="003A07B9">
            <w:pPr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D00B9" w:rsidRPr="00E301AC" w14:paraId="45263625" w14:textId="77777777" w:rsidTr="003A07B9">
        <w:trPr>
          <w:trHeight w:val="420"/>
        </w:trPr>
        <w:tc>
          <w:tcPr>
            <w:tcW w:w="2940" w:type="pct"/>
          </w:tcPr>
          <w:p w14:paraId="74036A13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42095017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8" w:type="pct"/>
            <w:gridSpan w:val="3"/>
          </w:tcPr>
          <w:p w14:paraId="7A525F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00B9" w:rsidRPr="00E301AC" w14:paraId="4DECB3C6" w14:textId="77777777" w:rsidTr="003A07B9">
        <w:trPr>
          <w:trHeight w:val="420"/>
        </w:trPr>
        <w:tc>
          <w:tcPr>
            <w:tcW w:w="2940" w:type="pct"/>
          </w:tcPr>
          <w:p w14:paraId="65F80D78" w14:textId="77777777" w:rsidR="008D00B9" w:rsidRPr="00E301AC" w:rsidRDefault="008D00B9" w:rsidP="00E63E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72" w:type="pct"/>
          </w:tcPr>
          <w:p w14:paraId="7829A13D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</w:tcPr>
          <w:p w14:paraId="701B898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4" w:type="pct"/>
          </w:tcPr>
          <w:p w14:paraId="6B7827A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</w:tcPr>
          <w:p w14:paraId="7B963E9B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089D" w:rsidRPr="00E301AC" w14:paraId="1909EDB1" w14:textId="77777777" w:rsidTr="003A07B9">
        <w:trPr>
          <w:trHeight w:val="420"/>
        </w:trPr>
        <w:tc>
          <w:tcPr>
            <w:tcW w:w="2940" w:type="pct"/>
          </w:tcPr>
          <w:p w14:paraId="0CB98953" w14:textId="77777777" w:rsidR="0048089D" w:rsidRPr="00E301AC" w:rsidRDefault="0048089D" w:rsidP="004808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72" w:type="pct"/>
          </w:tcPr>
          <w:p w14:paraId="44D5F930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</w:tcPr>
          <w:p w14:paraId="5FC57D94" w14:textId="2233DCFF" w:rsidR="0048089D" w:rsidRPr="00E301AC" w:rsidRDefault="0048089D" w:rsidP="003A07B9">
            <w:pPr>
              <w:tabs>
                <w:tab w:val="decimal" w:pos="6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4" w:type="pct"/>
          </w:tcPr>
          <w:p w14:paraId="366F7A1F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</w:tcPr>
          <w:p w14:paraId="6DACCB8E" w14:textId="60CA271A" w:rsidR="0048089D" w:rsidRPr="00E301AC" w:rsidRDefault="0048089D" w:rsidP="001223F1">
            <w:pPr>
              <w:tabs>
                <w:tab w:val="decimal" w:pos="6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089D" w:rsidRPr="00E301AC" w14:paraId="321C5E3B" w14:textId="77777777" w:rsidTr="003A07B9">
        <w:trPr>
          <w:trHeight w:val="60"/>
        </w:trPr>
        <w:tc>
          <w:tcPr>
            <w:tcW w:w="2940" w:type="pct"/>
          </w:tcPr>
          <w:p w14:paraId="2CF05061" w14:textId="77777777" w:rsidR="0048089D" w:rsidRPr="00E301AC" w:rsidRDefault="0048089D" w:rsidP="004808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1A48721B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684E399E" w14:textId="3AB1E94B" w:rsidR="0048089D" w:rsidRPr="00E301AC" w:rsidRDefault="0048089D" w:rsidP="001223F1">
            <w:pPr>
              <w:tabs>
                <w:tab w:val="decimal" w:pos="6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4" w:type="pct"/>
          </w:tcPr>
          <w:p w14:paraId="1C054B00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121B085C" w14:textId="47940FF2" w:rsidR="0048089D" w:rsidRPr="00AD18D9" w:rsidRDefault="0048089D" w:rsidP="0048089D">
            <w:pPr>
              <w:tabs>
                <w:tab w:val="decimal" w:pos="6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8089D" w:rsidRPr="00E301AC" w14:paraId="0BDAF4F7" w14:textId="77777777" w:rsidTr="003A07B9">
        <w:trPr>
          <w:trHeight w:val="420"/>
        </w:trPr>
        <w:tc>
          <w:tcPr>
            <w:tcW w:w="2940" w:type="pct"/>
          </w:tcPr>
          <w:p w14:paraId="0557C8BE" w14:textId="77777777" w:rsidR="0048089D" w:rsidRPr="00E301AC" w:rsidRDefault="0048089D" w:rsidP="0048089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72" w:type="pct"/>
          </w:tcPr>
          <w:p w14:paraId="13BCC332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</w:tcPr>
          <w:p w14:paraId="4B99020C" w14:textId="77777777" w:rsidR="0048089D" w:rsidRPr="00E301AC" w:rsidRDefault="0048089D" w:rsidP="0048089D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4" w:type="pct"/>
          </w:tcPr>
          <w:p w14:paraId="47F058A1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</w:tcPr>
          <w:p w14:paraId="6A850342" w14:textId="77777777" w:rsidR="0048089D" w:rsidRPr="00E301AC" w:rsidRDefault="0048089D" w:rsidP="0048089D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089D" w:rsidRPr="00E301AC" w14:paraId="7F76A2EA" w14:textId="77777777" w:rsidTr="003A07B9">
        <w:trPr>
          <w:trHeight w:val="420"/>
        </w:trPr>
        <w:tc>
          <w:tcPr>
            <w:tcW w:w="2940" w:type="pct"/>
          </w:tcPr>
          <w:p w14:paraId="69F4501D" w14:textId="77777777" w:rsidR="0048089D" w:rsidRPr="00E301AC" w:rsidRDefault="0048089D" w:rsidP="0048089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72" w:type="pct"/>
          </w:tcPr>
          <w:p w14:paraId="5CB26511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7" w:type="pct"/>
          </w:tcPr>
          <w:p w14:paraId="42DC12AB" w14:textId="74969680" w:rsidR="0048089D" w:rsidRPr="00E301AC" w:rsidRDefault="007C0384" w:rsidP="004E369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03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4,599</w:t>
            </w:r>
          </w:p>
        </w:tc>
        <w:tc>
          <w:tcPr>
            <w:tcW w:w="164" w:type="pct"/>
          </w:tcPr>
          <w:p w14:paraId="0FC50DA1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</w:tcPr>
          <w:p w14:paraId="15A8955C" w14:textId="774668F1" w:rsidR="0048089D" w:rsidRPr="00E301AC" w:rsidRDefault="0048089D" w:rsidP="0048089D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4,064</w:t>
            </w:r>
          </w:p>
        </w:tc>
      </w:tr>
      <w:tr w:rsidR="0048089D" w:rsidRPr="00E301AC" w14:paraId="0C40756D" w14:textId="77777777" w:rsidTr="003A07B9">
        <w:trPr>
          <w:trHeight w:val="420"/>
        </w:trPr>
        <w:tc>
          <w:tcPr>
            <w:tcW w:w="2940" w:type="pct"/>
          </w:tcPr>
          <w:p w14:paraId="0554E991" w14:textId="77777777" w:rsidR="0048089D" w:rsidRPr="00E301AC" w:rsidRDefault="0048089D" w:rsidP="0048089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72" w:type="pct"/>
          </w:tcPr>
          <w:p w14:paraId="25910B36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4867DE8C" w14:textId="4F8A1FD6" w:rsidR="0048089D" w:rsidRPr="00E301AC" w:rsidRDefault="007C0384" w:rsidP="004E369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4,599</w:t>
            </w:r>
          </w:p>
        </w:tc>
        <w:tc>
          <w:tcPr>
            <w:tcW w:w="164" w:type="pct"/>
          </w:tcPr>
          <w:p w14:paraId="53D18915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884DDDF" w14:textId="7CC40CDC" w:rsidR="0048089D" w:rsidRPr="00E301AC" w:rsidRDefault="0048089D" w:rsidP="0048089D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4,064</w:t>
            </w:r>
          </w:p>
        </w:tc>
      </w:tr>
      <w:tr w:rsidR="0048089D" w:rsidRPr="00E301AC" w14:paraId="7F3A300C" w14:textId="77777777" w:rsidTr="003A07B9">
        <w:trPr>
          <w:trHeight w:val="60"/>
        </w:trPr>
        <w:tc>
          <w:tcPr>
            <w:tcW w:w="2940" w:type="pct"/>
          </w:tcPr>
          <w:p w14:paraId="1FE5A008" w14:textId="77777777" w:rsidR="0048089D" w:rsidRPr="00E301AC" w:rsidRDefault="0048089D" w:rsidP="0048089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473906AE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71C22EC1" w14:textId="77777777" w:rsidR="0048089D" w:rsidRPr="00E301AC" w:rsidRDefault="0048089D" w:rsidP="0048089D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4" w:type="pct"/>
          </w:tcPr>
          <w:p w14:paraId="41889162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F3E2C67" w14:textId="77777777" w:rsidR="0048089D" w:rsidRPr="00E301AC" w:rsidRDefault="0048089D" w:rsidP="0048089D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089D" w:rsidRPr="00E301AC" w14:paraId="7E10278C" w14:textId="77777777" w:rsidTr="003A07B9">
        <w:trPr>
          <w:trHeight w:val="420"/>
        </w:trPr>
        <w:tc>
          <w:tcPr>
            <w:tcW w:w="2940" w:type="pct"/>
          </w:tcPr>
          <w:p w14:paraId="76524B3F" w14:textId="623FE5CB" w:rsidR="0048089D" w:rsidRPr="00E301AC" w:rsidRDefault="0048089D" w:rsidP="0048089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72" w:type="pct"/>
          </w:tcPr>
          <w:p w14:paraId="4E1D98B6" w14:textId="77777777" w:rsidR="0048089D" w:rsidRPr="00E301AC" w:rsidRDefault="0048089D" w:rsidP="0048089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60785C73" w14:textId="10F276D6" w:rsidR="0048089D" w:rsidRPr="00E301AC" w:rsidRDefault="007C0384" w:rsidP="004E369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4,599</w:t>
            </w:r>
          </w:p>
        </w:tc>
        <w:tc>
          <w:tcPr>
            <w:tcW w:w="164" w:type="pct"/>
          </w:tcPr>
          <w:p w14:paraId="047F9BEC" w14:textId="77777777" w:rsidR="0048089D" w:rsidRPr="00E301AC" w:rsidRDefault="0048089D" w:rsidP="0048089D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2E8D4EAE" w14:textId="74E53B5E" w:rsidR="0048089D" w:rsidRPr="00E301AC" w:rsidRDefault="0048089D" w:rsidP="0048089D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4,064</w:t>
            </w:r>
          </w:p>
        </w:tc>
      </w:tr>
    </w:tbl>
    <w:p w14:paraId="1D2A6CB2" w14:textId="2124149D" w:rsidR="00F81A6C" w:rsidRDefault="00F81A6C" w:rsidP="008D00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54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574"/>
        <w:gridCol w:w="1184"/>
        <w:gridCol w:w="13"/>
        <w:gridCol w:w="241"/>
        <w:gridCol w:w="13"/>
        <w:gridCol w:w="1310"/>
        <w:gridCol w:w="13"/>
        <w:gridCol w:w="271"/>
        <w:gridCol w:w="13"/>
        <w:gridCol w:w="1141"/>
        <w:gridCol w:w="284"/>
        <w:gridCol w:w="1280"/>
        <w:gridCol w:w="17"/>
      </w:tblGrid>
      <w:tr w:rsidR="008D00B9" w:rsidRPr="00E301AC" w14:paraId="3A1DB6FE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65ADAC00" w14:textId="77777777" w:rsidR="008D00B9" w:rsidRPr="00FD3EC6" w:rsidRDefault="008D00B9" w:rsidP="00E63EE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3090" w:type="pct"/>
            <w:gridSpan w:val="12"/>
            <w:shd w:val="clear" w:color="auto" w:fill="FFFFFF"/>
          </w:tcPr>
          <w:p w14:paraId="52AC614D" w14:textId="77777777" w:rsidR="008D00B9" w:rsidRPr="00E301AC" w:rsidRDefault="008D00B9" w:rsidP="00E63EE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D00B9" w:rsidRPr="00E301AC" w14:paraId="407FF1E0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2101F6F5" w14:textId="3D65C709" w:rsidR="008D00B9" w:rsidRPr="00E301AC" w:rsidRDefault="008D00B9" w:rsidP="00E63EE0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76" w:type="pct"/>
            <w:gridSpan w:val="5"/>
            <w:shd w:val="clear" w:color="auto" w:fill="FFFFFF"/>
          </w:tcPr>
          <w:p w14:paraId="636BCFD2" w14:textId="05B99355" w:rsidR="008D00B9" w:rsidRPr="00E301AC" w:rsidRDefault="00FD3EC6" w:rsidP="00244D9A">
            <w:pPr>
              <w:spacing w:line="240" w:lineRule="auto"/>
              <w:ind w:left="-108" w:right="-13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3A109BAF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62" w:type="pct"/>
            <w:gridSpan w:val="5"/>
            <w:shd w:val="clear" w:color="auto" w:fill="FFFFFF"/>
          </w:tcPr>
          <w:p w14:paraId="2A314DBC" w14:textId="322B0803" w:rsidR="008D00B9" w:rsidRPr="00E301AC" w:rsidRDefault="00ED0821" w:rsidP="00244D9A">
            <w:pPr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D3EC6" w:rsidRPr="00E301AC" w14:paraId="42AF6C25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4056827C" w14:textId="7A749411" w:rsidR="00FD3EC6" w:rsidRPr="00E301AC" w:rsidRDefault="00FD3EC6" w:rsidP="00FD3EC6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76" w:type="pct"/>
            <w:gridSpan w:val="5"/>
            <w:shd w:val="clear" w:color="auto" w:fill="FFFFFF"/>
          </w:tcPr>
          <w:p w14:paraId="51D89B9F" w14:textId="5AB74C3E" w:rsidR="00FD3EC6" w:rsidRPr="00E301AC" w:rsidRDefault="0048089D" w:rsidP="00244D9A">
            <w:pPr>
              <w:spacing w:line="240" w:lineRule="auto"/>
              <w:ind w:left="-108" w:right="-1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7DD71506" w14:textId="77777777" w:rsidR="00FD3EC6" w:rsidRPr="00E301AC" w:rsidRDefault="00FD3EC6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62" w:type="pct"/>
            <w:gridSpan w:val="5"/>
            <w:shd w:val="clear" w:color="auto" w:fill="FFFFFF"/>
          </w:tcPr>
          <w:p w14:paraId="3F4E8775" w14:textId="795D44DA" w:rsidR="00FD3EC6" w:rsidRPr="00E301AC" w:rsidRDefault="0048089D" w:rsidP="00244D9A">
            <w:pPr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FD3EC6" w:rsidRPr="00E301AC" w14:paraId="53BC288B" w14:textId="77777777" w:rsidTr="000538F1">
        <w:trPr>
          <w:trHeight w:val="802"/>
        </w:trPr>
        <w:tc>
          <w:tcPr>
            <w:tcW w:w="1910" w:type="pct"/>
            <w:shd w:val="clear" w:color="auto" w:fill="FFFFFF"/>
          </w:tcPr>
          <w:p w14:paraId="076EEA48" w14:textId="77777777" w:rsidR="008D00B9" w:rsidRPr="00E301AC" w:rsidRDefault="008D00B9" w:rsidP="00E63E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FFFFFF"/>
          </w:tcPr>
          <w:p w14:paraId="451E7FB5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61B65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7125C6F5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shd w:val="clear" w:color="auto" w:fill="FFFFFF"/>
          </w:tcPr>
          <w:p w14:paraId="514E99F7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758766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6AD838C2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0406491D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2FA0E6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2" w:type="pct"/>
            <w:shd w:val="clear" w:color="auto" w:fill="FFFFFF"/>
          </w:tcPr>
          <w:p w14:paraId="3E3C5658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shd w:val="clear" w:color="auto" w:fill="FFFFFF"/>
          </w:tcPr>
          <w:p w14:paraId="2BC9500E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10E208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089D" w:rsidRPr="00E301AC" w14:paraId="2889D669" w14:textId="77777777" w:rsidTr="000538F1">
        <w:trPr>
          <w:trHeight w:val="406"/>
        </w:trPr>
        <w:tc>
          <w:tcPr>
            <w:tcW w:w="1910" w:type="pct"/>
            <w:shd w:val="clear" w:color="auto" w:fill="FFFFFF"/>
          </w:tcPr>
          <w:p w14:paraId="746C3BF4" w14:textId="42A4251D" w:rsidR="0048089D" w:rsidRPr="00E301AC" w:rsidRDefault="0048089D" w:rsidP="004808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3" w:type="pct"/>
            <w:shd w:val="clear" w:color="auto" w:fill="FFFFFF"/>
          </w:tcPr>
          <w:p w14:paraId="7744E936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29B3BA46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FDDA6E" w14:textId="154182C4" w:rsidR="0048089D" w:rsidRPr="00E301AC" w:rsidRDefault="007C0384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(44,657)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1BB1A759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096DBEB4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  <w:shd w:val="clear" w:color="auto" w:fill="FFFFFF"/>
          </w:tcPr>
          <w:p w14:paraId="5239A9CD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33EFF9" w14:textId="04A79959" w:rsidR="0048089D" w:rsidRPr="00E301AC" w:rsidRDefault="0048089D" w:rsidP="003A321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089D" w:rsidRPr="00E301AC" w14:paraId="44F2DB07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4AF34167" w14:textId="77777777" w:rsidR="0048089D" w:rsidRPr="00E301AC" w:rsidRDefault="0048089D" w:rsidP="004808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3" w:type="pct"/>
            <w:shd w:val="clear" w:color="auto" w:fill="FFFFFF"/>
          </w:tcPr>
          <w:p w14:paraId="7120DC4A" w14:textId="4883EE26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14AFF4DA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D510D50" w14:textId="393BA91B" w:rsidR="0048089D" w:rsidRPr="00E301AC" w:rsidRDefault="007C0384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(8,931)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69787FCA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4ECB5E65" w14:textId="44B8A2D0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2" w:type="pct"/>
            <w:shd w:val="clear" w:color="auto" w:fill="FFFFFF"/>
          </w:tcPr>
          <w:p w14:paraId="6AF125C0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422784" w14:textId="17C8B86C" w:rsidR="0048089D" w:rsidRPr="00E301AC" w:rsidRDefault="0048089D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8089D" w:rsidRPr="00E301AC" w14:paraId="5FE6D988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09151502" w14:textId="74FFB73B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 w:rsidR="007C0384">
              <w:rPr>
                <w:rFonts w:asciiTheme="majorBidi" w:hAnsiTheme="majorBidi" w:hint="cs"/>
                <w:sz w:val="30"/>
                <w:szCs w:val="30"/>
                <w:cs/>
              </w:rPr>
              <w:t xml:space="preserve"> (กำไร) </w:t>
            </w: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ขาดทุนของบริษัทร่วมที่ใช้วิธีส่วนได้เสีย</w:t>
            </w:r>
          </w:p>
        </w:tc>
        <w:tc>
          <w:tcPr>
            <w:tcW w:w="633" w:type="pct"/>
            <w:shd w:val="clear" w:color="auto" w:fill="FFFFFF"/>
          </w:tcPr>
          <w:p w14:paraId="08D3A8EC" w14:textId="77777777" w:rsidR="0048089D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3B042C3E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shd w:val="clear" w:color="auto" w:fill="FFFFFF"/>
            <w:vAlign w:val="bottom"/>
          </w:tcPr>
          <w:p w14:paraId="2A221D71" w14:textId="5B789CA7" w:rsidR="0048089D" w:rsidRPr="00F81A6C" w:rsidRDefault="007C0384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0C447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79D0467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462D7D28" w14:textId="77777777" w:rsidR="0048089D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shd w:val="clear" w:color="auto" w:fill="FFFFFF"/>
          </w:tcPr>
          <w:p w14:paraId="5A274DA8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shd w:val="clear" w:color="auto" w:fill="FFFFFF"/>
            <w:vAlign w:val="bottom"/>
          </w:tcPr>
          <w:p w14:paraId="30DB15FA" w14:textId="185DED89" w:rsidR="0048089D" w:rsidRPr="00FD3EC6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202</w:t>
            </w:r>
          </w:p>
        </w:tc>
      </w:tr>
      <w:tr w:rsidR="0048089D" w:rsidRPr="00E301AC" w14:paraId="25A60804" w14:textId="77777777" w:rsidTr="000538F1">
        <w:trPr>
          <w:trHeight w:val="406"/>
        </w:trPr>
        <w:tc>
          <w:tcPr>
            <w:tcW w:w="1910" w:type="pct"/>
            <w:shd w:val="clear" w:color="auto" w:fill="FFFFFF"/>
          </w:tcPr>
          <w:p w14:paraId="33C980D9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33" w:type="pct"/>
          </w:tcPr>
          <w:p w14:paraId="5460CE7C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0DE5A18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</w:tcPr>
          <w:p w14:paraId="0D33058A" w14:textId="2AD1B35B" w:rsidR="0048089D" w:rsidRPr="00D33187" w:rsidRDefault="007C0384" w:rsidP="0048089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79684929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30CB956B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0D2FF687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shd w:val="clear" w:color="auto" w:fill="FFFFFF"/>
          </w:tcPr>
          <w:p w14:paraId="0411458E" w14:textId="4C3DC081" w:rsidR="0048089D" w:rsidRPr="00E301AC" w:rsidRDefault="0048089D" w:rsidP="0048089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48089D" w:rsidRPr="00E301AC" w14:paraId="32C3571F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6D8E5A77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33" w:type="pct"/>
          </w:tcPr>
          <w:p w14:paraId="09317F58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AEF0D0A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</w:tcPr>
          <w:p w14:paraId="4FD409B4" w14:textId="40BC0938" w:rsidR="0048089D" w:rsidRPr="00E301AC" w:rsidRDefault="007C0384" w:rsidP="004808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(14)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14852CC3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5412FDAB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779A783D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shd w:val="clear" w:color="auto" w:fill="FFFFFF"/>
          </w:tcPr>
          <w:p w14:paraId="7C03A44F" w14:textId="13C3D1ED" w:rsidR="0048089D" w:rsidRPr="00E301AC" w:rsidRDefault="0048089D" w:rsidP="0048089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</w:tr>
      <w:tr w:rsidR="0048089D" w:rsidRPr="00E301AC" w14:paraId="50E1B7C2" w14:textId="77777777" w:rsidTr="000538F1">
        <w:trPr>
          <w:trHeight w:val="406"/>
        </w:trPr>
        <w:tc>
          <w:tcPr>
            <w:tcW w:w="1910" w:type="pct"/>
            <w:shd w:val="clear" w:color="auto" w:fill="FFFFFF"/>
          </w:tcPr>
          <w:p w14:paraId="0AF213CF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3" w:type="pct"/>
          </w:tcPr>
          <w:p w14:paraId="03EEB3FC" w14:textId="1EBA4A2D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77B7E78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</w:tcPr>
          <w:p w14:paraId="57AFBD13" w14:textId="0CDFBAC0" w:rsidR="0048089D" w:rsidRPr="00E301AC" w:rsidRDefault="007C0384" w:rsidP="00244D9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496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0BF568E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60C742EF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575FA7C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shd w:val="clear" w:color="auto" w:fill="FFFFFF"/>
          </w:tcPr>
          <w:p w14:paraId="0BB59A00" w14:textId="48B9D6DA" w:rsidR="0048089D" w:rsidRPr="00E301AC" w:rsidRDefault="0048089D" w:rsidP="0048089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48089D" w:rsidRPr="00E301AC" w14:paraId="7482D00C" w14:textId="77777777" w:rsidTr="000538F1">
        <w:trPr>
          <w:trHeight w:val="406"/>
        </w:trPr>
        <w:tc>
          <w:tcPr>
            <w:tcW w:w="1910" w:type="pct"/>
            <w:shd w:val="clear" w:color="auto" w:fill="FFFFFF"/>
          </w:tcPr>
          <w:p w14:paraId="6BFA6BA8" w14:textId="614A5ED4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3" w:type="pct"/>
          </w:tcPr>
          <w:p w14:paraId="0100F469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1CAD14AC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vAlign w:val="bottom"/>
          </w:tcPr>
          <w:p w14:paraId="36FECAA0" w14:textId="613E1AA0" w:rsidR="0048089D" w:rsidRPr="00440CFA" w:rsidRDefault="007C0384" w:rsidP="004808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</w:t>
            </w:r>
            <w:r w:rsidRPr="007C0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C038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055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67B02DA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FFFFFF"/>
          </w:tcPr>
          <w:p w14:paraId="6CD574BA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53EC01D3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shd w:val="clear" w:color="auto" w:fill="FFFFFF"/>
            <w:vAlign w:val="bottom"/>
          </w:tcPr>
          <w:p w14:paraId="200ED80B" w14:textId="6FF6C773" w:rsidR="0048089D" w:rsidRPr="007569E9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3,433</w:t>
            </w:r>
          </w:p>
        </w:tc>
      </w:tr>
      <w:tr w:rsidR="0048089D" w:rsidRPr="00E301AC" w14:paraId="30E11559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7E536B6F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14D78FC" w14:textId="7D9E390A" w:rsidR="0048089D" w:rsidRPr="00FD3EC6" w:rsidRDefault="007C0384" w:rsidP="0048089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03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(10.30)</w:t>
            </w:r>
          </w:p>
        </w:tc>
        <w:tc>
          <w:tcPr>
            <w:tcW w:w="136" w:type="pct"/>
            <w:gridSpan w:val="2"/>
          </w:tcPr>
          <w:p w14:paraId="74273888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0A335" w14:textId="5D397D5C" w:rsidR="0048089D" w:rsidRPr="00E301AC" w:rsidRDefault="007C0384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7C03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038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599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5671EE03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C4C70C" w14:textId="5D7698AD" w:rsidR="0048089D" w:rsidRPr="00E301AC" w:rsidRDefault="0048089D" w:rsidP="0048089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25)</w:t>
            </w:r>
          </w:p>
        </w:tc>
        <w:tc>
          <w:tcPr>
            <w:tcW w:w="152" w:type="pct"/>
            <w:shd w:val="clear" w:color="auto" w:fill="FFFFFF"/>
          </w:tcPr>
          <w:p w14:paraId="77150F04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DEE0FCD" w14:textId="3A10016E" w:rsidR="0048089D" w:rsidRPr="00ED0821" w:rsidRDefault="0048089D" w:rsidP="00244D9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4,064</w:t>
            </w:r>
          </w:p>
        </w:tc>
      </w:tr>
      <w:tr w:rsidR="00D33187" w:rsidRPr="00E301AC" w14:paraId="57930BCB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4D4BA13D" w14:textId="77777777" w:rsidR="00D33187" w:rsidRPr="00E301AC" w:rsidRDefault="00D33187" w:rsidP="00D3318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9758749" w14:textId="77777777" w:rsidR="00D33187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gridSpan w:val="2"/>
          </w:tcPr>
          <w:p w14:paraId="5CD3EB76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48FCF5F1" w14:textId="77777777" w:rsidR="00D33187" w:rsidRPr="00FD3EC6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2"/>
            <w:shd w:val="clear" w:color="auto" w:fill="FFFFFF"/>
          </w:tcPr>
          <w:p w14:paraId="2B7403DB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</w:tcPr>
          <w:p w14:paraId="1CC4B237" w14:textId="77777777" w:rsidR="00D33187" w:rsidRDefault="00D33187" w:rsidP="00D3318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40F5B0A9" w14:textId="77777777" w:rsidR="00D33187" w:rsidRPr="00E301AC" w:rsidRDefault="00D33187" w:rsidP="00D3318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C872494" w14:textId="6DB4C3EB" w:rsidR="00D33187" w:rsidRPr="00ED0821" w:rsidRDefault="00D33187" w:rsidP="00D3318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33187" w:rsidRPr="00E301AC" w14:paraId="00690DF3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60B973B2" w14:textId="58978E73" w:rsidR="00D33187" w:rsidRPr="00FD3EC6" w:rsidRDefault="00D33187" w:rsidP="00D3318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090" w:type="pct"/>
            <w:gridSpan w:val="12"/>
            <w:shd w:val="clear" w:color="auto" w:fill="FFFFFF"/>
          </w:tcPr>
          <w:p w14:paraId="459857B1" w14:textId="193BFFFB" w:rsidR="00D33187" w:rsidRPr="00E301AC" w:rsidRDefault="00D33187" w:rsidP="00D3318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187" w:rsidRPr="00E301AC" w14:paraId="5E85E9DB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5948E54A" w14:textId="77777777" w:rsidR="00D33187" w:rsidRPr="00E301AC" w:rsidRDefault="00D33187" w:rsidP="00D3318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83" w:type="pct"/>
            <w:gridSpan w:val="6"/>
            <w:shd w:val="clear" w:color="auto" w:fill="FFFFFF"/>
          </w:tcPr>
          <w:p w14:paraId="5C9122B2" w14:textId="77777777" w:rsidR="00D33187" w:rsidRPr="00E301AC" w:rsidRDefault="00D33187" w:rsidP="00244D9A">
            <w:pPr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46ECF495" w14:textId="77777777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5" w:type="pct"/>
            <w:gridSpan w:val="4"/>
            <w:shd w:val="clear" w:color="auto" w:fill="FFFFFF"/>
          </w:tcPr>
          <w:p w14:paraId="0B6FE3E1" w14:textId="08E38E41" w:rsidR="00D33187" w:rsidRPr="00E301AC" w:rsidRDefault="00D33187" w:rsidP="00244D9A">
            <w:pPr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D33187" w:rsidRPr="00E301AC" w14:paraId="428F6E61" w14:textId="77777777" w:rsidTr="000538F1">
        <w:trPr>
          <w:trHeight w:val="415"/>
        </w:trPr>
        <w:tc>
          <w:tcPr>
            <w:tcW w:w="1910" w:type="pct"/>
            <w:shd w:val="clear" w:color="auto" w:fill="FFFFFF"/>
          </w:tcPr>
          <w:p w14:paraId="52695C76" w14:textId="77777777" w:rsidR="00D33187" w:rsidRPr="00E301AC" w:rsidRDefault="00D33187" w:rsidP="00D33187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83" w:type="pct"/>
            <w:gridSpan w:val="6"/>
            <w:shd w:val="clear" w:color="auto" w:fill="FFFFFF"/>
          </w:tcPr>
          <w:p w14:paraId="2F0CF5E8" w14:textId="7E562C81" w:rsidR="00D33187" w:rsidRPr="00E301AC" w:rsidRDefault="0048089D" w:rsidP="00244D9A">
            <w:pPr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1F42935C" w14:textId="77777777" w:rsidR="00D33187" w:rsidRPr="00E301AC" w:rsidRDefault="00D33187" w:rsidP="00D3318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5" w:type="pct"/>
            <w:gridSpan w:val="4"/>
            <w:shd w:val="clear" w:color="auto" w:fill="FFFFFF"/>
          </w:tcPr>
          <w:p w14:paraId="581BEE3D" w14:textId="69647BB7" w:rsidR="00D33187" w:rsidRPr="00E301AC" w:rsidRDefault="0048089D" w:rsidP="00244D9A">
            <w:pPr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D33187" w:rsidRPr="00E301AC" w14:paraId="06E5DCE0" w14:textId="77777777" w:rsidTr="000538F1">
        <w:trPr>
          <w:gridAfter w:val="1"/>
          <w:wAfter w:w="9" w:type="pct"/>
          <w:trHeight w:val="802"/>
        </w:trPr>
        <w:tc>
          <w:tcPr>
            <w:tcW w:w="1910" w:type="pct"/>
            <w:shd w:val="clear" w:color="auto" w:fill="FFFFFF"/>
          </w:tcPr>
          <w:p w14:paraId="138A5F60" w14:textId="77777777" w:rsidR="00D33187" w:rsidRPr="00E301AC" w:rsidRDefault="00D33187" w:rsidP="00D331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FFFFFF"/>
          </w:tcPr>
          <w:p w14:paraId="3E799B13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A3F0064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3DFEEA06" w14:textId="77777777" w:rsidR="00D33187" w:rsidRPr="00E301AC" w:rsidRDefault="00D33187" w:rsidP="00D3318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shd w:val="clear" w:color="auto" w:fill="FFFFFF"/>
          </w:tcPr>
          <w:p w14:paraId="7764BF05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0110A9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16E90853" w14:textId="77777777" w:rsidR="00D33187" w:rsidRPr="00E301AC" w:rsidRDefault="00D33187" w:rsidP="00D3318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04F12568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34C4AC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2" w:type="pct"/>
            <w:shd w:val="clear" w:color="auto" w:fill="FFFFFF"/>
          </w:tcPr>
          <w:p w14:paraId="2D69D5AC" w14:textId="77777777" w:rsidR="00D33187" w:rsidRPr="00E301AC" w:rsidRDefault="00D33187" w:rsidP="00D3318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5037037F" w14:textId="0A51E7B9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8DFB12" w14:textId="77777777" w:rsidR="00D33187" w:rsidRPr="00E301AC" w:rsidRDefault="00D33187" w:rsidP="00D331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089D" w:rsidRPr="00E301AC" w14:paraId="428DC3C0" w14:textId="77777777" w:rsidTr="000538F1">
        <w:trPr>
          <w:gridAfter w:val="1"/>
          <w:wAfter w:w="9" w:type="pct"/>
          <w:trHeight w:val="406"/>
        </w:trPr>
        <w:tc>
          <w:tcPr>
            <w:tcW w:w="1910" w:type="pct"/>
            <w:shd w:val="clear" w:color="auto" w:fill="FFFFFF"/>
          </w:tcPr>
          <w:p w14:paraId="3B57301A" w14:textId="60096200" w:rsidR="0048089D" w:rsidRPr="00E301AC" w:rsidRDefault="0048089D" w:rsidP="004808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F4554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45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40" w:type="pct"/>
            <w:gridSpan w:val="2"/>
            <w:shd w:val="clear" w:color="auto" w:fill="FFFFFF"/>
          </w:tcPr>
          <w:p w14:paraId="1ADD2E2A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  <w:gridSpan w:val="2"/>
            <w:shd w:val="clear" w:color="auto" w:fill="FFFFFF"/>
          </w:tcPr>
          <w:p w14:paraId="3240B722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BE5DD4" w14:textId="0797AD9F" w:rsidR="0048089D" w:rsidRPr="00E301AC" w:rsidRDefault="007C0384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(44,673)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5D227CFC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0F21A9D7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  <w:shd w:val="clear" w:color="auto" w:fill="FFFFFF"/>
          </w:tcPr>
          <w:p w14:paraId="197D4BDD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/>
          </w:tcPr>
          <w:p w14:paraId="76D41DF2" w14:textId="4F435C4A" w:rsidR="0048089D" w:rsidRPr="00E301AC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48089D" w:rsidRPr="00E301AC" w14:paraId="6256407E" w14:textId="77777777" w:rsidTr="000538F1">
        <w:trPr>
          <w:gridAfter w:val="1"/>
          <w:wAfter w:w="9" w:type="pct"/>
          <w:trHeight w:val="415"/>
        </w:trPr>
        <w:tc>
          <w:tcPr>
            <w:tcW w:w="1910" w:type="pct"/>
            <w:shd w:val="clear" w:color="auto" w:fill="FFFFFF"/>
          </w:tcPr>
          <w:p w14:paraId="539B79E3" w14:textId="77777777" w:rsidR="0048089D" w:rsidRPr="00E301AC" w:rsidRDefault="0048089D" w:rsidP="004808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40" w:type="pct"/>
            <w:gridSpan w:val="2"/>
            <w:shd w:val="clear" w:color="auto" w:fill="FFFFFF"/>
          </w:tcPr>
          <w:p w14:paraId="0E9FCAD7" w14:textId="6D9796FA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6" w:type="pct"/>
            <w:gridSpan w:val="2"/>
            <w:shd w:val="clear" w:color="auto" w:fill="FFFFFF"/>
          </w:tcPr>
          <w:p w14:paraId="233557A0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6F4D78" w14:textId="07AA2521" w:rsidR="0048089D" w:rsidRPr="00E301AC" w:rsidRDefault="007C0384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(8,935)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58FBE536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529522AE" w14:textId="4981CC28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2" w:type="pct"/>
            <w:shd w:val="clear" w:color="auto" w:fill="FFFFFF"/>
          </w:tcPr>
          <w:p w14:paraId="3E6053CA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/>
          </w:tcPr>
          <w:p w14:paraId="107B396A" w14:textId="7245CADC" w:rsidR="0048089D" w:rsidRPr="00E301AC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</w:tr>
      <w:tr w:rsidR="0048089D" w:rsidRPr="00E301AC" w14:paraId="6E53E6BC" w14:textId="77777777" w:rsidTr="000538F1">
        <w:trPr>
          <w:gridAfter w:val="1"/>
          <w:wAfter w:w="9" w:type="pct"/>
          <w:trHeight w:val="406"/>
        </w:trPr>
        <w:tc>
          <w:tcPr>
            <w:tcW w:w="1910" w:type="pct"/>
            <w:shd w:val="clear" w:color="auto" w:fill="FFFFFF"/>
          </w:tcPr>
          <w:p w14:paraId="21F50954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40" w:type="pct"/>
            <w:gridSpan w:val="2"/>
          </w:tcPr>
          <w:p w14:paraId="5073900A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C69B622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</w:tcPr>
          <w:p w14:paraId="7E7D22C5" w14:textId="14DD441C" w:rsidR="0048089D" w:rsidRPr="00E301AC" w:rsidRDefault="007C0384" w:rsidP="0048089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3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21ABD97A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58C2E52D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47DED09B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49F59B4E" w14:textId="04A443D8" w:rsidR="0048089D" w:rsidRPr="00E301AC" w:rsidRDefault="0048089D" w:rsidP="0048089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48089D" w:rsidRPr="00E301AC" w14:paraId="25DE7743" w14:textId="77777777" w:rsidTr="000538F1">
        <w:trPr>
          <w:gridAfter w:val="1"/>
          <w:wAfter w:w="9" w:type="pct"/>
          <w:trHeight w:val="415"/>
        </w:trPr>
        <w:tc>
          <w:tcPr>
            <w:tcW w:w="1910" w:type="pct"/>
            <w:shd w:val="clear" w:color="auto" w:fill="FFFFFF"/>
          </w:tcPr>
          <w:p w14:paraId="23C7AD9D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40" w:type="pct"/>
            <w:gridSpan w:val="2"/>
          </w:tcPr>
          <w:p w14:paraId="3E5C287E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08A360C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</w:tcPr>
          <w:p w14:paraId="0148671E" w14:textId="61F9C901" w:rsidR="0048089D" w:rsidRPr="00E301AC" w:rsidRDefault="008C6ABA" w:rsidP="004808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6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51A8AE02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4F2860D6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5B17DC70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3D70A7B4" w14:textId="1321169B" w:rsidR="0048089D" w:rsidRPr="00E301AC" w:rsidRDefault="0048089D" w:rsidP="0048089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</w:tr>
      <w:tr w:rsidR="0048089D" w:rsidRPr="00E301AC" w14:paraId="7028E598" w14:textId="77777777" w:rsidTr="000538F1">
        <w:trPr>
          <w:gridAfter w:val="1"/>
          <w:wAfter w:w="9" w:type="pct"/>
          <w:trHeight w:val="406"/>
        </w:trPr>
        <w:tc>
          <w:tcPr>
            <w:tcW w:w="1910" w:type="pct"/>
            <w:shd w:val="clear" w:color="auto" w:fill="FFFFFF"/>
          </w:tcPr>
          <w:p w14:paraId="62921B22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40" w:type="pct"/>
            <w:gridSpan w:val="2"/>
          </w:tcPr>
          <w:p w14:paraId="1A27C05E" w14:textId="0D4BA4DA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20BA7E6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</w:tcPr>
          <w:p w14:paraId="1434DC8D" w14:textId="60120448" w:rsidR="0048089D" w:rsidRPr="00E301AC" w:rsidRDefault="008C6ABA" w:rsidP="004808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6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4AFDD754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073A94A6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6D6563B1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65AE70C3" w14:textId="29B24347" w:rsidR="0048089D" w:rsidRPr="00E301AC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48089D" w:rsidRPr="00E301AC" w14:paraId="45ECCA64" w14:textId="77777777" w:rsidTr="000538F1">
        <w:trPr>
          <w:gridAfter w:val="1"/>
          <w:wAfter w:w="9" w:type="pct"/>
          <w:trHeight w:val="406"/>
        </w:trPr>
        <w:tc>
          <w:tcPr>
            <w:tcW w:w="1910" w:type="pct"/>
            <w:shd w:val="clear" w:color="auto" w:fill="FFFFFF"/>
          </w:tcPr>
          <w:p w14:paraId="4937FE2B" w14:textId="793B2612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40" w:type="pct"/>
            <w:gridSpan w:val="2"/>
          </w:tcPr>
          <w:p w14:paraId="041E8866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2635D31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vAlign w:val="bottom"/>
          </w:tcPr>
          <w:p w14:paraId="58FAD3C0" w14:textId="2EBF4810" w:rsidR="0048089D" w:rsidRPr="00FD3EC6" w:rsidRDefault="008C6ABA" w:rsidP="004808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6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13,055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299A5A5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FFFFFF"/>
          </w:tcPr>
          <w:p w14:paraId="2189BE63" w14:textId="77777777" w:rsidR="0048089D" w:rsidRPr="00E301AC" w:rsidRDefault="0048089D" w:rsidP="004808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FFFFFF"/>
          </w:tcPr>
          <w:p w14:paraId="3C59A791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  <w:vAlign w:val="bottom"/>
          </w:tcPr>
          <w:p w14:paraId="567E4A14" w14:textId="42D1B1BC" w:rsidR="0048089D" w:rsidRPr="001A1804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3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3,433</w:t>
            </w:r>
          </w:p>
        </w:tc>
      </w:tr>
      <w:tr w:rsidR="0048089D" w:rsidRPr="00E301AC" w14:paraId="12075813" w14:textId="77777777" w:rsidTr="000538F1">
        <w:trPr>
          <w:gridAfter w:val="1"/>
          <w:wAfter w:w="9" w:type="pct"/>
          <w:trHeight w:val="415"/>
        </w:trPr>
        <w:tc>
          <w:tcPr>
            <w:tcW w:w="1910" w:type="pct"/>
            <w:shd w:val="clear" w:color="auto" w:fill="FFFFFF"/>
          </w:tcPr>
          <w:p w14:paraId="6BFCE29D" w14:textId="77777777" w:rsidR="0048089D" w:rsidRPr="00E301AC" w:rsidRDefault="0048089D" w:rsidP="0048089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E9E8A" w14:textId="49B1238D" w:rsidR="0048089D" w:rsidRPr="00FD3EC6" w:rsidRDefault="008C6ABA" w:rsidP="0048089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6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(10.29)</w:t>
            </w:r>
          </w:p>
        </w:tc>
        <w:tc>
          <w:tcPr>
            <w:tcW w:w="136" w:type="pct"/>
            <w:gridSpan w:val="2"/>
          </w:tcPr>
          <w:p w14:paraId="7D64F78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7A2A94" w14:textId="2B9FBC13" w:rsidR="0048089D" w:rsidRPr="00E301AC" w:rsidRDefault="008C6ABA" w:rsidP="004808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C6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4,599</w:t>
            </w:r>
          </w:p>
        </w:tc>
        <w:tc>
          <w:tcPr>
            <w:tcW w:w="152" w:type="pct"/>
            <w:gridSpan w:val="2"/>
            <w:shd w:val="clear" w:color="auto" w:fill="FFFFFF"/>
          </w:tcPr>
          <w:p w14:paraId="5AC02C88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9794329" w14:textId="628EFB2A" w:rsidR="0048089D" w:rsidRPr="00E301AC" w:rsidRDefault="0048089D" w:rsidP="0048089D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D33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152" w:type="pct"/>
            <w:shd w:val="clear" w:color="auto" w:fill="FFFFFF"/>
          </w:tcPr>
          <w:p w14:paraId="5C1248FF" w14:textId="77777777" w:rsidR="0048089D" w:rsidRPr="00E301AC" w:rsidRDefault="0048089D" w:rsidP="004808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8734F4" w14:textId="62E99182" w:rsidR="0048089D" w:rsidRPr="00E301AC" w:rsidRDefault="0048089D" w:rsidP="003A321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4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4,064</w:t>
            </w:r>
          </w:p>
        </w:tc>
      </w:tr>
    </w:tbl>
    <w:p w14:paraId="4123CE90" w14:textId="2B17FA18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A0DAA" w:rsidSect="00653BF4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571519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571519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7151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57151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571519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571519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71519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571519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571519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571519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vAlign w:val="bottom"/>
          </w:tcPr>
          <w:p w14:paraId="4313BFEE" w14:textId="005892FE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480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0257" w:type="dxa"/>
            <w:gridSpan w:val="11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3F98" w:rsidRPr="00046328" w14:paraId="44C654BE" w14:textId="77777777" w:rsidTr="00AF2E24">
        <w:tc>
          <w:tcPr>
            <w:tcW w:w="3870" w:type="dxa"/>
          </w:tcPr>
          <w:p w14:paraId="129FE02E" w14:textId="63285CBD" w:rsidR="00293F98" w:rsidRPr="00046328" w:rsidRDefault="00293F98" w:rsidP="00293F9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</w:tcPr>
          <w:p w14:paraId="1A6801A1" w14:textId="4AFAD370" w:rsidR="00293F98" w:rsidRPr="003307A0" w:rsidRDefault="008C6ABA" w:rsidP="00293F98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  <w:lang w:val="en-US"/>
              </w:rPr>
              <w:t>2,650,848</w:t>
            </w:r>
          </w:p>
        </w:tc>
        <w:tc>
          <w:tcPr>
            <w:tcW w:w="236" w:type="dxa"/>
          </w:tcPr>
          <w:p w14:paraId="23134AD1" w14:textId="77777777" w:rsidR="00293F98" w:rsidRPr="00631BC8" w:rsidRDefault="00293F98" w:rsidP="00293F9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3629F8C9" w14:textId="1B33168D" w:rsidR="00293F98" w:rsidRPr="00631BC8" w:rsidRDefault="008C6ABA" w:rsidP="00293F9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2,650,848</w:t>
            </w:r>
          </w:p>
        </w:tc>
        <w:tc>
          <w:tcPr>
            <w:tcW w:w="236" w:type="dxa"/>
          </w:tcPr>
          <w:p w14:paraId="033A0E17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375D378A" w:rsidR="00293F98" w:rsidRPr="00631BC8" w:rsidRDefault="008C6ABA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36" w:type="dxa"/>
          </w:tcPr>
          <w:p w14:paraId="2CD4E7A8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61E516DD" w:rsidR="00293F98" w:rsidRPr="00631BC8" w:rsidRDefault="008C6ABA" w:rsidP="00293F9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293F98" w:rsidRPr="00631BC8" w:rsidRDefault="00293F98" w:rsidP="00293F9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5B481D5F" w:rsidR="00293F98" w:rsidRPr="00631BC8" w:rsidRDefault="008C6ABA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2,650,148</w:t>
            </w:r>
          </w:p>
        </w:tc>
        <w:tc>
          <w:tcPr>
            <w:tcW w:w="270" w:type="dxa"/>
          </w:tcPr>
          <w:p w14:paraId="6704B622" w14:textId="77777777" w:rsidR="00293F98" w:rsidRPr="00631BC8" w:rsidRDefault="00293F98" w:rsidP="00293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3ACC2579" w14:textId="60D6353C" w:rsidR="00293F98" w:rsidRPr="00631BC8" w:rsidRDefault="008C6ABA" w:rsidP="00293F9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2,650,848</w:t>
            </w:r>
          </w:p>
        </w:tc>
      </w:tr>
      <w:tr w:rsidR="00E011DE" w:rsidRPr="00046328" w14:paraId="1E62BEEB" w14:textId="77777777" w:rsidTr="00AF2E24">
        <w:tc>
          <w:tcPr>
            <w:tcW w:w="3870" w:type="dxa"/>
          </w:tcPr>
          <w:p w14:paraId="07ADE94C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</w:tcPr>
          <w:p w14:paraId="35DBCE25" w14:textId="28DBAB34" w:rsidR="00E011DE" w:rsidRPr="00631BC8" w:rsidRDefault="008C6ABA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2,650,848</w:t>
            </w:r>
          </w:p>
        </w:tc>
        <w:tc>
          <w:tcPr>
            <w:tcW w:w="236" w:type="dxa"/>
          </w:tcPr>
          <w:p w14:paraId="4C802A7F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BEB27CB" w14:textId="1D54FE76" w:rsidR="00E011DE" w:rsidRPr="00631BC8" w:rsidRDefault="008C6ABA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2,650,848</w:t>
            </w:r>
          </w:p>
        </w:tc>
        <w:tc>
          <w:tcPr>
            <w:tcW w:w="236" w:type="dxa"/>
          </w:tcPr>
          <w:p w14:paraId="376298E6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50C7DC7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vAlign w:val="bottom"/>
          </w:tcPr>
          <w:p w14:paraId="549553B5" w14:textId="1B90BF8F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80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0257" w:type="dxa"/>
            <w:gridSpan w:val="11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32AF" w:rsidRPr="00046328" w14:paraId="252F6932" w14:textId="77777777" w:rsidTr="00AF2E24">
        <w:tc>
          <w:tcPr>
            <w:tcW w:w="3870" w:type="dxa"/>
          </w:tcPr>
          <w:p w14:paraId="7FF8458B" w14:textId="00BAF909" w:rsidR="00D332AF" w:rsidRPr="00046328" w:rsidRDefault="00D332AF" w:rsidP="00D332A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</w:tcPr>
          <w:p w14:paraId="7290F0B6" w14:textId="4723BFAB" w:rsidR="00D332AF" w:rsidRPr="00631BC8" w:rsidRDefault="008C6ABA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3D6F62D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752F9B28" w14:textId="3E305DE9" w:rsidR="00D332AF" w:rsidRPr="00631BC8" w:rsidRDefault="008C6ABA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3E60518E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4F4A7DE9" w:rsidR="00D332AF" w:rsidRPr="00631BC8" w:rsidRDefault="008C6ABA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0C2639A7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77CD4083" w:rsidR="00D332AF" w:rsidRPr="00631BC8" w:rsidRDefault="008C6ABA" w:rsidP="00651E2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CF0F760" w:rsidR="00D332AF" w:rsidRPr="00631BC8" w:rsidRDefault="008C6ABA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  <w:lang w:bidi="th-TH"/>
              </w:rPr>
              <w:t>3,381,691</w:t>
            </w:r>
          </w:p>
        </w:tc>
        <w:tc>
          <w:tcPr>
            <w:tcW w:w="270" w:type="dxa"/>
          </w:tcPr>
          <w:p w14:paraId="4AFE2D4B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141C8538" w14:textId="31ECBDC1" w:rsidR="00D332AF" w:rsidRPr="00631BC8" w:rsidRDefault="008C6ABA" w:rsidP="00D332A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sz w:val="30"/>
                <w:szCs w:val="30"/>
              </w:rPr>
              <w:t>3,382,382</w:t>
            </w:r>
          </w:p>
        </w:tc>
      </w:tr>
      <w:tr w:rsidR="00D332AF" w:rsidRPr="00046328" w14:paraId="45B1EB51" w14:textId="77777777" w:rsidTr="00AF2E24">
        <w:tc>
          <w:tcPr>
            <w:tcW w:w="3870" w:type="dxa"/>
          </w:tcPr>
          <w:p w14:paraId="26E37151" w14:textId="77777777" w:rsidR="00D332AF" w:rsidRPr="00046328" w:rsidRDefault="00D332AF" w:rsidP="00D332A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</w:tcPr>
          <w:p w14:paraId="7E7EF535" w14:textId="12FB305C" w:rsidR="00D332AF" w:rsidRPr="00631BC8" w:rsidRDefault="008C6ABA" w:rsidP="00D332A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6791E8B7" w14:textId="77777777" w:rsidR="00D332AF" w:rsidRPr="00631BC8" w:rsidRDefault="00D332AF" w:rsidP="00D332A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3999510" w14:textId="1E423359" w:rsidR="00D332AF" w:rsidRPr="00631BC8" w:rsidRDefault="008C6ABA" w:rsidP="00D33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C6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15F865D3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D332AF" w:rsidRPr="00631BC8" w:rsidRDefault="00D332AF" w:rsidP="00D332A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</w:tcPr>
          <w:p w14:paraId="281EEE8A" w14:textId="77777777" w:rsidR="00D332AF" w:rsidRPr="00631BC8" w:rsidRDefault="00D332AF" w:rsidP="00D33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AD18D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0F361C80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</w:t>
      </w:r>
      <w:r w:rsidR="00F81A6C">
        <w:rPr>
          <w:rFonts w:ascii="Angsana New" w:hAnsi="Angsana New"/>
          <w:sz w:val="30"/>
          <w:szCs w:val="30"/>
        </w:rPr>
        <w:br/>
      </w:r>
      <w:r w:rsidRPr="00C07704">
        <w:rPr>
          <w:rFonts w:ascii="Angsana New" w:hAnsi="Angsana New"/>
          <w:sz w:val="30"/>
          <w:szCs w:val="30"/>
          <w:cs/>
        </w:rPr>
        <w:t>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Pr="00571519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Pr="00022BF7" w:rsidRDefault="0058456C" w:rsidP="00FD745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09AD7FCD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48089D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4F699C49" w:rsidR="000A1BCF" w:rsidRPr="0013335C" w:rsidRDefault="008C6ABA" w:rsidP="00BC7A18">
            <w:pPr>
              <w:tabs>
                <w:tab w:val="decimal" w:pos="1160"/>
              </w:tabs>
              <w:spacing w:line="240" w:lineRule="auto"/>
              <w:ind w:left="-108" w:right="2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6ABA">
              <w:rPr>
                <w:rFonts w:ascii="Angsana New" w:hAnsi="Angsana New"/>
                <w:sz w:val="30"/>
                <w:szCs w:val="30"/>
                <w:lang w:val="en-US"/>
              </w:rPr>
              <w:t>3,381,691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BC7A18">
            <w:pPr>
              <w:tabs>
                <w:tab w:val="decimal" w:pos="870"/>
              </w:tabs>
              <w:spacing w:line="240" w:lineRule="auto"/>
              <w:ind w:left="-108" w:right="25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5D6E6DF9" w:rsidR="000A1BCF" w:rsidRPr="00DD4FB4" w:rsidRDefault="00BC7A18" w:rsidP="00BC7A18">
            <w:pPr>
              <w:spacing w:line="240" w:lineRule="auto"/>
              <w:ind w:left="-108" w:righ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            </w:t>
            </w:r>
            <w:r w:rsidR="008C6ABA" w:rsidRPr="008C6ABA">
              <w:rPr>
                <w:rFonts w:ascii="Angsana New" w:hAnsi="Angsana New"/>
                <w:sz w:val="30"/>
                <w:szCs w:val="30"/>
                <w:lang w:val="en-US"/>
              </w:rPr>
              <w:t>(731,543)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5B6202A2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80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632B8A44" w:rsidR="000A1BCF" w:rsidRPr="00D97BC3" w:rsidRDefault="008C6ABA" w:rsidP="00BC7A18">
            <w:pPr>
              <w:tabs>
                <w:tab w:val="decimal" w:pos="1160"/>
              </w:tabs>
              <w:spacing w:line="240" w:lineRule="auto"/>
              <w:ind w:left="-108" w:right="2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C6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2,650,148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1D54C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12EE7431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80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359D6945" w:rsidR="002364FB" w:rsidRPr="0072479F" w:rsidRDefault="008C6ABA" w:rsidP="002E7858">
            <w:pPr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6ABA">
              <w:rPr>
                <w:rFonts w:ascii="Angsana New" w:hAnsi="Angsana New"/>
                <w:b/>
                <w:bCs/>
                <w:sz w:val="30"/>
                <w:szCs w:val="30"/>
              </w:rPr>
              <w:t>12,867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2E7858">
            <w:pPr>
              <w:spacing w:line="240" w:lineRule="atLeast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2E7858">
            <w:pPr>
              <w:tabs>
                <w:tab w:val="decimal" w:pos="972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54B73B3F" w:rsidR="002364FB" w:rsidRPr="00A5707B" w:rsidRDefault="008C6ABA" w:rsidP="002E7858">
            <w:pPr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C6A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6,577</w:t>
            </w:r>
          </w:p>
        </w:tc>
      </w:tr>
    </w:tbl>
    <w:p w14:paraId="219A6B14" w14:textId="77777777" w:rsidR="0083474E" w:rsidRDefault="0083474E" w:rsidP="00834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C0A9AE2" w14:textId="77777777" w:rsidR="0083474E" w:rsidRPr="00E60E42" w:rsidRDefault="0083474E" w:rsidP="0083474E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B560E9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DE4A7EA" w14:textId="77777777" w:rsidR="0083474E" w:rsidRPr="0072479F" w:rsidRDefault="0083474E" w:rsidP="00834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0AB7B7" w14:textId="45C15AC1" w:rsidR="0083474E" w:rsidRPr="0072479F" w:rsidRDefault="0083474E" w:rsidP="0083474E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C6AB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8C6ABA">
        <w:rPr>
          <w:rFonts w:ascii="Angsana New" w:hAnsi="Angsana New"/>
          <w:sz w:val="30"/>
          <w:szCs w:val="30"/>
          <w:lang w:val="en-US"/>
        </w:rPr>
        <w:t>2</w:t>
      </w:r>
      <w:r w:rsidR="008C6ABA" w:rsidRPr="008C6ABA">
        <w:rPr>
          <w:rFonts w:ascii="Angsana New" w:hAnsi="Angsana New"/>
          <w:sz w:val="30"/>
          <w:szCs w:val="30"/>
          <w:lang w:val="en-US"/>
        </w:rPr>
        <w:t>4</w:t>
      </w:r>
      <w:r w:rsidRPr="008C6ABA">
        <w:rPr>
          <w:rFonts w:ascii="Angsana New" w:hAnsi="Angsana New"/>
          <w:sz w:val="30"/>
          <w:szCs w:val="30"/>
          <w:cs/>
        </w:rPr>
        <w:t xml:space="preserve"> กรกฎาคม </w:t>
      </w:r>
      <w:r w:rsidR="0048089D" w:rsidRPr="008C6ABA">
        <w:rPr>
          <w:rFonts w:ascii="Angsana New" w:hAnsi="Angsana New"/>
          <w:sz w:val="30"/>
          <w:szCs w:val="30"/>
          <w:lang w:val="en-US"/>
        </w:rPr>
        <w:t>2569</w:t>
      </w:r>
      <w:r w:rsidRPr="008C6ABA">
        <w:rPr>
          <w:rFonts w:ascii="Angsana New" w:hAnsi="Angsana New"/>
          <w:sz w:val="30"/>
          <w:szCs w:val="30"/>
        </w:rPr>
        <w:t xml:space="preserve"> </w:t>
      </w:r>
      <w:r w:rsidRPr="008C6ABA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8C6ABA">
        <w:rPr>
          <w:rFonts w:ascii="Angsana New" w:hAnsi="Angsana New"/>
          <w:sz w:val="30"/>
          <w:szCs w:val="30"/>
        </w:rPr>
        <w:t xml:space="preserve"> </w:t>
      </w:r>
      <w:r w:rsidR="00293F98" w:rsidRPr="008C6ABA">
        <w:rPr>
          <w:rFonts w:ascii="Angsana New" w:hAnsi="Angsana New"/>
          <w:sz w:val="30"/>
          <w:szCs w:val="30"/>
        </w:rPr>
        <w:t>1</w:t>
      </w:r>
      <w:r w:rsidR="008C6ABA" w:rsidRPr="008C6ABA">
        <w:rPr>
          <w:rFonts w:ascii="Angsana New" w:hAnsi="Angsana New"/>
          <w:sz w:val="30"/>
          <w:szCs w:val="30"/>
        </w:rPr>
        <w:t>6</w:t>
      </w:r>
      <w:r w:rsidR="003859C0" w:rsidRPr="008C6ABA">
        <w:rPr>
          <w:rFonts w:ascii="Angsana New" w:hAnsi="Angsana New"/>
          <w:sz w:val="30"/>
          <w:szCs w:val="30"/>
          <w:lang w:val="en-US"/>
        </w:rPr>
        <w:t xml:space="preserve"> </w:t>
      </w:r>
      <w:r w:rsidRPr="008C6ABA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8C6ABA">
        <w:rPr>
          <w:rFonts w:ascii="Angsana New" w:hAnsi="Angsana New"/>
          <w:sz w:val="30"/>
          <w:szCs w:val="30"/>
        </w:rPr>
        <w:t xml:space="preserve"> </w:t>
      </w:r>
      <w:r w:rsidR="00293F98" w:rsidRPr="008C6ABA">
        <w:rPr>
          <w:rFonts w:ascii="Angsana New" w:hAnsi="Angsana New"/>
          <w:sz w:val="30"/>
          <w:szCs w:val="30"/>
          <w:lang w:val="en-US"/>
        </w:rPr>
        <w:t>3</w:t>
      </w:r>
      <w:r w:rsidR="008C6ABA" w:rsidRPr="008C6ABA">
        <w:rPr>
          <w:rFonts w:ascii="Angsana New" w:hAnsi="Angsana New"/>
          <w:sz w:val="30"/>
          <w:szCs w:val="30"/>
          <w:lang w:val="en-US"/>
        </w:rPr>
        <w:t>17</w:t>
      </w:r>
      <w:r w:rsidR="003859C0" w:rsidRPr="008C6ABA">
        <w:rPr>
          <w:rFonts w:ascii="Angsana New" w:hAnsi="Angsana New"/>
          <w:sz w:val="30"/>
          <w:szCs w:val="30"/>
        </w:rPr>
        <w:t xml:space="preserve"> </w:t>
      </w:r>
      <w:r w:rsidRPr="008C6ABA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เงินปันผลดังกล่าวจะจ่ายให้แก่ผู้ถือหุ้นภายในเดือนสิงหาคม </w:t>
      </w:r>
      <w:r w:rsidR="0048089D" w:rsidRPr="008C6ABA">
        <w:rPr>
          <w:rFonts w:ascii="Angsana New" w:hAnsi="Angsana New"/>
          <w:sz w:val="30"/>
          <w:szCs w:val="30"/>
          <w:lang w:val="en-US"/>
        </w:rPr>
        <w:t>2569</w:t>
      </w:r>
    </w:p>
    <w:p w14:paraId="76B35151" w14:textId="77777777" w:rsidR="00BB0D0B" w:rsidRDefault="00BB0D0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44412C9" w14:textId="275FE46F" w:rsidR="000F6C7D" w:rsidRPr="000F6C7D" w:rsidRDefault="000F6C7D" w:rsidP="000F6C7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F6C7D">
        <w:rPr>
          <w:rFonts w:ascii="Angsana New" w:hAnsi="Angsana New"/>
          <w:b/>
          <w:bCs/>
          <w:sz w:val="30"/>
          <w:szCs w:val="30"/>
          <w:cs/>
          <w:lang w:val="th-TH"/>
        </w:rPr>
        <w:t>มาตรฐานการรายงานทางการเงินที่</w:t>
      </w:r>
      <w:r w:rsidR="00BB6572">
        <w:rPr>
          <w:rFonts w:ascii="Angsana New" w:hAnsi="Angsana New" w:hint="cs"/>
          <w:b/>
          <w:bCs/>
          <w:sz w:val="30"/>
          <w:szCs w:val="30"/>
          <w:cs/>
          <w:lang w:val="th-TH"/>
        </w:rPr>
        <w:t>ยังไม่ได้ใช้</w:t>
      </w:r>
    </w:p>
    <w:p w14:paraId="6A514068" w14:textId="4A20C50D" w:rsidR="002364FB" w:rsidRPr="00B27230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94DC895" w14:textId="0081F10E" w:rsidR="00D775AE" w:rsidRPr="00B27230" w:rsidRDefault="00D775AE" w:rsidP="00D775AE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B2723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</w:t>
      </w:r>
      <w:r w:rsidR="002443EA" w:rsidRPr="00B2723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B27230">
        <w:rPr>
          <w:rFonts w:asciiTheme="majorBidi" w:hAnsiTheme="majorBidi" w:cstheme="majorBidi"/>
          <w:sz w:val="30"/>
          <w:szCs w:val="30"/>
          <w:cs/>
        </w:rPr>
        <w:t>มีสาระสำคัญต่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B2723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ที่แสดงเงินลงทุนตามวิธีส่วนได้เสีย</w:t>
      </w:r>
      <w:r w:rsidRPr="00B27230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 เมื่อนำมาถือปฏิบัติเป็นครั้งแรก</w:t>
      </w:r>
      <w:r w:rsidRPr="00B27230">
        <w:rPr>
          <w:rFonts w:asciiTheme="majorBidi" w:hAnsiTheme="majorBidi" w:cstheme="majorBidi"/>
          <w:sz w:val="30"/>
          <w:szCs w:val="30"/>
        </w:rPr>
        <w:t xml:space="preserve"> </w:t>
      </w:r>
      <w:r w:rsidRPr="00B27230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8E038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B27230">
        <w:rPr>
          <w:rFonts w:asciiTheme="majorBidi" w:hAnsiTheme="majorBidi" w:cstheme="majorBidi"/>
          <w:sz w:val="30"/>
          <w:szCs w:val="30"/>
        </w:rPr>
        <w:t>1</w:t>
      </w:r>
      <w:r w:rsidRPr="00B27230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27230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B27230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บริษั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27230">
        <w:rPr>
          <w:rFonts w:asciiTheme="majorBidi" w:hAnsiTheme="majorBidi" w:cstheme="majorBidi"/>
          <w:sz w:val="30"/>
          <w:szCs w:val="30"/>
          <w:cs/>
        </w:rPr>
        <w:t>ไม่ได้นำมาตรฐานการ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รายงานทางการเงินที่ออกและ</w:t>
      </w:r>
      <w:r w:rsidRPr="00B27230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B27230">
        <w:rPr>
          <w:rFonts w:asciiTheme="majorBidi" w:hAnsiTheme="majorBidi" w:cstheme="majorBidi" w:hint="cs"/>
          <w:sz w:val="30"/>
          <w:szCs w:val="30"/>
          <w:cs/>
        </w:rPr>
        <w:t>ใหม</w:t>
      </w:r>
      <w:r w:rsidR="002443EA" w:rsidRPr="00B2723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B27230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B27230">
        <w:rPr>
          <w:rFonts w:asciiTheme="majorBidi" w:hAnsiTheme="majorBidi" w:cstheme="majorBidi"/>
          <w:sz w:val="30"/>
          <w:szCs w:val="30"/>
        </w:rPr>
        <w:t xml:space="preserve"> </w:t>
      </w:r>
    </w:p>
    <w:p w14:paraId="38150699" w14:textId="77777777" w:rsidR="00D775AE" w:rsidRPr="00C25228" w:rsidRDefault="00D775AE" w:rsidP="00D775A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170"/>
      </w:tblGrid>
      <w:tr w:rsidR="00D775AE" w:rsidRPr="00C25228" w14:paraId="142FC4A6" w14:textId="77777777" w:rsidTr="00C96248">
        <w:trPr>
          <w:tblHeader/>
        </w:trPr>
        <w:tc>
          <w:tcPr>
            <w:tcW w:w="3600" w:type="dxa"/>
            <w:vAlign w:val="bottom"/>
          </w:tcPr>
          <w:p w14:paraId="19AAE8D6" w14:textId="1A81D5BD" w:rsidR="00D775AE" w:rsidRPr="00B659FB" w:rsidRDefault="00D775AE" w:rsidP="008C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659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B659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4CB317A2" w14:textId="77777777" w:rsidR="00D775AE" w:rsidRPr="00B659FB" w:rsidRDefault="00D775AE" w:rsidP="008C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659F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vAlign w:val="bottom"/>
          </w:tcPr>
          <w:p w14:paraId="0D9E7D0B" w14:textId="77777777" w:rsidR="00D775AE" w:rsidRPr="00B659FB" w:rsidRDefault="00D775AE" w:rsidP="00C9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659F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775AE" w:rsidRPr="00C25228" w14:paraId="7669282E" w14:textId="77777777" w:rsidTr="00C96248">
        <w:tc>
          <w:tcPr>
            <w:tcW w:w="3600" w:type="dxa"/>
          </w:tcPr>
          <w:p w14:paraId="0797C9E2" w14:textId="40B61856" w:rsidR="00D775AE" w:rsidRPr="00B659FB" w:rsidRDefault="00D775AE" w:rsidP="00C9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659F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C25228" w:rsidRPr="00B659FB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652891B4" w14:textId="77777777" w:rsidR="00D775AE" w:rsidRPr="00B659FB" w:rsidRDefault="00D775AE" w:rsidP="00C9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659FB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170" w:type="dxa"/>
          </w:tcPr>
          <w:p w14:paraId="606AA5D8" w14:textId="5076BF6F" w:rsidR="00D775AE" w:rsidRPr="00B659FB" w:rsidRDefault="00C25228" w:rsidP="008C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659F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D775AE" w:rsidRPr="00C25228" w14:paraId="60079C8C" w14:textId="77777777" w:rsidTr="00C96248">
        <w:tc>
          <w:tcPr>
            <w:tcW w:w="3600" w:type="dxa"/>
          </w:tcPr>
          <w:p w14:paraId="3B376F50" w14:textId="103FE4DE" w:rsidR="00D775AE" w:rsidRPr="00B659FB" w:rsidRDefault="00D775AE" w:rsidP="008C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659FB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B659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659FB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C25228" w:rsidRPr="00B659F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4320" w:type="dxa"/>
          </w:tcPr>
          <w:p w14:paraId="58B61A9D" w14:textId="77777777" w:rsidR="00D775AE" w:rsidRPr="00B659FB" w:rsidRDefault="00D775AE" w:rsidP="008C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659FB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70" w:type="dxa"/>
          </w:tcPr>
          <w:p w14:paraId="5D27EEF9" w14:textId="2B149F4E" w:rsidR="00D775AE" w:rsidRPr="00B659FB" w:rsidRDefault="00C25228" w:rsidP="008C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659F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7D4636E4" w14:textId="77777777" w:rsidR="00CB0785" w:rsidRDefault="00CB0785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339A6A" w14:textId="77777777" w:rsidR="00F52AC1" w:rsidRPr="00B27230" w:rsidRDefault="00F52AC1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4CA19" w14:textId="0D965044" w:rsidR="00C00B03" w:rsidRPr="00B27230" w:rsidRDefault="00C00B03" w:rsidP="00705CF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2723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6246E4" w:rsidRPr="00B2723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18</w:t>
      </w:r>
      <w:r w:rsidRPr="00B2723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B2723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789FEBD" w14:textId="77777777" w:rsidR="00C00B03" w:rsidRPr="00B27230" w:rsidRDefault="00C00B03" w:rsidP="00C00B0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3FE9AF7" w14:textId="7A71C55F" w:rsidR="00C00B03" w:rsidRDefault="00C00B03" w:rsidP="00C00B0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723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866A0E">
        <w:rPr>
          <w:rFonts w:ascii="Angsana New" w:hAnsi="Angsana New"/>
          <w:color w:val="000000"/>
          <w:sz w:val="30"/>
          <w:szCs w:val="30"/>
        </w:rPr>
        <w:t>18</w:t>
      </w:r>
      <w:r w:rsidRPr="00B27230">
        <w:rPr>
          <w:rFonts w:ascii="Angsana New" w:hAnsi="Angsana New"/>
          <w:color w:val="000000"/>
          <w:sz w:val="30"/>
          <w:szCs w:val="30"/>
        </w:rPr>
        <w:t xml:space="preserve"> </w:t>
      </w:r>
      <w:r w:rsidRPr="00B27230">
        <w:rPr>
          <w:rFonts w:ascii="Angsana New" w:hAnsi="Angsana New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="00866A0E">
        <w:rPr>
          <w:rFonts w:ascii="Angsana New" w:hAnsi="Angsana New"/>
          <w:color w:val="000000"/>
          <w:sz w:val="30"/>
          <w:szCs w:val="30"/>
        </w:rPr>
        <w:t>1</w:t>
      </w:r>
      <w:r w:rsidRPr="00B27230">
        <w:rPr>
          <w:rFonts w:ascii="Angsana New" w:hAnsi="Angsana New"/>
          <w:color w:val="000000"/>
          <w:sz w:val="30"/>
          <w:szCs w:val="30"/>
          <w:cs/>
        </w:rPr>
        <w:t xml:space="preserve"> เรื่อง</w:t>
      </w:r>
      <w:r w:rsidRPr="00B27230">
        <w:rPr>
          <w:rFonts w:ascii="Angsana New" w:hAnsi="Angsana New"/>
          <w:color w:val="000000"/>
          <w:sz w:val="30"/>
          <w:szCs w:val="30"/>
        </w:rPr>
        <w:t xml:space="preserve"> </w:t>
      </w:r>
      <w:r w:rsidRPr="00B27230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</w:t>
      </w:r>
      <w:r w:rsidR="006246E4" w:rsidRPr="00B27230">
        <w:rPr>
          <w:rFonts w:ascii="Angsana New" w:hAnsi="Angsana New"/>
          <w:i/>
          <w:iCs/>
          <w:color w:val="000000"/>
          <w:sz w:val="30"/>
          <w:szCs w:val="30"/>
        </w:rPr>
        <w:t xml:space="preserve">         </w:t>
      </w:r>
      <w:r w:rsidRPr="00B27230">
        <w:rPr>
          <w:rFonts w:ascii="Angsana New" w:hAnsi="Angsana New"/>
          <w:i/>
          <w:iCs/>
          <w:color w:val="000000"/>
          <w:sz w:val="30"/>
          <w:szCs w:val="30"/>
          <w:cs/>
        </w:rPr>
        <w:t>งบการเงิน</w:t>
      </w:r>
      <w:r w:rsidRPr="00B27230">
        <w:rPr>
          <w:rFonts w:ascii="Angsana New" w:hAnsi="Angsana New"/>
          <w:color w:val="000000"/>
          <w:sz w:val="30"/>
          <w:szCs w:val="30"/>
        </w:rPr>
        <w:t xml:space="preserve"> </w:t>
      </w:r>
      <w:r w:rsidRPr="00B27230">
        <w:rPr>
          <w:rFonts w:ascii="Angsana New" w:hAnsi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2E3537AB" w14:textId="77777777" w:rsidR="00F52AC1" w:rsidRPr="00B27230" w:rsidRDefault="00F52AC1" w:rsidP="00C00B0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2F3033" w14:textId="7EF7B6EA" w:rsidR="00C00B03" w:rsidRPr="00B27230" w:rsidRDefault="00C00B03" w:rsidP="00C00B03">
      <w:pPr>
        <w:pStyle w:val="ListParagraph"/>
        <w:numPr>
          <w:ilvl w:val="0"/>
          <w:numId w:val="2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27230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6246E4" w:rsidRPr="00B27230">
        <w:rPr>
          <w:rFonts w:ascii="Angsana New" w:hAnsi="Angsana New"/>
          <w:color w:val="000000"/>
          <w:sz w:val="30"/>
          <w:szCs w:val="30"/>
        </w:rPr>
        <w:t>5</w:t>
      </w:r>
      <w:r w:rsidRPr="00B27230">
        <w:rPr>
          <w:rFonts w:ascii="Angsana New" w:hAnsi="Angsana New"/>
          <w:color w:val="000000"/>
          <w:sz w:val="30"/>
          <w:szCs w:val="30"/>
        </w:rPr>
        <w:t xml:space="preserve"> </w:t>
      </w:r>
      <w:r w:rsidRPr="00B27230">
        <w:rPr>
          <w:rFonts w:ascii="Angsana New" w:hAnsi="Angsana New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B27230">
        <w:rPr>
          <w:rFonts w:ascii="Angsana New" w:hAnsi="Angsana New"/>
          <w:color w:val="000000"/>
          <w:sz w:val="30"/>
          <w:szCs w:val="30"/>
        </w:rPr>
        <w:t xml:space="preserve"> </w:t>
      </w:r>
      <w:r w:rsidRPr="00B27230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6590F7B" w14:textId="77777777" w:rsidR="00C00B03" w:rsidRPr="00B27230" w:rsidRDefault="00C00B03" w:rsidP="00C00B03">
      <w:pPr>
        <w:pStyle w:val="ListParagraph"/>
        <w:numPr>
          <w:ilvl w:val="0"/>
          <w:numId w:val="2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7230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B27230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B27230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51B3E4A8" w14:textId="77777777" w:rsidR="00C00B03" w:rsidRPr="00B27230" w:rsidRDefault="00C00B03" w:rsidP="00C00B03">
      <w:pPr>
        <w:pStyle w:val="ListParagraph"/>
        <w:numPr>
          <w:ilvl w:val="0"/>
          <w:numId w:val="2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7230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D57EE59" w14:textId="77777777" w:rsidR="00C00B03" w:rsidRPr="00B27230" w:rsidRDefault="00C00B03" w:rsidP="00C00B0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AA7E87" w14:textId="412E38AF" w:rsidR="00C00B03" w:rsidRPr="00B27230" w:rsidRDefault="00C00B03" w:rsidP="006F39B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7230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8B2325" w:rsidRPr="00B27230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Pr="00B27230">
        <w:rPr>
          <w:rFonts w:ascii="Angsana New" w:hAnsi="Angsana New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66FD721E" w14:textId="77777777" w:rsidR="0097598F" w:rsidRPr="00B27230" w:rsidRDefault="0097598F" w:rsidP="006F39B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A726B8" w14:textId="7217E582" w:rsidR="00CB0785" w:rsidRPr="00594928" w:rsidRDefault="001F3355" w:rsidP="00594928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94928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03087D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594928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CB0785" w:rsidRPr="00594928" w:rsidSect="00653BF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9E3A" w14:textId="77777777" w:rsidR="002B68E6" w:rsidRDefault="002B68E6">
      <w:r>
        <w:separator/>
      </w:r>
    </w:p>
  </w:endnote>
  <w:endnote w:type="continuationSeparator" w:id="0">
    <w:p w14:paraId="7F02BC7F" w14:textId="77777777" w:rsidR="002B68E6" w:rsidRDefault="002B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10E6" w14:textId="77777777" w:rsidR="002B68E6" w:rsidRDefault="002B68E6">
      <w:r>
        <w:separator/>
      </w:r>
    </w:p>
  </w:footnote>
  <w:footnote w:type="continuationSeparator" w:id="0">
    <w:p w14:paraId="4DFB37C6" w14:textId="77777777" w:rsidR="002B68E6" w:rsidRDefault="002B6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F48B0" w14:textId="7A705FB9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7093B789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1289C">
      <w:rPr>
        <w:rFonts w:ascii="Angsana New" w:hAnsi="Angsana New"/>
        <w:b/>
        <w:bCs/>
        <w:sz w:val="32"/>
        <w:szCs w:val="32"/>
        <w:lang w:val="en-US"/>
      </w:rPr>
      <w:t>3</w:t>
    </w:r>
    <w:r w:rsidR="009F4490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9F4490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48089D">
      <w:rPr>
        <w:rFonts w:ascii="Angsana New" w:hAnsi="Angsana New"/>
        <w:b/>
        <w:bCs/>
        <w:sz w:val="32"/>
        <w:szCs w:val="32"/>
        <w:lang w:val="en-US"/>
      </w:rPr>
      <w:t>9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6D0F5FFF" w:rsidR="00B37703" w:rsidRPr="00624810" w:rsidRDefault="009F4490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8089D">
      <w:rPr>
        <w:rFonts w:ascii="Angsana New" w:hAnsi="Angsana New"/>
        <w:b/>
        <w:bCs/>
        <w:sz w:val="32"/>
        <w:szCs w:val="32"/>
        <w:lang w:val="en-US"/>
      </w:rPr>
      <w:t>2569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72481B8B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8089D">
      <w:rPr>
        <w:rFonts w:ascii="Angsana New" w:hAnsi="Angsana New"/>
        <w:b/>
        <w:bCs/>
        <w:sz w:val="32"/>
        <w:szCs w:val="32"/>
        <w:lang w:val="en-US"/>
      </w:rPr>
      <w:t>2569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1373C0F3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48089D">
      <w:rPr>
        <w:rFonts w:ascii="Angsana New" w:hAnsi="Angsana New"/>
        <w:b/>
        <w:bCs/>
        <w:sz w:val="32"/>
        <w:szCs w:val="32"/>
        <w:lang w:val="en-US"/>
      </w:rPr>
      <w:t>2569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922514"/>
    <w:multiLevelType w:val="hybridMultilevel"/>
    <w:tmpl w:val="CF6A9AE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3"/>
  </w:num>
  <w:num w:numId="3" w16cid:durableId="76557822">
    <w:abstractNumId w:val="0"/>
  </w:num>
  <w:num w:numId="4" w16cid:durableId="1538590457">
    <w:abstractNumId w:val="15"/>
  </w:num>
  <w:num w:numId="5" w16cid:durableId="1500193770">
    <w:abstractNumId w:val="2"/>
  </w:num>
  <w:num w:numId="6" w16cid:durableId="121853993">
    <w:abstractNumId w:val="11"/>
  </w:num>
  <w:num w:numId="7" w16cid:durableId="1279678273">
    <w:abstractNumId w:val="19"/>
  </w:num>
  <w:num w:numId="8" w16cid:durableId="1791778874">
    <w:abstractNumId w:val="20"/>
  </w:num>
  <w:num w:numId="9" w16cid:durableId="1702854652">
    <w:abstractNumId w:val="14"/>
  </w:num>
  <w:num w:numId="10" w16cid:durableId="861284075">
    <w:abstractNumId w:val="8"/>
  </w:num>
  <w:num w:numId="11" w16cid:durableId="1714425905">
    <w:abstractNumId w:val="17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6"/>
  </w:num>
  <w:num w:numId="16" w16cid:durableId="1155217504">
    <w:abstractNumId w:val="23"/>
  </w:num>
  <w:num w:numId="17" w16cid:durableId="1686208406">
    <w:abstractNumId w:val="12"/>
  </w:num>
  <w:num w:numId="18" w16cid:durableId="1914579691">
    <w:abstractNumId w:val="22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8"/>
  </w:num>
  <w:num w:numId="22" w16cid:durableId="277101086">
    <w:abstractNumId w:val="21"/>
  </w:num>
  <w:num w:numId="23" w16cid:durableId="590748058">
    <w:abstractNumId w:val="9"/>
  </w:num>
  <w:num w:numId="24" w16cid:durableId="65773133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2CF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2BF7"/>
    <w:rsid w:val="00023370"/>
    <w:rsid w:val="00023982"/>
    <w:rsid w:val="00023ED8"/>
    <w:rsid w:val="000243BD"/>
    <w:rsid w:val="000243BE"/>
    <w:rsid w:val="00024463"/>
    <w:rsid w:val="000245F2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87D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27C9"/>
    <w:rsid w:val="000532D8"/>
    <w:rsid w:val="000538F1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866"/>
    <w:rsid w:val="00071AA4"/>
    <w:rsid w:val="00071B4B"/>
    <w:rsid w:val="000720C8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475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CFE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CF0"/>
    <w:rsid w:val="000E2F60"/>
    <w:rsid w:val="000E32DE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57E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6C7D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46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00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3F1"/>
    <w:rsid w:val="001226B7"/>
    <w:rsid w:val="0012280D"/>
    <w:rsid w:val="00122B70"/>
    <w:rsid w:val="00123303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A84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2E8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D32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54F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37C3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4CC2"/>
    <w:rsid w:val="001958AE"/>
    <w:rsid w:val="001959C8"/>
    <w:rsid w:val="00195F20"/>
    <w:rsid w:val="00196685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4C7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859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3C9"/>
    <w:rsid w:val="001F2461"/>
    <w:rsid w:val="001F3355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9B0"/>
    <w:rsid w:val="00220C0C"/>
    <w:rsid w:val="00220FAC"/>
    <w:rsid w:val="00222064"/>
    <w:rsid w:val="00222C3E"/>
    <w:rsid w:val="0022310B"/>
    <w:rsid w:val="002236DD"/>
    <w:rsid w:val="00223A89"/>
    <w:rsid w:val="00223DE6"/>
    <w:rsid w:val="00224243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E6A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35B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3EA"/>
    <w:rsid w:val="002447AE"/>
    <w:rsid w:val="00244825"/>
    <w:rsid w:val="00244C93"/>
    <w:rsid w:val="00244CC1"/>
    <w:rsid w:val="00244D9A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379C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5D0"/>
    <w:rsid w:val="0029386B"/>
    <w:rsid w:val="00293935"/>
    <w:rsid w:val="00293960"/>
    <w:rsid w:val="00293F98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8E6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84D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858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06F"/>
    <w:rsid w:val="00316B05"/>
    <w:rsid w:val="00316F5C"/>
    <w:rsid w:val="0031756D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7A0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2E4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0427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449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9C0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B24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3DB"/>
    <w:rsid w:val="0039685D"/>
    <w:rsid w:val="00396E7D"/>
    <w:rsid w:val="0039736C"/>
    <w:rsid w:val="0039754B"/>
    <w:rsid w:val="00397866"/>
    <w:rsid w:val="003978CF"/>
    <w:rsid w:val="00397F2C"/>
    <w:rsid w:val="003A01D4"/>
    <w:rsid w:val="003A07B9"/>
    <w:rsid w:val="003A082B"/>
    <w:rsid w:val="003A1855"/>
    <w:rsid w:val="003A1B0C"/>
    <w:rsid w:val="003A1C17"/>
    <w:rsid w:val="003A2D51"/>
    <w:rsid w:val="003A2E68"/>
    <w:rsid w:val="003A321F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7EF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06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74B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0CFA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21A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6E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89D"/>
    <w:rsid w:val="00480AD1"/>
    <w:rsid w:val="00480F47"/>
    <w:rsid w:val="004813B1"/>
    <w:rsid w:val="004819A2"/>
    <w:rsid w:val="00481EC9"/>
    <w:rsid w:val="004820B1"/>
    <w:rsid w:val="00482245"/>
    <w:rsid w:val="00482265"/>
    <w:rsid w:val="00482A31"/>
    <w:rsid w:val="004835CA"/>
    <w:rsid w:val="00483696"/>
    <w:rsid w:val="00483AD5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312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0AD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02C"/>
    <w:rsid w:val="004D30F3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698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20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6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519"/>
    <w:rsid w:val="00571704"/>
    <w:rsid w:val="00572297"/>
    <w:rsid w:val="0057250D"/>
    <w:rsid w:val="005727F1"/>
    <w:rsid w:val="00572A27"/>
    <w:rsid w:val="00572ED7"/>
    <w:rsid w:val="00572FB3"/>
    <w:rsid w:val="0057300C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B3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928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1C5"/>
    <w:rsid w:val="005B2B98"/>
    <w:rsid w:val="005B2C56"/>
    <w:rsid w:val="005B322E"/>
    <w:rsid w:val="005B359C"/>
    <w:rsid w:val="005B3DEC"/>
    <w:rsid w:val="005B46EB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1A4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EE8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17A13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6E4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2F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BF4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C76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4BB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3E06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DAA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A25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29F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39BE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470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CF8"/>
    <w:rsid w:val="00705ED5"/>
    <w:rsid w:val="0070615B"/>
    <w:rsid w:val="00706C71"/>
    <w:rsid w:val="00706CA2"/>
    <w:rsid w:val="00706D56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6EF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59AA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1B42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69E9"/>
    <w:rsid w:val="0075703F"/>
    <w:rsid w:val="0075730F"/>
    <w:rsid w:val="00757411"/>
    <w:rsid w:val="007574D4"/>
    <w:rsid w:val="0075756E"/>
    <w:rsid w:val="00757EBE"/>
    <w:rsid w:val="00760510"/>
    <w:rsid w:val="0076160F"/>
    <w:rsid w:val="00761909"/>
    <w:rsid w:val="0076265E"/>
    <w:rsid w:val="007629CC"/>
    <w:rsid w:val="007635D0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6C18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384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2EE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60C"/>
    <w:rsid w:val="007D4B7B"/>
    <w:rsid w:val="007D5946"/>
    <w:rsid w:val="007D5D6A"/>
    <w:rsid w:val="007D6155"/>
    <w:rsid w:val="007D7136"/>
    <w:rsid w:val="007D7468"/>
    <w:rsid w:val="007D7CAB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94F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600"/>
    <w:rsid w:val="0083474E"/>
    <w:rsid w:val="008348C1"/>
    <w:rsid w:val="00834B5C"/>
    <w:rsid w:val="00834C9C"/>
    <w:rsid w:val="00835135"/>
    <w:rsid w:val="008353F0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0E67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6A0E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D3B"/>
    <w:rsid w:val="00886684"/>
    <w:rsid w:val="008868EA"/>
    <w:rsid w:val="00886C0B"/>
    <w:rsid w:val="00886E5E"/>
    <w:rsid w:val="00887DF4"/>
    <w:rsid w:val="00887E4B"/>
    <w:rsid w:val="008902EE"/>
    <w:rsid w:val="00890813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2325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63EB"/>
    <w:rsid w:val="008C6ABA"/>
    <w:rsid w:val="008C766A"/>
    <w:rsid w:val="008C7DE9"/>
    <w:rsid w:val="008D00B9"/>
    <w:rsid w:val="008D0680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383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4A56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234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C78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5B8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38CD"/>
    <w:rsid w:val="00974290"/>
    <w:rsid w:val="0097434D"/>
    <w:rsid w:val="0097475C"/>
    <w:rsid w:val="00974768"/>
    <w:rsid w:val="00974E46"/>
    <w:rsid w:val="0097545B"/>
    <w:rsid w:val="00975620"/>
    <w:rsid w:val="00975820"/>
    <w:rsid w:val="0097598F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A0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309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577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1B4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7A4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2B4F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5A8B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3F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167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86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1F7A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4E74"/>
    <w:rsid w:val="00AA54DA"/>
    <w:rsid w:val="00AA5519"/>
    <w:rsid w:val="00AA5D1D"/>
    <w:rsid w:val="00AA6562"/>
    <w:rsid w:val="00AA6980"/>
    <w:rsid w:val="00AA6E88"/>
    <w:rsid w:val="00AA741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D11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8D9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6A4"/>
    <w:rsid w:val="00AD6B38"/>
    <w:rsid w:val="00AD72DD"/>
    <w:rsid w:val="00AE0049"/>
    <w:rsid w:val="00AE004F"/>
    <w:rsid w:val="00AE060E"/>
    <w:rsid w:val="00AE13E9"/>
    <w:rsid w:val="00AE1670"/>
    <w:rsid w:val="00AE24AC"/>
    <w:rsid w:val="00AE24D3"/>
    <w:rsid w:val="00AE3187"/>
    <w:rsid w:val="00AE32C5"/>
    <w:rsid w:val="00AE3719"/>
    <w:rsid w:val="00AE3863"/>
    <w:rsid w:val="00AE3AFF"/>
    <w:rsid w:val="00AE3E0B"/>
    <w:rsid w:val="00AE4568"/>
    <w:rsid w:val="00AE46F1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230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AA0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6777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9FB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0DBB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44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0D0B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572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A1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822"/>
    <w:rsid w:val="00BD6A1E"/>
    <w:rsid w:val="00BD718F"/>
    <w:rsid w:val="00BD7396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658"/>
    <w:rsid w:val="00BF6B45"/>
    <w:rsid w:val="00C0065C"/>
    <w:rsid w:val="00C00B03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D2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228"/>
    <w:rsid w:val="00C253A3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A2D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EAF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6E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248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3AF9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6DAF"/>
    <w:rsid w:val="00CB7649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0A5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1F4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187"/>
    <w:rsid w:val="00D332AF"/>
    <w:rsid w:val="00D3391E"/>
    <w:rsid w:val="00D33A8A"/>
    <w:rsid w:val="00D33C72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661"/>
    <w:rsid w:val="00D50705"/>
    <w:rsid w:val="00D50B22"/>
    <w:rsid w:val="00D50B5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775AE"/>
    <w:rsid w:val="00D80AEB"/>
    <w:rsid w:val="00D81C95"/>
    <w:rsid w:val="00D81D0C"/>
    <w:rsid w:val="00D82B0F"/>
    <w:rsid w:val="00D83F81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6FE8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BC3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76F"/>
    <w:rsid w:val="00DF1848"/>
    <w:rsid w:val="00DF1C35"/>
    <w:rsid w:val="00DF1DC9"/>
    <w:rsid w:val="00DF1FE3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CAE"/>
    <w:rsid w:val="00E05FF9"/>
    <w:rsid w:val="00E06222"/>
    <w:rsid w:val="00E066E0"/>
    <w:rsid w:val="00E069F7"/>
    <w:rsid w:val="00E06C7C"/>
    <w:rsid w:val="00E06E3A"/>
    <w:rsid w:val="00E07B0E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3FF"/>
    <w:rsid w:val="00E33C43"/>
    <w:rsid w:val="00E33ED6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C1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2CF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3B5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3A96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1F6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984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821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900"/>
    <w:rsid w:val="00EE2D7E"/>
    <w:rsid w:val="00EE34B5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6F5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453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2E19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842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920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540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AC1"/>
    <w:rsid w:val="00F52DB4"/>
    <w:rsid w:val="00F5397C"/>
    <w:rsid w:val="00F53E52"/>
    <w:rsid w:val="00F5402D"/>
    <w:rsid w:val="00F541AD"/>
    <w:rsid w:val="00F54470"/>
    <w:rsid w:val="00F544F1"/>
    <w:rsid w:val="00F5459B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67E06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914"/>
    <w:rsid w:val="00F76A97"/>
    <w:rsid w:val="00F76CB0"/>
    <w:rsid w:val="00F80592"/>
    <w:rsid w:val="00F807E5"/>
    <w:rsid w:val="00F80887"/>
    <w:rsid w:val="00F80D1A"/>
    <w:rsid w:val="00F812D1"/>
    <w:rsid w:val="00F814A9"/>
    <w:rsid w:val="00F814BC"/>
    <w:rsid w:val="00F81A6C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2FFB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3EC6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D775AE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14</Pages>
  <Words>1953</Words>
  <Characters>11133</Characters>
  <Application>Microsoft Office Word</Application>
  <DocSecurity>4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2</cp:revision>
  <cp:lastPrinted>2026-07-31T05:50:00Z</cp:lastPrinted>
  <dcterms:created xsi:type="dcterms:W3CDTF">2026-08-07T01:24:00Z</dcterms:created>
  <dcterms:modified xsi:type="dcterms:W3CDTF">2026-08-07T01:24:00Z</dcterms:modified>
</cp:coreProperties>
</file>