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DDD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  <w:rPr>
          <w:cs/>
        </w:rPr>
      </w:pPr>
      <w:bookmarkStart w:id="0" w:name="OLE_LINK1"/>
    </w:p>
    <w:p w14:paraId="3781478A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75A25212" w14:textId="443E49EC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24A6AE7D" w14:textId="2980BD64" w:rsidR="00916B1F" w:rsidRDefault="00916B1F" w:rsidP="00CA5E04">
      <w:pPr>
        <w:autoSpaceDE w:val="0"/>
        <w:autoSpaceDN w:val="0"/>
        <w:adjustRightInd w:val="0"/>
        <w:spacing w:line="240" w:lineRule="auto"/>
      </w:pPr>
    </w:p>
    <w:p w14:paraId="4AEE5FD9" w14:textId="77777777" w:rsidR="00916B1F" w:rsidRPr="00082132" w:rsidRDefault="00916B1F" w:rsidP="00CA5E04">
      <w:pPr>
        <w:autoSpaceDE w:val="0"/>
        <w:autoSpaceDN w:val="0"/>
        <w:adjustRightInd w:val="0"/>
        <w:spacing w:line="240" w:lineRule="auto"/>
      </w:pPr>
    </w:p>
    <w:p w14:paraId="6F336DAE" w14:textId="70CAEA30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338739EF" w14:textId="3BA618BA" w:rsidR="00F110B0" w:rsidRDefault="00F110B0" w:rsidP="00CA5E04">
      <w:pPr>
        <w:autoSpaceDE w:val="0"/>
        <w:autoSpaceDN w:val="0"/>
        <w:adjustRightInd w:val="0"/>
        <w:spacing w:line="240" w:lineRule="auto"/>
      </w:pPr>
    </w:p>
    <w:bookmarkEnd w:id="0"/>
    <w:p w14:paraId="6B4B553F" w14:textId="77777777" w:rsidR="002A3A83" w:rsidRPr="00846AA1" w:rsidRDefault="002A3A83" w:rsidP="002A3A83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846AA1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12402E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0B350CF1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846AA1">
        <w:rPr>
          <w:rFonts w:hint="cs"/>
          <w:b/>
          <w:bCs/>
          <w:cs/>
        </w:rPr>
        <w:t xml:space="preserve">เสนอ  คณะกรรมการบริษัท </w:t>
      </w:r>
      <w:r w:rsidRPr="00846AA1">
        <w:rPr>
          <w:b/>
          <w:bCs/>
          <w:cs/>
        </w:rPr>
        <w:t>บางจาก คอร์ปอเรชั่น จำกัด (มหาชน</w:t>
      </w:r>
      <w:r w:rsidRPr="00846AA1">
        <w:rPr>
          <w:rFonts w:hint="cs"/>
          <w:b/>
          <w:bCs/>
          <w:cs/>
        </w:rPr>
        <w:t>)</w:t>
      </w:r>
    </w:p>
    <w:p w14:paraId="0D3E2011" w14:textId="77777777" w:rsidR="002A3A83" w:rsidRPr="00846AA1" w:rsidRDefault="002A3A83" w:rsidP="002A3A8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2360ED97" w14:textId="7E63F513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6F1E95">
        <w:t>3</w:t>
      </w:r>
      <w:r w:rsidR="00BB68A7">
        <w:t>0</w:t>
      </w:r>
      <w:r w:rsidRPr="00846AA1">
        <w:rPr>
          <w:cs/>
        </w:rPr>
        <w:t xml:space="preserve"> </w:t>
      </w:r>
      <w:r w:rsidRPr="00846AA1">
        <w:rPr>
          <w:rFonts w:hint="cs"/>
          <w:cs/>
        </w:rPr>
        <w:t>ม</w:t>
      </w:r>
      <w:r w:rsidR="00BB68A7">
        <w:rPr>
          <w:rFonts w:hint="cs"/>
          <w:cs/>
        </w:rPr>
        <w:t>ิถุนายน</w:t>
      </w:r>
      <w:r w:rsidRPr="00846AA1">
        <w:rPr>
          <w:cs/>
        </w:rPr>
        <w:t xml:space="preserve"> </w:t>
      </w:r>
      <w:r w:rsidRPr="006F1E95">
        <w:t>256</w:t>
      </w:r>
      <w:r w:rsidR="00E73CB7">
        <w:t>9</w:t>
      </w:r>
      <w:r w:rsidRPr="00846AA1">
        <w:rPr>
          <w:cs/>
        </w:rPr>
        <w:t xml:space="preserve"> </w:t>
      </w:r>
      <w:r w:rsidRPr="00846AA1">
        <w:br/>
      </w:r>
      <w:r w:rsidRPr="00846AA1">
        <w:rPr>
          <w:rFonts w:hint="cs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846AA1">
        <w:br/>
      </w:r>
      <w:r w:rsidRPr="00846AA1">
        <w:rPr>
          <w:rFonts w:hint="cs"/>
          <w:cs/>
        </w:rPr>
        <w:t xml:space="preserve">เฉพาะกิจการ </w:t>
      </w:r>
      <w:r w:rsidR="00BB68A7" w:rsidRPr="00846AA1">
        <w:rPr>
          <w:rFonts w:hint="cs"/>
          <w:cs/>
        </w:rPr>
        <w:t>สำหรับงวดสามเดือน</w:t>
      </w:r>
      <w:r w:rsidR="00BB68A7">
        <w:rPr>
          <w:rFonts w:hint="cs"/>
          <w:cs/>
        </w:rPr>
        <w:t>และหกเดือน</w:t>
      </w:r>
      <w:r w:rsidR="00BB68A7" w:rsidRPr="00846AA1">
        <w:rPr>
          <w:rFonts w:hint="cs"/>
          <w:cs/>
        </w:rPr>
        <w:t xml:space="preserve">สิ้นสุดวันที่ </w:t>
      </w:r>
      <w:r w:rsidR="00BB68A7" w:rsidRPr="006F1E95">
        <w:t>3</w:t>
      </w:r>
      <w:r w:rsidR="00BB68A7">
        <w:t>0</w:t>
      </w:r>
      <w:r w:rsidR="00BB68A7" w:rsidRPr="00846AA1">
        <w:rPr>
          <w:cs/>
        </w:rPr>
        <w:t xml:space="preserve"> </w:t>
      </w:r>
      <w:r w:rsidR="00BB68A7" w:rsidRPr="00846AA1">
        <w:rPr>
          <w:rFonts w:hint="cs"/>
          <w:cs/>
        </w:rPr>
        <w:t>ม</w:t>
      </w:r>
      <w:r w:rsidR="00BB68A7">
        <w:rPr>
          <w:rFonts w:hint="cs"/>
          <w:cs/>
        </w:rPr>
        <w:t>ิถุนายน</w:t>
      </w:r>
      <w:r w:rsidR="00BB68A7" w:rsidRPr="00846AA1">
        <w:rPr>
          <w:cs/>
        </w:rPr>
        <w:t xml:space="preserve"> </w:t>
      </w:r>
      <w:r w:rsidR="00BB68A7" w:rsidRPr="006F1E95">
        <w:t>256</w:t>
      </w:r>
      <w:r w:rsidR="00E73CB7">
        <w:t>9</w:t>
      </w:r>
      <w:r w:rsidR="00BB68A7">
        <w:rPr>
          <w:rFonts w:hint="cs"/>
          <w:cs/>
        </w:rPr>
        <w:t xml:space="preserve"> </w:t>
      </w:r>
      <w:r w:rsidRPr="00846AA1">
        <w:rPr>
          <w:rFonts w:hint="cs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BB68A7">
        <w:rPr>
          <w:rFonts w:hint="cs"/>
          <w:cs/>
        </w:rPr>
        <w:t>หก</w:t>
      </w:r>
      <w:r w:rsidRPr="00846AA1">
        <w:rPr>
          <w:rFonts w:hint="cs"/>
          <w:cs/>
        </w:rPr>
        <w:t xml:space="preserve">เดือนสิ้นสุดวันที่ </w:t>
      </w:r>
      <w:r w:rsidRPr="006F1E95">
        <w:t>3</w:t>
      </w:r>
      <w:r w:rsidR="00BB68A7">
        <w:t>0</w:t>
      </w:r>
      <w:r w:rsidRPr="00846AA1">
        <w:rPr>
          <w:cs/>
        </w:rPr>
        <w:t xml:space="preserve"> </w:t>
      </w:r>
      <w:r w:rsidRPr="00846AA1">
        <w:rPr>
          <w:rFonts w:hint="cs"/>
          <w:cs/>
        </w:rPr>
        <w:t>ม</w:t>
      </w:r>
      <w:r w:rsidR="00BB68A7">
        <w:rPr>
          <w:rFonts w:hint="cs"/>
          <w:cs/>
        </w:rPr>
        <w:t>ิถุนายน</w:t>
      </w:r>
      <w:r w:rsidRPr="00846AA1">
        <w:rPr>
          <w:cs/>
        </w:rPr>
        <w:t xml:space="preserve"> </w:t>
      </w:r>
      <w:r w:rsidRPr="006F1E95">
        <w:t>256</w:t>
      </w:r>
      <w:r w:rsidR="00E73CB7">
        <w:t>9</w:t>
      </w:r>
      <w:r w:rsidRPr="00846AA1">
        <w:rPr>
          <w:rFonts w:hint="cs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</w:t>
      </w:r>
      <w:r w:rsidRPr="00846AA1">
        <w:t> </w:t>
      </w:r>
      <w:r w:rsidRPr="00846AA1">
        <w:rPr>
          <w:rFonts w:hint="cs"/>
          <w:cs/>
        </w:rPr>
        <w:t>และบริษัทย่อย</w:t>
      </w:r>
      <w:r w:rsidR="00AB31AB">
        <w:t xml:space="preserve"> (“</w:t>
      </w:r>
      <w:r w:rsidR="00AB31AB">
        <w:rPr>
          <w:rFonts w:hint="cs"/>
          <w:cs/>
        </w:rPr>
        <w:t>กลุ่มบริษัท</w:t>
      </w:r>
      <w:r w:rsidR="00AB31AB">
        <w:t>”)</w:t>
      </w:r>
      <w:r w:rsidRPr="00846AA1">
        <w:rPr>
          <w:rFonts w:hint="cs"/>
          <w:cs/>
        </w:rPr>
        <w:t xml:space="preserve"> และของเฉพาะบริษัท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</w:t>
      </w:r>
      <w:r w:rsidR="00AB31AB">
        <w:t xml:space="preserve"> (“</w:t>
      </w:r>
      <w:r w:rsidR="00AB31AB">
        <w:rPr>
          <w:rFonts w:hint="cs"/>
          <w:cs/>
        </w:rPr>
        <w:t>บริษัท</w:t>
      </w:r>
      <w:r w:rsidR="00AB31AB">
        <w:t>”)</w:t>
      </w:r>
      <w:r w:rsidRPr="00846AA1">
        <w:rPr>
          <w:rFonts w:hint="cs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846AA1">
        <w:t xml:space="preserve"> </w:t>
      </w:r>
      <w:r w:rsidRPr="006F1E95">
        <w:t>34</w:t>
      </w:r>
      <w:r w:rsidRPr="00846AA1">
        <w:t xml:space="preserve"> </w:t>
      </w:r>
      <w:r w:rsidRPr="00846AA1">
        <w:rPr>
          <w:rFonts w:hint="cs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88783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61C461A8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14:paraId="45E35794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DA391AC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Pr="006F1E95">
        <w:t>2410</w:t>
      </w:r>
      <w:r w:rsidRPr="00846AA1">
        <w:rPr>
          <w:rFonts w:hint="cs"/>
          <w:cs/>
        </w:rPr>
        <w:t xml:space="preserve"> </w:t>
      </w:r>
      <w:r w:rsidRPr="00846AA1">
        <w:rPr>
          <w:cs/>
        </w:rPr>
        <w:t>“</w:t>
      </w:r>
      <w:r w:rsidRPr="00846AA1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46AA1">
        <w:rPr>
          <w:cs/>
        </w:rPr>
        <w:t xml:space="preserve">” </w:t>
      </w:r>
      <w:r w:rsidRPr="00846AA1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7184335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08D72C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  <w:sectPr w:rsidR="002A3A83" w:rsidRPr="00846AA1" w:rsidSect="004B22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151" w:header="720" w:footer="720" w:gutter="0"/>
          <w:cols w:space="708"/>
          <w:docGrid w:linePitch="408"/>
        </w:sectPr>
      </w:pPr>
    </w:p>
    <w:p w14:paraId="717A1C65" w14:textId="531ABFD6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443E59AC" w14:textId="77777777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183A4ADA" w14:textId="74A039C3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ข้อสรุป</w:t>
      </w:r>
    </w:p>
    <w:p w14:paraId="0F5641A6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B213679" w14:textId="77777777" w:rsidR="002A3A83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846AA1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F1E95">
        <w:rPr>
          <w:color w:val="000000"/>
          <w:lang w:eastAsia="ja-JP"/>
        </w:rPr>
        <w:t>34</w:t>
      </w:r>
      <w:r w:rsidRPr="00846AA1">
        <w:rPr>
          <w:color w:val="000000"/>
          <w:lang w:eastAsia="ja-JP"/>
        </w:rPr>
        <w:t xml:space="preserve"> </w:t>
      </w:r>
      <w:r w:rsidRPr="00846AA1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A7BB302" w14:textId="77777777" w:rsidR="00E73CB7" w:rsidRDefault="00E73CB7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6A33E301" w14:textId="77777777" w:rsidR="00E73CB7" w:rsidRPr="00AB31AB" w:rsidRDefault="00E73CB7" w:rsidP="00E73CB7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AB31AB">
        <w:rPr>
          <w:i/>
          <w:iCs/>
          <w:color w:val="000000"/>
          <w:cs/>
          <w:lang w:eastAsia="ja-JP"/>
        </w:rPr>
        <w:t>ข้อมูลและเหตุการณ์ที่เน้น</w:t>
      </w:r>
    </w:p>
    <w:p w14:paraId="7FE6A1BF" w14:textId="77777777" w:rsidR="00E73CB7" w:rsidRPr="00E73CB7" w:rsidRDefault="00E73CB7" w:rsidP="00E73CB7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6F7945D" w14:textId="270F366C" w:rsidR="00E73CB7" w:rsidRPr="00846AA1" w:rsidRDefault="00975FD6" w:rsidP="00975FD6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color w:val="000000"/>
          <w:lang w:eastAsia="ja-JP"/>
        </w:rPr>
      </w:pPr>
      <w:r w:rsidRPr="00975FD6">
        <w:rPr>
          <w:color w:val="000000"/>
          <w:cs/>
          <w:lang w:eastAsia="ja-JP"/>
        </w:rPr>
        <w:t xml:space="preserve">ข้าพเจ้าขอให้สังเกตหมายเหตุข้อ </w:t>
      </w:r>
      <w:r>
        <w:rPr>
          <w:color w:val="000000"/>
          <w:lang w:eastAsia="ja-JP"/>
        </w:rPr>
        <w:t>3</w:t>
      </w:r>
      <w:r w:rsidRPr="00975FD6">
        <w:rPr>
          <w:color w:val="000000"/>
          <w:cs/>
          <w:lang w:eastAsia="ja-JP"/>
        </w:rPr>
        <w:t xml:space="preserve"> ในระหว่างงวดสามเดือนและหกเดือนสิ้นสุดวันที่ </w:t>
      </w:r>
      <w:r>
        <w:rPr>
          <w:color w:val="000000"/>
          <w:lang w:eastAsia="ja-JP"/>
        </w:rPr>
        <w:t>30</w:t>
      </w:r>
      <w:r w:rsidRPr="00975FD6">
        <w:rPr>
          <w:color w:val="000000"/>
          <w:cs/>
          <w:lang w:eastAsia="ja-JP"/>
        </w:rPr>
        <w:t xml:space="preserve"> มิถุนายน </w:t>
      </w:r>
      <w:r>
        <w:rPr>
          <w:color w:val="000000"/>
          <w:lang w:eastAsia="ja-JP"/>
        </w:rPr>
        <w:t>2569</w:t>
      </w:r>
      <w:r w:rsidRPr="00975FD6">
        <w:rPr>
          <w:color w:val="000000"/>
          <w:cs/>
          <w:lang w:eastAsia="ja-JP"/>
        </w:rPr>
        <w:t xml:space="preserve"> กลุ่มบริษัทได้เข้าซื้อธุรกิจแห่งหนึ่งในประเทศฮ่องกง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</w:t>
      </w:r>
      <w:r w:rsidR="00AB31AB">
        <w:rPr>
          <w:rFonts w:hint="cs"/>
          <w:color w:val="000000"/>
          <w:cs/>
          <w:lang w:eastAsia="ja-JP"/>
        </w:rPr>
        <w:t>่</w:t>
      </w:r>
      <w:r w:rsidRPr="00975FD6">
        <w:rPr>
          <w:color w:val="000000"/>
          <w:cs/>
          <w:lang w:eastAsia="ja-JP"/>
        </w:rPr>
        <w:t>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</w:t>
      </w:r>
      <w:r w:rsidR="00AB31AB">
        <w:rPr>
          <w:rFonts w:hint="cs"/>
          <w:color w:val="000000"/>
          <w:cs/>
          <w:lang w:eastAsia="ja-JP"/>
        </w:rPr>
        <w:t>ั้</w:t>
      </w:r>
      <w:r w:rsidRPr="00975FD6">
        <w:rPr>
          <w:color w:val="000000"/>
          <w:cs/>
          <w:lang w:eastAsia="ja-JP"/>
        </w:rPr>
        <w:t>งนี้</w:t>
      </w:r>
      <w:r>
        <w:rPr>
          <w:color w:val="000000"/>
          <w:lang w:eastAsia="ja-JP"/>
        </w:rPr>
        <w:t xml:space="preserve"> </w:t>
      </w:r>
      <w:r w:rsidRPr="00975FD6">
        <w:rPr>
          <w:color w:val="000000"/>
          <w:cs/>
          <w:lang w:eastAsia="ja-JP"/>
        </w:rPr>
        <w:t>ข้อสรุปของข้าพเจ้าไม่ได้เปลี่ยนแปลงไปเนื่องจากเรื่องนี้</w:t>
      </w:r>
    </w:p>
    <w:p w14:paraId="0E06F1C0" w14:textId="76942CE2" w:rsidR="002A3A83" w:rsidRDefault="002A3A8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2D8ADDE7" w14:textId="436FADE0" w:rsidR="002D6AAC" w:rsidRDefault="002D6AAC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7E96E58A" w14:textId="1B9B04AA" w:rsidR="00AD2D03" w:rsidRPr="00C30942" w:rsidRDefault="00AD2D0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41515E2C" w14:textId="77777777" w:rsidR="00AD2D03" w:rsidRPr="00846AA1" w:rsidRDefault="00AD2D0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25A5DCF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846AA1">
        <w:rPr>
          <w:rFonts w:ascii="Angsana New" w:hAnsi="Angsana New" w:cs="Angsana New"/>
          <w:sz w:val="30"/>
          <w:szCs w:val="30"/>
          <w:cs/>
        </w:rPr>
        <w:t>(ศักดา  เกาทัณฑ์ทอง)</w:t>
      </w:r>
    </w:p>
    <w:p w14:paraId="2FCD7B75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846AA1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846AA1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6F1E95">
        <w:rPr>
          <w:rFonts w:ascii="Angsana New" w:hAnsi="Angsana New" w:cs="Angsana New"/>
          <w:sz w:val="30"/>
          <w:szCs w:val="30"/>
        </w:rPr>
        <w:t>4628</w:t>
      </w:r>
    </w:p>
    <w:p w14:paraId="79060640" w14:textId="77777777" w:rsidR="002A3A83" w:rsidRPr="00846AA1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772AC1C7" w14:textId="77777777" w:rsidR="002A3A83" w:rsidRPr="00BB68A7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846AA1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846AA1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3E58EB4D" w14:textId="56486376" w:rsidR="002A3A83" w:rsidRPr="00846AA1" w:rsidRDefault="00E73CB7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6</w:t>
      </w:r>
      <w:r w:rsidR="00BB68A7">
        <w:rPr>
          <w:rFonts w:ascii="Angsana New" w:hAnsi="Angsana New" w:cs="Angsana New"/>
          <w:lang w:val="en-US"/>
        </w:rPr>
        <w:t xml:space="preserve"> </w:t>
      </w:r>
      <w:r w:rsidR="00BB68A7">
        <w:rPr>
          <w:rFonts w:ascii="Angsana New" w:hAnsi="Angsana New" w:cs="Angsana New" w:hint="cs"/>
          <w:cs/>
          <w:lang w:val="en-US"/>
        </w:rPr>
        <w:t>สิงหาคม</w:t>
      </w:r>
      <w:r w:rsidR="002A3A83" w:rsidRPr="00846AA1">
        <w:rPr>
          <w:rFonts w:ascii="Angsana New" w:hAnsi="Angsana New" w:cs="Angsana New" w:hint="cs"/>
          <w:cs/>
        </w:rPr>
        <w:t xml:space="preserve"> </w:t>
      </w:r>
      <w:r w:rsidR="002A3A83" w:rsidRPr="006F1E95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9</w:t>
      </w:r>
    </w:p>
    <w:p w14:paraId="7C790FE3" w14:textId="63526721" w:rsidR="0001409D" w:rsidRPr="006802F4" w:rsidRDefault="0001409D" w:rsidP="002A3A8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sectPr w:rsidR="0001409D" w:rsidRPr="006802F4" w:rsidSect="002A3A83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692" w:right="1151" w:bottom="578" w:left="11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CD74D" w14:textId="77777777" w:rsidR="00835D60" w:rsidRDefault="00835D60">
      <w:r>
        <w:separator/>
      </w:r>
    </w:p>
    <w:p w14:paraId="7C8C68A1" w14:textId="77777777" w:rsidR="00835D60" w:rsidRDefault="00835D60"/>
  </w:endnote>
  <w:endnote w:type="continuationSeparator" w:id="0">
    <w:p w14:paraId="05893EB4" w14:textId="77777777" w:rsidR="00835D60" w:rsidRDefault="00835D60">
      <w:r>
        <w:continuationSeparator/>
      </w:r>
    </w:p>
    <w:p w14:paraId="7D373962" w14:textId="77777777" w:rsidR="00835D60" w:rsidRDefault="00835D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D3D8" w14:textId="77777777" w:rsidR="002A3A83" w:rsidRDefault="002A3A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68573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CEE1BC" w14:textId="77777777" w:rsidR="002A3A83" w:rsidRPr="001D0AEF" w:rsidRDefault="000000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B38CD" w14:textId="77777777" w:rsidR="002A3A83" w:rsidRDefault="002A3A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93AEB" w14:textId="59AA6AF7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0A86" w:rsidRPr="00140A86">
      <w:rPr>
        <w:rStyle w:val="PageNumber"/>
        <w:rFonts w:ascii="Angsana New" w:hAnsi="Angsana New"/>
        <w:noProof/>
        <w:sz w:val="30"/>
        <w:szCs w:val="30"/>
      </w:rPr>
      <w:t>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9AE4D" w14:textId="77777777" w:rsidR="00835D60" w:rsidRDefault="00835D60"/>
  </w:footnote>
  <w:footnote w:type="continuationSeparator" w:id="0">
    <w:p w14:paraId="3621DAD4" w14:textId="77777777" w:rsidR="00835D60" w:rsidRDefault="00835D60">
      <w:r>
        <w:continuationSeparator/>
      </w:r>
    </w:p>
    <w:p w14:paraId="4BD4BF65" w14:textId="77777777" w:rsidR="00835D60" w:rsidRDefault="00835D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36DF6" w14:textId="77777777" w:rsidR="002A3A83" w:rsidRDefault="002A3A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7B41F" w14:textId="77777777" w:rsidR="002A3A83" w:rsidRDefault="002A3A83">
    <w:pPr>
      <w:pStyle w:val="Header"/>
    </w:pPr>
  </w:p>
  <w:p w14:paraId="7DD61094" w14:textId="77777777" w:rsidR="002A3A83" w:rsidRDefault="002A3A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EEED" w14:textId="77777777" w:rsidR="002A3A83" w:rsidRDefault="002A3A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A2875" w14:textId="5CCD628E" w:rsidR="0018203A" w:rsidRDefault="001820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BDE0F" w14:textId="7352C07C" w:rsidR="00C22DC8" w:rsidRDefault="00C22DC8" w:rsidP="00632C81">
    <w:pPr>
      <w:pStyle w:val="Header"/>
    </w:pPr>
  </w:p>
  <w:p w14:paraId="48AF497C" w14:textId="77777777" w:rsidR="00C22DC8" w:rsidRDefault="00C22DC8" w:rsidP="00632C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BC83D" w14:textId="44326805" w:rsidR="0018203A" w:rsidRDefault="00182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 w16cid:durableId="267156845">
    <w:abstractNumId w:val="8"/>
  </w:num>
  <w:num w:numId="2" w16cid:durableId="1185511300">
    <w:abstractNumId w:val="7"/>
  </w:num>
  <w:num w:numId="3" w16cid:durableId="2057046785">
    <w:abstractNumId w:val="10"/>
  </w:num>
  <w:num w:numId="4" w16cid:durableId="1315061537">
    <w:abstractNumId w:val="2"/>
  </w:num>
  <w:num w:numId="5" w16cid:durableId="227427543">
    <w:abstractNumId w:val="9"/>
  </w:num>
  <w:num w:numId="6" w16cid:durableId="1904632678">
    <w:abstractNumId w:val="4"/>
  </w:num>
  <w:num w:numId="7" w16cid:durableId="2062247831">
    <w:abstractNumId w:val="3"/>
  </w:num>
  <w:num w:numId="8" w16cid:durableId="35084951">
    <w:abstractNumId w:val="15"/>
  </w:num>
  <w:num w:numId="9" w16cid:durableId="1492059461">
    <w:abstractNumId w:val="11"/>
  </w:num>
  <w:num w:numId="10" w16cid:durableId="1580796803">
    <w:abstractNumId w:val="13"/>
  </w:num>
  <w:num w:numId="11" w16cid:durableId="1512379591">
    <w:abstractNumId w:val="6"/>
  </w:num>
  <w:num w:numId="12" w16cid:durableId="1410081029">
    <w:abstractNumId w:val="16"/>
  </w:num>
  <w:num w:numId="13" w16cid:durableId="1353916966">
    <w:abstractNumId w:val="17"/>
  </w:num>
  <w:num w:numId="14" w16cid:durableId="712656731">
    <w:abstractNumId w:val="0"/>
  </w:num>
  <w:num w:numId="15" w16cid:durableId="2083791953">
    <w:abstractNumId w:val="18"/>
  </w:num>
  <w:num w:numId="16" w16cid:durableId="1457258638">
    <w:abstractNumId w:val="1"/>
  </w:num>
  <w:num w:numId="17" w16cid:durableId="1977561516">
    <w:abstractNumId w:val="12"/>
  </w:num>
  <w:num w:numId="18" w16cid:durableId="762728770">
    <w:abstractNumId w:val="14"/>
  </w:num>
  <w:num w:numId="19" w16cid:durableId="209388628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24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E0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6AA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A2D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DCC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A86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03A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228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C14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232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07E97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4C0D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0E3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83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4F5A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5ED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AAC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72F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33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5B8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2D91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A10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56A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51B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3A0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6F59"/>
    <w:rsid w:val="006770AA"/>
    <w:rsid w:val="00677BD7"/>
    <w:rsid w:val="00677C0C"/>
    <w:rsid w:val="00677C9B"/>
    <w:rsid w:val="00677D77"/>
    <w:rsid w:val="00677E2C"/>
    <w:rsid w:val="006802F4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0C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58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C0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D54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D6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0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6FFE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BF7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55D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1F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5FD6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26E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AF3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66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256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1AB"/>
    <w:rsid w:val="00AB32B7"/>
    <w:rsid w:val="00AB3450"/>
    <w:rsid w:val="00AB348A"/>
    <w:rsid w:val="00AB3543"/>
    <w:rsid w:val="00AB37AA"/>
    <w:rsid w:val="00AB37FC"/>
    <w:rsid w:val="00AB39B8"/>
    <w:rsid w:val="00AB3E46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03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DCF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1B50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8A7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7ED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942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48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743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7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CB7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4A8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7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480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0B0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5A"/>
    <w:rsid w:val="00F14999"/>
    <w:rsid w:val="00F14E75"/>
    <w:rsid w:val="00F1511C"/>
    <w:rsid w:val="00F151BB"/>
    <w:rsid w:val="00F15451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B84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D93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BF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character" w:customStyle="1" w:styleId="ui-provider">
    <w:name w:val="ui-provider"/>
    <w:basedOn w:val="DefaultParagraphFont"/>
    <w:rsid w:val="002D6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01B1-AE48-49F6-82ED-37DAB97DB0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Chavalit, Rassameeprapa</cp:lastModifiedBy>
  <cp:revision>8</cp:revision>
  <cp:lastPrinted>2025-07-31T02:16:00Z</cp:lastPrinted>
  <dcterms:created xsi:type="dcterms:W3CDTF">2024-08-08T04:55:00Z</dcterms:created>
  <dcterms:modified xsi:type="dcterms:W3CDTF">2026-08-05T08:17:00Z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4c96e3e3270177fc1a6a7d14934dce36d6960ffdf43ce7b8d0467e87dd70f030</vt:lpwstr>
  </property>
</Properties>
</file>