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A799F" w14:textId="77777777" w:rsidR="00DA4AAE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903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bookmarkStart w:id="0" w:name="OLE_LINK1"/>
    </w:p>
    <w:p w14:paraId="6708A7FE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r>
        <w:rPr>
          <w:rFonts w:cs="Angsana New"/>
          <w:sz w:val="52"/>
          <w:szCs w:val="52"/>
          <w:cs/>
        </w:rPr>
        <w:tab/>
      </w:r>
    </w:p>
    <w:p w14:paraId="5221B64E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14:paraId="725BB1EA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0"/>
          <w:szCs w:val="30"/>
        </w:rPr>
      </w:pPr>
    </w:p>
    <w:p w14:paraId="42C54735" w14:textId="77777777" w:rsidR="00DA4AAE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254996FE" w14:textId="77777777" w:rsidR="00DA4AAE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133266D7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6E464D84" w14:textId="77777777" w:rsidR="00DA4AAE" w:rsidRPr="004E1C2B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  <w:r w:rsidRPr="004E1C2B">
        <w:rPr>
          <w:rFonts w:cs="Angsana New"/>
          <w:sz w:val="52"/>
          <w:szCs w:val="52"/>
          <w:cs/>
        </w:rPr>
        <w:t>บริษัท บางจาก คอร์ปอเรชั่น จำกัด (มหาชน) และบริษัทย่อย</w:t>
      </w:r>
    </w:p>
    <w:p w14:paraId="68FA804C" w14:textId="77777777" w:rsidR="00DA4AAE" w:rsidRPr="004E1C2B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32"/>
          <w:szCs w:val="32"/>
        </w:rPr>
      </w:pPr>
    </w:p>
    <w:p w14:paraId="6D18D366" w14:textId="3CE2C402" w:rsidR="00DA4AAE" w:rsidRPr="004E1C2B" w:rsidRDefault="00DA4AAE" w:rsidP="00DA4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4E1C2B">
        <w:rPr>
          <w:sz w:val="32"/>
          <w:szCs w:val="32"/>
          <w:cs/>
        </w:rPr>
        <w:t>งบการเงินระหว่างกาล</w:t>
      </w:r>
      <w:r w:rsidRPr="004E1C2B">
        <w:rPr>
          <w:rFonts w:hint="cs"/>
          <w:sz w:val="32"/>
          <w:szCs w:val="32"/>
          <w:cs/>
        </w:rPr>
        <w:t>แบบย่อ</w:t>
      </w:r>
      <w:r w:rsidR="00BA6DF7" w:rsidRPr="004E1C2B">
        <w:rPr>
          <w:sz w:val="32"/>
          <w:szCs w:val="32"/>
        </w:rPr>
        <w:t xml:space="preserve"> </w:t>
      </w:r>
    </w:p>
    <w:p w14:paraId="6C72F08E" w14:textId="411EFF41" w:rsidR="00DA4AAE" w:rsidRPr="004E1C2B" w:rsidRDefault="00DA4AAE" w:rsidP="00DA4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  <w:cs/>
        </w:rPr>
      </w:pPr>
      <w:r w:rsidRPr="004E1C2B">
        <w:rPr>
          <w:sz w:val="32"/>
          <w:szCs w:val="32"/>
          <w:cs/>
        </w:rPr>
        <w:t>สำหรับงวดสามเดือน</w:t>
      </w:r>
      <w:r w:rsidR="006666BD" w:rsidRPr="004E1C2B">
        <w:rPr>
          <w:rFonts w:hint="cs"/>
          <w:sz w:val="32"/>
          <w:szCs w:val="32"/>
          <w:cs/>
        </w:rPr>
        <w:t>และหกเดือน</w:t>
      </w:r>
      <w:r w:rsidRPr="004E1C2B">
        <w:rPr>
          <w:sz w:val="32"/>
          <w:szCs w:val="32"/>
          <w:cs/>
        </w:rPr>
        <w:t>สิ้นสุดวันที่</w:t>
      </w:r>
      <w:r w:rsidRPr="004E1C2B">
        <w:rPr>
          <w:rFonts w:hint="cs"/>
          <w:sz w:val="32"/>
          <w:szCs w:val="32"/>
          <w:cs/>
        </w:rPr>
        <w:t xml:space="preserve"> </w:t>
      </w:r>
      <w:r w:rsidRPr="004E1C2B">
        <w:rPr>
          <w:sz w:val="32"/>
          <w:szCs w:val="32"/>
        </w:rPr>
        <w:t>3</w:t>
      </w:r>
      <w:r w:rsidR="006666BD" w:rsidRPr="004E1C2B">
        <w:rPr>
          <w:sz w:val="32"/>
          <w:szCs w:val="32"/>
        </w:rPr>
        <w:t>0</w:t>
      </w:r>
      <w:r w:rsidRPr="004E1C2B">
        <w:rPr>
          <w:sz w:val="32"/>
          <w:szCs w:val="32"/>
          <w:cs/>
        </w:rPr>
        <w:t xml:space="preserve"> </w:t>
      </w:r>
      <w:r w:rsidR="006666BD" w:rsidRPr="004E1C2B">
        <w:rPr>
          <w:rFonts w:hint="cs"/>
          <w:sz w:val="32"/>
          <w:szCs w:val="32"/>
          <w:cs/>
        </w:rPr>
        <w:t>มิถุนายน</w:t>
      </w:r>
      <w:r w:rsidRPr="004E1C2B">
        <w:rPr>
          <w:sz w:val="32"/>
          <w:szCs w:val="32"/>
          <w:cs/>
        </w:rPr>
        <w:t xml:space="preserve"> </w:t>
      </w:r>
      <w:r w:rsidRPr="004E1C2B">
        <w:rPr>
          <w:sz w:val="32"/>
          <w:szCs w:val="32"/>
        </w:rPr>
        <w:t>256</w:t>
      </w:r>
      <w:r w:rsidR="003F7E6D" w:rsidRPr="004E1C2B">
        <w:rPr>
          <w:sz w:val="32"/>
          <w:szCs w:val="32"/>
        </w:rPr>
        <w:t>9</w:t>
      </w:r>
    </w:p>
    <w:p w14:paraId="10836536" w14:textId="77777777" w:rsidR="00DA4AAE" w:rsidRPr="004E1C2B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4E1C2B">
        <w:rPr>
          <w:rFonts w:cs="Angsana New" w:hint="cs"/>
          <w:b w:val="0"/>
          <w:bCs w:val="0"/>
          <w:sz w:val="32"/>
          <w:szCs w:val="32"/>
          <w:cs/>
        </w:rPr>
        <w:t>และ</w:t>
      </w:r>
    </w:p>
    <w:p w14:paraId="1BCE7234" w14:textId="77777777" w:rsidR="00DA4AAE" w:rsidRPr="004E1C2B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cs/>
        </w:rPr>
      </w:pPr>
      <w:r w:rsidRPr="004E1C2B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Pr="004E1C2B">
        <w:rPr>
          <w:rFonts w:cs="Angsana New" w:hint="cs"/>
          <w:b w:val="0"/>
          <w:bCs w:val="0"/>
          <w:sz w:val="32"/>
          <w:szCs w:val="32"/>
          <w:cs/>
        </w:rPr>
        <w:t>การสอบทานของ</w:t>
      </w:r>
      <w:r w:rsidRPr="004E1C2B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CF5720" w14:textId="77777777" w:rsidR="00DA4AAE" w:rsidRPr="004E1C2B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434E10A9" w14:textId="77777777" w:rsidR="00DA4AAE" w:rsidRPr="004E1C2B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358781DB" w14:textId="77777777" w:rsidR="00DA4AAE" w:rsidRPr="004E1C2B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rPr>
          <w:rFonts w:cs="Angsana New"/>
          <w:b w:val="0"/>
          <w:bCs w:val="0"/>
          <w:sz w:val="30"/>
          <w:szCs w:val="30"/>
          <w:cs/>
        </w:rPr>
        <w:sectPr w:rsidR="00DA4AAE" w:rsidRPr="004E1C2B" w:rsidSect="00C5089B"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408"/>
        </w:sectPr>
      </w:pPr>
    </w:p>
    <w:p w14:paraId="0BD17ABE" w14:textId="3CE60145" w:rsidR="009E45D4" w:rsidRPr="004E1C2B" w:rsidRDefault="00DA4AAE" w:rsidP="00DA4AAE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4E1C2B">
        <w:rPr>
          <w:rFonts w:ascii="Angsana New" w:hAnsi="Angsana New"/>
          <w:bCs/>
          <w:sz w:val="30"/>
          <w:szCs w:val="30"/>
          <w:cs/>
          <w:lang w:bidi="th-TH"/>
        </w:rPr>
        <w:lastRenderedPageBreak/>
        <w:t>หมายเหตุ</w:t>
      </w:r>
      <w:r w:rsidRPr="004E1C2B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4E1C2B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</w:p>
    <w:p w14:paraId="1E30656F" w14:textId="77777777" w:rsidR="00DA4AAE" w:rsidRPr="004E1C2B" w:rsidRDefault="00DA4AAE" w:rsidP="00DA4AAE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</w:p>
    <w:p w14:paraId="0CEAE65C" w14:textId="77777777" w:rsidR="009E45D4" w:rsidRPr="004E1C2B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4E1C2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FAEC5FC" w14:textId="1F18CE03" w:rsidR="00251DE2" w:rsidRPr="004E1C2B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25700A" w:rsidRPr="004E1C2B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622CF299" w14:textId="56CA70DC" w:rsidR="00623BAB" w:rsidRPr="004E1C2B" w:rsidRDefault="00623BAB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sz w:val="30"/>
          <w:szCs w:val="30"/>
          <w:cs/>
          <w:lang w:bidi="th-TH"/>
        </w:rPr>
        <w:t>การซื้อธุรกิจ</w:t>
      </w:r>
    </w:p>
    <w:p w14:paraId="4D015C7D" w14:textId="5EF157EB" w:rsidR="009E45D4" w:rsidRPr="004E1C2B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7AC4DA6" w14:textId="212208C6" w:rsidR="003C4DCC" w:rsidRPr="004E1C2B" w:rsidRDefault="006D0920" w:rsidP="0028770E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3C1F95" w:rsidRPr="004E1C2B">
        <w:rPr>
          <w:rFonts w:asciiTheme="majorBidi" w:hAnsiTheme="majorBidi" w:cstheme="majorBidi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42149621" w14:textId="3A97DD45" w:rsidR="009E45D4" w:rsidRPr="004E1C2B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4E1C2B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="00F011F6" w:rsidRPr="004E1C2B">
        <w:rPr>
          <w:rFonts w:asciiTheme="majorBidi" w:hAnsiTheme="majorBidi" w:cstheme="majorBidi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4E1C2B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F31AD6E" w14:textId="315F4ECB" w:rsidR="004E2E38" w:rsidRPr="004E1C2B" w:rsidRDefault="0012390A" w:rsidP="00F5013B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</w:t>
      </w:r>
    </w:p>
    <w:p w14:paraId="070674FB" w14:textId="40F18187" w:rsidR="009A7A08" w:rsidRPr="004E1C2B" w:rsidRDefault="009A7A08" w:rsidP="00F5013B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เงินกู้ยืม</w:t>
      </w:r>
    </w:p>
    <w:p w14:paraId="501AC720" w14:textId="01B09ADC" w:rsidR="002B4136" w:rsidRPr="004E1C2B" w:rsidRDefault="002B4136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หุ้นทุนซื้อคืน</w:t>
      </w:r>
    </w:p>
    <w:p w14:paraId="429852B3" w14:textId="1CFEB9FE" w:rsidR="009E45D4" w:rsidRPr="004E1C2B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F55F0" w:rsidRPr="004E1C2B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4E1C2B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FCD8E0" w14:textId="018158F7" w:rsidR="00CE103F" w:rsidRPr="004E1C2B" w:rsidRDefault="00DD00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/>
          <w:sz w:val="30"/>
          <w:szCs w:val="30"/>
          <w:cs/>
          <w:lang w:bidi="th-TH"/>
        </w:rPr>
        <w:t>กำไร (ขาดทุน) ต่อหุ้น</w:t>
      </w:r>
    </w:p>
    <w:p w14:paraId="1C52C627" w14:textId="77777777" w:rsidR="004E2E38" w:rsidRPr="004E1C2B" w:rsidRDefault="004E2E38" w:rsidP="004E2E3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5C4C5C8" w14:textId="4A60E552" w:rsidR="008464C5" w:rsidRPr="004E1C2B" w:rsidRDefault="008464C5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3ACD65F0" w:rsidR="008C1C02" w:rsidRPr="004E1C2B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4E1C2B" w:rsidRDefault="008C1C02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bookmarkEnd w:id="0"/>
    <w:p w14:paraId="3E3E97D1" w14:textId="1FFA8F6F" w:rsidR="00ED1C20" w:rsidRPr="004E1C2B" w:rsidRDefault="00ED1C20" w:rsidP="00FB21F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E1C2B">
        <w:rPr>
          <w:rFonts w:asciiTheme="majorBidi" w:hAnsiTheme="majorBidi"/>
          <w:sz w:val="30"/>
          <w:szCs w:val="30"/>
          <w:cs/>
          <w:lang w:bidi="th-TH"/>
        </w:rPr>
        <w:t>มาตรฐานการรายงานทางการเงินที่ยังไม่</w:t>
      </w:r>
      <w:r w:rsidR="00C376D3" w:rsidRPr="004E1C2B">
        <w:rPr>
          <w:rFonts w:asciiTheme="majorBidi" w:hAnsiTheme="majorBidi" w:hint="cs"/>
          <w:sz w:val="30"/>
          <w:szCs w:val="30"/>
          <w:cs/>
          <w:lang w:bidi="th-TH"/>
        </w:rPr>
        <w:t>ได้</w:t>
      </w:r>
      <w:r w:rsidRPr="004E1C2B">
        <w:rPr>
          <w:rFonts w:asciiTheme="majorBidi" w:hAnsiTheme="majorBidi"/>
          <w:sz w:val="30"/>
          <w:szCs w:val="30"/>
          <w:cs/>
          <w:lang w:bidi="th-TH"/>
        </w:rPr>
        <w:t>ใช้</w:t>
      </w:r>
    </w:p>
    <w:p w14:paraId="73867978" w14:textId="1F69D155" w:rsidR="009E45D4" w:rsidRPr="004E1C2B" w:rsidRDefault="004762B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  <w:rPr>
          <w:rFonts w:asciiTheme="majorBidi" w:hAnsiTheme="majorBidi" w:cstheme="majorBidi"/>
        </w:rPr>
      </w:pPr>
      <w:r w:rsidRPr="004E1C2B">
        <w:rPr>
          <w:rFonts w:asciiTheme="majorBidi" w:hAnsiTheme="majorBidi" w:cstheme="majorBidi"/>
          <w:cs/>
        </w:rPr>
        <w:br w:type="page"/>
      </w:r>
      <w:r w:rsidRPr="004E1C2B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4E1C2B">
        <w:rPr>
          <w:rFonts w:asciiTheme="majorBidi" w:hAnsiTheme="majorBidi" w:cstheme="majorBidi"/>
          <w:cs/>
        </w:rPr>
        <w:t>ระหว่างกาล</w:t>
      </w:r>
      <w:r w:rsidRPr="004E1C2B">
        <w:rPr>
          <w:rFonts w:asciiTheme="majorBidi" w:hAnsiTheme="majorBidi" w:cstheme="majorBidi"/>
          <w:cs/>
        </w:rPr>
        <w:t>นี้</w:t>
      </w:r>
    </w:p>
    <w:p w14:paraId="08EEE1BD" w14:textId="5A89BCB4" w:rsidR="009E45D4" w:rsidRPr="004E1C2B" w:rsidRDefault="009E45D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5A33798" w14:textId="46F0B541" w:rsidR="006C42C3" w:rsidRPr="004E1C2B" w:rsidRDefault="004762B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E1C2B">
        <w:rPr>
          <w:rFonts w:asciiTheme="majorBidi" w:hAnsiTheme="majorBidi" w:cstheme="majorBidi"/>
          <w:cs/>
        </w:rPr>
        <w:t>งบการเงิน</w:t>
      </w:r>
      <w:r w:rsidR="0025700A" w:rsidRPr="004E1C2B">
        <w:rPr>
          <w:rFonts w:asciiTheme="majorBidi" w:hAnsiTheme="majorBidi" w:cstheme="majorBidi"/>
          <w:cs/>
        </w:rPr>
        <w:t>ระหว่างกาล</w:t>
      </w:r>
      <w:r w:rsidRPr="004E1C2B">
        <w:rPr>
          <w:rFonts w:asciiTheme="majorBidi" w:hAnsiTheme="majorBidi" w:cstheme="majorBidi"/>
          <w:cs/>
        </w:rPr>
        <w:t>นี้ได้รับอนุมัติให้ออกงบการเงินจาก</w:t>
      </w:r>
      <w:r w:rsidR="00A42E29" w:rsidRPr="004E1C2B">
        <w:rPr>
          <w:rFonts w:asciiTheme="majorBidi" w:hAnsiTheme="majorBidi"/>
          <w:cs/>
        </w:rPr>
        <w:t>คณะกรรมการตรวจสอบตามการมอบหมายจากคณะกรรมการบริษัท</w:t>
      </w:r>
      <w:r w:rsidRPr="004E1C2B">
        <w:rPr>
          <w:rFonts w:asciiTheme="majorBidi" w:hAnsiTheme="majorBidi" w:cstheme="majorBidi"/>
          <w:cs/>
        </w:rPr>
        <w:t>เมื่อวันที่</w:t>
      </w:r>
      <w:r w:rsidR="008D290F" w:rsidRPr="004E1C2B">
        <w:rPr>
          <w:rFonts w:asciiTheme="majorBidi" w:hAnsiTheme="majorBidi" w:cstheme="majorBidi"/>
          <w:cs/>
        </w:rPr>
        <w:t xml:space="preserve"> </w:t>
      </w:r>
      <w:r w:rsidR="00DA454F" w:rsidRPr="004E1C2B">
        <w:rPr>
          <w:rFonts w:asciiTheme="majorBidi" w:hAnsiTheme="majorBidi" w:cstheme="majorBidi"/>
        </w:rPr>
        <w:t>6</w:t>
      </w:r>
      <w:r w:rsidR="00623BAB" w:rsidRPr="004E1C2B">
        <w:rPr>
          <w:rFonts w:asciiTheme="majorBidi" w:hAnsiTheme="majorBidi" w:cstheme="majorBidi"/>
        </w:rPr>
        <w:t xml:space="preserve"> </w:t>
      </w:r>
      <w:r w:rsidR="00D47845" w:rsidRPr="004E1C2B">
        <w:rPr>
          <w:rFonts w:asciiTheme="majorBidi" w:hAnsiTheme="majorBidi" w:cstheme="majorBidi" w:hint="cs"/>
          <w:cs/>
        </w:rPr>
        <w:t>สิงหาคม</w:t>
      </w:r>
      <w:r w:rsidR="00765373" w:rsidRPr="004E1C2B">
        <w:rPr>
          <w:rFonts w:asciiTheme="majorBidi" w:hAnsiTheme="majorBidi" w:cstheme="majorBidi" w:hint="cs"/>
          <w:cs/>
        </w:rPr>
        <w:t xml:space="preserve"> </w:t>
      </w:r>
      <w:r w:rsidR="002D151D" w:rsidRPr="004E1C2B">
        <w:rPr>
          <w:rFonts w:asciiTheme="majorBidi" w:hAnsiTheme="majorBidi" w:cstheme="majorBidi"/>
        </w:rPr>
        <w:t>256</w:t>
      </w:r>
      <w:r w:rsidR="00402D6D" w:rsidRPr="004E1C2B">
        <w:rPr>
          <w:rFonts w:asciiTheme="majorBidi" w:hAnsiTheme="majorBidi" w:cstheme="majorBidi"/>
        </w:rPr>
        <w:t>9</w:t>
      </w:r>
    </w:p>
    <w:p w14:paraId="66A7BD1E" w14:textId="77777777" w:rsidR="006C42C3" w:rsidRPr="004E1C2B" w:rsidRDefault="006C42C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CBD2A9B" w14:textId="51989C0F" w:rsidR="009E45D4" w:rsidRPr="004E1C2B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4E1C2B" w:rsidRDefault="009E45D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4705D868" w14:textId="1F6F8CAA" w:rsidR="00B1391E" w:rsidRPr="004E1C2B" w:rsidRDefault="000B561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E1C2B">
        <w:rPr>
          <w:rFonts w:asciiTheme="majorBidi" w:hAnsiTheme="majorBidi" w:cstheme="majorBidi"/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4E1C2B">
        <w:rPr>
          <w:rFonts w:asciiTheme="majorBidi" w:hAnsiTheme="majorBidi" w:cstheme="majorBidi"/>
        </w:rPr>
        <w:tab/>
      </w:r>
      <w:r w:rsidR="001D0AEF" w:rsidRPr="004E1C2B">
        <w:rPr>
          <w:rFonts w:asciiTheme="majorBidi" w:hAnsiTheme="majorBidi" w:cstheme="majorBidi"/>
        </w:rPr>
        <w:tab/>
      </w:r>
      <w:r w:rsidRPr="004E1C2B">
        <w:rPr>
          <w:rFonts w:asciiTheme="majorBidi" w:hAnsiTheme="majorBidi" w:cstheme="majorBidi"/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4E1C2B">
        <w:rPr>
          <w:rFonts w:asciiTheme="majorBidi" w:hAnsiTheme="majorBidi" w:cstheme="majorBidi"/>
          <w:cs/>
        </w:rPr>
        <w:t>จากพลังงานสะอาด</w:t>
      </w:r>
      <w:r w:rsidR="00446E71" w:rsidRPr="004E1C2B">
        <w:rPr>
          <w:rFonts w:asciiTheme="majorBidi" w:hAnsiTheme="majorBidi" w:cstheme="majorBidi"/>
        </w:rPr>
        <w:t xml:space="preserve"> </w:t>
      </w:r>
      <w:r w:rsidR="00446E71" w:rsidRPr="004E1C2B">
        <w:rPr>
          <w:rFonts w:asciiTheme="majorBidi" w:hAnsiTheme="majorBidi" w:cstheme="majorBidi" w:hint="cs"/>
          <w:cs/>
        </w:rPr>
        <w:t>รวมทั้งผลิตภัณฑ์และบริการอื่นที่เกี่ยวเนื่อง</w:t>
      </w:r>
      <w:r w:rsidRPr="004E1C2B">
        <w:rPr>
          <w:rFonts w:asciiTheme="majorBidi" w:hAnsiTheme="majorBidi" w:cstheme="majorBidi"/>
          <w:cs/>
        </w:rPr>
        <w:t xml:space="preserve"> การลงทุนในธุรกิจพลังงานทางเลือก</w:t>
      </w:r>
      <w:r w:rsidR="002D2C3A" w:rsidRPr="004E1C2B">
        <w:rPr>
          <w:rFonts w:asciiTheme="majorBidi" w:hAnsiTheme="majorBidi" w:cstheme="majorBidi"/>
        </w:rPr>
        <w:t xml:space="preserve"> </w:t>
      </w:r>
      <w:r w:rsidR="002D2C3A" w:rsidRPr="004E1C2B">
        <w:rPr>
          <w:rFonts w:asciiTheme="majorBidi" w:hAnsiTheme="majorBidi" w:cstheme="majorBidi" w:hint="cs"/>
          <w:cs/>
        </w:rPr>
        <w:t>คลังจัดเก็บน้ำมันและท่าเทียบเรือ</w:t>
      </w:r>
      <w:r w:rsidRPr="004E1C2B">
        <w:rPr>
          <w:rFonts w:asciiTheme="majorBidi" w:hAnsiTheme="majorBidi" w:cstheme="majorBidi"/>
          <w:cs/>
        </w:rPr>
        <w:t xml:space="preserve"> การผลิตและจำหน่ายผลิตภัณฑ์</w:t>
      </w:r>
      <w:r w:rsidR="00250644" w:rsidRPr="004E1C2B">
        <w:rPr>
          <w:rFonts w:asciiTheme="majorBidi" w:hAnsiTheme="majorBidi" w:cstheme="majorBidi"/>
        </w:rPr>
        <w:t xml:space="preserve">  </w:t>
      </w:r>
      <w:r w:rsidRPr="004E1C2B">
        <w:rPr>
          <w:rFonts w:asciiTheme="majorBidi" w:hAnsiTheme="majorBidi" w:cstheme="majorBidi"/>
          <w:cs/>
        </w:rPr>
        <w:t>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  <w:r w:rsidR="003310A3" w:rsidRPr="004E1C2B">
        <w:rPr>
          <w:rFonts w:asciiTheme="majorBidi" w:hAnsiTheme="majorBidi" w:cstheme="majorBidi" w:hint="cs"/>
          <w:cs/>
        </w:rPr>
        <w:t xml:space="preserve"> </w:t>
      </w:r>
    </w:p>
    <w:p w14:paraId="464BF2F0" w14:textId="77777777" w:rsidR="00DC62CA" w:rsidRPr="004E1C2B" w:rsidRDefault="00DC62C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AB3AA8A" w14:textId="77777777" w:rsidR="00AB0686" w:rsidRPr="004E1C2B" w:rsidRDefault="00AB068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4E1C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4E1C2B" w:rsidRDefault="0036548A" w:rsidP="00533528">
      <w:pPr>
        <w:tabs>
          <w:tab w:val="decimal" w:pos="540"/>
        </w:tabs>
        <w:ind w:left="540"/>
        <w:rPr>
          <w:rFonts w:asciiTheme="majorBidi" w:hAnsiTheme="majorBidi" w:cstheme="majorBidi"/>
        </w:rPr>
      </w:pPr>
    </w:p>
    <w:p w14:paraId="67178587" w14:textId="79E0265D" w:rsidR="006D63C1" w:rsidRPr="004E1C2B" w:rsidRDefault="006D63C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bookmarkStart w:id="1" w:name="_Hlk66464858"/>
      <w:r w:rsidRPr="004E1C2B">
        <w:rPr>
          <w:rFonts w:asciiTheme="majorBidi" w:hAnsiTheme="majorBidi" w:cstheme="majorBidi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F1E95" w:rsidRPr="004E1C2B">
        <w:rPr>
          <w:rFonts w:asciiTheme="majorBidi" w:hAnsiTheme="majorBidi" w:cstheme="majorBidi"/>
        </w:rPr>
        <w:t>34</w:t>
      </w:r>
      <w:r w:rsidRPr="004E1C2B">
        <w:rPr>
          <w:rFonts w:asciiTheme="majorBidi" w:hAnsiTheme="majorBidi" w:cstheme="majorBidi"/>
        </w:rPr>
        <w:t xml:space="preserve"> </w:t>
      </w:r>
      <w:r w:rsidRPr="004E1C2B">
        <w:rPr>
          <w:rFonts w:asciiTheme="majorBidi" w:hAnsiTheme="majorBidi" w:cstheme="majorBidi"/>
          <w:cs/>
        </w:rPr>
        <w:t xml:space="preserve">เรื่อง </w:t>
      </w:r>
      <w:r w:rsidRPr="004E1C2B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4E1C2B">
        <w:rPr>
          <w:rFonts w:asciiTheme="majorBidi" w:hAnsiTheme="majorBidi" w:cstheme="majorBidi"/>
          <w:cs/>
        </w:rPr>
        <w:t xml:space="preserve"> </w:t>
      </w:r>
      <w:bookmarkEnd w:id="1"/>
      <w:r w:rsidRPr="004E1C2B">
        <w:rPr>
          <w:rFonts w:asciiTheme="majorBidi" w:hAnsiTheme="majorBidi" w:cstheme="majorBidi"/>
          <w:cs/>
        </w:rPr>
        <w:t>รวมถึงแนวปฏิบัติทางกา</w:t>
      </w:r>
      <w:r w:rsidR="007154FC" w:rsidRPr="004E1C2B">
        <w:rPr>
          <w:rFonts w:asciiTheme="majorBidi" w:hAnsiTheme="majorBidi" w:cstheme="majorBidi"/>
          <w:cs/>
        </w:rPr>
        <w:t>รบัญชีที่ประกาศใช้โดยสภาวิชาชีพ</w:t>
      </w:r>
      <w:r w:rsidRPr="004E1C2B">
        <w:rPr>
          <w:rFonts w:asciiTheme="majorBidi" w:hAnsiTheme="majorBidi" w:cstheme="majorBidi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4E1C2B">
        <w:rPr>
          <w:rFonts w:asciiTheme="majorBidi" w:hAnsiTheme="majorBidi" w:cstheme="majorBidi"/>
        </w:rPr>
        <w:t xml:space="preserve"> </w:t>
      </w:r>
      <w:r w:rsidRPr="004E1C2B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0B3E22" w:rsidRPr="004E1C2B">
        <w:rPr>
          <w:rFonts w:asciiTheme="majorBidi" w:hAnsiTheme="majorBidi" w:cstheme="majorBidi" w:hint="cs"/>
          <w:cs/>
        </w:rPr>
        <w:t xml:space="preserve"> </w:t>
      </w:r>
      <w:r w:rsidRPr="004E1C2B">
        <w:rPr>
          <w:rFonts w:asciiTheme="majorBidi" w:hAnsiTheme="majorBidi" w:cstheme="majorBidi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E1C2B">
        <w:rPr>
          <w:rFonts w:asciiTheme="majorBidi" w:hAnsiTheme="majorBidi" w:cstheme="majorBidi"/>
        </w:rPr>
        <w:t xml:space="preserve"> </w:t>
      </w:r>
      <w:r w:rsidR="006F1E95" w:rsidRPr="004E1C2B">
        <w:rPr>
          <w:rFonts w:asciiTheme="majorBidi" w:hAnsiTheme="majorBidi" w:cstheme="majorBidi"/>
        </w:rPr>
        <w:t>31</w:t>
      </w:r>
      <w:r w:rsidRPr="004E1C2B">
        <w:rPr>
          <w:rFonts w:asciiTheme="majorBidi" w:hAnsiTheme="majorBidi" w:cstheme="majorBidi"/>
        </w:rPr>
        <w:t xml:space="preserve"> </w:t>
      </w:r>
      <w:r w:rsidRPr="004E1C2B">
        <w:rPr>
          <w:rFonts w:asciiTheme="majorBidi" w:hAnsiTheme="majorBidi" w:cstheme="majorBidi"/>
          <w:cs/>
        </w:rPr>
        <w:t>ธันวาคม</w:t>
      </w:r>
      <w:r w:rsidRPr="004E1C2B">
        <w:rPr>
          <w:rFonts w:asciiTheme="majorBidi" w:hAnsiTheme="majorBidi" w:cstheme="majorBidi"/>
        </w:rPr>
        <w:t xml:space="preserve"> </w:t>
      </w:r>
      <w:r w:rsidR="008E69B6" w:rsidRPr="004E1C2B">
        <w:rPr>
          <w:rFonts w:asciiTheme="majorBidi" w:hAnsiTheme="majorBidi" w:cstheme="majorBidi"/>
        </w:rPr>
        <w:t>256</w:t>
      </w:r>
      <w:r w:rsidR="002C6DB5" w:rsidRPr="004E1C2B">
        <w:rPr>
          <w:rFonts w:asciiTheme="majorBidi" w:hAnsiTheme="majorBidi" w:cstheme="majorBidi"/>
        </w:rPr>
        <w:t>8</w:t>
      </w:r>
    </w:p>
    <w:p w14:paraId="20C72082" w14:textId="3CBF0605" w:rsidR="003C0357" w:rsidRPr="004E1C2B" w:rsidRDefault="003C035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166C012" w14:textId="30DCC768" w:rsidR="00B5019B" w:rsidRPr="004E1C2B" w:rsidRDefault="006D63C1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  <w:r w:rsidRPr="004E1C2B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F1E95" w:rsidRPr="004E1C2B">
        <w:rPr>
          <w:rFonts w:asciiTheme="majorBidi" w:hAnsiTheme="majorBidi" w:cstheme="majorBidi"/>
        </w:rPr>
        <w:t>31</w:t>
      </w:r>
      <w:r w:rsidRPr="004E1C2B">
        <w:rPr>
          <w:rFonts w:asciiTheme="majorBidi" w:hAnsiTheme="majorBidi" w:cstheme="majorBidi"/>
        </w:rPr>
        <w:t xml:space="preserve"> </w:t>
      </w:r>
      <w:r w:rsidRPr="004E1C2B">
        <w:rPr>
          <w:rFonts w:asciiTheme="majorBidi" w:hAnsiTheme="majorBidi" w:cstheme="majorBidi"/>
          <w:cs/>
        </w:rPr>
        <w:t xml:space="preserve">ธันวาคม </w:t>
      </w:r>
      <w:r w:rsidR="008E69B6" w:rsidRPr="004E1C2B">
        <w:rPr>
          <w:rFonts w:asciiTheme="majorBidi" w:hAnsiTheme="majorBidi" w:cstheme="majorBidi"/>
        </w:rPr>
        <w:t>256</w:t>
      </w:r>
      <w:r w:rsidR="002C6DB5" w:rsidRPr="004E1C2B">
        <w:rPr>
          <w:rFonts w:asciiTheme="majorBidi" w:hAnsiTheme="majorBidi" w:cstheme="majorBidi"/>
        </w:rPr>
        <w:t>8</w:t>
      </w:r>
      <w:r w:rsidR="003922EF" w:rsidRPr="004E1C2B">
        <w:rPr>
          <w:rFonts w:asciiTheme="majorBidi" w:hAnsiTheme="majorBidi" w:cstheme="majorBidi"/>
        </w:rPr>
        <w:t xml:space="preserve"> </w:t>
      </w:r>
    </w:p>
    <w:p w14:paraId="4EB9C40B" w14:textId="77777777" w:rsidR="00FF4F4B" w:rsidRPr="004E1C2B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48330668" w14:textId="77777777" w:rsidR="00FF4F4B" w:rsidRPr="004E1C2B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0079A512" w14:textId="77777777" w:rsidR="00FF4F4B" w:rsidRPr="004E1C2B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61559B82" w14:textId="77777777" w:rsidR="003922EF" w:rsidRPr="004E1C2B" w:rsidRDefault="00392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  <w:r w:rsidRPr="004E1C2B">
        <w:rPr>
          <w:rFonts w:asciiTheme="majorBidi" w:hAnsiTheme="majorBidi" w:cstheme="majorBidi"/>
          <w:b/>
          <w:bCs/>
          <w:cs/>
        </w:rPr>
        <w:br w:type="page"/>
      </w:r>
    </w:p>
    <w:p w14:paraId="0C751297" w14:textId="03EE1F1C" w:rsidR="00DA1823" w:rsidRPr="004E1C2B" w:rsidRDefault="00DA1823" w:rsidP="00757555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4E1C2B">
        <w:rPr>
          <w:rFonts w:asciiTheme="majorBidi" w:hAnsiTheme="majorBidi"/>
          <w:b/>
          <w:bCs/>
          <w:sz w:val="30"/>
          <w:szCs w:val="30"/>
          <w:cs/>
          <w:lang w:bidi="th-TH"/>
        </w:rPr>
        <w:t>การซื้อธุรกิจ</w:t>
      </w:r>
    </w:p>
    <w:p w14:paraId="1CF1866C" w14:textId="77777777" w:rsidR="00757555" w:rsidRPr="004E1C2B" w:rsidRDefault="00757555" w:rsidP="003F6920">
      <w:pPr>
        <w:pStyle w:val="Caption"/>
      </w:pPr>
    </w:p>
    <w:p w14:paraId="7D23E17B" w14:textId="06979C98" w:rsidR="00DA1823" w:rsidRPr="004E1C2B" w:rsidRDefault="003F6920" w:rsidP="003F6920">
      <w:pPr>
        <w:pStyle w:val="Caption"/>
      </w:pPr>
      <w:r w:rsidRPr="004E1C2B">
        <w:tab/>
      </w:r>
      <w:r w:rsidRPr="004E1C2B">
        <w:tab/>
        <w:t xml:space="preserve">  </w:t>
      </w:r>
      <w:r w:rsidR="00DA1823" w:rsidRPr="004E1C2B">
        <w:t>Chevron Hong Kong Limited</w:t>
      </w:r>
    </w:p>
    <w:p w14:paraId="5FF93F74" w14:textId="77777777" w:rsidR="00397D19" w:rsidRPr="004E1C2B" w:rsidRDefault="00397D19" w:rsidP="003F6920">
      <w:pPr>
        <w:pStyle w:val="Caption"/>
      </w:pPr>
    </w:p>
    <w:p w14:paraId="7EFA5DF1" w14:textId="3DEDB02F" w:rsidR="00F553FF" w:rsidRPr="004E1C2B" w:rsidRDefault="0060422F" w:rsidP="00E73E1F">
      <w:pPr>
        <w:pStyle w:val="BodyText2"/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4E1C2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4E1C2B">
        <w:rPr>
          <w:rFonts w:asciiTheme="majorBidi" w:hAnsiTheme="majorBidi" w:cstheme="majorBidi"/>
          <w:sz w:val="30"/>
          <w:szCs w:val="30"/>
        </w:rPr>
        <w:t xml:space="preserve">13 </w:t>
      </w:r>
      <w:r w:rsidRPr="004E1C2B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4E1C2B">
        <w:rPr>
          <w:rFonts w:asciiTheme="majorBidi" w:hAnsiTheme="majorBidi" w:cstheme="majorBidi"/>
          <w:sz w:val="30"/>
          <w:szCs w:val="30"/>
        </w:rPr>
        <w:t xml:space="preserve">2569 </w:t>
      </w:r>
      <w:r w:rsidRPr="004E1C2B">
        <w:rPr>
          <w:rFonts w:asciiTheme="majorBidi" w:hAnsiTheme="majorBidi"/>
          <w:sz w:val="30"/>
          <w:szCs w:val="30"/>
          <w:cs/>
        </w:rPr>
        <w:t>บริษัท</w:t>
      </w:r>
      <w:r w:rsidR="00F83B78" w:rsidRPr="004E1C2B">
        <w:rPr>
          <w:rFonts w:asciiTheme="majorBidi" w:hAnsiTheme="majorBidi"/>
          <w:sz w:val="30"/>
          <w:szCs w:val="30"/>
          <w:cs/>
        </w:rPr>
        <w:t>ฯ</w:t>
      </w:r>
      <w:r w:rsidR="00F83B78" w:rsidRPr="004E1C2B">
        <w:rPr>
          <w:rFonts w:asciiTheme="majorBidi" w:hAnsiTheme="majorBidi" w:hint="cs"/>
          <w:sz w:val="30"/>
          <w:szCs w:val="30"/>
          <w:cs/>
        </w:rPr>
        <w:t xml:space="preserve"> </w:t>
      </w:r>
      <w:r w:rsidRPr="004E1C2B">
        <w:rPr>
          <w:rFonts w:asciiTheme="majorBidi" w:hAnsiTheme="majorBidi"/>
          <w:sz w:val="30"/>
          <w:szCs w:val="30"/>
          <w:cs/>
        </w:rPr>
        <w:t>ได้ลงนามในสัญญาซื้อขายหุ้น</w:t>
      </w:r>
      <w:r w:rsidR="0043164D" w:rsidRPr="004E1C2B">
        <w:rPr>
          <w:rFonts w:asciiTheme="majorBidi" w:hAnsiTheme="majorBidi" w:hint="cs"/>
          <w:sz w:val="30"/>
          <w:szCs w:val="30"/>
          <w:cs/>
        </w:rPr>
        <w:t>กับ</w:t>
      </w:r>
      <w:r w:rsidRPr="004E1C2B">
        <w:rPr>
          <w:rFonts w:asciiTheme="majorBidi" w:hAnsiTheme="majorBidi"/>
          <w:sz w:val="30"/>
          <w:szCs w:val="30"/>
          <w:cs/>
        </w:rPr>
        <w:t xml:space="preserve"> </w:t>
      </w:r>
      <w:r w:rsidRPr="004E1C2B">
        <w:rPr>
          <w:rFonts w:asciiTheme="majorBidi" w:hAnsiTheme="majorBidi" w:cstheme="majorBidi"/>
          <w:sz w:val="30"/>
          <w:szCs w:val="30"/>
        </w:rPr>
        <w:t xml:space="preserve">Chevron Companies (Greater China) Limited </w:t>
      </w:r>
      <w:r w:rsidR="00F83B78" w:rsidRPr="004E1C2B">
        <w:rPr>
          <w:rFonts w:asciiTheme="majorBidi" w:hAnsiTheme="majorBidi" w:cstheme="majorBidi" w:hint="cs"/>
          <w:sz w:val="30"/>
          <w:szCs w:val="30"/>
          <w:cs/>
        </w:rPr>
        <w:t>โดยที่</w:t>
      </w:r>
      <w:r w:rsidR="00F83B78" w:rsidRPr="004E1C2B"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ประชุมคณะกรรมการบริษัทฯได้มีมติอนุมัติการจัดตั้งบริษัทย่อย </w:t>
      </w:r>
      <w:proofErr w:type="spellStart"/>
      <w:r w:rsidR="00F83B78" w:rsidRPr="004E1C2B">
        <w:rPr>
          <w:rFonts w:asciiTheme="majorBidi" w:hAnsiTheme="majorBidi" w:cstheme="majorBidi"/>
          <w:sz w:val="30"/>
          <w:szCs w:val="30"/>
        </w:rPr>
        <w:t>Bangchak</w:t>
      </w:r>
      <w:proofErr w:type="spellEnd"/>
      <w:r w:rsidR="00F83B78" w:rsidRPr="004E1C2B">
        <w:rPr>
          <w:rFonts w:asciiTheme="majorBidi" w:hAnsiTheme="majorBidi" w:cstheme="majorBidi"/>
          <w:sz w:val="30"/>
          <w:szCs w:val="30"/>
        </w:rPr>
        <w:t xml:space="preserve"> Hong Kong Holding Limited (“BHK Holding”)</w:t>
      </w:r>
      <w:r w:rsidR="00F83B78" w:rsidRPr="004E1C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83B78" w:rsidRPr="004E1C2B">
        <w:rPr>
          <w:rFonts w:asciiTheme="majorBidi" w:hAnsiTheme="majorBidi"/>
          <w:i/>
          <w:iCs/>
          <w:sz w:val="30"/>
          <w:szCs w:val="30"/>
          <w:cs/>
        </w:rPr>
        <w:t xml:space="preserve">(หมายเหตุ </w:t>
      </w:r>
      <w:r w:rsidR="00F83B78" w:rsidRPr="004E1C2B">
        <w:rPr>
          <w:rFonts w:asciiTheme="majorBidi" w:hAnsiTheme="majorBidi"/>
          <w:i/>
          <w:iCs/>
          <w:sz w:val="30"/>
          <w:szCs w:val="30"/>
        </w:rPr>
        <w:t>6</w:t>
      </w:r>
      <w:r w:rsidR="00F83B78" w:rsidRPr="004E1C2B">
        <w:rPr>
          <w:rFonts w:asciiTheme="majorBidi" w:hAnsiTheme="majorBidi"/>
          <w:i/>
          <w:iCs/>
          <w:sz w:val="30"/>
          <w:szCs w:val="30"/>
          <w:cs/>
        </w:rPr>
        <w:t>)</w:t>
      </w:r>
      <w:r w:rsidR="00F83B78" w:rsidRPr="004E1C2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83B78" w:rsidRPr="004E1C2B">
        <w:rPr>
          <w:rFonts w:asciiTheme="majorBidi" w:hAnsiTheme="majorBidi"/>
          <w:sz w:val="30"/>
          <w:szCs w:val="30"/>
          <w:cs/>
        </w:rPr>
        <w:t>ที่ฮ่องกง</w:t>
      </w:r>
      <w:r w:rsidR="00F83B78" w:rsidRPr="004E1C2B">
        <w:rPr>
          <w:rFonts w:asciiTheme="majorBidi" w:hAnsiTheme="majorBidi" w:hint="cs"/>
          <w:sz w:val="30"/>
          <w:szCs w:val="30"/>
          <w:cs/>
        </w:rPr>
        <w:t xml:space="preserve"> </w:t>
      </w:r>
      <w:r w:rsidRPr="004E1C2B">
        <w:rPr>
          <w:rFonts w:asciiTheme="majorBidi" w:hAnsiTheme="majorBidi"/>
          <w:sz w:val="30"/>
          <w:szCs w:val="30"/>
          <w:cs/>
        </w:rPr>
        <w:t xml:space="preserve">เพื่อเข้าซื้อหุ้นใน </w:t>
      </w:r>
      <w:r w:rsidRPr="004E1C2B">
        <w:rPr>
          <w:rFonts w:asciiTheme="majorBidi" w:hAnsiTheme="majorBidi" w:cstheme="majorBidi"/>
          <w:sz w:val="30"/>
          <w:szCs w:val="30"/>
        </w:rPr>
        <w:t xml:space="preserve">Chevron Hong Kong Limited (“CHK”) </w:t>
      </w:r>
      <w:r w:rsidRPr="004E1C2B">
        <w:rPr>
          <w:rFonts w:asciiTheme="majorBidi" w:hAnsiTheme="majorBidi"/>
          <w:sz w:val="30"/>
          <w:szCs w:val="30"/>
          <w:cs/>
        </w:rPr>
        <w:t xml:space="preserve">จำนวน </w:t>
      </w:r>
      <w:r w:rsidR="00E07977" w:rsidRPr="004E1C2B">
        <w:rPr>
          <w:rFonts w:asciiTheme="majorBidi" w:hAnsiTheme="majorBidi" w:cstheme="majorBidi"/>
          <w:sz w:val="30"/>
          <w:szCs w:val="30"/>
        </w:rPr>
        <w:t xml:space="preserve">6 </w:t>
      </w:r>
      <w:r w:rsidR="00E07977" w:rsidRPr="004E1C2B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4E1C2B">
        <w:rPr>
          <w:rFonts w:asciiTheme="majorBidi" w:hAnsiTheme="majorBidi"/>
          <w:sz w:val="30"/>
          <w:szCs w:val="30"/>
          <w:cs/>
        </w:rPr>
        <w:t xml:space="preserve">หุ้น (คิดเป็นสัดส่วนร้อยละ </w:t>
      </w:r>
      <w:r w:rsidRPr="004E1C2B">
        <w:rPr>
          <w:rFonts w:asciiTheme="majorBidi" w:hAnsiTheme="majorBidi" w:cstheme="majorBidi"/>
          <w:sz w:val="30"/>
          <w:szCs w:val="30"/>
        </w:rPr>
        <w:t xml:space="preserve">100 </w:t>
      </w:r>
      <w:r w:rsidRPr="004E1C2B">
        <w:rPr>
          <w:rFonts w:asciiTheme="majorBidi" w:hAnsiTheme="majorBidi"/>
          <w:sz w:val="30"/>
          <w:szCs w:val="30"/>
          <w:cs/>
        </w:rPr>
        <w:t xml:space="preserve">ของจำนวนหุ้นทั้งหมดของ </w:t>
      </w:r>
      <w:r w:rsidRPr="004E1C2B">
        <w:rPr>
          <w:rFonts w:asciiTheme="majorBidi" w:hAnsiTheme="majorBidi" w:cstheme="majorBidi"/>
          <w:sz w:val="30"/>
          <w:szCs w:val="30"/>
        </w:rPr>
        <w:t>CHK)</w:t>
      </w:r>
      <w:r w:rsidR="00F83B78" w:rsidRPr="004E1C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1C2B">
        <w:rPr>
          <w:rFonts w:asciiTheme="majorBidi" w:hAnsiTheme="majorBidi" w:cstheme="majorBidi"/>
          <w:sz w:val="30"/>
          <w:szCs w:val="30"/>
        </w:rPr>
        <w:t xml:space="preserve"> </w:t>
      </w:r>
      <w:r w:rsidR="0018415B" w:rsidRPr="004E1C2B">
        <w:rPr>
          <w:rFonts w:asciiTheme="majorBidi" w:hAnsiTheme="majorBidi" w:cstheme="majorBidi"/>
          <w:sz w:val="30"/>
          <w:szCs w:val="30"/>
        </w:rPr>
        <w:t xml:space="preserve">CHK </w:t>
      </w:r>
      <w:r w:rsidRPr="004E1C2B">
        <w:rPr>
          <w:rFonts w:asciiTheme="majorBidi" w:hAnsiTheme="majorBidi"/>
          <w:sz w:val="30"/>
          <w:szCs w:val="30"/>
          <w:cs/>
        </w:rPr>
        <w:t xml:space="preserve">ดำเนินธุรกิจค้าปลีกน้ำมันผ่านสถานีบริการ ธุรกิจน้ำมันภาคอุตสาหกรรม ธุรกิจน้ำมันเรือเดินสมุทร </w:t>
      </w:r>
      <w:r w:rsidR="00E73E1F" w:rsidRPr="004E1C2B">
        <w:rPr>
          <w:rFonts w:asciiTheme="majorBidi" w:hAnsiTheme="majorBidi" w:hint="cs"/>
          <w:sz w:val="30"/>
          <w:szCs w:val="30"/>
          <w:cs/>
        </w:rPr>
        <w:t>กลุ่ม</w:t>
      </w:r>
      <w:r w:rsidR="00E73E1F" w:rsidRPr="004E1C2B">
        <w:rPr>
          <w:rFonts w:asciiTheme="majorBidi" w:hAnsiTheme="majorBidi"/>
          <w:sz w:val="30"/>
          <w:szCs w:val="30"/>
          <w:cs/>
        </w:rPr>
        <w:t xml:space="preserve">บริษัทได้ตกลงราคาซื้อขายหุ้นที่ซื้อขายเบื้องต้นเป็นจำนวน </w:t>
      </w:r>
      <w:r w:rsidR="00E73E1F" w:rsidRPr="004E1C2B">
        <w:rPr>
          <w:rFonts w:asciiTheme="majorBidi" w:hAnsiTheme="majorBidi"/>
          <w:sz w:val="30"/>
          <w:szCs w:val="30"/>
        </w:rPr>
        <w:t>270</w:t>
      </w:r>
      <w:r w:rsidR="00E73E1F" w:rsidRPr="004E1C2B">
        <w:rPr>
          <w:rFonts w:asciiTheme="majorBidi" w:hAnsiTheme="majorBidi"/>
          <w:sz w:val="30"/>
          <w:szCs w:val="30"/>
          <w:cs/>
        </w:rPr>
        <w:t xml:space="preserve"> ล้านเหรียญสหรัฐฯ </w:t>
      </w:r>
      <w:r w:rsidR="00154B08" w:rsidRPr="004E1C2B">
        <w:rPr>
          <w:rFonts w:asciiTheme="majorBidi" w:hAnsiTheme="majorBidi"/>
          <w:sz w:val="30"/>
          <w:szCs w:val="30"/>
          <w:cs/>
        </w:rPr>
        <w:t xml:space="preserve">ทั้งนี้ ราคาดังกล่าวไม่รวมประมาณการเงินสดคงเหลือ ณ วันที่ซื้อขายหุ้น อย่างไรก็ตามราคาซื้อขายหุ้นสุดท้ายขึ้นอยู่กับเงื่อนไขและการปรับราคาตามที่กำหนดไว้ในสัญญาซื้อขายหุ้น เมื่อวันที่ </w:t>
      </w:r>
      <w:r w:rsidR="00507F09" w:rsidRPr="004E1C2B">
        <w:rPr>
          <w:rFonts w:asciiTheme="majorBidi" w:hAnsiTheme="majorBidi"/>
          <w:sz w:val="30"/>
          <w:szCs w:val="30"/>
        </w:rPr>
        <w:t>30</w:t>
      </w:r>
      <w:r w:rsidR="00154B08" w:rsidRPr="004E1C2B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507F09" w:rsidRPr="004E1C2B">
        <w:rPr>
          <w:rFonts w:asciiTheme="majorBidi" w:hAnsiTheme="majorBidi"/>
          <w:sz w:val="30"/>
          <w:szCs w:val="30"/>
        </w:rPr>
        <w:t>2569</w:t>
      </w:r>
      <w:r w:rsidR="00154B08" w:rsidRPr="004E1C2B">
        <w:rPr>
          <w:rFonts w:asciiTheme="majorBidi" w:hAnsiTheme="majorBidi"/>
          <w:sz w:val="30"/>
          <w:szCs w:val="30"/>
          <w:cs/>
        </w:rPr>
        <w:t xml:space="preserve"> </w:t>
      </w:r>
      <w:r w:rsidR="00154B08" w:rsidRPr="004E1C2B">
        <w:rPr>
          <w:rFonts w:asciiTheme="majorBidi" w:hAnsiTheme="majorBidi"/>
          <w:sz w:val="30"/>
          <w:szCs w:val="30"/>
        </w:rPr>
        <w:t xml:space="preserve">BHK Holding </w:t>
      </w:r>
      <w:r w:rsidR="00154B08" w:rsidRPr="004E1C2B">
        <w:rPr>
          <w:rFonts w:asciiTheme="majorBidi" w:hAnsiTheme="majorBidi"/>
          <w:sz w:val="30"/>
          <w:szCs w:val="30"/>
          <w:cs/>
        </w:rPr>
        <w:t>ได้เข้าทำธุรกรรมซื้อหุ้นและได้รับโอนหุ้นเรียบร้อยแล้วโดยจ่ายชำระ</w:t>
      </w:r>
      <w:r w:rsidR="00455994" w:rsidRPr="004E1C2B">
        <w:rPr>
          <w:rFonts w:asciiTheme="majorBidi" w:hAnsiTheme="majorBidi"/>
          <w:sz w:val="30"/>
          <w:szCs w:val="30"/>
          <w:cs/>
        </w:rPr>
        <w:br/>
      </w:r>
      <w:r w:rsidR="00154B08" w:rsidRPr="004E1C2B">
        <w:rPr>
          <w:rFonts w:asciiTheme="majorBidi" w:hAnsiTheme="majorBidi"/>
          <w:sz w:val="30"/>
          <w:szCs w:val="30"/>
          <w:cs/>
        </w:rPr>
        <w:t xml:space="preserve">ค่าหุ้นเป็นจำนวนเงิน </w:t>
      </w:r>
      <w:r w:rsidR="00507F09" w:rsidRPr="004E1C2B">
        <w:rPr>
          <w:rFonts w:asciiTheme="majorBidi" w:hAnsiTheme="majorBidi"/>
          <w:sz w:val="30"/>
          <w:szCs w:val="30"/>
        </w:rPr>
        <w:t>9</w:t>
      </w:r>
      <w:r w:rsidR="00154B08" w:rsidRPr="004E1C2B">
        <w:rPr>
          <w:rFonts w:asciiTheme="majorBidi" w:hAnsiTheme="majorBidi"/>
          <w:sz w:val="30"/>
          <w:szCs w:val="30"/>
        </w:rPr>
        <w:t>,</w:t>
      </w:r>
      <w:r w:rsidR="00507F09" w:rsidRPr="004E1C2B">
        <w:rPr>
          <w:rFonts w:asciiTheme="majorBidi" w:hAnsiTheme="majorBidi"/>
          <w:sz w:val="30"/>
          <w:szCs w:val="30"/>
        </w:rPr>
        <w:t>817</w:t>
      </w:r>
      <w:r w:rsidR="00154B08" w:rsidRPr="004E1C2B">
        <w:rPr>
          <w:rFonts w:asciiTheme="majorBidi" w:hAnsiTheme="majorBidi"/>
          <w:sz w:val="30"/>
          <w:szCs w:val="30"/>
          <w:cs/>
        </w:rPr>
        <w:t xml:space="preserve"> ล้านบาท อันเป็นผลให้ </w:t>
      </w:r>
      <w:r w:rsidR="00154B08" w:rsidRPr="004E1C2B">
        <w:rPr>
          <w:rFonts w:asciiTheme="majorBidi" w:hAnsiTheme="majorBidi"/>
          <w:sz w:val="30"/>
          <w:szCs w:val="30"/>
        </w:rPr>
        <w:t xml:space="preserve">CHK </w:t>
      </w:r>
      <w:r w:rsidR="00154B08" w:rsidRPr="004E1C2B">
        <w:rPr>
          <w:rFonts w:asciiTheme="majorBidi" w:hAnsiTheme="majorBidi"/>
          <w:sz w:val="30"/>
          <w:szCs w:val="30"/>
          <w:cs/>
        </w:rPr>
        <w:t>มีสถานะเป็นบริษัทย่อยของบริษัท</w:t>
      </w:r>
    </w:p>
    <w:p w14:paraId="31DED39F" w14:textId="77777777" w:rsidR="00F553FF" w:rsidRPr="004E1C2B" w:rsidRDefault="00F553FF" w:rsidP="00E73E1F">
      <w:pPr>
        <w:pStyle w:val="BodyText2"/>
        <w:ind w:left="547" w:firstLine="0"/>
        <w:jc w:val="thaiDistribute"/>
        <w:rPr>
          <w:rFonts w:asciiTheme="majorBidi" w:hAnsiTheme="majorBidi"/>
          <w:sz w:val="30"/>
          <w:szCs w:val="30"/>
        </w:rPr>
      </w:pPr>
    </w:p>
    <w:p w14:paraId="219EA06E" w14:textId="65F2E241" w:rsidR="00E73E1F" w:rsidRPr="004E1C2B" w:rsidRDefault="00E73E1F" w:rsidP="00E73E1F">
      <w:pPr>
        <w:pStyle w:val="BodyText2"/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4E1C2B">
        <w:rPr>
          <w:rFonts w:asciiTheme="majorBidi" w:hAnsiTheme="majorBidi"/>
          <w:sz w:val="30"/>
          <w:szCs w:val="30"/>
          <w:cs/>
        </w:rPr>
        <w:t xml:space="preserve">ตามเงื่อนไขในสัญญาซื้อขายกำหนดให้มีการปรับราคาซื้อขายสุดท้าย โดยคาดว่าจะแล้วเสร็จภายในไตรมาส </w:t>
      </w:r>
      <w:r w:rsidRPr="004E1C2B">
        <w:rPr>
          <w:rFonts w:asciiTheme="majorBidi" w:hAnsiTheme="majorBidi"/>
          <w:sz w:val="30"/>
          <w:szCs w:val="30"/>
        </w:rPr>
        <w:t>4</w:t>
      </w:r>
      <w:r w:rsidRPr="004E1C2B">
        <w:rPr>
          <w:rFonts w:asciiTheme="majorBidi" w:hAnsiTheme="majorBidi"/>
          <w:sz w:val="30"/>
          <w:szCs w:val="30"/>
          <w:cs/>
        </w:rPr>
        <w:t xml:space="preserve"> ปี </w:t>
      </w:r>
      <w:r w:rsidRPr="004E1C2B">
        <w:rPr>
          <w:rFonts w:asciiTheme="majorBidi" w:hAnsiTheme="majorBidi"/>
          <w:sz w:val="30"/>
          <w:szCs w:val="30"/>
        </w:rPr>
        <w:t>2569</w:t>
      </w:r>
    </w:p>
    <w:p w14:paraId="596F6CDC" w14:textId="77777777" w:rsidR="004001D9" w:rsidRPr="004E1C2B" w:rsidRDefault="004001D9" w:rsidP="0060422F">
      <w:pPr>
        <w:pStyle w:val="BodyText2"/>
        <w:ind w:left="547" w:firstLine="0"/>
        <w:jc w:val="thaiDistribute"/>
        <w:rPr>
          <w:rFonts w:asciiTheme="majorBidi" w:hAnsiTheme="majorBidi"/>
          <w:sz w:val="30"/>
          <w:szCs w:val="30"/>
        </w:rPr>
      </w:pPr>
    </w:p>
    <w:p w14:paraId="5B4149AC" w14:textId="2D8C44DD" w:rsidR="004001D9" w:rsidRPr="004E1C2B" w:rsidRDefault="004001D9" w:rsidP="0060422F">
      <w:pPr>
        <w:pStyle w:val="BodyText2"/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4E1C2B">
        <w:rPr>
          <w:rFonts w:asciiTheme="majorBidi" w:hAnsiTheme="majorBidi" w:hint="cs"/>
          <w:sz w:val="30"/>
          <w:szCs w:val="30"/>
          <w:cs/>
        </w:rPr>
        <w:t xml:space="preserve">ต่อมาในวันที่ </w:t>
      </w:r>
      <w:r w:rsidRPr="004E1C2B">
        <w:rPr>
          <w:rFonts w:asciiTheme="majorBidi" w:hAnsiTheme="majorBidi"/>
          <w:sz w:val="30"/>
          <w:szCs w:val="30"/>
        </w:rPr>
        <w:t xml:space="preserve">9 </w:t>
      </w:r>
      <w:r w:rsidRPr="004E1C2B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Pr="004E1C2B">
        <w:rPr>
          <w:rFonts w:asciiTheme="majorBidi" w:hAnsiTheme="majorBidi"/>
          <w:sz w:val="30"/>
          <w:szCs w:val="30"/>
        </w:rPr>
        <w:t xml:space="preserve">2569 </w:t>
      </w:r>
      <w:r w:rsidRPr="004E1C2B">
        <w:rPr>
          <w:rFonts w:asciiTheme="majorBidi" w:hAnsiTheme="majorBidi" w:cstheme="majorBidi"/>
          <w:sz w:val="30"/>
          <w:szCs w:val="30"/>
        </w:rPr>
        <w:t>CHK</w:t>
      </w:r>
      <w:r w:rsidRPr="004E1C2B">
        <w:rPr>
          <w:rFonts w:asciiTheme="majorBidi" w:hAnsiTheme="majorBidi"/>
          <w:sz w:val="30"/>
          <w:szCs w:val="30"/>
        </w:rPr>
        <w:t xml:space="preserve"> </w:t>
      </w:r>
      <w:r w:rsidRPr="004E1C2B">
        <w:rPr>
          <w:rFonts w:asciiTheme="majorBidi" w:hAnsiTheme="majorBidi" w:hint="cs"/>
          <w:sz w:val="30"/>
          <w:szCs w:val="30"/>
          <w:cs/>
        </w:rPr>
        <w:t>ได้ดำเนินการเปลี่ยนชื่อ</w:t>
      </w:r>
      <w:r w:rsidRPr="004E1C2B">
        <w:rPr>
          <w:rFonts w:asciiTheme="majorBidi" w:hAnsiTheme="majorBidi" w:cstheme="majorBidi" w:hint="cs"/>
          <w:sz w:val="30"/>
          <w:szCs w:val="30"/>
          <w:cs/>
        </w:rPr>
        <w:t xml:space="preserve">เป็น </w:t>
      </w:r>
      <w:proofErr w:type="spellStart"/>
      <w:r w:rsidRPr="004E1C2B">
        <w:rPr>
          <w:rFonts w:asciiTheme="majorBidi" w:hAnsiTheme="majorBidi" w:cstheme="majorBidi"/>
          <w:sz w:val="30"/>
          <w:szCs w:val="30"/>
        </w:rPr>
        <w:t>Bangchak</w:t>
      </w:r>
      <w:proofErr w:type="spellEnd"/>
      <w:r w:rsidRPr="004E1C2B">
        <w:rPr>
          <w:rFonts w:asciiTheme="majorBidi" w:hAnsiTheme="majorBidi" w:cstheme="majorBidi"/>
          <w:sz w:val="30"/>
          <w:szCs w:val="30"/>
        </w:rPr>
        <w:t xml:space="preserve"> Hong Kong Limited (“BHK”)</w:t>
      </w:r>
    </w:p>
    <w:p w14:paraId="07A36950" w14:textId="77777777" w:rsidR="004001D9" w:rsidRPr="004E1C2B" w:rsidRDefault="004001D9" w:rsidP="0060422F">
      <w:pPr>
        <w:pStyle w:val="BodyText2"/>
        <w:ind w:left="547" w:firstLine="0"/>
        <w:jc w:val="thaiDistribute"/>
        <w:rPr>
          <w:rFonts w:asciiTheme="majorBidi" w:hAnsiTheme="majorBidi"/>
          <w:sz w:val="30"/>
          <w:szCs w:val="30"/>
        </w:rPr>
      </w:pPr>
    </w:p>
    <w:p w14:paraId="1B812474" w14:textId="33E82D4F" w:rsidR="0060422F" w:rsidRPr="004E1C2B" w:rsidRDefault="000C4C79" w:rsidP="004001D9">
      <w:pPr>
        <w:pStyle w:val="BodyText2"/>
        <w:ind w:left="547" w:firstLine="1"/>
        <w:jc w:val="thaiDistribute"/>
        <w:rPr>
          <w:rFonts w:asciiTheme="majorBidi" w:hAnsiTheme="majorBidi"/>
          <w:strike/>
          <w:sz w:val="30"/>
          <w:szCs w:val="30"/>
        </w:rPr>
      </w:pPr>
      <w:r w:rsidRPr="004E1C2B">
        <w:rPr>
          <w:rFonts w:asciiTheme="majorBidi" w:hAnsiTheme="majorBidi" w:hint="cs"/>
          <w:sz w:val="30"/>
          <w:szCs w:val="30"/>
          <w:cs/>
        </w:rPr>
        <w:t>กลุ่ม</w:t>
      </w:r>
      <w:r w:rsidR="00CF72CC" w:rsidRPr="004E1C2B">
        <w:rPr>
          <w:rFonts w:asciiTheme="majorBidi" w:hAnsiTheme="majorBidi" w:hint="cs"/>
          <w:sz w:val="30"/>
          <w:szCs w:val="30"/>
          <w:cs/>
        </w:rPr>
        <w:t>บริษัท</w:t>
      </w:r>
      <w:r w:rsidR="00470BDD" w:rsidRPr="004E1C2B">
        <w:rPr>
          <w:rFonts w:asciiTheme="majorBidi" w:hAnsiTheme="majorBidi"/>
          <w:sz w:val="30"/>
          <w:szCs w:val="30"/>
          <w:cs/>
        </w:rPr>
        <w:t xml:space="preserve">คาดว่าหากกลุ่มบริษัทได้มีการซื้อธุรกิจตั้งแต่วันที่ </w:t>
      </w:r>
      <w:r w:rsidR="00470BDD" w:rsidRPr="004E1C2B">
        <w:rPr>
          <w:rFonts w:asciiTheme="majorBidi" w:hAnsiTheme="majorBidi"/>
          <w:sz w:val="30"/>
          <w:szCs w:val="30"/>
        </w:rPr>
        <w:t xml:space="preserve">1 </w:t>
      </w:r>
      <w:r w:rsidR="00470BDD" w:rsidRPr="004E1C2B">
        <w:rPr>
          <w:rFonts w:asciiTheme="majorBidi" w:hAnsiTheme="majorBidi"/>
          <w:sz w:val="30"/>
          <w:szCs w:val="30"/>
          <w:cs/>
        </w:rPr>
        <w:t xml:space="preserve">มกราคม </w:t>
      </w:r>
      <w:r w:rsidR="00470BDD" w:rsidRPr="004E1C2B">
        <w:rPr>
          <w:rFonts w:asciiTheme="majorBidi" w:hAnsiTheme="majorBidi"/>
          <w:sz w:val="30"/>
          <w:szCs w:val="30"/>
        </w:rPr>
        <w:t xml:space="preserve">2569 </w:t>
      </w:r>
      <w:r w:rsidR="00470BDD" w:rsidRPr="004E1C2B">
        <w:rPr>
          <w:rFonts w:asciiTheme="majorBidi" w:hAnsiTheme="majorBidi"/>
          <w:sz w:val="30"/>
          <w:szCs w:val="30"/>
          <w:cs/>
        </w:rPr>
        <w:t>จะมีรายได้รวมเพิ่มขึ้น</w:t>
      </w:r>
      <w:r w:rsidRPr="004E1C2B">
        <w:rPr>
          <w:rFonts w:asciiTheme="majorBidi" w:hAnsiTheme="majorBidi" w:hint="cs"/>
          <w:sz w:val="30"/>
          <w:szCs w:val="30"/>
          <w:cs/>
        </w:rPr>
        <w:t>ประมาณ</w:t>
      </w:r>
      <w:r w:rsidR="00470BDD" w:rsidRPr="004E1C2B">
        <w:rPr>
          <w:rFonts w:asciiTheme="majorBidi" w:hAnsiTheme="majorBidi" w:hint="cs"/>
          <w:sz w:val="30"/>
          <w:szCs w:val="30"/>
          <w:cs/>
        </w:rPr>
        <w:t xml:space="preserve"> </w:t>
      </w:r>
      <w:r w:rsidR="00CF72CC" w:rsidRPr="004E1C2B">
        <w:rPr>
          <w:rFonts w:asciiTheme="majorBidi" w:hAnsiTheme="majorBidi"/>
          <w:sz w:val="30"/>
          <w:szCs w:val="30"/>
          <w:cs/>
        </w:rPr>
        <w:br/>
      </w:r>
      <w:r w:rsidR="00470BDD" w:rsidRPr="004E1C2B">
        <w:rPr>
          <w:rFonts w:asciiTheme="majorBidi" w:hAnsiTheme="majorBidi"/>
          <w:sz w:val="30"/>
          <w:szCs w:val="30"/>
        </w:rPr>
        <w:t xml:space="preserve">20,324 </w:t>
      </w:r>
      <w:r w:rsidR="00470BDD" w:rsidRPr="004E1C2B">
        <w:rPr>
          <w:rFonts w:asciiTheme="majorBidi" w:hAnsiTheme="majorBidi" w:hint="cs"/>
          <w:sz w:val="30"/>
          <w:szCs w:val="30"/>
          <w:cs/>
        </w:rPr>
        <w:t>ล้าน</w:t>
      </w:r>
      <w:r w:rsidR="00470BDD" w:rsidRPr="004E1C2B">
        <w:rPr>
          <w:rFonts w:asciiTheme="majorBidi" w:hAnsiTheme="majorBidi"/>
          <w:sz w:val="30"/>
          <w:szCs w:val="30"/>
          <w:cs/>
        </w:rPr>
        <w:t xml:space="preserve">บาท และกำไรสุทธิรวมจากผลการดำเนินงานปกติสำหรับงวดหกเดือนสิ้นสุดวันที่ </w:t>
      </w:r>
      <w:r w:rsidR="00470BDD" w:rsidRPr="004E1C2B">
        <w:rPr>
          <w:rFonts w:asciiTheme="majorBidi" w:hAnsiTheme="majorBidi"/>
          <w:sz w:val="30"/>
          <w:szCs w:val="30"/>
        </w:rPr>
        <w:t xml:space="preserve">30 </w:t>
      </w:r>
      <w:r w:rsidR="00470BDD" w:rsidRPr="004E1C2B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470BDD" w:rsidRPr="004E1C2B">
        <w:rPr>
          <w:rFonts w:asciiTheme="majorBidi" w:hAnsiTheme="majorBidi"/>
          <w:sz w:val="30"/>
          <w:szCs w:val="30"/>
        </w:rPr>
        <w:t xml:space="preserve">2569 </w:t>
      </w:r>
      <w:r w:rsidR="00470BDD" w:rsidRPr="004E1C2B">
        <w:rPr>
          <w:rFonts w:asciiTheme="majorBidi" w:hAnsiTheme="majorBidi"/>
          <w:sz w:val="30"/>
          <w:szCs w:val="30"/>
          <w:cs/>
        </w:rPr>
        <w:t>เพิ่มขึ้น</w:t>
      </w:r>
      <w:r w:rsidRPr="004E1C2B">
        <w:rPr>
          <w:rFonts w:asciiTheme="majorBidi" w:hAnsiTheme="majorBidi" w:hint="cs"/>
          <w:sz w:val="30"/>
          <w:szCs w:val="30"/>
          <w:cs/>
        </w:rPr>
        <w:t>ประมาณ</w:t>
      </w:r>
      <w:r w:rsidR="00470BDD" w:rsidRPr="004E1C2B">
        <w:rPr>
          <w:rFonts w:asciiTheme="majorBidi" w:hAnsiTheme="majorBidi"/>
          <w:sz w:val="30"/>
          <w:szCs w:val="30"/>
          <w:cs/>
        </w:rPr>
        <w:t xml:space="preserve"> </w:t>
      </w:r>
      <w:r w:rsidR="00470BDD" w:rsidRPr="004E1C2B">
        <w:rPr>
          <w:rFonts w:asciiTheme="majorBidi" w:hAnsiTheme="majorBidi"/>
          <w:sz w:val="30"/>
          <w:szCs w:val="30"/>
        </w:rPr>
        <w:t>437</w:t>
      </w:r>
      <w:r w:rsidR="00470BDD" w:rsidRPr="004E1C2B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07802D84" w14:textId="77777777" w:rsidR="0060422F" w:rsidRPr="004E1C2B" w:rsidRDefault="0060422F" w:rsidP="0060422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02F038" w14:textId="6D40885E" w:rsidR="0060422F" w:rsidRPr="004E1C2B" w:rsidRDefault="000C4C79" w:rsidP="0060422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E1C2B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60422F" w:rsidRPr="004E1C2B">
        <w:rPr>
          <w:rFonts w:asciiTheme="majorBidi" w:hAnsiTheme="majorBidi"/>
          <w:sz w:val="30"/>
          <w:szCs w:val="30"/>
          <w:cs/>
        </w:rPr>
        <w:t>เชื่อว่าการเข้าลงทุนในบริษัทดังกล่าว</w:t>
      </w:r>
      <w:r w:rsidR="009A680F" w:rsidRPr="004E1C2B">
        <w:rPr>
          <w:rFonts w:asciiTheme="majorBidi" w:hAnsiTheme="majorBidi" w:hint="cs"/>
          <w:sz w:val="30"/>
          <w:szCs w:val="30"/>
          <w:cs/>
        </w:rPr>
        <w:t>จ</w:t>
      </w:r>
      <w:r w:rsidR="009A680F" w:rsidRPr="004E1C2B">
        <w:rPr>
          <w:rFonts w:asciiTheme="majorBidi" w:hAnsiTheme="majorBidi"/>
          <w:sz w:val="30"/>
          <w:szCs w:val="30"/>
          <w:cs/>
        </w:rPr>
        <w:t>ะช่วยต่อยอดการขยายธุรกิจของกลุ่มบริษัทในตลาดต่างประเทศ พร้อมสร้างโอกาสในการพัฒนาผลิตภัณฑ์ชีวภาพและพลังงานคาร์บอนต่ำ ตามความต้องการของตลาดและความเหมาะสมในเชิงพาณิชย์</w:t>
      </w:r>
    </w:p>
    <w:p w14:paraId="1EC65443" w14:textId="77777777" w:rsidR="0060422F" w:rsidRPr="004E1C2B" w:rsidRDefault="0060422F" w:rsidP="0060422F">
      <w:pPr>
        <w:pStyle w:val="BodyText2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B3F7E" w14:textId="797788C9" w:rsidR="0060422F" w:rsidRPr="004E1C2B" w:rsidRDefault="003B149E" w:rsidP="0060422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E1C2B">
        <w:rPr>
          <w:rFonts w:asciiTheme="majorBidi" w:hAnsiTheme="majorBidi" w:hint="cs"/>
          <w:sz w:val="30"/>
          <w:szCs w:val="30"/>
          <w:cs/>
        </w:rPr>
        <w:t>กลุ่ม</w:t>
      </w:r>
      <w:r w:rsidR="0060422F" w:rsidRPr="004E1C2B">
        <w:rPr>
          <w:rFonts w:asciiTheme="majorBidi" w:hAnsiTheme="majorBidi"/>
          <w:sz w:val="30"/>
          <w:szCs w:val="30"/>
          <w:cs/>
        </w:rPr>
        <w:t>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</w:t>
      </w:r>
      <w:r w:rsidR="000C4C79" w:rsidRPr="004E1C2B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60422F" w:rsidRPr="004E1C2B">
        <w:rPr>
          <w:rFonts w:asciiTheme="majorBidi" w:hAnsiTheme="majorBidi"/>
          <w:sz w:val="30"/>
          <w:szCs w:val="30"/>
          <w:cs/>
        </w:rPr>
        <w:t xml:space="preserve">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7AE939D2" w14:textId="77777777" w:rsidR="007F3A6D" w:rsidRPr="004E1C2B" w:rsidRDefault="007F3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s/>
        </w:rPr>
      </w:pPr>
      <w:r w:rsidRPr="004E1C2B">
        <w:rPr>
          <w:rFonts w:asciiTheme="majorBidi" w:hAnsiTheme="majorBidi"/>
          <w:cs/>
        </w:rPr>
        <w:br w:type="page"/>
      </w:r>
    </w:p>
    <w:p w14:paraId="05BAB45D" w14:textId="1875D140" w:rsidR="0060422F" w:rsidRPr="004E1C2B" w:rsidRDefault="0060422F" w:rsidP="0060422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E1C2B">
        <w:rPr>
          <w:rFonts w:asciiTheme="majorBidi" w:hAnsiTheme="majorBidi"/>
          <w:sz w:val="30"/>
          <w:szCs w:val="30"/>
          <w:cs/>
        </w:rPr>
        <w:lastRenderedPageBreak/>
        <w:t xml:space="preserve"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 </w:t>
      </w:r>
    </w:p>
    <w:p w14:paraId="5F281BB8" w14:textId="66A61665" w:rsidR="0060422F" w:rsidRPr="004E1C2B" w:rsidRDefault="0060422F" w:rsidP="0060422F">
      <w:pPr>
        <w:pStyle w:val="BodyText2"/>
        <w:ind w:left="547" w:firstLine="0"/>
        <w:jc w:val="thaiDistribute"/>
        <w:rPr>
          <w:rFonts w:asciiTheme="majorBidi" w:hAnsiTheme="majorBidi"/>
          <w:sz w:val="30"/>
          <w:szCs w:val="30"/>
        </w:rPr>
      </w:pPr>
      <w:r w:rsidRPr="004E1C2B">
        <w:rPr>
          <w:rFonts w:asciiTheme="majorBidi" w:hAnsiTheme="majorBidi"/>
          <w:sz w:val="30"/>
          <w:szCs w:val="30"/>
          <w:cs/>
        </w:rPr>
        <w:t>แต่ละประเภทที่สำคัญ มีดังนี้</w:t>
      </w:r>
    </w:p>
    <w:p w14:paraId="7BC1C935" w14:textId="7BB98D7C" w:rsidR="00A71A31" w:rsidRPr="004E1C2B" w:rsidRDefault="00A71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F344358" w14:textId="346AD982" w:rsidR="009B2DF0" w:rsidRPr="004E1C2B" w:rsidRDefault="00D1146B" w:rsidP="009B2DF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4E1C2B">
        <w:rPr>
          <w:rFonts w:ascii="Angsana New" w:hAnsi="Angsana New" w:hint="cs"/>
          <w:i/>
          <w:iCs/>
          <w:sz w:val="30"/>
          <w:szCs w:val="30"/>
          <w:cs/>
          <w:lang w:val="th-TH"/>
        </w:rPr>
        <w:t>มูลค่าการซื้อขาย</w:t>
      </w:r>
      <w:r w:rsidR="00007BED" w:rsidRPr="004E1C2B">
        <w:rPr>
          <w:rFonts w:ascii="Angsana New" w:hAnsi="Angsana New" w:hint="cs"/>
          <w:i/>
          <w:iCs/>
          <w:sz w:val="30"/>
          <w:szCs w:val="30"/>
          <w:cs/>
          <w:lang w:val="th-TH"/>
        </w:rPr>
        <w:t>หุ้น</w:t>
      </w:r>
      <w:r w:rsidRPr="004E1C2B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เบื้องต้น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64"/>
        <w:gridCol w:w="1700"/>
      </w:tblGrid>
      <w:tr w:rsidR="009B2DF0" w:rsidRPr="004E1C2B" w14:paraId="21E815F2" w14:textId="77777777" w:rsidTr="003B149E">
        <w:trPr>
          <w:trHeight w:val="408"/>
          <w:tblHeader/>
        </w:trPr>
        <w:tc>
          <w:tcPr>
            <w:tcW w:w="4030" w:type="pct"/>
          </w:tcPr>
          <w:p w14:paraId="130881EE" w14:textId="77777777" w:rsidR="009B2DF0" w:rsidRPr="004E1C2B" w:rsidRDefault="009B2DF0" w:rsidP="00E8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0" w:type="pct"/>
          </w:tcPr>
          <w:p w14:paraId="486D3DC9" w14:textId="77777777" w:rsidR="009B2DF0" w:rsidRPr="004E1C2B" w:rsidRDefault="009B2DF0" w:rsidP="00E8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C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9B2DF0" w:rsidRPr="004E1C2B" w14:paraId="0617F4A9" w14:textId="77777777" w:rsidTr="003B149E">
        <w:trPr>
          <w:trHeight w:val="408"/>
        </w:trPr>
        <w:tc>
          <w:tcPr>
            <w:tcW w:w="4030" w:type="pct"/>
          </w:tcPr>
          <w:p w14:paraId="5F9EBB28" w14:textId="77777777" w:rsidR="009B2DF0" w:rsidRPr="004E1C2B" w:rsidRDefault="009B2DF0" w:rsidP="00E8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0" w:type="pct"/>
          </w:tcPr>
          <w:p w14:paraId="677EC9FE" w14:textId="77777777" w:rsidR="009B2DF0" w:rsidRPr="004E1C2B" w:rsidRDefault="009B2DF0" w:rsidP="00E8522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4E1C2B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9B2DF0" w:rsidRPr="004E1C2B" w14:paraId="0C69BE2D" w14:textId="77777777" w:rsidTr="003B149E">
        <w:trPr>
          <w:trHeight w:val="408"/>
        </w:trPr>
        <w:tc>
          <w:tcPr>
            <w:tcW w:w="4030" w:type="pct"/>
          </w:tcPr>
          <w:p w14:paraId="6011B3A3" w14:textId="17133194" w:rsidR="009B2DF0" w:rsidRPr="004E1C2B" w:rsidRDefault="00007BED" w:rsidP="00E8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4E1C2B">
              <w:rPr>
                <w:rFonts w:ascii="Angsana New" w:hAnsi="Angsana New"/>
                <w:sz w:val="30"/>
                <w:szCs w:val="30"/>
                <w:cs/>
              </w:rPr>
              <w:t>เงินสดที่จ่าย ณ วันโอนหุ้น</w:t>
            </w:r>
          </w:p>
        </w:tc>
        <w:tc>
          <w:tcPr>
            <w:tcW w:w="970" w:type="pct"/>
          </w:tcPr>
          <w:p w14:paraId="22254F8E" w14:textId="25AD89AC" w:rsidR="009B2DF0" w:rsidRPr="004E1C2B" w:rsidRDefault="0089359C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jc w:val="center"/>
            </w:pPr>
            <w:r w:rsidRPr="004E1C2B">
              <w:t>9,817</w:t>
            </w:r>
          </w:p>
        </w:tc>
      </w:tr>
      <w:tr w:rsidR="009B2DF0" w:rsidRPr="004E1C2B" w14:paraId="20817D82" w14:textId="77777777" w:rsidTr="003B149E">
        <w:trPr>
          <w:trHeight w:val="408"/>
        </w:trPr>
        <w:tc>
          <w:tcPr>
            <w:tcW w:w="4030" w:type="pct"/>
          </w:tcPr>
          <w:p w14:paraId="4FB171AE" w14:textId="7FC2CA43" w:rsidR="009B2DF0" w:rsidRPr="004E1C2B" w:rsidRDefault="00D1146B" w:rsidP="00E8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sz w:val="30"/>
                <w:szCs w:val="30"/>
                <w:cs/>
              </w:rPr>
              <w:t>ประมาณการผลต่างราคาซื้อขายหุ้น</w:t>
            </w:r>
          </w:p>
        </w:tc>
        <w:tc>
          <w:tcPr>
            <w:tcW w:w="970" w:type="pct"/>
          </w:tcPr>
          <w:p w14:paraId="6562F5ED" w14:textId="498A7161" w:rsidR="009B2DF0" w:rsidRPr="004E1C2B" w:rsidRDefault="002817EB" w:rsidP="00E852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jc w:val="center"/>
            </w:pPr>
            <w:r w:rsidRPr="004E1C2B">
              <w:t>(841)</w:t>
            </w:r>
          </w:p>
        </w:tc>
      </w:tr>
      <w:tr w:rsidR="009B2DF0" w:rsidRPr="004E1C2B" w14:paraId="4C4F6904" w14:textId="77777777" w:rsidTr="003B149E">
        <w:trPr>
          <w:trHeight w:val="434"/>
        </w:trPr>
        <w:tc>
          <w:tcPr>
            <w:tcW w:w="4030" w:type="pct"/>
          </w:tcPr>
          <w:p w14:paraId="22B8BA19" w14:textId="5661BEE0" w:rsidR="009B2DF0" w:rsidRPr="004E1C2B" w:rsidRDefault="00D1146B" w:rsidP="00E8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ราคาซื้อขายหุ้นเบื้องต้น</w:t>
            </w:r>
          </w:p>
        </w:tc>
        <w:tc>
          <w:tcPr>
            <w:tcW w:w="970" w:type="pct"/>
          </w:tcPr>
          <w:p w14:paraId="23C80AB4" w14:textId="6451AF36" w:rsidR="009B2DF0" w:rsidRPr="004E1C2B" w:rsidRDefault="002817EB" w:rsidP="00E852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jc w:val="center"/>
              <w:rPr>
                <w:b/>
                <w:bCs/>
              </w:rPr>
            </w:pPr>
            <w:r w:rsidRPr="004E1C2B">
              <w:rPr>
                <w:rFonts w:hint="cs"/>
                <w:b/>
                <w:bCs/>
                <w:cs/>
              </w:rPr>
              <w:t>8</w:t>
            </w:r>
            <w:r w:rsidR="001D4277" w:rsidRPr="004E1C2B">
              <w:rPr>
                <w:b/>
                <w:bCs/>
              </w:rPr>
              <w:t>,</w:t>
            </w:r>
            <w:r w:rsidRPr="004E1C2B">
              <w:rPr>
                <w:rFonts w:hint="cs"/>
                <w:b/>
                <w:bCs/>
                <w:cs/>
              </w:rPr>
              <w:t>976</w:t>
            </w:r>
          </w:p>
        </w:tc>
      </w:tr>
    </w:tbl>
    <w:p w14:paraId="4FC1DCE0" w14:textId="77777777" w:rsidR="00181F71" w:rsidRPr="004E1C2B" w:rsidRDefault="009B2DF0" w:rsidP="005A54C2">
      <w:pPr>
        <w:tabs>
          <w:tab w:val="clear" w:pos="227"/>
          <w:tab w:val="clear" w:pos="680"/>
          <w:tab w:val="left" w:pos="540"/>
        </w:tabs>
        <w:spacing w:line="240" w:lineRule="auto"/>
        <w:ind w:right="-27" w:firstLine="142"/>
        <w:jc w:val="thaiDistribute"/>
      </w:pPr>
      <w:r w:rsidRPr="004E1C2B">
        <w:rPr>
          <w:cs/>
        </w:rPr>
        <w:tab/>
      </w:r>
      <w:r w:rsidRPr="004E1C2B">
        <w:rPr>
          <w:cs/>
        </w:rPr>
        <w:tab/>
      </w:r>
    </w:p>
    <w:p w14:paraId="50F3BB05" w14:textId="749CBF5B" w:rsidR="009B2DF0" w:rsidRPr="004E1C2B" w:rsidRDefault="009B2DF0" w:rsidP="003C6911">
      <w:pPr>
        <w:tabs>
          <w:tab w:val="clear" w:pos="227"/>
          <w:tab w:val="clear" w:pos="454"/>
          <w:tab w:val="clear" w:pos="680"/>
        </w:tabs>
        <w:spacing w:line="240" w:lineRule="auto"/>
        <w:ind w:left="567" w:right="-27"/>
        <w:jc w:val="thaiDistribute"/>
      </w:pPr>
      <w:r w:rsidRPr="004E1C2B">
        <w:rPr>
          <w:cs/>
        </w:rPr>
        <w:t xml:space="preserve">ณ วันที่ </w:t>
      </w:r>
      <w:r w:rsidRPr="004E1C2B">
        <w:t xml:space="preserve">30 </w:t>
      </w:r>
      <w:r w:rsidRPr="004E1C2B">
        <w:rPr>
          <w:rFonts w:hint="cs"/>
          <w:cs/>
        </w:rPr>
        <w:t>มิถุนายน</w:t>
      </w:r>
      <w:r w:rsidRPr="004E1C2B">
        <w:rPr>
          <w:cs/>
        </w:rPr>
        <w:t xml:space="preserve"> </w:t>
      </w:r>
      <w:r w:rsidRPr="004E1C2B">
        <w:t>2569</w:t>
      </w:r>
      <w:r w:rsidRPr="004E1C2B">
        <w:rPr>
          <w:cs/>
        </w:rPr>
        <w:t xml:space="preserve"> กลุ่มบริษัทได้ชำระเงินแล้วเป็นจำนวน </w:t>
      </w:r>
      <w:r w:rsidR="00A55BFA" w:rsidRPr="004E1C2B">
        <w:t>9</w:t>
      </w:r>
      <w:r w:rsidRPr="004E1C2B">
        <w:t>,8</w:t>
      </w:r>
      <w:r w:rsidR="00DE3152" w:rsidRPr="004E1C2B">
        <w:t>17</w:t>
      </w:r>
      <w:r w:rsidRPr="004E1C2B">
        <w:rPr>
          <w:cs/>
        </w:rPr>
        <w:t xml:space="preserve"> ล้านบาท</w:t>
      </w:r>
      <w:r w:rsidRPr="004E1C2B">
        <w:t xml:space="preserve"> </w:t>
      </w:r>
      <w:r w:rsidR="003C6911" w:rsidRPr="004E1C2B">
        <w:rPr>
          <w:rFonts w:hint="cs"/>
          <w:cs/>
        </w:rPr>
        <w:t>ทั้งนี้</w:t>
      </w:r>
      <w:r w:rsidR="00007BED" w:rsidRPr="004E1C2B">
        <w:rPr>
          <w:cs/>
        </w:rPr>
        <w:t>มูลค่าการซื้อขายหุ้น</w:t>
      </w:r>
      <w:r w:rsidR="00007BED" w:rsidRPr="004E1C2B">
        <w:rPr>
          <w:rFonts w:hint="cs"/>
          <w:cs/>
        </w:rPr>
        <w:t>ยัง</w:t>
      </w:r>
      <w:r w:rsidR="003C6911" w:rsidRPr="004E1C2B">
        <w:rPr>
          <w:rFonts w:hint="cs"/>
          <w:cs/>
        </w:rPr>
        <w:t>อยู่ในระหว่างการประเมินและ</w:t>
      </w:r>
      <w:r w:rsidR="007B46FD" w:rsidRPr="004E1C2B">
        <w:rPr>
          <w:rFonts w:hint="cs"/>
          <w:cs/>
        </w:rPr>
        <w:t>กลุ่มบริษัท</w:t>
      </w:r>
      <w:r w:rsidR="003C6911" w:rsidRPr="004E1C2B">
        <w:rPr>
          <w:rFonts w:hint="cs"/>
          <w:cs/>
        </w:rPr>
        <w:t>คาดว่าจะ</w:t>
      </w:r>
      <w:r w:rsidR="00007BED" w:rsidRPr="004E1C2B">
        <w:rPr>
          <w:cs/>
        </w:rPr>
        <w:t>ได้รับคืนส่วนต่างของราคาซื้อขายหุ้นหลังจากที่การประเมินเสร็จสิ้นแล้ว</w:t>
      </w:r>
    </w:p>
    <w:p w14:paraId="1E32395B" w14:textId="77777777" w:rsidR="003C6911" w:rsidRPr="004E1C2B" w:rsidRDefault="003C6911" w:rsidP="003C6911">
      <w:pPr>
        <w:tabs>
          <w:tab w:val="clear" w:pos="227"/>
          <w:tab w:val="clear" w:pos="454"/>
          <w:tab w:val="clear" w:pos="680"/>
        </w:tabs>
        <w:spacing w:line="240" w:lineRule="auto"/>
        <w:ind w:left="567" w:right="-27"/>
        <w:jc w:val="thaiDistribute"/>
      </w:pPr>
    </w:p>
    <w:p w14:paraId="0DABE99E" w14:textId="41ADCDCB" w:rsidR="005A54C2" w:rsidRPr="004E1C2B" w:rsidRDefault="005A54C2" w:rsidP="005A54C2">
      <w:pPr>
        <w:tabs>
          <w:tab w:val="clear" w:pos="454"/>
          <w:tab w:val="clear" w:pos="680"/>
        </w:tabs>
        <w:spacing w:line="240" w:lineRule="auto"/>
        <w:ind w:left="567" w:right="50"/>
        <w:jc w:val="thaiDistribute"/>
      </w:pPr>
      <w:r w:rsidRPr="004E1C2B">
        <w:rPr>
          <w:cs/>
        </w:rPr>
        <w:t>สินทรัพย์ที่ได้มาและหนี้สินที่ได้รับมา ณ วันซื้อกิจการ (</w:t>
      </w:r>
      <w:r w:rsidRPr="004E1C2B">
        <w:t xml:space="preserve">30 </w:t>
      </w:r>
      <w:r w:rsidRPr="004E1C2B">
        <w:rPr>
          <w:rFonts w:hint="cs"/>
          <w:cs/>
        </w:rPr>
        <w:t>มิถุนายน</w:t>
      </w:r>
      <w:r w:rsidRPr="004E1C2B">
        <w:rPr>
          <w:cs/>
        </w:rPr>
        <w:t xml:space="preserve"> </w:t>
      </w:r>
      <w:r w:rsidRPr="004E1C2B">
        <w:t xml:space="preserve">2569) </w:t>
      </w:r>
      <w:r w:rsidRPr="004E1C2B">
        <w:rPr>
          <w:cs/>
        </w:rPr>
        <w:t>แสดงได้ดังนี้</w:t>
      </w:r>
    </w:p>
    <w:p w14:paraId="357EB421" w14:textId="77777777" w:rsidR="005A54C2" w:rsidRPr="004E1C2B" w:rsidRDefault="005A54C2" w:rsidP="009B2DF0">
      <w:pPr>
        <w:tabs>
          <w:tab w:val="clear" w:pos="454"/>
          <w:tab w:val="clear" w:pos="680"/>
        </w:tabs>
        <w:spacing w:line="240" w:lineRule="auto"/>
        <w:ind w:left="567" w:right="50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9B2DF0" w:rsidRPr="004E1C2B" w14:paraId="086F459E" w14:textId="77777777" w:rsidTr="00E85228">
        <w:trPr>
          <w:tblHeader/>
        </w:trPr>
        <w:tc>
          <w:tcPr>
            <w:tcW w:w="4410" w:type="dxa"/>
            <w:hideMark/>
          </w:tcPr>
          <w:p w14:paraId="4F290930" w14:textId="77777777" w:rsidR="009B2DF0" w:rsidRPr="004E1C2B" w:rsidRDefault="009B2DF0" w:rsidP="00E852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color w:val="0000FF"/>
                <w:cs/>
              </w:rPr>
            </w:pPr>
            <w:r w:rsidRPr="004E1C2B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</w:tcPr>
          <w:p w14:paraId="74526840" w14:textId="77777777" w:rsidR="009B2DF0" w:rsidRPr="004E1C2B" w:rsidRDefault="009B2DF0" w:rsidP="00E852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4E1C2B">
              <w:rPr>
                <w:rFonts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1530" w:type="dxa"/>
          </w:tcPr>
          <w:p w14:paraId="18765C15" w14:textId="77777777" w:rsidR="009B2DF0" w:rsidRPr="004E1C2B" w:rsidRDefault="009B2DF0" w:rsidP="00E852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4E1C2B">
              <w:rPr>
                <w:rFonts w:hint="cs"/>
                <w:b/>
                <w:bCs/>
                <w:cs/>
              </w:rPr>
              <w:t>รายการปรับปรุง</w:t>
            </w:r>
          </w:p>
        </w:tc>
        <w:tc>
          <w:tcPr>
            <w:tcW w:w="1620" w:type="dxa"/>
            <w:hideMark/>
          </w:tcPr>
          <w:p w14:paraId="0FB75CC9" w14:textId="77777777" w:rsidR="009B2DF0" w:rsidRPr="004E1C2B" w:rsidRDefault="009B2DF0" w:rsidP="00E852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4E1C2B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9B2DF0" w:rsidRPr="004E1C2B" w14:paraId="7582E8B0" w14:textId="77777777" w:rsidTr="00E85228">
        <w:trPr>
          <w:tblHeader/>
        </w:trPr>
        <w:tc>
          <w:tcPr>
            <w:tcW w:w="4410" w:type="dxa"/>
          </w:tcPr>
          <w:p w14:paraId="2FCE7386" w14:textId="77777777" w:rsidR="009B2DF0" w:rsidRPr="004E1C2B" w:rsidRDefault="009B2DF0" w:rsidP="00E852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</w:tcPr>
          <w:p w14:paraId="1E32AD34" w14:textId="77777777" w:rsidR="009B2DF0" w:rsidRPr="004E1C2B" w:rsidRDefault="009B2DF0" w:rsidP="00E852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530" w:type="dxa"/>
          </w:tcPr>
          <w:p w14:paraId="192B6F59" w14:textId="77777777" w:rsidR="009B2DF0" w:rsidRPr="004E1C2B" w:rsidRDefault="009B2DF0" w:rsidP="00E852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</w:rPr>
            </w:pPr>
            <w:r w:rsidRPr="004E1C2B">
              <w:rPr>
                <w:rFonts w:hint="cs"/>
                <w:i/>
                <w:iCs/>
                <w:cs/>
              </w:rPr>
              <w:t>(ล้านบาท)</w:t>
            </w:r>
          </w:p>
        </w:tc>
        <w:tc>
          <w:tcPr>
            <w:tcW w:w="1620" w:type="dxa"/>
          </w:tcPr>
          <w:p w14:paraId="325B5970" w14:textId="77777777" w:rsidR="009B2DF0" w:rsidRPr="004E1C2B" w:rsidRDefault="009B2DF0" w:rsidP="00E852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b/>
                <w:bCs/>
                <w:cs/>
              </w:rPr>
            </w:pPr>
          </w:p>
        </w:tc>
      </w:tr>
      <w:tr w:rsidR="009B2DF0" w:rsidRPr="004E1C2B" w14:paraId="5B0C8182" w14:textId="77777777" w:rsidTr="00E85228">
        <w:tc>
          <w:tcPr>
            <w:tcW w:w="4410" w:type="dxa"/>
            <w:hideMark/>
          </w:tcPr>
          <w:p w14:paraId="3A25A152" w14:textId="2BEDD608" w:rsidR="009B2DF0" w:rsidRPr="004E1C2B" w:rsidRDefault="00E0797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4E1C2B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14:paraId="50AAAA85" w14:textId="4BE4E524" w:rsidR="009B2DF0" w:rsidRPr="004E1C2B" w:rsidRDefault="00E0797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724</w:t>
            </w:r>
          </w:p>
        </w:tc>
        <w:tc>
          <w:tcPr>
            <w:tcW w:w="1530" w:type="dxa"/>
          </w:tcPr>
          <w:p w14:paraId="3E5C8117" w14:textId="1AEDF022" w:rsidR="009B2DF0" w:rsidRPr="004E1C2B" w:rsidRDefault="00706E9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-</w:t>
            </w:r>
          </w:p>
        </w:tc>
        <w:tc>
          <w:tcPr>
            <w:tcW w:w="1620" w:type="dxa"/>
          </w:tcPr>
          <w:p w14:paraId="7DD121D9" w14:textId="339BDB81" w:rsidR="009B2DF0" w:rsidRPr="004E1C2B" w:rsidRDefault="00E0797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724</w:t>
            </w:r>
          </w:p>
        </w:tc>
      </w:tr>
      <w:tr w:rsidR="00E07977" w:rsidRPr="004E1C2B" w14:paraId="08718DFC" w14:textId="77777777" w:rsidTr="00E85228">
        <w:tc>
          <w:tcPr>
            <w:tcW w:w="4410" w:type="dxa"/>
          </w:tcPr>
          <w:p w14:paraId="24332A27" w14:textId="388DFC47" w:rsidR="00E07977" w:rsidRPr="004E1C2B" w:rsidRDefault="00E0797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4E1C2B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</w:tcPr>
          <w:p w14:paraId="59E4E791" w14:textId="53AC6C08" w:rsidR="00E07977" w:rsidRPr="004E1C2B" w:rsidRDefault="00E0797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1,678</w:t>
            </w:r>
          </w:p>
        </w:tc>
        <w:tc>
          <w:tcPr>
            <w:tcW w:w="1530" w:type="dxa"/>
          </w:tcPr>
          <w:p w14:paraId="3D9497DE" w14:textId="4027E897" w:rsidR="00E07977" w:rsidRPr="004E1C2B" w:rsidRDefault="00A53235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-</w:t>
            </w:r>
          </w:p>
        </w:tc>
        <w:tc>
          <w:tcPr>
            <w:tcW w:w="1620" w:type="dxa"/>
          </w:tcPr>
          <w:p w14:paraId="0892F299" w14:textId="3C78B794" w:rsidR="00E07977" w:rsidRPr="004E1C2B" w:rsidRDefault="00A53235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1,678</w:t>
            </w:r>
          </w:p>
        </w:tc>
      </w:tr>
      <w:tr w:rsidR="00E07977" w:rsidRPr="004E1C2B" w14:paraId="587A3B1C" w14:textId="77777777" w:rsidTr="00E85228">
        <w:tc>
          <w:tcPr>
            <w:tcW w:w="4410" w:type="dxa"/>
          </w:tcPr>
          <w:p w14:paraId="0174AEB8" w14:textId="41130A45" w:rsidR="00E07977" w:rsidRPr="004E1C2B" w:rsidRDefault="00E0797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4E1C2B">
              <w:rPr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745F6CBB" w14:textId="14A6EC9B" w:rsidR="00E07977" w:rsidRPr="004E1C2B" w:rsidRDefault="00E0797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1,635</w:t>
            </w:r>
          </w:p>
        </w:tc>
        <w:tc>
          <w:tcPr>
            <w:tcW w:w="1530" w:type="dxa"/>
          </w:tcPr>
          <w:p w14:paraId="0BDB425E" w14:textId="55C3ED76" w:rsidR="00E07977" w:rsidRPr="004E1C2B" w:rsidRDefault="00706E9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121</w:t>
            </w:r>
          </w:p>
        </w:tc>
        <w:tc>
          <w:tcPr>
            <w:tcW w:w="1620" w:type="dxa"/>
          </w:tcPr>
          <w:p w14:paraId="758DB589" w14:textId="42AFE6E1" w:rsidR="00E07977" w:rsidRPr="004E1C2B" w:rsidRDefault="00706E9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1,756</w:t>
            </w:r>
          </w:p>
        </w:tc>
      </w:tr>
      <w:tr w:rsidR="00E07977" w:rsidRPr="004E1C2B" w14:paraId="0FCD608A" w14:textId="77777777" w:rsidTr="00E85228">
        <w:tc>
          <w:tcPr>
            <w:tcW w:w="4410" w:type="dxa"/>
          </w:tcPr>
          <w:p w14:paraId="6B01D619" w14:textId="228FF064" w:rsidR="00E07977" w:rsidRPr="004E1C2B" w:rsidRDefault="00E0797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</w:pPr>
            <w:r w:rsidRPr="004E1C2B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407F5C3E" w14:textId="3E3196C5" w:rsidR="00E07977" w:rsidRPr="004E1C2B" w:rsidRDefault="001D427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568</w:t>
            </w:r>
          </w:p>
        </w:tc>
        <w:tc>
          <w:tcPr>
            <w:tcW w:w="1530" w:type="dxa"/>
          </w:tcPr>
          <w:p w14:paraId="7102845F" w14:textId="798EFCD5" w:rsidR="00E07977" w:rsidRPr="004E1C2B" w:rsidRDefault="00706E9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9</w:t>
            </w:r>
            <w:r w:rsidR="003526B6" w:rsidRPr="004E1C2B">
              <w:t>43</w:t>
            </w:r>
          </w:p>
        </w:tc>
        <w:tc>
          <w:tcPr>
            <w:tcW w:w="1620" w:type="dxa"/>
          </w:tcPr>
          <w:p w14:paraId="089D2627" w14:textId="0CB6869B" w:rsidR="00E07977" w:rsidRPr="004E1C2B" w:rsidRDefault="00706E9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1,</w:t>
            </w:r>
            <w:r w:rsidR="001D4277" w:rsidRPr="004E1C2B">
              <w:t>5</w:t>
            </w:r>
            <w:r w:rsidR="003526B6" w:rsidRPr="004E1C2B">
              <w:t>11</w:t>
            </w:r>
          </w:p>
        </w:tc>
      </w:tr>
      <w:tr w:rsidR="00E07977" w:rsidRPr="004E1C2B" w14:paraId="21C8B9C1" w14:textId="77777777" w:rsidTr="00E85228">
        <w:tc>
          <w:tcPr>
            <w:tcW w:w="4410" w:type="dxa"/>
          </w:tcPr>
          <w:p w14:paraId="761CD641" w14:textId="5C6BFECB" w:rsidR="00E07977" w:rsidRPr="004E1C2B" w:rsidRDefault="00E0797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4E1C2B">
              <w:rPr>
                <w:cs/>
              </w:rPr>
              <w:t>สินทรัพย์สิทธิการใช้</w:t>
            </w:r>
          </w:p>
        </w:tc>
        <w:tc>
          <w:tcPr>
            <w:tcW w:w="1620" w:type="dxa"/>
          </w:tcPr>
          <w:p w14:paraId="4B54706D" w14:textId="3AD85626" w:rsidR="00E07977" w:rsidRPr="004E1C2B" w:rsidRDefault="00E0797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2,053</w:t>
            </w:r>
          </w:p>
        </w:tc>
        <w:tc>
          <w:tcPr>
            <w:tcW w:w="1530" w:type="dxa"/>
          </w:tcPr>
          <w:p w14:paraId="0169E656" w14:textId="2D9B7015" w:rsidR="00E07977" w:rsidRPr="004E1C2B" w:rsidRDefault="00706E9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105</w:t>
            </w:r>
          </w:p>
        </w:tc>
        <w:tc>
          <w:tcPr>
            <w:tcW w:w="1620" w:type="dxa"/>
          </w:tcPr>
          <w:p w14:paraId="56B61176" w14:textId="08213219" w:rsidR="00E07977" w:rsidRPr="004E1C2B" w:rsidRDefault="00706E9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2,158</w:t>
            </w:r>
          </w:p>
        </w:tc>
      </w:tr>
      <w:tr w:rsidR="00706E97" w:rsidRPr="004E1C2B" w14:paraId="19FF7616" w14:textId="77777777" w:rsidTr="00E85228">
        <w:tc>
          <w:tcPr>
            <w:tcW w:w="4410" w:type="dxa"/>
          </w:tcPr>
          <w:p w14:paraId="2BD1A952" w14:textId="6E393CB0" w:rsidR="00706E97" w:rsidRPr="004E1C2B" w:rsidRDefault="00706E97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4E1C2B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620" w:type="dxa"/>
          </w:tcPr>
          <w:p w14:paraId="25597F7D" w14:textId="67176E44" w:rsidR="00706E97" w:rsidRPr="004E1C2B" w:rsidRDefault="001D4277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167</w:t>
            </w:r>
          </w:p>
        </w:tc>
        <w:tc>
          <w:tcPr>
            <w:tcW w:w="1530" w:type="dxa"/>
          </w:tcPr>
          <w:p w14:paraId="757CA9EF" w14:textId="7FB742E3" w:rsidR="00706E97" w:rsidRPr="004E1C2B" w:rsidRDefault="00706E97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2,286</w:t>
            </w:r>
          </w:p>
        </w:tc>
        <w:tc>
          <w:tcPr>
            <w:tcW w:w="1620" w:type="dxa"/>
          </w:tcPr>
          <w:p w14:paraId="4A90399F" w14:textId="2E3B8D2F" w:rsidR="00706E97" w:rsidRPr="004E1C2B" w:rsidRDefault="00706E97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2,</w:t>
            </w:r>
            <w:r w:rsidR="001D4277" w:rsidRPr="004E1C2B">
              <w:t>453</w:t>
            </w:r>
          </w:p>
        </w:tc>
      </w:tr>
      <w:tr w:rsidR="00706E97" w:rsidRPr="004E1C2B" w14:paraId="7CC8706D" w14:textId="77777777" w:rsidTr="00E85228">
        <w:tc>
          <w:tcPr>
            <w:tcW w:w="4410" w:type="dxa"/>
          </w:tcPr>
          <w:p w14:paraId="5329DB80" w14:textId="1234D3B1" w:rsidR="00706E97" w:rsidRPr="004E1C2B" w:rsidRDefault="00706E97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cs/>
              </w:rPr>
            </w:pPr>
            <w:r w:rsidRPr="004E1C2B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</w:tcPr>
          <w:p w14:paraId="07D6A042" w14:textId="5AFB721C" w:rsidR="00706E97" w:rsidRPr="004E1C2B" w:rsidRDefault="00706E97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82</w:t>
            </w:r>
          </w:p>
        </w:tc>
        <w:tc>
          <w:tcPr>
            <w:tcW w:w="1530" w:type="dxa"/>
          </w:tcPr>
          <w:p w14:paraId="4FCEC6E3" w14:textId="29638681" w:rsidR="00706E97" w:rsidRPr="004E1C2B" w:rsidRDefault="00370832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-</w:t>
            </w:r>
          </w:p>
        </w:tc>
        <w:tc>
          <w:tcPr>
            <w:tcW w:w="1620" w:type="dxa"/>
          </w:tcPr>
          <w:p w14:paraId="4AB0D42C" w14:textId="382078F2" w:rsidR="00706E97" w:rsidRPr="004E1C2B" w:rsidRDefault="00706E97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</w:pPr>
            <w:r w:rsidRPr="004E1C2B">
              <w:t>82</w:t>
            </w:r>
          </w:p>
        </w:tc>
      </w:tr>
      <w:tr w:rsidR="00706E97" w:rsidRPr="004E1C2B" w14:paraId="65EE4F13" w14:textId="77777777" w:rsidTr="00E85228">
        <w:tc>
          <w:tcPr>
            <w:tcW w:w="4410" w:type="dxa"/>
          </w:tcPr>
          <w:p w14:paraId="53DC0A18" w14:textId="3C6404D0" w:rsidR="00706E97" w:rsidRPr="004E1C2B" w:rsidRDefault="00706E97" w:rsidP="00706E97">
            <w:pPr>
              <w:spacing w:line="360" w:lineRule="exact"/>
              <w:rPr>
                <w:cs/>
              </w:rPr>
            </w:pPr>
            <w:r w:rsidRPr="004E1C2B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</w:tcPr>
          <w:p w14:paraId="3B7C1C33" w14:textId="1176A0D9" w:rsidR="00706E97" w:rsidRPr="004E1C2B" w:rsidRDefault="00706E97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(3,931)</w:t>
            </w:r>
          </w:p>
        </w:tc>
        <w:tc>
          <w:tcPr>
            <w:tcW w:w="1530" w:type="dxa"/>
          </w:tcPr>
          <w:p w14:paraId="2352B66F" w14:textId="6A2BD402" w:rsidR="00706E97" w:rsidRPr="004E1C2B" w:rsidRDefault="00370832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-</w:t>
            </w:r>
          </w:p>
        </w:tc>
        <w:tc>
          <w:tcPr>
            <w:tcW w:w="1620" w:type="dxa"/>
          </w:tcPr>
          <w:p w14:paraId="372D7500" w14:textId="50CCA87D" w:rsidR="00706E97" w:rsidRPr="004E1C2B" w:rsidRDefault="00706E97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(3,931)</w:t>
            </w:r>
          </w:p>
        </w:tc>
      </w:tr>
      <w:tr w:rsidR="00706E97" w:rsidRPr="004E1C2B" w14:paraId="6E5D40A7" w14:textId="77777777" w:rsidTr="00E85228">
        <w:tc>
          <w:tcPr>
            <w:tcW w:w="4410" w:type="dxa"/>
          </w:tcPr>
          <w:p w14:paraId="62627EEF" w14:textId="34E70896" w:rsidR="00706E97" w:rsidRPr="004E1C2B" w:rsidRDefault="00706E97" w:rsidP="00706E97">
            <w:pPr>
              <w:spacing w:line="360" w:lineRule="exact"/>
              <w:rPr>
                <w:cs/>
              </w:rPr>
            </w:pPr>
            <w:r w:rsidRPr="004E1C2B">
              <w:rPr>
                <w:cs/>
              </w:rPr>
              <w:t>ภาษีเงินได้นิติบุคคลค้างจ่าย</w:t>
            </w:r>
          </w:p>
        </w:tc>
        <w:tc>
          <w:tcPr>
            <w:tcW w:w="1620" w:type="dxa"/>
          </w:tcPr>
          <w:p w14:paraId="77AC94C7" w14:textId="5DE2804C" w:rsidR="00706E97" w:rsidRPr="004E1C2B" w:rsidRDefault="00706E97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(172)</w:t>
            </w:r>
          </w:p>
        </w:tc>
        <w:tc>
          <w:tcPr>
            <w:tcW w:w="1530" w:type="dxa"/>
          </w:tcPr>
          <w:p w14:paraId="32D47D19" w14:textId="2E714611" w:rsidR="00706E97" w:rsidRPr="004E1C2B" w:rsidRDefault="00370832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-</w:t>
            </w:r>
          </w:p>
        </w:tc>
        <w:tc>
          <w:tcPr>
            <w:tcW w:w="1620" w:type="dxa"/>
          </w:tcPr>
          <w:p w14:paraId="1CCFE3A7" w14:textId="5668B5AD" w:rsidR="00706E97" w:rsidRPr="004E1C2B" w:rsidRDefault="00706E97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(172)</w:t>
            </w:r>
          </w:p>
        </w:tc>
      </w:tr>
      <w:tr w:rsidR="00706E97" w:rsidRPr="004E1C2B" w14:paraId="51EFD4B9" w14:textId="77777777" w:rsidTr="00E85228">
        <w:tc>
          <w:tcPr>
            <w:tcW w:w="4410" w:type="dxa"/>
          </w:tcPr>
          <w:p w14:paraId="5658E365" w14:textId="3C0DC5D7" w:rsidR="00706E97" w:rsidRPr="004E1C2B" w:rsidRDefault="00706E97" w:rsidP="00706E97">
            <w:pPr>
              <w:spacing w:line="360" w:lineRule="exact"/>
              <w:rPr>
                <w:cs/>
              </w:rPr>
            </w:pPr>
            <w:r w:rsidRPr="004E1C2B">
              <w:rPr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2B186A77" w14:textId="7D505F6D" w:rsidR="00706E97" w:rsidRPr="004E1C2B" w:rsidRDefault="00706E97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(21)</w:t>
            </w:r>
          </w:p>
        </w:tc>
        <w:tc>
          <w:tcPr>
            <w:tcW w:w="1530" w:type="dxa"/>
          </w:tcPr>
          <w:p w14:paraId="62B929BA" w14:textId="4A99BEE2" w:rsidR="00706E97" w:rsidRPr="004E1C2B" w:rsidRDefault="00370832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-</w:t>
            </w:r>
          </w:p>
        </w:tc>
        <w:tc>
          <w:tcPr>
            <w:tcW w:w="1620" w:type="dxa"/>
          </w:tcPr>
          <w:p w14:paraId="74829DE2" w14:textId="0A0E87C4" w:rsidR="00706E97" w:rsidRPr="004E1C2B" w:rsidRDefault="00706E97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(21)</w:t>
            </w:r>
          </w:p>
        </w:tc>
      </w:tr>
      <w:tr w:rsidR="00E07977" w:rsidRPr="004E1C2B" w14:paraId="156B8D94" w14:textId="77777777" w:rsidTr="00E85228">
        <w:tc>
          <w:tcPr>
            <w:tcW w:w="4410" w:type="dxa"/>
          </w:tcPr>
          <w:p w14:paraId="1176AB24" w14:textId="24E6844C" w:rsidR="00E07977" w:rsidRPr="004E1C2B" w:rsidRDefault="00706E97" w:rsidP="00E85228">
            <w:pPr>
              <w:spacing w:line="360" w:lineRule="exact"/>
              <w:rPr>
                <w:cs/>
              </w:rPr>
            </w:pPr>
            <w:r w:rsidRPr="004E1C2B">
              <w:rPr>
                <w:rFonts w:ascii="Calibri" w:hAnsi="Calibri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</w:tcPr>
          <w:p w14:paraId="109047E4" w14:textId="69EB8B03" w:rsidR="00E07977" w:rsidRPr="004E1C2B" w:rsidRDefault="00706E9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(73)</w:t>
            </w:r>
          </w:p>
        </w:tc>
        <w:tc>
          <w:tcPr>
            <w:tcW w:w="1530" w:type="dxa"/>
          </w:tcPr>
          <w:p w14:paraId="0A22B811" w14:textId="6E6CB50C" w:rsidR="00E07977" w:rsidRPr="004E1C2B" w:rsidRDefault="00706E9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(576)</w:t>
            </w:r>
          </w:p>
        </w:tc>
        <w:tc>
          <w:tcPr>
            <w:tcW w:w="1620" w:type="dxa"/>
          </w:tcPr>
          <w:p w14:paraId="70FC2D87" w14:textId="0A7B15DA" w:rsidR="00E07977" w:rsidRPr="004E1C2B" w:rsidRDefault="00706E97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(649)</w:t>
            </w:r>
          </w:p>
        </w:tc>
      </w:tr>
      <w:tr w:rsidR="00706E97" w:rsidRPr="004E1C2B" w14:paraId="201B82A2" w14:textId="77777777" w:rsidTr="00E85228">
        <w:tc>
          <w:tcPr>
            <w:tcW w:w="4410" w:type="dxa"/>
          </w:tcPr>
          <w:p w14:paraId="42F74408" w14:textId="4CA52C65" w:rsidR="00706E97" w:rsidRPr="004E1C2B" w:rsidRDefault="00706E97" w:rsidP="00706E97">
            <w:pPr>
              <w:spacing w:line="360" w:lineRule="exact"/>
              <w:rPr>
                <w:cs/>
              </w:rPr>
            </w:pPr>
            <w:r w:rsidRPr="004E1C2B">
              <w:rPr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620" w:type="dxa"/>
          </w:tcPr>
          <w:p w14:paraId="22F9B32F" w14:textId="2F96BBB5" w:rsidR="00706E97" w:rsidRPr="004E1C2B" w:rsidRDefault="00706E97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(1,596)</w:t>
            </w:r>
          </w:p>
        </w:tc>
        <w:tc>
          <w:tcPr>
            <w:tcW w:w="1530" w:type="dxa"/>
          </w:tcPr>
          <w:p w14:paraId="605BE877" w14:textId="3D522319" w:rsidR="00706E97" w:rsidRPr="004E1C2B" w:rsidRDefault="00706E97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-</w:t>
            </w:r>
          </w:p>
        </w:tc>
        <w:tc>
          <w:tcPr>
            <w:tcW w:w="1620" w:type="dxa"/>
          </w:tcPr>
          <w:p w14:paraId="40F207A1" w14:textId="08435DB5" w:rsidR="00706E97" w:rsidRPr="004E1C2B" w:rsidRDefault="00706E97" w:rsidP="00706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(1,596)</w:t>
            </w:r>
          </w:p>
        </w:tc>
      </w:tr>
      <w:tr w:rsidR="00706E97" w:rsidRPr="004E1C2B" w14:paraId="54C72C49" w14:textId="77777777" w:rsidTr="00B1363A">
        <w:tc>
          <w:tcPr>
            <w:tcW w:w="4410" w:type="dxa"/>
          </w:tcPr>
          <w:p w14:paraId="3031489B" w14:textId="4D12D8BE" w:rsidR="00706E97" w:rsidRPr="004E1C2B" w:rsidRDefault="00706E97" w:rsidP="00706E97">
            <w:pPr>
              <w:spacing w:line="360" w:lineRule="exact"/>
              <w:rPr>
                <w:cs/>
              </w:rPr>
            </w:pPr>
            <w:r w:rsidRPr="004E1C2B">
              <w:rPr>
                <w:rFonts w:ascii="Calibri" w:hAnsi="Calibri"/>
                <w:color w:val="000000"/>
                <w:cs/>
              </w:rPr>
              <w:t>หนี้สินไม่หมุนเวียนอื่น</w:t>
            </w:r>
          </w:p>
        </w:tc>
        <w:tc>
          <w:tcPr>
            <w:tcW w:w="1620" w:type="dxa"/>
          </w:tcPr>
          <w:p w14:paraId="6DBB2BF6" w14:textId="115D4886" w:rsidR="00706E97" w:rsidRPr="004E1C2B" w:rsidRDefault="00706E97" w:rsidP="00706E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(133)</w:t>
            </w:r>
          </w:p>
        </w:tc>
        <w:tc>
          <w:tcPr>
            <w:tcW w:w="1530" w:type="dxa"/>
          </w:tcPr>
          <w:p w14:paraId="40926B69" w14:textId="1319437C" w:rsidR="00706E97" w:rsidRPr="004E1C2B" w:rsidRDefault="00706E97" w:rsidP="00706E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-</w:t>
            </w:r>
          </w:p>
        </w:tc>
        <w:tc>
          <w:tcPr>
            <w:tcW w:w="1620" w:type="dxa"/>
          </w:tcPr>
          <w:p w14:paraId="4C2F7C7A" w14:textId="1B6E8FF2" w:rsidR="00706E97" w:rsidRPr="004E1C2B" w:rsidRDefault="00706E97" w:rsidP="00706E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(133)</w:t>
            </w:r>
          </w:p>
        </w:tc>
      </w:tr>
      <w:tr w:rsidR="009B2DF0" w:rsidRPr="004E1C2B" w14:paraId="568C242C" w14:textId="77777777" w:rsidTr="00E85228">
        <w:tc>
          <w:tcPr>
            <w:tcW w:w="4410" w:type="dxa"/>
            <w:hideMark/>
          </w:tcPr>
          <w:p w14:paraId="77FACFCC" w14:textId="77777777" w:rsidR="009B2DF0" w:rsidRPr="004E1C2B" w:rsidRDefault="009B2DF0" w:rsidP="00E85228">
            <w:pPr>
              <w:spacing w:line="360" w:lineRule="exact"/>
              <w:rPr>
                <w:b/>
                <w:bCs/>
                <w:cs/>
              </w:rPr>
            </w:pPr>
            <w:r w:rsidRPr="004E1C2B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</w:tcPr>
          <w:p w14:paraId="6C02B8CC" w14:textId="60372F48" w:rsidR="009B2DF0" w:rsidRPr="004E1C2B" w:rsidRDefault="00706E97" w:rsidP="00B1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4E1C2B">
              <w:rPr>
                <w:b/>
                <w:bCs/>
              </w:rPr>
              <w:t>981</w:t>
            </w:r>
          </w:p>
        </w:tc>
        <w:tc>
          <w:tcPr>
            <w:tcW w:w="1530" w:type="dxa"/>
          </w:tcPr>
          <w:p w14:paraId="3F785555" w14:textId="16DA1F1E" w:rsidR="009B2DF0" w:rsidRPr="004E1C2B" w:rsidRDefault="00A53235" w:rsidP="00B1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4E1C2B">
              <w:rPr>
                <w:b/>
                <w:bCs/>
              </w:rPr>
              <w:t>2</w:t>
            </w:r>
            <w:r w:rsidR="00706E97" w:rsidRPr="004E1C2B">
              <w:rPr>
                <w:b/>
                <w:bCs/>
              </w:rPr>
              <w:t>,</w:t>
            </w:r>
            <w:r w:rsidRPr="004E1C2B">
              <w:rPr>
                <w:b/>
                <w:bCs/>
              </w:rPr>
              <w:t>879</w:t>
            </w:r>
          </w:p>
        </w:tc>
        <w:tc>
          <w:tcPr>
            <w:tcW w:w="1620" w:type="dxa"/>
          </w:tcPr>
          <w:p w14:paraId="066E7506" w14:textId="14BD37E5" w:rsidR="009B2DF0" w:rsidRPr="004E1C2B" w:rsidRDefault="00A53235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4E1C2B">
              <w:rPr>
                <w:b/>
                <w:bCs/>
              </w:rPr>
              <w:t>3</w:t>
            </w:r>
            <w:r w:rsidR="00706E97" w:rsidRPr="004E1C2B">
              <w:rPr>
                <w:b/>
                <w:bCs/>
              </w:rPr>
              <w:t>,</w:t>
            </w:r>
            <w:r w:rsidRPr="004E1C2B">
              <w:rPr>
                <w:b/>
                <w:bCs/>
              </w:rPr>
              <w:t>860</w:t>
            </w:r>
          </w:p>
        </w:tc>
      </w:tr>
      <w:tr w:rsidR="009B2DF0" w:rsidRPr="004E1C2B" w14:paraId="4BBBE8CF" w14:textId="77777777" w:rsidTr="00E85228">
        <w:tc>
          <w:tcPr>
            <w:tcW w:w="4410" w:type="dxa"/>
          </w:tcPr>
          <w:p w14:paraId="59548047" w14:textId="62074C30" w:rsidR="009B2DF0" w:rsidRPr="004E1C2B" w:rsidRDefault="006C4124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4" w:hanging="154"/>
              <w:rPr>
                <w:cs/>
              </w:rPr>
            </w:pPr>
            <w:r w:rsidRPr="004E1C2B">
              <w:rPr>
                <w:rFonts w:hint="cs"/>
                <w:cs/>
              </w:rPr>
              <w:t>ค่าความนิยม</w:t>
            </w:r>
            <w:r w:rsidR="00EB1CEC" w:rsidRPr="004E1C2B">
              <w:rPr>
                <w:rFonts w:hint="cs"/>
                <w:cs/>
              </w:rPr>
              <w:t>ที่อยู่ระหว่างการประเมิน</w:t>
            </w:r>
          </w:p>
        </w:tc>
        <w:tc>
          <w:tcPr>
            <w:tcW w:w="1620" w:type="dxa"/>
          </w:tcPr>
          <w:p w14:paraId="7710CAA1" w14:textId="46F654E9" w:rsidR="009B2DF0" w:rsidRPr="004E1C2B" w:rsidRDefault="009B2DF0" w:rsidP="00B1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</w:tc>
        <w:tc>
          <w:tcPr>
            <w:tcW w:w="1530" w:type="dxa"/>
          </w:tcPr>
          <w:p w14:paraId="118F33CF" w14:textId="77777777" w:rsidR="009B2DF0" w:rsidRPr="004E1C2B" w:rsidRDefault="009B2DF0" w:rsidP="00B13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</w:tc>
        <w:tc>
          <w:tcPr>
            <w:tcW w:w="1620" w:type="dxa"/>
          </w:tcPr>
          <w:p w14:paraId="04FBD235" w14:textId="60A6AA9D" w:rsidR="009B2DF0" w:rsidRPr="004E1C2B" w:rsidRDefault="00706E97" w:rsidP="00E852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4E1C2B">
              <w:t>5,</w:t>
            </w:r>
            <w:r w:rsidR="003526B6" w:rsidRPr="004E1C2B">
              <w:t>116</w:t>
            </w:r>
          </w:p>
        </w:tc>
      </w:tr>
      <w:tr w:rsidR="009B2DF0" w:rsidRPr="004E1C2B" w14:paraId="39B2AE1C" w14:textId="77777777" w:rsidTr="00E85228">
        <w:trPr>
          <w:trHeight w:val="425"/>
        </w:trPr>
        <w:tc>
          <w:tcPr>
            <w:tcW w:w="4410" w:type="dxa"/>
            <w:hideMark/>
          </w:tcPr>
          <w:p w14:paraId="00E30CC9" w14:textId="696C251A" w:rsidR="009B2DF0" w:rsidRPr="004E1C2B" w:rsidRDefault="00007BED" w:rsidP="00E85228">
            <w:pPr>
              <w:spacing w:line="360" w:lineRule="exact"/>
              <w:rPr>
                <w:b/>
                <w:bCs/>
              </w:rPr>
            </w:pPr>
            <w:r w:rsidRPr="004E1C2B">
              <w:rPr>
                <w:b/>
                <w:bCs/>
                <w:cs/>
              </w:rPr>
              <w:t>ราคาซื้อขายหุ้นเบื้องต้น</w:t>
            </w:r>
          </w:p>
        </w:tc>
        <w:tc>
          <w:tcPr>
            <w:tcW w:w="1620" w:type="dxa"/>
          </w:tcPr>
          <w:p w14:paraId="216E30AC" w14:textId="77777777" w:rsidR="009B2DF0" w:rsidRPr="004E1C2B" w:rsidRDefault="009B2DF0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1530" w:type="dxa"/>
          </w:tcPr>
          <w:p w14:paraId="1B4DEC10" w14:textId="77777777" w:rsidR="009B2DF0" w:rsidRPr="004E1C2B" w:rsidRDefault="009B2DF0" w:rsidP="00E8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1620" w:type="dxa"/>
          </w:tcPr>
          <w:p w14:paraId="1765DBEC" w14:textId="5F79D299" w:rsidR="009B2DF0" w:rsidRPr="004E1C2B" w:rsidRDefault="00A53235" w:rsidP="00E852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8</w:t>
            </w:r>
            <w:r w:rsidR="00706E97" w:rsidRPr="004E1C2B">
              <w:rPr>
                <w:b/>
                <w:bCs/>
              </w:rPr>
              <w:t>,</w:t>
            </w:r>
            <w:r w:rsidRPr="004E1C2B">
              <w:rPr>
                <w:b/>
                <w:bCs/>
              </w:rPr>
              <w:t>976</w:t>
            </w:r>
          </w:p>
        </w:tc>
      </w:tr>
    </w:tbl>
    <w:p w14:paraId="36D63346" w14:textId="6638C784" w:rsidR="009D7BD9" w:rsidRPr="004E1C2B" w:rsidRDefault="009D7BD9" w:rsidP="009D7BD9">
      <w:pPr>
        <w:ind w:left="540"/>
        <w:jc w:val="both"/>
      </w:pPr>
      <w:r w:rsidRPr="004E1C2B">
        <w:rPr>
          <w:cs/>
        </w:rPr>
        <w:lastRenderedPageBreak/>
        <w:t>การประเมินมูลค่ายุติธรรมของความสัมพันธ์กับลูกค้า ซึ่งจัดประเภทเป็นสินทรัพย์ไม่มีตัวตนใช้วิธีรายได้</w:t>
      </w:r>
      <w:r w:rsidRPr="004E1C2B">
        <w:t xml:space="preserve"> (Income approach) </w:t>
      </w:r>
      <w:r w:rsidRPr="004E1C2B">
        <w:rPr>
          <w:cs/>
        </w:rPr>
        <w:t xml:space="preserve">ภายใต้วิธี </w:t>
      </w:r>
      <w:r w:rsidRPr="004E1C2B">
        <w:t xml:space="preserve">Multi-period Excess Earning Method (MEEM) </w:t>
      </w:r>
      <w:r w:rsidRPr="004E1C2B">
        <w:rPr>
          <w:cs/>
        </w:rPr>
        <w:t>รวมถึงการประเมินมูลค่ายุติธรรมของสิทธิ</w:t>
      </w:r>
      <w:r w:rsidR="00421060" w:rsidRPr="004E1C2B">
        <w:rPr>
          <w:cs/>
        </w:rPr>
        <w:br/>
      </w:r>
      <w:r w:rsidRPr="004E1C2B">
        <w:rPr>
          <w:cs/>
        </w:rPr>
        <w:t xml:space="preserve">ในการใช้เครื่องหมายการค้า </w:t>
      </w:r>
      <w:r w:rsidRPr="004E1C2B">
        <w:t xml:space="preserve">Caltex </w:t>
      </w:r>
      <w:r w:rsidRPr="004E1C2B">
        <w:rPr>
          <w:cs/>
        </w:rPr>
        <w:t>ในฮ่องกง</w:t>
      </w:r>
      <w:r w:rsidRPr="004E1C2B">
        <w:t xml:space="preserve"> </w:t>
      </w:r>
      <w:r w:rsidRPr="004E1C2B">
        <w:rPr>
          <w:cs/>
        </w:rPr>
        <w:t xml:space="preserve">ตามข้อตกลงการให้สิทธิใช้เครื่องหมายการค้าได้เป็นเวลา </w:t>
      </w:r>
      <w:r w:rsidRPr="004E1C2B">
        <w:t xml:space="preserve">5 </w:t>
      </w:r>
      <w:r w:rsidRPr="004E1C2B">
        <w:rPr>
          <w:cs/>
        </w:rPr>
        <w:t>ปี ซึ่งจัดประเภทเป็นสินทรัพย์ไม่มีตัวตนภายใต้</w:t>
      </w:r>
      <w:r w:rsidR="006704B1" w:rsidRPr="004E1C2B">
        <w:rPr>
          <w:cs/>
        </w:rPr>
        <w:t>วิธีการประเมินมูลค่าโดยอาศัยการประหยัดค่าสิทธิ (</w:t>
      </w:r>
      <w:r w:rsidR="006704B1" w:rsidRPr="004E1C2B">
        <w:t>Relief-from-Royalty Method)</w:t>
      </w:r>
      <w:r w:rsidRPr="004E1C2B">
        <w:rPr>
          <w:cs/>
        </w:rPr>
        <w:t xml:space="preserve"> ทั้งนี้ข้อสมมติที่สำคัญอื่น ๆ ที่ใช้ในการคำนวณ ได้แก</w:t>
      </w:r>
      <w:r w:rsidR="006704B1" w:rsidRPr="004E1C2B">
        <w:rPr>
          <w:rFonts w:hint="cs"/>
          <w:cs/>
        </w:rPr>
        <w:t>่</w:t>
      </w:r>
      <w:r w:rsidRPr="004E1C2B">
        <w:rPr>
          <w:cs/>
        </w:rPr>
        <w:t>ประมาณการรายได้ในอนาคตและอัตราคิดลด</w:t>
      </w:r>
    </w:p>
    <w:p w14:paraId="738A9FE5" w14:textId="77777777" w:rsidR="008223B2" w:rsidRPr="004E1C2B" w:rsidRDefault="008223B2" w:rsidP="0060422F">
      <w:pPr>
        <w:pStyle w:val="BodyText2"/>
        <w:ind w:left="0" w:firstLine="0"/>
        <w:jc w:val="thaiDistribute"/>
        <w:rPr>
          <w:rFonts w:asciiTheme="majorBidi" w:hAnsiTheme="majorBidi" w:cstheme="majorBidi"/>
        </w:rPr>
      </w:pPr>
    </w:p>
    <w:p w14:paraId="540D457D" w14:textId="3935A797" w:rsidR="00255060" w:rsidRPr="004E1C2B" w:rsidRDefault="0025506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CD38762" w14:textId="77777777" w:rsidR="00A71A31" w:rsidRPr="004E1C2B" w:rsidRDefault="00A71A31" w:rsidP="00A71A31"/>
    <w:p w14:paraId="08145A5A" w14:textId="712EC7D3" w:rsidR="00870CCC" w:rsidRPr="004E1C2B" w:rsidRDefault="00A71A31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E1C2B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Pr="004E1C2B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4E1C2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4E1C2B">
        <w:rPr>
          <w:rFonts w:asciiTheme="majorBidi" w:hAnsiTheme="majorBidi" w:cstheme="majorBidi"/>
          <w:sz w:val="30"/>
          <w:szCs w:val="30"/>
        </w:rPr>
        <w:t xml:space="preserve">30 </w:t>
      </w:r>
      <w:r w:rsidRPr="004E1C2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E1C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C2B">
        <w:rPr>
          <w:rFonts w:asciiTheme="majorBidi" w:hAnsiTheme="majorBidi" w:cstheme="majorBidi"/>
          <w:sz w:val="30"/>
          <w:szCs w:val="30"/>
        </w:rPr>
        <w:t xml:space="preserve">2569 </w:t>
      </w:r>
      <w:r w:rsidRPr="004E1C2B">
        <w:rPr>
          <w:rFonts w:asciiTheme="majorBidi" w:hAnsiTheme="majorBidi" w:cstheme="majorBidi"/>
          <w:sz w:val="30"/>
          <w:szCs w:val="30"/>
          <w:cs/>
        </w:rPr>
        <w:t>มีกิจการที่เกี่ยวข้องกันเพิ่ม คือ</w:t>
      </w:r>
      <w:r w:rsidRPr="004E1C2B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4E1C2B">
        <w:rPr>
          <w:rFonts w:asciiTheme="majorBidi" w:hAnsiTheme="majorBidi" w:cstheme="majorBidi"/>
          <w:sz w:val="30"/>
          <w:szCs w:val="30"/>
        </w:rPr>
        <w:t>Bangchak</w:t>
      </w:r>
      <w:proofErr w:type="spellEnd"/>
      <w:r w:rsidRPr="004E1C2B">
        <w:rPr>
          <w:rFonts w:asciiTheme="majorBidi" w:hAnsiTheme="majorBidi" w:cstheme="majorBidi"/>
          <w:sz w:val="30"/>
          <w:szCs w:val="30"/>
        </w:rPr>
        <w:t xml:space="preserve"> Hong Kong Holding Limited </w:t>
      </w:r>
      <w:r w:rsidRPr="004E1C2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D6CEB" w:rsidRPr="004E1C2B">
        <w:rPr>
          <w:rFonts w:asciiTheme="majorBidi" w:hAnsiTheme="majorBidi" w:cstheme="majorBidi"/>
          <w:sz w:val="30"/>
          <w:szCs w:val="30"/>
        </w:rPr>
        <w:t xml:space="preserve">Chevron Hong Kong Limited </w:t>
      </w:r>
      <w:r w:rsidR="00FD6CEB" w:rsidRPr="004E1C2B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="00D1146B" w:rsidRPr="004E1C2B">
        <w:rPr>
          <w:rFonts w:asciiTheme="majorBidi" w:hAnsiTheme="majorBidi" w:cstheme="majorBidi" w:hint="cs"/>
          <w:sz w:val="30"/>
          <w:szCs w:val="30"/>
          <w:cs/>
        </w:rPr>
        <w:t>ทางอ้อมอื่น</w:t>
      </w:r>
    </w:p>
    <w:p w14:paraId="1BB8793F" w14:textId="77777777" w:rsidR="00A71A31" w:rsidRPr="004E1C2B" w:rsidRDefault="00A71A31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61241" w14:textId="1C763E38" w:rsidR="006D63C1" w:rsidRPr="004E1C2B" w:rsidRDefault="00632378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E1C2B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กลุ่มบริษัทไม่มีการเปลี่ยนแปลง</w:t>
      </w:r>
      <w:r w:rsidR="004564A3" w:rsidRPr="004E1C2B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C06EA" w:rsidRPr="004E1C2B">
        <w:rPr>
          <w:rFonts w:asciiTheme="majorBidi" w:hAnsiTheme="majorBidi" w:cstheme="majorBidi" w:hint="cs"/>
          <w:sz w:val="30"/>
          <w:szCs w:val="30"/>
          <w:cs/>
        </w:rPr>
        <w:t>ความสัมพันธ์</w:t>
      </w:r>
      <w:r w:rsidR="00774573" w:rsidRPr="004E1C2B">
        <w:rPr>
          <w:rFonts w:asciiTheme="majorBidi" w:hAnsiTheme="majorBidi" w:cstheme="majorBidi" w:hint="cs"/>
          <w:sz w:val="30"/>
          <w:szCs w:val="30"/>
          <w:cs/>
        </w:rPr>
        <w:t>กับบุคคลหรือกิจการที่เกี่ยวข้องกัน</w:t>
      </w:r>
      <w:r w:rsidR="004564A3" w:rsidRPr="004E1C2B">
        <w:rPr>
          <w:rFonts w:asciiTheme="majorBidi" w:hAnsiTheme="majorBidi" w:cstheme="majorBidi" w:hint="cs"/>
          <w:sz w:val="30"/>
          <w:szCs w:val="30"/>
          <w:cs/>
        </w:rPr>
        <w:t>และนโยบายการกำหนดราคา</w:t>
      </w:r>
      <w:r w:rsidR="00774573" w:rsidRPr="004E1C2B">
        <w:rPr>
          <w:rFonts w:asciiTheme="majorBidi" w:hAnsiTheme="majorBidi" w:cstheme="majorBidi" w:hint="cs"/>
          <w:sz w:val="30"/>
          <w:szCs w:val="30"/>
          <w:cs/>
        </w:rPr>
        <w:t>อย่างมีสาระสำคัญในระหว่างงวด</w:t>
      </w:r>
      <w:r w:rsidR="00D47845" w:rsidRPr="004E1C2B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612F92" w:rsidRPr="004E1C2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612F92" w:rsidRPr="004E1C2B">
        <w:rPr>
          <w:rFonts w:asciiTheme="majorBidi" w:hAnsiTheme="majorBidi" w:cstheme="majorBidi"/>
          <w:sz w:val="30"/>
          <w:szCs w:val="30"/>
        </w:rPr>
        <w:t>3</w:t>
      </w:r>
      <w:r w:rsidR="00D47845" w:rsidRPr="004E1C2B">
        <w:rPr>
          <w:rFonts w:asciiTheme="majorBidi" w:hAnsiTheme="majorBidi" w:cstheme="majorBidi"/>
          <w:sz w:val="30"/>
          <w:szCs w:val="30"/>
        </w:rPr>
        <w:t>0</w:t>
      </w:r>
      <w:r w:rsidR="00612F92" w:rsidRPr="004E1C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7845" w:rsidRPr="004E1C2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12F92" w:rsidRPr="004E1C2B">
        <w:rPr>
          <w:rFonts w:asciiTheme="majorBidi" w:hAnsiTheme="majorBidi" w:cstheme="majorBidi"/>
          <w:sz w:val="30"/>
          <w:szCs w:val="30"/>
        </w:rPr>
        <w:t xml:space="preserve"> 256</w:t>
      </w:r>
      <w:r w:rsidR="002C6DB5" w:rsidRPr="004E1C2B">
        <w:rPr>
          <w:rFonts w:asciiTheme="majorBidi" w:hAnsiTheme="majorBidi" w:cstheme="majorBidi"/>
          <w:sz w:val="30"/>
          <w:szCs w:val="30"/>
        </w:rPr>
        <w:t>9</w:t>
      </w:r>
    </w:p>
    <w:p w14:paraId="1F79C37E" w14:textId="77777777" w:rsidR="009D3B51" w:rsidRPr="004E1C2B" w:rsidRDefault="009D3B51" w:rsidP="00275798">
      <w:pPr>
        <w:pStyle w:val="BodyText2"/>
        <w:ind w:left="0" w:firstLine="0"/>
        <w:jc w:val="thaiDistribute"/>
        <w:rPr>
          <w:rFonts w:asciiTheme="majorBidi" w:hAnsiTheme="majorBidi" w:cstheme="majorBidi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51"/>
        <w:gridCol w:w="1251"/>
        <w:gridCol w:w="1251"/>
        <w:gridCol w:w="1251"/>
      </w:tblGrid>
      <w:tr w:rsidR="00475764" w:rsidRPr="004E1C2B" w14:paraId="5B4827DB" w14:textId="77777777" w:rsidTr="004E3076">
        <w:trPr>
          <w:tblHeader/>
        </w:trPr>
        <w:tc>
          <w:tcPr>
            <w:tcW w:w="2280" w:type="pct"/>
          </w:tcPr>
          <w:p w14:paraId="6771FE68" w14:textId="77777777" w:rsidR="00475764" w:rsidRPr="004E1C2B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4E1C2B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2"/>
          </w:tcPr>
          <w:p w14:paraId="1B39D7CA" w14:textId="77777777" w:rsidR="00475764" w:rsidRPr="004E1C2B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4E1C2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</w:tcPr>
          <w:p w14:paraId="15182B77" w14:textId="77777777" w:rsidR="00475764" w:rsidRPr="004E1C2B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4E1C2B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475764" w:rsidRPr="004E1C2B" w14:paraId="0CA0C970" w14:textId="77777777" w:rsidTr="004E3076">
        <w:trPr>
          <w:tblHeader/>
        </w:trPr>
        <w:tc>
          <w:tcPr>
            <w:tcW w:w="2280" w:type="pct"/>
          </w:tcPr>
          <w:p w14:paraId="7A2DDC2A" w14:textId="70FBAB2F" w:rsidR="00475764" w:rsidRPr="004E1C2B" w:rsidRDefault="00C57AC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</w:rPr>
            </w:pPr>
            <w:r w:rsidRPr="004E1C2B">
              <w:rPr>
                <w:b/>
                <w:bCs/>
                <w:i/>
                <w:iCs/>
                <w:cs/>
              </w:rPr>
              <w:t>สำหรับงวด</w:t>
            </w:r>
            <w:r w:rsidR="00D47845" w:rsidRPr="004E1C2B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4E1C2B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9C5A0E" w:rsidRPr="004E1C2B">
              <w:rPr>
                <w:b/>
                <w:bCs/>
                <w:i/>
                <w:iCs/>
              </w:rPr>
              <w:t>3</w:t>
            </w:r>
            <w:r w:rsidR="00D47845" w:rsidRPr="004E1C2B">
              <w:rPr>
                <w:b/>
                <w:bCs/>
                <w:i/>
                <w:iCs/>
              </w:rPr>
              <w:t>0</w:t>
            </w:r>
            <w:r w:rsidRPr="004E1C2B">
              <w:rPr>
                <w:b/>
                <w:bCs/>
                <w:i/>
                <w:iCs/>
                <w:cs/>
              </w:rPr>
              <w:t xml:space="preserve"> </w:t>
            </w:r>
            <w:r w:rsidR="00D47845" w:rsidRPr="004E1C2B"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680" w:type="pct"/>
          </w:tcPr>
          <w:p w14:paraId="4C642EC5" w14:textId="7DE35B3C" w:rsidR="00475764" w:rsidRPr="004E1C2B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E1C2B">
              <w:t>256</w:t>
            </w:r>
            <w:r w:rsidR="002C6DB5" w:rsidRPr="004E1C2B">
              <w:t>9</w:t>
            </w:r>
          </w:p>
        </w:tc>
        <w:tc>
          <w:tcPr>
            <w:tcW w:w="680" w:type="pct"/>
          </w:tcPr>
          <w:p w14:paraId="3A630A9E" w14:textId="49EE8783" w:rsidR="00475764" w:rsidRPr="004E1C2B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E1C2B">
              <w:t>256</w:t>
            </w:r>
            <w:r w:rsidR="002C6DB5" w:rsidRPr="004E1C2B">
              <w:t>8</w:t>
            </w:r>
          </w:p>
        </w:tc>
        <w:tc>
          <w:tcPr>
            <w:tcW w:w="680" w:type="pct"/>
          </w:tcPr>
          <w:p w14:paraId="049B1B14" w14:textId="26CB9F63" w:rsidR="00475764" w:rsidRPr="004E1C2B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E1C2B">
              <w:t>256</w:t>
            </w:r>
            <w:r w:rsidR="002C6DB5" w:rsidRPr="004E1C2B">
              <w:t>9</w:t>
            </w:r>
          </w:p>
        </w:tc>
        <w:tc>
          <w:tcPr>
            <w:tcW w:w="680" w:type="pct"/>
          </w:tcPr>
          <w:p w14:paraId="4D6A9346" w14:textId="764FB5DE" w:rsidR="00475764" w:rsidRPr="004E1C2B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E1C2B">
              <w:t>256</w:t>
            </w:r>
            <w:r w:rsidR="002C6DB5" w:rsidRPr="004E1C2B">
              <w:t>8</w:t>
            </w:r>
          </w:p>
        </w:tc>
      </w:tr>
      <w:tr w:rsidR="00475764" w:rsidRPr="004E1C2B" w14:paraId="24408929" w14:textId="77777777" w:rsidTr="004E3076">
        <w:trPr>
          <w:tblHeader/>
        </w:trPr>
        <w:tc>
          <w:tcPr>
            <w:tcW w:w="2280" w:type="pct"/>
          </w:tcPr>
          <w:p w14:paraId="0F5C7B79" w14:textId="77777777" w:rsidR="00475764" w:rsidRPr="004E1C2B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4"/>
          </w:tcPr>
          <w:p w14:paraId="69F983C2" w14:textId="77777777" w:rsidR="00475764" w:rsidRPr="004E1C2B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E1C2B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475764" w:rsidRPr="004E1C2B" w14:paraId="663C1712" w14:textId="77777777" w:rsidTr="004E3076">
        <w:tc>
          <w:tcPr>
            <w:tcW w:w="2280" w:type="pct"/>
          </w:tcPr>
          <w:p w14:paraId="5ADAC202" w14:textId="77777777" w:rsidR="00475764" w:rsidRPr="004E1C2B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4E1C2B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</w:tcPr>
          <w:p w14:paraId="1551B7F2" w14:textId="77777777" w:rsidR="00475764" w:rsidRPr="004E1C2B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7B0A83FF" w14:textId="77777777" w:rsidR="00475764" w:rsidRPr="004E1C2B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5D76B99B" w14:textId="77777777" w:rsidR="00475764" w:rsidRPr="004E1C2B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2EBB65C6" w14:textId="77777777" w:rsidR="00475764" w:rsidRPr="004E1C2B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D47845" w:rsidRPr="004E1C2B" w14:paraId="2543F027" w14:textId="77777777" w:rsidTr="00A91E79">
        <w:tc>
          <w:tcPr>
            <w:tcW w:w="2280" w:type="pct"/>
            <w:vAlign w:val="bottom"/>
          </w:tcPr>
          <w:p w14:paraId="2A4E0BF2" w14:textId="77777777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4E1C2B">
              <w:rPr>
                <w:cs/>
              </w:rPr>
              <w:t>ขายสินค้า</w:t>
            </w:r>
          </w:p>
        </w:tc>
        <w:tc>
          <w:tcPr>
            <w:tcW w:w="680" w:type="pct"/>
            <w:vAlign w:val="bottom"/>
          </w:tcPr>
          <w:p w14:paraId="0F2D06CD" w14:textId="4F6A70E2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4D6AAFAD" w14:textId="4361D003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10E26B73" w14:textId="2949DAEE" w:rsidR="00D47845" w:rsidRPr="004E1C2B" w:rsidRDefault="00D85956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28,954</w:t>
            </w:r>
          </w:p>
        </w:tc>
        <w:tc>
          <w:tcPr>
            <w:tcW w:w="680" w:type="pct"/>
            <w:vAlign w:val="bottom"/>
          </w:tcPr>
          <w:p w14:paraId="5940C7F5" w14:textId="31508AE9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26,010</w:t>
            </w:r>
          </w:p>
        </w:tc>
      </w:tr>
      <w:tr w:rsidR="00D47845" w:rsidRPr="004E1C2B" w14:paraId="14426A33" w14:textId="77777777" w:rsidTr="00A91E79">
        <w:tc>
          <w:tcPr>
            <w:tcW w:w="2280" w:type="pct"/>
            <w:vAlign w:val="bottom"/>
          </w:tcPr>
          <w:p w14:paraId="3A60BC18" w14:textId="77777777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4E1C2B">
              <w:rPr>
                <w:cs/>
              </w:rPr>
              <w:t>ซื้อสินค้า</w:t>
            </w:r>
            <w:r w:rsidRPr="004E1C2B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vAlign w:val="bottom"/>
          </w:tcPr>
          <w:p w14:paraId="2C1CB9D7" w14:textId="4179616C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5122DC4" w14:textId="1A75D24B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0572AF0B" w14:textId="6ED383F7" w:rsidR="00D47845" w:rsidRPr="004E1C2B" w:rsidRDefault="00D85956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93,783</w:t>
            </w:r>
          </w:p>
        </w:tc>
        <w:tc>
          <w:tcPr>
            <w:tcW w:w="680" w:type="pct"/>
            <w:vAlign w:val="bottom"/>
          </w:tcPr>
          <w:p w14:paraId="1BB1EF9F" w14:textId="365118FD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63,596</w:t>
            </w:r>
          </w:p>
        </w:tc>
      </w:tr>
      <w:tr w:rsidR="001D4277" w:rsidRPr="004E1C2B" w14:paraId="651CD431" w14:textId="77777777" w:rsidTr="00A91E79">
        <w:tc>
          <w:tcPr>
            <w:tcW w:w="2280" w:type="pct"/>
            <w:vAlign w:val="bottom"/>
          </w:tcPr>
          <w:p w14:paraId="660D1403" w14:textId="7D8B7EF9" w:rsidR="001D4277" w:rsidRPr="004E1C2B" w:rsidRDefault="001D4277" w:rsidP="001D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4E1C2B">
              <w:rPr>
                <w:cs/>
              </w:rPr>
              <w:t>เงินปันผลรับ</w:t>
            </w:r>
          </w:p>
        </w:tc>
        <w:tc>
          <w:tcPr>
            <w:tcW w:w="680" w:type="pct"/>
            <w:vAlign w:val="bottom"/>
          </w:tcPr>
          <w:p w14:paraId="1EC5A25A" w14:textId="4134ED88" w:rsidR="001D4277" w:rsidRPr="004E1C2B" w:rsidRDefault="001D4277" w:rsidP="001D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4E1C2B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1EF21E08" w14:textId="26895EBD" w:rsidR="001D4277" w:rsidRPr="004E1C2B" w:rsidRDefault="001D4277" w:rsidP="001D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4E1C2B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4976C962" w14:textId="21410188" w:rsidR="001D4277" w:rsidRPr="004E1C2B" w:rsidRDefault="001D4277" w:rsidP="001D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666</w:t>
            </w:r>
          </w:p>
        </w:tc>
        <w:tc>
          <w:tcPr>
            <w:tcW w:w="680" w:type="pct"/>
            <w:vAlign w:val="bottom"/>
          </w:tcPr>
          <w:p w14:paraId="6D18A272" w14:textId="603869EA" w:rsidR="001D4277" w:rsidRPr="004E1C2B" w:rsidRDefault="001D4277" w:rsidP="001D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412</w:t>
            </w:r>
          </w:p>
        </w:tc>
      </w:tr>
      <w:tr w:rsidR="00D47845" w:rsidRPr="004E1C2B" w14:paraId="6515BFDB" w14:textId="77777777" w:rsidTr="00A91E79">
        <w:tc>
          <w:tcPr>
            <w:tcW w:w="2280" w:type="pct"/>
            <w:vAlign w:val="bottom"/>
          </w:tcPr>
          <w:p w14:paraId="5811983B" w14:textId="77777777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4E1C2B">
              <w:rPr>
                <w:cs/>
              </w:rPr>
              <w:t>รายได้อื่น</w:t>
            </w:r>
          </w:p>
        </w:tc>
        <w:tc>
          <w:tcPr>
            <w:tcW w:w="680" w:type="pct"/>
            <w:vAlign w:val="bottom"/>
          </w:tcPr>
          <w:p w14:paraId="360A0718" w14:textId="27C5199C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39BF00A1" w14:textId="70FDFD44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F880351" w14:textId="68DBA05C" w:rsidR="00D47845" w:rsidRPr="004E1C2B" w:rsidRDefault="00D85956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554</w:t>
            </w:r>
          </w:p>
        </w:tc>
        <w:tc>
          <w:tcPr>
            <w:tcW w:w="680" w:type="pct"/>
            <w:vAlign w:val="bottom"/>
          </w:tcPr>
          <w:p w14:paraId="4FF42AAB" w14:textId="245404A6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502</w:t>
            </w:r>
          </w:p>
        </w:tc>
      </w:tr>
      <w:tr w:rsidR="00D47845" w:rsidRPr="004E1C2B" w14:paraId="62AF4B4D" w14:textId="77777777" w:rsidTr="00A91E79">
        <w:tc>
          <w:tcPr>
            <w:tcW w:w="2280" w:type="pct"/>
            <w:vAlign w:val="bottom"/>
          </w:tcPr>
          <w:p w14:paraId="0E6E1751" w14:textId="77777777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4E1C2B">
              <w:rPr>
                <w:cs/>
              </w:rPr>
              <w:t>ดอกเบี้ยรับ</w:t>
            </w:r>
          </w:p>
        </w:tc>
        <w:tc>
          <w:tcPr>
            <w:tcW w:w="680" w:type="pct"/>
            <w:vAlign w:val="bottom"/>
          </w:tcPr>
          <w:p w14:paraId="30814157" w14:textId="4F7449AA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9B461F2" w14:textId="5AE9FF74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rPr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481E7BB9" w14:textId="474390ED" w:rsidR="00D47845" w:rsidRPr="004E1C2B" w:rsidRDefault="00D85956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20</w:t>
            </w:r>
          </w:p>
        </w:tc>
        <w:tc>
          <w:tcPr>
            <w:tcW w:w="680" w:type="pct"/>
            <w:vAlign w:val="bottom"/>
          </w:tcPr>
          <w:p w14:paraId="547D36E1" w14:textId="16B63C80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22</w:t>
            </w:r>
          </w:p>
        </w:tc>
      </w:tr>
      <w:tr w:rsidR="00D47845" w:rsidRPr="004E1C2B" w14:paraId="230B60F1" w14:textId="77777777" w:rsidTr="00A91E79">
        <w:tc>
          <w:tcPr>
            <w:tcW w:w="2280" w:type="pct"/>
            <w:vAlign w:val="bottom"/>
          </w:tcPr>
          <w:p w14:paraId="79E8A295" w14:textId="77777777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4E1C2B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vAlign w:val="bottom"/>
          </w:tcPr>
          <w:p w14:paraId="6CB2379F" w14:textId="18F66E05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4E1C2B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0C0CB498" w14:textId="2B822957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4E1C2B">
              <w:t>-</w:t>
            </w:r>
          </w:p>
        </w:tc>
        <w:tc>
          <w:tcPr>
            <w:tcW w:w="680" w:type="pct"/>
            <w:vAlign w:val="bottom"/>
          </w:tcPr>
          <w:p w14:paraId="5E78D900" w14:textId="6F797B85" w:rsidR="00D47845" w:rsidRPr="004E1C2B" w:rsidRDefault="00D85956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59</w:t>
            </w:r>
          </w:p>
        </w:tc>
        <w:tc>
          <w:tcPr>
            <w:tcW w:w="680" w:type="pct"/>
            <w:vAlign w:val="bottom"/>
          </w:tcPr>
          <w:p w14:paraId="5D29AE2A" w14:textId="56A4C970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4E1C2B">
              <w:t>41</w:t>
            </w:r>
          </w:p>
        </w:tc>
      </w:tr>
      <w:tr w:rsidR="00D47845" w:rsidRPr="004E1C2B" w14:paraId="71DDD2D6" w14:textId="77777777" w:rsidTr="00A91E79">
        <w:tc>
          <w:tcPr>
            <w:tcW w:w="2280" w:type="pct"/>
            <w:vAlign w:val="bottom"/>
          </w:tcPr>
          <w:p w14:paraId="2E8634E6" w14:textId="04A90052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4E1C2B">
              <w:rPr>
                <w:rFonts w:hint="cs"/>
                <w:cs/>
              </w:rPr>
              <w:t>ดอกเบี้ยจ่าย</w:t>
            </w:r>
          </w:p>
        </w:tc>
        <w:tc>
          <w:tcPr>
            <w:tcW w:w="680" w:type="pct"/>
            <w:vAlign w:val="bottom"/>
          </w:tcPr>
          <w:p w14:paraId="6DA83697" w14:textId="627E0E46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4E1C2B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6943334B" w14:textId="40E78072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vAlign w:val="bottom"/>
          </w:tcPr>
          <w:p w14:paraId="5213A893" w14:textId="53067B5F" w:rsidR="00D47845" w:rsidRPr="004E1C2B" w:rsidRDefault="00D85956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14</w:t>
            </w:r>
          </w:p>
        </w:tc>
        <w:tc>
          <w:tcPr>
            <w:tcW w:w="680" w:type="pct"/>
            <w:vAlign w:val="bottom"/>
          </w:tcPr>
          <w:p w14:paraId="5736F18F" w14:textId="01C33734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4</w:t>
            </w:r>
          </w:p>
        </w:tc>
      </w:tr>
      <w:tr w:rsidR="00A91E79" w:rsidRPr="004E1C2B" w14:paraId="0B3A2299" w14:textId="77777777" w:rsidTr="004E3076">
        <w:tc>
          <w:tcPr>
            <w:tcW w:w="2280" w:type="pct"/>
          </w:tcPr>
          <w:p w14:paraId="6350B363" w14:textId="77777777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</w:tcPr>
          <w:p w14:paraId="29FEC86A" w14:textId="77777777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</w:tcPr>
          <w:p w14:paraId="2E5B501E" w14:textId="77777777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001D5EED" w14:textId="77777777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01CF5D47" w14:textId="77777777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A91E79" w:rsidRPr="004E1C2B" w14:paraId="3740557D" w14:textId="77777777" w:rsidTr="004E3076">
        <w:tc>
          <w:tcPr>
            <w:tcW w:w="2280" w:type="pct"/>
          </w:tcPr>
          <w:p w14:paraId="27420D89" w14:textId="75962411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4E1C2B">
              <w:rPr>
                <w:b/>
                <w:bCs/>
                <w:cs/>
              </w:rPr>
              <w:t>บริษัทร่วม</w:t>
            </w:r>
            <w:r w:rsidRPr="004E1C2B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680" w:type="pct"/>
          </w:tcPr>
          <w:p w14:paraId="2C0E0B40" w14:textId="77777777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31D25EDB" w14:textId="21A0DDDB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6E8DD1C5" w14:textId="77777777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51B56714" w14:textId="16B1011D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D47845" w:rsidRPr="004E1C2B" w14:paraId="6B4CA5D2" w14:textId="77777777" w:rsidTr="00A91E79">
        <w:tc>
          <w:tcPr>
            <w:tcW w:w="2280" w:type="pct"/>
            <w:vAlign w:val="bottom"/>
          </w:tcPr>
          <w:p w14:paraId="3022C897" w14:textId="7B88F977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4E1C2B">
              <w:rPr>
                <w:rFonts w:hint="cs"/>
                <w:cs/>
              </w:rPr>
              <w:t>ขายสินค้า</w:t>
            </w:r>
          </w:p>
        </w:tc>
        <w:tc>
          <w:tcPr>
            <w:tcW w:w="680" w:type="pct"/>
            <w:vAlign w:val="bottom"/>
          </w:tcPr>
          <w:p w14:paraId="41761E33" w14:textId="39F7DE64" w:rsidR="00D47845" w:rsidRPr="004E1C2B" w:rsidRDefault="00D85956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-</w:t>
            </w:r>
          </w:p>
        </w:tc>
        <w:tc>
          <w:tcPr>
            <w:tcW w:w="680" w:type="pct"/>
            <w:vAlign w:val="bottom"/>
          </w:tcPr>
          <w:p w14:paraId="6B716018" w14:textId="00B977AD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4E1C2B">
              <w:t>21</w:t>
            </w:r>
          </w:p>
        </w:tc>
        <w:tc>
          <w:tcPr>
            <w:tcW w:w="680" w:type="pct"/>
            <w:vAlign w:val="bottom"/>
          </w:tcPr>
          <w:p w14:paraId="77806330" w14:textId="3AB7D875" w:rsidR="00D47845" w:rsidRPr="004E1C2B" w:rsidRDefault="00D85956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4E1C2B">
              <w:t>-</w:t>
            </w:r>
          </w:p>
        </w:tc>
        <w:tc>
          <w:tcPr>
            <w:tcW w:w="680" w:type="pct"/>
            <w:vAlign w:val="bottom"/>
          </w:tcPr>
          <w:p w14:paraId="136A2CFD" w14:textId="55F392FF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4E1C2B">
              <w:t>21</w:t>
            </w:r>
          </w:p>
        </w:tc>
      </w:tr>
      <w:tr w:rsidR="00D47845" w:rsidRPr="004E1C2B" w14:paraId="21571948" w14:textId="77777777" w:rsidTr="00A91E79">
        <w:tc>
          <w:tcPr>
            <w:tcW w:w="2280" w:type="pct"/>
            <w:vAlign w:val="bottom"/>
          </w:tcPr>
          <w:p w14:paraId="21614714" w14:textId="6CFF0546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4E1C2B">
              <w:rPr>
                <w:rFonts w:hint="cs"/>
                <w:cs/>
              </w:rPr>
              <w:t>ซื้อสินค้าและบริการ</w:t>
            </w:r>
          </w:p>
        </w:tc>
        <w:tc>
          <w:tcPr>
            <w:tcW w:w="680" w:type="pct"/>
            <w:vAlign w:val="bottom"/>
          </w:tcPr>
          <w:p w14:paraId="2BF09EF0" w14:textId="49774656" w:rsidR="00D47845" w:rsidRPr="004E1C2B" w:rsidRDefault="00D85956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229</w:t>
            </w:r>
          </w:p>
        </w:tc>
        <w:tc>
          <w:tcPr>
            <w:tcW w:w="680" w:type="pct"/>
            <w:vAlign w:val="bottom"/>
          </w:tcPr>
          <w:p w14:paraId="490E1A67" w14:textId="7D129D09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224</w:t>
            </w:r>
          </w:p>
        </w:tc>
        <w:tc>
          <w:tcPr>
            <w:tcW w:w="680" w:type="pct"/>
            <w:vAlign w:val="bottom"/>
          </w:tcPr>
          <w:p w14:paraId="3D17CA9E" w14:textId="751B6CA7" w:rsidR="00D47845" w:rsidRPr="004E1C2B" w:rsidRDefault="00D85956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4E1C2B">
              <w:t>-</w:t>
            </w:r>
          </w:p>
        </w:tc>
        <w:tc>
          <w:tcPr>
            <w:tcW w:w="680" w:type="pct"/>
            <w:vAlign w:val="bottom"/>
          </w:tcPr>
          <w:p w14:paraId="54C4EA23" w14:textId="50E7EB67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4E1C2B">
              <w:t>-</w:t>
            </w:r>
          </w:p>
        </w:tc>
      </w:tr>
      <w:tr w:rsidR="00D47845" w:rsidRPr="004E1C2B" w14:paraId="027B5F41" w14:textId="77777777" w:rsidTr="00A91E79">
        <w:tc>
          <w:tcPr>
            <w:tcW w:w="2280" w:type="pct"/>
            <w:vAlign w:val="bottom"/>
          </w:tcPr>
          <w:p w14:paraId="7E649DD1" w14:textId="04B193FB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4E1C2B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80" w:type="pct"/>
            <w:vAlign w:val="bottom"/>
          </w:tcPr>
          <w:p w14:paraId="75074519" w14:textId="77245747" w:rsidR="00D47845" w:rsidRPr="004E1C2B" w:rsidRDefault="003C5370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703</w:t>
            </w:r>
          </w:p>
        </w:tc>
        <w:tc>
          <w:tcPr>
            <w:tcW w:w="680" w:type="pct"/>
            <w:vAlign w:val="bottom"/>
          </w:tcPr>
          <w:p w14:paraId="32F2B8C2" w14:textId="24371789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1,070</w:t>
            </w:r>
          </w:p>
        </w:tc>
        <w:tc>
          <w:tcPr>
            <w:tcW w:w="680" w:type="pct"/>
            <w:vAlign w:val="bottom"/>
          </w:tcPr>
          <w:p w14:paraId="24A6BAE0" w14:textId="3FD3B362" w:rsidR="00D47845" w:rsidRPr="004E1C2B" w:rsidRDefault="00D85956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11</w:t>
            </w:r>
          </w:p>
        </w:tc>
        <w:tc>
          <w:tcPr>
            <w:tcW w:w="680" w:type="pct"/>
            <w:vAlign w:val="bottom"/>
          </w:tcPr>
          <w:p w14:paraId="2B5BF965" w14:textId="3A56C2D2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-</w:t>
            </w:r>
          </w:p>
        </w:tc>
      </w:tr>
      <w:tr w:rsidR="00D47845" w:rsidRPr="004E1C2B" w14:paraId="578D4498" w14:textId="77777777" w:rsidTr="00A91E79">
        <w:tc>
          <w:tcPr>
            <w:tcW w:w="2280" w:type="pct"/>
            <w:vAlign w:val="bottom"/>
          </w:tcPr>
          <w:p w14:paraId="003CB15E" w14:textId="68D9503B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4E1C2B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0" w:type="pct"/>
            <w:vAlign w:val="bottom"/>
          </w:tcPr>
          <w:p w14:paraId="336D053E" w14:textId="5828D6F2" w:rsidR="00D47845" w:rsidRPr="004E1C2B" w:rsidRDefault="00D85956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4</w:t>
            </w:r>
          </w:p>
        </w:tc>
        <w:tc>
          <w:tcPr>
            <w:tcW w:w="680" w:type="pct"/>
            <w:vAlign w:val="bottom"/>
          </w:tcPr>
          <w:p w14:paraId="786EE7CC" w14:textId="2B124A72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4</w:t>
            </w:r>
          </w:p>
        </w:tc>
        <w:tc>
          <w:tcPr>
            <w:tcW w:w="680" w:type="pct"/>
            <w:vAlign w:val="bottom"/>
          </w:tcPr>
          <w:p w14:paraId="51BF8840" w14:textId="03B1D444" w:rsidR="00D47845" w:rsidRPr="004E1C2B" w:rsidRDefault="00D85956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4</w:t>
            </w:r>
          </w:p>
        </w:tc>
        <w:tc>
          <w:tcPr>
            <w:tcW w:w="680" w:type="pct"/>
            <w:vAlign w:val="bottom"/>
          </w:tcPr>
          <w:p w14:paraId="3BDAE4EE" w14:textId="29594C86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4</w:t>
            </w:r>
          </w:p>
        </w:tc>
      </w:tr>
      <w:tr w:rsidR="00D47845" w:rsidRPr="004E1C2B" w14:paraId="5A0ECF24" w14:textId="77777777" w:rsidTr="00A91E79">
        <w:tc>
          <w:tcPr>
            <w:tcW w:w="2280" w:type="pct"/>
            <w:vAlign w:val="bottom"/>
          </w:tcPr>
          <w:p w14:paraId="618D55A8" w14:textId="1F52B08F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4E1C2B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vAlign w:val="bottom"/>
          </w:tcPr>
          <w:p w14:paraId="061BF117" w14:textId="7720931B" w:rsidR="00D47845" w:rsidRPr="004E1C2B" w:rsidRDefault="00D85956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51</w:t>
            </w:r>
          </w:p>
        </w:tc>
        <w:tc>
          <w:tcPr>
            <w:tcW w:w="680" w:type="pct"/>
            <w:vAlign w:val="bottom"/>
          </w:tcPr>
          <w:p w14:paraId="78FCB7C6" w14:textId="6C40D55F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39</w:t>
            </w:r>
          </w:p>
        </w:tc>
        <w:tc>
          <w:tcPr>
            <w:tcW w:w="680" w:type="pct"/>
            <w:vAlign w:val="bottom"/>
          </w:tcPr>
          <w:p w14:paraId="12231E85" w14:textId="13B7A5DE" w:rsidR="00D47845" w:rsidRPr="004E1C2B" w:rsidRDefault="00D85956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2</w:t>
            </w:r>
          </w:p>
        </w:tc>
        <w:tc>
          <w:tcPr>
            <w:tcW w:w="680" w:type="pct"/>
            <w:vAlign w:val="bottom"/>
          </w:tcPr>
          <w:p w14:paraId="685683E5" w14:textId="6C685E40" w:rsidR="00D47845" w:rsidRPr="004E1C2B" w:rsidRDefault="00D47845" w:rsidP="00D4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4E1C2B">
              <w:t>1</w:t>
            </w:r>
          </w:p>
        </w:tc>
      </w:tr>
      <w:tr w:rsidR="00A91E79" w:rsidRPr="004E1C2B" w14:paraId="453CEE98" w14:textId="77777777" w:rsidTr="004E3076">
        <w:tc>
          <w:tcPr>
            <w:tcW w:w="2280" w:type="pct"/>
          </w:tcPr>
          <w:p w14:paraId="2FFF6844" w14:textId="77777777" w:rsidR="00FF6DA2" w:rsidRPr="004E1C2B" w:rsidRDefault="00FF6DA2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</w:rPr>
            </w:pPr>
          </w:p>
          <w:p w14:paraId="66BDC59A" w14:textId="696A59AE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4E1C2B">
              <w:rPr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680" w:type="pct"/>
          </w:tcPr>
          <w:p w14:paraId="1952A214" w14:textId="77777777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122099C8" w14:textId="77777777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07B85032" w14:textId="77777777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44E94D07" w14:textId="77777777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A91E79" w:rsidRPr="004E1C2B" w14:paraId="23A2D82C" w14:textId="77777777" w:rsidTr="004E3076">
        <w:tc>
          <w:tcPr>
            <w:tcW w:w="2280" w:type="pct"/>
          </w:tcPr>
          <w:p w14:paraId="4D9A0A05" w14:textId="77777777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4E1C2B">
              <w:rPr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</w:tcPr>
          <w:p w14:paraId="297F42A0" w14:textId="77777777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122BC1AE" w14:textId="4C2C985E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33B1E39D" w14:textId="77777777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4A75C8BD" w14:textId="4BD52D03" w:rsidR="00A91E79" w:rsidRPr="004E1C2B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342FF4" w:rsidRPr="004E1C2B" w14:paraId="68DA9050" w14:textId="77777777" w:rsidTr="004E3076">
        <w:tc>
          <w:tcPr>
            <w:tcW w:w="2280" w:type="pct"/>
          </w:tcPr>
          <w:p w14:paraId="394BDDD6" w14:textId="77777777" w:rsidR="00342FF4" w:rsidRPr="004E1C2B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4E1C2B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</w:tcPr>
          <w:p w14:paraId="2E8A2A05" w14:textId="2BFA25D4" w:rsidR="00342FF4" w:rsidRPr="004E1C2B" w:rsidRDefault="00D85956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</w:rPr>
            </w:pPr>
            <w:r w:rsidRPr="004E1C2B">
              <w:rPr>
                <w:color w:val="000000" w:themeColor="text1"/>
              </w:rPr>
              <w:t>2</w:t>
            </w:r>
            <w:r w:rsidR="0006200E" w:rsidRPr="004E1C2B">
              <w:rPr>
                <w:color w:val="000000" w:themeColor="text1"/>
              </w:rPr>
              <w:t>70</w:t>
            </w:r>
          </w:p>
        </w:tc>
        <w:tc>
          <w:tcPr>
            <w:tcW w:w="680" w:type="pct"/>
          </w:tcPr>
          <w:p w14:paraId="057ABC0A" w14:textId="62A2646E" w:rsidR="00342FF4" w:rsidRPr="004E1C2B" w:rsidRDefault="00D47845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rPr>
                <w:color w:val="000000" w:themeColor="text1"/>
              </w:rPr>
              <w:t>221</w:t>
            </w:r>
          </w:p>
        </w:tc>
        <w:tc>
          <w:tcPr>
            <w:tcW w:w="680" w:type="pct"/>
          </w:tcPr>
          <w:p w14:paraId="508C8447" w14:textId="79D71C99" w:rsidR="00342FF4" w:rsidRPr="004E1C2B" w:rsidRDefault="00D85956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95</w:t>
            </w:r>
          </w:p>
        </w:tc>
        <w:tc>
          <w:tcPr>
            <w:tcW w:w="680" w:type="pct"/>
          </w:tcPr>
          <w:p w14:paraId="39BB7DEC" w14:textId="67810804" w:rsidR="00342FF4" w:rsidRPr="004E1C2B" w:rsidRDefault="00D47845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4E1C2B">
              <w:t>90</w:t>
            </w:r>
          </w:p>
        </w:tc>
      </w:tr>
      <w:tr w:rsidR="00342FF4" w:rsidRPr="004E1C2B" w14:paraId="476C4515" w14:textId="77777777" w:rsidTr="004E3076">
        <w:tc>
          <w:tcPr>
            <w:tcW w:w="2280" w:type="pct"/>
          </w:tcPr>
          <w:p w14:paraId="23DF3524" w14:textId="77777777" w:rsidR="00342FF4" w:rsidRPr="004E1C2B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4E1C2B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</w:tcPr>
          <w:p w14:paraId="45066505" w14:textId="41A2FF7D" w:rsidR="00342FF4" w:rsidRPr="004E1C2B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</w:p>
        </w:tc>
        <w:tc>
          <w:tcPr>
            <w:tcW w:w="680" w:type="pct"/>
          </w:tcPr>
          <w:p w14:paraId="215E3A79" w14:textId="36AD71CF" w:rsidR="00342FF4" w:rsidRPr="004E1C2B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36F5FCA3" w14:textId="08E795F5" w:rsidR="00342FF4" w:rsidRPr="004E1C2B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</w:tcPr>
          <w:p w14:paraId="15E9DA66" w14:textId="23269412" w:rsidR="00342FF4" w:rsidRPr="004E1C2B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342FF4" w:rsidRPr="004E1C2B" w14:paraId="4935FD76" w14:textId="77777777">
        <w:tc>
          <w:tcPr>
            <w:tcW w:w="2280" w:type="pct"/>
          </w:tcPr>
          <w:p w14:paraId="659A486A" w14:textId="5DA03F28" w:rsidR="00342FF4" w:rsidRPr="004E1C2B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4E1C2B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80" w:type="pct"/>
            <w:vAlign w:val="bottom"/>
          </w:tcPr>
          <w:p w14:paraId="6AD8F91A" w14:textId="25AEA869" w:rsidR="00342FF4" w:rsidRPr="004E1C2B" w:rsidRDefault="00D85956" w:rsidP="00342F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4E1C2B">
              <w:rPr>
                <w:color w:val="000000" w:themeColor="text1"/>
              </w:rPr>
              <w:t>10</w:t>
            </w:r>
          </w:p>
        </w:tc>
        <w:tc>
          <w:tcPr>
            <w:tcW w:w="680" w:type="pct"/>
            <w:vAlign w:val="bottom"/>
          </w:tcPr>
          <w:p w14:paraId="20D9382F" w14:textId="2526B43D" w:rsidR="00342FF4" w:rsidRPr="004E1C2B" w:rsidRDefault="00D47845" w:rsidP="00342F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4E1C2B">
              <w:rPr>
                <w:color w:val="000000" w:themeColor="text1"/>
              </w:rPr>
              <w:t>11</w:t>
            </w:r>
          </w:p>
        </w:tc>
        <w:tc>
          <w:tcPr>
            <w:tcW w:w="680" w:type="pct"/>
            <w:vAlign w:val="bottom"/>
          </w:tcPr>
          <w:p w14:paraId="484D1F8B" w14:textId="4C710D6C" w:rsidR="00342FF4" w:rsidRPr="004E1C2B" w:rsidRDefault="00D85956" w:rsidP="00342F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4E1C2B">
              <w:t>5</w:t>
            </w:r>
          </w:p>
        </w:tc>
        <w:tc>
          <w:tcPr>
            <w:tcW w:w="680" w:type="pct"/>
            <w:vAlign w:val="bottom"/>
          </w:tcPr>
          <w:p w14:paraId="51BFE160" w14:textId="73265A26" w:rsidR="00342FF4" w:rsidRPr="004E1C2B" w:rsidRDefault="00D47845" w:rsidP="00342F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4E1C2B">
              <w:t>5</w:t>
            </w:r>
          </w:p>
        </w:tc>
      </w:tr>
      <w:tr w:rsidR="00342FF4" w:rsidRPr="004E1C2B" w14:paraId="472082B6" w14:textId="77777777" w:rsidTr="004E3076">
        <w:tc>
          <w:tcPr>
            <w:tcW w:w="2280" w:type="pct"/>
          </w:tcPr>
          <w:p w14:paraId="37496CB0" w14:textId="77777777" w:rsidR="00342FF4" w:rsidRPr="004E1C2B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4E1C2B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</w:tcPr>
          <w:p w14:paraId="16DB6718" w14:textId="23C6382A" w:rsidR="00342FF4" w:rsidRPr="004E1C2B" w:rsidRDefault="00D85956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4E1C2B">
              <w:rPr>
                <w:b/>
                <w:bCs/>
                <w:color w:val="000000" w:themeColor="text1"/>
              </w:rPr>
              <w:t>2</w:t>
            </w:r>
            <w:r w:rsidR="0006200E" w:rsidRPr="004E1C2B">
              <w:rPr>
                <w:b/>
                <w:bCs/>
                <w:color w:val="000000" w:themeColor="text1"/>
              </w:rPr>
              <w:t>80</w:t>
            </w:r>
          </w:p>
        </w:tc>
        <w:tc>
          <w:tcPr>
            <w:tcW w:w="680" w:type="pct"/>
          </w:tcPr>
          <w:p w14:paraId="7A0EBE4F" w14:textId="47E32DAC" w:rsidR="00342FF4" w:rsidRPr="004E1C2B" w:rsidRDefault="00D47845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4E1C2B">
              <w:rPr>
                <w:b/>
                <w:bCs/>
                <w:color w:val="000000" w:themeColor="text1"/>
              </w:rPr>
              <w:t>232</w:t>
            </w:r>
          </w:p>
        </w:tc>
        <w:tc>
          <w:tcPr>
            <w:tcW w:w="680" w:type="pct"/>
          </w:tcPr>
          <w:p w14:paraId="22A7DE8D" w14:textId="198FE6DA" w:rsidR="00342FF4" w:rsidRPr="004E1C2B" w:rsidRDefault="00D85956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4E1C2B">
              <w:rPr>
                <w:b/>
                <w:bCs/>
              </w:rPr>
              <w:t>100</w:t>
            </w:r>
          </w:p>
        </w:tc>
        <w:tc>
          <w:tcPr>
            <w:tcW w:w="680" w:type="pct"/>
          </w:tcPr>
          <w:p w14:paraId="1D1198D2" w14:textId="4C22B927" w:rsidR="00342FF4" w:rsidRPr="004E1C2B" w:rsidRDefault="00D47845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95</w:t>
            </w:r>
          </w:p>
        </w:tc>
      </w:tr>
    </w:tbl>
    <w:p w14:paraId="6603CE96" w14:textId="5D5549BF" w:rsidR="00342FF4" w:rsidRPr="004E1C2B" w:rsidRDefault="00342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169F9C21" w14:textId="6928CB4D" w:rsidR="007964F3" w:rsidRPr="004E1C2B" w:rsidRDefault="007964F3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E1C2B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</w:t>
      </w:r>
      <w:r w:rsidR="00C57ACB" w:rsidRPr="004E1C2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57ACB" w:rsidRPr="004E1C2B">
        <w:rPr>
          <w:rFonts w:asciiTheme="majorBidi" w:hAnsiTheme="majorBidi" w:cstheme="majorBidi"/>
          <w:sz w:val="30"/>
          <w:szCs w:val="30"/>
        </w:rPr>
        <w:t>3</w:t>
      </w:r>
      <w:r w:rsidR="00D47845" w:rsidRPr="004E1C2B">
        <w:rPr>
          <w:rFonts w:asciiTheme="majorBidi" w:hAnsiTheme="majorBidi" w:cstheme="majorBidi"/>
          <w:sz w:val="30"/>
          <w:szCs w:val="30"/>
        </w:rPr>
        <w:t>0</w:t>
      </w:r>
      <w:r w:rsidR="00C57ACB" w:rsidRPr="004E1C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7845" w:rsidRPr="004E1C2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57ACB" w:rsidRPr="004E1C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7ACB" w:rsidRPr="004E1C2B">
        <w:rPr>
          <w:rFonts w:asciiTheme="majorBidi" w:hAnsiTheme="majorBidi" w:cstheme="majorBidi"/>
          <w:sz w:val="30"/>
          <w:szCs w:val="30"/>
        </w:rPr>
        <w:t>256</w:t>
      </w:r>
      <w:r w:rsidR="00D07A5B" w:rsidRPr="004E1C2B">
        <w:rPr>
          <w:rFonts w:asciiTheme="majorBidi" w:hAnsiTheme="majorBidi" w:cstheme="majorBidi"/>
          <w:sz w:val="30"/>
          <w:szCs w:val="30"/>
        </w:rPr>
        <w:t>9</w:t>
      </w:r>
      <w:r w:rsidR="00C57ACB" w:rsidRPr="004E1C2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57ACB" w:rsidRPr="004E1C2B">
        <w:rPr>
          <w:rFonts w:asciiTheme="majorBidi" w:hAnsiTheme="majorBidi" w:cstheme="majorBidi"/>
          <w:sz w:val="30"/>
          <w:szCs w:val="30"/>
        </w:rPr>
        <w:t>31</w:t>
      </w:r>
      <w:r w:rsidR="00C57ACB" w:rsidRPr="004E1C2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57ACB" w:rsidRPr="004E1C2B">
        <w:rPr>
          <w:rFonts w:asciiTheme="majorBidi" w:hAnsiTheme="majorBidi" w:cstheme="majorBidi"/>
          <w:sz w:val="30"/>
          <w:szCs w:val="30"/>
        </w:rPr>
        <w:t>256</w:t>
      </w:r>
      <w:r w:rsidR="00D07A5B" w:rsidRPr="004E1C2B">
        <w:rPr>
          <w:rFonts w:asciiTheme="majorBidi" w:hAnsiTheme="majorBidi" w:cstheme="majorBidi"/>
          <w:sz w:val="30"/>
          <w:szCs w:val="30"/>
        </w:rPr>
        <w:t>8</w:t>
      </w:r>
      <w:r w:rsidRPr="004E1C2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68CEA05" w14:textId="77777777" w:rsidR="00547E1B" w:rsidRPr="004E1C2B" w:rsidRDefault="00547E1B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9"/>
        <w:gridCol w:w="1240"/>
        <w:gridCol w:w="1242"/>
        <w:gridCol w:w="1240"/>
        <w:gridCol w:w="1240"/>
      </w:tblGrid>
      <w:tr w:rsidR="00C00B0A" w:rsidRPr="004E1C2B" w14:paraId="177A0EA9" w14:textId="77777777" w:rsidTr="004235D3">
        <w:trPr>
          <w:tblHeader/>
        </w:trPr>
        <w:tc>
          <w:tcPr>
            <w:tcW w:w="2295" w:type="pct"/>
          </w:tcPr>
          <w:p w14:paraId="79A90249" w14:textId="77777777" w:rsidR="00C00B0A" w:rsidRPr="004E1C2B" w:rsidRDefault="00C00B0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pct"/>
            <w:gridSpan w:val="2"/>
            <w:vAlign w:val="bottom"/>
          </w:tcPr>
          <w:p w14:paraId="63C99D28" w14:textId="77777777" w:rsidR="00C00B0A" w:rsidRPr="004E1C2B" w:rsidRDefault="00C00B0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vAlign w:val="bottom"/>
          </w:tcPr>
          <w:p w14:paraId="489F0470" w14:textId="77777777" w:rsidR="00C00B0A" w:rsidRPr="004E1C2B" w:rsidRDefault="00C00B0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7ACB" w:rsidRPr="004E1C2B" w14:paraId="6CC4127C" w14:textId="77777777" w:rsidTr="004235D3">
        <w:trPr>
          <w:tblHeader/>
        </w:trPr>
        <w:tc>
          <w:tcPr>
            <w:tcW w:w="2295" w:type="pct"/>
          </w:tcPr>
          <w:p w14:paraId="33468A85" w14:textId="77777777" w:rsidR="00C57ACB" w:rsidRPr="004E1C2B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343CD8EC" w14:textId="3737C6EA" w:rsidR="00C57ACB" w:rsidRPr="004E1C2B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7845" w:rsidRPr="004E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E1C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47845"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7" w:type="pct"/>
            <w:vAlign w:val="bottom"/>
          </w:tcPr>
          <w:p w14:paraId="1D5AAFF3" w14:textId="2AF60AA1" w:rsidR="00C57ACB" w:rsidRPr="004E1C2B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6" w:type="pct"/>
          </w:tcPr>
          <w:p w14:paraId="3B1CCB6E" w14:textId="11EF00DF" w:rsidR="00C57ACB" w:rsidRPr="004E1C2B" w:rsidRDefault="00D47845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6" w:type="pct"/>
            <w:vAlign w:val="bottom"/>
          </w:tcPr>
          <w:p w14:paraId="5AB4FFBE" w14:textId="492BFA1F" w:rsidR="00C57ACB" w:rsidRPr="004E1C2B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7ACB" w:rsidRPr="004E1C2B" w14:paraId="75AD1B48" w14:textId="77777777" w:rsidTr="004235D3">
        <w:trPr>
          <w:tblHeader/>
        </w:trPr>
        <w:tc>
          <w:tcPr>
            <w:tcW w:w="2295" w:type="pct"/>
          </w:tcPr>
          <w:p w14:paraId="4091384B" w14:textId="77777777" w:rsidR="00C57ACB" w:rsidRPr="004E1C2B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1E29795A" w14:textId="37E0654C" w:rsidR="00C57ACB" w:rsidRPr="004E1C2B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824CD" w:rsidRPr="004E1C2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77" w:type="pct"/>
            <w:vAlign w:val="bottom"/>
          </w:tcPr>
          <w:p w14:paraId="38213EF2" w14:textId="6D732936" w:rsidR="00C57ACB" w:rsidRPr="004E1C2B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824CD" w:rsidRPr="004E1C2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6" w:type="pct"/>
          </w:tcPr>
          <w:p w14:paraId="6E78AE2A" w14:textId="1B3B40B7" w:rsidR="00C57ACB" w:rsidRPr="004E1C2B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824CD" w:rsidRPr="004E1C2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76" w:type="pct"/>
            <w:vAlign w:val="bottom"/>
          </w:tcPr>
          <w:p w14:paraId="26BE82D0" w14:textId="50B6228D" w:rsidR="00C57ACB" w:rsidRPr="004E1C2B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824CD" w:rsidRPr="004E1C2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75764" w:rsidRPr="004E1C2B" w14:paraId="5C4DEEE1" w14:textId="77777777" w:rsidTr="00BA558D">
        <w:trPr>
          <w:tblHeader/>
        </w:trPr>
        <w:tc>
          <w:tcPr>
            <w:tcW w:w="2295" w:type="pct"/>
          </w:tcPr>
          <w:p w14:paraId="0CFCA26E" w14:textId="77777777" w:rsidR="00475764" w:rsidRPr="004E1C2B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5" w:type="pct"/>
            <w:gridSpan w:val="4"/>
          </w:tcPr>
          <w:p w14:paraId="52F00072" w14:textId="77777777" w:rsidR="00475764" w:rsidRPr="004E1C2B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764" w:rsidRPr="004E1C2B" w14:paraId="2177DEB7" w14:textId="77777777" w:rsidTr="00BA558D">
        <w:tc>
          <w:tcPr>
            <w:tcW w:w="2295" w:type="pct"/>
          </w:tcPr>
          <w:p w14:paraId="34D202EF" w14:textId="77777777" w:rsidR="00475764" w:rsidRPr="004E1C2B" w:rsidRDefault="00475764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6" w:type="pct"/>
          </w:tcPr>
          <w:p w14:paraId="77C75274" w14:textId="77777777" w:rsidR="00475764" w:rsidRPr="004E1C2B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34B31EDB" w14:textId="77777777" w:rsidR="00475764" w:rsidRPr="004E1C2B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56B394FE" w14:textId="77777777" w:rsidR="00475764" w:rsidRPr="004E1C2B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4267C185" w14:textId="77777777" w:rsidR="00475764" w:rsidRPr="004E1C2B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2FF4" w:rsidRPr="004E1C2B" w14:paraId="6F885BDE" w14:textId="77777777" w:rsidTr="00BA558D">
        <w:tc>
          <w:tcPr>
            <w:tcW w:w="2295" w:type="pct"/>
          </w:tcPr>
          <w:p w14:paraId="0EA7CC54" w14:textId="77777777" w:rsidR="00342FF4" w:rsidRPr="004E1C2B" w:rsidRDefault="00342FF4" w:rsidP="00342FF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</w:tcPr>
          <w:p w14:paraId="56566EAF" w14:textId="65FDF1AF" w:rsidR="00342FF4" w:rsidRPr="004E1C2B" w:rsidRDefault="00D85956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7" w:type="pct"/>
          </w:tcPr>
          <w:p w14:paraId="4CE103F1" w14:textId="1E98D6BF" w:rsidR="00342FF4" w:rsidRPr="004E1C2B" w:rsidRDefault="00342FF4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6" w:type="pct"/>
          </w:tcPr>
          <w:p w14:paraId="6F61229E" w14:textId="3918A2C3" w:rsidR="00342FF4" w:rsidRPr="004E1C2B" w:rsidRDefault="00D85956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6,637</w:t>
            </w:r>
          </w:p>
        </w:tc>
        <w:tc>
          <w:tcPr>
            <w:tcW w:w="676" w:type="pct"/>
          </w:tcPr>
          <w:p w14:paraId="7C7A0114" w14:textId="45ACD8BC" w:rsidR="00342FF4" w:rsidRPr="004E1C2B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4E1C2B">
              <w:rPr>
                <w:rFonts w:hint="cs"/>
                <w:cs/>
              </w:rPr>
              <w:t>3</w:t>
            </w:r>
            <w:r w:rsidRPr="004E1C2B">
              <w:t>,739</w:t>
            </w:r>
          </w:p>
        </w:tc>
      </w:tr>
      <w:tr w:rsidR="00342FF4" w:rsidRPr="004E1C2B" w14:paraId="1EF2F5B1" w14:textId="77777777" w:rsidTr="00BA558D">
        <w:tc>
          <w:tcPr>
            <w:tcW w:w="2295" w:type="pct"/>
          </w:tcPr>
          <w:p w14:paraId="6D31980A" w14:textId="657A467E" w:rsidR="00342FF4" w:rsidRPr="004E1C2B" w:rsidRDefault="00342FF4" w:rsidP="00342FF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E1C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676" w:type="pct"/>
          </w:tcPr>
          <w:p w14:paraId="22A2AE79" w14:textId="2732C8DB" w:rsidR="00342FF4" w:rsidRPr="004E1C2B" w:rsidRDefault="00D85956" w:rsidP="00342F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677" w:type="pct"/>
          </w:tcPr>
          <w:p w14:paraId="560C0EBB" w14:textId="2634587D" w:rsidR="00342FF4" w:rsidRPr="004E1C2B" w:rsidRDefault="00342FF4" w:rsidP="00342F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676" w:type="pct"/>
          </w:tcPr>
          <w:p w14:paraId="279DED4F" w14:textId="0128F1A1" w:rsidR="00342FF4" w:rsidRPr="004E1C2B" w:rsidRDefault="00D85956" w:rsidP="00342F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6" w:type="pct"/>
          </w:tcPr>
          <w:p w14:paraId="70A5AD36" w14:textId="07F9972B" w:rsidR="00342FF4" w:rsidRPr="004E1C2B" w:rsidRDefault="00342FF4" w:rsidP="00342F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4E1C2B">
              <w:t>1</w:t>
            </w:r>
          </w:p>
        </w:tc>
      </w:tr>
      <w:tr w:rsidR="00342FF4" w:rsidRPr="004E1C2B" w14:paraId="534DB488" w14:textId="77777777" w:rsidTr="00BA558D">
        <w:tc>
          <w:tcPr>
            <w:tcW w:w="2295" w:type="pct"/>
          </w:tcPr>
          <w:p w14:paraId="7A3F0754" w14:textId="574054B8" w:rsidR="00342FF4" w:rsidRPr="004E1C2B" w:rsidRDefault="00342FF4" w:rsidP="00342FF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  <w:lang w:bidi="th-TH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</w:tcPr>
          <w:p w14:paraId="5F091953" w14:textId="3E9F2199" w:rsidR="00342FF4" w:rsidRPr="004E1C2B" w:rsidRDefault="00D85956" w:rsidP="00342FF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677" w:type="pct"/>
          </w:tcPr>
          <w:p w14:paraId="7B1D7012" w14:textId="341E7C5C" w:rsidR="00342FF4" w:rsidRPr="004E1C2B" w:rsidRDefault="00342FF4" w:rsidP="00342FF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676" w:type="pct"/>
          </w:tcPr>
          <w:p w14:paraId="33616A76" w14:textId="53E72832" w:rsidR="00342FF4" w:rsidRPr="004E1C2B" w:rsidRDefault="00D85956" w:rsidP="00342FF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6,637</w:t>
            </w:r>
          </w:p>
        </w:tc>
        <w:tc>
          <w:tcPr>
            <w:tcW w:w="676" w:type="pct"/>
          </w:tcPr>
          <w:p w14:paraId="3B3DF786" w14:textId="76D92910" w:rsidR="00342FF4" w:rsidRPr="004E1C2B" w:rsidRDefault="00342FF4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</w:rPr>
            </w:pPr>
            <w:r w:rsidRPr="004E1C2B">
              <w:rPr>
                <w:b/>
                <w:bCs/>
              </w:rPr>
              <w:t>3,740</w:t>
            </w:r>
          </w:p>
        </w:tc>
      </w:tr>
      <w:tr w:rsidR="00342FF4" w:rsidRPr="004E1C2B" w14:paraId="496309C7" w14:textId="77777777" w:rsidTr="00C31FB6">
        <w:trPr>
          <w:tblHeader/>
        </w:trPr>
        <w:tc>
          <w:tcPr>
            <w:tcW w:w="2295" w:type="pct"/>
          </w:tcPr>
          <w:p w14:paraId="1873B4C9" w14:textId="7D692EA1" w:rsidR="00342FF4" w:rsidRPr="004E1C2B" w:rsidRDefault="00342FF4" w:rsidP="00342FF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6" w:type="pct"/>
          </w:tcPr>
          <w:p w14:paraId="29EB3320" w14:textId="77777777" w:rsidR="00342FF4" w:rsidRPr="004E1C2B" w:rsidRDefault="00342FF4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3F151DA1" w14:textId="77777777" w:rsidR="00342FF4" w:rsidRPr="004E1C2B" w:rsidRDefault="00342FF4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281E7C83" w14:textId="77777777" w:rsidR="00342FF4" w:rsidRPr="004E1C2B" w:rsidRDefault="00342FF4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349B6AF5" w14:textId="77777777" w:rsidR="00342FF4" w:rsidRPr="004E1C2B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342FF4" w:rsidRPr="004E1C2B" w14:paraId="300E6DE2" w14:textId="77777777" w:rsidTr="00C31FB6">
        <w:trPr>
          <w:tblHeader/>
        </w:trPr>
        <w:tc>
          <w:tcPr>
            <w:tcW w:w="2295" w:type="pct"/>
          </w:tcPr>
          <w:p w14:paraId="414C5BA7" w14:textId="6C609658" w:rsidR="00342FF4" w:rsidRPr="004E1C2B" w:rsidRDefault="00342FF4" w:rsidP="00342FF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676" w:type="pct"/>
          </w:tcPr>
          <w:p w14:paraId="2964DA9B" w14:textId="77777777" w:rsidR="00342FF4" w:rsidRPr="004E1C2B" w:rsidRDefault="00342FF4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1D2323FC" w14:textId="77777777" w:rsidR="00342FF4" w:rsidRPr="004E1C2B" w:rsidRDefault="00342FF4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68282C72" w14:textId="77777777" w:rsidR="00342FF4" w:rsidRPr="004E1C2B" w:rsidRDefault="00342FF4" w:rsidP="00342F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683E1091" w14:textId="77777777" w:rsidR="00342FF4" w:rsidRPr="004E1C2B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D85956" w:rsidRPr="004E1C2B" w14:paraId="109BEC72" w14:textId="77777777" w:rsidTr="00C31FB6">
        <w:trPr>
          <w:tblHeader/>
        </w:trPr>
        <w:tc>
          <w:tcPr>
            <w:tcW w:w="2295" w:type="pct"/>
          </w:tcPr>
          <w:p w14:paraId="349A3D76" w14:textId="77777777" w:rsidR="00D85956" w:rsidRPr="004E1C2B" w:rsidRDefault="00D85956" w:rsidP="00D8595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</w:tcPr>
          <w:p w14:paraId="1C34A0DA" w14:textId="73B93B2F" w:rsidR="00D85956" w:rsidRPr="004E1C2B" w:rsidRDefault="001244F5" w:rsidP="00D85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7" w:type="pct"/>
          </w:tcPr>
          <w:p w14:paraId="2A0B7B87" w14:textId="399F1D0A" w:rsidR="00D85956" w:rsidRPr="004E1C2B" w:rsidRDefault="00D85956" w:rsidP="00D85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6" w:type="pct"/>
          </w:tcPr>
          <w:p w14:paraId="158EA397" w14:textId="22B7C1CE" w:rsidR="00D85956" w:rsidRPr="004E1C2B" w:rsidRDefault="001244F5" w:rsidP="00D85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1,122</w:t>
            </w:r>
          </w:p>
        </w:tc>
        <w:tc>
          <w:tcPr>
            <w:tcW w:w="676" w:type="pct"/>
          </w:tcPr>
          <w:p w14:paraId="1C269E84" w14:textId="749DDE0A" w:rsidR="00D85956" w:rsidRPr="004E1C2B" w:rsidRDefault="00D85956" w:rsidP="00D85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4E1C2B">
              <w:t>1,055</w:t>
            </w:r>
          </w:p>
        </w:tc>
      </w:tr>
      <w:tr w:rsidR="00D85956" w:rsidRPr="004E1C2B" w14:paraId="07DA77D9" w14:textId="77777777" w:rsidTr="00C31FB6">
        <w:trPr>
          <w:tblHeader/>
        </w:trPr>
        <w:tc>
          <w:tcPr>
            <w:tcW w:w="2295" w:type="pct"/>
          </w:tcPr>
          <w:p w14:paraId="63B28BCE" w14:textId="1E799078" w:rsidR="00D85956" w:rsidRPr="004E1C2B" w:rsidRDefault="00D85956" w:rsidP="00D8595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E1C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6" w:type="pct"/>
          </w:tcPr>
          <w:p w14:paraId="53AA54E5" w14:textId="19E9DA61" w:rsidR="00D85956" w:rsidRPr="004E1C2B" w:rsidRDefault="002E6CB9" w:rsidP="00D8595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677" w:type="pct"/>
          </w:tcPr>
          <w:p w14:paraId="4887C715" w14:textId="184CCCC7" w:rsidR="00D85956" w:rsidRPr="004E1C2B" w:rsidRDefault="00D85956" w:rsidP="00D8595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E1C2B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676" w:type="pct"/>
          </w:tcPr>
          <w:p w14:paraId="1BED4E11" w14:textId="039E874D" w:rsidR="00D85956" w:rsidRPr="004E1C2B" w:rsidRDefault="001244F5" w:rsidP="00D8595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676" w:type="pct"/>
          </w:tcPr>
          <w:p w14:paraId="79D8A90E" w14:textId="43C739CD" w:rsidR="00D85956" w:rsidRPr="004E1C2B" w:rsidRDefault="00D85956" w:rsidP="00D85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4E1C2B">
              <w:t>6</w:t>
            </w:r>
          </w:p>
        </w:tc>
      </w:tr>
      <w:tr w:rsidR="00342FF4" w:rsidRPr="004E1C2B" w14:paraId="414346F1" w14:textId="77777777" w:rsidTr="007D3404">
        <w:trPr>
          <w:trHeight w:val="509"/>
          <w:tblHeader/>
        </w:trPr>
        <w:tc>
          <w:tcPr>
            <w:tcW w:w="2295" w:type="pct"/>
            <w:vAlign w:val="center"/>
          </w:tcPr>
          <w:p w14:paraId="40038389" w14:textId="44A735CB" w:rsidR="00342FF4" w:rsidRPr="004E1C2B" w:rsidRDefault="00342FF4" w:rsidP="00342FF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</w:tcPr>
          <w:p w14:paraId="61D9E8CC" w14:textId="4686E549" w:rsidR="00342FF4" w:rsidRPr="004E1C2B" w:rsidRDefault="002E6CB9" w:rsidP="00342FF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677" w:type="pct"/>
          </w:tcPr>
          <w:p w14:paraId="7FC4C5A1" w14:textId="347E0015" w:rsidR="00342FF4" w:rsidRPr="004E1C2B" w:rsidRDefault="00342FF4" w:rsidP="00342FF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676" w:type="pct"/>
          </w:tcPr>
          <w:p w14:paraId="3ADEA46E" w14:textId="7919D1E7" w:rsidR="00342FF4" w:rsidRPr="004E1C2B" w:rsidRDefault="00D85956" w:rsidP="00342FF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1,134</w:t>
            </w:r>
          </w:p>
        </w:tc>
        <w:tc>
          <w:tcPr>
            <w:tcW w:w="676" w:type="pct"/>
          </w:tcPr>
          <w:p w14:paraId="0A56DC04" w14:textId="09F2C049" w:rsidR="00342FF4" w:rsidRPr="004E1C2B" w:rsidRDefault="00342FF4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1,061</w:t>
            </w:r>
          </w:p>
        </w:tc>
      </w:tr>
    </w:tbl>
    <w:p w14:paraId="0D79A7A1" w14:textId="77777777" w:rsidR="00275798" w:rsidRPr="004E1C2B" w:rsidRDefault="00275798" w:rsidP="00533528"/>
    <w:p w14:paraId="5A560FE0" w14:textId="77777777" w:rsidR="00AE2CDF" w:rsidRPr="004E1C2B" w:rsidRDefault="00AE2CDF">
      <w:pPr>
        <w:rPr>
          <w:sz w:val="18"/>
          <w:szCs w:val="18"/>
        </w:rPr>
      </w:pPr>
    </w:p>
    <w:p w14:paraId="3EF74C33" w14:textId="77777777" w:rsidR="00A469A4" w:rsidRPr="004E1C2B" w:rsidRDefault="00A469A4">
      <w:pPr>
        <w:rPr>
          <w:sz w:val="18"/>
          <w:szCs w:val="18"/>
        </w:rPr>
      </w:pPr>
    </w:p>
    <w:tbl>
      <w:tblPr>
        <w:tblpPr w:leftFromText="180" w:rightFromText="180" w:vertAnchor="text" w:tblpX="450" w:tblpY="1"/>
        <w:tblOverlap w:val="never"/>
        <w:tblW w:w="4870" w:type="pct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062"/>
        <w:gridCol w:w="1064"/>
        <w:gridCol w:w="1134"/>
        <w:gridCol w:w="1134"/>
        <w:gridCol w:w="1134"/>
        <w:gridCol w:w="1132"/>
      </w:tblGrid>
      <w:tr w:rsidR="00BE020C" w:rsidRPr="004E1C2B" w14:paraId="64FD8EBE" w14:textId="77777777" w:rsidTr="00690766">
        <w:trPr>
          <w:trHeight w:val="415"/>
          <w:tblHeader/>
        </w:trPr>
        <w:tc>
          <w:tcPr>
            <w:tcW w:w="1440" w:type="pct"/>
          </w:tcPr>
          <w:p w14:paraId="19BCA45F" w14:textId="77777777" w:rsidR="00BE020C" w:rsidRPr="004E1C2B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7" w:type="pct"/>
            <w:gridSpan w:val="2"/>
            <w:vAlign w:val="bottom"/>
          </w:tcPr>
          <w:p w14:paraId="74FA9239" w14:textId="77777777" w:rsidR="00BE020C" w:rsidRPr="004E1C2B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1C2B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24" w:type="pct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4BC87A02" w14:textId="6DFC746D" w:rsidR="00BE020C" w:rsidRPr="004E1C2B" w:rsidRDefault="00B948FA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E020C" w:rsidRPr="004E1C2B" w14:paraId="4B4A5AEC" w14:textId="77777777" w:rsidTr="00690766">
        <w:trPr>
          <w:trHeight w:val="415"/>
          <w:tblHeader/>
        </w:trPr>
        <w:tc>
          <w:tcPr>
            <w:tcW w:w="1440" w:type="pct"/>
          </w:tcPr>
          <w:p w14:paraId="6E59FE11" w14:textId="77777777" w:rsidR="00BE020C" w:rsidRPr="004E1C2B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" w:type="pct"/>
            <w:vAlign w:val="bottom"/>
          </w:tcPr>
          <w:p w14:paraId="0D74B35C" w14:textId="77777777" w:rsidR="00BE020C" w:rsidRPr="004E1C2B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sz w:val="28"/>
                <w:szCs w:val="28"/>
                <w:cs/>
              </w:rPr>
              <w:br/>
            </w:r>
            <w:r w:rsidRPr="004E1C2B">
              <w:rPr>
                <w:sz w:val="28"/>
                <w:szCs w:val="28"/>
              </w:rPr>
              <w:t xml:space="preserve">31 </w:t>
            </w:r>
            <w:r w:rsidRPr="004E1C2B">
              <w:rPr>
                <w:sz w:val="28"/>
                <w:szCs w:val="28"/>
                <w:cs/>
              </w:rPr>
              <w:t>ธันวาคม</w:t>
            </w:r>
          </w:p>
          <w:p w14:paraId="51119A86" w14:textId="77777777" w:rsidR="00BE020C" w:rsidRPr="004E1C2B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2568</w:t>
            </w:r>
          </w:p>
        </w:tc>
        <w:tc>
          <w:tcPr>
            <w:tcW w:w="569" w:type="pct"/>
            <w:vAlign w:val="bottom"/>
          </w:tcPr>
          <w:p w14:paraId="2B61F92C" w14:textId="30B108A8" w:rsidR="00BE020C" w:rsidRPr="004E1C2B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sz w:val="28"/>
                <w:szCs w:val="28"/>
                <w:cs/>
              </w:rPr>
              <w:br/>
            </w:r>
            <w:r w:rsidRPr="004E1C2B">
              <w:rPr>
                <w:sz w:val="28"/>
                <w:szCs w:val="28"/>
              </w:rPr>
              <w:t>3</w:t>
            </w:r>
            <w:r w:rsidR="00D47845" w:rsidRPr="004E1C2B">
              <w:rPr>
                <w:sz w:val="28"/>
                <w:szCs w:val="28"/>
              </w:rPr>
              <w:t>0</w:t>
            </w:r>
            <w:r w:rsidRPr="004E1C2B">
              <w:rPr>
                <w:sz w:val="28"/>
                <w:szCs w:val="28"/>
              </w:rPr>
              <w:t xml:space="preserve"> </w:t>
            </w:r>
            <w:r w:rsidR="00D47845" w:rsidRPr="004E1C2B">
              <w:rPr>
                <w:rFonts w:hint="cs"/>
                <w:sz w:val="28"/>
                <w:szCs w:val="28"/>
                <w:cs/>
              </w:rPr>
              <w:t>มิถุนายน</w:t>
            </w:r>
          </w:p>
          <w:p w14:paraId="68A0D570" w14:textId="77777777" w:rsidR="00BE020C" w:rsidRPr="004E1C2B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256</w:t>
            </w:r>
            <w:r w:rsidRPr="004E1C2B">
              <w:rPr>
                <w:sz w:val="28"/>
                <w:szCs w:val="28"/>
              </w:rPr>
              <w:t>9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7D291C53" w14:textId="77777777" w:rsidR="00BE020C" w:rsidRPr="004E1C2B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sz w:val="28"/>
                <w:szCs w:val="28"/>
                <w:cs/>
              </w:rPr>
              <w:br/>
            </w:r>
            <w:r w:rsidRPr="004E1C2B">
              <w:rPr>
                <w:sz w:val="28"/>
                <w:szCs w:val="28"/>
              </w:rPr>
              <w:t xml:space="preserve">31 </w:t>
            </w:r>
            <w:r w:rsidRPr="004E1C2B">
              <w:rPr>
                <w:sz w:val="28"/>
                <w:szCs w:val="28"/>
                <w:cs/>
              </w:rPr>
              <w:t>ธันวาคม</w:t>
            </w:r>
          </w:p>
          <w:p w14:paraId="2D3098E9" w14:textId="77777777" w:rsidR="00BE020C" w:rsidRPr="004E1C2B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2568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3C66E6C1" w14:textId="77777777" w:rsidR="00BE020C" w:rsidRPr="004E1C2B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  <w:cs/>
              </w:rPr>
            </w:pPr>
            <w:r w:rsidRPr="004E1C2B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52AF5839" w14:textId="3C7CB2F7" w:rsidR="00BE020C" w:rsidRPr="004E1C2B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ผลกระทบ</w:t>
            </w:r>
            <w:r w:rsidRPr="004E1C2B">
              <w:rPr>
                <w:rFonts w:asciiTheme="majorBidi" w:hAnsiTheme="majorBidi" w:cstheme="majorBidi"/>
                <w:spacing w:val="-10"/>
                <w:sz w:val="28"/>
                <w:szCs w:val="28"/>
              </w:rPr>
              <w:br/>
            </w:r>
            <w:r w:rsidRPr="004E1C2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</w:t>
            </w:r>
            <w:r w:rsidRPr="004E1C2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กการแปลงค่างบการเงิน</w:t>
            </w:r>
          </w:p>
        </w:tc>
        <w:tc>
          <w:tcPr>
            <w:tcW w:w="605" w:type="pct"/>
            <w:tcBorders>
              <w:top w:val="single" w:sz="4" w:space="0" w:color="auto"/>
            </w:tcBorders>
            <w:vAlign w:val="bottom"/>
          </w:tcPr>
          <w:p w14:paraId="2BD861F1" w14:textId="130A7D8E" w:rsidR="00BE020C" w:rsidRPr="004E1C2B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sz w:val="28"/>
                <w:szCs w:val="28"/>
                <w:cs/>
              </w:rPr>
              <w:br/>
            </w:r>
            <w:r w:rsidR="00D47845" w:rsidRPr="004E1C2B">
              <w:rPr>
                <w:sz w:val="28"/>
                <w:szCs w:val="28"/>
              </w:rPr>
              <w:t xml:space="preserve">30 </w:t>
            </w:r>
            <w:r w:rsidR="00D47845" w:rsidRPr="004E1C2B">
              <w:rPr>
                <w:rFonts w:hint="cs"/>
                <w:sz w:val="28"/>
                <w:szCs w:val="28"/>
                <w:cs/>
              </w:rPr>
              <w:t>มิถุนายน</w:t>
            </w:r>
          </w:p>
          <w:p w14:paraId="27322F39" w14:textId="77777777" w:rsidR="00BE020C" w:rsidRPr="004E1C2B" w:rsidRDefault="00BE020C" w:rsidP="00F6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  <w:cs/>
              </w:rPr>
            </w:pPr>
            <w:r w:rsidRPr="004E1C2B">
              <w:rPr>
                <w:sz w:val="28"/>
                <w:szCs w:val="28"/>
                <w:cs/>
              </w:rPr>
              <w:t>256</w:t>
            </w:r>
            <w:r w:rsidRPr="004E1C2B">
              <w:rPr>
                <w:sz w:val="28"/>
                <w:szCs w:val="28"/>
              </w:rPr>
              <w:t>9</w:t>
            </w:r>
          </w:p>
        </w:tc>
      </w:tr>
      <w:tr w:rsidR="00BE020C" w:rsidRPr="004E1C2B" w14:paraId="01BABCEA" w14:textId="77777777" w:rsidTr="00690766">
        <w:trPr>
          <w:trHeight w:val="415"/>
          <w:tblHeader/>
        </w:trPr>
        <w:tc>
          <w:tcPr>
            <w:tcW w:w="1440" w:type="pct"/>
          </w:tcPr>
          <w:p w14:paraId="7E8EF8EE" w14:textId="1FCDF4DC" w:rsidR="00BE020C" w:rsidRPr="004E1C2B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37" w:type="pct"/>
            <w:gridSpan w:val="2"/>
            <w:vAlign w:val="bottom"/>
          </w:tcPr>
          <w:p w14:paraId="4DF0C390" w14:textId="77777777" w:rsidR="00BE020C" w:rsidRPr="004E1C2B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b/>
                <w:bCs/>
                <w:sz w:val="28"/>
                <w:szCs w:val="28"/>
              </w:rPr>
            </w:pPr>
            <w:r w:rsidRPr="004E1C2B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24" w:type="pct"/>
            <w:gridSpan w:val="4"/>
            <w:vAlign w:val="bottom"/>
          </w:tcPr>
          <w:p w14:paraId="288B43F4" w14:textId="77777777" w:rsidR="00BE020C" w:rsidRPr="004E1C2B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b/>
                <w:bCs/>
                <w:sz w:val="28"/>
                <w:szCs w:val="28"/>
              </w:rPr>
            </w:pPr>
            <w:r w:rsidRPr="004E1C2B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E020C" w:rsidRPr="004E1C2B" w14:paraId="0D66F84D" w14:textId="77777777" w:rsidTr="00690766">
        <w:trPr>
          <w:trHeight w:val="415"/>
        </w:trPr>
        <w:tc>
          <w:tcPr>
            <w:tcW w:w="1440" w:type="pct"/>
          </w:tcPr>
          <w:p w14:paraId="73EE053E" w14:textId="54E7E279" w:rsidR="00BE020C" w:rsidRPr="004E1C2B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บริษัทร่วมและ</w:t>
            </w:r>
            <w:r w:rsidRPr="004E1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68" w:type="pct"/>
          </w:tcPr>
          <w:p w14:paraId="0D4C0A20" w14:textId="77777777" w:rsidR="00BE020C" w:rsidRPr="004E1C2B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69" w:type="pct"/>
          </w:tcPr>
          <w:p w14:paraId="392D15B6" w14:textId="77777777" w:rsidR="00BE020C" w:rsidRPr="004E1C2B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11A6C7C7" w14:textId="77777777" w:rsidR="00BE020C" w:rsidRPr="004E1C2B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464ADCE8" w14:textId="77777777" w:rsidR="00BE020C" w:rsidRPr="004E1C2B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4109924A" w14:textId="77777777" w:rsidR="00BE020C" w:rsidRPr="004E1C2B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vAlign w:val="bottom"/>
          </w:tcPr>
          <w:p w14:paraId="273DEAD7" w14:textId="77777777" w:rsidR="00BE020C" w:rsidRPr="004E1C2B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</w:tr>
      <w:tr w:rsidR="00690766" w:rsidRPr="004E1C2B" w14:paraId="55CE2811" w14:textId="77777777" w:rsidTr="00690766">
        <w:trPr>
          <w:trHeight w:val="415"/>
        </w:trPr>
        <w:tc>
          <w:tcPr>
            <w:tcW w:w="1440" w:type="pct"/>
          </w:tcPr>
          <w:p w14:paraId="304EFF96" w14:textId="3E152482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</w:rPr>
              <w:t>Impact Energy Asia Development Limited</w:t>
            </w:r>
          </w:p>
        </w:tc>
        <w:tc>
          <w:tcPr>
            <w:tcW w:w="568" w:type="pct"/>
            <w:vAlign w:val="bottom"/>
          </w:tcPr>
          <w:p w14:paraId="61AFEBF1" w14:textId="4C265566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4E1C2B">
              <w:rPr>
                <w:rFonts w:hint="cs"/>
                <w:cs/>
              </w:rPr>
              <w:t>8.00</w:t>
            </w:r>
          </w:p>
        </w:tc>
        <w:tc>
          <w:tcPr>
            <w:tcW w:w="569" w:type="pct"/>
            <w:vAlign w:val="bottom"/>
          </w:tcPr>
          <w:p w14:paraId="34FB5D36" w14:textId="2FAC87C6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  <w:r w:rsidRPr="004E1C2B">
              <w:rPr>
                <w:rFonts w:hint="cs"/>
                <w:cs/>
              </w:rPr>
              <w:t>8.00</w:t>
            </w:r>
          </w:p>
        </w:tc>
        <w:tc>
          <w:tcPr>
            <w:tcW w:w="606" w:type="pct"/>
            <w:vAlign w:val="bottom"/>
          </w:tcPr>
          <w:p w14:paraId="2A33A03C" w14:textId="32BE683F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4E1C2B">
              <w:t>35</w:t>
            </w:r>
          </w:p>
        </w:tc>
        <w:tc>
          <w:tcPr>
            <w:tcW w:w="606" w:type="pct"/>
            <w:vAlign w:val="bottom"/>
          </w:tcPr>
          <w:p w14:paraId="1996D971" w14:textId="0BC60CE2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  <w:r w:rsidRPr="004E1C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06" w:type="pct"/>
            <w:vAlign w:val="bottom"/>
          </w:tcPr>
          <w:p w14:paraId="4B208E01" w14:textId="72BE85A7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2</w:t>
            </w:r>
          </w:p>
        </w:tc>
        <w:tc>
          <w:tcPr>
            <w:tcW w:w="605" w:type="pct"/>
            <w:vAlign w:val="bottom"/>
          </w:tcPr>
          <w:p w14:paraId="3AF4A0EB" w14:textId="16650673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37</w:t>
            </w:r>
          </w:p>
        </w:tc>
      </w:tr>
      <w:tr w:rsidR="00690766" w:rsidRPr="004E1C2B" w14:paraId="03C682FC" w14:textId="77777777" w:rsidTr="00690766">
        <w:trPr>
          <w:trHeight w:val="415"/>
        </w:trPr>
        <w:tc>
          <w:tcPr>
            <w:tcW w:w="1440" w:type="pct"/>
          </w:tcPr>
          <w:p w14:paraId="05B9B3E9" w14:textId="210B73DC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</w:rPr>
              <w:t>Nam Tai Hydropower Co., Ltd.</w:t>
            </w:r>
          </w:p>
        </w:tc>
        <w:tc>
          <w:tcPr>
            <w:tcW w:w="568" w:type="pct"/>
            <w:vAlign w:val="bottom"/>
          </w:tcPr>
          <w:p w14:paraId="4037B44B" w14:textId="4F6888BA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4E1C2B">
              <w:t>5.75</w:t>
            </w:r>
          </w:p>
        </w:tc>
        <w:tc>
          <w:tcPr>
            <w:tcW w:w="569" w:type="pct"/>
            <w:vAlign w:val="bottom"/>
          </w:tcPr>
          <w:p w14:paraId="340C7DBF" w14:textId="08E18768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  <w:r w:rsidRPr="004E1C2B">
              <w:t>5.75</w:t>
            </w:r>
          </w:p>
        </w:tc>
        <w:tc>
          <w:tcPr>
            <w:tcW w:w="606" w:type="pct"/>
            <w:vAlign w:val="bottom"/>
          </w:tcPr>
          <w:p w14:paraId="5E40D81C" w14:textId="4DB2199E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4E1C2B">
              <w:t>940</w:t>
            </w:r>
          </w:p>
        </w:tc>
        <w:tc>
          <w:tcPr>
            <w:tcW w:w="606" w:type="pct"/>
            <w:vAlign w:val="bottom"/>
          </w:tcPr>
          <w:p w14:paraId="78AF8E33" w14:textId="47E8E3E9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  <w:r w:rsidRPr="004E1C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06" w:type="pct"/>
            <w:vAlign w:val="bottom"/>
          </w:tcPr>
          <w:p w14:paraId="01EF272D" w14:textId="1CD0A7E7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50</w:t>
            </w:r>
          </w:p>
        </w:tc>
        <w:tc>
          <w:tcPr>
            <w:tcW w:w="605" w:type="pct"/>
            <w:vAlign w:val="bottom"/>
          </w:tcPr>
          <w:p w14:paraId="4EBEAB82" w14:textId="6E2A5477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990</w:t>
            </w:r>
          </w:p>
        </w:tc>
      </w:tr>
      <w:tr w:rsidR="00690766" w:rsidRPr="004E1C2B" w14:paraId="180F6393" w14:textId="77777777" w:rsidTr="00690766">
        <w:trPr>
          <w:trHeight w:val="415"/>
        </w:trPr>
        <w:tc>
          <w:tcPr>
            <w:tcW w:w="1440" w:type="pct"/>
            <w:tcBorders>
              <w:bottom w:val="nil"/>
            </w:tcBorders>
          </w:tcPr>
          <w:p w14:paraId="12C71F45" w14:textId="015CF062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</w:rPr>
              <w:t>Monsoon Wind Power Co., Ltd.</w:t>
            </w:r>
          </w:p>
        </w:tc>
        <w:tc>
          <w:tcPr>
            <w:tcW w:w="568" w:type="pct"/>
            <w:tcBorders>
              <w:bottom w:val="nil"/>
            </w:tcBorders>
            <w:vAlign w:val="bottom"/>
          </w:tcPr>
          <w:p w14:paraId="7C0761EB" w14:textId="657E8417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4E1C2B">
              <w:t>12.00</w:t>
            </w: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42447BFE" w14:textId="4F145767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  <w:r w:rsidRPr="004E1C2B">
              <w:t>12.00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5855906B" w14:textId="448DAF58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4E1C2B">
              <w:t>302</w:t>
            </w:r>
          </w:p>
        </w:tc>
        <w:tc>
          <w:tcPr>
            <w:tcW w:w="606" w:type="pct"/>
            <w:tcBorders>
              <w:bottom w:val="nil"/>
            </w:tcBorders>
            <w:vAlign w:val="bottom"/>
          </w:tcPr>
          <w:p w14:paraId="65924E35" w14:textId="6D3DFDF1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19</w:t>
            </w:r>
          </w:p>
        </w:tc>
        <w:tc>
          <w:tcPr>
            <w:tcW w:w="606" w:type="pct"/>
            <w:tcBorders>
              <w:bottom w:val="nil"/>
            </w:tcBorders>
            <w:vAlign w:val="bottom"/>
          </w:tcPr>
          <w:p w14:paraId="38CF3254" w14:textId="11EC557D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17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7FCA89A4" w14:textId="71F83F91" w:rsidR="00690766" w:rsidRPr="004E1C2B" w:rsidRDefault="00690766" w:rsidP="0069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338</w:t>
            </w:r>
          </w:p>
        </w:tc>
      </w:tr>
      <w:tr w:rsidR="00BE020C" w:rsidRPr="004E1C2B" w14:paraId="5C6B6237" w14:textId="77777777" w:rsidTr="00690766">
        <w:trPr>
          <w:trHeight w:val="415"/>
        </w:trPr>
        <w:tc>
          <w:tcPr>
            <w:tcW w:w="1440" w:type="pct"/>
            <w:tcBorders>
              <w:bottom w:val="nil"/>
            </w:tcBorders>
          </w:tcPr>
          <w:p w14:paraId="4AD926D7" w14:textId="583A2262" w:rsidR="00BE020C" w:rsidRPr="004E1C2B" w:rsidRDefault="00E75454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8" w:type="pct"/>
            <w:tcBorders>
              <w:bottom w:val="nil"/>
            </w:tcBorders>
          </w:tcPr>
          <w:p w14:paraId="07B3ED36" w14:textId="77777777" w:rsidR="00BE020C" w:rsidRPr="004E1C2B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nil"/>
            </w:tcBorders>
          </w:tcPr>
          <w:p w14:paraId="1C9FE1B3" w14:textId="77777777" w:rsidR="00BE020C" w:rsidRPr="004E1C2B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24288" w14:textId="1EDD781A" w:rsidR="00BE020C" w:rsidRPr="004E1C2B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4E1C2B">
              <w:rPr>
                <w:b/>
                <w:bCs/>
                <w:sz w:val="28"/>
                <w:szCs w:val="28"/>
              </w:rPr>
              <w:t>1,277</w:t>
            </w:r>
          </w:p>
        </w:tc>
        <w:tc>
          <w:tcPr>
            <w:tcW w:w="606" w:type="pct"/>
            <w:tcBorders>
              <w:bottom w:val="nil"/>
            </w:tcBorders>
          </w:tcPr>
          <w:p w14:paraId="37DF1F38" w14:textId="77777777" w:rsidR="00BE020C" w:rsidRPr="004E1C2B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05BD6996" w14:textId="77777777" w:rsidR="00BE020C" w:rsidRPr="004E1C2B" w:rsidRDefault="00BE020C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8427C" w14:textId="2F29B37F" w:rsidR="00BE020C" w:rsidRPr="004E1C2B" w:rsidRDefault="001244F5" w:rsidP="00BE0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  <w:r w:rsidRPr="004E1C2B">
              <w:rPr>
                <w:b/>
                <w:bCs/>
                <w:sz w:val="28"/>
                <w:szCs w:val="28"/>
              </w:rPr>
              <w:t>1,365</w:t>
            </w:r>
          </w:p>
        </w:tc>
      </w:tr>
    </w:tbl>
    <w:p w14:paraId="2C6AD6BC" w14:textId="77777777" w:rsidR="00BE020C" w:rsidRPr="004E1C2B" w:rsidRDefault="00BE020C">
      <w:pPr>
        <w:rPr>
          <w:sz w:val="18"/>
          <w:szCs w:val="18"/>
        </w:rPr>
      </w:pPr>
    </w:p>
    <w:tbl>
      <w:tblPr>
        <w:tblpPr w:leftFromText="181" w:rightFromText="181" w:vertAnchor="text" w:tblpX="449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63"/>
        <w:gridCol w:w="1065"/>
        <w:gridCol w:w="1133"/>
        <w:gridCol w:w="1133"/>
        <w:gridCol w:w="1133"/>
        <w:gridCol w:w="1135"/>
      </w:tblGrid>
      <w:tr w:rsidR="009038AE" w:rsidRPr="004E1C2B" w14:paraId="3054D7EB" w14:textId="77777777" w:rsidTr="007B46FD">
        <w:trPr>
          <w:trHeight w:val="415"/>
          <w:tblHeader/>
        </w:trPr>
        <w:tc>
          <w:tcPr>
            <w:tcW w:w="1384" w:type="pct"/>
          </w:tcPr>
          <w:p w14:paraId="32DD7A75" w14:textId="77777777" w:rsidR="00D3237D" w:rsidRPr="004E1C2B" w:rsidRDefault="00D3237D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5" w:type="pct"/>
            <w:gridSpan w:val="2"/>
            <w:vAlign w:val="bottom"/>
          </w:tcPr>
          <w:p w14:paraId="6D732A7F" w14:textId="11832303" w:rsidR="00D3237D" w:rsidRPr="004E1C2B" w:rsidRDefault="00D3237D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E1C2B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1" w:type="pct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1D03A81B" w14:textId="4E24C4AA" w:rsidR="00D3237D" w:rsidRPr="004E1C2B" w:rsidRDefault="00D3237D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4E1C2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3C86" w:rsidRPr="004E1C2B" w14:paraId="53280566" w14:textId="77777777" w:rsidTr="007B46FD">
        <w:trPr>
          <w:trHeight w:val="415"/>
          <w:tblHeader/>
        </w:trPr>
        <w:tc>
          <w:tcPr>
            <w:tcW w:w="1384" w:type="pct"/>
          </w:tcPr>
          <w:p w14:paraId="40151CDD" w14:textId="77777777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  <w:vAlign w:val="bottom"/>
          </w:tcPr>
          <w:p w14:paraId="3FEA47F3" w14:textId="77777777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sz w:val="28"/>
                <w:szCs w:val="28"/>
                <w:cs/>
              </w:rPr>
              <w:br/>
            </w:r>
            <w:r w:rsidRPr="004E1C2B">
              <w:rPr>
                <w:sz w:val="28"/>
                <w:szCs w:val="28"/>
              </w:rPr>
              <w:t xml:space="preserve">31 </w:t>
            </w:r>
            <w:r w:rsidRPr="004E1C2B">
              <w:rPr>
                <w:sz w:val="28"/>
                <w:szCs w:val="28"/>
                <w:cs/>
              </w:rPr>
              <w:t>ธันวาคม</w:t>
            </w:r>
          </w:p>
          <w:p w14:paraId="15C2C918" w14:textId="5D14A24F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256</w:t>
            </w:r>
            <w:r w:rsidR="00E83402" w:rsidRPr="004E1C2B">
              <w:rPr>
                <w:sz w:val="28"/>
                <w:szCs w:val="28"/>
              </w:rPr>
              <w:t>8</w:t>
            </w:r>
          </w:p>
        </w:tc>
        <w:tc>
          <w:tcPr>
            <w:tcW w:w="578" w:type="pct"/>
            <w:vAlign w:val="bottom"/>
          </w:tcPr>
          <w:p w14:paraId="2A41C44E" w14:textId="0E54F16F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sz w:val="28"/>
                <w:szCs w:val="28"/>
                <w:cs/>
              </w:rPr>
              <w:br/>
            </w:r>
            <w:r w:rsidR="00D47845" w:rsidRPr="004E1C2B">
              <w:rPr>
                <w:sz w:val="28"/>
                <w:szCs w:val="28"/>
              </w:rPr>
              <w:t xml:space="preserve">30 </w:t>
            </w:r>
            <w:r w:rsidR="00D47845" w:rsidRPr="004E1C2B">
              <w:rPr>
                <w:rFonts w:hint="cs"/>
                <w:sz w:val="28"/>
                <w:szCs w:val="28"/>
                <w:cs/>
              </w:rPr>
              <w:t>มิถุนายน</w:t>
            </w:r>
          </w:p>
          <w:p w14:paraId="3AF24AEB" w14:textId="4FC0F6DE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256</w:t>
            </w:r>
            <w:r w:rsidR="00E83402" w:rsidRPr="004E1C2B">
              <w:rPr>
                <w:sz w:val="28"/>
                <w:szCs w:val="28"/>
              </w:rPr>
              <w:t>9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AF75F72" w14:textId="77777777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sz w:val="28"/>
                <w:szCs w:val="28"/>
                <w:cs/>
              </w:rPr>
              <w:br/>
            </w:r>
            <w:r w:rsidRPr="004E1C2B">
              <w:rPr>
                <w:sz w:val="28"/>
                <w:szCs w:val="28"/>
              </w:rPr>
              <w:t xml:space="preserve">31 </w:t>
            </w:r>
            <w:r w:rsidRPr="004E1C2B">
              <w:rPr>
                <w:sz w:val="28"/>
                <w:szCs w:val="28"/>
                <w:cs/>
              </w:rPr>
              <w:t>ธันวาคม</w:t>
            </w:r>
          </w:p>
          <w:p w14:paraId="7A31CFD7" w14:textId="7356835A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256</w:t>
            </w:r>
            <w:r w:rsidR="00E83402" w:rsidRPr="004E1C2B">
              <w:rPr>
                <w:sz w:val="28"/>
                <w:szCs w:val="28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0B93CED3" w14:textId="1F330FF1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  <w:cs/>
              </w:rPr>
            </w:pPr>
            <w:r w:rsidRPr="004E1C2B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71983D3" w14:textId="2F4CFA01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ลดลง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01098AD2" w14:textId="166894A1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sz w:val="28"/>
                <w:szCs w:val="28"/>
                <w:cs/>
              </w:rPr>
              <w:br/>
            </w:r>
            <w:r w:rsidR="00D47845" w:rsidRPr="004E1C2B">
              <w:rPr>
                <w:sz w:val="28"/>
                <w:szCs w:val="28"/>
              </w:rPr>
              <w:t xml:space="preserve">30 </w:t>
            </w:r>
            <w:r w:rsidR="00D47845" w:rsidRPr="004E1C2B">
              <w:rPr>
                <w:rFonts w:hint="cs"/>
                <w:sz w:val="28"/>
                <w:szCs w:val="28"/>
                <w:cs/>
              </w:rPr>
              <w:t>มิถุนายน</w:t>
            </w:r>
          </w:p>
          <w:p w14:paraId="59EF79FF" w14:textId="0C83F42F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  <w:cs/>
              </w:rPr>
            </w:pPr>
            <w:r w:rsidRPr="004E1C2B">
              <w:rPr>
                <w:sz w:val="28"/>
                <w:szCs w:val="28"/>
                <w:cs/>
              </w:rPr>
              <w:t>256</w:t>
            </w:r>
            <w:r w:rsidR="00E83402" w:rsidRPr="004E1C2B">
              <w:rPr>
                <w:sz w:val="28"/>
                <w:szCs w:val="28"/>
              </w:rPr>
              <w:t>9</w:t>
            </w:r>
          </w:p>
        </w:tc>
      </w:tr>
      <w:tr w:rsidR="00A43C86" w:rsidRPr="004E1C2B" w14:paraId="769ED34F" w14:textId="77777777" w:rsidTr="007B46FD">
        <w:trPr>
          <w:trHeight w:val="415"/>
          <w:tblHeader/>
        </w:trPr>
        <w:tc>
          <w:tcPr>
            <w:tcW w:w="1384" w:type="pct"/>
            <w:vAlign w:val="bottom"/>
          </w:tcPr>
          <w:p w14:paraId="67BE2B2F" w14:textId="1AA23172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4E1C2B">
              <w:rPr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r w:rsidR="003D25EF" w:rsidRPr="004E1C2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155" w:type="pct"/>
            <w:gridSpan w:val="2"/>
            <w:vAlign w:val="bottom"/>
          </w:tcPr>
          <w:p w14:paraId="59A2FC61" w14:textId="20EB50F3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b/>
                <w:bCs/>
                <w:sz w:val="28"/>
                <w:szCs w:val="28"/>
              </w:rPr>
            </w:pPr>
            <w:r w:rsidRPr="004E1C2B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1" w:type="pct"/>
            <w:gridSpan w:val="4"/>
            <w:vAlign w:val="bottom"/>
          </w:tcPr>
          <w:p w14:paraId="14C8CE4B" w14:textId="4827AB85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b/>
                <w:bCs/>
                <w:sz w:val="28"/>
                <w:szCs w:val="28"/>
              </w:rPr>
            </w:pPr>
            <w:r w:rsidRPr="004E1C2B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3C86" w:rsidRPr="004E1C2B" w14:paraId="611239DF" w14:textId="77777777" w:rsidTr="007B46FD">
        <w:trPr>
          <w:trHeight w:val="415"/>
        </w:trPr>
        <w:tc>
          <w:tcPr>
            <w:tcW w:w="1384" w:type="pct"/>
            <w:vAlign w:val="bottom"/>
          </w:tcPr>
          <w:p w14:paraId="788831B4" w14:textId="35BFC183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4E1C2B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4955429" w14:textId="77777777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8" w:type="pct"/>
          </w:tcPr>
          <w:p w14:paraId="0FCA613E" w14:textId="6FB21842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</w:tcPr>
          <w:p w14:paraId="67AB195B" w14:textId="77777777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47E97D73" w14:textId="77777777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3302B07B" w14:textId="77777777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41EAA03E" w14:textId="6F97F0ED" w:rsidR="00A43C86" w:rsidRPr="004E1C2B" w:rsidRDefault="00A43C86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</w:tr>
      <w:tr w:rsidR="00D4189F" w:rsidRPr="004E1C2B" w14:paraId="7E168614" w14:textId="77777777" w:rsidTr="007B46FD">
        <w:trPr>
          <w:trHeight w:val="415"/>
        </w:trPr>
        <w:tc>
          <w:tcPr>
            <w:tcW w:w="1384" w:type="pct"/>
            <w:tcBorders>
              <w:bottom w:val="nil"/>
            </w:tcBorders>
            <w:vAlign w:val="bottom"/>
          </w:tcPr>
          <w:p w14:paraId="745A91E8" w14:textId="328BC21B" w:rsidR="00D4189F" w:rsidRPr="004E1C2B" w:rsidRDefault="00D4189F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4E1C2B">
              <w:rPr>
                <w:sz w:val="28"/>
                <w:szCs w:val="28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77B7EADD" w14:textId="3AA88AB7" w:rsidR="00D4189F" w:rsidRPr="004E1C2B" w:rsidRDefault="00F70F10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1.20 - 1.56</w:t>
            </w: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65BA28CD" w14:textId="619BFED5" w:rsidR="00D4189F" w:rsidRPr="004E1C2B" w:rsidRDefault="00EC1FE1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  <w:cs/>
              </w:rPr>
            </w:pPr>
            <w:r w:rsidRPr="004E1C2B">
              <w:rPr>
                <w:sz w:val="28"/>
                <w:szCs w:val="28"/>
              </w:rPr>
              <w:t>1.11 - 1.56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1DC501A0" w14:textId="056D7329" w:rsidR="00D4189F" w:rsidRPr="004E1C2B" w:rsidRDefault="00F70F10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3,297</w:t>
            </w:r>
          </w:p>
        </w:tc>
        <w:tc>
          <w:tcPr>
            <w:tcW w:w="615" w:type="pct"/>
            <w:vAlign w:val="bottom"/>
          </w:tcPr>
          <w:p w14:paraId="6C566D06" w14:textId="79FA39CF" w:rsidR="00D4189F" w:rsidRPr="004E1C2B" w:rsidRDefault="00EC1FE1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20,032</w:t>
            </w:r>
          </w:p>
        </w:tc>
        <w:tc>
          <w:tcPr>
            <w:tcW w:w="615" w:type="pct"/>
            <w:vAlign w:val="bottom"/>
          </w:tcPr>
          <w:p w14:paraId="4ABA6151" w14:textId="0832E478" w:rsidR="00D4189F" w:rsidRPr="004E1C2B" w:rsidRDefault="00EC1FE1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(18,914)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7CD1221C" w14:textId="4098721F" w:rsidR="00D4189F" w:rsidRPr="004E1C2B" w:rsidRDefault="00EC1FE1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4,415</w:t>
            </w:r>
          </w:p>
        </w:tc>
      </w:tr>
      <w:tr w:rsidR="003D25EF" w:rsidRPr="004E1C2B" w14:paraId="21E9DC4A" w14:textId="77777777" w:rsidTr="007B46FD">
        <w:trPr>
          <w:trHeight w:val="263"/>
        </w:trPr>
        <w:tc>
          <w:tcPr>
            <w:tcW w:w="1384" w:type="pct"/>
            <w:tcBorders>
              <w:bottom w:val="nil"/>
            </w:tcBorders>
            <w:vAlign w:val="bottom"/>
          </w:tcPr>
          <w:p w14:paraId="27CDFCC3" w14:textId="356845D7" w:rsidR="003D25EF" w:rsidRPr="004E1C2B" w:rsidRDefault="00E75454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sz w:val="28"/>
                <w:szCs w:val="28"/>
                <w:cs/>
              </w:rPr>
            </w:pPr>
            <w:r w:rsidRPr="004E1C2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0CDFED8C" w14:textId="77777777" w:rsidR="003D25EF" w:rsidRPr="004E1C2B" w:rsidRDefault="003D25EF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05A8BECC" w14:textId="4EE73BB3" w:rsidR="003D25EF" w:rsidRPr="004E1C2B" w:rsidRDefault="003D25EF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nil"/>
            </w:tcBorders>
            <w:vAlign w:val="bottom"/>
          </w:tcPr>
          <w:p w14:paraId="2E5265DD" w14:textId="5BAD7F49" w:rsidR="003D25EF" w:rsidRPr="004E1C2B" w:rsidRDefault="003D25EF" w:rsidP="007B46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E1C2B">
              <w:rPr>
                <w:b/>
                <w:bCs/>
                <w:sz w:val="28"/>
                <w:szCs w:val="28"/>
              </w:rPr>
              <w:t>3,297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837BB9E" w14:textId="77777777" w:rsidR="003D25EF" w:rsidRPr="004E1C2B" w:rsidRDefault="003D25EF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6B18F760" w14:textId="77777777" w:rsidR="003D25EF" w:rsidRPr="004E1C2B" w:rsidRDefault="003D25EF" w:rsidP="007B4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nil"/>
            </w:tcBorders>
            <w:vAlign w:val="bottom"/>
          </w:tcPr>
          <w:p w14:paraId="5972BDD8" w14:textId="6971C2C3" w:rsidR="003D25EF" w:rsidRPr="004E1C2B" w:rsidRDefault="001244F5" w:rsidP="007B46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E1C2B">
              <w:rPr>
                <w:b/>
                <w:bCs/>
                <w:sz w:val="28"/>
                <w:szCs w:val="28"/>
              </w:rPr>
              <w:t>4,415</w:t>
            </w:r>
          </w:p>
        </w:tc>
      </w:tr>
    </w:tbl>
    <w:p w14:paraId="3192C752" w14:textId="77777777" w:rsidR="00BC4B88" w:rsidRPr="004E1C2B" w:rsidRDefault="00BC4B88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28"/>
        <w:gridCol w:w="1240"/>
        <w:gridCol w:w="1241"/>
        <w:gridCol w:w="1241"/>
        <w:gridCol w:w="1239"/>
      </w:tblGrid>
      <w:tr w:rsidR="00D4189F" w:rsidRPr="004E1C2B" w14:paraId="515DAE2D" w14:textId="77777777" w:rsidTr="009842D4">
        <w:trPr>
          <w:tblHeader/>
        </w:trPr>
        <w:tc>
          <w:tcPr>
            <w:tcW w:w="2301" w:type="pct"/>
          </w:tcPr>
          <w:p w14:paraId="236368CF" w14:textId="77777777" w:rsidR="00D4189F" w:rsidRPr="004E1C2B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2"/>
          </w:tcPr>
          <w:p w14:paraId="37B8A29E" w14:textId="77777777" w:rsidR="00D4189F" w:rsidRPr="004E1C2B" w:rsidRDefault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</w:pPr>
            <w:r w:rsidRPr="004E1C2B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9" w:type="pct"/>
            <w:gridSpan w:val="2"/>
          </w:tcPr>
          <w:p w14:paraId="414363EF" w14:textId="77777777" w:rsidR="00D4189F" w:rsidRPr="004E1C2B" w:rsidRDefault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D4189F" w:rsidRPr="004E1C2B" w14:paraId="71330B61" w14:textId="77777777" w:rsidTr="009842D4">
        <w:trPr>
          <w:tblHeader/>
        </w:trPr>
        <w:tc>
          <w:tcPr>
            <w:tcW w:w="2301" w:type="pct"/>
          </w:tcPr>
          <w:p w14:paraId="11EFD2D6" w14:textId="77777777" w:rsidR="00D4189F" w:rsidRPr="004E1C2B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1C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5" w:type="pct"/>
          </w:tcPr>
          <w:p w14:paraId="38781118" w14:textId="41AFB8C8" w:rsidR="00D4189F" w:rsidRPr="004E1C2B" w:rsidRDefault="009A3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5" w:type="pct"/>
            <w:vAlign w:val="bottom"/>
          </w:tcPr>
          <w:p w14:paraId="713485C8" w14:textId="77777777" w:rsidR="00D4189F" w:rsidRPr="004E1C2B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5" w:type="pct"/>
          </w:tcPr>
          <w:p w14:paraId="06FD2F1D" w14:textId="6A30E13D" w:rsidR="00D4189F" w:rsidRPr="004E1C2B" w:rsidRDefault="009A3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4" w:type="pct"/>
            <w:vAlign w:val="bottom"/>
          </w:tcPr>
          <w:p w14:paraId="3A051CEA" w14:textId="77777777" w:rsidR="00D4189F" w:rsidRPr="004E1C2B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4189F" w:rsidRPr="004E1C2B" w14:paraId="7E5A730B" w14:textId="77777777" w:rsidTr="009842D4">
        <w:trPr>
          <w:tblHeader/>
        </w:trPr>
        <w:tc>
          <w:tcPr>
            <w:tcW w:w="2301" w:type="pct"/>
          </w:tcPr>
          <w:p w14:paraId="4E48884A" w14:textId="77777777" w:rsidR="00D4189F" w:rsidRPr="004E1C2B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FA1690E" w14:textId="2C8252E7" w:rsidR="00D4189F" w:rsidRPr="004E1C2B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402" w:rsidRPr="004E1C2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75" w:type="pct"/>
            <w:vAlign w:val="bottom"/>
          </w:tcPr>
          <w:p w14:paraId="7E4826AF" w14:textId="5A76491C" w:rsidR="00D4189F" w:rsidRPr="004E1C2B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402" w:rsidRPr="004E1C2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5" w:type="pct"/>
          </w:tcPr>
          <w:p w14:paraId="3100F74B" w14:textId="4AD645BC" w:rsidR="00D4189F" w:rsidRPr="004E1C2B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402" w:rsidRPr="004E1C2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74" w:type="pct"/>
            <w:vAlign w:val="bottom"/>
          </w:tcPr>
          <w:p w14:paraId="0D1BCB7F" w14:textId="7E078B83" w:rsidR="00D4189F" w:rsidRPr="004E1C2B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402" w:rsidRPr="004E1C2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4189F" w:rsidRPr="004E1C2B" w14:paraId="1C0A8423" w14:textId="77777777" w:rsidTr="009842D4">
        <w:trPr>
          <w:tblHeader/>
        </w:trPr>
        <w:tc>
          <w:tcPr>
            <w:tcW w:w="2301" w:type="pct"/>
          </w:tcPr>
          <w:p w14:paraId="6EFC57C4" w14:textId="77777777" w:rsidR="00D4189F" w:rsidRPr="004E1C2B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4"/>
          </w:tcPr>
          <w:p w14:paraId="61BFF442" w14:textId="77777777" w:rsidR="00D4189F" w:rsidRPr="004E1C2B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189F" w:rsidRPr="004E1C2B" w14:paraId="69052C65" w14:textId="77777777" w:rsidTr="00AB1EDD">
        <w:tc>
          <w:tcPr>
            <w:tcW w:w="2301" w:type="pct"/>
            <w:vAlign w:val="bottom"/>
          </w:tcPr>
          <w:p w14:paraId="5A7BE55D" w14:textId="77777777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4E1C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675" w:type="pct"/>
            <w:vAlign w:val="bottom"/>
          </w:tcPr>
          <w:p w14:paraId="5E1B18E5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  <w:tc>
          <w:tcPr>
            <w:tcW w:w="675" w:type="pct"/>
            <w:vAlign w:val="bottom"/>
          </w:tcPr>
          <w:p w14:paraId="5096E98C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  <w:tc>
          <w:tcPr>
            <w:tcW w:w="675" w:type="pct"/>
            <w:vAlign w:val="bottom"/>
          </w:tcPr>
          <w:p w14:paraId="488A9054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  <w:tc>
          <w:tcPr>
            <w:tcW w:w="674" w:type="pct"/>
            <w:vAlign w:val="bottom"/>
          </w:tcPr>
          <w:p w14:paraId="06CFB2A6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</w:tr>
      <w:tr w:rsidR="00D4189F" w:rsidRPr="004E1C2B" w14:paraId="1DA26CF2" w14:textId="77777777" w:rsidTr="00AB1EDD">
        <w:tc>
          <w:tcPr>
            <w:tcW w:w="2301" w:type="pct"/>
            <w:vAlign w:val="bottom"/>
          </w:tcPr>
          <w:p w14:paraId="06851156" w14:textId="77777777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E1C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บริษัทร่วมและ</w:t>
            </w:r>
            <w:r w:rsidRPr="004E1C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5" w:type="pct"/>
            <w:vAlign w:val="bottom"/>
          </w:tcPr>
          <w:p w14:paraId="39F6C046" w14:textId="1FC7CF79" w:rsidR="00D4189F" w:rsidRPr="004E1C2B" w:rsidRDefault="00C57322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  <w:lang w:bidi="ar-SA"/>
              </w:rPr>
            </w:pPr>
            <w:r w:rsidRPr="004E1C2B">
              <w:rPr>
                <w:lang w:bidi="ar-SA"/>
              </w:rPr>
              <w:t>310</w:t>
            </w:r>
          </w:p>
        </w:tc>
        <w:tc>
          <w:tcPr>
            <w:tcW w:w="675" w:type="pct"/>
            <w:vAlign w:val="bottom"/>
          </w:tcPr>
          <w:p w14:paraId="4A3B0177" w14:textId="3B159912" w:rsidR="00D4189F" w:rsidRPr="004E1C2B" w:rsidRDefault="00F70F10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4E1C2B">
              <w:t>273</w:t>
            </w:r>
          </w:p>
        </w:tc>
        <w:tc>
          <w:tcPr>
            <w:tcW w:w="675" w:type="pct"/>
            <w:vAlign w:val="bottom"/>
          </w:tcPr>
          <w:p w14:paraId="54B4095F" w14:textId="715AF83A" w:rsidR="00D4189F" w:rsidRPr="004E1C2B" w:rsidRDefault="00C57322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4E1C2B">
              <w:t>58</w:t>
            </w:r>
          </w:p>
        </w:tc>
        <w:tc>
          <w:tcPr>
            <w:tcW w:w="674" w:type="pct"/>
            <w:vAlign w:val="bottom"/>
          </w:tcPr>
          <w:p w14:paraId="19D864DF" w14:textId="564E6A07" w:rsidR="00D4189F" w:rsidRPr="004E1C2B" w:rsidRDefault="00F70F10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4E1C2B">
              <w:t>62</w:t>
            </w:r>
          </w:p>
        </w:tc>
      </w:tr>
      <w:tr w:rsidR="00D4189F" w:rsidRPr="004E1C2B" w14:paraId="13F38B3B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7B3A40A6" w14:textId="77777777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vAlign w:val="bottom"/>
          </w:tcPr>
          <w:p w14:paraId="04CF1E1D" w14:textId="02AD0C4C" w:rsidR="00D4189F" w:rsidRPr="004E1C2B" w:rsidRDefault="00C57322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310</w:t>
            </w:r>
          </w:p>
        </w:tc>
        <w:tc>
          <w:tcPr>
            <w:tcW w:w="675" w:type="pct"/>
            <w:vAlign w:val="bottom"/>
          </w:tcPr>
          <w:p w14:paraId="18C2F11D" w14:textId="3BB558B5" w:rsidR="00D4189F" w:rsidRPr="004E1C2B" w:rsidRDefault="00F70F10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273</w:t>
            </w:r>
          </w:p>
        </w:tc>
        <w:tc>
          <w:tcPr>
            <w:tcW w:w="675" w:type="pct"/>
            <w:vAlign w:val="bottom"/>
          </w:tcPr>
          <w:p w14:paraId="09A8B051" w14:textId="57D82163" w:rsidR="00D4189F" w:rsidRPr="004E1C2B" w:rsidRDefault="00C57322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58</w:t>
            </w:r>
          </w:p>
        </w:tc>
        <w:tc>
          <w:tcPr>
            <w:tcW w:w="674" w:type="pct"/>
            <w:vAlign w:val="bottom"/>
          </w:tcPr>
          <w:p w14:paraId="2780D18B" w14:textId="6FE18228" w:rsidR="00D4189F" w:rsidRPr="004E1C2B" w:rsidRDefault="00F70F10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62</w:t>
            </w:r>
          </w:p>
        </w:tc>
      </w:tr>
      <w:tr w:rsidR="00D4189F" w:rsidRPr="004E1C2B" w14:paraId="5228FBB5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3E5489F6" w14:textId="77777777" w:rsidR="00A71A31" w:rsidRPr="004E1C2B" w:rsidRDefault="00A71A31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6AE490AD" w14:textId="77777777" w:rsidR="00557AA8" w:rsidRPr="004E1C2B" w:rsidRDefault="00557AA8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5B4B4BB6" w14:textId="77777777" w:rsidR="00557AA8" w:rsidRPr="004E1C2B" w:rsidRDefault="00557AA8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130FFB9" w14:textId="77777777" w:rsidR="00557AA8" w:rsidRPr="004E1C2B" w:rsidRDefault="00557AA8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vAlign w:val="bottom"/>
          </w:tcPr>
          <w:p w14:paraId="4FCF12E7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vAlign w:val="bottom"/>
          </w:tcPr>
          <w:p w14:paraId="561518AF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vAlign w:val="bottom"/>
          </w:tcPr>
          <w:p w14:paraId="0260E50B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4" w:type="pct"/>
            <w:vAlign w:val="bottom"/>
          </w:tcPr>
          <w:p w14:paraId="5A3F86F3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</w:tr>
      <w:tr w:rsidR="00D4189F" w:rsidRPr="004E1C2B" w14:paraId="7369C71C" w14:textId="77777777" w:rsidTr="00AB1EDD">
        <w:tc>
          <w:tcPr>
            <w:tcW w:w="2301" w:type="pct"/>
            <w:vAlign w:val="bottom"/>
          </w:tcPr>
          <w:p w14:paraId="094D4106" w14:textId="77777777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75" w:type="pct"/>
            <w:vAlign w:val="bottom"/>
          </w:tcPr>
          <w:p w14:paraId="73C436BA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49747C93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14DBE8C0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37CBCF4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</w:tr>
      <w:tr w:rsidR="00D4189F" w:rsidRPr="004E1C2B" w14:paraId="634F6C8C" w14:textId="77777777" w:rsidTr="00AB1EDD">
        <w:tc>
          <w:tcPr>
            <w:tcW w:w="2301" w:type="pct"/>
            <w:vAlign w:val="bottom"/>
          </w:tcPr>
          <w:p w14:paraId="3C0881A5" w14:textId="77777777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1C2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4E1C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75" w:type="pct"/>
            <w:vAlign w:val="bottom"/>
          </w:tcPr>
          <w:p w14:paraId="2D62762D" w14:textId="0AF2A2DF" w:rsidR="00D4189F" w:rsidRPr="004E1C2B" w:rsidRDefault="00C57322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4E1C2B">
              <w:t>-</w:t>
            </w:r>
          </w:p>
        </w:tc>
        <w:tc>
          <w:tcPr>
            <w:tcW w:w="675" w:type="pct"/>
            <w:vAlign w:val="bottom"/>
          </w:tcPr>
          <w:p w14:paraId="355C7105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4E1C2B">
              <w:t>-</w:t>
            </w:r>
          </w:p>
        </w:tc>
        <w:tc>
          <w:tcPr>
            <w:tcW w:w="675" w:type="pct"/>
            <w:vAlign w:val="bottom"/>
          </w:tcPr>
          <w:p w14:paraId="36688A09" w14:textId="56DEAD94" w:rsidR="00D4189F" w:rsidRPr="004E1C2B" w:rsidRDefault="00C57322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4E1C2B">
              <w:t>12,256</w:t>
            </w:r>
          </w:p>
        </w:tc>
        <w:tc>
          <w:tcPr>
            <w:tcW w:w="674" w:type="pct"/>
            <w:vAlign w:val="bottom"/>
          </w:tcPr>
          <w:p w14:paraId="63843E1B" w14:textId="1B06A404" w:rsidR="00D4189F" w:rsidRPr="004E1C2B" w:rsidRDefault="00F70F10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4E1C2B">
              <w:t>6</w:t>
            </w:r>
            <w:r w:rsidR="00D4189F" w:rsidRPr="004E1C2B">
              <w:t>,</w:t>
            </w:r>
            <w:r w:rsidRPr="004E1C2B">
              <w:t>609</w:t>
            </w:r>
          </w:p>
        </w:tc>
      </w:tr>
      <w:tr w:rsidR="00D4189F" w:rsidRPr="004E1C2B" w14:paraId="638EBD83" w14:textId="77777777" w:rsidTr="00AB1EDD">
        <w:tc>
          <w:tcPr>
            <w:tcW w:w="2301" w:type="pct"/>
            <w:vAlign w:val="bottom"/>
          </w:tcPr>
          <w:p w14:paraId="79040F6C" w14:textId="56DA6222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1C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5" w:type="pct"/>
            <w:vAlign w:val="bottom"/>
          </w:tcPr>
          <w:p w14:paraId="2BD096E6" w14:textId="6C63FA16" w:rsidR="00D4189F" w:rsidRPr="004E1C2B" w:rsidRDefault="00C57322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4E1C2B">
              <w:t>39</w:t>
            </w:r>
          </w:p>
        </w:tc>
        <w:tc>
          <w:tcPr>
            <w:tcW w:w="675" w:type="pct"/>
            <w:vAlign w:val="bottom"/>
          </w:tcPr>
          <w:p w14:paraId="7C39C859" w14:textId="2C0D59B5" w:rsidR="00D4189F" w:rsidRPr="004E1C2B" w:rsidRDefault="00F70F10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4E1C2B">
              <w:t>21</w:t>
            </w:r>
          </w:p>
        </w:tc>
        <w:tc>
          <w:tcPr>
            <w:tcW w:w="675" w:type="pct"/>
            <w:vAlign w:val="bottom"/>
          </w:tcPr>
          <w:p w14:paraId="4FC7F385" w14:textId="37B5FDFA" w:rsidR="00D4189F" w:rsidRPr="004E1C2B" w:rsidRDefault="00C57322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4E1C2B">
              <w:t>-</w:t>
            </w:r>
          </w:p>
        </w:tc>
        <w:tc>
          <w:tcPr>
            <w:tcW w:w="674" w:type="pct"/>
            <w:vAlign w:val="bottom"/>
          </w:tcPr>
          <w:p w14:paraId="44D61274" w14:textId="77777777" w:rsidR="00D4189F" w:rsidRPr="004E1C2B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4E1C2B">
              <w:t>-</w:t>
            </w:r>
          </w:p>
        </w:tc>
      </w:tr>
      <w:tr w:rsidR="00D4189F" w:rsidRPr="004E1C2B" w14:paraId="70DE7C4D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76092E77" w14:textId="77777777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vAlign w:val="bottom"/>
          </w:tcPr>
          <w:p w14:paraId="5948904D" w14:textId="4A875F6D" w:rsidR="00D4189F" w:rsidRPr="004E1C2B" w:rsidRDefault="00C57322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39</w:t>
            </w:r>
          </w:p>
        </w:tc>
        <w:tc>
          <w:tcPr>
            <w:tcW w:w="675" w:type="pct"/>
            <w:vAlign w:val="bottom"/>
          </w:tcPr>
          <w:p w14:paraId="4FD4CA97" w14:textId="223BC260" w:rsidR="00D4189F" w:rsidRPr="004E1C2B" w:rsidRDefault="00F70F10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21</w:t>
            </w:r>
          </w:p>
        </w:tc>
        <w:tc>
          <w:tcPr>
            <w:tcW w:w="675" w:type="pct"/>
            <w:vAlign w:val="bottom"/>
          </w:tcPr>
          <w:p w14:paraId="316CDCEC" w14:textId="0F6403CE" w:rsidR="00D4189F" w:rsidRPr="004E1C2B" w:rsidRDefault="00C57322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4E1C2B">
              <w:rPr>
                <w:b/>
                <w:bCs/>
              </w:rPr>
              <w:t>12,256</w:t>
            </w:r>
          </w:p>
        </w:tc>
        <w:tc>
          <w:tcPr>
            <w:tcW w:w="674" w:type="pct"/>
            <w:vAlign w:val="bottom"/>
          </w:tcPr>
          <w:p w14:paraId="386409F3" w14:textId="0CF4CF40" w:rsidR="00D4189F" w:rsidRPr="004E1C2B" w:rsidRDefault="00F70F10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6</w:t>
            </w:r>
            <w:r w:rsidR="00D4189F" w:rsidRPr="004E1C2B">
              <w:rPr>
                <w:b/>
                <w:bCs/>
              </w:rPr>
              <w:t>,</w:t>
            </w:r>
            <w:r w:rsidRPr="004E1C2B">
              <w:rPr>
                <w:b/>
                <w:bCs/>
              </w:rPr>
              <w:t>609</w:t>
            </w:r>
          </w:p>
        </w:tc>
      </w:tr>
      <w:tr w:rsidR="00D4189F" w:rsidRPr="004E1C2B" w14:paraId="51DE1CEA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22538BB0" w14:textId="77777777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7A22A032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1D68A663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52C3E022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4" w:type="pct"/>
            <w:vAlign w:val="bottom"/>
          </w:tcPr>
          <w:p w14:paraId="3F7A4CB9" w14:textId="77777777" w:rsidR="00D4189F" w:rsidRPr="004E1C2B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89F" w:rsidRPr="004E1C2B" w14:paraId="585DBB0A" w14:textId="77777777" w:rsidTr="00AB1EDD">
        <w:tc>
          <w:tcPr>
            <w:tcW w:w="2301" w:type="pct"/>
            <w:vAlign w:val="bottom"/>
          </w:tcPr>
          <w:p w14:paraId="51081054" w14:textId="738E1E7A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75" w:type="pct"/>
            <w:vAlign w:val="bottom"/>
          </w:tcPr>
          <w:p w14:paraId="3D673FC1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3D05B5C4" w14:textId="77777777" w:rsidR="00D4189F" w:rsidRPr="004E1C2B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1F1AF433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681713C1" w14:textId="77777777" w:rsidR="00D4189F" w:rsidRPr="004E1C2B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189F" w:rsidRPr="004E1C2B" w14:paraId="1780491D" w14:textId="77777777" w:rsidTr="00AB1EDD">
        <w:tc>
          <w:tcPr>
            <w:tcW w:w="2301" w:type="pct"/>
            <w:vAlign w:val="bottom"/>
          </w:tcPr>
          <w:p w14:paraId="1EDD4600" w14:textId="77777777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4E1C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75" w:type="pct"/>
            <w:vAlign w:val="bottom"/>
          </w:tcPr>
          <w:p w14:paraId="29D33FE6" w14:textId="3EE013C3" w:rsidR="00D4189F" w:rsidRPr="004E1C2B" w:rsidRDefault="00C57322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4E1C2B">
              <w:t>-</w:t>
            </w:r>
          </w:p>
        </w:tc>
        <w:tc>
          <w:tcPr>
            <w:tcW w:w="675" w:type="pct"/>
            <w:vAlign w:val="bottom"/>
          </w:tcPr>
          <w:p w14:paraId="2847227D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4E1C2B">
              <w:t>-</w:t>
            </w:r>
          </w:p>
        </w:tc>
        <w:tc>
          <w:tcPr>
            <w:tcW w:w="675" w:type="pct"/>
            <w:vAlign w:val="bottom"/>
          </w:tcPr>
          <w:p w14:paraId="4C02D746" w14:textId="696C49FC" w:rsidR="00D4189F" w:rsidRPr="004E1C2B" w:rsidRDefault="00C57322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4E1C2B">
              <w:t>448</w:t>
            </w:r>
          </w:p>
        </w:tc>
        <w:tc>
          <w:tcPr>
            <w:tcW w:w="674" w:type="pct"/>
            <w:vAlign w:val="bottom"/>
          </w:tcPr>
          <w:p w14:paraId="2409654F" w14:textId="4C7BC2BA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4E1C2B">
              <w:t>4</w:t>
            </w:r>
            <w:r w:rsidR="00F70F10" w:rsidRPr="004E1C2B">
              <w:t>0</w:t>
            </w:r>
            <w:r w:rsidRPr="004E1C2B">
              <w:t>0</w:t>
            </w:r>
          </w:p>
        </w:tc>
      </w:tr>
      <w:tr w:rsidR="00D4189F" w:rsidRPr="004E1C2B" w14:paraId="2EE1FC5F" w14:textId="77777777" w:rsidTr="00AB1EDD">
        <w:tc>
          <w:tcPr>
            <w:tcW w:w="2301" w:type="pct"/>
            <w:vAlign w:val="bottom"/>
          </w:tcPr>
          <w:p w14:paraId="2F81A6F7" w14:textId="77777777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5" w:type="pct"/>
            <w:vAlign w:val="bottom"/>
          </w:tcPr>
          <w:p w14:paraId="1BEF2BDF" w14:textId="0D78BC33" w:rsidR="00D4189F" w:rsidRPr="004E1C2B" w:rsidRDefault="00C57322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4E1C2B">
              <w:t>190</w:t>
            </w:r>
          </w:p>
        </w:tc>
        <w:tc>
          <w:tcPr>
            <w:tcW w:w="675" w:type="pct"/>
            <w:vAlign w:val="bottom"/>
          </w:tcPr>
          <w:p w14:paraId="4172D132" w14:textId="3D4521D8" w:rsidR="00D4189F" w:rsidRPr="004E1C2B" w:rsidRDefault="00F70F10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4E1C2B">
              <w:t>151</w:t>
            </w:r>
          </w:p>
        </w:tc>
        <w:tc>
          <w:tcPr>
            <w:tcW w:w="675" w:type="pct"/>
            <w:vAlign w:val="bottom"/>
          </w:tcPr>
          <w:p w14:paraId="6CD03411" w14:textId="7A5F3BDC" w:rsidR="00D4189F" w:rsidRPr="004E1C2B" w:rsidRDefault="00C57322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4E1C2B">
              <w:t>-</w:t>
            </w:r>
          </w:p>
        </w:tc>
        <w:tc>
          <w:tcPr>
            <w:tcW w:w="674" w:type="pct"/>
            <w:vAlign w:val="bottom"/>
          </w:tcPr>
          <w:p w14:paraId="0A6A6644" w14:textId="77777777" w:rsidR="00D4189F" w:rsidRPr="004E1C2B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4E1C2B">
              <w:t>-</w:t>
            </w:r>
          </w:p>
        </w:tc>
      </w:tr>
      <w:tr w:rsidR="00D4189F" w:rsidRPr="004E1C2B" w14:paraId="319523BF" w14:textId="77777777" w:rsidTr="00AB1EDD">
        <w:trPr>
          <w:trHeight w:val="60"/>
        </w:trPr>
        <w:tc>
          <w:tcPr>
            <w:tcW w:w="2301" w:type="pct"/>
            <w:vAlign w:val="bottom"/>
          </w:tcPr>
          <w:p w14:paraId="2E9B8ECC" w14:textId="77777777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vAlign w:val="bottom"/>
          </w:tcPr>
          <w:p w14:paraId="20C1EA20" w14:textId="4C006020" w:rsidR="00D4189F" w:rsidRPr="004E1C2B" w:rsidRDefault="00C57322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190</w:t>
            </w:r>
          </w:p>
        </w:tc>
        <w:tc>
          <w:tcPr>
            <w:tcW w:w="675" w:type="pct"/>
            <w:vAlign w:val="bottom"/>
          </w:tcPr>
          <w:p w14:paraId="4A3F8213" w14:textId="5C97678B" w:rsidR="00D4189F" w:rsidRPr="004E1C2B" w:rsidRDefault="00F70F10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151</w:t>
            </w:r>
          </w:p>
        </w:tc>
        <w:tc>
          <w:tcPr>
            <w:tcW w:w="675" w:type="pct"/>
            <w:vAlign w:val="bottom"/>
          </w:tcPr>
          <w:p w14:paraId="016DF271" w14:textId="69DF8437" w:rsidR="00D4189F" w:rsidRPr="004E1C2B" w:rsidRDefault="00C57322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448</w:t>
            </w:r>
          </w:p>
        </w:tc>
        <w:tc>
          <w:tcPr>
            <w:tcW w:w="674" w:type="pct"/>
            <w:vAlign w:val="bottom"/>
          </w:tcPr>
          <w:p w14:paraId="71FA7CDD" w14:textId="3049D7B8" w:rsidR="00D4189F" w:rsidRPr="004E1C2B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4</w:t>
            </w:r>
            <w:r w:rsidR="00F70F10" w:rsidRPr="004E1C2B">
              <w:rPr>
                <w:b/>
                <w:bCs/>
              </w:rPr>
              <w:t>0</w:t>
            </w:r>
            <w:r w:rsidRPr="004E1C2B">
              <w:rPr>
                <w:b/>
                <w:bCs/>
              </w:rPr>
              <w:t>0</w:t>
            </w:r>
          </w:p>
        </w:tc>
      </w:tr>
      <w:tr w:rsidR="00D4189F" w:rsidRPr="004E1C2B" w14:paraId="7579B30C" w14:textId="77777777" w:rsidTr="00AB1EDD">
        <w:trPr>
          <w:trHeight w:val="198"/>
        </w:trPr>
        <w:tc>
          <w:tcPr>
            <w:tcW w:w="2301" w:type="pct"/>
            <w:vAlign w:val="bottom"/>
          </w:tcPr>
          <w:p w14:paraId="41892656" w14:textId="77777777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vAlign w:val="bottom"/>
          </w:tcPr>
          <w:p w14:paraId="459083D0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541DA2D8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0FFD21F9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7D0CF757" w14:textId="77777777" w:rsidR="00D4189F" w:rsidRPr="004E1C2B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189F" w:rsidRPr="004E1C2B" w14:paraId="6D64C8E7" w14:textId="77777777" w:rsidTr="00AB1EDD">
        <w:tc>
          <w:tcPr>
            <w:tcW w:w="2301" w:type="pct"/>
            <w:vAlign w:val="bottom"/>
          </w:tcPr>
          <w:p w14:paraId="58D6C9AC" w14:textId="77777777" w:rsidR="00D4189F" w:rsidRPr="004E1C2B" w:rsidRDefault="00D4189F" w:rsidP="00AB1ED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75" w:type="pct"/>
            <w:vAlign w:val="bottom"/>
          </w:tcPr>
          <w:p w14:paraId="43039E21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7CD63F3C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vAlign w:val="bottom"/>
          </w:tcPr>
          <w:p w14:paraId="4244EC8A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69333AD4" w14:textId="77777777" w:rsidR="00D4189F" w:rsidRPr="004E1C2B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1EDD" w:rsidRPr="004E1C2B" w14:paraId="6BC70694" w14:textId="77777777" w:rsidTr="00AB1EDD">
        <w:tc>
          <w:tcPr>
            <w:tcW w:w="2301" w:type="pct"/>
            <w:vAlign w:val="bottom"/>
          </w:tcPr>
          <w:p w14:paraId="4E7C49B7" w14:textId="77777777" w:rsidR="00AB1EDD" w:rsidRPr="004E1C2B" w:rsidRDefault="00AB1EDD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1C2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vAlign w:val="bottom"/>
          </w:tcPr>
          <w:p w14:paraId="1124DECE" w14:textId="3838D18C" w:rsidR="00AB1EDD" w:rsidRPr="004E1C2B" w:rsidRDefault="00C57322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4E1C2B">
              <w:t>-</w:t>
            </w:r>
          </w:p>
        </w:tc>
        <w:tc>
          <w:tcPr>
            <w:tcW w:w="675" w:type="pct"/>
            <w:vAlign w:val="bottom"/>
          </w:tcPr>
          <w:p w14:paraId="4E8438D6" w14:textId="77777777" w:rsidR="00AB1EDD" w:rsidRPr="004E1C2B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4E1C2B">
              <w:rPr>
                <w:rFonts w:hint="cs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418545D4" w14:textId="236769F0" w:rsidR="00AB1EDD" w:rsidRPr="004E1C2B" w:rsidRDefault="00C57322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4E1C2B">
              <w:t>38</w:t>
            </w:r>
          </w:p>
        </w:tc>
        <w:tc>
          <w:tcPr>
            <w:tcW w:w="674" w:type="pct"/>
            <w:vAlign w:val="bottom"/>
          </w:tcPr>
          <w:p w14:paraId="30D4B8EC" w14:textId="1B4AC7B8" w:rsidR="00AB1EDD" w:rsidRPr="004E1C2B" w:rsidRDefault="00F70F10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4E1C2B">
              <w:t>104</w:t>
            </w:r>
          </w:p>
        </w:tc>
      </w:tr>
      <w:tr w:rsidR="00AB1EDD" w:rsidRPr="004E1C2B" w14:paraId="05D199CF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49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4D545B98" w14:textId="77777777" w:rsidR="00AB1EDD" w:rsidRPr="004E1C2B" w:rsidRDefault="00AB1EDD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384AAB90" w14:textId="76CBCCDC" w:rsidR="00AB1EDD" w:rsidRPr="004E1C2B" w:rsidRDefault="00C57322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4E1C2B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23A488E2" w14:textId="77777777" w:rsidR="00AB1EDD" w:rsidRPr="004E1C2B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4E1C2B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7A240A35" w14:textId="35452212" w:rsidR="00AB1EDD" w:rsidRPr="004E1C2B" w:rsidRDefault="00C57322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4E1C2B">
              <w:rPr>
                <w:b/>
                <w:bCs/>
              </w:rPr>
              <w:t>38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53A897BA" w14:textId="1DAD34EA" w:rsidR="00AB1EDD" w:rsidRPr="004E1C2B" w:rsidRDefault="00F70F10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4E1C2B">
              <w:rPr>
                <w:b/>
                <w:bCs/>
              </w:rPr>
              <w:t>104</w:t>
            </w:r>
          </w:p>
        </w:tc>
      </w:tr>
      <w:tr w:rsidR="00D4189F" w:rsidRPr="004E1C2B" w14:paraId="6A42E19E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37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55064881" w14:textId="77777777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6D186071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5B38B840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2A0149FD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0E80477B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</w:tr>
      <w:tr w:rsidR="00D4189F" w:rsidRPr="004E1C2B" w14:paraId="44DEE977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97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22D6637C" w14:textId="77777777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4E1C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</w:t>
            </w:r>
            <w:r w:rsidRPr="004E1C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15B353E8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1BA6A62D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6341DD58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70D5605E" w14:textId="77777777" w:rsidR="00D4189F" w:rsidRPr="004E1C2B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</w:tr>
      <w:tr w:rsidR="00D4189F" w:rsidRPr="004E1C2B" w14:paraId="473FC944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3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36AF42B0" w14:textId="60E193A3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7C9E2636" w14:textId="4B853C6A" w:rsidR="00D4189F" w:rsidRPr="004E1C2B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4E1C2B"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5A2CE25F" w14:textId="77777777" w:rsidR="00D4189F" w:rsidRPr="004E1C2B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4E1C2B"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06F540FD" w14:textId="42CE111C" w:rsidR="00D4189F" w:rsidRPr="004E1C2B" w:rsidRDefault="00C57322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4E1C2B">
              <w:t>56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09CAE1A9" w14:textId="3444AC7B" w:rsidR="00D4189F" w:rsidRPr="004E1C2B" w:rsidRDefault="00F70F10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4E1C2B">
              <w:t>69</w:t>
            </w:r>
          </w:p>
        </w:tc>
      </w:tr>
      <w:tr w:rsidR="00D4189F" w:rsidRPr="004E1C2B" w14:paraId="082FB45A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59"/>
        </w:trPr>
        <w:tc>
          <w:tcPr>
            <w:tcW w:w="2301" w:type="pct"/>
            <w:tcBorders>
              <w:top w:val="nil"/>
              <w:bottom w:val="nil"/>
            </w:tcBorders>
            <w:vAlign w:val="bottom"/>
          </w:tcPr>
          <w:p w14:paraId="75190A5F" w14:textId="77777777" w:rsidR="00D4189F" w:rsidRPr="004E1C2B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5CAFC217" w14:textId="516B8A5F" w:rsidR="00D4189F" w:rsidRPr="004E1C2B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4E1C2B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5DB5D5A1" w14:textId="77777777" w:rsidR="00D4189F" w:rsidRPr="004E1C2B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4E1C2B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14:paraId="23D16332" w14:textId="3D001E08" w:rsidR="00D4189F" w:rsidRPr="004E1C2B" w:rsidRDefault="00C57322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4E1C2B">
              <w:rPr>
                <w:b/>
                <w:bCs/>
              </w:rPr>
              <w:t>56</w:t>
            </w: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32D7499C" w14:textId="1AD38B96" w:rsidR="00D4189F" w:rsidRPr="004E1C2B" w:rsidRDefault="00F70F10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4E1C2B">
              <w:rPr>
                <w:b/>
                <w:bCs/>
              </w:rPr>
              <w:t>69</w:t>
            </w:r>
          </w:p>
        </w:tc>
      </w:tr>
    </w:tbl>
    <w:p w14:paraId="2A8606D6" w14:textId="5A20512F" w:rsidR="00557AA8" w:rsidRPr="004E1C2B" w:rsidRDefault="00557AA8" w:rsidP="00F70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</w:p>
    <w:p w14:paraId="2A42A77E" w14:textId="727FBA69" w:rsidR="00A43C86" w:rsidRPr="004E1C2B" w:rsidRDefault="00557AA8" w:rsidP="00F70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  <w:r w:rsidRPr="004E1C2B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tbl>
      <w:tblPr>
        <w:tblpPr w:leftFromText="180" w:rightFromText="180" w:vertAnchor="text" w:tblpX="450" w:tblpY="1"/>
        <w:tblOverlap w:val="never"/>
        <w:tblW w:w="4884" w:type="pct"/>
        <w:tblLayout w:type="fixed"/>
        <w:tblLook w:val="04A0" w:firstRow="1" w:lastRow="0" w:firstColumn="1" w:lastColumn="0" w:noHBand="0" w:noVBand="1"/>
      </w:tblPr>
      <w:tblGrid>
        <w:gridCol w:w="2125"/>
        <w:gridCol w:w="1078"/>
        <w:gridCol w:w="1080"/>
        <w:gridCol w:w="1019"/>
        <w:gridCol w:w="1019"/>
        <w:gridCol w:w="1019"/>
        <w:gridCol w:w="1019"/>
        <w:gridCol w:w="1021"/>
      </w:tblGrid>
      <w:tr w:rsidR="003941F6" w:rsidRPr="004E1C2B" w14:paraId="17C6ADCD" w14:textId="77777777" w:rsidTr="00C57322">
        <w:trPr>
          <w:trHeight w:val="415"/>
          <w:tblHeader/>
        </w:trPr>
        <w:tc>
          <w:tcPr>
            <w:tcW w:w="1133" w:type="pct"/>
          </w:tcPr>
          <w:p w14:paraId="108AEF40" w14:textId="77777777" w:rsidR="003941F6" w:rsidRPr="004E1C2B" w:rsidRDefault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1" w:type="pct"/>
            <w:gridSpan w:val="2"/>
            <w:vAlign w:val="bottom"/>
          </w:tcPr>
          <w:p w14:paraId="3D091436" w14:textId="6E4C7A99" w:rsidR="003941F6" w:rsidRPr="004E1C2B" w:rsidRDefault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16" w:type="pct"/>
            <w:gridSpan w:val="5"/>
          </w:tcPr>
          <w:p w14:paraId="0B64E244" w14:textId="1B079841" w:rsidR="003941F6" w:rsidRPr="004E1C2B" w:rsidRDefault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1F6" w:rsidRPr="004E1C2B" w14:paraId="64AE77B6" w14:textId="77777777" w:rsidTr="00C57322">
        <w:trPr>
          <w:trHeight w:val="415"/>
          <w:tblHeader/>
        </w:trPr>
        <w:tc>
          <w:tcPr>
            <w:tcW w:w="1133" w:type="pct"/>
          </w:tcPr>
          <w:p w14:paraId="3C06567B" w14:textId="77777777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  <w:vAlign w:val="bottom"/>
          </w:tcPr>
          <w:p w14:paraId="5A3091B0" w14:textId="59C0F40F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E1C2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1451E116" w14:textId="0903B716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76" w:type="pct"/>
            <w:vAlign w:val="bottom"/>
          </w:tcPr>
          <w:p w14:paraId="2434BBCC" w14:textId="233D5953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9A3E16" w:rsidRPr="004E1C2B">
              <w:rPr>
                <w:sz w:val="28"/>
                <w:szCs w:val="28"/>
              </w:rPr>
              <w:t xml:space="preserve">30 </w:t>
            </w:r>
            <w:r w:rsidR="009A3E16" w:rsidRPr="004E1C2B">
              <w:rPr>
                <w:rFonts w:hint="cs"/>
                <w:sz w:val="28"/>
                <w:szCs w:val="28"/>
                <w:cs/>
              </w:rPr>
              <w:t>มิถุนายน</w:t>
            </w:r>
          </w:p>
          <w:p w14:paraId="16153A6F" w14:textId="2938E87F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E1C2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43" w:type="pct"/>
            <w:vAlign w:val="bottom"/>
          </w:tcPr>
          <w:p w14:paraId="476F6614" w14:textId="77777777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E1C2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17ABD81F" w14:textId="27490E58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543" w:type="pct"/>
            <w:vAlign w:val="bottom"/>
          </w:tcPr>
          <w:p w14:paraId="368EE259" w14:textId="77777777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43" w:type="pct"/>
            <w:vAlign w:val="bottom"/>
          </w:tcPr>
          <w:p w14:paraId="228E35F1" w14:textId="77777777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543" w:type="pct"/>
          </w:tcPr>
          <w:p w14:paraId="5487DDDE" w14:textId="77777777" w:rsidR="003941F6" w:rsidRPr="004E1C2B" w:rsidRDefault="003941F6" w:rsidP="00FA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  <w:p w14:paraId="04C23193" w14:textId="7B5782D5" w:rsidR="003941F6" w:rsidRPr="004E1C2B" w:rsidRDefault="003941F6" w:rsidP="00FA1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543" w:type="pct"/>
            <w:vAlign w:val="bottom"/>
          </w:tcPr>
          <w:p w14:paraId="77A69DF5" w14:textId="0DAB8F65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9A3E16" w:rsidRPr="004E1C2B">
              <w:rPr>
                <w:sz w:val="28"/>
                <w:szCs w:val="28"/>
              </w:rPr>
              <w:t xml:space="preserve">30 </w:t>
            </w:r>
            <w:r w:rsidR="009A3E16" w:rsidRPr="004E1C2B">
              <w:rPr>
                <w:rFonts w:hint="cs"/>
                <w:sz w:val="28"/>
                <w:szCs w:val="28"/>
                <w:cs/>
              </w:rPr>
              <w:t>มิถุนายน</w:t>
            </w:r>
          </w:p>
          <w:p w14:paraId="4FAD9808" w14:textId="4E06A9CB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E1C2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941F6" w:rsidRPr="004E1C2B" w14:paraId="0FF775C8" w14:textId="51AE49FD" w:rsidTr="00C57322">
        <w:trPr>
          <w:trHeight w:val="415"/>
          <w:tblHeader/>
        </w:trPr>
        <w:tc>
          <w:tcPr>
            <w:tcW w:w="1133" w:type="pct"/>
          </w:tcPr>
          <w:p w14:paraId="14336AFE" w14:textId="737FDA38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51" w:type="pct"/>
            <w:gridSpan w:val="2"/>
            <w:vAlign w:val="bottom"/>
          </w:tcPr>
          <w:p w14:paraId="299B09FA" w14:textId="60E02BBC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16" w:type="pct"/>
            <w:gridSpan w:val="5"/>
            <w:vAlign w:val="bottom"/>
          </w:tcPr>
          <w:p w14:paraId="26595C02" w14:textId="60A0BEA0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941F6" w:rsidRPr="004E1C2B" w14:paraId="18A8AB81" w14:textId="77777777" w:rsidTr="00C57322">
        <w:trPr>
          <w:trHeight w:val="415"/>
        </w:trPr>
        <w:tc>
          <w:tcPr>
            <w:tcW w:w="1133" w:type="pct"/>
          </w:tcPr>
          <w:p w14:paraId="236E2CD6" w14:textId="77777777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54BAC38A" w14:textId="77777777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BEC6F02" w14:textId="77777777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</w:tcPr>
          <w:p w14:paraId="586B6C74" w14:textId="77777777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</w:tcPr>
          <w:p w14:paraId="2C2C77FB" w14:textId="77777777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</w:tcPr>
          <w:p w14:paraId="4103A9DB" w14:textId="77777777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</w:tcPr>
          <w:p w14:paraId="2EEA2A34" w14:textId="77777777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</w:tcPr>
          <w:p w14:paraId="1894B987" w14:textId="77777777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941F6" w:rsidRPr="004E1C2B" w14:paraId="55D61BA1" w14:textId="77777777" w:rsidTr="00C57322">
        <w:trPr>
          <w:trHeight w:val="415"/>
        </w:trPr>
        <w:tc>
          <w:tcPr>
            <w:tcW w:w="1133" w:type="pct"/>
          </w:tcPr>
          <w:p w14:paraId="19C83F9E" w14:textId="375F0CEE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cs/>
              </w:rPr>
              <w:t>บริษัท บีซีพีอาร์ จำกัด</w:t>
            </w:r>
          </w:p>
        </w:tc>
        <w:tc>
          <w:tcPr>
            <w:tcW w:w="575" w:type="pct"/>
            <w:vAlign w:val="bottom"/>
          </w:tcPr>
          <w:p w14:paraId="323D5C60" w14:textId="482BC2E3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t>0.90</w:t>
            </w:r>
          </w:p>
        </w:tc>
        <w:tc>
          <w:tcPr>
            <w:tcW w:w="576" w:type="pct"/>
            <w:vAlign w:val="bottom"/>
          </w:tcPr>
          <w:p w14:paraId="770DAFC1" w14:textId="54CDA4E5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</w:pPr>
            <w:r w:rsidRPr="004E1C2B">
              <w:t>0.70</w:t>
            </w:r>
          </w:p>
        </w:tc>
        <w:tc>
          <w:tcPr>
            <w:tcW w:w="543" w:type="pct"/>
            <w:vAlign w:val="bottom"/>
          </w:tcPr>
          <w:p w14:paraId="631C79FE" w14:textId="0B4405D0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4E1C2B">
              <w:t>145</w:t>
            </w:r>
          </w:p>
        </w:tc>
        <w:tc>
          <w:tcPr>
            <w:tcW w:w="543" w:type="pct"/>
            <w:vAlign w:val="bottom"/>
          </w:tcPr>
          <w:p w14:paraId="56810147" w14:textId="0CB3D2B7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-</w:t>
            </w:r>
          </w:p>
        </w:tc>
        <w:tc>
          <w:tcPr>
            <w:tcW w:w="543" w:type="pct"/>
            <w:vAlign w:val="bottom"/>
          </w:tcPr>
          <w:p w14:paraId="2E1AF23C" w14:textId="5A89F2A9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(48)</w:t>
            </w:r>
          </w:p>
        </w:tc>
        <w:tc>
          <w:tcPr>
            <w:tcW w:w="543" w:type="pct"/>
            <w:vAlign w:val="bottom"/>
          </w:tcPr>
          <w:p w14:paraId="0D6A964B" w14:textId="69A77BC9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-</w:t>
            </w:r>
          </w:p>
        </w:tc>
        <w:tc>
          <w:tcPr>
            <w:tcW w:w="543" w:type="pct"/>
            <w:vAlign w:val="bottom"/>
          </w:tcPr>
          <w:p w14:paraId="7AF62947" w14:textId="79535369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97</w:t>
            </w:r>
          </w:p>
        </w:tc>
      </w:tr>
      <w:tr w:rsidR="003941F6" w:rsidRPr="004E1C2B" w14:paraId="49BA5525" w14:textId="77777777" w:rsidTr="00C57322">
        <w:trPr>
          <w:trHeight w:val="415"/>
        </w:trPr>
        <w:tc>
          <w:tcPr>
            <w:tcW w:w="1133" w:type="pct"/>
          </w:tcPr>
          <w:p w14:paraId="75DA5463" w14:textId="26AE39C0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cs/>
              </w:rPr>
              <w:t>บริษัท บางจาก รีเทล จำกัด</w:t>
            </w:r>
          </w:p>
        </w:tc>
        <w:tc>
          <w:tcPr>
            <w:tcW w:w="575" w:type="pct"/>
            <w:vAlign w:val="bottom"/>
          </w:tcPr>
          <w:p w14:paraId="53E440D7" w14:textId="2B6E8588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t>0.90</w:t>
            </w:r>
          </w:p>
        </w:tc>
        <w:tc>
          <w:tcPr>
            <w:tcW w:w="576" w:type="pct"/>
            <w:vAlign w:val="bottom"/>
          </w:tcPr>
          <w:p w14:paraId="76986114" w14:textId="4275010A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</w:pPr>
            <w:r w:rsidRPr="004E1C2B">
              <w:t>0.70</w:t>
            </w:r>
          </w:p>
        </w:tc>
        <w:tc>
          <w:tcPr>
            <w:tcW w:w="543" w:type="pct"/>
            <w:vAlign w:val="bottom"/>
          </w:tcPr>
          <w:p w14:paraId="4ED12876" w14:textId="483CC0CA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4E1C2B">
              <w:t>93</w:t>
            </w:r>
          </w:p>
        </w:tc>
        <w:tc>
          <w:tcPr>
            <w:tcW w:w="543" w:type="pct"/>
            <w:vAlign w:val="bottom"/>
          </w:tcPr>
          <w:p w14:paraId="490A1BCC" w14:textId="5944CEE5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-</w:t>
            </w:r>
          </w:p>
        </w:tc>
        <w:tc>
          <w:tcPr>
            <w:tcW w:w="543" w:type="pct"/>
            <w:vAlign w:val="bottom"/>
          </w:tcPr>
          <w:p w14:paraId="23D92E4A" w14:textId="0FF4CE79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(37)</w:t>
            </w:r>
          </w:p>
        </w:tc>
        <w:tc>
          <w:tcPr>
            <w:tcW w:w="543" w:type="pct"/>
            <w:vAlign w:val="bottom"/>
          </w:tcPr>
          <w:p w14:paraId="23056B19" w14:textId="3FC21137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-</w:t>
            </w:r>
          </w:p>
        </w:tc>
        <w:tc>
          <w:tcPr>
            <w:tcW w:w="543" w:type="pct"/>
            <w:vAlign w:val="bottom"/>
          </w:tcPr>
          <w:p w14:paraId="513C0AC4" w14:textId="785B8AE2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56</w:t>
            </w:r>
          </w:p>
        </w:tc>
      </w:tr>
      <w:tr w:rsidR="003941F6" w:rsidRPr="004E1C2B" w14:paraId="799F41FE" w14:textId="77777777" w:rsidTr="00C57322">
        <w:trPr>
          <w:trHeight w:val="415"/>
        </w:trPr>
        <w:tc>
          <w:tcPr>
            <w:tcW w:w="1133" w:type="pct"/>
          </w:tcPr>
          <w:p w14:paraId="3D70D9AD" w14:textId="4EB78307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75" w:type="pct"/>
            <w:vAlign w:val="bottom"/>
          </w:tcPr>
          <w:p w14:paraId="2D5B9E63" w14:textId="07B6D7A7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t>0.90 - 3.15</w:t>
            </w:r>
          </w:p>
        </w:tc>
        <w:tc>
          <w:tcPr>
            <w:tcW w:w="576" w:type="pct"/>
            <w:vAlign w:val="bottom"/>
          </w:tcPr>
          <w:p w14:paraId="2ED7FBF4" w14:textId="04690DCC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</w:pPr>
            <w:r w:rsidRPr="004E1C2B">
              <w:t xml:space="preserve">0.70 </w:t>
            </w:r>
            <w:r w:rsidR="005C73A6" w:rsidRPr="004E1C2B">
              <w:t>-</w:t>
            </w:r>
            <w:r w:rsidRPr="004E1C2B">
              <w:t xml:space="preserve"> 3.40</w:t>
            </w:r>
          </w:p>
        </w:tc>
        <w:tc>
          <w:tcPr>
            <w:tcW w:w="543" w:type="pct"/>
            <w:vAlign w:val="bottom"/>
          </w:tcPr>
          <w:p w14:paraId="2EE99E20" w14:textId="2F42BC9C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4E1C2B">
              <w:t>353</w:t>
            </w:r>
          </w:p>
        </w:tc>
        <w:tc>
          <w:tcPr>
            <w:tcW w:w="543" w:type="pct"/>
            <w:vAlign w:val="bottom"/>
          </w:tcPr>
          <w:p w14:paraId="53640D56" w14:textId="61018760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503</w:t>
            </w:r>
          </w:p>
        </w:tc>
        <w:tc>
          <w:tcPr>
            <w:tcW w:w="543" w:type="pct"/>
            <w:vAlign w:val="bottom"/>
          </w:tcPr>
          <w:p w14:paraId="406082AB" w14:textId="131B45A6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-</w:t>
            </w:r>
          </w:p>
        </w:tc>
        <w:tc>
          <w:tcPr>
            <w:tcW w:w="543" w:type="pct"/>
            <w:vAlign w:val="bottom"/>
          </w:tcPr>
          <w:p w14:paraId="38022D32" w14:textId="435BD8EE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2</w:t>
            </w:r>
            <w:r w:rsidR="007A5360" w:rsidRPr="004E1C2B">
              <w:t>3</w:t>
            </w:r>
          </w:p>
        </w:tc>
        <w:tc>
          <w:tcPr>
            <w:tcW w:w="543" w:type="pct"/>
            <w:vAlign w:val="bottom"/>
          </w:tcPr>
          <w:p w14:paraId="4FDCA11B" w14:textId="79A65F77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8</w:t>
            </w:r>
            <w:r w:rsidR="007A5360" w:rsidRPr="004E1C2B">
              <w:t>79</w:t>
            </w:r>
          </w:p>
        </w:tc>
      </w:tr>
      <w:tr w:rsidR="003941F6" w:rsidRPr="004E1C2B" w14:paraId="7A600D67" w14:textId="77777777" w:rsidTr="00C57322">
        <w:trPr>
          <w:trHeight w:val="415"/>
        </w:trPr>
        <w:tc>
          <w:tcPr>
            <w:tcW w:w="1133" w:type="pct"/>
          </w:tcPr>
          <w:p w14:paraId="074AE2E2" w14:textId="08AF1B75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cs/>
              </w:rPr>
              <w:t>บริษัท บีซีวี เอ็นเนอร์ยี่ จำกัด</w:t>
            </w:r>
          </w:p>
        </w:tc>
        <w:tc>
          <w:tcPr>
            <w:tcW w:w="575" w:type="pct"/>
            <w:vAlign w:val="bottom"/>
          </w:tcPr>
          <w:p w14:paraId="5EEEAD60" w14:textId="308043AA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t>0.90</w:t>
            </w:r>
          </w:p>
        </w:tc>
        <w:tc>
          <w:tcPr>
            <w:tcW w:w="576" w:type="pct"/>
            <w:vAlign w:val="bottom"/>
          </w:tcPr>
          <w:p w14:paraId="057E1B56" w14:textId="1DB5B593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</w:pPr>
            <w:r w:rsidRPr="004E1C2B">
              <w:t>0.70</w:t>
            </w:r>
          </w:p>
        </w:tc>
        <w:tc>
          <w:tcPr>
            <w:tcW w:w="543" w:type="pct"/>
            <w:vAlign w:val="bottom"/>
          </w:tcPr>
          <w:p w14:paraId="51EB7574" w14:textId="77DE51E3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4E1C2B">
              <w:t>67</w:t>
            </w:r>
          </w:p>
        </w:tc>
        <w:tc>
          <w:tcPr>
            <w:tcW w:w="543" w:type="pct"/>
            <w:vAlign w:val="bottom"/>
          </w:tcPr>
          <w:p w14:paraId="5105BA5B" w14:textId="184B9C8B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4</w:t>
            </w:r>
          </w:p>
        </w:tc>
        <w:tc>
          <w:tcPr>
            <w:tcW w:w="543" w:type="pct"/>
            <w:vAlign w:val="bottom"/>
          </w:tcPr>
          <w:p w14:paraId="63CB1F61" w14:textId="27C12C8E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-</w:t>
            </w:r>
          </w:p>
        </w:tc>
        <w:tc>
          <w:tcPr>
            <w:tcW w:w="543" w:type="pct"/>
            <w:vAlign w:val="bottom"/>
          </w:tcPr>
          <w:p w14:paraId="1DC5ACAB" w14:textId="38D715EF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-</w:t>
            </w:r>
          </w:p>
        </w:tc>
        <w:tc>
          <w:tcPr>
            <w:tcW w:w="543" w:type="pct"/>
            <w:vAlign w:val="bottom"/>
          </w:tcPr>
          <w:p w14:paraId="2A7D9389" w14:textId="4945C364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71</w:t>
            </w:r>
          </w:p>
        </w:tc>
      </w:tr>
      <w:tr w:rsidR="003941F6" w:rsidRPr="004E1C2B" w14:paraId="6806F232" w14:textId="77777777" w:rsidTr="00C57322">
        <w:trPr>
          <w:trHeight w:val="415"/>
        </w:trPr>
        <w:tc>
          <w:tcPr>
            <w:tcW w:w="1133" w:type="pct"/>
          </w:tcPr>
          <w:p w14:paraId="20E12F82" w14:textId="43B0ABCC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cs/>
              </w:rPr>
              <w:t>บริษัท กรุงเทพขนส่งเชื้อเพลิงทางท่อและโลจิสติกส์ จำกัด</w:t>
            </w:r>
            <w:r w:rsidRPr="004E1C2B">
              <w:tab/>
            </w:r>
            <w:r w:rsidRPr="004E1C2B">
              <w:tab/>
            </w:r>
          </w:p>
        </w:tc>
        <w:tc>
          <w:tcPr>
            <w:tcW w:w="575" w:type="pct"/>
            <w:vAlign w:val="bottom"/>
          </w:tcPr>
          <w:p w14:paraId="79E8551B" w14:textId="6BBB7F2F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t>0.90</w:t>
            </w:r>
          </w:p>
        </w:tc>
        <w:tc>
          <w:tcPr>
            <w:tcW w:w="576" w:type="pct"/>
            <w:vAlign w:val="bottom"/>
          </w:tcPr>
          <w:p w14:paraId="6115E691" w14:textId="5F03932E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</w:pPr>
            <w:r w:rsidRPr="004E1C2B">
              <w:t>0.70</w:t>
            </w:r>
          </w:p>
        </w:tc>
        <w:tc>
          <w:tcPr>
            <w:tcW w:w="543" w:type="pct"/>
            <w:vAlign w:val="bottom"/>
          </w:tcPr>
          <w:p w14:paraId="203B28F6" w14:textId="26F859D8" w:rsidR="003941F6" w:rsidRPr="004E1C2B" w:rsidRDefault="003941F6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4E1C2B">
              <w:t>350</w:t>
            </w:r>
          </w:p>
        </w:tc>
        <w:tc>
          <w:tcPr>
            <w:tcW w:w="543" w:type="pct"/>
            <w:vAlign w:val="bottom"/>
          </w:tcPr>
          <w:p w14:paraId="189F2881" w14:textId="1465A275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1</w:t>
            </w:r>
          </w:p>
        </w:tc>
        <w:tc>
          <w:tcPr>
            <w:tcW w:w="543" w:type="pct"/>
            <w:vAlign w:val="bottom"/>
          </w:tcPr>
          <w:p w14:paraId="2CE1AD1D" w14:textId="17C37A32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(124)</w:t>
            </w:r>
          </w:p>
        </w:tc>
        <w:tc>
          <w:tcPr>
            <w:tcW w:w="543" w:type="pct"/>
            <w:vAlign w:val="bottom"/>
          </w:tcPr>
          <w:p w14:paraId="4E71FCA8" w14:textId="2E308970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-</w:t>
            </w:r>
          </w:p>
        </w:tc>
        <w:tc>
          <w:tcPr>
            <w:tcW w:w="543" w:type="pct"/>
            <w:vAlign w:val="bottom"/>
          </w:tcPr>
          <w:p w14:paraId="27FB0F2B" w14:textId="66906A98" w:rsidR="003941F6" w:rsidRPr="004E1C2B" w:rsidRDefault="00C57322" w:rsidP="003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227</w:t>
            </w:r>
          </w:p>
        </w:tc>
      </w:tr>
      <w:tr w:rsidR="00304D3A" w:rsidRPr="004E1C2B" w14:paraId="13EDECD4" w14:textId="77777777" w:rsidTr="00C57322">
        <w:trPr>
          <w:trHeight w:val="415"/>
        </w:trPr>
        <w:tc>
          <w:tcPr>
            <w:tcW w:w="1133" w:type="pct"/>
          </w:tcPr>
          <w:p w14:paraId="115E9692" w14:textId="781B552C" w:rsidR="00304D3A" w:rsidRPr="004E1C2B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cs/>
              </w:rPr>
            </w:pPr>
            <w:r w:rsidRPr="004E1C2B">
              <w:rPr>
                <w:cs/>
              </w:rPr>
              <w:t>บริษัท บางจากกรีนเนท จำกัด</w:t>
            </w:r>
          </w:p>
        </w:tc>
        <w:tc>
          <w:tcPr>
            <w:tcW w:w="575" w:type="pct"/>
            <w:vAlign w:val="bottom"/>
          </w:tcPr>
          <w:p w14:paraId="74C32C83" w14:textId="3A075271" w:rsidR="00304D3A" w:rsidRPr="004E1C2B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</w:pPr>
            <w:r w:rsidRPr="004E1C2B">
              <w:t>0.90</w:t>
            </w:r>
          </w:p>
        </w:tc>
        <w:tc>
          <w:tcPr>
            <w:tcW w:w="576" w:type="pct"/>
            <w:vAlign w:val="bottom"/>
          </w:tcPr>
          <w:p w14:paraId="7E8F96BF" w14:textId="27323031" w:rsidR="00304D3A" w:rsidRPr="004E1C2B" w:rsidRDefault="00C57322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</w:pPr>
            <w:r w:rsidRPr="004E1C2B">
              <w:t>0.70</w:t>
            </w:r>
          </w:p>
        </w:tc>
        <w:tc>
          <w:tcPr>
            <w:tcW w:w="543" w:type="pct"/>
            <w:vAlign w:val="bottom"/>
          </w:tcPr>
          <w:p w14:paraId="659712A6" w14:textId="0B2D3967" w:rsidR="00304D3A" w:rsidRPr="004E1C2B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213</w:t>
            </w:r>
          </w:p>
        </w:tc>
        <w:tc>
          <w:tcPr>
            <w:tcW w:w="543" w:type="pct"/>
            <w:vAlign w:val="bottom"/>
          </w:tcPr>
          <w:p w14:paraId="6FB34E7B" w14:textId="62FB3C14" w:rsidR="00304D3A" w:rsidRPr="004E1C2B" w:rsidRDefault="00852C93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3</w:t>
            </w:r>
          </w:p>
        </w:tc>
        <w:tc>
          <w:tcPr>
            <w:tcW w:w="543" w:type="pct"/>
            <w:vAlign w:val="bottom"/>
          </w:tcPr>
          <w:p w14:paraId="4CD6BF44" w14:textId="41FB3E72" w:rsidR="00304D3A" w:rsidRPr="004E1C2B" w:rsidRDefault="00C57322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(20</w:t>
            </w:r>
            <w:r w:rsidR="00852C93" w:rsidRPr="004E1C2B">
              <w:t>9</w:t>
            </w:r>
            <w:r w:rsidRPr="004E1C2B">
              <w:t>)</w:t>
            </w:r>
          </w:p>
        </w:tc>
        <w:tc>
          <w:tcPr>
            <w:tcW w:w="543" w:type="pct"/>
            <w:vAlign w:val="bottom"/>
          </w:tcPr>
          <w:p w14:paraId="657473D6" w14:textId="3CD1BA22" w:rsidR="00304D3A" w:rsidRPr="004E1C2B" w:rsidRDefault="00C57322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-</w:t>
            </w:r>
          </w:p>
        </w:tc>
        <w:tc>
          <w:tcPr>
            <w:tcW w:w="543" w:type="pct"/>
            <w:vAlign w:val="bottom"/>
          </w:tcPr>
          <w:p w14:paraId="3F8CB44E" w14:textId="4D562F32" w:rsidR="00304D3A" w:rsidRPr="004E1C2B" w:rsidRDefault="00C57322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7</w:t>
            </w:r>
          </w:p>
        </w:tc>
      </w:tr>
      <w:tr w:rsidR="00C57322" w:rsidRPr="004E1C2B" w14:paraId="765E969C" w14:textId="77777777" w:rsidTr="00C57322">
        <w:trPr>
          <w:trHeight w:val="415"/>
        </w:trPr>
        <w:tc>
          <w:tcPr>
            <w:tcW w:w="1133" w:type="pct"/>
          </w:tcPr>
          <w:p w14:paraId="695BD05F" w14:textId="53760184" w:rsidR="00C57322" w:rsidRPr="004E1C2B" w:rsidRDefault="00E308B1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</w:pPr>
            <w:r w:rsidRPr="004E1C2B">
              <w:rPr>
                <w:cs/>
              </w:rPr>
              <w:t>บริษัท บีซีวี อินโนเวชั่น จำกัด</w:t>
            </w:r>
          </w:p>
        </w:tc>
        <w:tc>
          <w:tcPr>
            <w:tcW w:w="575" w:type="pct"/>
            <w:vAlign w:val="bottom"/>
          </w:tcPr>
          <w:p w14:paraId="0255C048" w14:textId="1F447788" w:rsidR="00C57322" w:rsidRPr="004E1C2B" w:rsidRDefault="00C57322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</w:pPr>
            <w:r w:rsidRPr="004E1C2B">
              <w:t>-</w:t>
            </w:r>
          </w:p>
        </w:tc>
        <w:tc>
          <w:tcPr>
            <w:tcW w:w="576" w:type="pct"/>
            <w:vAlign w:val="bottom"/>
          </w:tcPr>
          <w:p w14:paraId="2EBE2F9F" w14:textId="5CA1A0BA" w:rsidR="00C57322" w:rsidRPr="004E1C2B" w:rsidRDefault="00C57322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</w:pPr>
            <w:r w:rsidRPr="004E1C2B">
              <w:t>0.70</w:t>
            </w:r>
          </w:p>
        </w:tc>
        <w:tc>
          <w:tcPr>
            <w:tcW w:w="543" w:type="pct"/>
            <w:vAlign w:val="bottom"/>
          </w:tcPr>
          <w:p w14:paraId="5135B9B5" w14:textId="2C922D7E" w:rsidR="00C57322" w:rsidRPr="004E1C2B" w:rsidRDefault="007A5360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-</w:t>
            </w:r>
          </w:p>
        </w:tc>
        <w:tc>
          <w:tcPr>
            <w:tcW w:w="543" w:type="pct"/>
            <w:vAlign w:val="bottom"/>
          </w:tcPr>
          <w:p w14:paraId="15224885" w14:textId="759A7DD4" w:rsidR="00C57322" w:rsidRPr="004E1C2B" w:rsidRDefault="00C57322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6</w:t>
            </w:r>
          </w:p>
        </w:tc>
        <w:tc>
          <w:tcPr>
            <w:tcW w:w="543" w:type="pct"/>
            <w:vAlign w:val="bottom"/>
          </w:tcPr>
          <w:p w14:paraId="5F44E224" w14:textId="42DA120C" w:rsidR="00C57322" w:rsidRPr="004E1C2B" w:rsidRDefault="00C57322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-</w:t>
            </w:r>
          </w:p>
        </w:tc>
        <w:tc>
          <w:tcPr>
            <w:tcW w:w="543" w:type="pct"/>
            <w:vAlign w:val="bottom"/>
          </w:tcPr>
          <w:p w14:paraId="70A47862" w14:textId="0A77558B" w:rsidR="00C57322" w:rsidRPr="004E1C2B" w:rsidRDefault="007A5360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-</w:t>
            </w:r>
          </w:p>
        </w:tc>
        <w:tc>
          <w:tcPr>
            <w:tcW w:w="543" w:type="pct"/>
            <w:vAlign w:val="bottom"/>
          </w:tcPr>
          <w:p w14:paraId="70AB4AB9" w14:textId="69B228D9" w:rsidR="00C57322" w:rsidRPr="004E1C2B" w:rsidRDefault="00C57322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6</w:t>
            </w:r>
          </w:p>
        </w:tc>
      </w:tr>
      <w:tr w:rsidR="00304D3A" w:rsidRPr="004E1C2B" w14:paraId="2F36283F" w14:textId="77777777" w:rsidTr="00C57322">
        <w:trPr>
          <w:trHeight w:val="415"/>
        </w:trPr>
        <w:tc>
          <w:tcPr>
            <w:tcW w:w="1133" w:type="pct"/>
          </w:tcPr>
          <w:p w14:paraId="6CCF9581" w14:textId="23BB98BB" w:rsidR="00304D3A" w:rsidRPr="004E1C2B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cs/>
              </w:rPr>
            </w:pPr>
            <w:r w:rsidRPr="004E1C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vAlign w:val="bottom"/>
          </w:tcPr>
          <w:p w14:paraId="72A76FFE" w14:textId="77777777" w:rsidR="00304D3A" w:rsidRPr="004E1C2B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</w:pPr>
          </w:p>
        </w:tc>
        <w:tc>
          <w:tcPr>
            <w:tcW w:w="576" w:type="pct"/>
            <w:vAlign w:val="bottom"/>
          </w:tcPr>
          <w:p w14:paraId="1C80667A" w14:textId="77777777" w:rsidR="00304D3A" w:rsidRPr="004E1C2B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</w:pPr>
          </w:p>
        </w:tc>
        <w:tc>
          <w:tcPr>
            <w:tcW w:w="543" w:type="pct"/>
            <w:vAlign w:val="bottom"/>
          </w:tcPr>
          <w:p w14:paraId="04E80BE6" w14:textId="6FAA7910" w:rsidR="00304D3A" w:rsidRPr="004E1C2B" w:rsidRDefault="00304D3A" w:rsidP="005A3C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E1C2B">
              <w:rPr>
                <w:b/>
                <w:bCs/>
                <w:sz w:val="28"/>
                <w:szCs w:val="28"/>
              </w:rPr>
              <w:t>1,221</w:t>
            </w:r>
          </w:p>
        </w:tc>
        <w:tc>
          <w:tcPr>
            <w:tcW w:w="543" w:type="pct"/>
            <w:vAlign w:val="bottom"/>
          </w:tcPr>
          <w:p w14:paraId="551D2529" w14:textId="77777777" w:rsidR="00304D3A" w:rsidRPr="004E1C2B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vAlign w:val="bottom"/>
          </w:tcPr>
          <w:p w14:paraId="5A276EFC" w14:textId="77777777" w:rsidR="00304D3A" w:rsidRPr="004E1C2B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vAlign w:val="bottom"/>
          </w:tcPr>
          <w:p w14:paraId="35D99243" w14:textId="77777777" w:rsidR="00304D3A" w:rsidRPr="004E1C2B" w:rsidRDefault="00304D3A" w:rsidP="0030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vAlign w:val="bottom"/>
          </w:tcPr>
          <w:p w14:paraId="76CCF093" w14:textId="06E91BD0" w:rsidR="00304D3A" w:rsidRPr="004E1C2B" w:rsidRDefault="00C57322" w:rsidP="005A3C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E1C2B">
              <w:rPr>
                <w:b/>
                <w:bCs/>
                <w:sz w:val="28"/>
                <w:szCs w:val="28"/>
              </w:rPr>
              <w:t>1,343</w:t>
            </w:r>
          </w:p>
        </w:tc>
      </w:tr>
    </w:tbl>
    <w:p w14:paraId="0351A754" w14:textId="77777777" w:rsidR="00A65222" w:rsidRPr="004E1C2B" w:rsidRDefault="00A65222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4677" w:type="pct"/>
        <w:tblLayout w:type="fixed"/>
        <w:tblLook w:val="04A0" w:firstRow="1" w:lastRow="0" w:firstColumn="1" w:lastColumn="0" w:noHBand="0" w:noVBand="1"/>
      </w:tblPr>
      <w:tblGrid>
        <w:gridCol w:w="3263"/>
        <w:gridCol w:w="1080"/>
        <w:gridCol w:w="1078"/>
        <w:gridCol w:w="1241"/>
        <w:gridCol w:w="1135"/>
        <w:gridCol w:w="1186"/>
      </w:tblGrid>
      <w:tr w:rsidR="00F7179E" w:rsidRPr="004E1C2B" w14:paraId="05CCE076" w14:textId="77777777" w:rsidTr="00F7179E">
        <w:trPr>
          <w:trHeight w:val="415"/>
          <w:tblHeader/>
        </w:trPr>
        <w:tc>
          <w:tcPr>
            <w:tcW w:w="1816" w:type="pct"/>
          </w:tcPr>
          <w:p w14:paraId="50C53F5C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1" w:type="pct"/>
            <w:gridSpan w:val="2"/>
            <w:vAlign w:val="bottom"/>
          </w:tcPr>
          <w:p w14:paraId="3A1C9818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983" w:type="pct"/>
            <w:gridSpan w:val="3"/>
          </w:tcPr>
          <w:p w14:paraId="7603AB3B" w14:textId="4F8365DB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179E" w:rsidRPr="004E1C2B" w14:paraId="2C945BB8" w14:textId="77777777" w:rsidTr="00F7179E">
        <w:trPr>
          <w:trHeight w:val="415"/>
          <w:tblHeader/>
        </w:trPr>
        <w:tc>
          <w:tcPr>
            <w:tcW w:w="1816" w:type="pct"/>
          </w:tcPr>
          <w:p w14:paraId="1FCBC33F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1" w:type="pct"/>
            <w:vAlign w:val="bottom"/>
          </w:tcPr>
          <w:p w14:paraId="670DFA16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E1C2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1E4012A8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00" w:type="pct"/>
            <w:vAlign w:val="bottom"/>
          </w:tcPr>
          <w:p w14:paraId="1B1889C1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E1C2B">
              <w:rPr>
                <w:sz w:val="28"/>
                <w:szCs w:val="28"/>
              </w:rPr>
              <w:t xml:space="preserve">30 </w:t>
            </w:r>
            <w:r w:rsidRPr="004E1C2B">
              <w:rPr>
                <w:rFonts w:hint="cs"/>
                <w:sz w:val="28"/>
                <w:szCs w:val="28"/>
                <w:cs/>
              </w:rPr>
              <w:t>มิถุนายน</w:t>
            </w:r>
          </w:p>
          <w:p w14:paraId="176978F9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E1C2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691" w:type="pct"/>
            <w:vAlign w:val="bottom"/>
          </w:tcPr>
          <w:p w14:paraId="4452A35A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E1C2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315184B2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32" w:type="pct"/>
            <w:vAlign w:val="bottom"/>
          </w:tcPr>
          <w:p w14:paraId="1F5C61B4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0" w:type="pct"/>
            <w:vAlign w:val="bottom"/>
          </w:tcPr>
          <w:p w14:paraId="06C7C1E1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E1C2B">
              <w:rPr>
                <w:sz w:val="28"/>
                <w:szCs w:val="28"/>
              </w:rPr>
              <w:t xml:space="preserve">30 </w:t>
            </w:r>
            <w:r w:rsidRPr="004E1C2B">
              <w:rPr>
                <w:rFonts w:hint="cs"/>
                <w:sz w:val="28"/>
                <w:szCs w:val="28"/>
                <w:cs/>
              </w:rPr>
              <w:t>มิถุนายน</w:t>
            </w:r>
          </w:p>
          <w:p w14:paraId="38659866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E1C2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F7179E" w:rsidRPr="004E1C2B" w14:paraId="460DE7B7" w14:textId="77777777" w:rsidTr="00F7179E">
        <w:trPr>
          <w:trHeight w:val="415"/>
          <w:tblHeader/>
        </w:trPr>
        <w:tc>
          <w:tcPr>
            <w:tcW w:w="1816" w:type="pct"/>
          </w:tcPr>
          <w:p w14:paraId="528F7371" w14:textId="7EAB0973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4E1C2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</w:p>
        </w:tc>
        <w:tc>
          <w:tcPr>
            <w:tcW w:w="1201" w:type="pct"/>
            <w:gridSpan w:val="2"/>
            <w:vAlign w:val="bottom"/>
          </w:tcPr>
          <w:p w14:paraId="644C8878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983" w:type="pct"/>
            <w:gridSpan w:val="3"/>
            <w:vAlign w:val="bottom"/>
          </w:tcPr>
          <w:p w14:paraId="671C5C4D" w14:textId="6AC827B2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7179E" w:rsidRPr="004E1C2B" w14:paraId="5F1418E5" w14:textId="77777777" w:rsidTr="00F7179E">
        <w:trPr>
          <w:trHeight w:val="415"/>
        </w:trPr>
        <w:tc>
          <w:tcPr>
            <w:tcW w:w="1816" w:type="pct"/>
          </w:tcPr>
          <w:p w14:paraId="1E7F26FB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1" w:type="pct"/>
          </w:tcPr>
          <w:p w14:paraId="0F073A50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2354BB59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</w:tcPr>
          <w:p w14:paraId="04A40639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238F77B9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</w:tcPr>
          <w:p w14:paraId="6F244FBE" w14:textId="7777777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7179E" w:rsidRPr="004E1C2B" w14:paraId="06113024" w14:textId="77777777" w:rsidTr="00F7179E">
        <w:trPr>
          <w:trHeight w:val="415"/>
        </w:trPr>
        <w:tc>
          <w:tcPr>
            <w:tcW w:w="1816" w:type="pct"/>
          </w:tcPr>
          <w:p w14:paraId="210BE02F" w14:textId="29A0390D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601" w:type="pct"/>
            <w:vAlign w:val="bottom"/>
          </w:tcPr>
          <w:p w14:paraId="5FA4407E" w14:textId="20F16B65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rFonts w:hint="cs"/>
                <w:cs/>
              </w:rPr>
              <w:t>-</w:t>
            </w:r>
          </w:p>
        </w:tc>
        <w:tc>
          <w:tcPr>
            <w:tcW w:w="600" w:type="pct"/>
            <w:vAlign w:val="bottom"/>
          </w:tcPr>
          <w:p w14:paraId="3B4AFE4F" w14:textId="662D91A3" w:rsidR="00F7179E" w:rsidRPr="004E1C2B" w:rsidRDefault="003960DA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cs/>
              </w:rPr>
            </w:pPr>
            <w:r w:rsidRPr="004E1C2B">
              <w:t>4.5 - 5.5</w:t>
            </w:r>
          </w:p>
        </w:tc>
        <w:tc>
          <w:tcPr>
            <w:tcW w:w="691" w:type="pct"/>
            <w:vAlign w:val="bottom"/>
          </w:tcPr>
          <w:p w14:paraId="470B030D" w14:textId="266B7A57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4E1C2B">
              <w:rPr>
                <w:rFonts w:hint="cs"/>
                <w:cs/>
              </w:rPr>
              <w:t>-</w:t>
            </w:r>
          </w:p>
        </w:tc>
        <w:tc>
          <w:tcPr>
            <w:tcW w:w="632" w:type="pct"/>
            <w:vAlign w:val="bottom"/>
          </w:tcPr>
          <w:p w14:paraId="0C80E836" w14:textId="56F57A6F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5,656</w:t>
            </w:r>
          </w:p>
        </w:tc>
        <w:tc>
          <w:tcPr>
            <w:tcW w:w="660" w:type="pct"/>
            <w:vAlign w:val="bottom"/>
          </w:tcPr>
          <w:p w14:paraId="62A599FB" w14:textId="67EE94C8" w:rsidR="00F7179E" w:rsidRPr="004E1C2B" w:rsidRDefault="00F7179E" w:rsidP="0021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</w:pPr>
            <w:r w:rsidRPr="004E1C2B">
              <w:t>5,656</w:t>
            </w:r>
          </w:p>
        </w:tc>
      </w:tr>
    </w:tbl>
    <w:p w14:paraId="3E2272B8" w14:textId="523340DA" w:rsidR="00557AA8" w:rsidRPr="004E1C2B" w:rsidRDefault="00557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</w:p>
    <w:p w14:paraId="134BC530" w14:textId="77777777" w:rsidR="00557AA8" w:rsidRPr="004E1C2B" w:rsidRDefault="00557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  <w:r w:rsidRPr="004E1C2B"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14:paraId="74EF51E1" w14:textId="362BBE05" w:rsidR="00313EA6" w:rsidRPr="004E1C2B" w:rsidRDefault="00313EA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  <w:r w:rsidR="00016197" w:rsidRPr="004E1C2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และลูกหนี้หมุนเวียนอื่น</w:t>
      </w:r>
    </w:p>
    <w:p w14:paraId="1DFAB691" w14:textId="77777777" w:rsidR="00A010DE" w:rsidRPr="004E1C2B" w:rsidRDefault="00A010DE" w:rsidP="00436551">
      <w:pPr>
        <w:ind w:left="567"/>
        <w:jc w:val="thaiDistribute"/>
        <w:rPr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122"/>
        <w:gridCol w:w="1116"/>
        <w:gridCol w:w="1238"/>
        <w:gridCol w:w="1238"/>
        <w:gridCol w:w="1238"/>
      </w:tblGrid>
      <w:tr w:rsidR="00A010DE" w:rsidRPr="004E1C2B" w14:paraId="0B1C900D" w14:textId="77777777" w:rsidTr="00BC4B88">
        <w:trPr>
          <w:cantSplit/>
        </w:trPr>
        <w:tc>
          <w:tcPr>
            <w:tcW w:w="4228" w:type="dxa"/>
            <w:vAlign w:val="bottom"/>
          </w:tcPr>
          <w:p w14:paraId="363AA999" w14:textId="77777777" w:rsidR="00A010DE" w:rsidRPr="004E1C2B" w:rsidRDefault="00A010DE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6" w:type="dxa"/>
            <w:gridSpan w:val="3"/>
          </w:tcPr>
          <w:p w14:paraId="03893305" w14:textId="77777777" w:rsidR="00A010DE" w:rsidRPr="004E1C2B" w:rsidRDefault="00A010DE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4176F187" w14:textId="77777777" w:rsidR="00A010DE" w:rsidRPr="004E1C2B" w:rsidRDefault="00A010DE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7ACB" w:rsidRPr="004E1C2B" w14:paraId="6801F665" w14:textId="77777777" w:rsidTr="00C57ACB">
        <w:trPr>
          <w:cantSplit/>
        </w:trPr>
        <w:tc>
          <w:tcPr>
            <w:tcW w:w="4228" w:type="dxa"/>
            <w:vAlign w:val="bottom"/>
          </w:tcPr>
          <w:p w14:paraId="606013FF" w14:textId="77777777" w:rsidR="00C57ACB" w:rsidRPr="004E1C2B" w:rsidRDefault="00C57ACB" w:rsidP="00C57AC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60EC0A95" w14:textId="1C09B3CE" w:rsidR="00C57ACB" w:rsidRPr="004E1C2B" w:rsidRDefault="009A3E16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5A5ED403" w14:textId="3CA2BFF7" w:rsidR="00C57ACB" w:rsidRPr="004E1C2B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8" w:type="dxa"/>
            <w:vAlign w:val="bottom"/>
          </w:tcPr>
          <w:p w14:paraId="02F867C9" w14:textId="2F0399B4" w:rsidR="00C57ACB" w:rsidRPr="004E1C2B" w:rsidRDefault="009A3E16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0EB244B1" w14:textId="141A8E61" w:rsidR="00C57ACB" w:rsidRPr="004E1C2B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7ACB" w:rsidRPr="004E1C2B" w14:paraId="4A45D28E" w14:textId="77777777" w:rsidTr="00C57ACB">
        <w:trPr>
          <w:cantSplit/>
        </w:trPr>
        <w:tc>
          <w:tcPr>
            <w:tcW w:w="4228" w:type="dxa"/>
            <w:vAlign w:val="bottom"/>
          </w:tcPr>
          <w:p w14:paraId="61CF0B8D" w14:textId="430A0B68" w:rsidR="00C57ACB" w:rsidRPr="004E1C2B" w:rsidRDefault="00C57ACB" w:rsidP="00C57AC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EFB0F57" w14:textId="6B580736" w:rsidR="00C57ACB" w:rsidRPr="004E1C2B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402" w:rsidRPr="004E1C2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38" w:type="dxa"/>
            <w:vAlign w:val="bottom"/>
          </w:tcPr>
          <w:p w14:paraId="608864C1" w14:textId="10463286" w:rsidR="00C57ACB" w:rsidRPr="004E1C2B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402" w:rsidRPr="004E1C2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8" w:type="dxa"/>
            <w:vAlign w:val="bottom"/>
          </w:tcPr>
          <w:p w14:paraId="6B8E2C62" w14:textId="3CDACCE2" w:rsidR="00C57ACB" w:rsidRPr="004E1C2B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402" w:rsidRPr="004E1C2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38" w:type="dxa"/>
            <w:vAlign w:val="bottom"/>
          </w:tcPr>
          <w:p w14:paraId="48499780" w14:textId="6E4C5B22" w:rsidR="00C57ACB" w:rsidRPr="004E1C2B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3402" w:rsidRPr="004E1C2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F2E5C" w:rsidRPr="004E1C2B" w14:paraId="751576F4" w14:textId="77777777" w:rsidTr="00BC4B88">
        <w:trPr>
          <w:cantSplit/>
        </w:trPr>
        <w:tc>
          <w:tcPr>
            <w:tcW w:w="4228" w:type="dxa"/>
            <w:vAlign w:val="bottom"/>
            <w:hideMark/>
          </w:tcPr>
          <w:p w14:paraId="73AB6F3E" w14:textId="77777777" w:rsidR="00AF2E5C" w:rsidRPr="004E1C2B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2" w:type="dxa"/>
            <w:gridSpan w:val="5"/>
            <w:vAlign w:val="bottom"/>
          </w:tcPr>
          <w:p w14:paraId="12D79FAD" w14:textId="77777777" w:rsidR="00AF2E5C" w:rsidRPr="004E1C2B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70F10" w:rsidRPr="004E1C2B" w14:paraId="30FBB3C4" w14:textId="77777777" w:rsidTr="00F45DDE">
        <w:trPr>
          <w:cantSplit/>
        </w:trPr>
        <w:tc>
          <w:tcPr>
            <w:tcW w:w="4228" w:type="dxa"/>
            <w:hideMark/>
          </w:tcPr>
          <w:p w14:paraId="538156F1" w14:textId="77777777" w:rsidR="00F70F10" w:rsidRPr="004E1C2B" w:rsidRDefault="00F70F10" w:rsidP="00F70F10">
            <w:pPr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38" w:type="dxa"/>
            <w:gridSpan w:val="2"/>
          </w:tcPr>
          <w:p w14:paraId="23F12F66" w14:textId="4AF9C5FB" w:rsidR="00F70F10" w:rsidRPr="004E1C2B" w:rsidRDefault="00107071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24,8</w:t>
            </w:r>
            <w:r w:rsidR="00FB63AB" w:rsidRPr="004E1C2B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238" w:type="dxa"/>
          </w:tcPr>
          <w:p w14:paraId="76B41958" w14:textId="2E042984" w:rsidR="00F70F10" w:rsidRPr="004E1C2B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16,950</w:t>
            </w:r>
          </w:p>
        </w:tc>
        <w:tc>
          <w:tcPr>
            <w:tcW w:w="1238" w:type="dxa"/>
          </w:tcPr>
          <w:p w14:paraId="763D3522" w14:textId="21CF88D3" w:rsidR="00F70F10" w:rsidRPr="004E1C2B" w:rsidRDefault="007A536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14,87</w:t>
            </w:r>
            <w:r w:rsidR="008261DC" w:rsidRPr="004E1C2B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1238" w:type="dxa"/>
            <w:vAlign w:val="bottom"/>
          </w:tcPr>
          <w:p w14:paraId="252C5669" w14:textId="5BE50D56" w:rsidR="00F70F10" w:rsidRPr="004E1C2B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10,564</w:t>
            </w:r>
          </w:p>
        </w:tc>
      </w:tr>
      <w:tr w:rsidR="00F70F10" w:rsidRPr="004E1C2B" w14:paraId="45B8B970" w14:textId="77777777" w:rsidTr="00F45DDE">
        <w:trPr>
          <w:cantSplit/>
        </w:trPr>
        <w:tc>
          <w:tcPr>
            <w:tcW w:w="4228" w:type="dxa"/>
            <w:hideMark/>
          </w:tcPr>
          <w:p w14:paraId="432C33D4" w14:textId="77777777" w:rsidR="00F70F10" w:rsidRPr="004E1C2B" w:rsidRDefault="00F70F10" w:rsidP="00F70F10">
            <w:pPr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38" w:type="dxa"/>
            <w:gridSpan w:val="2"/>
          </w:tcPr>
          <w:p w14:paraId="11CD2CC0" w14:textId="77777777" w:rsidR="00F70F10" w:rsidRPr="004E1C2B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073A8856" w14:textId="77777777" w:rsidR="00F70F10" w:rsidRPr="004E1C2B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6B8D02C3" w14:textId="77777777" w:rsidR="00F70F10" w:rsidRPr="004E1C2B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vAlign w:val="bottom"/>
          </w:tcPr>
          <w:p w14:paraId="1BAFE389" w14:textId="77777777" w:rsidR="00F70F10" w:rsidRPr="004E1C2B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F70F10" w:rsidRPr="004E1C2B" w14:paraId="05A52787" w14:textId="77777777" w:rsidTr="00F45DDE">
        <w:trPr>
          <w:cantSplit/>
        </w:trPr>
        <w:tc>
          <w:tcPr>
            <w:tcW w:w="4228" w:type="dxa"/>
            <w:hideMark/>
          </w:tcPr>
          <w:p w14:paraId="5AAEE024" w14:textId="77777777" w:rsidR="00F70F10" w:rsidRPr="004E1C2B" w:rsidRDefault="00F70F10" w:rsidP="00F70F10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Pr="004E1C2B">
              <w:rPr>
                <w:rFonts w:asciiTheme="majorBidi" w:hAnsiTheme="majorBidi" w:cstheme="majorBidi"/>
              </w:rPr>
              <w:t>3</w:t>
            </w:r>
            <w:r w:rsidRPr="004E1C2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01D9B8D9" w14:textId="384139E4" w:rsidR="00F70F10" w:rsidRPr="004E1C2B" w:rsidRDefault="00107071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1,216</w:t>
            </w:r>
          </w:p>
        </w:tc>
        <w:tc>
          <w:tcPr>
            <w:tcW w:w="1238" w:type="dxa"/>
          </w:tcPr>
          <w:p w14:paraId="1895024D" w14:textId="14A95722" w:rsidR="00F70F10" w:rsidRPr="004E1C2B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320</w:t>
            </w:r>
          </w:p>
        </w:tc>
        <w:tc>
          <w:tcPr>
            <w:tcW w:w="1238" w:type="dxa"/>
          </w:tcPr>
          <w:p w14:paraId="2785F08F" w14:textId="4B0D2603" w:rsidR="00F70F10" w:rsidRPr="004E1C2B" w:rsidRDefault="007A536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40</w:t>
            </w:r>
            <w:r w:rsidR="008261DC" w:rsidRPr="004E1C2B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238" w:type="dxa"/>
            <w:vAlign w:val="bottom"/>
          </w:tcPr>
          <w:p w14:paraId="586A6B59" w14:textId="3D5A4D99" w:rsidR="00F70F10" w:rsidRPr="004E1C2B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215</w:t>
            </w:r>
          </w:p>
        </w:tc>
      </w:tr>
      <w:tr w:rsidR="00F70F10" w:rsidRPr="004E1C2B" w14:paraId="087935BF" w14:textId="77777777" w:rsidTr="00F45DDE">
        <w:trPr>
          <w:cantSplit/>
        </w:trPr>
        <w:tc>
          <w:tcPr>
            <w:tcW w:w="4228" w:type="dxa"/>
            <w:hideMark/>
          </w:tcPr>
          <w:p w14:paraId="2BEA12A0" w14:textId="1D3AD9B7" w:rsidR="00F70F10" w:rsidRPr="004E1C2B" w:rsidRDefault="00F70F10" w:rsidP="00F70F10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  <w:cs/>
              </w:rPr>
              <w:t xml:space="preserve">   </w:t>
            </w:r>
            <w:r w:rsidRPr="004E1C2B">
              <w:rPr>
                <w:rFonts w:asciiTheme="majorBidi" w:hAnsiTheme="majorBidi" w:cstheme="majorBidi"/>
              </w:rPr>
              <w:t>3</w:t>
            </w:r>
            <w:r w:rsidRPr="004E1C2B">
              <w:rPr>
                <w:rFonts w:asciiTheme="majorBidi" w:hAnsiTheme="majorBidi" w:cstheme="majorBidi"/>
                <w:cs/>
              </w:rPr>
              <w:t xml:space="preserve"> </w:t>
            </w:r>
            <w:r w:rsidRPr="004E1C2B">
              <w:rPr>
                <w:rFonts w:asciiTheme="majorBidi" w:hAnsiTheme="majorBidi" w:cstheme="majorBidi"/>
              </w:rPr>
              <w:t>-</w:t>
            </w:r>
            <w:r w:rsidRPr="004E1C2B">
              <w:rPr>
                <w:rFonts w:asciiTheme="majorBidi" w:hAnsiTheme="majorBidi" w:cstheme="majorBidi"/>
                <w:cs/>
              </w:rPr>
              <w:t xml:space="preserve"> </w:t>
            </w:r>
            <w:r w:rsidRPr="004E1C2B">
              <w:rPr>
                <w:rFonts w:asciiTheme="majorBidi" w:hAnsiTheme="majorBidi" w:cstheme="majorBidi"/>
              </w:rPr>
              <w:t>6</w:t>
            </w:r>
            <w:r w:rsidRPr="004E1C2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4DD960E3" w14:textId="140C8117" w:rsidR="00F70F10" w:rsidRPr="004E1C2B" w:rsidRDefault="00107071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5</w:t>
            </w:r>
            <w:r w:rsidR="00FB63AB" w:rsidRPr="004E1C2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38" w:type="dxa"/>
          </w:tcPr>
          <w:p w14:paraId="2766B95C" w14:textId="3DAA9108" w:rsidR="00F70F10" w:rsidRPr="004E1C2B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22</w:t>
            </w:r>
          </w:p>
        </w:tc>
        <w:tc>
          <w:tcPr>
            <w:tcW w:w="1238" w:type="dxa"/>
          </w:tcPr>
          <w:p w14:paraId="2AE1D08B" w14:textId="7E84F3F4" w:rsidR="00F70F10" w:rsidRPr="004E1C2B" w:rsidRDefault="007A536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238" w:type="dxa"/>
            <w:vAlign w:val="bottom"/>
          </w:tcPr>
          <w:p w14:paraId="340A4155" w14:textId="10770022" w:rsidR="00F70F10" w:rsidRPr="004E1C2B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9</w:t>
            </w:r>
          </w:p>
        </w:tc>
      </w:tr>
      <w:tr w:rsidR="00F70F10" w:rsidRPr="004E1C2B" w14:paraId="7376D962" w14:textId="77777777" w:rsidTr="00F45DDE">
        <w:trPr>
          <w:cantSplit/>
        </w:trPr>
        <w:tc>
          <w:tcPr>
            <w:tcW w:w="4228" w:type="dxa"/>
            <w:hideMark/>
          </w:tcPr>
          <w:p w14:paraId="2D0F8806" w14:textId="77777777" w:rsidR="00F70F10" w:rsidRPr="004E1C2B" w:rsidRDefault="00F70F10" w:rsidP="00F70F10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  <w:cs/>
              </w:rPr>
              <w:t xml:space="preserve">   </w:t>
            </w:r>
            <w:r w:rsidRPr="004E1C2B">
              <w:rPr>
                <w:rFonts w:asciiTheme="majorBidi" w:hAnsiTheme="majorBidi" w:cstheme="majorBidi"/>
              </w:rPr>
              <w:t>6</w:t>
            </w:r>
            <w:r w:rsidRPr="004E1C2B">
              <w:rPr>
                <w:rFonts w:asciiTheme="majorBidi" w:hAnsiTheme="majorBidi" w:cstheme="majorBidi"/>
                <w:cs/>
              </w:rPr>
              <w:t xml:space="preserve"> - </w:t>
            </w:r>
            <w:r w:rsidRPr="004E1C2B">
              <w:rPr>
                <w:rFonts w:asciiTheme="majorBidi" w:hAnsiTheme="majorBidi" w:cstheme="majorBidi"/>
              </w:rPr>
              <w:t>12</w:t>
            </w:r>
            <w:r w:rsidRPr="004E1C2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47E22B64" w14:textId="3A7E39E8" w:rsidR="00F70F10" w:rsidRPr="004E1C2B" w:rsidRDefault="00107071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238" w:type="dxa"/>
          </w:tcPr>
          <w:p w14:paraId="4AA773AB" w14:textId="0A107C91" w:rsidR="00F70F10" w:rsidRPr="004E1C2B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30</w:t>
            </w:r>
          </w:p>
        </w:tc>
        <w:tc>
          <w:tcPr>
            <w:tcW w:w="1238" w:type="dxa"/>
          </w:tcPr>
          <w:p w14:paraId="150D46E2" w14:textId="1F616D5C" w:rsidR="00F70F10" w:rsidRPr="004E1C2B" w:rsidRDefault="007A536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238" w:type="dxa"/>
            <w:vAlign w:val="bottom"/>
          </w:tcPr>
          <w:p w14:paraId="396504D3" w14:textId="5F2E3EED" w:rsidR="00F70F10" w:rsidRPr="004E1C2B" w:rsidRDefault="00F70F10" w:rsidP="00F7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9</w:t>
            </w:r>
          </w:p>
        </w:tc>
      </w:tr>
      <w:tr w:rsidR="00F70F10" w:rsidRPr="004E1C2B" w14:paraId="4501F088" w14:textId="77777777" w:rsidTr="00F45DDE">
        <w:trPr>
          <w:cantSplit/>
        </w:trPr>
        <w:tc>
          <w:tcPr>
            <w:tcW w:w="4228" w:type="dxa"/>
            <w:hideMark/>
          </w:tcPr>
          <w:p w14:paraId="317E706D" w14:textId="77777777" w:rsidR="00F70F10" w:rsidRPr="004E1C2B" w:rsidRDefault="00F70F10" w:rsidP="00F70F10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  <w:cs/>
              </w:rPr>
              <w:t xml:space="preserve"> มากกว่า </w:t>
            </w:r>
            <w:r w:rsidRPr="004E1C2B">
              <w:rPr>
                <w:rFonts w:asciiTheme="majorBidi" w:hAnsiTheme="majorBidi" w:cstheme="majorBidi"/>
              </w:rPr>
              <w:t>12</w:t>
            </w:r>
            <w:r w:rsidRPr="004E1C2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5AABC7C2" w14:textId="1C02F109" w:rsidR="00F70F10" w:rsidRPr="004E1C2B" w:rsidRDefault="00107071" w:rsidP="00F70F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0B1B463B" w14:textId="278E910D" w:rsidR="00F70F10" w:rsidRPr="004E1C2B" w:rsidRDefault="00F70F10" w:rsidP="00F70F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231</w:t>
            </w:r>
          </w:p>
        </w:tc>
        <w:tc>
          <w:tcPr>
            <w:tcW w:w="1238" w:type="dxa"/>
          </w:tcPr>
          <w:p w14:paraId="3061F65D" w14:textId="4938E72E" w:rsidR="00F70F10" w:rsidRPr="004E1C2B" w:rsidRDefault="007A5360" w:rsidP="00F70F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93518B7" w14:textId="4B1DFA6D" w:rsidR="00F70F10" w:rsidRPr="004E1C2B" w:rsidRDefault="00F70F10" w:rsidP="00F70F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35</w:t>
            </w:r>
          </w:p>
        </w:tc>
      </w:tr>
      <w:tr w:rsidR="00EC3A14" w:rsidRPr="004E1C2B" w14:paraId="0CA3B20A" w14:textId="77777777" w:rsidTr="00BC4B88">
        <w:trPr>
          <w:cantSplit/>
        </w:trPr>
        <w:tc>
          <w:tcPr>
            <w:tcW w:w="4228" w:type="dxa"/>
            <w:hideMark/>
          </w:tcPr>
          <w:p w14:paraId="76757941" w14:textId="77777777" w:rsidR="00EC3A14" w:rsidRPr="004E1C2B" w:rsidRDefault="00EC3A14" w:rsidP="00EC3A14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8" w:type="dxa"/>
            <w:gridSpan w:val="2"/>
          </w:tcPr>
          <w:p w14:paraId="13B9A961" w14:textId="06246D1C" w:rsidR="00EC3A14" w:rsidRPr="004E1C2B" w:rsidRDefault="00EC3A14" w:rsidP="00EC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>26</w:t>
            </w:r>
            <w:r w:rsidRPr="004E1C2B">
              <w:rPr>
                <w:rFonts w:asciiTheme="majorBidi" w:hAnsiTheme="majorBidi" w:cstheme="majorBidi"/>
                <w:b/>
                <w:bCs/>
              </w:rPr>
              <w:t>,3</w:t>
            </w: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>82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54A39DF7" w14:textId="5EBF2AFE" w:rsidR="00EC3A14" w:rsidRPr="004E1C2B" w:rsidRDefault="00EC3A14" w:rsidP="00EC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b/>
                <w:bCs/>
              </w:rPr>
              <w:t>17,553</w:t>
            </w:r>
          </w:p>
        </w:tc>
        <w:tc>
          <w:tcPr>
            <w:tcW w:w="1238" w:type="dxa"/>
          </w:tcPr>
          <w:p w14:paraId="23F0019F" w14:textId="49CCB0DB" w:rsidR="00EC3A14" w:rsidRPr="004E1C2B" w:rsidRDefault="00EC3A14" w:rsidP="00EC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15,33</w:t>
            </w:r>
            <w:r w:rsidR="008261DC" w:rsidRPr="004E1C2B">
              <w:rPr>
                <w:rFonts w:asciiTheme="majorBidi" w:hAnsiTheme="majorBidi" w:cstheme="majorBidi" w:hint="cs"/>
                <w:b/>
                <w:bCs/>
                <w:cs/>
              </w:rPr>
              <w:t>4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97AF206" w14:textId="2C406E2E" w:rsidR="00EC3A14" w:rsidRPr="004E1C2B" w:rsidRDefault="00EC3A14" w:rsidP="00EC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b/>
                <w:bCs/>
              </w:rPr>
              <w:t>10,832</w:t>
            </w:r>
          </w:p>
        </w:tc>
      </w:tr>
      <w:tr w:rsidR="00EC3A14" w:rsidRPr="004E1C2B" w14:paraId="24380343" w14:textId="77777777" w:rsidTr="002F6B29">
        <w:trPr>
          <w:cantSplit/>
          <w:trHeight w:val="71"/>
        </w:trPr>
        <w:tc>
          <w:tcPr>
            <w:tcW w:w="4228" w:type="dxa"/>
            <w:vAlign w:val="bottom"/>
            <w:hideMark/>
          </w:tcPr>
          <w:p w14:paraId="7EF1E5A6" w14:textId="77777777" w:rsidR="00EC3A14" w:rsidRPr="004E1C2B" w:rsidRDefault="00EC3A14" w:rsidP="00EC3A14">
            <w:pPr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4E1C2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gridSpan w:val="2"/>
            <w:vAlign w:val="bottom"/>
          </w:tcPr>
          <w:p w14:paraId="2103FE1A" w14:textId="2E325FE6" w:rsidR="00EC3A14" w:rsidRPr="004E1C2B" w:rsidRDefault="00EC3A14" w:rsidP="00EC3A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(</w:t>
            </w:r>
            <w:r w:rsidRPr="004E1C2B">
              <w:rPr>
                <w:rFonts w:asciiTheme="majorBidi" w:hAnsiTheme="majorBidi" w:cstheme="majorBidi" w:hint="cs"/>
                <w:cs/>
              </w:rPr>
              <w:t>175</w:t>
            </w:r>
            <w:r w:rsidRPr="004E1C2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3137FB65" w14:textId="67E1C0A5" w:rsidR="00EC3A14" w:rsidRPr="004E1C2B" w:rsidRDefault="00EC3A14" w:rsidP="00EC3A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(161)</w:t>
            </w:r>
          </w:p>
        </w:tc>
        <w:tc>
          <w:tcPr>
            <w:tcW w:w="1238" w:type="dxa"/>
            <w:vAlign w:val="bottom"/>
          </w:tcPr>
          <w:p w14:paraId="4BB42443" w14:textId="234A3E2D" w:rsidR="00EC3A14" w:rsidRPr="004E1C2B" w:rsidRDefault="00EC3A14" w:rsidP="00EC3A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(27)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58DFFE9F" w14:textId="1ECE7B35" w:rsidR="00EC3A14" w:rsidRPr="004E1C2B" w:rsidRDefault="00EC3A14" w:rsidP="00EC3A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(33)</w:t>
            </w:r>
          </w:p>
        </w:tc>
      </w:tr>
      <w:tr w:rsidR="00EC3A14" w:rsidRPr="004E1C2B" w14:paraId="15B2BA1E" w14:textId="77777777" w:rsidTr="00BC0CFD">
        <w:trPr>
          <w:cantSplit/>
          <w:trHeight w:val="71"/>
        </w:trPr>
        <w:tc>
          <w:tcPr>
            <w:tcW w:w="4228" w:type="dxa"/>
          </w:tcPr>
          <w:p w14:paraId="29DB10C9" w14:textId="69B3213F" w:rsidR="00EC3A14" w:rsidRPr="004E1C2B" w:rsidRDefault="00EC3A14" w:rsidP="00EC3A14">
            <w:pPr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 xml:space="preserve">รวมลูกหนี้การค้า - </w:t>
            </w:r>
            <w:r w:rsidRPr="004E1C2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38" w:type="dxa"/>
            <w:gridSpan w:val="2"/>
            <w:vAlign w:val="bottom"/>
          </w:tcPr>
          <w:p w14:paraId="541FCB41" w14:textId="01A46323" w:rsidR="00EC3A14" w:rsidRPr="004E1C2B" w:rsidRDefault="00EC3A14" w:rsidP="00EC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>26</w:t>
            </w:r>
            <w:r w:rsidRPr="004E1C2B">
              <w:rPr>
                <w:rFonts w:asciiTheme="majorBidi" w:hAnsiTheme="majorBidi" w:cstheme="majorBidi"/>
                <w:b/>
                <w:bCs/>
              </w:rPr>
              <w:t>,</w:t>
            </w: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>207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2C56D74" w14:textId="560BF1BA" w:rsidR="00EC3A14" w:rsidRPr="004E1C2B" w:rsidRDefault="00EC3A14" w:rsidP="00EC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4E1C2B">
              <w:rPr>
                <w:b/>
                <w:bCs/>
              </w:rPr>
              <w:t>17,392</w:t>
            </w:r>
          </w:p>
        </w:tc>
        <w:tc>
          <w:tcPr>
            <w:tcW w:w="1238" w:type="dxa"/>
            <w:vAlign w:val="bottom"/>
          </w:tcPr>
          <w:p w14:paraId="4B04EA1C" w14:textId="4BCB7450" w:rsidR="00EC3A14" w:rsidRPr="004E1C2B" w:rsidRDefault="00EC3A14" w:rsidP="00EC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15,30</w:t>
            </w:r>
            <w:r w:rsidR="008261DC" w:rsidRPr="004E1C2B">
              <w:rPr>
                <w:rFonts w:asciiTheme="majorBidi" w:hAnsiTheme="majorBidi" w:cstheme="majorBidi" w:hint="cs"/>
                <w:b/>
                <w:bCs/>
                <w:cs/>
              </w:rPr>
              <w:t>7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16960E63" w14:textId="7802174A" w:rsidR="00EC3A14" w:rsidRPr="004E1C2B" w:rsidRDefault="00EC3A14" w:rsidP="00EC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4E1C2B">
              <w:rPr>
                <w:b/>
                <w:bCs/>
              </w:rPr>
              <w:t>10,799</w:t>
            </w:r>
          </w:p>
        </w:tc>
      </w:tr>
      <w:tr w:rsidR="00EC3A14" w:rsidRPr="004E1C2B" w14:paraId="574D904C" w14:textId="77777777" w:rsidTr="00BC0CFD">
        <w:trPr>
          <w:cantSplit/>
          <w:trHeight w:val="71"/>
        </w:trPr>
        <w:tc>
          <w:tcPr>
            <w:tcW w:w="4228" w:type="dxa"/>
          </w:tcPr>
          <w:p w14:paraId="38024BF5" w14:textId="180F5657" w:rsidR="00EC3A14" w:rsidRPr="004E1C2B" w:rsidRDefault="00EC3A14" w:rsidP="00EC3A14">
            <w:pPr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>ลูกหนี้หมุนเวียนอื่น - สุทธิ</w:t>
            </w:r>
          </w:p>
        </w:tc>
        <w:tc>
          <w:tcPr>
            <w:tcW w:w="1238" w:type="dxa"/>
            <w:gridSpan w:val="2"/>
            <w:vAlign w:val="bottom"/>
          </w:tcPr>
          <w:p w14:paraId="4B28C7FA" w14:textId="666D81B2" w:rsidR="00EC3A14" w:rsidRPr="004E1C2B" w:rsidRDefault="00EC3A14" w:rsidP="00EC3A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>15</w:t>
            </w:r>
            <w:r w:rsidRPr="004E1C2B">
              <w:rPr>
                <w:rFonts w:asciiTheme="majorBidi" w:hAnsiTheme="majorBidi" w:cstheme="majorBidi"/>
                <w:b/>
                <w:bCs/>
              </w:rPr>
              <w:t>,</w:t>
            </w: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>159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768C90B8" w14:textId="2D0E1084" w:rsidR="00EC3A14" w:rsidRPr="004E1C2B" w:rsidRDefault="00EC3A14" w:rsidP="00EC3A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4E1C2B">
              <w:rPr>
                <w:b/>
                <w:bCs/>
              </w:rPr>
              <w:t>12,236</w:t>
            </w:r>
          </w:p>
        </w:tc>
        <w:tc>
          <w:tcPr>
            <w:tcW w:w="1238" w:type="dxa"/>
            <w:vAlign w:val="bottom"/>
          </w:tcPr>
          <w:p w14:paraId="0998C6F4" w14:textId="35F2B01A" w:rsidR="00EC3A14" w:rsidRPr="004E1C2B" w:rsidRDefault="00EC3A14" w:rsidP="00EC3A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4,68</w:t>
            </w:r>
            <w:r w:rsidR="008261DC" w:rsidRPr="004E1C2B">
              <w:rPr>
                <w:rFonts w:asciiTheme="majorBidi" w:hAnsiTheme="majorBidi" w:cstheme="majorBidi" w:hint="cs"/>
                <w:b/>
                <w:bCs/>
                <w:cs/>
              </w:rPr>
              <w:t>8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45152587" w14:textId="78F8DB13" w:rsidR="00EC3A14" w:rsidRPr="004E1C2B" w:rsidRDefault="00EC3A14" w:rsidP="00EC3A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4E1C2B">
              <w:rPr>
                <w:b/>
                <w:bCs/>
              </w:rPr>
              <w:t>3,183</w:t>
            </w:r>
          </w:p>
        </w:tc>
      </w:tr>
      <w:tr w:rsidR="00EC3A14" w:rsidRPr="004E1C2B" w14:paraId="6E29D290" w14:textId="77777777" w:rsidTr="00BC4B88">
        <w:trPr>
          <w:cantSplit/>
        </w:trPr>
        <w:tc>
          <w:tcPr>
            <w:tcW w:w="4228" w:type="dxa"/>
            <w:hideMark/>
          </w:tcPr>
          <w:p w14:paraId="13E1F197" w14:textId="2730D898" w:rsidR="00EC3A14" w:rsidRPr="004E1C2B" w:rsidRDefault="00EC3A14" w:rsidP="00EC3A14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>รวมลูกหนี้การค้าและลูกหนี้หมุนเวียนอื่น</w:t>
            </w:r>
            <w:r w:rsidRPr="004E1C2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>- สุทธิ</w:t>
            </w:r>
          </w:p>
        </w:tc>
        <w:tc>
          <w:tcPr>
            <w:tcW w:w="1238" w:type="dxa"/>
            <w:gridSpan w:val="2"/>
          </w:tcPr>
          <w:p w14:paraId="5DFDF5EF" w14:textId="2BCF6766" w:rsidR="00EC3A14" w:rsidRPr="004E1C2B" w:rsidRDefault="00EC3A14" w:rsidP="00EC3A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>41</w:t>
            </w:r>
            <w:r w:rsidRPr="004E1C2B">
              <w:rPr>
                <w:rFonts w:asciiTheme="majorBidi" w:hAnsiTheme="majorBidi" w:cstheme="majorBidi"/>
                <w:b/>
                <w:bCs/>
              </w:rPr>
              <w:t>,</w:t>
            </w: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>366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2D0C7FC" w14:textId="6244B2A1" w:rsidR="00EC3A14" w:rsidRPr="004E1C2B" w:rsidRDefault="00EC3A14" w:rsidP="00EC3A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b/>
                <w:bCs/>
              </w:rPr>
              <w:t>29,628</w:t>
            </w:r>
          </w:p>
        </w:tc>
        <w:tc>
          <w:tcPr>
            <w:tcW w:w="1238" w:type="dxa"/>
          </w:tcPr>
          <w:p w14:paraId="4E94F98B" w14:textId="4D62F12C" w:rsidR="00EC3A14" w:rsidRPr="004E1C2B" w:rsidRDefault="00EC3A14" w:rsidP="00EC3A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19,995</w:t>
            </w:r>
          </w:p>
        </w:tc>
        <w:tc>
          <w:tcPr>
            <w:tcW w:w="1238" w:type="dxa"/>
          </w:tcPr>
          <w:p w14:paraId="44363205" w14:textId="28B79C87" w:rsidR="00EC3A14" w:rsidRPr="004E1C2B" w:rsidRDefault="00EC3A14" w:rsidP="00EC3A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b/>
                <w:bCs/>
              </w:rPr>
              <w:t>13,982</w:t>
            </w:r>
          </w:p>
        </w:tc>
      </w:tr>
      <w:tr w:rsidR="009F11B5" w:rsidRPr="004E1C2B" w14:paraId="24D6815D" w14:textId="77777777" w:rsidTr="00BC4B88">
        <w:trPr>
          <w:cantSplit/>
        </w:trPr>
        <w:tc>
          <w:tcPr>
            <w:tcW w:w="4228" w:type="dxa"/>
          </w:tcPr>
          <w:p w14:paraId="5A7C72BB" w14:textId="77777777" w:rsidR="009F11B5" w:rsidRPr="004E1C2B" w:rsidRDefault="009F11B5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8" w:type="dxa"/>
            <w:gridSpan w:val="2"/>
          </w:tcPr>
          <w:p w14:paraId="734A5934" w14:textId="77777777" w:rsidR="009F11B5" w:rsidRPr="004E1C2B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064D27F7" w14:textId="77777777" w:rsidR="009F11B5" w:rsidRPr="004E1C2B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</w:tcPr>
          <w:p w14:paraId="5902DCCF" w14:textId="77777777" w:rsidR="009F11B5" w:rsidRPr="004E1C2B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</w:tcPr>
          <w:p w14:paraId="5DDDE63C" w14:textId="77777777" w:rsidR="009F11B5" w:rsidRPr="004E1C2B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F2E5C" w:rsidRPr="004E1C2B" w14:paraId="279A328A" w14:textId="77777777" w:rsidTr="00BC4B88">
        <w:trPr>
          <w:cantSplit/>
        </w:trPr>
        <w:tc>
          <w:tcPr>
            <w:tcW w:w="4228" w:type="dxa"/>
            <w:vAlign w:val="bottom"/>
            <w:hideMark/>
          </w:tcPr>
          <w:p w14:paraId="3AECFB0C" w14:textId="328F9EED" w:rsidR="00AF2E5C" w:rsidRPr="004E1C2B" w:rsidRDefault="00AF2E5C" w:rsidP="00533528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2" w:name="_Hlk102305855"/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4E1C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</w:t>
            </w:r>
          </w:p>
        </w:tc>
        <w:tc>
          <w:tcPr>
            <w:tcW w:w="2476" w:type="dxa"/>
            <w:gridSpan w:val="3"/>
            <w:vAlign w:val="bottom"/>
          </w:tcPr>
          <w:p w14:paraId="3067CE9B" w14:textId="77777777" w:rsidR="00AF2E5C" w:rsidRPr="004E1C2B" w:rsidRDefault="00AF2E5C" w:rsidP="0053352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E1C2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196DE295" w14:textId="77777777" w:rsidR="00AF2E5C" w:rsidRPr="004E1C2B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7ACB" w:rsidRPr="004E1C2B" w14:paraId="6706E34A" w14:textId="77777777" w:rsidTr="00BC4B88">
        <w:trPr>
          <w:cantSplit/>
        </w:trPr>
        <w:tc>
          <w:tcPr>
            <w:tcW w:w="4350" w:type="dxa"/>
            <w:gridSpan w:val="2"/>
            <w:vAlign w:val="bottom"/>
          </w:tcPr>
          <w:p w14:paraId="6191ABC0" w14:textId="5F13EBE3" w:rsidR="00C57ACB" w:rsidRPr="004E1C2B" w:rsidRDefault="00C57ACB" w:rsidP="00C57ACB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เกิดขึ้นสำหรับงวด</w:t>
            </w:r>
            <w:r w:rsidR="009A3E16" w:rsidRPr="004E1C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7C1366"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9A3E16"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9A3E16" w:rsidRPr="004E1C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116" w:type="dxa"/>
            <w:vAlign w:val="bottom"/>
          </w:tcPr>
          <w:p w14:paraId="2C76D9DD" w14:textId="7ECEBFAC" w:rsidR="00C57ACB" w:rsidRPr="004E1C2B" w:rsidRDefault="00C57ACB" w:rsidP="00C57AC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E1C2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83402" w:rsidRPr="004E1C2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238" w:type="dxa"/>
            <w:vAlign w:val="bottom"/>
          </w:tcPr>
          <w:p w14:paraId="6690C973" w14:textId="6FB5B9A4" w:rsidR="00C57ACB" w:rsidRPr="004E1C2B" w:rsidRDefault="00C57ACB" w:rsidP="00C57AC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83402" w:rsidRPr="004E1C2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238" w:type="dxa"/>
            <w:vAlign w:val="bottom"/>
          </w:tcPr>
          <w:p w14:paraId="5B8D3CA2" w14:textId="6DC781CA" w:rsidR="00C57ACB" w:rsidRPr="004E1C2B" w:rsidRDefault="00C57ACB" w:rsidP="00C57AC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E1C2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83402" w:rsidRPr="004E1C2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238" w:type="dxa"/>
            <w:vAlign w:val="bottom"/>
          </w:tcPr>
          <w:p w14:paraId="545BF65B" w14:textId="1D996D3E" w:rsidR="00C57ACB" w:rsidRPr="004E1C2B" w:rsidRDefault="00C57ACB" w:rsidP="00C57AC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83402" w:rsidRPr="004E1C2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</w:tr>
      <w:tr w:rsidR="00AF2E5C" w:rsidRPr="004E1C2B" w14:paraId="594848CD" w14:textId="77777777" w:rsidTr="00BC4B88">
        <w:trPr>
          <w:cantSplit/>
        </w:trPr>
        <w:tc>
          <w:tcPr>
            <w:tcW w:w="4228" w:type="dxa"/>
            <w:vAlign w:val="bottom"/>
          </w:tcPr>
          <w:p w14:paraId="0E4A6CBF" w14:textId="77777777" w:rsidR="00AF2E5C" w:rsidRPr="004E1C2B" w:rsidRDefault="00AF2E5C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2" w:type="dxa"/>
            <w:gridSpan w:val="5"/>
            <w:vAlign w:val="bottom"/>
            <w:hideMark/>
          </w:tcPr>
          <w:p w14:paraId="583A8D36" w14:textId="77777777" w:rsidR="00AF2E5C" w:rsidRPr="004E1C2B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E1C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A3E16" w:rsidRPr="004E1C2B" w14:paraId="08FB3C3B" w14:textId="77777777">
        <w:trPr>
          <w:cantSplit/>
        </w:trPr>
        <w:tc>
          <w:tcPr>
            <w:tcW w:w="4228" w:type="dxa"/>
          </w:tcPr>
          <w:p w14:paraId="451DC7CC" w14:textId="77777777" w:rsidR="009A3E16" w:rsidRPr="004E1C2B" w:rsidRDefault="009A3E16" w:rsidP="009A3E16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E1C2B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4E1C2B">
              <w:rPr>
                <w:rFonts w:asciiTheme="majorBidi" w:hAnsiTheme="majorBidi" w:hint="cs"/>
                <w:color w:val="000000" w:themeColor="text1"/>
                <w:cs/>
              </w:rPr>
              <w:t>เพิ่มขึ้น</w:t>
            </w:r>
          </w:p>
        </w:tc>
        <w:tc>
          <w:tcPr>
            <w:tcW w:w="1238" w:type="dxa"/>
            <w:gridSpan w:val="2"/>
          </w:tcPr>
          <w:p w14:paraId="2286C975" w14:textId="23116D71" w:rsidR="009A3E16" w:rsidRPr="004E1C2B" w:rsidRDefault="001008DF" w:rsidP="009A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5</w:t>
            </w:r>
            <w:r w:rsidRPr="004E1C2B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238" w:type="dxa"/>
          </w:tcPr>
          <w:p w14:paraId="27EB5A02" w14:textId="03098166" w:rsidR="009A3E16" w:rsidRPr="004E1C2B" w:rsidRDefault="009A3E16" w:rsidP="009A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 w:hint="cs"/>
                <w:cs/>
              </w:rPr>
              <w:t>80</w:t>
            </w:r>
          </w:p>
        </w:tc>
        <w:tc>
          <w:tcPr>
            <w:tcW w:w="1238" w:type="dxa"/>
          </w:tcPr>
          <w:p w14:paraId="0AE8C3AA" w14:textId="1319A3B4" w:rsidR="009A3E16" w:rsidRPr="004E1C2B" w:rsidRDefault="000F6B0E" w:rsidP="009A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238" w:type="dxa"/>
          </w:tcPr>
          <w:p w14:paraId="1EA7086F" w14:textId="088BAFF4" w:rsidR="009A3E16" w:rsidRPr="004E1C2B" w:rsidRDefault="009A3E16" w:rsidP="009A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18</w:t>
            </w:r>
          </w:p>
        </w:tc>
      </w:tr>
      <w:tr w:rsidR="009A3E16" w:rsidRPr="004E1C2B" w14:paraId="7BA647E9" w14:textId="77777777" w:rsidTr="00BC4B88">
        <w:trPr>
          <w:cantSplit/>
        </w:trPr>
        <w:tc>
          <w:tcPr>
            <w:tcW w:w="4228" w:type="dxa"/>
          </w:tcPr>
          <w:p w14:paraId="294255DD" w14:textId="77777777" w:rsidR="009A3E16" w:rsidRPr="004E1C2B" w:rsidRDefault="009A3E16" w:rsidP="009A3E16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/>
                <w:color w:val="000000" w:themeColor="text1"/>
              </w:rPr>
            </w:pPr>
            <w:r w:rsidRPr="004E1C2B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4E1C2B">
              <w:rPr>
                <w:rFonts w:asciiTheme="majorBidi" w:hAnsiTheme="majorBidi"/>
                <w:color w:val="000000" w:themeColor="text1"/>
                <w:cs/>
              </w:rPr>
              <w:t>กลับรายการ</w:t>
            </w:r>
          </w:p>
        </w:tc>
        <w:tc>
          <w:tcPr>
            <w:tcW w:w="1238" w:type="dxa"/>
            <w:gridSpan w:val="2"/>
            <w:vAlign w:val="bottom"/>
          </w:tcPr>
          <w:p w14:paraId="70E4BC20" w14:textId="0EE3DE33" w:rsidR="009A3E16" w:rsidRPr="004E1C2B" w:rsidRDefault="001008DF" w:rsidP="009A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(42)</w:t>
            </w:r>
          </w:p>
        </w:tc>
        <w:tc>
          <w:tcPr>
            <w:tcW w:w="1238" w:type="dxa"/>
            <w:vAlign w:val="bottom"/>
          </w:tcPr>
          <w:p w14:paraId="12120459" w14:textId="42C8982C" w:rsidR="009A3E16" w:rsidRPr="004E1C2B" w:rsidRDefault="009A3E16" w:rsidP="009A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>(</w:t>
            </w:r>
            <w:r w:rsidRPr="004E1C2B">
              <w:rPr>
                <w:rFonts w:asciiTheme="majorBidi" w:hAnsiTheme="majorBidi" w:cstheme="majorBidi" w:hint="cs"/>
                <w:cs/>
              </w:rPr>
              <w:t>41</w:t>
            </w:r>
            <w:r w:rsidRPr="004E1C2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vAlign w:val="bottom"/>
          </w:tcPr>
          <w:p w14:paraId="583D9363" w14:textId="41CAD2C5" w:rsidR="009A3E16" w:rsidRPr="004E1C2B" w:rsidRDefault="000F6B0E" w:rsidP="009A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(33)</w:t>
            </w:r>
          </w:p>
        </w:tc>
        <w:tc>
          <w:tcPr>
            <w:tcW w:w="1238" w:type="dxa"/>
            <w:vAlign w:val="bottom"/>
          </w:tcPr>
          <w:p w14:paraId="4D4C1AA0" w14:textId="31871BBD" w:rsidR="009A3E16" w:rsidRPr="004E1C2B" w:rsidRDefault="009A3E16" w:rsidP="009A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>(29)</w:t>
            </w:r>
          </w:p>
        </w:tc>
      </w:tr>
      <w:tr w:rsidR="003C5370" w:rsidRPr="004E1C2B" w14:paraId="6BF54AE1" w14:textId="77777777" w:rsidTr="00BC4B88">
        <w:trPr>
          <w:cantSplit/>
        </w:trPr>
        <w:tc>
          <w:tcPr>
            <w:tcW w:w="4228" w:type="dxa"/>
          </w:tcPr>
          <w:p w14:paraId="147E33F7" w14:textId="77777777" w:rsidR="003C5370" w:rsidRPr="004E1C2B" w:rsidRDefault="003C5370" w:rsidP="009A3E16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/>
                <w:color w:val="000000" w:themeColor="text1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489C44E0" w14:textId="77777777" w:rsidR="003C5370" w:rsidRPr="004E1C2B" w:rsidRDefault="003C5370" w:rsidP="009A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vAlign w:val="bottom"/>
          </w:tcPr>
          <w:p w14:paraId="2E0B1D6B" w14:textId="77777777" w:rsidR="003C5370" w:rsidRPr="004E1C2B" w:rsidRDefault="003C5370" w:rsidP="009A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vAlign w:val="bottom"/>
          </w:tcPr>
          <w:p w14:paraId="7B7455C1" w14:textId="77777777" w:rsidR="003C5370" w:rsidRPr="004E1C2B" w:rsidRDefault="003C5370" w:rsidP="009A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vAlign w:val="bottom"/>
          </w:tcPr>
          <w:p w14:paraId="390ABCAF" w14:textId="77777777" w:rsidR="003C5370" w:rsidRPr="004E1C2B" w:rsidRDefault="003C5370" w:rsidP="009A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bookmarkEnd w:id="2"/>
    </w:tbl>
    <w:p w14:paraId="685878EE" w14:textId="79576493" w:rsidR="00557AA8" w:rsidRPr="004E1C2B" w:rsidRDefault="00557AA8" w:rsidP="00557AA8">
      <w:pPr>
        <w:rPr>
          <w:cs/>
        </w:rPr>
      </w:pPr>
    </w:p>
    <w:p w14:paraId="28BA62CD" w14:textId="77777777" w:rsidR="00557AA8" w:rsidRPr="004E1C2B" w:rsidRDefault="00557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4E1C2B">
        <w:rPr>
          <w:cs/>
        </w:rPr>
        <w:br w:type="page"/>
      </w:r>
    </w:p>
    <w:p w14:paraId="5C307FE9" w14:textId="419ABD2F" w:rsidR="00AF2E5C" w:rsidRPr="004E1C2B" w:rsidRDefault="008E55C8" w:rsidP="00E0253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7980A02E" w14:textId="77777777" w:rsidR="008049C6" w:rsidRPr="004E1C2B" w:rsidRDefault="008049C6" w:rsidP="00B91E2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9"/>
        <w:gridCol w:w="1275"/>
        <w:gridCol w:w="1275"/>
      </w:tblGrid>
      <w:tr w:rsidR="008049C6" w:rsidRPr="004E1C2B" w14:paraId="18D50D81" w14:textId="77777777">
        <w:trPr>
          <w:trHeight w:val="400"/>
        </w:trPr>
        <w:tc>
          <w:tcPr>
            <w:tcW w:w="3612" w:type="pct"/>
          </w:tcPr>
          <w:p w14:paraId="7CACDF0F" w14:textId="77777777" w:rsidR="008049C6" w:rsidRPr="004E1C2B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88" w:type="pct"/>
            <w:gridSpan w:val="2"/>
          </w:tcPr>
          <w:p w14:paraId="0EF64581" w14:textId="77777777" w:rsidR="008049C6" w:rsidRPr="004E1C2B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8049C6" w:rsidRPr="004E1C2B" w14:paraId="0A9B136D" w14:textId="77777777">
        <w:trPr>
          <w:trHeight w:val="421"/>
        </w:trPr>
        <w:tc>
          <w:tcPr>
            <w:tcW w:w="3612" w:type="pct"/>
          </w:tcPr>
          <w:p w14:paraId="4073C4B6" w14:textId="5196041B" w:rsidR="008049C6" w:rsidRPr="004E1C2B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4E1C2B">
              <w:rPr>
                <w:b/>
                <w:bCs/>
                <w:i/>
                <w:iCs/>
                <w:cs/>
              </w:rPr>
              <w:t>สำหรับงวด</w:t>
            </w:r>
            <w:r w:rsidR="00AE31F1" w:rsidRPr="004E1C2B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4E1C2B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4E1C2B">
              <w:rPr>
                <w:b/>
                <w:bCs/>
                <w:i/>
                <w:iCs/>
              </w:rPr>
              <w:t>3</w:t>
            </w:r>
            <w:r w:rsidR="00AE31F1" w:rsidRPr="004E1C2B">
              <w:rPr>
                <w:b/>
                <w:bCs/>
                <w:i/>
                <w:iCs/>
              </w:rPr>
              <w:t>0</w:t>
            </w:r>
            <w:r w:rsidRPr="004E1C2B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AE31F1" w:rsidRPr="004E1C2B"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694" w:type="pct"/>
          </w:tcPr>
          <w:p w14:paraId="344E5275" w14:textId="0F9E9F48" w:rsidR="008049C6" w:rsidRPr="004E1C2B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sz w:val="30"/>
                <w:szCs w:val="30"/>
              </w:rPr>
              <w:t>256</w:t>
            </w:r>
            <w:r w:rsidR="00E83402" w:rsidRPr="004E1C2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94" w:type="pct"/>
          </w:tcPr>
          <w:p w14:paraId="3BBE3243" w14:textId="70CA25C5" w:rsidR="008049C6" w:rsidRPr="004E1C2B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E83402" w:rsidRPr="004E1C2B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</w:tr>
      <w:tr w:rsidR="008049C6" w:rsidRPr="004E1C2B" w14:paraId="6D1060C4" w14:textId="77777777">
        <w:trPr>
          <w:trHeight w:val="421"/>
        </w:trPr>
        <w:tc>
          <w:tcPr>
            <w:tcW w:w="3612" w:type="pct"/>
          </w:tcPr>
          <w:p w14:paraId="7A450354" w14:textId="77777777" w:rsidR="008049C6" w:rsidRPr="004E1C2B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2"/>
          </w:tcPr>
          <w:p w14:paraId="449D9956" w14:textId="77777777" w:rsidR="008049C6" w:rsidRPr="004E1C2B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2FF4" w:rsidRPr="004E1C2B" w14:paraId="707F7CF2" w14:textId="77777777">
        <w:trPr>
          <w:trHeight w:val="400"/>
        </w:trPr>
        <w:tc>
          <w:tcPr>
            <w:tcW w:w="3612" w:type="pct"/>
          </w:tcPr>
          <w:p w14:paraId="285D27F4" w14:textId="77777777" w:rsidR="00342FF4" w:rsidRPr="004E1C2B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4E1C2B">
              <w:rPr>
                <w:color w:val="000000" w:themeColor="text1"/>
                <w:cs/>
              </w:rPr>
              <w:t xml:space="preserve">ณ วันที่ </w:t>
            </w:r>
            <w:r w:rsidRPr="004E1C2B">
              <w:rPr>
                <w:color w:val="000000" w:themeColor="text1"/>
              </w:rPr>
              <w:t>1</w:t>
            </w:r>
            <w:r w:rsidRPr="004E1C2B">
              <w:rPr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694" w:type="pct"/>
          </w:tcPr>
          <w:p w14:paraId="18D29316" w14:textId="2394381D" w:rsidR="00342FF4" w:rsidRPr="004E1C2B" w:rsidRDefault="00DD00B0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4E1C2B">
              <w:t>60,827</w:t>
            </w:r>
          </w:p>
        </w:tc>
        <w:tc>
          <w:tcPr>
            <w:tcW w:w="694" w:type="pct"/>
          </w:tcPr>
          <w:p w14:paraId="6161657E" w14:textId="4A369B8E" w:rsidR="00342FF4" w:rsidRPr="004E1C2B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4E1C2B">
              <w:t>55,947</w:t>
            </w:r>
          </w:p>
        </w:tc>
      </w:tr>
      <w:tr w:rsidR="00F82144" w:rsidRPr="004E1C2B" w14:paraId="36861AF6" w14:textId="77777777">
        <w:trPr>
          <w:trHeight w:val="400"/>
        </w:trPr>
        <w:tc>
          <w:tcPr>
            <w:tcW w:w="3612" w:type="pct"/>
          </w:tcPr>
          <w:p w14:paraId="6DE1C7F4" w14:textId="17E3E89F" w:rsidR="00F82144" w:rsidRPr="004E1C2B" w:rsidRDefault="00F82144" w:rsidP="00F82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4E1C2B">
              <w:rPr>
                <w:rFonts w:hint="cs"/>
                <w:color w:val="000000" w:themeColor="text1"/>
                <w:cs/>
              </w:rPr>
              <w:t>เพิ่มขึ้น</w:t>
            </w:r>
          </w:p>
        </w:tc>
        <w:tc>
          <w:tcPr>
            <w:tcW w:w="694" w:type="pct"/>
          </w:tcPr>
          <w:p w14:paraId="09C0D541" w14:textId="36CF61DA" w:rsidR="00F82144" w:rsidRPr="004E1C2B" w:rsidRDefault="00B14127" w:rsidP="00F821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4E1C2B">
              <w:t>10,14</w:t>
            </w:r>
            <w:r w:rsidR="00BD59BD" w:rsidRPr="004E1C2B">
              <w:t>9</w:t>
            </w:r>
          </w:p>
        </w:tc>
        <w:tc>
          <w:tcPr>
            <w:tcW w:w="694" w:type="pct"/>
          </w:tcPr>
          <w:p w14:paraId="45C1CA99" w14:textId="3D910C26" w:rsidR="00F82144" w:rsidRPr="004E1C2B" w:rsidRDefault="00AE31F1" w:rsidP="00F821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cs/>
              </w:rPr>
            </w:pPr>
            <w:r w:rsidRPr="004E1C2B">
              <w:t>1,</w:t>
            </w:r>
            <w:r w:rsidR="00F82144" w:rsidRPr="004E1C2B">
              <w:t>150</w:t>
            </w:r>
          </w:p>
        </w:tc>
      </w:tr>
      <w:tr w:rsidR="00342FF4" w:rsidRPr="004E1C2B" w14:paraId="22C435A8" w14:textId="77777777">
        <w:trPr>
          <w:trHeight w:val="400"/>
        </w:trPr>
        <w:tc>
          <w:tcPr>
            <w:tcW w:w="3612" w:type="pct"/>
          </w:tcPr>
          <w:p w14:paraId="51C51EDE" w14:textId="45B25646" w:rsidR="00342FF4" w:rsidRPr="004E1C2B" w:rsidRDefault="00342FF4" w:rsidP="0034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4E1C2B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="00AE31F1" w:rsidRPr="004E1C2B">
              <w:rPr>
                <w:b/>
                <w:bCs/>
                <w:color w:val="000000" w:themeColor="text1"/>
              </w:rPr>
              <w:t xml:space="preserve">30 </w:t>
            </w:r>
            <w:r w:rsidR="00AE31F1" w:rsidRPr="004E1C2B">
              <w:rPr>
                <w:b/>
                <w:bCs/>
                <w:color w:val="000000" w:themeColor="text1"/>
                <w:cs/>
              </w:rPr>
              <w:t>มิถุนายน</w:t>
            </w:r>
          </w:p>
        </w:tc>
        <w:tc>
          <w:tcPr>
            <w:tcW w:w="694" w:type="pct"/>
          </w:tcPr>
          <w:p w14:paraId="123DF9C7" w14:textId="3CDA28B2" w:rsidR="00342FF4" w:rsidRPr="004E1C2B" w:rsidRDefault="00B14127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70,97</w:t>
            </w:r>
            <w:r w:rsidR="00BD59BD" w:rsidRPr="004E1C2B">
              <w:rPr>
                <w:b/>
                <w:bCs/>
              </w:rPr>
              <w:t>6</w:t>
            </w:r>
          </w:p>
        </w:tc>
        <w:tc>
          <w:tcPr>
            <w:tcW w:w="694" w:type="pct"/>
          </w:tcPr>
          <w:p w14:paraId="6EA3F393" w14:textId="13E63ABD" w:rsidR="00342FF4" w:rsidRPr="004E1C2B" w:rsidRDefault="00342FF4" w:rsidP="00342F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5</w:t>
            </w:r>
            <w:r w:rsidR="00AE31F1" w:rsidRPr="004E1C2B">
              <w:rPr>
                <w:b/>
                <w:bCs/>
              </w:rPr>
              <w:t>7</w:t>
            </w:r>
            <w:r w:rsidRPr="004E1C2B">
              <w:rPr>
                <w:b/>
                <w:bCs/>
              </w:rPr>
              <w:t>,097</w:t>
            </w:r>
          </w:p>
        </w:tc>
      </w:tr>
    </w:tbl>
    <w:p w14:paraId="0A636D2F" w14:textId="77777777" w:rsidR="00FD6CEB" w:rsidRPr="004E1C2B" w:rsidRDefault="00FD6CEB" w:rsidP="00342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</w:p>
    <w:p w14:paraId="1782F507" w14:textId="6E6DEE7F" w:rsidR="00342FF4" w:rsidRPr="004E1C2B" w:rsidRDefault="00342FF4" w:rsidP="00342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4E1C2B">
        <w:rPr>
          <w:rFonts w:hint="cs"/>
          <w:i/>
          <w:iCs/>
          <w:cs/>
        </w:rPr>
        <w:t>การเปลี่ยนแปลงเงินลงทุนในบริษัทย่อย</w:t>
      </w:r>
    </w:p>
    <w:p w14:paraId="15FEDA33" w14:textId="77777777" w:rsidR="00342FF4" w:rsidRPr="004E1C2B" w:rsidRDefault="00342FF4" w:rsidP="00DD5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i/>
          <w:iCs/>
          <w:sz w:val="24"/>
          <w:szCs w:val="24"/>
        </w:rPr>
      </w:pPr>
    </w:p>
    <w:p w14:paraId="01E67ED9" w14:textId="1D1E40F5" w:rsidR="00AC680A" w:rsidRPr="004E1C2B" w:rsidRDefault="00AC680A" w:rsidP="00472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Times New Roman" w:hAnsi="Times New Roman" w:cs="Times New Roman"/>
          <w:i/>
          <w:iCs/>
          <w:sz w:val="22"/>
          <w:szCs w:val="22"/>
          <w:lang w:val="en-AU"/>
        </w:rPr>
      </w:pPr>
      <w:proofErr w:type="spellStart"/>
      <w:r w:rsidRPr="004E1C2B">
        <w:rPr>
          <w:rFonts w:ascii="Times New Roman" w:hAnsi="Times New Roman" w:cs="Times New Roman"/>
          <w:i/>
          <w:iCs/>
          <w:sz w:val="22"/>
          <w:szCs w:val="22"/>
          <w:lang w:val="en-AU"/>
        </w:rPr>
        <w:t>Bangchak</w:t>
      </w:r>
      <w:proofErr w:type="spellEnd"/>
      <w:r w:rsidRPr="004E1C2B">
        <w:rPr>
          <w:rFonts w:ascii="Times New Roman" w:hAnsi="Times New Roman" w:cs="Times New Roman"/>
          <w:i/>
          <w:iCs/>
          <w:sz w:val="22"/>
          <w:szCs w:val="22"/>
          <w:lang w:val="en-AU"/>
        </w:rPr>
        <w:t xml:space="preserve"> Hong Kong Holding Limited</w:t>
      </w:r>
    </w:p>
    <w:p w14:paraId="1AA0300D" w14:textId="77777777" w:rsidR="00472781" w:rsidRPr="004E1C2B" w:rsidRDefault="00472781" w:rsidP="00472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Times New Roman" w:hAnsi="Times New Roman" w:cs="Times New Roman"/>
          <w:i/>
          <w:iCs/>
          <w:sz w:val="22"/>
          <w:szCs w:val="22"/>
          <w:lang w:val="en-AU"/>
        </w:rPr>
      </w:pPr>
    </w:p>
    <w:p w14:paraId="6353453D" w14:textId="094B2CEE" w:rsidR="00AC680A" w:rsidRPr="004E1C2B" w:rsidRDefault="00AC680A" w:rsidP="00CB4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pacing w:val="-2"/>
        </w:rPr>
      </w:pPr>
      <w:r w:rsidRPr="004E1C2B">
        <w:rPr>
          <w:rFonts w:asciiTheme="majorBidi" w:hAnsiTheme="majorBidi" w:hint="cs"/>
          <w:spacing w:val="-2"/>
          <w:cs/>
        </w:rPr>
        <w:t xml:space="preserve">เมื่อวันที่ </w:t>
      </w:r>
      <w:r w:rsidRPr="004E1C2B">
        <w:rPr>
          <w:rFonts w:asciiTheme="majorBidi" w:hAnsiTheme="majorBidi"/>
          <w:spacing w:val="-2"/>
        </w:rPr>
        <w:t xml:space="preserve">12 </w:t>
      </w:r>
      <w:r w:rsidRPr="004E1C2B">
        <w:rPr>
          <w:rFonts w:asciiTheme="majorBidi" w:hAnsiTheme="majorBidi" w:hint="cs"/>
          <w:spacing w:val="-2"/>
          <w:cs/>
        </w:rPr>
        <w:t xml:space="preserve">กุมภาพันธ์ </w:t>
      </w:r>
      <w:r w:rsidRPr="004E1C2B">
        <w:rPr>
          <w:rFonts w:asciiTheme="majorBidi" w:hAnsiTheme="majorBidi"/>
          <w:spacing w:val="-2"/>
        </w:rPr>
        <w:t xml:space="preserve">2569 </w:t>
      </w:r>
      <w:r w:rsidRPr="004E1C2B">
        <w:rPr>
          <w:rFonts w:asciiTheme="majorBidi" w:hAnsiTheme="majorBidi" w:hint="cs"/>
          <w:spacing w:val="-2"/>
          <w:cs/>
        </w:rPr>
        <w:t>ที่ประชุมคณะกรรมการบริษัท</w:t>
      </w:r>
      <w:r w:rsidR="008603F0" w:rsidRPr="004E1C2B">
        <w:rPr>
          <w:rFonts w:asciiTheme="majorBidi" w:hAnsiTheme="majorBidi" w:hint="cs"/>
          <w:cs/>
        </w:rPr>
        <w:t>ฯ</w:t>
      </w:r>
      <w:r w:rsidRPr="004E1C2B">
        <w:rPr>
          <w:rFonts w:asciiTheme="majorBidi" w:hAnsiTheme="majorBidi" w:hint="cs"/>
          <w:spacing w:val="-2"/>
          <w:cs/>
        </w:rPr>
        <w:t xml:space="preserve">ได้มีมติอนุมัติการจัดตั้งบริษัทย่อย </w:t>
      </w:r>
      <w:proofErr w:type="spellStart"/>
      <w:r w:rsidR="005F213D" w:rsidRPr="004E1C2B">
        <w:rPr>
          <w:rFonts w:asciiTheme="majorBidi" w:hAnsiTheme="majorBidi"/>
          <w:spacing w:val="-2"/>
        </w:rPr>
        <w:t>Bangchak</w:t>
      </w:r>
      <w:proofErr w:type="spellEnd"/>
      <w:r w:rsidR="005F213D" w:rsidRPr="004E1C2B">
        <w:rPr>
          <w:rFonts w:asciiTheme="majorBidi" w:hAnsiTheme="majorBidi"/>
          <w:spacing w:val="-2"/>
        </w:rPr>
        <w:t xml:space="preserve"> Hong Kong Holding Limited (“BHK Holding”) </w:t>
      </w:r>
      <w:r w:rsidRPr="004E1C2B">
        <w:rPr>
          <w:rFonts w:asciiTheme="majorBidi" w:hAnsiTheme="majorBidi" w:hint="cs"/>
          <w:spacing w:val="-2"/>
          <w:cs/>
        </w:rPr>
        <w:t xml:space="preserve">ที่ฮ่องกง โดยบริษัทจะถือหุ้นในสัดส่วนร้อยละ </w:t>
      </w:r>
      <w:r w:rsidR="00E75454" w:rsidRPr="004E1C2B">
        <w:rPr>
          <w:rFonts w:asciiTheme="majorBidi" w:hAnsiTheme="majorBidi"/>
          <w:spacing w:val="-2"/>
        </w:rPr>
        <w:t>100</w:t>
      </w:r>
      <w:r w:rsidR="002C5678" w:rsidRPr="004E1C2B">
        <w:rPr>
          <w:rFonts w:asciiTheme="majorBidi" w:hAnsiTheme="majorBidi"/>
          <w:spacing w:val="-2"/>
        </w:rPr>
        <w:t xml:space="preserve"> </w:t>
      </w:r>
      <w:r w:rsidR="002C5678" w:rsidRPr="004E1C2B">
        <w:rPr>
          <w:rFonts w:asciiTheme="majorBidi" w:hAnsiTheme="majorBidi" w:hint="cs"/>
          <w:spacing w:val="-2"/>
          <w:cs/>
        </w:rPr>
        <w:t xml:space="preserve">คิดเป็นมูลค่า </w:t>
      </w:r>
      <w:r w:rsidR="00A469A4" w:rsidRPr="004E1C2B">
        <w:rPr>
          <w:rFonts w:asciiTheme="majorBidi" w:hAnsiTheme="majorBidi"/>
          <w:spacing w:val="-2"/>
        </w:rPr>
        <w:br/>
      </w:r>
      <w:r w:rsidR="00B02CA2" w:rsidRPr="004E1C2B">
        <w:rPr>
          <w:rFonts w:asciiTheme="majorBidi" w:hAnsiTheme="majorBidi"/>
          <w:spacing w:val="-2"/>
        </w:rPr>
        <w:t>2</w:t>
      </w:r>
      <w:r w:rsidR="002C5678" w:rsidRPr="004E1C2B">
        <w:rPr>
          <w:rFonts w:asciiTheme="majorBidi" w:hAnsiTheme="majorBidi"/>
          <w:spacing w:val="-2"/>
        </w:rPr>
        <w:t>,</w:t>
      </w:r>
      <w:r w:rsidR="00B02CA2" w:rsidRPr="004E1C2B">
        <w:rPr>
          <w:rFonts w:asciiTheme="majorBidi" w:hAnsiTheme="majorBidi"/>
          <w:spacing w:val="-2"/>
        </w:rPr>
        <w:t>318</w:t>
      </w:r>
      <w:r w:rsidR="002C5678" w:rsidRPr="004E1C2B">
        <w:rPr>
          <w:rFonts w:asciiTheme="majorBidi" w:hAnsiTheme="majorBidi"/>
          <w:spacing w:val="-2"/>
        </w:rPr>
        <w:t xml:space="preserve"> </w:t>
      </w:r>
      <w:r w:rsidR="00A469A4" w:rsidRPr="004E1C2B">
        <w:rPr>
          <w:rFonts w:asciiTheme="majorBidi" w:hAnsiTheme="majorBidi"/>
          <w:spacing w:val="-2"/>
          <w:cs/>
        </w:rPr>
        <w:t xml:space="preserve">ล้านดอลลาร์ฮ่องกง </w:t>
      </w:r>
      <w:r w:rsidRPr="004E1C2B">
        <w:rPr>
          <w:rFonts w:asciiTheme="majorBidi" w:hAnsiTheme="majorBidi" w:hint="cs"/>
          <w:spacing w:val="-2"/>
          <w:cs/>
        </w:rPr>
        <w:t xml:space="preserve">ใน </w:t>
      </w:r>
      <w:r w:rsidRPr="004E1C2B">
        <w:rPr>
          <w:rFonts w:asciiTheme="majorBidi" w:hAnsiTheme="majorBidi"/>
          <w:spacing w:val="-2"/>
        </w:rPr>
        <w:t>BHK Holding</w:t>
      </w:r>
      <w:r w:rsidRPr="004E1C2B">
        <w:rPr>
          <w:rFonts w:asciiTheme="majorBidi" w:hAnsiTheme="majorBidi" w:hint="cs"/>
          <w:spacing w:val="-2"/>
          <w:cs/>
        </w:rPr>
        <w:t xml:space="preserve"> และอนุมัติการลงทุนโดยให้ </w:t>
      </w:r>
      <w:r w:rsidRPr="004E1C2B">
        <w:rPr>
          <w:rFonts w:asciiTheme="majorBidi" w:hAnsiTheme="majorBidi"/>
          <w:spacing w:val="-2"/>
        </w:rPr>
        <w:t>BHK Holding</w:t>
      </w:r>
      <w:r w:rsidRPr="004E1C2B">
        <w:rPr>
          <w:rFonts w:asciiTheme="majorBidi" w:hAnsiTheme="majorBidi" w:hint="cs"/>
          <w:spacing w:val="-2"/>
          <w:cs/>
        </w:rPr>
        <w:t xml:space="preserve"> เข้าซื้อหุ้นใน </w:t>
      </w:r>
      <w:r w:rsidR="00FD6CEB" w:rsidRPr="004E1C2B">
        <w:rPr>
          <w:rFonts w:asciiTheme="majorBidi" w:hAnsiTheme="majorBidi" w:cstheme="majorBidi"/>
        </w:rPr>
        <w:t>Chevron Hong Kong Limited</w:t>
      </w:r>
      <w:r w:rsidRPr="004E1C2B">
        <w:rPr>
          <w:rFonts w:asciiTheme="majorBidi" w:hAnsiTheme="majorBidi"/>
          <w:spacing w:val="-2"/>
        </w:rPr>
        <w:t xml:space="preserve"> </w:t>
      </w:r>
      <w:r w:rsidR="00514FC9" w:rsidRPr="004E1C2B">
        <w:rPr>
          <w:rFonts w:asciiTheme="majorBidi" w:hAnsiTheme="majorBidi" w:hint="cs"/>
          <w:spacing w:val="-2"/>
          <w:cs/>
        </w:rPr>
        <w:t xml:space="preserve">ตามที่กล่าวไว้ในหมายเหตุประกอบงบการเงินระหว่างกาลข้อ </w:t>
      </w:r>
      <w:r w:rsidR="00514FC9" w:rsidRPr="004E1C2B">
        <w:rPr>
          <w:rFonts w:asciiTheme="majorBidi" w:hAnsiTheme="majorBidi"/>
          <w:spacing w:val="-2"/>
        </w:rPr>
        <w:t>3</w:t>
      </w:r>
    </w:p>
    <w:p w14:paraId="288AAE46" w14:textId="77777777" w:rsidR="00432E50" w:rsidRPr="004E1C2B" w:rsidRDefault="00432E50" w:rsidP="00B5142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0F83B81" w14:textId="7ED0BA5E" w:rsidR="00BD627B" w:rsidRPr="004E1C2B" w:rsidRDefault="00BD627B" w:rsidP="00684CE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E1C2B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บีทีเอสจี จำกัด</w:t>
      </w:r>
    </w:p>
    <w:p w14:paraId="24ADA36B" w14:textId="77777777" w:rsidR="001D0AC8" w:rsidRPr="004E1C2B" w:rsidRDefault="001D0AC8" w:rsidP="00BD627B">
      <w:pPr>
        <w:pStyle w:val="BodyText2"/>
        <w:tabs>
          <w:tab w:val="decimal" w:pos="540"/>
        </w:tabs>
        <w:spacing w:line="240" w:lineRule="atLeast"/>
        <w:ind w:left="567" w:firstLine="0"/>
        <w:rPr>
          <w:rFonts w:asciiTheme="majorBidi" w:hAnsiTheme="majorBidi" w:cstheme="majorBidi"/>
          <w:sz w:val="30"/>
          <w:szCs w:val="30"/>
        </w:rPr>
      </w:pPr>
    </w:p>
    <w:p w14:paraId="3786F319" w14:textId="3AAECDA4" w:rsidR="00A217C3" w:rsidRPr="004E1C2B" w:rsidRDefault="00BD627B" w:rsidP="00A217C3">
      <w:pPr>
        <w:pStyle w:val="BodyText2"/>
        <w:tabs>
          <w:tab w:val="decimal" w:pos="540"/>
        </w:tabs>
        <w:spacing w:line="240" w:lineRule="atLeast"/>
        <w:ind w:left="567" w:firstLine="0"/>
        <w:rPr>
          <w:rFonts w:asciiTheme="majorBidi" w:hAnsiTheme="majorBidi"/>
          <w:sz w:val="30"/>
          <w:szCs w:val="30"/>
        </w:rPr>
      </w:pPr>
      <w:r w:rsidRPr="004E1C2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D0AC8" w:rsidRPr="004E1C2B">
        <w:rPr>
          <w:rFonts w:asciiTheme="majorBidi" w:hAnsiTheme="majorBidi" w:cstheme="majorBidi"/>
          <w:sz w:val="30"/>
          <w:szCs w:val="30"/>
        </w:rPr>
        <w:t xml:space="preserve">20 </w:t>
      </w:r>
      <w:r w:rsidR="001D0AC8" w:rsidRPr="004E1C2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1D0AC8" w:rsidRPr="004E1C2B">
        <w:rPr>
          <w:rFonts w:asciiTheme="majorBidi" w:hAnsiTheme="majorBidi" w:cstheme="majorBidi"/>
          <w:sz w:val="30"/>
          <w:szCs w:val="30"/>
        </w:rPr>
        <w:t xml:space="preserve"> 2569</w:t>
      </w:r>
      <w:r w:rsidRPr="004E1C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0AC8" w:rsidRPr="004E1C2B">
        <w:rPr>
          <w:rFonts w:asciiTheme="majorBidi" w:hAnsiTheme="majorBidi"/>
          <w:sz w:val="30"/>
          <w:szCs w:val="30"/>
          <w:cs/>
        </w:rPr>
        <w:t>ที่ประชุมวิสามัญผู้ถือหุ้นของบริษัท บีทีเอสจี จำกัด (“</w:t>
      </w:r>
      <w:r w:rsidR="001D0AC8" w:rsidRPr="004E1C2B">
        <w:rPr>
          <w:rFonts w:asciiTheme="majorBidi" w:hAnsiTheme="majorBidi" w:cstheme="majorBidi"/>
          <w:sz w:val="30"/>
          <w:szCs w:val="30"/>
        </w:rPr>
        <w:t xml:space="preserve">BTSG”) </w:t>
      </w:r>
      <w:r w:rsidR="001D0AC8" w:rsidRPr="004E1C2B">
        <w:rPr>
          <w:rFonts w:asciiTheme="majorBidi" w:hAnsiTheme="majorBidi" w:cstheme="majorBidi" w:hint="cs"/>
          <w:sz w:val="30"/>
          <w:szCs w:val="30"/>
          <w:cs/>
        </w:rPr>
        <w:t>ได้อนุมัติการเพิ่มทุน</w:t>
      </w:r>
      <w:r w:rsidR="00417BE0" w:rsidRPr="004E1C2B">
        <w:rPr>
          <w:rFonts w:asciiTheme="majorBidi" w:hAnsiTheme="majorBidi" w:cstheme="majorBidi"/>
          <w:sz w:val="30"/>
          <w:szCs w:val="30"/>
          <w:cs/>
        </w:rPr>
        <w:br/>
      </w:r>
      <w:r w:rsidR="001D0AC8" w:rsidRPr="004E1C2B">
        <w:rPr>
          <w:rFonts w:asciiTheme="majorBidi" w:hAnsiTheme="majorBidi" w:cstheme="majorBidi" w:hint="cs"/>
          <w:sz w:val="30"/>
          <w:szCs w:val="30"/>
          <w:cs/>
        </w:rPr>
        <w:t>จดทะเบียนเป็นทุนจดทะเบียนใหม่</w:t>
      </w:r>
      <w:r w:rsidR="00336C8E" w:rsidRPr="004E1C2B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1D0AC8" w:rsidRPr="004E1C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0AC8" w:rsidRPr="004E1C2B">
        <w:rPr>
          <w:rFonts w:asciiTheme="majorBidi" w:hAnsiTheme="majorBidi" w:cstheme="majorBidi"/>
          <w:sz w:val="30"/>
          <w:szCs w:val="30"/>
        </w:rPr>
        <w:t xml:space="preserve">400 </w:t>
      </w:r>
      <w:r w:rsidR="001D0AC8" w:rsidRPr="004E1C2B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1D0AC8" w:rsidRPr="004E1C2B">
        <w:rPr>
          <w:rFonts w:asciiTheme="majorBidi" w:hAnsiTheme="majorBidi"/>
          <w:sz w:val="30"/>
          <w:szCs w:val="30"/>
          <w:cs/>
        </w:rPr>
        <w:t xml:space="preserve">โดยการออกหุ้นสามัญจำนวน </w:t>
      </w:r>
      <w:r w:rsidR="001D0AC8" w:rsidRPr="004E1C2B">
        <w:rPr>
          <w:rFonts w:asciiTheme="majorBidi" w:hAnsiTheme="majorBidi"/>
          <w:sz w:val="30"/>
          <w:szCs w:val="30"/>
        </w:rPr>
        <w:t>20</w:t>
      </w:r>
      <w:r w:rsidR="001D0AC8" w:rsidRPr="004E1C2B">
        <w:rPr>
          <w:rFonts w:asciiTheme="majorBidi" w:hAnsiTheme="majorBidi"/>
          <w:sz w:val="30"/>
          <w:szCs w:val="30"/>
          <w:cs/>
        </w:rPr>
        <w:t xml:space="preserve"> ล้านหุ้น มูลค่าที่ตราไว้หุ้นละ </w:t>
      </w:r>
      <w:r w:rsidR="00B03613" w:rsidRPr="004E1C2B">
        <w:rPr>
          <w:rFonts w:asciiTheme="majorBidi" w:hAnsiTheme="majorBidi"/>
          <w:sz w:val="30"/>
          <w:szCs w:val="30"/>
        </w:rPr>
        <w:t>10</w:t>
      </w:r>
      <w:r w:rsidR="001D0AC8" w:rsidRPr="004E1C2B">
        <w:rPr>
          <w:rFonts w:asciiTheme="majorBidi" w:hAnsiTheme="majorBidi"/>
          <w:sz w:val="30"/>
          <w:szCs w:val="30"/>
          <w:cs/>
        </w:rPr>
        <w:t xml:space="preserve"> บาท</w:t>
      </w:r>
      <w:r w:rsidR="001D0AC8" w:rsidRPr="004E1C2B">
        <w:rPr>
          <w:rFonts w:asciiTheme="majorBidi" w:hAnsiTheme="majorBidi"/>
          <w:sz w:val="30"/>
          <w:szCs w:val="30"/>
        </w:rPr>
        <w:t xml:space="preserve"> </w:t>
      </w:r>
      <w:r w:rsidR="001D0AC8" w:rsidRPr="004E1C2B">
        <w:rPr>
          <w:rFonts w:asciiTheme="majorBidi" w:hAnsiTheme="majorBidi"/>
          <w:sz w:val="30"/>
          <w:szCs w:val="30"/>
          <w:cs/>
        </w:rPr>
        <w:t xml:space="preserve">โดยบริษัทได้ชำระค่าหุ้นเพิ่มทุนจำนวน </w:t>
      </w:r>
      <w:r w:rsidR="001D0AC8" w:rsidRPr="004E1C2B">
        <w:rPr>
          <w:rFonts w:asciiTheme="majorBidi" w:hAnsiTheme="majorBidi"/>
          <w:sz w:val="30"/>
          <w:szCs w:val="30"/>
        </w:rPr>
        <w:t>102</w:t>
      </w:r>
      <w:r w:rsidR="001D0AC8" w:rsidRPr="004E1C2B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A217C3" w:rsidRPr="004E1C2B">
        <w:rPr>
          <w:rFonts w:asciiTheme="majorBidi" w:hAnsiTheme="majorBidi"/>
          <w:sz w:val="30"/>
          <w:szCs w:val="30"/>
          <w:cs/>
        </w:rPr>
        <w:t>ในเดือน</w:t>
      </w:r>
      <w:r w:rsidR="00A217C3" w:rsidRPr="004E1C2B">
        <w:rPr>
          <w:rFonts w:asciiTheme="majorBidi" w:hAnsiTheme="majorBidi" w:hint="cs"/>
          <w:sz w:val="30"/>
          <w:szCs w:val="30"/>
          <w:cs/>
        </w:rPr>
        <w:t>มีนาคม</w:t>
      </w:r>
      <w:r w:rsidR="00A217C3" w:rsidRPr="004E1C2B">
        <w:rPr>
          <w:rFonts w:asciiTheme="majorBidi" w:hAnsiTheme="majorBidi"/>
          <w:sz w:val="30"/>
          <w:szCs w:val="30"/>
          <w:cs/>
        </w:rPr>
        <w:t xml:space="preserve"> </w:t>
      </w:r>
      <w:r w:rsidR="00A217C3" w:rsidRPr="004E1C2B">
        <w:rPr>
          <w:rFonts w:asciiTheme="majorBidi" w:hAnsiTheme="majorBidi"/>
          <w:sz w:val="30"/>
          <w:szCs w:val="30"/>
        </w:rPr>
        <w:t>2569</w:t>
      </w:r>
      <w:r w:rsidR="00A217C3" w:rsidRPr="004E1C2B">
        <w:rPr>
          <w:rFonts w:asciiTheme="majorBidi" w:hAnsiTheme="majorBidi"/>
          <w:sz w:val="30"/>
          <w:szCs w:val="30"/>
          <w:cs/>
        </w:rPr>
        <w:t xml:space="preserve"> ตามสัดส่วนการลงทุน ซึ่ง </w:t>
      </w:r>
      <w:r w:rsidR="00A217C3" w:rsidRPr="004E1C2B">
        <w:rPr>
          <w:rFonts w:asciiTheme="majorBidi" w:hAnsiTheme="majorBidi"/>
          <w:sz w:val="30"/>
          <w:szCs w:val="30"/>
        </w:rPr>
        <w:t xml:space="preserve">BTSG </w:t>
      </w:r>
      <w:r w:rsidR="00A217C3" w:rsidRPr="004E1C2B">
        <w:rPr>
          <w:rFonts w:asciiTheme="majorBidi" w:hAnsiTheme="majorBidi"/>
          <w:sz w:val="30"/>
          <w:szCs w:val="30"/>
          <w:cs/>
        </w:rPr>
        <w:t>ได้นำเงินเพิ่มทุนนี้เข้าจดทะเบียนเรียบร้อยแล้ว โดยสัดส่วนการถือหุ้นไม่มีการเปลี่ยนแปลง</w:t>
      </w:r>
    </w:p>
    <w:p w14:paraId="328555C5" w14:textId="262AB233" w:rsidR="00F53A24" w:rsidRPr="004E1C2B" w:rsidRDefault="00F5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cs/>
        </w:rPr>
      </w:pPr>
    </w:p>
    <w:p w14:paraId="4DFA7A06" w14:textId="359F1214" w:rsidR="00333E7A" w:rsidRPr="004E1C2B" w:rsidRDefault="00333E7A" w:rsidP="00324372">
      <w:pPr>
        <w:pStyle w:val="BodyText2"/>
        <w:tabs>
          <w:tab w:val="decimal" w:pos="540"/>
        </w:tabs>
        <w:spacing w:line="240" w:lineRule="atLeast"/>
        <w:ind w:left="567" w:firstLine="0"/>
        <w:rPr>
          <w:rFonts w:asciiTheme="majorBidi" w:hAnsiTheme="majorBidi"/>
          <w:i/>
          <w:iCs/>
          <w:sz w:val="30"/>
          <w:szCs w:val="30"/>
        </w:rPr>
      </w:pPr>
      <w:r w:rsidRPr="004E1C2B">
        <w:rPr>
          <w:rFonts w:asciiTheme="majorBidi" w:hAnsiTheme="majorBidi"/>
          <w:i/>
          <w:iCs/>
          <w:sz w:val="30"/>
          <w:szCs w:val="30"/>
          <w:cs/>
        </w:rPr>
        <w:t>บริษัท บีซีวี เอ็นเนอร์ยี่ จำกัด</w:t>
      </w:r>
    </w:p>
    <w:p w14:paraId="184A87BF" w14:textId="77777777" w:rsidR="00F53A24" w:rsidRPr="004E1C2B" w:rsidRDefault="00F53A24" w:rsidP="00324372">
      <w:pPr>
        <w:pStyle w:val="BodyText2"/>
        <w:tabs>
          <w:tab w:val="decimal" w:pos="540"/>
        </w:tabs>
        <w:spacing w:line="240" w:lineRule="atLeast"/>
        <w:ind w:left="567" w:firstLine="0"/>
        <w:rPr>
          <w:rFonts w:asciiTheme="majorBidi" w:hAnsiTheme="majorBidi"/>
          <w:i/>
          <w:iCs/>
          <w:sz w:val="30"/>
          <w:szCs w:val="30"/>
        </w:rPr>
      </w:pPr>
    </w:p>
    <w:p w14:paraId="6CF369AA" w14:textId="2B654D97" w:rsidR="00B51424" w:rsidRPr="004E1C2B" w:rsidRDefault="00B51424" w:rsidP="00336C8E">
      <w:pPr>
        <w:pStyle w:val="BodyText2"/>
        <w:tabs>
          <w:tab w:val="decimal" w:pos="540"/>
        </w:tabs>
        <w:spacing w:line="240" w:lineRule="atLeast"/>
        <w:ind w:left="567" w:firstLine="0"/>
        <w:jc w:val="thaiDistribute"/>
        <w:rPr>
          <w:rFonts w:asciiTheme="majorBidi" w:hAnsiTheme="majorBidi"/>
          <w:sz w:val="30"/>
          <w:szCs w:val="30"/>
        </w:rPr>
      </w:pPr>
      <w:r w:rsidRPr="004E1C2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E1C2B">
        <w:rPr>
          <w:rFonts w:asciiTheme="majorBidi" w:hAnsiTheme="majorBidi" w:cstheme="majorBidi"/>
          <w:sz w:val="30"/>
          <w:szCs w:val="30"/>
        </w:rPr>
        <w:t xml:space="preserve">5 </w:t>
      </w:r>
      <w:r w:rsidRPr="004E1C2B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4E1C2B">
        <w:rPr>
          <w:rFonts w:asciiTheme="majorBidi" w:hAnsiTheme="majorBidi" w:cstheme="majorBidi"/>
          <w:sz w:val="30"/>
          <w:szCs w:val="30"/>
        </w:rPr>
        <w:t xml:space="preserve"> 2569</w:t>
      </w:r>
      <w:r w:rsidRPr="004E1C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1C2B">
        <w:rPr>
          <w:rFonts w:asciiTheme="majorBidi" w:hAnsiTheme="majorBidi"/>
          <w:sz w:val="30"/>
          <w:szCs w:val="30"/>
          <w:cs/>
        </w:rPr>
        <w:t>ที่ประชุม</w:t>
      </w:r>
      <w:r w:rsidRPr="004E1C2B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4E1C2B">
        <w:rPr>
          <w:rFonts w:asciiTheme="majorBidi" w:hAnsiTheme="majorBidi"/>
          <w:sz w:val="30"/>
          <w:szCs w:val="30"/>
          <w:cs/>
        </w:rPr>
        <w:t>ของบริษัท บีซีวี เอ็นเนอร์ยี่ จำกัด (“</w:t>
      </w:r>
      <w:r w:rsidRPr="004E1C2B">
        <w:rPr>
          <w:rFonts w:asciiTheme="majorBidi" w:hAnsiTheme="majorBidi" w:cstheme="majorBidi"/>
          <w:sz w:val="30"/>
          <w:szCs w:val="30"/>
        </w:rPr>
        <w:t xml:space="preserve">BCVE”) </w:t>
      </w:r>
      <w:r w:rsidRPr="004E1C2B">
        <w:rPr>
          <w:rFonts w:asciiTheme="majorBidi" w:hAnsiTheme="majorBidi" w:cstheme="majorBidi" w:hint="cs"/>
          <w:sz w:val="30"/>
          <w:szCs w:val="30"/>
          <w:cs/>
        </w:rPr>
        <w:t xml:space="preserve">ได้มีมติอนุมัติการเรียกชำระค่าหุ้นเพิ่มเติมจากบริษัทเป็นจำนวนเงิน </w:t>
      </w:r>
      <w:r w:rsidRPr="004E1C2B">
        <w:rPr>
          <w:rFonts w:asciiTheme="majorBidi" w:hAnsiTheme="majorBidi" w:cstheme="majorBidi"/>
          <w:sz w:val="30"/>
          <w:szCs w:val="30"/>
        </w:rPr>
        <w:t xml:space="preserve">60 </w:t>
      </w:r>
      <w:r w:rsidRPr="004E1C2B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4E1C2B">
        <w:rPr>
          <w:rFonts w:asciiTheme="majorBidi" w:hAnsiTheme="majorBidi" w:hint="cs"/>
          <w:sz w:val="30"/>
          <w:szCs w:val="30"/>
          <w:cs/>
        </w:rPr>
        <w:t xml:space="preserve">ซึ่งได้รับชำระค่าหุ้นดังกล่าวแล้วในเดือนมกราคม </w:t>
      </w:r>
      <w:r w:rsidRPr="004E1C2B">
        <w:rPr>
          <w:rFonts w:asciiTheme="majorBidi" w:hAnsiTheme="majorBidi"/>
          <w:sz w:val="30"/>
          <w:szCs w:val="30"/>
        </w:rPr>
        <w:t xml:space="preserve">2569 </w:t>
      </w:r>
      <w:r w:rsidRPr="004E1C2B">
        <w:rPr>
          <w:rFonts w:asciiTheme="majorBidi" w:hAnsiTheme="majorBidi" w:hint="cs"/>
          <w:sz w:val="30"/>
          <w:szCs w:val="30"/>
          <w:cs/>
        </w:rPr>
        <w:t>โดยสัดส่วนการถือหุ้นไม่มีการเปลี่ยนแปลง</w:t>
      </w:r>
    </w:p>
    <w:p w14:paraId="35681654" w14:textId="77777777" w:rsidR="00B51424" w:rsidRPr="004E1C2B" w:rsidRDefault="00B51424" w:rsidP="00B51424">
      <w:pPr>
        <w:pStyle w:val="BodyText2"/>
        <w:tabs>
          <w:tab w:val="decimal" w:pos="540"/>
        </w:tabs>
        <w:spacing w:line="240" w:lineRule="atLeast"/>
        <w:ind w:left="567" w:firstLine="0"/>
        <w:rPr>
          <w:rFonts w:asciiTheme="majorBidi" w:hAnsiTheme="majorBidi"/>
          <w:sz w:val="30"/>
          <w:szCs w:val="30"/>
          <w:cs/>
        </w:rPr>
      </w:pPr>
    </w:p>
    <w:p w14:paraId="0FEE4366" w14:textId="116D0EA5" w:rsidR="00A61791" w:rsidRPr="004E1C2B" w:rsidRDefault="00B51424" w:rsidP="00557AA8">
      <w:pPr>
        <w:pStyle w:val="BodyText2"/>
        <w:tabs>
          <w:tab w:val="decimal" w:pos="540"/>
        </w:tabs>
        <w:spacing w:line="240" w:lineRule="atLeast"/>
        <w:ind w:left="567" w:firstLine="0"/>
        <w:rPr>
          <w:rFonts w:asciiTheme="majorBidi" w:hAnsiTheme="majorBidi"/>
          <w:sz w:val="30"/>
          <w:szCs w:val="30"/>
        </w:rPr>
      </w:pPr>
      <w:r w:rsidRPr="004E1C2B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="00F85FC2" w:rsidRPr="004E1C2B">
        <w:rPr>
          <w:rFonts w:asciiTheme="majorBidi" w:hAnsiTheme="majorBidi"/>
          <w:sz w:val="30"/>
          <w:szCs w:val="30"/>
        </w:rPr>
        <w:t>3</w:t>
      </w:r>
      <w:r w:rsidRPr="004E1C2B">
        <w:rPr>
          <w:rFonts w:asciiTheme="majorBidi" w:hAnsiTheme="majorBidi"/>
          <w:sz w:val="30"/>
          <w:szCs w:val="30"/>
          <w:cs/>
        </w:rPr>
        <w:t xml:space="preserve"> </w:t>
      </w:r>
      <w:r w:rsidR="00F85FC2" w:rsidRPr="004E1C2B">
        <w:rPr>
          <w:rFonts w:asciiTheme="majorBidi" w:hAnsiTheme="majorBidi" w:hint="cs"/>
          <w:sz w:val="30"/>
          <w:szCs w:val="30"/>
          <w:cs/>
        </w:rPr>
        <w:t>มีนาคม</w:t>
      </w:r>
      <w:r w:rsidRPr="004E1C2B">
        <w:rPr>
          <w:rFonts w:asciiTheme="majorBidi" w:hAnsiTheme="majorBidi"/>
          <w:sz w:val="30"/>
          <w:szCs w:val="30"/>
          <w:cs/>
        </w:rPr>
        <w:t xml:space="preserve"> </w:t>
      </w:r>
      <w:r w:rsidR="00A92641" w:rsidRPr="004E1C2B">
        <w:rPr>
          <w:rFonts w:asciiTheme="majorBidi" w:hAnsiTheme="majorBidi"/>
          <w:sz w:val="30"/>
          <w:szCs w:val="30"/>
        </w:rPr>
        <w:t>2569</w:t>
      </w:r>
      <w:r w:rsidRPr="004E1C2B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ที่ประชุมคณะกรรมการของ</w:t>
      </w:r>
      <w:r w:rsidRPr="004E1C2B">
        <w:rPr>
          <w:rFonts w:asciiTheme="majorBidi" w:hAnsiTheme="majorBidi"/>
          <w:sz w:val="30"/>
          <w:szCs w:val="30"/>
        </w:rPr>
        <w:t xml:space="preserve"> BCVE </w:t>
      </w:r>
      <w:r w:rsidRPr="004E1C2B">
        <w:rPr>
          <w:rFonts w:asciiTheme="majorBidi" w:hAnsiTheme="majorBidi"/>
          <w:sz w:val="30"/>
          <w:szCs w:val="30"/>
          <w:cs/>
        </w:rPr>
        <w:t xml:space="preserve">ได้มีมติอนุมัติการเรียกชำระค่าหุ้นเพิ่มเติมจากบริษัทเป็นจำนวนเงิน </w:t>
      </w:r>
      <w:r w:rsidRPr="004E1C2B">
        <w:rPr>
          <w:rFonts w:asciiTheme="majorBidi" w:hAnsiTheme="majorBidi"/>
          <w:sz w:val="30"/>
          <w:szCs w:val="30"/>
        </w:rPr>
        <w:t>100</w:t>
      </w:r>
      <w:r w:rsidRPr="004E1C2B">
        <w:rPr>
          <w:rFonts w:asciiTheme="majorBidi" w:hAnsiTheme="majorBidi"/>
          <w:sz w:val="30"/>
          <w:szCs w:val="30"/>
          <w:cs/>
        </w:rPr>
        <w:t xml:space="preserve"> ล้านบาท ซึ่งได้รับชำระค่าหุ้นดังกล่าวแล้วในเดือน</w:t>
      </w:r>
      <w:r w:rsidRPr="004E1C2B">
        <w:rPr>
          <w:rFonts w:asciiTheme="majorBidi" w:hAnsiTheme="majorBidi" w:hint="cs"/>
          <w:sz w:val="30"/>
          <w:szCs w:val="30"/>
          <w:cs/>
        </w:rPr>
        <w:t>มีนาคม</w:t>
      </w:r>
      <w:r w:rsidRPr="004E1C2B">
        <w:rPr>
          <w:rFonts w:asciiTheme="majorBidi" w:hAnsiTheme="majorBidi"/>
          <w:sz w:val="30"/>
          <w:szCs w:val="30"/>
          <w:cs/>
        </w:rPr>
        <w:t xml:space="preserve"> </w:t>
      </w:r>
      <w:r w:rsidRPr="004E1C2B">
        <w:rPr>
          <w:rFonts w:asciiTheme="majorBidi" w:hAnsiTheme="majorBidi"/>
          <w:sz w:val="30"/>
          <w:szCs w:val="30"/>
        </w:rPr>
        <w:t>2569</w:t>
      </w:r>
      <w:r w:rsidRPr="004E1C2B">
        <w:rPr>
          <w:rFonts w:asciiTheme="majorBidi" w:hAnsiTheme="majorBidi"/>
          <w:sz w:val="30"/>
          <w:szCs w:val="30"/>
          <w:cs/>
        </w:rPr>
        <w:t xml:space="preserve"> โดยสัดส่วนการถือหุ้นไม่มีการเปลี่ยนแปลง</w:t>
      </w:r>
    </w:p>
    <w:p w14:paraId="14460111" w14:textId="77777777" w:rsidR="005C15EF" w:rsidRPr="004E1C2B" w:rsidRDefault="005C15EF" w:rsidP="00557AA8">
      <w:pPr>
        <w:pStyle w:val="BodyText2"/>
        <w:tabs>
          <w:tab w:val="decimal" w:pos="540"/>
        </w:tabs>
        <w:spacing w:line="240" w:lineRule="atLeast"/>
        <w:ind w:left="567" w:firstLine="0"/>
        <w:rPr>
          <w:rFonts w:asciiTheme="majorBidi" w:hAnsiTheme="majorBidi"/>
          <w:sz w:val="30"/>
          <w:szCs w:val="30"/>
          <w:cs/>
        </w:rPr>
      </w:pPr>
    </w:p>
    <w:p w14:paraId="59ECEED9" w14:textId="75AEECE8" w:rsidR="00F421FF" w:rsidRPr="004E1C2B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3" w:name="OLE_LINK11"/>
      <w:bookmarkStart w:id="4" w:name="OLE_LINK12"/>
      <w:r w:rsidRPr="004E1C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เงินลงทุนในบริษัทร่วม</w:t>
      </w:r>
      <w:r w:rsidR="007D0FFA" w:rsidRPr="004E1C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และการร่วมค้า</w:t>
      </w:r>
    </w:p>
    <w:p w14:paraId="5409B840" w14:textId="35C11F63" w:rsidR="0066035F" w:rsidRPr="004E1C2B" w:rsidRDefault="0066035F" w:rsidP="00804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 w:cstheme="majorBidi"/>
          <w:sz w:val="22"/>
          <w:szCs w:val="22"/>
          <w:cs/>
          <w:lang w:val="en-GB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218"/>
        <w:gridCol w:w="1220"/>
        <w:gridCol w:w="1218"/>
        <w:gridCol w:w="1217"/>
      </w:tblGrid>
      <w:tr w:rsidR="008049C6" w:rsidRPr="004E1C2B" w14:paraId="7AAD5444" w14:textId="77777777">
        <w:trPr>
          <w:tblHeader/>
        </w:trPr>
        <w:tc>
          <w:tcPr>
            <w:tcW w:w="2348" w:type="pct"/>
          </w:tcPr>
          <w:p w14:paraId="2E60C35A" w14:textId="77777777" w:rsidR="008049C6" w:rsidRPr="004E1C2B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2"/>
          </w:tcPr>
          <w:p w14:paraId="5133139C" w14:textId="77777777" w:rsidR="008049C6" w:rsidRPr="004E1C2B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5" w:type="pct"/>
            <w:gridSpan w:val="2"/>
          </w:tcPr>
          <w:p w14:paraId="2F841F30" w14:textId="77777777" w:rsidR="008049C6" w:rsidRPr="004E1C2B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E31F1" w:rsidRPr="004E1C2B" w14:paraId="38FA23C5" w14:textId="77777777">
        <w:trPr>
          <w:trHeight w:val="182"/>
          <w:tblHeader/>
        </w:trPr>
        <w:tc>
          <w:tcPr>
            <w:tcW w:w="2348" w:type="pct"/>
          </w:tcPr>
          <w:p w14:paraId="6686C11E" w14:textId="4D9B4F87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E1C2B">
              <w:rPr>
                <w:b/>
                <w:bCs/>
                <w:i/>
                <w:iCs/>
                <w:cs/>
              </w:rPr>
              <w:t>สำหรับงวด</w:t>
            </w:r>
            <w:r w:rsidRPr="004E1C2B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4E1C2B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4E1C2B">
              <w:rPr>
                <w:b/>
                <w:bCs/>
                <w:i/>
                <w:iCs/>
              </w:rPr>
              <w:t>30</w:t>
            </w:r>
            <w:r w:rsidRPr="004E1C2B">
              <w:rPr>
                <w:rFonts w:hint="cs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663" w:type="pct"/>
          </w:tcPr>
          <w:p w14:paraId="5AAB8506" w14:textId="2D017C51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664" w:type="pct"/>
          </w:tcPr>
          <w:p w14:paraId="011B0AF4" w14:textId="19A07C33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663" w:type="pct"/>
          </w:tcPr>
          <w:p w14:paraId="057FE8F8" w14:textId="7FDA5325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662" w:type="pct"/>
          </w:tcPr>
          <w:p w14:paraId="171919A9" w14:textId="322D3F22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>2568</w:t>
            </w:r>
          </w:p>
        </w:tc>
      </w:tr>
      <w:tr w:rsidR="00AE31F1" w:rsidRPr="004E1C2B" w14:paraId="004665ED" w14:textId="77777777">
        <w:trPr>
          <w:tblHeader/>
        </w:trPr>
        <w:tc>
          <w:tcPr>
            <w:tcW w:w="2348" w:type="pct"/>
          </w:tcPr>
          <w:p w14:paraId="6F3B200D" w14:textId="77777777" w:rsidR="00AE31F1" w:rsidRPr="004E1C2B" w:rsidRDefault="00AE31F1" w:rsidP="00AE3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2" w:type="pct"/>
            <w:gridSpan w:val="4"/>
            <w:vAlign w:val="center"/>
          </w:tcPr>
          <w:p w14:paraId="4A497CD2" w14:textId="77777777" w:rsidR="00AE31F1" w:rsidRPr="004E1C2B" w:rsidRDefault="00AE31F1" w:rsidP="00AE3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E31F1" w:rsidRPr="004E1C2B" w14:paraId="0BFC4077" w14:textId="77777777" w:rsidTr="00AE31F1">
        <w:tc>
          <w:tcPr>
            <w:tcW w:w="2348" w:type="pct"/>
          </w:tcPr>
          <w:p w14:paraId="27C0DC36" w14:textId="091EE1D8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hint="cs"/>
                <w:cs/>
              </w:rPr>
              <w:t xml:space="preserve">ณ วันที่ </w:t>
            </w:r>
            <w:r w:rsidRPr="004E1C2B">
              <w:rPr>
                <w:rFonts w:hint="cs"/>
              </w:rPr>
              <w:t>1</w:t>
            </w:r>
            <w:r w:rsidRPr="004E1C2B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2CCCD66A" w14:textId="605D0944" w:rsidR="00AE31F1" w:rsidRPr="004E1C2B" w:rsidRDefault="00DD00B0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28,042</w:t>
            </w:r>
          </w:p>
        </w:tc>
        <w:tc>
          <w:tcPr>
            <w:tcW w:w="664" w:type="pct"/>
            <w:vAlign w:val="bottom"/>
          </w:tcPr>
          <w:p w14:paraId="494A7DB8" w14:textId="09592960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31,568</w:t>
            </w:r>
          </w:p>
        </w:tc>
        <w:tc>
          <w:tcPr>
            <w:tcW w:w="663" w:type="pct"/>
            <w:vAlign w:val="bottom"/>
          </w:tcPr>
          <w:p w14:paraId="49C5D42F" w14:textId="7E575BAE" w:rsidR="00AE31F1" w:rsidRPr="004E1C2B" w:rsidRDefault="00DD00B0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662" w:type="pct"/>
            <w:vAlign w:val="bottom"/>
          </w:tcPr>
          <w:p w14:paraId="4569EED5" w14:textId="14DBA964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685</w:t>
            </w:r>
          </w:p>
        </w:tc>
      </w:tr>
      <w:tr w:rsidR="00AE31F1" w:rsidRPr="004E1C2B" w14:paraId="263046DA" w14:textId="77777777" w:rsidTr="00AE31F1">
        <w:tc>
          <w:tcPr>
            <w:tcW w:w="2348" w:type="pct"/>
          </w:tcPr>
          <w:p w14:paraId="3479E374" w14:textId="01C210F3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663" w:type="pct"/>
            <w:vAlign w:val="bottom"/>
          </w:tcPr>
          <w:p w14:paraId="4317B275" w14:textId="3992065F" w:rsidR="00AE31F1" w:rsidRPr="004E1C2B" w:rsidRDefault="00BA18CD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>(</w:t>
            </w:r>
            <w:r w:rsidR="00996EB7" w:rsidRPr="004E1C2B">
              <w:rPr>
                <w:rFonts w:asciiTheme="majorBidi" w:hAnsiTheme="majorBidi" w:cstheme="majorBidi"/>
              </w:rPr>
              <w:t>703</w:t>
            </w:r>
            <w:r w:rsidRPr="004E1C2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7F25F9C2" w14:textId="3D80BA94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(1,070)</w:t>
            </w:r>
          </w:p>
        </w:tc>
        <w:tc>
          <w:tcPr>
            <w:tcW w:w="663" w:type="pct"/>
            <w:vAlign w:val="bottom"/>
          </w:tcPr>
          <w:p w14:paraId="6EEB7DB6" w14:textId="786518AB" w:rsidR="00AE31F1" w:rsidRPr="004E1C2B" w:rsidRDefault="00DD00B0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5B42A13B" w14:textId="0860E250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</w:tr>
      <w:tr w:rsidR="00AE31F1" w:rsidRPr="004E1C2B" w14:paraId="11149FBF" w14:textId="77777777" w:rsidTr="00AE31F1">
        <w:tc>
          <w:tcPr>
            <w:tcW w:w="2348" w:type="pct"/>
          </w:tcPr>
          <w:p w14:paraId="251ADAAF" w14:textId="5CAEEB98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hint="cs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663" w:type="pct"/>
            <w:vAlign w:val="bottom"/>
          </w:tcPr>
          <w:p w14:paraId="12443BFA" w14:textId="13D89277" w:rsidR="00AE31F1" w:rsidRPr="004E1C2B" w:rsidRDefault="00996EB7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1,440</w:t>
            </w:r>
          </w:p>
        </w:tc>
        <w:tc>
          <w:tcPr>
            <w:tcW w:w="664" w:type="pct"/>
            <w:vAlign w:val="bottom"/>
          </w:tcPr>
          <w:p w14:paraId="5EBD9579" w14:textId="43D2BAE7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767</w:t>
            </w:r>
          </w:p>
        </w:tc>
        <w:tc>
          <w:tcPr>
            <w:tcW w:w="663" w:type="pct"/>
            <w:vAlign w:val="bottom"/>
          </w:tcPr>
          <w:p w14:paraId="2A1C30E1" w14:textId="59705F11" w:rsidR="00AE31F1" w:rsidRPr="004E1C2B" w:rsidRDefault="00DD00B0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168BED20" w14:textId="07D6CDFD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</w:tr>
      <w:tr w:rsidR="00AE31F1" w:rsidRPr="004E1C2B" w14:paraId="5A31928A" w14:textId="77777777" w:rsidTr="00AE31F1">
        <w:tc>
          <w:tcPr>
            <w:tcW w:w="2348" w:type="pct"/>
          </w:tcPr>
          <w:p w14:paraId="5F4121ED" w14:textId="1599A401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4E1C2B">
              <w:rPr>
                <w:rFonts w:hint="cs"/>
                <w:cs/>
              </w:rPr>
              <w:t>ส่วนแบ่ง</w:t>
            </w:r>
            <w:r w:rsidR="0043164D" w:rsidRPr="004E1C2B">
              <w:rPr>
                <w:rFonts w:hint="cs"/>
                <w:cs/>
              </w:rPr>
              <w:t xml:space="preserve">กำไร </w:t>
            </w:r>
            <w:r w:rsidR="0043164D" w:rsidRPr="004E1C2B">
              <w:t>(</w:t>
            </w:r>
            <w:r w:rsidRPr="004E1C2B">
              <w:rPr>
                <w:rFonts w:hint="cs"/>
                <w:cs/>
              </w:rPr>
              <w:t>ขาดทุน</w:t>
            </w:r>
            <w:r w:rsidR="0043164D" w:rsidRPr="004E1C2B">
              <w:t xml:space="preserve">) </w:t>
            </w:r>
            <w:r w:rsidRPr="004E1C2B">
              <w:rPr>
                <w:rFonts w:hint="cs"/>
                <w:cs/>
              </w:rPr>
              <w:t>เบ็ดเสร็จอื่นจาก</w:t>
            </w:r>
            <w:r w:rsidRPr="004E1C2B">
              <w:rPr>
                <w:cs/>
              </w:rPr>
              <w:br/>
            </w:r>
            <w:r w:rsidRPr="004E1C2B">
              <w:rPr>
                <w:rFonts w:hint="cs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63" w:type="pct"/>
            <w:vAlign w:val="bottom"/>
          </w:tcPr>
          <w:p w14:paraId="60BF5C22" w14:textId="36116FF5" w:rsidR="00AE31F1" w:rsidRPr="004E1C2B" w:rsidRDefault="00BA18CD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(</w:t>
            </w:r>
            <w:r w:rsidR="00996EB7" w:rsidRPr="004E1C2B">
              <w:rPr>
                <w:rFonts w:asciiTheme="majorBidi" w:hAnsiTheme="majorBidi" w:cstheme="majorBidi"/>
              </w:rPr>
              <w:t>751</w:t>
            </w:r>
            <w:r w:rsidRPr="004E1C2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283E78CB" w14:textId="207F0D29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(1,151)</w:t>
            </w:r>
          </w:p>
        </w:tc>
        <w:tc>
          <w:tcPr>
            <w:tcW w:w="663" w:type="pct"/>
            <w:vAlign w:val="bottom"/>
          </w:tcPr>
          <w:p w14:paraId="7FACC18F" w14:textId="46FBEE42" w:rsidR="00AE31F1" w:rsidRPr="004E1C2B" w:rsidRDefault="00DD00B0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218A8589" w14:textId="56A91BDB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</w:tr>
      <w:tr w:rsidR="00AE31F1" w:rsidRPr="004E1C2B" w14:paraId="4640CDCF" w14:textId="77777777" w:rsidTr="00AE31F1">
        <w:tc>
          <w:tcPr>
            <w:tcW w:w="2348" w:type="pct"/>
          </w:tcPr>
          <w:p w14:paraId="6FDF5DD6" w14:textId="699AAD19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/>
                <w:cs/>
              </w:rPr>
              <w:t>ขาดทุนจากการด้อยค่า</w:t>
            </w:r>
          </w:p>
        </w:tc>
        <w:tc>
          <w:tcPr>
            <w:tcW w:w="663" w:type="pct"/>
            <w:vAlign w:val="bottom"/>
          </w:tcPr>
          <w:p w14:paraId="671FD9D2" w14:textId="6E0CAA9F" w:rsidR="00AE31F1" w:rsidRPr="004E1C2B" w:rsidRDefault="00BA18CD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(1,2</w:t>
            </w:r>
            <w:r w:rsidR="00996EB7" w:rsidRPr="004E1C2B">
              <w:rPr>
                <w:rFonts w:asciiTheme="majorBidi" w:hAnsiTheme="majorBidi" w:cstheme="majorBidi"/>
              </w:rPr>
              <w:t>52</w:t>
            </w:r>
            <w:r w:rsidRPr="004E1C2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4BF42986" w14:textId="4232461B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E1C2B">
              <w:t>(248)</w:t>
            </w:r>
          </w:p>
        </w:tc>
        <w:tc>
          <w:tcPr>
            <w:tcW w:w="663" w:type="pct"/>
            <w:vAlign w:val="bottom"/>
          </w:tcPr>
          <w:p w14:paraId="70E9EA85" w14:textId="41390ACB" w:rsidR="00AE31F1" w:rsidRPr="004E1C2B" w:rsidRDefault="00DD00B0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(45)</w:t>
            </w:r>
          </w:p>
        </w:tc>
        <w:tc>
          <w:tcPr>
            <w:tcW w:w="662" w:type="pct"/>
            <w:vAlign w:val="bottom"/>
          </w:tcPr>
          <w:p w14:paraId="58D6DF49" w14:textId="4985AAD3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</w:tr>
      <w:tr w:rsidR="00AE31F1" w:rsidRPr="004E1C2B" w14:paraId="415F52B7" w14:textId="77777777" w:rsidTr="00AE31F1">
        <w:tc>
          <w:tcPr>
            <w:tcW w:w="2348" w:type="pct"/>
          </w:tcPr>
          <w:p w14:paraId="503626E0" w14:textId="170BEFBC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487E4128" w14:textId="6EB3107D" w:rsidR="00AE31F1" w:rsidRPr="004E1C2B" w:rsidRDefault="00996EB7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1,021</w:t>
            </w:r>
          </w:p>
        </w:tc>
        <w:tc>
          <w:tcPr>
            <w:tcW w:w="664" w:type="pct"/>
            <w:vAlign w:val="bottom"/>
          </w:tcPr>
          <w:p w14:paraId="2E9676F2" w14:textId="406E5B82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(847)</w:t>
            </w:r>
          </w:p>
        </w:tc>
        <w:tc>
          <w:tcPr>
            <w:tcW w:w="663" w:type="pct"/>
            <w:vAlign w:val="bottom"/>
          </w:tcPr>
          <w:p w14:paraId="5D5DEC77" w14:textId="445FE929" w:rsidR="00AE31F1" w:rsidRPr="004E1C2B" w:rsidRDefault="00DD00B0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7745872A" w14:textId="4B0F699F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</w:tr>
      <w:tr w:rsidR="00AE31F1" w:rsidRPr="004E1C2B" w14:paraId="1E1E5E3A" w14:textId="77777777" w:rsidTr="00AE31F1">
        <w:tc>
          <w:tcPr>
            <w:tcW w:w="2348" w:type="pct"/>
          </w:tcPr>
          <w:p w14:paraId="00F50516" w14:textId="45958915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hint="cs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52D0BEDC" w14:textId="2FB95E95" w:rsidR="00AE31F1" w:rsidRPr="004E1C2B" w:rsidRDefault="00BA18CD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4" w:type="pct"/>
            <w:vAlign w:val="bottom"/>
          </w:tcPr>
          <w:p w14:paraId="2D36DBA9" w14:textId="355AE7B4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221</w:t>
            </w:r>
          </w:p>
        </w:tc>
        <w:tc>
          <w:tcPr>
            <w:tcW w:w="663" w:type="pct"/>
            <w:vAlign w:val="bottom"/>
          </w:tcPr>
          <w:p w14:paraId="2C95AA41" w14:textId="2E809473" w:rsidR="00AE31F1" w:rsidRPr="004E1C2B" w:rsidRDefault="00DD00B0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04B13A83" w14:textId="35E0B872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</w:tr>
      <w:tr w:rsidR="00AE31F1" w:rsidRPr="004E1C2B" w14:paraId="031E8A98" w14:textId="77777777" w:rsidTr="00AE31F1">
        <w:tc>
          <w:tcPr>
            <w:tcW w:w="2348" w:type="pct"/>
          </w:tcPr>
          <w:p w14:paraId="21D50887" w14:textId="301189B1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4E1C2B">
              <w:rPr>
                <w:rFonts w:hint="cs"/>
                <w:cs/>
              </w:rPr>
              <w:t>ลดลง</w:t>
            </w:r>
          </w:p>
        </w:tc>
        <w:tc>
          <w:tcPr>
            <w:tcW w:w="663" w:type="pct"/>
            <w:vAlign w:val="bottom"/>
          </w:tcPr>
          <w:p w14:paraId="04B4D5C6" w14:textId="756E43C8" w:rsidR="00AE31F1" w:rsidRPr="004E1C2B" w:rsidRDefault="00BA18CD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4" w:type="pct"/>
            <w:vAlign w:val="bottom"/>
          </w:tcPr>
          <w:p w14:paraId="2879BF49" w14:textId="7B77C3B2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</w:pPr>
            <w:r w:rsidRPr="004E1C2B">
              <w:t>(300)</w:t>
            </w:r>
          </w:p>
        </w:tc>
        <w:tc>
          <w:tcPr>
            <w:tcW w:w="663" w:type="pct"/>
            <w:vAlign w:val="bottom"/>
          </w:tcPr>
          <w:p w14:paraId="61AC0964" w14:textId="15CBCF5B" w:rsidR="00AE31F1" w:rsidRPr="004E1C2B" w:rsidRDefault="00DD00B0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1FF1322C" w14:textId="7FA7812D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(300)</w:t>
            </w:r>
          </w:p>
        </w:tc>
      </w:tr>
      <w:tr w:rsidR="00AE31F1" w:rsidRPr="004E1C2B" w14:paraId="02A61BE3" w14:textId="77777777" w:rsidTr="00AE31F1">
        <w:tc>
          <w:tcPr>
            <w:tcW w:w="2348" w:type="pct"/>
          </w:tcPr>
          <w:p w14:paraId="5C832BDF" w14:textId="751F8631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E1C2B">
              <w:rPr>
                <w:cs/>
              </w:rPr>
              <w:t>จัดประเภทรายการเป็นสินทรัพย์ที่ถือไว้เพื่อขาย</w:t>
            </w:r>
          </w:p>
        </w:tc>
        <w:tc>
          <w:tcPr>
            <w:tcW w:w="663" w:type="pct"/>
            <w:vAlign w:val="bottom"/>
          </w:tcPr>
          <w:p w14:paraId="2F3701F9" w14:textId="222B3EB4" w:rsidR="00AE31F1" w:rsidRPr="004E1C2B" w:rsidRDefault="00BA18CD" w:rsidP="00AE3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4" w:type="pct"/>
            <w:vAlign w:val="bottom"/>
          </w:tcPr>
          <w:p w14:paraId="6C537FE0" w14:textId="3563AA4B" w:rsidR="00AE31F1" w:rsidRPr="004E1C2B" w:rsidRDefault="00AE31F1" w:rsidP="00AE3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E1C2B">
              <w:t>(1,090)</w:t>
            </w:r>
          </w:p>
        </w:tc>
        <w:tc>
          <w:tcPr>
            <w:tcW w:w="663" w:type="pct"/>
            <w:vAlign w:val="bottom"/>
          </w:tcPr>
          <w:p w14:paraId="5A5DAD15" w14:textId="068EFFE9" w:rsidR="00AE31F1" w:rsidRPr="004E1C2B" w:rsidRDefault="00DD00B0" w:rsidP="00AE3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56C5F072" w14:textId="0400F970" w:rsidR="00AE31F1" w:rsidRPr="004E1C2B" w:rsidRDefault="00AE31F1" w:rsidP="00AE31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</w:tr>
      <w:tr w:rsidR="00AE31F1" w:rsidRPr="004E1C2B" w14:paraId="42144CE4" w14:textId="77777777" w:rsidTr="003603E1">
        <w:tc>
          <w:tcPr>
            <w:tcW w:w="2348" w:type="pct"/>
          </w:tcPr>
          <w:p w14:paraId="3988781B" w14:textId="5E7D8DA0" w:rsidR="00AE31F1" w:rsidRPr="004E1C2B" w:rsidRDefault="00AE31F1" w:rsidP="00AE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E1C2B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Pr="004E1C2B">
              <w:rPr>
                <w:b/>
                <w:bCs/>
                <w:color w:val="000000" w:themeColor="text1"/>
              </w:rPr>
              <w:t xml:space="preserve">30 </w:t>
            </w:r>
            <w:r w:rsidRPr="004E1C2B">
              <w:rPr>
                <w:b/>
                <w:bCs/>
                <w:color w:val="000000" w:themeColor="text1"/>
                <w:cs/>
              </w:rPr>
              <w:t>มิถุนายน</w:t>
            </w:r>
          </w:p>
        </w:tc>
        <w:tc>
          <w:tcPr>
            <w:tcW w:w="663" w:type="pct"/>
            <w:vAlign w:val="bottom"/>
          </w:tcPr>
          <w:p w14:paraId="437476D5" w14:textId="6E1CC249" w:rsidR="00AE31F1" w:rsidRPr="004E1C2B" w:rsidRDefault="00BA18CD" w:rsidP="00AE31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27,</w:t>
            </w:r>
            <w:r w:rsidR="00996EB7" w:rsidRPr="004E1C2B">
              <w:rPr>
                <w:rFonts w:asciiTheme="majorBidi" w:hAnsiTheme="majorBidi" w:cstheme="majorBidi"/>
                <w:b/>
                <w:bCs/>
              </w:rPr>
              <w:t>797</w:t>
            </w:r>
          </w:p>
        </w:tc>
        <w:tc>
          <w:tcPr>
            <w:tcW w:w="664" w:type="pct"/>
          </w:tcPr>
          <w:p w14:paraId="65FF9DBF" w14:textId="3DCA7FF0" w:rsidR="00AE31F1" w:rsidRPr="004E1C2B" w:rsidRDefault="00AE31F1" w:rsidP="00AE31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b/>
                <w:bCs/>
              </w:rPr>
              <w:t>27,850</w:t>
            </w:r>
          </w:p>
        </w:tc>
        <w:tc>
          <w:tcPr>
            <w:tcW w:w="663" w:type="pct"/>
            <w:vAlign w:val="bottom"/>
          </w:tcPr>
          <w:p w14:paraId="1A539676" w14:textId="0686D385" w:rsidR="00AE31F1" w:rsidRPr="004E1C2B" w:rsidRDefault="00DD00B0" w:rsidP="00AE31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305</w:t>
            </w:r>
          </w:p>
        </w:tc>
        <w:tc>
          <w:tcPr>
            <w:tcW w:w="662" w:type="pct"/>
            <w:vAlign w:val="bottom"/>
          </w:tcPr>
          <w:p w14:paraId="13BFD9D4" w14:textId="6E7E6D1E" w:rsidR="00AE31F1" w:rsidRPr="004E1C2B" w:rsidRDefault="00AE31F1" w:rsidP="00AE31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385</w:t>
            </w:r>
          </w:p>
        </w:tc>
      </w:tr>
    </w:tbl>
    <w:p w14:paraId="19997139" w14:textId="77777777" w:rsidR="008049C6" w:rsidRPr="004E1C2B" w:rsidRDefault="008049C6" w:rsidP="00272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both"/>
        <w:rPr>
          <w:rFonts w:asciiTheme="majorBidi" w:hAnsiTheme="majorBidi" w:cstheme="majorBidi"/>
          <w:i/>
          <w:iCs/>
          <w:sz w:val="22"/>
          <w:szCs w:val="22"/>
          <w:lang w:val="en-GB"/>
        </w:rPr>
      </w:pPr>
    </w:p>
    <w:p w14:paraId="11C9E381" w14:textId="2B68A8C4" w:rsidR="00025016" w:rsidRPr="004E1C2B" w:rsidRDefault="00D43DDA" w:rsidP="00447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/>
          <w:lang w:val="en-GB"/>
        </w:rPr>
      </w:pPr>
      <w:r w:rsidRPr="004E1C2B">
        <w:rPr>
          <w:rFonts w:asciiTheme="majorBidi" w:hAnsiTheme="majorBidi"/>
          <w:cs/>
          <w:lang w:val="en-GB"/>
        </w:rPr>
        <w:t>ในระหว่างงวด</w:t>
      </w:r>
      <w:r w:rsidR="00AE31F1" w:rsidRPr="004E1C2B">
        <w:rPr>
          <w:rFonts w:asciiTheme="majorBidi" w:hAnsiTheme="majorBidi" w:hint="cs"/>
          <w:cs/>
          <w:lang w:val="en-GB"/>
        </w:rPr>
        <w:t>หก</w:t>
      </w:r>
      <w:r w:rsidRPr="004E1C2B">
        <w:rPr>
          <w:rFonts w:asciiTheme="majorBidi" w:hAnsiTheme="majorBidi"/>
          <w:cs/>
          <w:lang w:val="en-GB"/>
        </w:rPr>
        <w:t xml:space="preserve">เดือนสิ้นสุดวันที่ </w:t>
      </w:r>
      <w:r w:rsidR="00AE31F1" w:rsidRPr="004E1C2B">
        <w:rPr>
          <w:rFonts w:asciiTheme="majorBidi" w:hAnsiTheme="majorBidi"/>
          <w:lang w:val="en-GB"/>
        </w:rPr>
        <w:t>30</w:t>
      </w:r>
      <w:r w:rsidRPr="004E1C2B">
        <w:rPr>
          <w:rFonts w:asciiTheme="majorBidi" w:hAnsiTheme="majorBidi"/>
          <w:cs/>
          <w:lang w:val="en-GB"/>
        </w:rPr>
        <w:t xml:space="preserve"> </w:t>
      </w:r>
      <w:r w:rsidR="00AE31F1" w:rsidRPr="004E1C2B">
        <w:rPr>
          <w:rFonts w:asciiTheme="majorBidi" w:hAnsiTheme="majorBidi" w:hint="cs"/>
          <w:cs/>
          <w:lang w:val="en-GB"/>
        </w:rPr>
        <w:t>มิถุนายน</w:t>
      </w:r>
      <w:r w:rsidRPr="004E1C2B">
        <w:rPr>
          <w:rFonts w:asciiTheme="majorBidi" w:hAnsiTheme="majorBidi"/>
          <w:cs/>
          <w:lang w:val="en-GB"/>
        </w:rPr>
        <w:t xml:space="preserve"> </w:t>
      </w:r>
      <w:r w:rsidRPr="004E1C2B">
        <w:rPr>
          <w:rFonts w:asciiTheme="majorBidi" w:hAnsiTheme="majorBidi"/>
          <w:lang w:val="en-GB"/>
        </w:rPr>
        <w:t>2569</w:t>
      </w:r>
      <w:r w:rsidRPr="004E1C2B">
        <w:rPr>
          <w:rFonts w:asciiTheme="majorBidi" w:hAnsiTheme="majorBidi"/>
          <w:cs/>
          <w:lang w:val="en-GB"/>
        </w:rPr>
        <w:t xml:space="preserve"> กลุ่มบริษัทได้บันทึกขาดทุนจากการด้อยค่าเงินลงทุนใน</w:t>
      </w:r>
      <w:r w:rsidR="00447787" w:rsidRPr="004E1C2B">
        <w:rPr>
          <w:rFonts w:asciiTheme="majorBidi" w:hAnsiTheme="majorBidi"/>
          <w:lang w:val="en-GB"/>
        </w:rPr>
        <w:br/>
      </w:r>
      <w:r w:rsidRPr="004E1C2B">
        <w:rPr>
          <w:rFonts w:asciiTheme="majorBidi" w:hAnsiTheme="majorBidi"/>
          <w:cs/>
          <w:lang w:val="en-GB"/>
        </w:rPr>
        <w:t>บริษัทร่วมแห่งหนึ่ง</w:t>
      </w:r>
      <w:r w:rsidR="00447787" w:rsidRPr="004E1C2B">
        <w:rPr>
          <w:rFonts w:asciiTheme="majorBidi" w:hAnsiTheme="majorBidi"/>
          <w:lang w:val="en-GB"/>
        </w:rPr>
        <w:t xml:space="preserve"> </w:t>
      </w:r>
      <w:r w:rsidRPr="004E1C2B">
        <w:rPr>
          <w:rFonts w:asciiTheme="majorBidi" w:hAnsiTheme="majorBidi"/>
          <w:cs/>
          <w:lang w:val="en-GB"/>
        </w:rPr>
        <w:t xml:space="preserve">จำนวน </w:t>
      </w:r>
      <w:r w:rsidRPr="004E1C2B">
        <w:rPr>
          <w:rFonts w:asciiTheme="majorBidi" w:hAnsiTheme="majorBidi"/>
          <w:lang w:val="en-GB"/>
        </w:rPr>
        <w:t>1,233</w:t>
      </w:r>
      <w:r w:rsidRPr="004E1C2B">
        <w:rPr>
          <w:rFonts w:asciiTheme="majorBidi" w:hAnsiTheme="majorBidi"/>
          <w:cs/>
          <w:lang w:val="en-GB"/>
        </w:rPr>
        <w:t xml:space="preserve"> ล้านบาท เนื่องจากมูลค่าที่คาดว่าจะได้รับคืนต่ำกว่ามูลค่าตามบัญชี โดย</w:t>
      </w:r>
      <w:r w:rsidR="0036105C" w:rsidRPr="004E1C2B">
        <w:rPr>
          <w:rFonts w:asciiTheme="majorBidi" w:hAnsiTheme="majorBidi" w:hint="cs"/>
          <w:cs/>
          <w:lang w:val="en-GB"/>
        </w:rPr>
        <w:t>กลุ่ม</w:t>
      </w:r>
      <w:r w:rsidRPr="004E1C2B">
        <w:rPr>
          <w:rFonts w:asciiTheme="majorBidi" w:hAnsiTheme="majorBidi"/>
          <w:cs/>
          <w:lang w:val="en-GB"/>
        </w:rPr>
        <w:t>บริษัท</w:t>
      </w:r>
      <w:r w:rsidR="00447787" w:rsidRPr="004E1C2B">
        <w:rPr>
          <w:rFonts w:asciiTheme="majorBidi" w:hAnsiTheme="majorBidi"/>
          <w:lang w:val="en-GB"/>
        </w:rPr>
        <w:br/>
      </w:r>
      <w:r w:rsidRPr="004E1C2B">
        <w:rPr>
          <w:rFonts w:asciiTheme="majorBidi" w:hAnsiTheme="majorBidi"/>
          <w:cs/>
          <w:lang w:val="en-GB"/>
        </w:rPr>
        <w:t>ได้ทบทวนสมมติฐานสำคัญที่ใช้ในการทดสอบการด้อยค่า</w:t>
      </w:r>
      <w:r w:rsidR="00D51221" w:rsidRPr="004E1C2B">
        <w:rPr>
          <w:rFonts w:asciiTheme="majorBidi" w:hAnsiTheme="majorBidi" w:hint="cs"/>
          <w:cs/>
          <w:lang w:val="en-GB"/>
        </w:rPr>
        <w:t xml:space="preserve"> </w:t>
      </w:r>
      <w:r w:rsidRPr="004E1C2B">
        <w:rPr>
          <w:rFonts w:asciiTheme="majorBidi" w:hAnsiTheme="majorBidi"/>
          <w:cs/>
          <w:lang w:val="en-GB"/>
        </w:rPr>
        <w:t>รวมถึงประมาณกา</w:t>
      </w:r>
      <w:r w:rsidRPr="004E1C2B">
        <w:rPr>
          <w:rFonts w:asciiTheme="majorBidi" w:hAnsiTheme="majorBidi" w:hint="cs"/>
          <w:cs/>
          <w:lang w:val="en-GB"/>
        </w:rPr>
        <w:t>ร</w:t>
      </w:r>
      <w:r w:rsidRPr="004E1C2B">
        <w:rPr>
          <w:rFonts w:asciiTheme="majorBidi" w:hAnsiTheme="majorBidi"/>
          <w:cs/>
          <w:lang w:val="en-GB"/>
        </w:rPr>
        <w:t>กระแสเงินสดและปัจจัยภายนอก เช่น อุปสงค์ของตลาดและอัตราคิดลดที่เปลี่ยนแปลง</w:t>
      </w:r>
      <w:r w:rsidR="00D51221" w:rsidRPr="004E1C2B">
        <w:rPr>
          <w:rFonts w:asciiTheme="majorBidi" w:hAnsiTheme="majorBidi" w:hint="cs"/>
          <w:cs/>
          <w:lang w:val="en-GB"/>
        </w:rPr>
        <w:t xml:space="preserve"> </w:t>
      </w:r>
      <w:r w:rsidR="00D51221" w:rsidRPr="004E1C2B">
        <w:rPr>
          <w:rFonts w:asciiTheme="majorBidi" w:hAnsiTheme="majorBidi"/>
          <w:cs/>
          <w:lang w:val="en-GB"/>
        </w:rPr>
        <w:t>เพื่อให้สอดคล้องกับ</w:t>
      </w:r>
      <w:r w:rsidR="00D51221" w:rsidRPr="004E1C2B">
        <w:rPr>
          <w:rFonts w:asciiTheme="majorBidi" w:hAnsiTheme="majorBidi" w:hint="cs"/>
          <w:cs/>
          <w:lang w:val="en-GB"/>
        </w:rPr>
        <w:t>สถานการณ์ในปัจจุบัน</w:t>
      </w:r>
    </w:p>
    <w:p w14:paraId="1ACB5F3C" w14:textId="77777777" w:rsidR="00B02CA2" w:rsidRPr="004E1C2B" w:rsidRDefault="00B02CA2" w:rsidP="00B02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lang w:val="en-GB"/>
        </w:rPr>
      </w:pPr>
    </w:p>
    <w:p w14:paraId="67982F04" w14:textId="77777777" w:rsidR="00B02CA2" w:rsidRPr="004E1C2B" w:rsidRDefault="00B02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s/>
          <w:lang w:val="en-GB"/>
        </w:rPr>
      </w:pPr>
      <w:r w:rsidRPr="004E1C2B">
        <w:rPr>
          <w:rFonts w:asciiTheme="majorBidi" w:hAnsiTheme="majorBidi"/>
          <w:cs/>
          <w:lang w:val="en-GB"/>
        </w:rPr>
        <w:br w:type="page"/>
      </w:r>
    </w:p>
    <w:p w14:paraId="6688F251" w14:textId="28733A81" w:rsidR="00055C3C" w:rsidRPr="004E1C2B" w:rsidRDefault="00055C3C" w:rsidP="0005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/>
          <w:lang w:val="en-GB"/>
        </w:rPr>
      </w:pPr>
      <w:r w:rsidRPr="004E1C2B">
        <w:rPr>
          <w:rFonts w:asciiTheme="majorBidi" w:hAnsiTheme="majorBidi"/>
          <w:cs/>
          <w:lang w:val="en-GB"/>
        </w:rPr>
        <w:lastRenderedPageBreak/>
        <w:t xml:space="preserve">เมื่อวันที่ </w:t>
      </w:r>
      <w:r w:rsidRPr="004E1C2B">
        <w:rPr>
          <w:rFonts w:asciiTheme="majorBidi" w:hAnsiTheme="majorBidi"/>
          <w:lang w:val="en-GB"/>
        </w:rPr>
        <w:t>15</w:t>
      </w:r>
      <w:r w:rsidRPr="004E1C2B">
        <w:rPr>
          <w:rFonts w:asciiTheme="majorBidi" w:hAnsiTheme="majorBidi"/>
          <w:cs/>
          <w:lang w:val="en-GB"/>
        </w:rPr>
        <w:t xml:space="preserve"> พฤษภาคม </w:t>
      </w:r>
      <w:r w:rsidRPr="004E1C2B">
        <w:rPr>
          <w:rFonts w:asciiTheme="majorBidi" w:hAnsiTheme="majorBidi"/>
          <w:lang w:val="en-GB"/>
        </w:rPr>
        <w:t>2569</w:t>
      </w:r>
      <w:r w:rsidRPr="004E1C2B">
        <w:rPr>
          <w:rFonts w:asciiTheme="majorBidi" w:hAnsiTheme="majorBidi"/>
          <w:cs/>
          <w:lang w:val="en-GB"/>
        </w:rPr>
        <w:t xml:space="preserve"> บริษัท </w:t>
      </w:r>
      <w:r w:rsidRPr="004E1C2B">
        <w:rPr>
          <w:rFonts w:asciiTheme="majorBidi" w:hAnsiTheme="majorBidi"/>
          <w:lang w:val="en-GB"/>
        </w:rPr>
        <w:t xml:space="preserve">BCPG Hamilton US Acquisition Co. LLC (“BCPG Hamilton”) </w:t>
      </w:r>
      <w:r w:rsidRPr="004E1C2B">
        <w:rPr>
          <w:rFonts w:asciiTheme="majorBidi" w:hAnsiTheme="majorBidi"/>
          <w:cs/>
          <w:lang w:val="en-GB"/>
        </w:rPr>
        <w:t>ซึ่งเป็นบริษัทย่อยทางอ้อมของ</w:t>
      </w:r>
      <w:r w:rsidRPr="004E1C2B">
        <w:rPr>
          <w:rFonts w:asciiTheme="majorBidi" w:hAnsiTheme="majorBidi" w:hint="cs"/>
          <w:cs/>
          <w:lang w:val="en-GB"/>
        </w:rPr>
        <w:t>กลุ่ม</w:t>
      </w:r>
      <w:r w:rsidRPr="004E1C2B">
        <w:rPr>
          <w:rFonts w:asciiTheme="majorBidi" w:hAnsiTheme="majorBidi"/>
          <w:cs/>
          <w:lang w:val="en-GB"/>
        </w:rPr>
        <w:t xml:space="preserve">บริษัทและถือหุ้นร้อยละ </w:t>
      </w:r>
      <w:r w:rsidRPr="004E1C2B">
        <w:rPr>
          <w:rFonts w:asciiTheme="majorBidi" w:hAnsiTheme="majorBidi"/>
          <w:lang w:val="en-GB"/>
        </w:rPr>
        <w:t>25</w:t>
      </w:r>
      <w:r w:rsidRPr="004E1C2B">
        <w:rPr>
          <w:rFonts w:asciiTheme="majorBidi" w:hAnsiTheme="majorBidi"/>
          <w:cs/>
          <w:lang w:val="en-GB"/>
        </w:rPr>
        <w:t xml:space="preserve"> ของหุ้นทั้งหมดในบริษัท </w:t>
      </w:r>
      <w:r w:rsidRPr="004E1C2B">
        <w:rPr>
          <w:rFonts w:asciiTheme="majorBidi" w:hAnsiTheme="majorBidi"/>
          <w:lang w:val="en-GB"/>
        </w:rPr>
        <w:t xml:space="preserve">Hamilton Holdings II, LLC (“Hamilton”) </w:t>
      </w:r>
      <w:r w:rsidRPr="004E1C2B">
        <w:rPr>
          <w:rFonts w:asciiTheme="majorBidi" w:hAnsiTheme="majorBidi"/>
          <w:cs/>
          <w:lang w:val="en-GB"/>
        </w:rPr>
        <w:t>ได้รับหนังสือแจ้งเป็นลายลักษณ์อักษรจากผู้ถือหุ้นที่ใช้สิทธิบังคับขายร่วม (</w:t>
      </w:r>
      <w:r w:rsidRPr="004E1C2B">
        <w:rPr>
          <w:rFonts w:asciiTheme="majorBidi" w:hAnsiTheme="majorBidi"/>
          <w:lang w:val="en-GB"/>
        </w:rPr>
        <w:t xml:space="preserve">Drag-Along Right) </w:t>
      </w:r>
      <w:r w:rsidRPr="004E1C2B">
        <w:rPr>
          <w:rFonts w:asciiTheme="majorBidi" w:hAnsiTheme="majorBidi"/>
          <w:cs/>
          <w:lang w:val="en-GB"/>
        </w:rPr>
        <w:t xml:space="preserve">ซึ่งถือหุ้นรวมร้อยละ </w:t>
      </w:r>
      <w:r w:rsidRPr="004E1C2B">
        <w:rPr>
          <w:rFonts w:asciiTheme="majorBidi" w:hAnsiTheme="majorBidi"/>
          <w:lang w:val="en-GB"/>
        </w:rPr>
        <w:t>75</w:t>
      </w:r>
      <w:r w:rsidRPr="004E1C2B">
        <w:rPr>
          <w:rFonts w:asciiTheme="majorBidi" w:hAnsiTheme="majorBidi"/>
          <w:cs/>
          <w:lang w:val="en-GB"/>
        </w:rPr>
        <w:t xml:space="preserve"> ของ </w:t>
      </w:r>
      <w:r w:rsidRPr="004E1C2B">
        <w:rPr>
          <w:rFonts w:asciiTheme="majorBidi" w:hAnsiTheme="majorBidi"/>
          <w:lang w:val="en-GB"/>
        </w:rPr>
        <w:t xml:space="preserve">Hamilton </w:t>
      </w:r>
      <w:r w:rsidRPr="004E1C2B">
        <w:rPr>
          <w:rFonts w:asciiTheme="majorBidi" w:hAnsiTheme="majorBidi"/>
          <w:cs/>
          <w:lang w:val="en-GB"/>
        </w:rPr>
        <w:t xml:space="preserve">แจ้งความประสงค์ให้ </w:t>
      </w:r>
      <w:r w:rsidRPr="004E1C2B">
        <w:rPr>
          <w:rFonts w:asciiTheme="majorBidi" w:hAnsiTheme="majorBidi"/>
          <w:lang w:val="en-GB"/>
        </w:rPr>
        <w:t xml:space="preserve">BCPG Hamilton </w:t>
      </w:r>
      <w:r w:rsidRPr="004E1C2B">
        <w:rPr>
          <w:rFonts w:asciiTheme="majorBidi" w:hAnsiTheme="majorBidi"/>
          <w:cs/>
          <w:lang w:val="en-GB"/>
        </w:rPr>
        <w:t xml:space="preserve">เข้าร่วมจำหน่ายหุ้นทั้งหมดที่ถืออยู่ใน </w:t>
      </w:r>
      <w:r w:rsidRPr="004E1C2B">
        <w:rPr>
          <w:rFonts w:asciiTheme="majorBidi" w:hAnsiTheme="majorBidi"/>
          <w:lang w:val="en-GB"/>
        </w:rPr>
        <w:t xml:space="preserve">Hamilton </w:t>
      </w:r>
      <w:r w:rsidRPr="004E1C2B">
        <w:rPr>
          <w:rFonts w:asciiTheme="majorBidi" w:hAnsiTheme="majorBidi"/>
          <w:cs/>
          <w:lang w:val="en-GB"/>
        </w:rPr>
        <w:t xml:space="preserve">ตามเงื่อนไขของสัญญาระหว่างผู้ถือหุ้น ให้แก่บริษัท </w:t>
      </w:r>
      <w:r w:rsidRPr="004E1C2B">
        <w:rPr>
          <w:rFonts w:asciiTheme="majorBidi" w:hAnsiTheme="majorBidi"/>
          <w:lang w:val="en-GB"/>
        </w:rPr>
        <w:t xml:space="preserve">Vistra Operations Company LLC </w:t>
      </w:r>
      <w:r w:rsidRPr="004E1C2B">
        <w:rPr>
          <w:rFonts w:asciiTheme="majorBidi" w:hAnsiTheme="majorBidi"/>
          <w:cs/>
          <w:lang w:val="en-GB"/>
        </w:rPr>
        <w:t xml:space="preserve">ซึ่งเป็นบริษัทจดทะเบียนจัดตั้งในประเทศสหรัฐอเมริกาและไม่ได้เป็นบุคคลที่เกี่ยวโยงกันกับกลุ่มบริษัท ในราคาไม่ต่ำกว่า </w:t>
      </w:r>
      <w:r w:rsidRPr="004E1C2B">
        <w:rPr>
          <w:rFonts w:asciiTheme="majorBidi" w:hAnsiTheme="majorBidi"/>
          <w:lang w:val="en-GB"/>
        </w:rPr>
        <w:t>575</w:t>
      </w:r>
      <w:r w:rsidRPr="004E1C2B">
        <w:rPr>
          <w:rFonts w:asciiTheme="majorBidi" w:hAnsiTheme="majorBidi"/>
          <w:cs/>
          <w:lang w:val="en-GB"/>
        </w:rPr>
        <w:t xml:space="preserve"> ล้านเหรียญสหรัฐฯ (หรือเทียบเท่า </w:t>
      </w:r>
      <w:r w:rsidRPr="004E1C2B">
        <w:rPr>
          <w:rFonts w:asciiTheme="majorBidi" w:hAnsiTheme="majorBidi"/>
          <w:lang w:val="en-GB"/>
        </w:rPr>
        <w:t>18,754</w:t>
      </w:r>
      <w:r w:rsidRPr="004E1C2B">
        <w:rPr>
          <w:rFonts w:asciiTheme="majorBidi" w:hAnsiTheme="majorBidi"/>
          <w:cs/>
          <w:lang w:val="en-GB"/>
        </w:rPr>
        <w:t xml:space="preserve"> ล้านบาท) </w:t>
      </w:r>
    </w:p>
    <w:p w14:paraId="0D3BD325" w14:textId="77777777" w:rsidR="005C15EF" w:rsidRPr="004E1C2B" w:rsidRDefault="005C15EF" w:rsidP="0005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/>
          <w:lang w:val="en-GB"/>
        </w:rPr>
      </w:pPr>
    </w:p>
    <w:p w14:paraId="7BAD93F7" w14:textId="1FD77DF3" w:rsidR="00055C3C" w:rsidRPr="004E1C2B" w:rsidRDefault="00055C3C" w:rsidP="00055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Theme="majorBidi" w:hAnsiTheme="majorBidi"/>
          <w:lang w:val="en-GB"/>
        </w:rPr>
      </w:pPr>
      <w:r w:rsidRPr="004E1C2B">
        <w:rPr>
          <w:rFonts w:asciiTheme="majorBidi" w:hAnsiTheme="majorBidi"/>
          <w:cs/>
          <w:lang w:val="en-GB"/>
        </w:rPr>
        <w:t xml:space="preserve">ต่อมาเมื่อวันที่ </w:t>
      </w:r>
      <w:r w:rsidRPr="004E1C2B">
        <w:rPr>
          <w:rFonts w:asciiTheme="majorBidi" w:hAnsiTheme="majorBidi"/>
          <w:lang w:val="en-GB"/>
        </w:rPr>
        <w:t>28</w:t>
      </w:r>
      <w:r w:rsidRPr="004E1C2B">
        <w:rPr>
          <w:rFonts w:asciiTheme="majorBidi" w:hAnsiTheme="majorBidi"/>
          <w:cs/>
          <w:lang w:val="en-GB"/>
        </w:rPr>
        <w:t xml:space="preserve"> พฤษภาคม </w:t>
      </w:r>
      <w:r w:rsidRPr="004E1C2B">
        <w:rPr>
          <w:rFonts w:asciiTheme="majorBidi" w:hAnsiTheme="majorBidi"/>
          <w:lang w:val="en-GB"/>
        </w:rPr>
        <w:t>2569</w:t>
      </w:r>
      <w:r w:rsidRPr="004E1C2B">
        <w:rPr>
          <w:rFonts w:asciiTheme="majorBidi" w:hAnsiTheme="majorBidi"/>
          <w:cs/>
          <w:lang w:val="en-GB"/>
        </w:rPr>
        <w:t xml:space="preserve"> ที่ประชุมคณะกรรมการบริษัทได้มีมติเห็นชอบให้เข้าทําธุรกรรมการจําหน่ายหุ้นร้อยละ </w:t>
      </w:r>
      <w:r w:rsidRPr="004E1C2B">
        <w:rPr>
          <w:rFonts w:asciiTheme="majorBidi" w:hAnsiTheme="majorBidi"/>
          <w:lang w:val="en-GB"/>
        </w:rPr>
        <w:t>25</w:t>
      </w:r>
      <w:r w:rsidRPr="004E1C2B">
        <w:rPr>
          <w:rFonts w:asciiTheme="majorBidi" w:hAnsiTheme="majorBidi"/>
          <w:cs/>
          <w:lang w:val="en-GB"/>
        </w:rPr>
        <w:t xml:space="preserve"> ของ </w:t>
      </w:r>
      <w:r w:rsidRPr="004E1C2B">
        <w:rPr>
          <w:rFonts w:asciiTheme="majorBidi" w:hAnsiTheme="majorBidi"/>
          <w:lang w:val="en-GB"/>
        </w:rPr>
        <w:t xml:space="preserve">Hamilton </w:t>
      </w:r>
      <w:r w:rsidRPr="004E1C2B">
        <w:rPr>
          <w:rFonts w:asciiTheme="majorBidi" w:hAnsiTheme="majorBidi"/>
          <w:cs/>
          <w:lang w:val="en-GB"/>
        </w:rPr>
        <w:t>และให้นําเสนอต่อผู้ถือหุ้นของ</w:t>
      </w:r>
      <w:r w:rsidRPr="004E1C2B">
        <w:rPr>
          <w:rFonts w:asciiTheme="majorBidi" w:hAnsiTheme="majorBidi" w:hint="cs"/>
          <w:cs/>
          <w:lang w:val="en-GB"/>
        </w:rPr>
        <w:t>กลุ่ม</w:t>
      </w:r>
      <w:r w:rsidRPr="004E1C2B">
        <w:rPr>
          <w:rFonts w:asciiTheme="majorBidi" w:hAnsiTheme="majorBidi"/>
          <w:cs/>
          <w:lang w:val="en-GB"/>
        </w:rPr>
        <w:t xml:space="preserve">บริษัทเพื่อพิจารณาอนุมัติการเข้าทํารายการดังกล่าว และเมื่อวันที่ </w:t>
      </w:r>
      <w:r w:rsidRPr="004E1C2B">
        <w:rPr>
          <w:rFonts w:asciiTheme="majorBidi" w:hAnsiTheme="majorBidi"/>
          <w:lang w:val="en-GB"/>
        </w:rPr>
        <w:t>7</w:t>
      </w:r>
      <w:r w:rsidRPr="004E1C2B">
        <w:rPr>
          <w:rFonts w:asciiTheme="majorBidi" w:hAnsiTheme="majorBidi"/>
          <w:cs/>
          <w:lang w:val="en-GB"/>
        </w:rPr>
        <w:t xml:space="preserve"> กรกฎาคม </w:t>
      </w:r>
      <w:r w:rsidRPr="004E1C2B">
        <w:rPr>
          <w:rFonts w:asciiTheme="majorBidi" w:hAnsiTheme="majorBidi"/>
          <w:lang w:val="en-GB"/>
        </w:rPr>
        <w:t>2569</w:t>
      </w:r>
      <w:r w:rsidRPr="004E1C2B">
        <w:rPr>
          <w:rFonts w:asciiTheme="majorBidi" w:hAnsiTheme="majorBidi"/>
          <w:cs/>
          <w:lang w:val="en-GB"/>
        </w:rPr>
        <w:t xml:space="preserve"> ที่ประชุมวิสามัญผู้ถือหุ้นของ</w:t>
      </w:r>
      <w:r w:rsidRPr="004E1C2B">
        <w:rPr>
          <w:rFonts w:asciiTheme="majorBidi" w:hAnsiTheme="majorBidi" w:hint="cs"/>
          <w:cs/>
          <w:lang w:val="en-GB"/>
        </w:rPr>
        <w:t>กลุ่ม</w:t>
      </w:r>
      <w:r w:rsidRPr="004E1C2B">
        <w:rPr>
          <w:rFonts w:asciiTheme="majorBidi" w:hAnsiTheme="majorBidi"/>
          <w:cs/>
          <w:lang w:val="en-GB"/>
        </w:rPr>
        <w:t xml:space="preserve">บริษัทมีมติเห็นชอบการจำหน่ายหุ้นดังกล่าวแล้ว ทั้งนี้คาดว่าธุรกรรมการจำหน่ายหุ้นจะแล้วเสร็จสมบูรณ์ภายในปี </w:t>
      </w:r>
      <w:r w:rsidRPr="004E1C2B">
        <w:rPr>
          <w:rFonts w:asciiTheme="majorBidi" w:hAnsiTheme="majorBidi"/>
          <w:lang w:val="en-GB"/>
        </w:rPr>
        <w:t>2569</w:t>
      </w:r>
      <w:r w:rsidRPr="004E1C2B">
        <w:rPr>
          <w:rFonts w:asciiTheme="majorBidi" w:hAnsiTheme="majorBidi"/>
          <w:cs/>
          <w:lang w:val="en-GB"/>
        </w:rPr>
        <w:t xml:space="preserve"> อย่างไรก็ตาม ธุรกรรมดังกล่าวอาจมีการยกเลิกได้ หากการขายหุ้นไม่สามารถเสร็จสมบูรณ์ภายในวันที่ </w:t>
      </w:r>
      <w:r w:rsidRPr="004E1C2B">
        <w:rPr>
          <w:rFonts w:asciiTheme="majorBidi" w:hAnsiTheme="majorBidi"/>
        </w:rPr>
        <w:t>31</w:t>
      </w:r>
      <w:r w:rsidRPr="004E1C2B">
        <w:rPr>
          <w:rFonts w:asciiTheme="majorBidi" w:hAnsiTheme="majorBidi"/>
          <w:lang w:val="en-GB"/>
        </w:rPr>
        <w:t xml:space="preserve"> </w:t>
      </w:r>
      <w:r w:rsidRPr="004E1C2B">
        <w:rPr>
          <w:rFonts w:asciiTheme="majorBidi" w:hAnsiTheme="majorBidi"/>
          <w:cs/>
          <w:lang w:val="en-GB"/>
        </w:rPr>
        <w:t xml:space="preserve">ธันวาคม </w:t>
      </w:r>
      <w:r w:rsidRPr="004E1C2B">
        <w:rPr>
          <w:rFonts w:asciiTheme="majorBidi" w:hAnsiTheme="majorBidi"/>
          <w:lang w:val="en-GB"/>
        </w:rPr>
        <w:t>2569 (</w:t>
      </w:r>
      <w:r w:rsidRPr="004E1C2B">
        <w:rPr>
          <w:rFonts w:asciiTheme="majorBidi" w:hAnsiTheme="majorBidi"/>
          <w:cs/>
          <w:lang w:val="en-GB"/>
        </w:rPr>
        <w:t>หรือเวลาอื่นที่ขยายออกไปโดยคู่สัญญา)</w:t>
      </w:r>
    </w:p>
    <w:p w14:paraId="5E35CFFB" w14:textId="70118FC4" w:rsidR="00A217C3" w:rsidRPr="004E1C2B" w:rsidRDefault="00A2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</w:p>
    <w:p w14:paraId="728D5737" w14:textId="52569242" w:rsidR="00527670" w:rsidRPr="004E1C2B" w:rsidRDefault="00527670" w:rsidP="003537A7">
      <w:pPr>
        <w:pStyle w:val="index"/>
        <w:numPr>
          <w:ilvl w:val="0"/>
          <w:numId w:val="3"/>
        </w:numPr>
        <w:tabs>
          <w:tab w:val="decimal" w:pos="426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4E1C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3BFFB76F" w14:textId="77777777" w:rsidR="00527670" w:rsidRPr="004E1C2B" w:rsidRDefault="00527670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sz w:val="22"/>
          <w:szCs w:val="22"/>
          <w:lang w:val="en-GB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558"/>
        <w:gridCol w:w="1560"/>
      </w:tblGrid>
      <w:tr w:rsidR="007E7299" w:rsidRPr="004E1C2B" w14:paraId="21F78C51" w14:textId="77777777" w:rsidTr="006F37AB">
        <w:trPr>
          <w:trHeight w:val="421"/>
        </w:trPr>
        <w:tc>
          <w:tcPr>
            <w:tcW w:w="3303" w:type="pct"/>
            <w:vAlign w:val="bottom"/>
          </w:tcPr>
          <w:p w14:paraId="148A4A75" w14:textId="12AA262E" w:rsidR="007E7299" w:rsidRPr="004E1C2B" w:rsidRDefault="007E7299" w:rsidP="00F62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4E1C2B">
              <w:rPr>
                <w:b/>
                <w:bCs/>
                <w:i/>
                <w:iCs/>
                <w:cs/>
              </w:rPr>
              <w:t>สำหรับงวด</w:t>
            </w:r>
            <w:r w:rsidR="00AE31F1" w:rsidRPr="004E1C2B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4E1C2B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AE31F1" w:rsidRPr="004E1C2B">
              <w:rPr>
                <w:b/>
                <w:bCs/>
                <w:i/>
                <w:iCs/>
              </w:rPr>
              <w:t>30</w:t>
            </w:r>
            <w:r w:rsidR="00AE31F1" w:rsidRPr="004E1C2B">
              <w:rPr>
                <w:rFonts w:hint="cs"/>
                <w:b/>
                <w:bCs/>
                <w:i/>
                <w:iCs/>
                <w:cs/>
              </w:rPr>
              <w:t xml:space="preserve"> มิถุนายน </w:t>
            </w:r>
            <w:r w:rsidRPr="004E1C2B">
              <w:rPr>
                <w:b/>
                <w:bCs/>
                <w:i/>
                <w:iCs/>
              </w:rPr>
              <w:t>256</w:t>
            </w:r>
            <w:r w:rsidR="00E83402" w:rsidRPr="004E1C2B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848" w:type="pct"/>
            <w:vAlign w:val="bottom"/>
          </w:tcPr>
          <w:p w14:paraId="185728B2" w14:textId="172FFA6D" w:rsidR="007E7299" w:rsidRPr="004E1C2B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9" w:type="pct"/>
            <w:vAlign w:val="bottom"/>
          </w:tcPr>
          <w:p w14:paraId="62C1055C" w14:textId="4329A72B" w:rsidR="007E7299" w:rsidRPr="004E1C2B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F6209A" w:rsidRPr="004E1C2B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E1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 </w:t>
            </w:r>
          </w:p>
        </w:tc>
      </w:tr>
      <w:tr w:rsidR="007E7299" w:rsidRPr="004E1C2B" w14:paraId="6CC069FF" w14:textId="77777777" w:rsidTr="007E7299">
        <w:trPr>
          <w:trHeight w:val="421"/>
        </w:trPr>
        <w:tc>
          <w:tcPr>
            <w:tcW w:w="3303" w:type="pct"/>
          </w:tcPr>
          <w:p w14:paraId="30CEB680" w14:textId="77777777" w:rsidR="007E7299" w:rsidRPr="004E1C2B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7" w:type="pct"/>
            <w:gridSpan w:val="2"/>
          </w:tcPr>
          <w:p w14:paraId="053C1363" w14:textId="77777777" w:rsidR="007E7299" w:rsidRPr="004E1C2B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7299" w:rsidRPr="004E1C2B" w14:paraId="7B453837" w14:textId="77777777" w:rsidTr="006F37AB">
        <w:trPr>
          <w:trHeight w:val="400"/>
        </w:trPr>
        <w:tc>
          <w:tcPr>
            <w:tcW w:w="3303" w:type="pct"/>
          </w:tcPr>
          <w:p w14:paraId="2CAF3BD9" w14:textId="3D08AAED" w:rsidR="007E7299" w:rsidRPr="004E1C2B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4E1C2B">
              <w:rPr>
                <w:cs/>
              </w:rPr>
              <w:t xml:space="preserve">ณ วันที่ </w:t>
            </w:r>
            <w:r w:rsidRPr="004E1C2B">
              <w:t>1</w:t>
            </w:r>
            <w:r w:rsidRPr="004E1C2B">
              <w:rPr>
                <w:cs/>
              </w:rPr>
              <w:t xml:space="preserve"> มกราคม</w:t>
            </w:r>
          </w:p>
        </w:tc>
        <w:tc>
          <w:tcPr>
            <w:tcW w:w="848" w:type="pct"/>
            <w:vAlign w:val="bottom"/>
          </w:tcPr>
          <w:p w14:paraId="5997B000" w14:textId="79A88BA7" w:rsidR="007E7299" w:rsidRPr="004E1C2B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4E1C2B">
              <w:rPr>
                <w:cs/>
              </w:rPr>
              <w:t>11</w:t>
            </w:r>
            <w:r w:rsidR="00342FF4" w:rsidRPr="004E1C2B">
              <w:t>4</w:t>
            </w:r>
            <w:r w:rsidRPr="004E1C2B">
              <w:t>,</w:t>
            </w:r>
            <w:r w:rsidR="00342FF4" w:rsidRPr="004E1C2B">
              <w:t>934</w:t>
            </w:r>
          </w:p>
        </w:tc>
        <w:tc>
          <w:tcPr>
            <w:tcW w:w="849" w:type="pct"/>
            <w:vAlign w:val="bottom"/>
          </w:tcPr>
          <w:p w14:paraId="2B47C45F" w14:textId="45882388" w:rsidR="007E7299" w:rsidRPr="004E1C2B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4E1C2B">
              <w:t>2</w:t>
            </w:r>
            <w:r w:rsidR="00342FF4" w:rsidRPr="004E1C2B">
              <w:t>6</w:t>
            </w:r>
            <w:r w:rsidRPr="004E1C2B">
              <w:t>,</w:t>
            </w:r>
            <w:r w:rsidR="00342FF4" w:rsidRPr="004E1C2B">
              <w:t>778</w:t>
            </w:r>
          </w:p>
        </w:tc>
      </w:tr>
      <w:tr w:rsidR="0052053C" w:rsidRPr="004E1C2B" w14:paraId="38FF2FE3" w14:textId="77777777" w:rsidTr="006F37AB">
        <w:trPr>
          <w:trHeight w:val="400"/>
        </w:trPr>
        <w:tc>
          <w:tcPr>
            <w:tcW w:w="3303" w:type="pct"/>
          </w:tcPr>
          <w:p w14:paraId="14572BE7" w14:textId="530C0DDE" w:rsidR="0052053C" w:rsidRPr="004E1C2B" w:rsidRDefault="0052053C" w:rsidP="00520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E1C2B">
              <w:rPr>
                <w:rFonts w:hint="cs"/>
                <w:cs/>
              </w:rPr>
              <w:t>ได้มาจากการซื้อธุรกิจ</w:t>
            </w:r>
            <w:r w:rsidRPr="004E1C2B">
              <w:t xml:space="preserve"> </w:t>
            </w:r>
            <w:r w:rsidRPr="004E1C2B">
              <w:rPr>
                <w:i/>
                <w:iCs/>
              </w:rPr>
              <w:t>(</w:t>
            </w:r>
            <w:r w:rsidRPr="004E1C2B">
              <w:rPr>
                <w:i/>
                <w:iCs/>
                <w:cs/>
              </w:rPr>
              <w:t>หมายเหตุ</w:t>
            </w:r>
            <w:r w:rsidRPr="004E1C2B">
              <w:rPr>
                <w:i/>
                <w:iCs/>
              </w:rPr>
              <w:t xml:space="preserve"> 3)</w:t>
            </w:r>
          </w:p>
        </w:tc>
        <w:tc>
          <w:tcPr>
            <w:tcW w:w="848" w:type="pct"/>
            <w:vAlign w:val="bottom"/>
          </w:tcPr>
          <w:p w14:paraId="6F3BEA79" w14:textId="7BCB6CC7" w:rsidR="0052053C" w:rsidRPr="004E1C2B" w:rsidRDefault="0052053C" w:rsidP="00520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cs/>
              </w:rPr>
            </w:pPr>
            <w:r w:rsidRPr="004E1C2B">
              <w:t>1,5</w:t>
            </w:r>
            <w:r w:rsidR="003526B6" w:rsidRPr="004E1C2B">
              <w:rPr>
                <w:rFonts w:hint="cs"/>
                <w:cs/>
              </w:rPr>
              <w:t>11</w:t>
            </w:r>
          </w:p>
        </w:tc>
        <w:tc>
          <w:tcPr>
            <w:tcW w:w="849" w:type="pct"/>
            <w:vAlign w:val="bottom"/>
          </w:tcPr>
          <w:p w14:paraId="689F0E94" w14:textId="2A984BD6" w:rsidR="0052053C" w:rsidRPr="004E1C2B" w:rsidRDefault="0052053C" w:rsidP="00520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4E1C2B">
              <w:rPr>
                <w:rFonts w:hint="cs"/>
                <w:cs/>
              </w:rPr>
              <w:t>-</w:t>
            </w:r>
          </w:p>
        </w:tc>
      </w:tr>
      <w:tr w:rsidR="007E7299" w:rsidRPr="004E1C2B" w14:paraId="4F7F991B" w14:textId="77777777" w:rsidTr="006F37AB">
        <w:trPr>
          <w:trHeight w:val="400"/>
        </w:trPr>
        <w:tc>
          <w:tcPr>
            <w:tcW w:w="3303" w:type="pct"/>
          </w:tcPr>
          <w:p w14:paraId="7601E5AF" w14:textId="0B635729" w:rsidR="007E7299" w:rsidRPr="004E1C2B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4E1C2B">
              <w:rPr>
                <w:cs/>
              </w:rPr>
              <w:t>เพิ่มขึ้น</w:t>
            </w:r>
          </w:p>
        </w:tc>
        <w:tc>
          <w:tcPr>
            <w:tcW w:w="848" w:type="pct"/>
            <w:vAlign w:val="bottom"/>
          </w:tcPr>
          <w:p w14:paraId="41D55832" w14:textId="3A6AD026" w:rsidR="007E7299" w:rsidRPr="004E1C2B" w:rsidRDefault="00D907B7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4E1C2B">
              <w:t>7</w:t>
            </w:r>
            <w:r w:rsidR="007802A0" w:rsidRPr="004E1C2B">
              <w:t>,</w:t>
            </w:r>
            <w:r w:rsidRPr="004E1C2B">
              <w:t>9</w:t>
            </w:r>
            <w:r w:rsidR="007A72B8" w:rsidRPr="004E1C2B">
              <w:rPr>
                <w:rFonts w:hint="cs"/>
                <w:cs/>
              </w:rPr>
              <w:t>28</w:t>
            </w:r>
          </w:p>
        </w:tc>
        <w:tc>
          <w:tcPr>
            <w:tcW w:w="849" w:type="pct"/>
            <w:vAlign w:val="bottom"/>
          </w:tcPr>
          <w:p w14:paraId="30A5461D" w14:textId="602804F5" w:rsidR="007E7299" w:rsidRPr="004E1C2B" w:rsidRDefault="00216570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4E1C2B">
              <w:t>309</w:t>
            </w:r>
          </w:p>
        </w:tc>
      </w:tr>
      <w:tr w:rsidR="007E7299" w:rsidRPr="004E1C2B" w14:paraId="0856079F" w14:textId="77777777" w:rsidTr="006F37AB">
        <w:trPr>
          <w:trHeight w:val="400"/>
        </w:trPr>
        <w:tc>
          <w:tcPr>
            <w:tcW w:w="3303" w:type="pct"/>
          </w:tcPr>
          <w:p w14:paraId="5862F388" w14:textId="7D1368BA" w:rsidR="007E7299" w:rsidRPr="004E1C2B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4E1C2B">
              <w:rPr>
                <w:cs/>
              </w:rPr>
              <w:t>โอน</w:t>
            </w:r>
          </w:p>
        </w:tc>
        <w:tc>
          <w:tcPr>
            <w:tcW w:w="848" w:type="pct"/>
            <w:vAlign w:val="bottom"/>
          </w:tcPr>
          <w:p w14:paraId="67259C18" w14:textId="2154E053" w:rsidR="007E7299" w:rsidRPr="004E1C2B" w:rsidRDefault="007802A0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4E1C2B">
              <w:t>(</w:t>
            </w:r>
            <w:r w:rsidR="001A1FF2" w:rsidRPr="004E1C2B">
              <w:t>18</w:t>
            </w:r>
            <w:r w:rsidRPr="004E1C2B">
              <w:t>)</w:t>
            </w:r>
          </w:p>
        </w:tc>
        <w:tc>
          <w:tcPr>
            <w:tcW w:w="849" w:type="pct"/>
            <w:vAlign w:val="bottom"/>
          </w:tcPr>
          <w:p w14:paraId="28E22FF1" w14:textId="6168BC0C" w:rsidR="007E7299" w:rsidRPr="004E1C2B" w:rsidRDefault="00041E40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4E1C2B">
              <w:t>(2</w:t>
            </w:r>
            <w:r w:rsidR="00216570" w:rsidRPr="004E1C2B">
              <w:t>2</w:t>
            </w:r>
            <w:r w:rsidRPr="004E1C2B">
              <w:t>)</w:t>
            </w:r>
          </w:p>
        </w:tc>
      </w:tr>
      <w:tr w:rsidR="00D907B7" w:rsidRPr="004E1C2B" w14:paraId="08DE709D" w14:textId="77777777" w:rsidTr="006F37AB">
        <w:trPr>
          <w:trHeight w:val="400"/>
        </w:trPr>
        <w:tc>
          <w:tcPr>
            <w:tcW w:w="3303" w:type="pct"/>
          </w:tcPr>
          <w:p w14:paraId="18AA7777" w14:textId="520D70F3" w:rsidR="00D907B7" w:rsidRPr="004E1C2B" w:rsidRDefault="00D907B7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E1C2B">
              <w:rPr>
                <w:rFonts w:hint="cs"/>
                <w:cs/>
              </w:rPr>
              <w:t>จัดประเภทรายการใหม่</w:t>
            </w:r>
          </w:p>
        </w:tc>
        <w:tc>
          <w:tcPr>
            <w:tcW w:w="848" w:type="pct"/>
            <w:vAlign w:val="bottom"/>
          </w:tcPr>
          <w:p w14:paraId="5EB5BD1C" w14:textId="19AA280E" w:rsidR="00D907B7" w:rsidRPr="004E1C2B" w:rsidRDefault="00D907B7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4E1C2B">
              <w:t>(</w:t>
            </w:r>
            <w:r w:rsidR="007A72B8" w:rsidRPr="004E1C2B">
              <w:rPr>
                <w:rFonts w:hint="cs"/>
                <w:cs/>
              </w:rPr>
              <w:t>8</w:t>
            </w:r>
            <w:r w:rsidRPr="004E1C2B">
              <w:t>)</w:t>
            </w:r>
          </w:p>
        </w:tc>
        <w:tc>
          <w:tcPr>
            <w:tcW w:w="849" w:type="pct"/>
            <w:vAlign w:val="bottom"/>
          </w:tcPr>
          <w:p w14:paraId="7D24D3CE" w14:textId="4C9726B8" w:rsidR="00D907B7" w:rsidRPr="004E1C2B" w:rsidRDefault="00D673CB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4E1C2B">
              <w:rPr>
                <w:rFonts w:hint="cs"/>
                <w:cs/>
              </w:rPr>
              <w:t>-</w:t>
            </w:r>
          </w:p>
        </w:tc>
      </w:tr>
      <w:tr w:rsidR="007E7299" w:rsidRPr="004E1C2B" w14:paraId="0AB435D0" w14:textId="77777777" w:rsidTr="006F37AB">
        <w:trPr>
          <w:trHeight w:val="400"/>
        </w:trPr>
        <w:tc>
          <w:tcPr>
            <w:tcW w:w="3303" w:type="pct"/>
          </w:tcPr>
          <w:p w14:paraId="2658DCCE" w14:textId="2B036097" w:rsidR="007E7299" w:rsidRPr="004E1C2B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4E1C2B">
              <w:rPr>
                <w:cs/>
              </w:rPr>
              <w:t>จำหน่าย</w:t>
            </w:r>
            <w:r w:rsidR="005F4D5F" w:rsidRPr="004E1C2B">
              <w:rPr>
                <w:rFonts w:hint="cs"/>
                <w:cs/>
              </w:rPr>
              <w:t>และตัดจำหน่าย</w:t>
            </w:r>
          </w:p>
        </w:tc>
        <w:tc>
          <w:tcPr>
            <w:tcW w:w="848" w:type="pct"/>
            <w:vAlign w:val="bottom"/>
          </w:tcPr>
          <w:p w14:paraId="3A1B9B03" w14:textId="758DF06B" w:rsidR="007E7299" w:rsidRPr="004E1C2B" w:rsidRDefault="007802A0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4E1C2B">
              <w:t>(</w:t>
            </w:r>
            <w:r w:rsidR="00D907B7" w:rsidRPr="004E1C2B">
              <w:t>1</w:t>
            </w:r>
            <w:r w:rsidR="001A1FF2" w:rsidRPr="004E1C2B">
              <w:t>62</w:t>
            </w:r>
            <w:r w:rsidRPr="004E1C2B">
              <w:t>)</w:t>
            </w:r>
          </w:p>
        </w:tc>
        <w:tc>
          <w:tcPr>
            <w:tcW w:w="849" w:type="pct"/>
            <w:vAlign w:val="bottom"/>
          </w:tcPr>
          <w:p w14:paraId="50168334" w14:textId="78E81825" w:rsidR="007E7299" w:rsidRPr="004E1C2B" w:rsidRDefault="00041E40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4E1C2B">
              <w:t>(52)</w:t>
            </w:r>
          </w:p>
        </w:tc>
      </w:tr>
      <w:tr w:rsidR="007E7299" w:rsidRPr="004E1C2B" w14:paraId="19431B0D" w14:textId="77777777" w:rsidTr="006F37AB">
        <w:trPr>
          <w:trHeight w:val="400"/>
        </w:trPr>
        <w:tc>
          <w:tcPr>
            <w:tcW w:w="3303" w:type="pct"/>
          </w:tcPr>
          <w:p w14:paraId="0B2CFEE2" w14:textId="30A937BD" w:rsidR="007E7299" w:rsidRPr="004E1C2B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4E1C2B">
              <w:rPr>
                <w:cs/>
              </w:rPr>
              <w:t>ค่าเสื่อมราคาสำหรับงวด</w:t>
            </w:r>
          </w:p>
        </w:tc>
        <w:tc>
          <w:tcPr>
            <w:tcW w:w="848" w:type="pct"/>
            <w:vAlign w:val="bottom"/>
          </w:tcPr>
          <w:p w14:paraId="583ADB06" w14:textId="65A4EA0B" w:rsidR="007E7299" w:rsidRPr="004E1C2B" w:rsidRDefault="007802A0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4E1C2B">
              <w:t>(</w:t>
            </w:r>
            <w:r w:rsidR="00D907B7" w:rsidRPr="004E1C2B">
              <w:t>6</w:t>
            </w:r>
            <w:r w:rsidRPr="004E1C2B">
              <w:t>,</w:t>
            </w:r>
            <w:r w:rsidR="00D907B7" w:rsidRPr="004E1C2B">
              <w:t>66</w:t>
            </w:r>
            <w:r w:rsidR="00641484" w:rsidRPr="004E1C2B">
              <w:t>6</w:t>
            </w:r>
            <w:r w:rsidRPr="004E1C2B">
              <w:t>)</w:t>
            </w:r>
          </w:p>
        </w:tc>
        <w:tc>
          <w:tcPr>
            <w:tcW w:w="849" w:type="pct"/>
            <w:vAlign w:val="bottom"/>
          </w:tcPr>
          <w:p w14:paraId="64F1547D" w14:textId="6775C99E" w:rsidR="007E7299" w:rsidRPr="004E1C2B" w:rsidRDefault="00041E40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4E1C2B">
              <w:t>(</w:t>
            </w:r>
            <w:r w:rsidR="00157FF3" w:rsidRPr="004E1C2B">
              <w:t>1,538</w:t>
            </w:r>
            <w:r w:rsidRPr="004E1C2B">
              <w:t>)</w:t>
            </w:r>
          </w:p>
        </w:tc>
      </w:tr>
      <w:tr w:rsidR="0087092A" w:rsidRPr="004E1C2B" w14:paraId="372C0382" w14:textId="77777777" w:rsidTr="006F37AB">
        <w:trPr>
          <w:trHeight w:val="400"/>
        </w:trPr>
        <w:tc>
          <w:tcPr>
            <w:tcW w:w="3303" w:type="pct"/>
          </w:tcPr>
          <w:p w14:paraId="5F348046" w14:textId="56172248" w:rsidR="0087092A" w:rsidRPr="004E1C2B" w:rsidRDefault="0087092A" w:rsidP="0087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E1C2B">
              <w:rPr>
                <w:cs/>
              </w:rPr>
              <w:t>กลับรายการขาดทุนจากการด้อยค่า</w:t>
            </w:r>
          </w:p>
        </w:tc>
        <w:tc>
          <w:tcPr>
            <w:tcW w:w="848" w:type="pct"/>
            <w:vAlign w:val="bottom"/>
          </w:tcPr>
          <w:p w14:paraId="7C29F4D8" w14:textId="22E93904" w:rsidR="0087092A" w:rsidRPr="004E1C2B" w:rsidRDefault="00D907B7" w:rsidP="0087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4E1C2B">
              <w:t>2</w:t>
            </w:r>
            <w:r w:rsidR="0087092A" w:rsidRPr="004E1C2B">
              <w:t>,</w:t>
            </w:r>
            <w:r w:rsidRPr="004E1C2B">
              <w:t>0</w:t>
            </w:r>
            <w:r w:rsidR="005037C7" w:rsidRPr="004E1C2B">
              <w:rPr>
                <w:rFonts w:hint="cs"/>
                <w:cs/>
              </w:rPr>
              <w:t>09</w:t>
            </w:r>
          </w:p>
        </w:tc>
        <w:tc>
          <w:tcPr>
            <w:tcW w:w="849" w:type="pct"/>
            <w:vAlign w:val="bottom"/>
          </w:tcPr>
          <w:p w14:paraId="70A2F8B4" w14:textId="7F0B33A2" w:rsidR="0087092A" w:rsidRPr="004E1C2B" w:rsidRDefault="0087092A" w:rsidP="0087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4E1C2B">
              <w:t>-</w:t>
            </w:r>
          </w:p>
        </w:tc>
      </w:tr>
      <w:tr w:rsidR="007E7299" w:rsidRPr="004E1C2B" w14:paraId="22D33BF4" w14:textId="77777777" w:rsidTr="006F37AB">
        <w:trPr>
          <w:trHeight w:val="400"/>
        </w:trPr>
        <w:tc>
          <w:tcPr>
            <w:tcW w:w="3303" w:type="pct"/>
          </w:tcPr>
          <w:p w14:paraId="519CA2F7" w14:textId="05584FD4" w:rsidR="007E7299" w:rsidRPr="004E1C2B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4E1C2B">
              <w:rPr>
                <w:cs/>
              </w:rPr>
              <w:t>ผลกระทบจากการแปลงค่างบการเงิน</w:t>
            </w:r>
          </w:p>
        </w:tc>
        <w:tc>
          <w:tcPr>
            <w:tcW w:w="848" w:type="pct"/>
            <w:vAlign w:val="bottom"/>
          </w:tcPr>
          <w:p w14:paraId="0124C5A9" w14:textId="3E713EEB" w:rsidR="007E7299" w:rsidRPr="004E1C2B" w:rsidRDefault="00D907B7" w:rsidP="007E72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4E1C2B">
              <w:t>1,87</w:t>
            </w:r>
            <w:r w:rsidR="00641484" w:rsidRPr="004E1C2B">
              <w:t>4</w:t>
            </w:r>
          </w:p>
        </w:tc>
        <w:tc>
          <w:tcPr>
            <w:tcW w:w="849" w:type="pct"/>
            <w:vAlign w:val="bottom"/>
          </w:tcPr>
          <w:p w14:paraId="7ABF9565" w14:textId="48B760D5" w:rsidR="007E7299" w:rsidRPr="004E1C2B" w:rsidRDefault="006F37AB" w:rsidP="007E72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cs/>
              </w:rPr>
            </w:pPr>
            <w:r w:rsidRPr="004E1C2B">
              <w:t>-</w:t>
            </w:r>
          </w:p>
        </w:tc>
      </w:tr>
      <w:tr w:rsidR="007E7299" w:rsidRPr="004E1C2B" w14:paraId="36DB41F9" w14:textId="77777777" w:rsidTr="006F37AB">
        <w:trPr>
          <w:trHeight w:val="400"/>
        </w:trPr>
        <w:tc>
          <w:tcPr>
            <w:tcW w:w="3303" w:type="pct"/>
          </w:tcPr>
          <w:p w14:paraId="1CAFD330" w14:textId="5AD9C94B" w:rsidR="007E7299" w:rsidRPr="004E1C2B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4E1C2B">
              <w:rPr>
                <w:b/>
                <w:bCs/>
                <w:cs/>
              </w:rPr>
              <w:t xml:space="preserve">ณ วันที่ </w:t>
            </w:r>
            <w:r w:rsidR="00AE31F1" w:rsidRPr="004E1C2B">
              <w:rPr>
                <w:b/>
                <w:bCs/>
                <w:color w:val="000000" w:themeColor="text1"/>
              </w:rPr>
              <w:t xml:space="preserve">30 </w:t>
            </w:r>
            <w:r w:rsidR="00AE31F1" w:rsidRPr="004E1C2B">
              <w:rPr>
                <w:b/>
                <w:bCs/>
                <w:color w:val="000000" w:themeColor="text1"/>
                <w:cs/>
              </w:rPr>
              <w:t>มิถุนายน</w:t>
            </w:r>
          </w:p>
        </w:tc>
        <w:tc>
          <w:tcPr>
            <w:tcW w:w="848" w:type="pct"/>
            <w:vAlign w:val="bottom"/>
          </w:tcPr>
          <w:p w14:paraId="2045A039" w14:textId="1CEDA660" w:rsidR="007E7299" w:rsidRPr="004E1C2B" w:rsidRDefault="006174FE" w:rsidP="007E72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12</w:t>
            </w:r>
            <w:r w:rsidR="0086269D" w:rsidRPr="004E1C2B">
              <w:rPr>
                <w:b/>
                <w:bCs/>
              </w:rPr>
              <w:t>1</w:t>
            </w:r>
            <w:r w:rsidRPr="004E1C2B">
              <w:rPr>
                <w:b/>
                <w:bCs/>
              </w:rPr>
              <w:t>,</w:t>
            </w:r>
            <w:r w:rsidR="0086269D" w:rsidRPr="004E1C2B">
              <w:rPr>
                <w:b/>
                <w:bCs/>
              </w:rPr>
              <w:t>4</w:t>
            </w:r>
            <w:r w:rsidR="003526B6" w:rsidRPr="004E1C2B">
              <w:rPr>
                <w:rFonts w:hint="cs"/>
                <w:b/>
                <w:bCs/>
                <w:cs/>
              </w:rPr>
              <w:t>02</w:t>
            </w:r>
          </w:p>
        </w:tc>
        <w:tc>
          <w:tcPr>
            <w:tcW w:w="849" w:type="pct"/>
            <w:vAlign w:val="bottom"/>
          </w:tcPr>
          <w:p w14:paraId="2A205EA2" w14:textId="5EFB0A75" w:rsidR="007E7299" w:rsidRPr="004E1C2B" w:rsidRDefault="006174FE" w:rsidP="007E72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2</w:t>
            </w:r>
            <w:r w:rsidR="0086269D" w:rsidRPr="004E1C2B">
              <w:rPr>
                <w:b/>
                <w:bCs/>
              </w:rPr>
              <w:t>5</w:t>
            </w:r>
            <w:r w:rsidRPr="004E1C2B">
              <w:rPr>
                <w:b/>
                <w:bCs/>
              </w:rPr>
              <w:t>,</w:t>
            </w:r>
            <w:r w:rsidR="0086269D" w:rsidRPr="004E1C2B">
              <w:rPr>
                <w:b/>
                <w:bCs/>
              </w:rPr>
              <w:t>475</w:t>
            </w:r>
          </w:p>
        </w:tc>
      </w:tr>
    </w:tbl>
    <w:p w14:paraId="7824DD34" w14:textId="77777777" w:rsidR="00577B7F" w:rsidRPr="004E1C2B" w:rsidRDefault="00577B7F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3586A002" w14:textId="77777777" w:rsidR="00B02CA2" w:rsidRPr="004E1C2B" w:rsidRDefault="00B02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s/>
          <w:lang w:val="en-GB"/>
        </w:rPr>
      </w:pPr>
      <w:r w:rsidRPr="004E1C2B">
        <w:rPr>
          <w:rFonts w:asciiTheme="majorBidi" w:hAnsiTheme="majorBidi"/>
          <w:cs/>
          <w:lang w:val="en-GB"/>
        </w:rPr>
        <w:br w:type="page"/>
      </w:r>
    </w:p>
    <w:p w14:paraId="283364EF" w14:textId="5450A995" w:rsidR="00F53329" w:rsidRPr="004E1C2B" w:rsidRDefault="00F53329" w:rsidP="00F5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lang w:val="en-GB"/>
        </w:rPr>
      </w:pPr>
      <w:r w:rsidRPr="004E1C2B">
        <w:rPr>
          <w:rFonts w:asciiTheme="majorBidi" w:hAnsiTheme="majorBidi"/>
          <w:cs/>
          <w:lang w:val="en-GB"/>
        </w:rPr>
        <w:lastRenderedPageBreak/>
        <w:t>ในระหว่าง</w:t>
      </w:r>
      <w:r w:rsidR="00CA7850" w:rsidRPr="004E1C2B">
        <w:rPr>
          <w:rFonts w:asciiTheme="majorBidi" w:hAnsiTheme="majorBidi" w:hint="cs"/>
          <w:cs/>
          <w:lang w:val="en-GB"/>
        </w:rPr>
        <w:t>งวด</w:t>
      </w:r>
      <w:r w:rsidR="00F56D41" w:rsidRPr="004E1C2B">
        <w:rPr>
          <w:rFonts w:asciiTheme="majorBidi" w:hAnsiTheme="majorBidi" w:hint="cs"/>
          <w:cs/>
          <w:lang w:val="en-GB"/>
        </w:rPr>
        <w:t>หก</w:t>
      </w:r>
      <w:r w:rsidR="00CA7850" w:rsidRPr="004E1C2B">
        <w:rPr>
          <w:rFonts w:asciiTheme="majorBidi" w:hAnsiTheme="majorBidi" w:hint="cs"/>
          <w:cs/>
          <w:lang w:val="en-GB"/>
        </w:rPr>
        <w:t xml:space="preserve">เดือนสิ้นสุดวันที่ </w:t>
      </w:r>
      <w:r w:rsidR="00F56D41" w:rsidRPr="004E1C2B">
        <w:rPr>
          <w:rFonts w:asciiTheme="majorBidi" w:hAnsiTheme="majorBidi"/>
        </w:rPr>
        <w:t>30</w:t>
      </w:r>
      <w:r w:rsidR="00CA7850" w:rsidRPr="004E1C2B">
        <w:rPr>
          <w:rFonts w:asciiTheme="majorBidi" w:hAnsiTheme="majorBidi"/>
        </w:rPr>
        <w:t xml:space="preserve"> </w:t>
      </w:r>
      <w:r w:rsidR="00F56D41" w:rsidRPr="004E1C2B">
        <w:rPr>
          <w:rFonts w:asciiTheme="majorBidi" w:hAnsiTheme="majorBidi" w:hint="cs"/>
          <w:cs/>
        </w:rPr>
        <w:t>มิถุนายน</w:t>
      </w:r>
      <w:r w:rsidR="00CA7850" w:rsidRPr="004E1C2B">
        <w:rPr>
          <w:rFonts w:asciiTheme="majorBidi" w:hAnsiTheme="majorBidi" w:hint="cs"/>
          <w:cs/>
        </w:rPr>
        <w:t xml:space="preserve"> </w:t>
      </w:r>
      <w:r w:rsidR="00CA7850" w:rsidRPr="004E1C2B">
        <w:rPr>
          <w:rFonts w:asciiTheme="majorBidi" w:hAnsiTheme="majorBidi"/>
        </w:rPr>
        <w:t>2569</w:t>
      </w:r>
      <w:r w:rsidRPr="004E1C2B">
        <w:rPr>
          <w:rFonts w:asciiTheme="majorBidi" w:hAnsiTheme="majorBidi"/>
          <w:cs/>
          <w:lang w:val="en-GB"/>
        </w:rPr>
        <w:t xml:space="preserve"> กลุ่มบริษัทได้บันทึก</w:t>
      </w:r>
      <w:r w:rsidRPr="004E1C2B">
        <w:rPr>
          <w:rFonts w:asciiTheme="majorBidi" w:hAnsiTheme="majorBidi" w:hint="cs"/>
          <w:cs/>
          <w:lang w:val="en-GB"/>
        </w:rPr>
        <w:t>กลับรายการ</w:t>
      </w:r>
      <w:r w:rsidRPr="004E1C2B">
        <w:rPr>
          <w:rFonts w:asciiTheme="majorBidi" w:hAnsiTheme="majorBidi"/>
          <w:cs/>
          <w:lang w:val="en-GB"/>
        </w:rPr>
        <w:t xml:space="preserve">ขาดทุนจากการด้อยค่าของสินทรัพย์เพื่อการสำรวจและผลิตปิโตรเลียมจำนวน </w:t>
      </w:r>
      <w:r w:rsidR="003F4AA9" w:rsidRPr="004E1C2B">
        <w:rPr>
          <w:rFonts w:asciiTheme="majorBidi" w:hAnsiTheme="majorBidi"/>
          <w:lang w:val="en-GB"/>
        </w:rPr>
        <w:t>693</w:t>
      </w:r>
      <w:r w:rsidRPr="004E1C2B">
        <w:rPr>
          <w:rFonts w:asciiTheme="majorBidi" w:hAnsiTheme="majorBidi"/>
          <w:cs/>
          <w:lang w:val="en-GB"/>
        </w:rPr>
        <w:t xml:space="preserve"> ล้านโครนนอร์เวย์ (หรือเทียบเท่า </w:t>
      </w:r>
      <w:r w:rsidR="003F4AA9" w:rsidRPr="004E1C2B">
        <w:rPr>
          <w:rFonts w:asciiTheme="majorBidi" w:hAnsiTheme="majorBidi"/>
          <w:lang w:val="en-GB"/>
        </w:rPr>
        <w:t>2</w:t>
      </w:r>
      <w:r w:rsidRPr="004E1C2B">
        <w:rPr>
          <w:rFonts w:asciiTheme="majorBidi" w:hAnsiTheme="majorBidi"/>
          <w:lang w:val="en-GB"/>
        </w:rPr>
        <w:t>,</w:t>
      </w:r>
      <w:r w:rsidR="003F4AA9" w:rsidRPr="004E1C2B">
        <w:rPr>
          <w:rFonts w:asciiTheme="majorBidi" w:hAnsiTheme="majorBidi"/>
          <w:lang w:val="en-GB"/>
        </w:rPr>
        <w:t>090</w:t>
      </w:r>
      <w:r w:rsidRPr="004E1C2B">
        <w:rPr>
          <w:rFonts w:asciiTheme="majorBidi" w:hAnsiTheme="majorBidi"/>
          <w:cs/>
          <w:lang w:val="en-GB"/>
        </w:rPr>
        <w:t xml:space="preserve"> ล้านบาท) เพื่อปรับมูลค่าตามบัญชีให้ใกล้เคียงกับมูลค่าที่คาดว่าจะได้รับคืน เนื่องจาก</w:t>
      </w:r>
      <w:r w:rsidRPr="004E1C2B">
        <w:rPr>
          <w:rFonts w:asciiTheme="majorBidi" w:hAnsiTheme="majorBidi" w:hint="cs"/>
          <w:cs/>
          <w:lang w:val="en-GB"/>
        </w:rPr>
        <w:t>ราคาปิโตรเลียมเพิ่มขึ้น</w:t>
      </w:r>
      <w:r w:rsidRPr="004E1C2B">
        <w:rPr>
          <w:rFonts w:asciiTheme="majorBidi" w:hAnsiTheme="majorBidi"/>
          <w:cs/>
          <w:lang w:val="en-GB"/>
        </w:rPr>
        <w:t xml:space="preserve"> (</w:t>
      </w:r>
      <w:r w:rsidR="00E45B16" w:rsidRPr="004E1C2B">
        <w:rPr>
          <w:rFonts w:asciiTheme="majorBidi" w:hAnsiTheme="majorBidi"/>
          <w:i/>
          <w:iCs/>
          <w:lang w:val="en-GB"/>
        </w:rPr>
        <w:t>3</w:t>
      </w:r>
      <w:r w:rsidR="00F56D41" w:rsidRPr="004E1C2B">
        <w:rPr>
          <w:rFonts w:asciiTheme="majorBidi" w:hAnsiTheme="majorBidi"/>
          <w:i/>
          <w:iCs/>
          <w:lang w:val="en-GB"/>
        </w:rPr>
        <w:t>0</w:t>
      </w:r>
      <w:r w:rsidRPr="004E1C2B">
        <w:rPr>
          <w:rFonts w:asciiTheme="majorBidi" w:hAnsiTheme="majorBidi"/>
          <w:i/>
          <w:iCs/>
          <w:cs/>
          <w:lang w:val="en-GB"/>
        </w:rPr>
        <w:t xml:space="preserve"> </w:t>
      </w:r>
      <w:r w:rsidR="00F56D41" w:rsidRPr="004E1C2B">
        <w:rPr>
          <w:rFonts w:asciiTheme="majorBidi" w:hAnsiTheme="majorBidi" w:hint="cs"/>
          <w:i/>
          <w:iCs/>
          <w:cs/>
          <w:lang w:val="en-GB"/>
        </w:rPr>
        <w:t>มิถุนายน</w:t>
      </w:r>
      <w:r w:rsidRPr="004E1C2B">
        <w:rPr>
          <w:rFonts w:asciiTheme="majorBidi" w:hAnsiTheme="majorBidi"/>
          <w:i/>
          <w:iCs/>
          <w:cs/>
          <w:lang w:val="en-GB"/>
        </w:rPr>
        <w:t xml:space="preserve"> </w:t>
      </w:r>
      <w:r w:rsidR="00E45B16" w:rsidRPr="004E1C2B">
        <w:rPr>
          <w:rFonts w:asciiTheme="majorBidi" w:hAnsiTheme="majorBidi"/>
          <w:i/>
          <w:iCs/>
          <w:lang w:val="en-GB"/>
        </w:rPr>
        <w:t>2568</w:t>
      </w:r>
      <w:r w:rsidRPr="004E1C2B">
        <w:rPr>
          <w:rFonts w:asciiTheme="majorBidi" w:hAnsiTheme="majorBidi"/>
          <w:i/>
          <w:iCs/>
          <w:cs/>
          <w:lang w:val="en-GB"/>
        </w:rPr>
        <w:t xml:space="preserve">: </w:t>
      </w:r>
      <w:r w:rsidR="0036105C" w:rsidRPr="004E1C2B">
        <w:rPr>
          <w:rFonts w:asciiTheme="majorBidi" w:hAnsiTheme="majorBidi" w:hint="cs"/>
          <w:i/>
          <w:iCs/>
          <w:cs/>
          <w:lang w:val="en-GB"/>
        </w:rPr>
        <w:t>ไม่มี</w:t>
      </w:r>
      <w:r w:rsidRPr="004E1C2B">
        <w:rPr>
          <w:rFonts w:asciiTheme="majorBidi" w:hAnsiTheme="majorBidi"/>
          <w:cs/>
          <w:lang w:val="en-GB"/>
        </w:rPr>
        <w:t>)</w:t>
      </w:r>
    </w:p>
    <w:p w14:paraId="41B3907E" w14:textId="775B3E10" w:rsidR="00081209" w:rsidRPr="004E1C2B" w:rsidRDefault="00081209" w:rsidP="00F5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lang w:val="en-GB"/>
        </w:rPr>
      </w:pPr>
      <w:r w:rsidRPr="004E1C2B">
        <w:rPr>
          <w:rFonts w:asciiTheme="majorBidi" w:hAnsiTheme="majorBidi"/>
          <w:cs/>
          <w:lang w:val="en-GB"/>
        </w:rPr>
        <w:t xml:space="preserve">ณ วันที่ </w:t>
      </w:r>
      <w:r w:rsidRPr="004E1C2B">
        <w:rPr>
          <w:rFonts w:asciiTheme="majorBidi" w:hAnsiTheme="majorBidi"/>
          <w:lang w:val="en-GB"/>
        </w:rPr>
        <w:t>3</w:t>
      </w:r>
      <w:r w:rsidR="00F56D41" w:rsidRPr="004E1C2B">
        <w:rPr>
          <w:rFonts w:asciiTheme="majorBidi" w:hAnsiTheme="majorBidi"/>
          <w:lang w:val="en-GB"/>
        </w:rPr>
        <w:t>0</w:t>
      </w:r>
      <w:r w:rsidRPr="004E1C2B">
        <w:rPr>
          <w:rFonts w:asciiTheme="majorBidi" w:hAnsiTheme="majorBidi"/>
          <w:lang w:val="en-GB"/>
        </w:rPr>
        <w:t xml:space="preserve"> </w:t>
      </w:r>
      <w:r w:rsidR="00F56D41" w:rsidRPr="004E1C2B">
        <w:rPr>
          <w:rFonts w:asciiTheme="majorBidi" w:hAnsiTheme="majorBidi" w:hint="cs"/>
          <w:cs/>
          <w:lang w:val="en-GB"/>
        </w:rPr>
        <w:t>มิถุนายน</w:t>
      </w:r>
      <w:r w:rsidRPr="004E1C2B">
        <w:rPr>
          <w:rFonts w:asciiTheme="majorBidi" w:hAnsiTheme="majorBidi"/>
          <w:cs/>
          <w:lang w:val="en-GB"/>
        </w:rPr>
        <w:t xml:space="preserve"> </w:t>
      </w:r>
      <w:r w:rsidRPr="004E1C2B">
        <w:rPr>
          <w:rFonts w:asciiTheme="majorBidi" w:hAnsiTheme="majorBidi"/>
          <w:lang w:val="en-GB"/>
        </w:rPr>
        <w:t xml:space="preserve">2569 </w:t>
      </w:r>
      <w:r w:rsidRPr="004E1C2B">
        <w:rPr>
          <w:rFonts w:asciiTheme="majorBidi" w:hAnsiTheme="majorBidi"/>
          <w:cs/>
          <w:lang w:val="en-GB"/>
        </w:rPr>
        <w:t xml:space="preserve">บริษัทย่อยและบริษัทย่อยทางอ้อมบางแห่งได้ทำสัญญาจำนองที่ดิน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ล่านั้น มูลค่าตามบัญชีเป็นจำนวน </w:t>
      </w:r>
      <w:r w:rsidR="00446332" w:rsidRPr="004E1C2B">
        <w:rPr>
          <w:rFonts w:asciiTheme="majorBidi" w:hAnsiTheme="majorBidi"/>
          <w:lang w:val="en-GB"/>
        </w:rPr>
        <w:t>2</w:t>
      </w:r>
      <w:r w:rsidR="0006200E" w:rsidRPr="004E1C2B">
        <w:rPr>
          <w:rFonts w:asciiTheme="majorBidi" w:hAnsiTheme="majorBidi"/>
          <w:lang w:val="en-GB"/>
        </w:rPr>
        <w:t>8</w:t>
      </w:r>
      <w:r w:rsidRPr="004E1C2B">
        <w:rPr>
          <w:rFonts w:asciiTheme="majorBidi" w:hAnsiTheme="majorBidi"/>
          <w:lang w:val="en-GB"/>
        </w:rPr>
        <w:t>,</w:t>
      </w:r>
      <w:r w:rsidR="0006200E" w:rsidRPr="004E1C2B">
        <w:rPr>
          <w:rFonts w:asciiTheme="majorBidi" w:hAnsiTheme="majorBidi"/>
          <w:lang w:val="en-GB"/>
        </w:rPr>
        <w:t>419</w:t>
      </w:r>
      <w:r w:rsidRPr="004E1C2B">
        <w:rPr>
          <w:rFonts w:asciiTheme="majorBidi" w:hAnsiTheme="majorBidi"/>
          <w:lang w:val="en-GB"/>
        </w:rPr>
        <w:t xml:space="preserve"> </w:t>
      </w:r>
      <w:r w:rsidRPr="004E1C2B">
        <w:rPr>
          <w:rFonts w:asciiTheme="majorBidi" w:hAnsiTheme="majorBidi"/>
          <w:cs/>
          <w:lang w:val="en-GB"/>
        </w:rPr>
        <w:t xml:space="preserve">ล้านบาท </w:t>
      </w:r>
      <w:r w:rsidRPr="004E1C2B">
        <w:rPr>
          <w:rFonts w:asciiTheme="majorBidi" w:hAnsiTheme="majorBidi"/>
          <w:i/>
          <w:iCs/>
          <w:cs/>
          <w:lang w:val="en-GB"/>
        </w:rPr>
        <w:t>(</w:t>
      </w:r>
      <w:r w:rsidRPr="004E1C2B">
        <w:rPr>
          <w:rFonts w:asciiTheme="majorBidi" w:hAnsiTheme="majorBidi"/>
          <w:i/>
          <w:iCs/>
          <w:lang w:val="en-GB"/>
        </w:rPr>
        <w:t xml:space="preserve">31 </w:t>
      </w:r>
      <w:r w:rsidRPr="004E1C2B">
        <w:rPr>
          <w:rFonts w:asciiTheme="majorBidi" w:hAnsiTheme="majorBidi"/>
          <w:i/>
          <w:iCs/>
          <w:cs/>
          <w:lang w:val="en-GB"/>
        </w:rPr>
        <w:t xml:space="preserve">ธันวาคม </w:t>
      </w:r>
      <w:r w:rsidRPr="004E1C2B">
        <w:rPr>
          <w:rFonts w:asciiTheme="majorBidi" w:hAnsiTheme="majorBidi"/>
          <w:i/>
          <w:iCs/>
          <w:lang w:val="en-GB"/>
        </w:rPr>
        <w:t xml:space="preserve">2568: 22,753 </w:t>
      </w:r>
      <w:r w:rsidRPr="004E1C2B">
        <w:rPr>
          <w:rFonts w:asciiTheme="majorBidi" w:hAnsiTheme="majorBidi"/>
          <w:i/>
          <w:iCs/>
          <w:cs/>
          <w:lang w:val="en-GB"/>
        </w:rPr>
        <w:t>ล้านบาท)</w:t>
      </w:r>
    </w:p>
    <w:p w14:paraId="5608BE23" w14:textId="77777777" w:rsidR="00B02CA2" w:rsidRPr="004E1C2B" w:rsidRDefault="00B02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  <w:lang w:val="en-GB"/>
        </w:rPr>
      </w:pPr>
    </w:p>
    <w:p w14:paraId="15ADE79A" w14:textId="4ADAB87D" w:rsidR="00592514" w:rsidRPr="004E1C2B" w:rsidRDefault="00425B57" w:rsidP="0059251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E1C2B">
        <w:rPr>
          <w:rFonts w:asciiTheme="majorBidi" w:hAnsiTheme="majorBidi"/>
          <w:b/>
          <w:bCs/>
          <w:sz w:val="30"/>
          <w:szCs w:val="30"/>
          <w:cs/>
          <w:lang w:bidi="th-TH"/>
        </w:rPr>
        <w:t>สินทรัพย์สิทธิการใช้</w:t>
      </w:r>
    </w:p>
    <w:p w14:paraId="23CA467C" w14:textId="77777777" w:rsidR="006F37AB" w:rsidRPr="004E1C2B" w:rsidRDefault="006F37AB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2"/>
          <w:szCs w:val="22"/>
          <w:lang w:val="en-GB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558"/>
        <w:gridCol w:w="1560"/>
      </w:tblGrid>
      <w:tr w:rsidR="00577B7F" w:rsidRPr="004E1C2B" w14:paraId="51E7F48C" w14:textId="77777777">
        <w:trPr>
          <w:trHeight w:val="421"/>
        </w:trPr>
        <w:tc>
          <w:tcPr>
            <w:tcW w:w="3303" w:type="pct"/>
            <w:vAlign w:val="bottom"/>
          </w:tcPr>
          <w:p w14:paraId="53116C26" w14:textId="23D0D5F5" w:rsidR="00577B7F" w:rsidRPr="004E1C2B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4E1C2B">
              <w:rPr>
                <w:b/>
                <w:bCs/>
                <w:i/>
                <w:iCs/>
                <w:cs/>
              </w:rPr>
              <w:t>สำหรับงวด</w:t>
            </w:r>
            <w:r w:rsidR="00C3678F" w:rsidRPr="004E1C2B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4E1C2B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F56D41" w:rsidRPr="004E1C2B">
              <w:rPr>
                <w:b/>
                <w:bCs/>
                <w:i/>
                <w:iCs/>
              </w:rPr>
              <w:t>30</w:t>
            </w:r>
            <w:r w:rsidR="00F56D41" w:rsidRPr="004E1C2B">
              <w:rPr>
                <w:rFonts w:hint="cs"/>
                <w:b/>
                <w:bCs/>
                <w:i/>
                <w:iCs/>
                <w:cs/>
              </w:rPr>
              <w:t xml:space="preserve"> มิถุนายน </w:t>
            </w:r>
            <w:r w:rsidR="00F56D41" w:rsidRPr="004E1C2B">
              <w:rPr>
                <w:b/>
                <w:bCs/>
                <w:i/>
                <w:iCs/>
              </w:rPr>
              <w:t>2569</w:t>
            </w:r>
          </w:p>
        </w:tc>
        <w:tc>
          <w:tcPr>
            <w:tcW w:w="848" w:type="pct"/>
            <w:vAlign w:val="bottom"/>
          </w:tcPr>
          <w:p w14:paraId="5E6EC372" w14:textId="77777777" w:rsidR="00577B7F" w:rsidRPr="004E1C2B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9" w:type="pct"/>
            <w:vAlign w:val="bottom"/>
          </w:tcPr>
          <w:p w14:paraId="5A4CDDDB" w14:textId="77777777" w:rsidR="00577B7F" w:rsidRPr="004E1C2B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4E1C2B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E1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 </w:t>
            </w:r>
          </w:p>
        </w:tc>
      </w:tr>
      <w:tr w:rsidR="00577B7F" w:rsidRPr="004E1C2B" w14:paraId="654F51FF" w14:textId="77777777">
        <w:trPr>
          <w:trHeight w:val="421"/>
        </w:trPr>
        <w:tc>
          <w:tcPr>
            <w:tcW w:w="3303" w:type="pct"/>
          </w:tcPr>
          <w:p w14:paraId="4A9D7E78" w14:textId="77777777" w:rsidR="00577B7F" w:rsidRPr="004E1C2B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7" w:type="pct"/>
            <w:gridSpan w:val="2"/>
          </w:tcPr>
          <w:p w14:paraId="170992BE" w14:textId="77777777" w:rsidR="00577B7F" w:rsidRPr="004E1C2B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1E31" w:rsidRPr="004E1C2B" w14:paraId="45820D9F" w14:textId="77777777">
        <w:trPr>
          <w:trHeight w:val="400"/>
        </w:trPr>
        <w:tc>
          <w:tcPr>
            <w:tcW w:w="3303" w:type="pct"/>
          </w:tcPr>
          <w:p w14:paraId="2F098EB6" w14:textId="77777777" w:rsidR="008C1E31" w:rsidRPr="004E1C2B" w:rsidRDefault="008C1E31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4E1C2B">
              <w:rPr>
                <w:cs/>
              </w:rPr>
              <w:t xml:space="preserve">ณ วันที่ </w:t>
            </w:r>
            <w:r w:rsidRPr="004E1C2B">
              <w:t>1</w:t>
            </w:r>
            <w:r w:rsidRPr="004E1C2B">
              <w:rPr>
                <w:cs/>
              </w:rPr>
              <w:t xml:space="preserve"> มกราคม</w:t>
            </w:r>
          </w:p>
        </w:tc>
        <w:tc>
          <w:tcPr>
            <w:tcW w:w="848" w:type="pct"/>
            <w:vAlign w:val="bottom"/>
          </w:tcPr>
          <w:p w14:paraId="1CB4A540" w14:textId="0A369645" w:rsidR="008C1E31" w:rsidRPr="004E1C2B" w:rsidRDefault="008C1E31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4E1C2B">
              <w:t>1</w:t>
            </w:r>
            <w:r w:rsidR="00342FF4" w:rsidRPr="004E1C2B">
              <w:t>6</w:t>
            </w:r>
            <w:r w:rsidR="00A62ED1" w:rsidRPr="004E1C2B">
              <w:t>,</w:t>
            </w:r>
            <w:r w:rsidR="00342FF4" w:rsidRPr="004E1C2B">
              <w:t>780</w:t>
            </w:r>
          </w:p>
        </w:tc>
        <w:tc>
          <w:tcPr>
            <w:tcW w:w="849" w:type="pct"/>
            <w:vAlign w:val="bottom"/>
          </w:tcPr>
          <w:p w14:paraId="59344684" w14:textId="4E67B959" w:rsidR="008C1E31" w:rsidRPr="004E1C2B" w:rsidRDefault="008C1E31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4E1C2B">
              <w:t>1</w:t>
            </w:r>
            <w:r w:rsidR="007B32D2" w:rsidRPr="004E1C2B">
              <w:t>2</w:t>
            </w:r>
            <w:r w:rsidRPr="004E1C2B">
              <w:t>,</w:t>
            </w:r>
            <w:r w:rsidR="00342FF4" w:rsidRPr="004E1C2B">
              <w:t>542</w:t>
            </w:r>
          </w:p>
        </w:tc>
      </w:tr>
      <w:tr w:rsidR="00EC77D2" w:rsidRPr="004E1C2B" w14:paraId="2871FBA7" w14:textId="77777777">
        <w:trPr>
          <w:trHeight w:val="400"/>
        </w:trPr>
        <w:tc>
          <w:tcPr>
            <w:tcW w:w="3303" w:type="pct"/>
          </w:tcPr>
          <w:p w14:paraId="24158DAE" w14:textId="5912D6B2" w:rsidR="00EC77D2" w:rsidRPr="004E1C2B" w:rsidRDefault="00EC77D2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E1C2B">
              <w:rPr>
                <w:cs/>
              </w:rPr>
              <w:t>ได้มาจากการซื้อธุรกิจ</w:t>
            </w:r>
            <w:r w:rsidR="0052053C" w:rsidRPr="004E1C2B">
              <w:t xml:space="preserve"> </w:t>
            </w:r>
            <w:r w:rsidR="0052053C" w:rsidRPr="004E1C2B">
              <w:rPr>
                <w:i/>
                <w:iCs/>
              </w:rPr>
              <w:t>(</w:t>
            </w:r>
            <w:r w:rsidR="0052053C" w:rsidRPr="004E1C2B">
              <w:rPr>
                <w:i/>
                <w:iCs/>
                <w:cs/>
              </w:rPr>
              <w:t>หมายเหตุ</w:t>
            </w:r>
            <w:r w:rsidR="0052053C" w:rsidRPr="004E1C2B">
              <w:rPr>
                <w:i/>
                <w:iCs/>
              </w:rPr>
              <w:t xml:space="preserve"> 3)</w:t>
            </w:r>
          </w:p>
        </w:tc>
        <w:tc>
          <w:tcPr>
            <w:tcW w:w="848" w:type="pct"/>
            <w:vAlign w:val="bottom"/>
          </w:tcPr>
          <w:p w14:paraId="69E918A3" w14:textId="63DD4E71" w:rsidR="00EC77D2" w:rsidRPr="004E1C2B" w:rsidRDefault="00EC77D2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4E1C2B">
              <w:t>2,15</w:t>
            </w:r>
            <w:r w:rsidR="002236FD" w:rsidRPr="004E1C2B">
              <w:rPr>
                <w:rFonts w:hint="cs"/>
                <w:cs/>
              </w:rPr>
              <w:t>8</w:t>
            </w:r>
          </w:p>
        </w:tc>
        <w:tc>
          <w:tcPr>
            <w:tcW w:w="849" w:type="pct"/>
            <w:vAlign w:val="bottom"/>
          </w:tcPr>
          <w:p w14:paraId="2E63098C" w14:textId="718AB6B0" w:rsidR="00EC77D2" w:rsidRPr="004E1C2B" w:rsidRDefault="00EC77D2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4E1C2B">
              <w:t>-</w:t>
            </w:r>
          </w:p>
        </w:tc>
      </w:tr>
      <w:tr w:rsidR="00577B7F" w:rsidRPr="004E1C2B" w14:paraId="38CF935D" w14:textId="77777777">
        <w:trPr>
          <w:trHeight w:val="400"/>
        </w:trPr>
        <w:tc>
          <w:tcPr>
            <w:tcW w:w="3303" w:type="pct"/>
          </w:tcPr>
          <w:p w14:paraId="4DC213CD" w14:textId="77777777" w:rsidR="00577B7F" w:rsidRPr="004E1C2B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4E1C2B">
              <w:rPr>
                <w:cs/>
              </w:rPr>
              <w:t>เพิ่มขึ้น</w:t>
            </w:r>
          </w:p>
        </w:tc>
        <w:tc>
          <w:tcPr>
            <w:tcW w:w="848" w:type="pct"/>
            <w:vAlign w:val="bottom"/>
          </w:tcPr>
          <w:p w14:paraId="297E7E55" w14:textId="1FDE82FF" w:rsidR="00577B7F" w:rsidRPr="004E1C2B" w:rsidRDefault="0078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4E1C2B">
              <w:t>6,</w:t>
            </w:r>
            <w:r w:rsidR="00EC77D2" w:rsidRPr="004E1C2B">
              <w:t>454</w:t>
            </w:r>
          </w:p>
        </w:tc>
        <w:tc>
          <w:tcPr>
            <w:tcW w:w="849" w:type="pct"/>
            <w:vAlign w:val="bottom"/>
          </w:tcPr>
          <w:p w14:paraId="74C15B11" w14:textId="0CE2783D" w:rsidR="00577B7F" w:rsidRPr="004E1C2B" w:rsidRDefault="001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4E1C2B">
              <w:t>634</w:t>
            </w:r>
          </w:p>
        </w:tc>
      </w:tr>
      <w:tr w:rsidR="00E00A08" w:rsidRPr="004E1C2B" w14:paraId="76456EF0" w14:textId="77777777">
        <w:trPr>
          <w:trHeight w:val="400"/>
        </w:trPr>
        <w:tc>
          <w:tcPr>
            <w:tcW w:w="3303" w:type="pct"/>
          </w:tcPr>
          <w:p w14:paraId="5B534FBB" w14:textId="30E0E6A1" w:rsidR="00E00A08" w:rsidRPr="004E1C2B" w:rsidRDefault="001F7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E1C2B">
              <w:rPr>
                <w:rFonts w:hint="cs"/>
                <w:cs/>
              </w:rPr>
              <w:t>โอน</w:t>
            </w:r>
          </w:p>
        </w:tc>
        <w:tc>
          <w:tcPr>
            <w:tcW w:w="848" w:type="pct"/>
            <w:vAlign w:val="bottom"/>
          </w:tcPr>
          <w:p w14:paraId="2626AC66" w14:textId="484E77B7" w:rsidR="00E00A08" w:rsidRPr="004E1C2B" w:rsidRDefault="0078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4E1C2B">
              <w:t>(</w:t>
            </w:r>
            <w:r w:rsidR="006F176D" w:rsidRPr="004E1C2B">
              <w:t>6</w:t>
            </w:r>
            <w:r w:rsidRPr="004E1C2B">
              <w:t>)</w:t>
            </w:r>
          </w:p>
        </w:tc>
        <w:tc>
          <w:tcPr>
            <w:tcW w:w="849" w:type="pct"/>
            <w:vAlign w:val="bottom"/>
          </w:tcPr>
          <w:p w14:paraId="34B09B60" w14:textId="38874D0A" w:rsidR="00E00A08" w:rsidRPr="004E1C2B" w:rsidRDefault="0015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4E1C2B">
              <w:t>-</w:t>
            </w:r>
          </w:p>
        </w:tc>
      </w:tr>
      <w:tr w:rsidR="00286797" w:rsidRPr="004E1C2B" w14:paraId="6E3465EA" w14:textId="77777777">
        <w:trPr>
          <w:trHeight w:val="400"/>
        </w:trPr>
        <w:tc>
          <w:tcPr>
            <w:tcW w:w="3303" w:type="pct"/>
          </w:tcPr>
          <w:p w14:paraId="03633380" w14:textId="60FD318A" w:rsidR="00286797" w:rsidRPr="004E1C2B" w:rsidRDefault="00286797" w:rsidP="0028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E1C2B">
              <w:rPr>
                <w:cs/>
              </w:rPr>
              <w:t>ค่าเสื่อมราคาสำหรับงวด</w:t>
            </w:r>
          </w:p>
        </w:tc>
        <w:tc>
          <w:tcPr>
            <w:tcW w:w="848" w:type="pct"/>
            <w:vAlign w:val="bottom"/>
          </w:tcPr>
          <w:p w14:paraId="0FBB6C93" w14:textId="07683881" w:rsidR="00286797" w:rsidRPr="004E1C2B" w:rsidRDefault="007802A0" w:rsidP="0028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4E1C2B">
              <w:t>(</w:t>
            </w:r>
            <w:r w:rsidR="00EC77D2" w:rsidRPr="004E1C2B">
              <w:t>1,4</w:t>
            </w:r>
            <w:r w:rsidR="00F84741" w:rsidRPr="004E1C2B">
              <w:rPr>
                <w:rFonts w:hint="cs"/>
                <w:cs/>
              </w:rPr>
              <w:t>2</w:t>
            </w:r>
            <w:r w:rsidR="006F176D" w:rsidRPr="004E1C2B">
              <w:rPr>
                <w:rFonts w:hint="cs"/>
                <w:cs/>
              </w:rPr>
              <w:t>0</w:t>
            </w:r>
            <w:r w:rsidRPr="004E1C2B">
              <w:t>)</w:t>
            </w:r>
          </w:p>
        </w:tc>
        <w:tc>
          <w:tcPr>
            <w:tcW w:w="849" w:type="pct"/>
            <w:vAlign w:val="bottom"/>
          </w:tcPr>
          <w:p w14:paraId="24410A49" w14:textId="6BEC993C" w:rsidR="00286797" w:rsidRPr="004E1C2B" w:rsidRDefault="00286797" w:rsidP="0028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4E1C2B">
              <w:t>(</w:t>
            </w:r>
            <w:r w:rsidR="00157FF3" w:rsidRPr="004E1C2B">
              <w:t>924</w:t>
            </w:r>
            <w:r w:rsidRPr="004E1C2B">
              <w:t>)</w:t>
            </w:r>
          </w:p>
        </w:tc>
      </w:tr>
      <w:tr w:rsidR="00577B7F" w:rsidRPr="004E1C2B" w14:paraId="67DC6827" w14:textId="77777777">
        <w:trPr>
          <w:trHeight w:val="400"/>
        </w:trPr>
        <w:tc>
          <w:tcPr>
            <w:tcW w:w="3303" w:type="pct"/>
          </w:tcPr>
          <w:p w14:paraId="1581C2B9" w14:textId="77777777" w:rsidR="00577B7F" w:rsidRPr="004E1C2B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4E1C2B">
              <w:rPr>
                <w:cs/>
              </w:rPr>
              <w:t>ผลกระทบจากการแปลงค่างบการเงิน</w:t>
            </w:r>
          </w:p>
        </w:tc>
        <w:tc>
          <w:tcPr>
            <w:tcW w:w="848" w:type="pct"/>
            <w:vAlign w:val="bottom"/>
          </w:tcPr>
          <w:p w14:paraId="2E17FC1D" w14:textId="72131BBF" w:rsidR="00577B7F" w:rsidRPr="004E1C2B" w:rsidRDefault="0078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4E1C2B">
              <w:t>2</w:t>
            </w:r>
            <w:r w:rsidR="00EC77D2" w:rsidRPr="004E1C2B">
              <w:t>9</w:t>
            </w:r>
            <w:r w:rsidR="006F176D" w:rsidRPr="004E1C2B">
              <w:t>8</w:t>
            </w:r>
          </w:p>
        </w:tc>
        <w:tc>
          <w:tcPr>
            <w:tcW w:w="849" w:type="pct"/>
            <w:vAlign w:val="bottom"/>
          </w:tcPr>
          <w:p w14:paraId="692FBFC2" w14:textId="518E0C49" w:rsidR="00577B7F" w:rsidRPr="004E1C2B" w:rsidRDefault="00541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cs/>
              </w:rPr>
            </w:pPr>
            <w:r w:rsidRPr="004E1C2B">
              <w:t>-</w:t>
            </w:r>
          </w:p>
        </w:tc>
      </w:tr>
      <w:tr w:rsidR="00577B7F" w:rsidRPr="004E1C2B" w14:paraId="10A7B1C1" w14:textId="77777777">
        <w:trPr>
          <w:trHeight w:val="400"/>
        </w:trPr>
        <w:tc>
          <w:tcPr>
            <w:tcW w:w="3303" w:type="pct"/>
          </w:tcPr>
          <w:p w14:paraId="0D948D44" w14:textId="47A371F9" w:rsidR="00577B7F" w:rsidRPr="004E1C2B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4E1C2B">
              <w:rPr>
                <w:b/>
                <w:bCs/>
                <w:cs/>
              </w:rPr>
              <w:t xml:space="preserve">ณ วันที่ </w:t>
            </w:r>
            <w:r w:rsidR="00F56D41" w:rsidRPr="004E1C2B">
              <w:rPr>
                <w:b/>
                <w:bCs/>
                <w:color w:val="000000" w:themeColor="text1"/>
              </w:rPr>
              <w:t xml:space="preserve">30 </w:t>
            </w:r>
            <w:r w:rsidR="00F56D41" w:rsidRPr="004E1C2B">
              <w:rPr>
                <w:b/>
                <w:bCs/>
                <w:color w:val="000000" w:themeColor="text1"/>
                <w:cs/>
              </w:rPr>
              <w:t>มิถุนายน</w:t>
            </w:r>
          </w:p>
        </w:tc>
        <w:tc>
          <w:tcPr>
            <w:tcW w:w="848" w:type="pct"/>
            <w:vAlign w:val="bottom"/>
          </w:tcPr>
          <w:p w14:paraId="16FC2F2A" w14:textId="5D9C2307" w:rsidR="00577B7F" w:rsidRPr="004E1C2B" w:rsidRDefault="006174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2</w:t>
            </w:r>
            <w:r w:rsidR="00EC77D2" w:rsidRPr="004E1C2B">
              <w:rPr>
                <w:b/>
                <w:bCs/>
              </w:rPr>
              <w:t>4</w:t>
            </w:r>
            <w:r w:rsidRPr="004E1C2B">
              <w:rPr>
                <w:b/>
                <w:bCs/>
              </w:rPr>
              <w:t>,</w:t>
            </w:r>
            <w:r w:rsidR="00EC77D2" w:rsidRPr="004E1C2B">
              <w:rPr>
                <w:b/>
                <w:bCs/>
              </w:rPr>
              <w:t>264</w:t>
            </w:r>
          </w:p>
        </w:tc>
        <w:tc>
          <w:tcPr>
            <w:tcW w:w="849" w:type="pct"/>
            <w:vAlign w:val="bottom"/>
          </w:tcPr>
          <w:p w14:paraId="63AA2058" w14:textId="08FBA220" w:rsidR="00577B7F" w:rsidRPr="004E1C2B" w:rsidRDefault="006174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12,</w:t>
            </w:r>
            <w:r w:rsidR="00157FF3" w:rsidRPr="004E1C2B">
              <w:rPr>
                <w:b/>
                <w:bCs/>
              </w:rPr>
              <w:t>252</w:t>
            </w:r>
          </w:p>
        </w:tc>
      </w:tr>
      <w:bookmarkEnd w:id="3"/>
      <w:bookmarkEnd w:id="4"/>
    </w:tbl>
    <w:p w14:paraId="09BE7C50" w14:textId="77777777" w:rsidR="00F56D41" w:rsidRPr="004E1C2B" w:rsidRDefault="00F56D41" w:rsidP="004E2E38"/>
    <w:p w14:paraId="6316641F" w14:textId="77777777" w:rsidR="008223B2" w:rsidRPr="004E1C2B" w:rsidRDefault="008223B2" w:rsidP="00B446B4">
      <w:pPr>
        <w:pStyle w:val="index"/>
        <w:numPr>
          <w:ilvl w:val="0"/>
          <w:numId w:val="3"/>
        </w:numPr>
        <w:tabs>
          <w:tab w:val="decimal" w:pos="540"/>
        </w:tabs>
        <w:spacing w:line="240" w:lineRule="auto"/>
        <w:ind w:left="567" w:hanging="567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E1C2B">
        <w:rPr>
          <w:rFonts w:asciiTheme="majorBidi" w:hAnsiTheme="majorBidi"/>
          <w:b/>
          <w:bCs/>
          <w:sz w:val="30"/>
          <w:szCs w:val="30"/>
          <w:cs/>
          <w:lang w:bidi="th-TH"/>
        </w:rPr>
        <w:t>เงินกู้ยืม</w:t>
      </w:r>
    </w:p>
    <w:p w14:paraId="6D0BE275" w14:textId="3C94DFD8" w:rsidR="008223B2" w:rsidRPr="004E1C2B" w:rsidRDefault="008223B2" w:rsidP="008223B2"/>
    <w:p w14:paraId="0C3C4D4A" w14:textId="48551C03" w:rsidR="008223B2" w:rsidRPr="004E1C2B" w:rsidRDefault="008223B2" w:rsidP="0043164D">
      <w:pPr>
        <w:spacing w:line="240" w:lineRule="auto"/>
        <w:ind w:left="567"/>
        <w:jc w:val="both"/>
      </w:pPr>
      <w:r w:rsidRPr="004E1C2B">
        <w:rPr>
          <w:cs/>
        </w:rPr>
        <w:t xml:space="preserve">ในเดือนมิถุนายน </w:t>
      </w:r>
      <w:r w:rsidRPr="004E1C2B">
        <w:t xml:space="preserve">2569 </w:t>
      </w:r>
      <w:r w:rsidRPr="004E1C2B">
        <w:rPr>
          <w:cs/>
        </w:rPr>
        <w:t>บริษัท</w:t>
      </w:r>
      <w:r w:rsidR="00B81839" w:rsidRPr="004E1C2B">
        <w:rPr>
          <w:cs/>
        </w:rPr>
        <w:t xml:space="preserve">ได้ทำสัญญาเงินกู้ยืมระยะยาวจากสถาบันการเงินซึ่งมีวงเงินจำนวน </w:t>
      </w:r>
      <w:r w:rsidRPr="004E1C2B">
        <w:t xml:space="preserve">1,500 </w:t>
      </w:r>
      <w:r w:rsidRPr="004E1C2B">
        <w:rPr>
          <w:cs/>
        </w:rPr>
        <w:t>ล้านบาท</w:t>
      </w:r>
      <w:r w:rsidRPr="004E1C2B">
        <w:t xml:space="preserve"> </w:t>
      </w:r>
      <w:r w:rsidRPr="004E1C2B">
        <w:rPr>
          <w:cs/>
        </w:rPr>
        <w:t xml:space="preserve">เงินกู้ยืมนี้เป็นสกุลเงินบาทแบบไม่มีหลักประกัน </w:t>
      </w:r>
      <w:r w:rsidR="00B81839" w:rsidRPr="004E1C2B">
        <w:rPr>
          <w:cs/>
        </w:rPr>
        <w:t xml:space="preserve">และมีกำหนดชำระคืนเป็นรายไตรมาส </w:t>
      </w:r>
      <w:r w:rsidRPr="004E1C2B">
        <w:rPr>
          <w:cs/>
        </w:rPr>
        <w:t xml:space="preserve">ระยะเวลา </w:t>
      </w:r>
      <w:r w:rsidRPr="004E1C2B">
        <w:t xml:space="preserve">5 </w:t>
      </w:r>
      <w:r w:rsidRPr="004E1C2B">
        <w:rPr>
          <w:cs/>
        </w:rPr>
        <w:t>ปี โดยอ้างอิงอัตราดอกเบี้ย</w:t>
      </w:r>
      <w:r w:rsidR="00812A17" w:rsidRPr="004E1C2B">
        <w:rPr>
          <w:cs/>
        </w:rPr>
        <w:t xml:space="preserve"> </w:t>
      </w:r>
      <w:r w:rsidRPr="004E1C2B">
        <w:t xml:space="preserve">Thai Overnight Repurchase Rate (THOR) </w:t>
      </w:r>
      <w:r w:rsidR="0043164D" w:rsidRPr="004E1C2B">
        <w:rPr>
          <w:cs/>
        </w:rPr>
        <w:t>บวก</w:t>
      </w:r>
      <w:r w:rsidR="00882D87" w:rsidRPr="004E1C2B">
        <w:rPr>
          <w:cs/>
        </w:rPr>
        <w:t xml:space="preserve">ส่วนต่าง </w:t>
      </w:r>
      <w:r w:rsidR="00882D87" w:rsidRPr="004E1C2B">
        <w:t xml:space="preserve">(Spread) </w:t>
      </w:r>
      <w:r w:rsidR="00882D87" w:rsidRPr="004E1C2B">
        <w:rPr>
          <w:cs/>
        </w:rPr>
        <w:t>ต่อปี</w:t>
      </w:r>
      <w:r w:rsidR="00812A17" w:rsidRPr="004E1C2B">
        <w:t xml:space="preserve"> </w:t>
      </w:r>
    </w:p>
    <w:p w14:paraId="56F7C83F" w14:textId="77777777" w:rsidR="008223B2" w:rsidRPr="004E1C2B" w:rsidRDefault="008223B2" w:rsidP="008223B2">
      <w:pPr>
        <w:ind w:left="567"/>
      </w:pPr>
    </w:p>
    <w:p w14:paraId="562EE5FD" w14:textId="59A531F5" w:rsidR="008223B2" w:rsidRPr="004E1C2B" w:rsidRDefault="008223B2" w:rsidP="008223B2">
      <w:pPr>
        <w:ind w:firstLine="567"/>
        <w:rPr>
          <w:i/>
          <w:iCs/>
          <w:sz w:val="28"/>
          <w:szCs w:val="28"/>
        </w:rPr>
      </w:pPr>
      <w:r w:rsidRPr="004E1C2B">
        <w:rPr>
          <w:i/>
          <w:iCs/>
          <w:sz w:val="28"/>
          <w:szCs w:val="28"/>
          <w:cs/>
        </w:rPr>
        <w:t>บริษัท บางจาก ศูนย์บริหารเงิน จำกัด</w:t>
      </w:r>
      <w:r w:rsidR="00812A17" w:rsidRPr="004E1C2B">
        <w:rPr>
          <w:i/>
          <w:iCs/>
          <w:sz w:val="28"/>
          <w:szCs w:val="28"/>
        </w:rPr>
        <w:t xml:space="preserve"> (“BCTC”)</w:t>
      </w:r>
    </w:p>
    <w:p w14:paraId="012559B3" w14:textId="77777777" w:rsidR="008223B2" w:rsidRPr="004E1C2B" w:rsidRDefault="008223B2" w:rsidP="008223B2">
      <w:pPr>
        <w:ind w:firstLine="567"/>
        <w:rPr>
          <w:b/>
          <w:bCs/>
        </w:rPr>
      </w:pPr>
    </w:p>
    <w:p w14:paraId="18E13AEA" w14:textId="29E30292" w:rsidR="008223B2" w:rsidRPr="004E1C2B" w:rsidRDefault="008223B2" w:rsidP="00B02CA2">
      <w:pPr>
        <w:spacing w:line="240" w:lineRule="auto"/>
        <w:ind w:left="567"/>
        <w:jc w:val="both"/>
      </w:pPr>
      <w:r w:rsidRPr="004E1C2B">
        <w:rPr>
          <w:cs/>
        </w:rPr>
        <w:t xml:space="preserve">ในเดือนมิถุนายน </w:t>
      </w:r>
      <w:r w:rsidRPr="004E1C2B">
        <w:t xml:space="preserve">2569 </w:t>
      </w:r>
      <w:r w:rsidR="00812A17" w:rsidRPr="004E1C2B">
        <w:t xml:space="preserve">BCTC </w:t>
      </w:r>
      <w:r w:rsidR="00B81839" w:rsidRPr="004E1C2B">
        <w:rPr>
          <w:cs/>
        </w:rPr>
        <w:t>ได้ทำสัญญาเงินกู้ยืมระยะยาวจากสถาบันการเงิน</w:t>
      </w:r>
      <w:r w:rsidRPr="004E1C2B">
        <w:rPr>
          <w:cs/>
        </w:rPr>
        <w:t>ในประเทศสิงคโปร์หลายแห่ง</w:t>
      </w:r>
      <w:r w:rsidR="00B81839" w:rsidRPr="004E1C2B">
        <w:rPr>
          <w:cs/>
        </w:rPr>
        <w:t xml:space="preserve">ซึ่งมีวงเงินรวมเป็นจำนวน </w:t>
      </w:r>
      <w:r w:rsidR="007E65AE" w:rsidRPr="004E1C2B">
        <w:t>170</w:t>
      </w:r>
      <w:r w:rsidRPr="004E1C2B">
        <w:t xml:space="preserve"> </w:t>
      </w:r>
      <w:r w:rsidRPr="004E1C2B">
        <w:rPr>
          <w:cs/>
        </w:rPr>
        <w:t>ล้านเหรียญสหรัฐฯ (</w:t>
      </w:r>
      <w:r w:rsidR="0043164D" w:rsidRPr="004E1C2B">
        <w:rPr>
          <w:rFonts w:hint="cs"/>
          <w:cs/>
        </w:rPr>
        <w:t xml:space="preserve">หรือเทียบเท่า </w:t>
      </w:r>
      <w:r w:rsidR="007E65AE" w:rsidRPr="004E1C2B">
        <w:t>5</w:t>
      </w:r>
      <w:r w:rsidRPr="004E1C2B">
        <w:t>,</w:t>
      </w:r>
      <w:r w:rsidR="007E65AE" w:rsidRPr="004E1C2B">
        <w:t>656</w:t>
      </w:r>
      <w:r w:rsidRPr="004E1C2B">
        <w:t xml:space="preserve"> </w:t>
      </w:r>
      <w:r w:rsidRPr="004E1C2B">
        <w:rPr>
          <w:cs/>
        </w:rPr>
        <w:t>ล้านบาท)</w:t>
      </w:r>
      <w:r w:rsidR="009A7A08" w:rsidRPr="004E1C2B">
        <w:rPr>
          <w:cs/>
        </w:rPr>
        <w:t xml:space="preserve"> </w:t>
      </w:r>
      <w:r w:rsidR="00812A17" w:rsidRPr="004E1C2B">
        <w:rPr>
          <w:cs/>
        </w:rPr>
        <w:t>สัญญากู้ยืมเงินดังกล่าวเป็นสัญญา</w:t>
      </w:r>
      <w:r w:rsidRPr="004E1C2B">
        <w:rPr>
          <w:cs/>
        </w:rPr>
        <w:t>แบบไม่ม</w:t>
      </w:r>
      <w:r w:rsidR="005B1FC3" w:rsidRPr="004E1C2B">
        <w:rPr>
          <w:cs/>
        </w:rPr>
        <w:t>ี</w:t>
      </w:r>
      <w:r w:rsidRPr="004E1C2B">
        <w:rPr>
          <w:cs/>
        </w:rPr>
        <w:t xml:space="preserve">หลักประกัน </w:t>
      </w:r>
      <w:r w:rsidR="00B81839" w:rsidRPr="004E1C2B">
        <w:rPr>
          <w:cs/>
        </w:rPr>
        <w:t xml:space="preserve">และมีกำหนดชำระคืนเป็นรายไตรมาส ระยะเวลา </w:t>
      </w:r>
      <w:r w:rsidR="00B81839" w:rsidRPr="004E1C2B">
        <w:t xml:space="preserve">5 </w:t>
      </w:r>
      <w:r w:rsidR="00B81839" w:rsidRPr="004E1C2B">
        <w:rPr>
          <w:cs/>
        </w:rPr>
        <w:t>ปี</w:t>
      </w:r>
      <w:r w:rsidRPr="004E1C2B">
        <w:rPr>
          <w:cs/>
        </w:rPr>
        <w:t xml:space="preserve"> โดยอ้างอิงอัตราดอกเบี้ย </w:t>
      </w:r>
      <w:r w:rsidR="00B446B4" w:rsidRPr="004E1C2B">
        <w:t>Secured Overnight Financing Rate</w:t>
      </w:r>
      <w:r w:rsidRPr="004E1C2B">
        <w:t xml:space="preserve"> (</w:t>
      </w:r>
      <w:r w:rsidR="00B446B4" w:rsidRPr="004E1C2B">
        <w:t>SOFR</w:t>
      </w:r>
      <w:r w:rsidRPr="004E1C2B">
        <w:t xml:space="preserve">) </w:t>
      </w:r>
      <w:r w:rsidR="0043164D" w:rsidRPr="004E1C2B">
        <w:rPr>
          <w:cs/>
        </w:rPr>
        <w:t xml:space="preserve">บวกส่วนต่าง </w:t>
      </w:r>
      <w:r w:rsidR="0043164D" w:rsidRPr="004E1C2B">
        <w:t xml:space="preserve">(Spread) </w:t>
      </w:r>
      <w:r w:rsidR="0043164D" w:rsidRPr="004E1C2B">
        <w:rPr>
          <w:cs/>
        </w:rPr>
        <w:t>ต่อปี</w:t>
      </w:r>
    </w:p>
    <w:p w14:paraId="1D27043E" w14:textId="77777777" w:rsidR="00AF00C9" w:rsidRPr="004E1C2B" w:rsidRDefault="00AF00C9" w:rsidP="00B02CA2">
      <w:pPr>
        <w:spacing w:line="240" w:lineRule="auto"/>
        <w:ind w:left="567"/>
        <w:jc w:val="both"/>
      </w:pPr>
    </w:p>
    <w:p w14:paraId="0A733443" w14:textId="4016F9DC" w:rsidR="008603F0" w:rsidRPr="004E1C2B" w:rsidRDefault="008603F0" w:rsidP="007E729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E1C2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หุ้นทุนซื้อคืน</w:t>
      </w:r>
    </w:p>
    <w:p w14:paraId="572B7D6F" w14:textId="77777777" w:rsidR="008B234D" w:rsidRPr="004E1C2B" w:rsidRDefault="008B234D" w:rsidP="008B2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4E1C2B">
        <w:rPr>
          <w:rFonts w:asciiTheme="majorBidi" w:hAnsiTheme="majorBidi"/>
          <w:cs/>
        </w:rPr>
        <w:tab/>
      </w:r>
    </w:p>
    <w:p w14:paraId="7395EC66" w14:textId="6E95A1A3" w:rsidR="00E90824" w:rsidRPr="004E1C2B" w:rsidRDefault="007E4304" w:rsidP="00BB2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cs/>
        </w:rPr>
      </w:pPr>
      <w:r w:rsidRPr="004E1C2B">
        <w:rPr>
          <w:rFonts w:asciiTheme="majorBidi" w:hAnsiTheme="majorBidi"/>
          <w:cs/>
        </w:rPr>
        <w:t xml:space="preserve">เมื่อวันที่ </w:t>
      </w:r>
      <w:r w:rsidR="00B358C8" w:rsidRPr="004E1C2B">
        <w:rPr>
          <w:rFonts w:asciiTheme="majorBidi" w:hAnsiTheme="majorBidi"/>
        </w:rPr>
        <w:t>26</w:t>
      </w:r>
      <w:r w:rsidRPr="004E1C2B">
        <w:rPr>
          <w:rFonts w:asciiTheme="majorBidi" w:hAnsiTheme="majorBidi"/>
          <w:cs/>
        </w:rPr>
        <w:t xml:space="preserve"> พฤศจิกายน </w:t>
      </w:r>
      <w:r w:rsidR="00B358C8" w:rsidRPr="004E1C2B">
        <w:rPr>
          <w:rFonts w:asciiTheme="majorBidi" w:hAnsiTheme="majorBidi"/>
        </w:rPr>
        <w:t>2568</w:t>
      </w:r>
      <w:r w:rsidRPr="004E1C2B">
        <w:rPr>
          <w:rFonts w:asciiTheme="majorBidi" w:hAnsiTheme="majorBidi"/>
          <w:cs/>
        </w:rPr>
        <w:t xml:space="preserve"> </w:t>
      </w:r>
      <w:r w:rsidR="0036105C" w:rsidRPr="004E1C2B">
        <w:rPr>
          <w:rFonts w:asciiTheme="majorBidi" w:hAnsiTheme="majorBidi" w:hint="cs"/>
          <w:cs/>
        </w:rPr>
        <w:t>ที่</w:t>
      </w:r>
      <w:r w:rsidR="0036105C" w:rsidRPr="004E1C2B">
        <w:rPr>
          <w:rFonts w:asciiTheme="majorBidi" w:hAnsiTheme="majorBidi"/>
          <w:cs/>
        </w:rPr>
        <w:t xml:space="preserve">ประชุมคณะกรรมการของบริษัท </w:t>
      </w:r>
      <w:r w:rsidRPr="004E1C2B">
        <w:rPr>
          <w:rFonts w:asciiTheme="majorBidi" w:hAnsiTheme="majorBidi"/>
          <w:cs/>
        </w:rPr>
        <w:t>มีมติอนุมัติโครงการหุ้นทุนซื้อคืน เพื่อการบริหารทางการเงิน (</w:t>
      </w:r>
      <w:r w:rsidRPr="004E1C2B">
        <w:rPr>
          <w:rFonts w:asciiTheme="majorBidi" w:hAnsiTheme="majorBidi" w:cstheme="majorBidi"/>
        </w:rPr>
        <w:t xml:space="preserve">Treasury Stock) </w:t>
      </w:r>
      <w:r w:rsidRPr="004E1C2B">
        <w:rPr>
          <w:rFonts w:asciiTheme="majorBidi" w:hAnsiTheme="majorBidi"/>
          <w:cs/>
        </w:rPr>
        <w:t xml:space="preserve">จำนวนไม่เกิน </w:t>
      </w:r>
      <w:r w:rsidR="00B358C8" w:rsidRPr="004E1C2B">
        <w:rPr>
          <w:rFonts w:asciiTheme="majorBidi" w:hAnsiTheme="majorBidi"/>
        </w:rPr>
        <w:t>29.5</w:t>
      </w:r>
      <w:r w:rsidRPr="004E1C2B">
        <w:rPr>
          <w:rFonts w:asciiTheme="majorBidi" w:hAnsiTheme="majorBidi"/>
          <w:cs/>
        </w:rPr>
        <w:t xml:space="preserve"> ล้านหุ้น หรือประมาณร้อยละ </w:t>
      </w:r>
      <w:r w:rsidR="00B358C8" w:rsidRPr="004E1C2B">
        <w:rPr>
          <w:rFonts w:asciiTheme="majorBidi" w:hAnsiTheme="majorBidi"/>
        </w:rPr>
        <w:t>2.14</w:t>
      </w:r>
      <w:r w:rsidRPr="004E1C2B">
        <w:rPr>
          <w:rFonts w:asciiTheme="majorBidi" w:hAnsiTheme="majorBidi"/>
          <w:cs/>
        </w:rPr>
        <w:t xml:space="preserve"> ของหุ้นที่ออกและชำระแล้วทั้งหมด และมีวงเงินสูงสุดที่จะใช้ในการซื้อหุ้นคืนไม่เกิน </w:t>
      </w:r>
      <w:r w:rsidR="00B358C8" w:rsidRPr="004E1C2B">
        <w:rPr>
          <w:rFonts w:asciiTheme="majorBidi" w:hAnsiTheme="majorBidi"/>
        </w:rPr>
        <w:t>1</w:t>
      </w:r>
      <w:r w:rsidRPr="004E1C2B">
        <w:rPr>
          <w:rFonts w:asciiTheme="majorBidi" w:hAnsiTheme="majorBidi" w:cstheme="majorBidi"/>
        </w:rPr>
        <w:t>,</w:t>
      </w:r>
      <w:r w:rsidR="00B358C8" w:rsidRPr="004E1C2B">
        <w:rPr>
          <w:rFonts w:asciiTheme="majorBidi" w:hAnsiTheme="majorBidi"/>
        </w:rPr>
        <w:t>100</w:t>
      </w:r>
      <w:r w:rsidRPr="004E1C2B">
        <w:rPr>
          <w:rFonts w:asciiTheme="majorBidi" w:hAnsiTheme="majorBidi"/>
          <w:cs/>
        </w:rPr>
        <w:t xml:space="preserve"> ล้านบาท โดยจะเป็นการเข้าซื้อในตลาดหลักทรัพย์แห่งประเทศไทย ภายในระยะเวลา 6 เดือน นับตั้งแต่วันที่ </w:t>
      </w:r>
      <w:r w:rsidR="00B358C8" w:rsidRPr="004E1C2B">
        <w:rPr>
          <w:rFonts w:asciiTheme="majorBidi" w:hAnsiTheme="majorBidi"/>
        </w:rPr>
        <w:t>16</w:t>
      </w:r>
      <w:r w:rsidRPr="004E1C2B">
        <w:rPr>
          <w:rFonts w:asciiTheme="majorBidi" w:hAnsiTheme="majorBidi"/>
          <w:cs/>
        </w:rPr>
        <w:t xml:space="preserve"> ธันวาคม </w:t>
      </w:r>
      <w:r w:rsidR="00B358C8" w:rsidRPr="004E1C2B">
        <w:rPr>
          <w:rFonts w:asciiTheme="majorBidi" w:hAnsiTheme="majorBidi"/>
        </w:rPr>
        <w:t>2568</w:t>
      </w:r>
      <w:r w:rsidRPr="004E1C2B">
        <w:rPr>
          <w:rFonts w:asciiTheme="majorBidi" w:hAnsiTheme="majorBidi"/>
          <w:cs/>
        </w:rPr>
        <w:t xml:space="preserve"> ถึงวันที่ </w:t>
      </w:r>
      <w:r w:rsidR="00B358C8" w:rsidRPr="004E1C2B">
        <w:rPr>
          <w:rFonts w:asciiTheme="majorBidi" w:hAnsiTheme="majorBidi"/>
        </w:rPr>
        <w:t>15</w:t>
      </w:r>
      <w:r w:rsidRPr="004E1C2B">
        <w:rPr>
          <w:rFonts w:asciiTheme="majorBidi" w:hAnsiTheme="majorBidi"/>
          <w:cs/>
        </w:rPr>
        <w:t xml:space="preserve"> มิถุนายน </w:t>
      </w:r>
      <w:r w:rsidR="00B358C8" w:rsidRPr="004E1C2B">
        <w:rPr>
          <w:rFonts w:asciiTheme="majorBidi" w:hAnsiTheme="majorBidi"/>
        </w:rPr>
        <w:t>2569</w:t>
      </w:r>
      <w:r w:rsidRPr="004E1C2B">
        <w:rPr>
          <w:rFonts w:asciiTheme="majorBidi" w:hAnsiTheme="majorBidi"/>
          <w:cs/>
        </w:rPr>
        <w:t xml:space="preserve"> </w:t>
      </w:r>
      <w:r w:rsidR="00BB2C7D" w:rsidRPr="004E1C2B">
        <w:rPr>
          <w:rFonts w:asciiTheme="majorBidi" w:hAnsiTheme="majorBidi" w:hint="cs"/>
          <w:cs/>
          <w:lang w:val="en-GB"/>
        </w:rPr>
        <w:t>โดย</w:t>
      </w:r>
      <w:r w:rsidRPr="004E1C2B">
        <w:rPr>
          <w:rFonts w:asciiTheme="majorBidi" w:hAnsiTheme="majorBidi"/>
          <w:cs/>
        </w:rPr>
        <w:t xml:space="preserve">บริษัทได้ซื้อคืนหุ้นสามัญภายใต้โครงการดังกล่าวเป็นจำนวนรวมทั้งสิ้น </w:t>
      </w:r>
      <w:r w:rsidR="00D90593" w:rsidRPr="004E1C2B">
        <w:rPr>
          <w:rFonts w:asciiTheme="majorBidi" w:hAnsiTheme="majorBidi"/>
        </w:rPr>
        <w:t>9.7</w:t>
      </w:r>
      <w:r w:rsidRPr="004E1C2B">
        <w:rPr>
          <w:rFonts w:asciiTheme="majorBidi" w:hAnsiTheme="majorBidi"/>
          <w:cs/>
        </w:rPr>
        <w:t xml:space="preserve"> ล้านหุ้น ซึ่งคิดเป็นร้อยละ </w:t>
      </w:r>
      <w:r w:rsidR="00B358C8" w:rsidRPr="004E1C2B">
        <w:rPr>
          <w:rFonts w:asciiTheme="majorBidi" w:hAnsiTheme="majorBidi"/>
        </w:rPr>
        <w:t>0.</w:t>
      </w:r>
      <w:r w:rsidR="0032243F" w:rsidRPr="004E1C2B">
        <w:rPr>
          <w:rFonts w:asciiTheme="majorBidi" w:hAnsiTheme="majorBidi"/>
        </w:rPr>
        <w:t>66</w:t>
      </w:r>
      <w:r w:rsidRPr="004E1C2B">
        <w:rPr>
          <w:rFonts w:asciiTheme="majorBidi" w:hAnsiTheme="majorBidi"/>
          <w:cs/>
        </w:rPr>
        <w:t xml:space="preserve"> ของ</w:t>
      </w:r>
      <w:r w:rsidR="00967F80" w:rsidRPr="004E1C2B">
        <w:rPr>
          <w:rFonts w:asciiTheme="majorBidi" w:hAnsiTheme="majorBidi" w:hint="cs"/>
          <w:cs/>
        </w:rPr>
        <w:t>จำนวน</w:t>
      </w:r>
      <w:r w:rsidR="0032243F" w:rsidRPr="004E1C2B">
        <w:rPr>
          <w:rFonts w:asciiTheme="majorBidi" w:hAnsiTheme="majorBidi"/>
          <w:cs/>
        </w:rPr>
        <w:t>ของหุ้นที่ออกและชำระ</w:t>
      </w:r>
      <w:r w:rsidR="00740FEC" w:rsidRPr="004E1C2B">
        <w:rPr>
          <w:rFonts w:asciiTheme="majorBidi" w:hAnsiTheme="majorBidi" w:hint="cs"/>
          <w:cs/>
        </w:rPr>
        <w:t>แล้ว</w:t>
      </w:r>
      <w:r w:rsidR="0032243F" w:rsidRPr="004E1C2B">
        <w:rPr>
          <w:rFonts w:asciiTheme="majorBidi" w:hAnsiTheme="majorBidi" w:hint="cs"/>
          <w:cs/>
        </w:rPr>
        <w:t>ทั้งหมด</w:t>
      </w:r>
      <w:r w:rsidRPr="004E1C2B">
        <w:rPr>
          <w:rFonts w:asciiTheme="majorBidi" w:hAnsiTheme="majorBidi"/>
          <w:cs/>
        </w:rPr>
        <w:t xml:space="preserve"> รวมเป็นมูลค่า </w:t>
      </w:r>
      <w:r w:rsidR="00D90593" w:rsidRPr="004E1C2B">
        <w:rPr>
          <w:rFonts w:asciiTheme="majorBidi" w:hAnsiTheme="majorBidi"/>
        </w:rPr>
        <w:t>336</w:t>
      </w:r>
      <w:r w:rsidRPr="004E1C2B">
        <w:rPr>
          <w:rFonts w:asciiTheme="majorBidi" w:hAnsiTheme="majorBidi"/>
          <w:cs/>
        </w:rPr>
        <w:t xml:space="preserve"> ล้านบาท แสดงเป็นรายการแยกต่างหากในส่วนของผู้ถือหุ้น</w:t>
      </w:r>
      <w:r w:rsidR="00167CB2" w:rsidRPr="004E1C2B">
        <w:rPr>
          <w:rFonts w:asciiTheme="majorBidi" w:hAnsiTheme="majorBidi" w:hint="cs"/>
          <w:cs/>
        </w:rPr>
        <w:t xml:space="preserve"> พร้อมกันนี้ได้จัดสรรกำไรสะสมไว้เป็นสำรองหุ้นทุนซื้อคืนในจำนวนเดียวกัน</w:t>
      </w:r>
      <w:r w:rsidRPr="004E1C2B">
        <w:rPr>
          <w:rFonts w:asciiTheme="majorBidi" w:hAnsiTheme="majorBidi"/>
          <w:cs/>
        </w:rPr>
        <w:t xml:space="preserve"> </w:t>
      </w:r>
      <w:r w:rsidR="0043164D" w:rsidRPr="004E1C2B">
        <w:rPr>
          <w:rFonts w:asciiTheme="majorBidi" w:hAnsiTheme="majorBidi" w:hint="cs"/>
          <w:cs/>
        </w:rPr>
        <w:t xml:space="preserve">โดยหุ้นทุนซื้อคืนมีเงื่อนไขให้ต้องจำหน่ายออกไปภายหลัง </w:t>
      </w:r>
      <w:r w:rsidR="0043164D" w:rsidRPr="004E1C2B">
        <w:rPr>
          <w:rFonts w:asciiTheme="majorBidi" w:hAnsiTheme="majorBidi"/>
        </w:rPr>
        <w:t xml:space="preserve">3 </w:t>
      </w:r>
      <w:r w:rsidR="0043164D" w:rsidRPr="004E1C2B">
        <w:rPr>
          <w:rFonts w:asciiTheme="majorBidi" w:hAnsiTheme="majorBidi" w:hint="cs"/>
          <w:cs/>
        </w:rPr>
        <w:t xml:space="preserve">เดือนนับแต่การซื้อหุ้นซื้อคืนเสร็จสิ้นแต่ต้องไม่เกิน </w:t>
      </w:r>
      <w:r w:rsidR="0043164D" w:rsidRPr="004E1C2B">
        <w:rPr>
          <w:rFonts w:asciiTheme="majorBidi" w:hAnsiTheme="majorBidi"/>
        </w:rPr>
        <w:t xml:space="preserve">3 </w:t>
      </w:r>
      <w:r w:rsidR="0043164D" w:rsidRPr="004E1C2B">
        <w:rPr>
          <w:rFonts w:asciiTheme="majorBidi" w:hAnsiTheme="majorBidi" w:hint="cs"/>
          <w:cs/>
        </w:rPr>
        <w:t>ปี</w:t>
      </w:r>
    </w:p>
    <w:p w14:paraId="295C7B37" w14:textId="77777777" w:rsidR="00E90824" w:rsidRPr="004E1C2B" w:rsidRDefault="00E90824" w:rsidP="00E90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</w:rPr>
      </w:pPr>
    </w:p>
    <w:p w14:paraId="485B953E" w14:textId="599AF958" w:rsidR="00E90824" w:rsidRPr="004E1C2B" w:rsidRDefault="00E90824" w:rsidP="00E90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</w:rPr>
      </w:pPr>
      <w:r w:rsidRPr="004E1C2B">
        <w:rPr>
          <w:rFonts w:asciiTheme="majorBidi" w:hAnsiTheme="majorBidi"/>
          <w:b/>
          <w:bCs/>
          <w:i/>
          <w:iCs/>
          <w:cs/>
        </w:rPr>
        <w:t>สำรองหุ้นทุนซื้อคืน</w:t>
      </w:r>
    </w:p>
    <w:p w14:paraId="7C7936D3" w14:textId="77777777" w:rsidR="00E90824" w:rsidRPr="004E1C2B" w:rsidRDefault="00E90824" w:rsidP="00E90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51392B8C" w14:textId="77777777" w:rsidR="00E90824" w:rsidRPr="004E1C2B" w:rsidRDefault="00E90824" w:rsidP="00E90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4E1C2B">
        <w:rPr>
          <w:rFonts w:asciiTheme="majorBidi" w:hAnsiTheme="majorBidi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5EE3483C" w14:textId="19486D1B" w:rsidR="007E4304" w:rsidRPr="004E1C2B" w:rsidRDefault="007E4304" w:rsidP="008B2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  <w:sectPr w:rsidR="007E4304" w:rsidRPr="004E1C2B" w:rsidSect="001C7B87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6"/>
          <w:cols w:space="720"/>
          <w:docGrid w:linePitch="408"/>
        </w:sectPr>
      </w:pPr>
    </w:p>
    <w:p w14:paraId="7FBCFAE3" w14:textId="3C1D020D" w:rsidR="004734CC" w:rsidRPr="004E1C2B" w:rsidRDefault="00825705" w:rsidP="0036053B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</w:t>
      </w:r>
      <w:r w:rsidRPr="004E1C2B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งาน</w:t>
      </w:r>
      <w:r w:rsidRPr="004E1C2B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7FA3BB80" w14:textId="77777777" w:rsidR="00E93607" w:rsidRPr="004E1C2B" w:rsidRDefault="00E93607" w:rsidP="00B1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2"/>
          <w:szCs w:val="2"/>
          <w:lang w:eastAsia="th-TH"/>
        </w:rPr>
      </w:pPr>
    </w:p>
    <w:p w14:paraId="0A97957D" w14:textId="5E6CCB13" w:rsidR="00B144D0" w:rsidRPr="004E1C2B" w:rsidRDefault="00D874D4" w:rsidP="00E46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snapToGrid w:val="0"/>
          <w:spacing w:val="-2"/>
          <w:cs/>
          <w:lang w:eastAsia="th-TH"/>
        </w:rPr>
      </w:pPr>
      <w:r w:rsidRPr="004E1C2B">
        <w:rPr>
          <w:rFonts w:hint="cs"/>
          <w:snapToGrid w:val="0"/>
          <w:spacing w:val="-2"/>
          <w:cs/>
          <w:lang w:eastAsia="th-TH"/>
        </w:rPr>
        <w:t xml:space="preserve">เมื่อวันที่ </w:t>
      </w:r>
      <w:r w:rsidRPr="004E1C2B">
        <w:rPr>
          <w:snapToGrid w:val="0"/>
          <w:spacing w:val="-2"/>
          <w:lang w:eastAsia="th-TH"/>
        </w:rPr>
        <w:t xml:space="preserve">25 </w:t>
      </w:r>
      <w:r w:rsidRPr="004E1C2B">
        <w:rPr>
          <w:rFonts w:hint="cs"/>
          <w:snapToGrid w:val="0"/>
          <w:spacing w:val="-2"/>
          <w:cs/>
          <w:lang w:eastAsia="th-TH"/>
        </w:rPr>
        <w:t xml:space="preserve">กันยายน </w:t>
      </w:r>
      <w:r w:rsidRPr="004E1C2B">
        <w:rPr>
          <w:snapToGrid w:val="0"/>
          <w:spacing w:val="-2"/>
          <w:lang w:eastAsia="th-TH"/>
        </w:rPr>
        <w:t xml:space="preserve">2568 </w:t>
      </w:r>
      <w:r w:rsidR="00A24C27" w:rsidRPr="004E1C2B">
        <w:rPr>
          <w:snapToGrid w:val="0"/>
          <w:spacing w:val="-2"/>
          <w:cs/>
          <w:lang w:eastAsia="th-TH"/>
        </w:rPr>
        <w:t>คณะกรรมการผู้บริหารของกลุ่มกิจการ</w:t>
      </w:r>
      <w:r w:rsidR="00D915DB" w:rsidRPr="004E1C2B">
        <w:rPr>
          <w:rFonts w:hint="cs"/>
          <w:snapToGrid w:val="0"/>
          <w:spacing w:val="-2"/>
          <w:cs/>
          <w:lang w:eastAsia="th-TH"/>
        </w:rPr>
        <w:t>ได้</w:t>
      </w:r>
      <w:r w:rsidR="00A24C27" w:rsidRPr="004E1C2B">
        <w:rPr>
          <w:snapToGrid w:val="0"/>
          <w:spacing w:val="-2"/>
          <w:cs/>
          <w:lang w:eastAsia="th-TH"/>
        </w:rPr>
        <w:t>พิจารณาเปลี่ยนแปลงส่วนงานดำเนินงาน</w:t>
      </w:r>
      <w:r w:rsidR="00D915DB" w:rsidRPr="004E1C2B">
        <w:rPr>
          <w:snapToGrid w:val="0"/>
          <w:spacing w:val="-2"/>
          <w:cs/>
          <w:lang w:eastAsia="th-TH"/>
        </w:rPr>
        <w:t xml:space="preserve">ที่รายงานนับตั้งแต่วันที่ </w:t>
      </w:r>
      <w:r w:rsidR="002C0307" w:rsidRPr="004E1C2B">
        <w:rPr>
          <w:snapToGrid w:val="0"/>
          <w:spacing w:val="-2"/>
          <w:lang w:eastAsia="th-TH"/>
        </w:rPr>
        <w:t>1</w:t>
      </w:r>
      <w:r w:rsidR="00D915DB" w:rsidRPr="004E1C2B">
        <w:rPr>
          <w:snapToGrid w:val="0"/>
          <w:spacing w:val="-2"/>
          <w:cs/>
          <w:lang w:eastAsia="th-TH"/>
        </w:rPr>
        <w:t xml:space="preserve"> มกราคม </w:t>
      </w:r>
      <w:r w:rsidR="002C0307" w:rsidRPr="004E1C2B">
        <w:rPr>
          <w:snapToGrid w:val="0"/>
          <w:spacing w:val="-2"/>
          <w:lang w:eastAsia="th-TH"/>
        </w:rPr>
        <w:t>2569</w:t>
      </w:r>
      <w:r w:rsidR="00D915DB" w:rsidRPr="004E1C2B">
        <w:rPr>
          <w:snapToGrid w:val="0"/>
          <w:spacing w:val="-2"/>
          <w:cs/>
          <w:lang w:eastAsia="th-TH"/>
        </w:rPr>
        <w:t xml:space="preserve"> </w:t>
      </w:r>
      <w:r w:rsidR="00B144D0" w:rsidRPr="004E1C2B">
        <w:rPr>
          <w:rFonts w:hint="cs"/>
          <w:snapToGrid w:val="0"/>
          <w:spacing w:val="-2"/>
          <w:cs/>
          <w:lang w:eastAsia="th-TH"/>
        </w:rPr>
        <w:t xml:space="preserve">เป็น </w:t>
      </w:r>
      <w:r w:rsidR="00B144D0" w:rsidRPr="004E1C2B">
        <w:rPr>
          <w:snapToGrid w:val="0"/>
          <w:spacing w:val="-2"/>
          <w:lang w:eastAsia="th-TH"/>
        </w:rPr>
        <w:t xml:space="preserve">5 </w:t>
      </w:r>
      <w:r w:rsidR="00B144D0" w:rsidRPr="004E1C2B">
        <w:rPr>
          <w:rFonts w:hint="cs"/>
          <w:snapToGrid w:val="0"/>
          <w:spacing w:val="-2"/>
          <w:cs/>
          <w:lang w:eastAsia="th-TH"/>
        </w:rPr>
        <w:t>กลุ่มธุรกิจหลั</w:t>
      </w:r>
      <w:r w:rsidR="00E4605E" w:rsidRPr="004E1C2B">
        <w:rPr>
          <w:rFonts w:hint="cs"/>
          <w:snapToGrid w:val="0"/>
          <w:spacing w:val="-2"/>
          <w:cs/>
          <w:lang w:eastAsia="th-TH"/>
        </w:rPr>
        <w:t>ก</w:t>
      </w:r>
      <w:r w:rsidR="00374D86" w:rsidRPr="004E1C2B">
        <w:rPr>
          <w:rFonts w:hint="cs"/>
          <w:snapToGrid w:val="0"/>
          <w:spacing w:val="-2"/>
          <w:cs/>
          <w:lang w:eastAsia="th-TH"/>
        </w:rPr>
        <w:t>ประกอบด้วย</w:t>
      </w:r>
      <w:r w:rsidR="00B144D0" w:rsidRPr="004E1C2B">
        <w:rPr>
          <w:rFonts w:hint="cs"/>
          <w:snapToGrid w:val="0"/>
          <w:spacing w:val="-2"/>
          <w:cs/>
          <w:lang w:eastAsia="th-TH"/>
        </w:rPr>
        <w:t xml:space="preserve"> </w:t>
      </w:r>
      <w:r w:rsidR="00B144D0" w:rsidRPr="004E1C2B">
        <w:rPr>
          <w:snapToGrid w:val="0"/>
          <w:spacing w:val="-2"/>
          <w:cs/>
          <w:lang w:eastAsia="th-TH"/>
        </w:rPr>
        <w:t>กลุ่มธุรกิจโรงกลั่น</w:t>
      </w:r>
      <w:r w:rsidR="000E642C" w:rsidRPr="004E1C2B">
        <w:rPr>
          <w:snapToGrid w:val="0"/>
          <w:spacing w:val="-2"/>
          <w:lang w:eastAsia="th-TH"/>
        </w:rPr>
        <w:t xml:space="preserve"> </w:t>
      </w:r>
      <w:r w:rsidR="00B144D0" w:rsidRPr="004E1C2B">
        <w:rPr>
          <w:snapToGrid w:val="0"/>
          <w:spacing w:val="-2"/>
          <w:cs/>
          <w:lang w:eastAsia="th-TH"/>
        </w:rPr>
        <w:t>การตลาด และพลังงานชีวภาพ</w:t>
      </w:r>
      <w:r w:rsidR="00B144D0" w:rsidRPr="004E1C2B">
        <w:rPr>
          <w:rFonts w:hint="cs"/>
          <w:snapToGrid w:val="0"/>
          <w:spacing w:val="-2"/>
          <w:cs/>
          <w:lang w:eastAsia="th-TH"/>
        </w:rPr>
        <w:t xml:space="preserve"> </w:t>
      </w:r>
      <w:r w:rsidR="00B144D0" w:rsidRPr="004E1C2B">
        <w:rPr>
          <w:snapToGrid w:val="0"/>
          <w:spacing w:val="-2"/>
          <w:cs/>
          <w:lang w:eastAsia="th-TH"/>
        </w:rPr>
        <w:t>กลุ่มธุรกิจการค้าน้ำมัน</w:t>
      </w:r>
      <w:r w:rsidR="006D4D6C" w:rsidRPr="004E1C2B">
        <w:rPr>
          <w:snapToGrid w:val="0"/>
          <w:spacing w:val="-2"/>
          <w:lang w:eastAsia="th-TH"/>
        </w:rPr>
        <w:t xml:space="preserve"> </w:t>
      </w:r>
      <w:r w:rsidR="006D4D6C" w:rsidRPr="004E1C2B">
        <w:rPr>
          <w:snapToGrid w:val="0"/>
          <w:spacing w:val="-2"/>
          <w:cs/>
          <w:lang w:eastAsia="th-TH"/>
        </w:rPr>
        <w:t>กลุ่มธุรกิจไฟฟ้าและโครงสร้างพื้นฐาน</w:t>
      </w:r>
      <w:r w:rsidR="00B144D0" w:rsidRPr="004E1C2B">
        <w:rPr>
          <w:rFonts w:hint="cs"/>
          <w:snapToGrid w:val="0"/>
          <w:spacing w:val="-2"/>
          <w:cs/>
          <w:lang w:eastAsia="th-TH"/>
        </w:rPr>
        <w:t xml:space="preserve"> </w:t>
      </w:r>
      <w:r w:rsidR="00B144D0" w:rsidRPr="004E1C2B">
        <w:rPr>
          <w:snapToGrid w:val="0"/>
          <w:spacing w:val="-2"/>
          <w:cs/>
          <w:lang w:eastAsia="th-TH"/>
        </w:rPr>
        <w:t>กลุ่มธุรกิจ</w:t>
      </w:r>
      <w:r w:rsidR="003432CA" w:rsidRPr="004E1C2B">
        <w:rPr>
          <w:snapToGrid w:val="0"/>
          <w:spacing w:val="-2"/>
          <w:cs/>
          <w:lang w:eastAsia="th-TH"/>
        </w:rPr>
        <w:t>ทรัพยากรธรรมชาติ</w:t>
      </w:r>
      <w:r w:rsidR="00B144D0" w:rsidRPr="004E1C2B">
        <w:rPr>
          <w:rFonts w:hint="cs"/>
          <w:snapToGrid w:val="0"/>
          <w:spacing w:val="-2"/>
          <w:cs/>
          <w:lang w:eastAsia="th-TH"/>
        </w:rPr>
        <w:t xml:space="preserve"> และ </w:t>
      </w:r>
      <w:r w:rsidR="00B144D0" w:rsidRPr="004E1C2B">
        <w:rPr>
          <w:snapToGrid w:val="0"/>
          <w:spacing w:val="-2"/>
          <w:cs/>
          <w:lang w:eastAsia="th-TH"/>
        </w:rPr>
        <w:t>กลุ่มธุรกิจใหม่และโฮลดิ้งส์</w:t>
      </w:r>
      <w:r w:rsidR="00167CB2" w:rsidRPr="004E1C2B">
        <w:rPr>
          <w:rFonts w:hint="cs"/>
          <w:snapToGrid w:val="0"/>
          <w:spacing w:val="-2"/>
          <w:cs/>
          <w:lang w:eastAsia="th-TH"/>
        </w:rPr>
        <w:t xml:space="preserve"> ทั้งนี้กลุ่มบริษัทได้ทำการปรับปรุงย้อนหลังข้อมูลแต่ละส่วนงานดำเนินงานที่เคยรายงานไว้ตามส่วนงานดำเนินงานใหม่ข้างต้น</w:t>
      </w:r>
    </w:p>
    <w:p w14:paraId="2ECE5C9A" w14:textId="2536BDF8" w:rsidR="000051D0" w:rsidRPr="004E1C2B" w:rsidRDefault="00167CB2" w:rsidP="00167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" w:right="-45" w:firstLine="425"/>
        <w:jc w:val="thaiDistribute"/>
        <w:rPr>
          <w:snapToGrid w:val="0"/>
          <w:lang w:eastAsia="th-TH"/>
        </w:rPr>
      </w:pPr>
      <w:r w:rsidRPr="004E1C2B">
        <w:rPr>
          <w:rFonts w:hint="cs"/>
          <w:snapToGrid w:val="0"/>
          <w:cs/>
          <w:lang w:eastAsia="th-TH"/>
        </w:rPr>
        <w:t xml:space="preserve">  </w:t>
      </w:r>
      <w:r w:rsidR="00D54B8C" w:rsidRPr="004E1C2B">
        <w:rPr>
          <w:snapToGrid w:val="0"/>
          <w:cs/>
          <w:lang w:eastAsia="th-TH"/>
        </w:rPr>
        <w:t>ข้อมูลเกี่ยวกับส่วนงานที่รายงาน</w:t>
      </w:r>
      <w:r w:rsidR="00C57ACB" w:rsidRPr="004E1C2B">
        <w:rPr>
          <w:snapToGrid w:val="0"/>
          <w:cs/>
          <w:lang w:eastAsia="th-TH"/>
        </w:rPr>
        <w:t>สำหรับงวด</w:t>
      </w:r>
      <w:r w:rsidR="00F56D41" w:rsidRPr="004E1C2B">
        <w:rPr>
          <w:rFonts w:hint="cs"/>
          <w:snapToGrid w:val="0"/>
          <w:cs/>
          <w:lang w:eastAsia="th-TH"/>
        </w:rPr>
        <w:t>หก</w:t>
      </w:r>
      <w:r w:rsidR="00C57ACB" w:rsidRPr="004E1C2B">
        <w:rPr>
          <w:snapToGrid w:val="0"/>
          <w:cs/>
          <w:lang w:eastAsia="th-TH"/>
        </w:rPr>
        <w:t xml:space="preserve">เดือนสิ้นสุดวันที่ </w:t>
      </w:r>
      <w:r w:rsidR="00243248" w:rsidRPr="004E1C2B">
        <w:rPr>
          <w:snapToGrid w:val="0"/>
          <w:lang w:eastAsia="th-TH"/>
        </w:rPr>
        <w:t>3</w:t>
      </w:r>
      <w:r w:rsidR="00F56D41" w:rsidRPr="004E1C2B">
        <w:rPr>
          <w:snapToGrid w:val="0"/>
          <w:lang w:eastAsia="th-TH"/>
        </w:rPr>
        <w:t>0</w:t>
      </w:r>
      <w:r w:rsidR="00C57ACB" w:rsidRPr="004E1C2B">
        <w:rPr>
          <w:snapToGrid w:val="0"/>
          <w:cs/>
          <w:lang w:eastAsia="th-TH"/>
        </w:rPr>
        <w:t xml:space="preserve"> </w:t>
      </w:r>
      <w:r w:rsidR="00F56D41" w:rsidRPr="004E1C2B">
        <w:rPr>
          <w:rFonts w:hint="cs"/>
          <w:snapToGrid w:val="0"/>
          <w:cs/>
          <w:lang w:eastAsia="th-TH"/>
        </w:rPr>
        <w:t>มิถุนายน</w:t>
      </w:r>
      <w:r w:rsidR="00243248" w:rsidRPr="004E1C2B">
        <w:rPr>
          <w:snapToGrid w:val="0"/>
          <w:lang w:eastAsia="th-TH"/>
        </w:rPr>
        <w:t xml:space="preserve"> 256</w:t>
      </w:r>
      <w:r w:rsidR="00AD4004" w:rsidRPr="004E1C2B">
        <w:rPr>
          <w:snapToGrid w:val="0"/>
          <w:lang w:eastAsia="th-TH"/>
        </w:rPr>
        <w:t>9</w:t>
      </w:r>
      <w:r w:rsidR="00765373" w:rsidRPr="004E1C2B">
        <w:rPr>
          <w:snapToGrid w:val="0"/>
          <w:lang w:eastAsia="th-TH"/>
        </w:rPr>
        <w:t xml:space="preserve"> </w:t>
      </w:r>
      <w:r w:rsidR="00D54B8C" w:rsidRPr="004E1C2B">
        <w:rPr>
          <w:rFonts w:hint="cs"/>
          <w:snapToGrid w:val="0"/>
          <w:cs/>
          <w:lang w:eastAsia="th-TH"/>
        </w:rPr>
        <w:t xml:space="preserve">และ </w:t>
      </w:r>
      <w:r w:rsidR="00243248" w:rsidRPr="004E1C2B">
        <w:rPr>
          <w:snapToGrid w:val="0"/>
          <w:lang w:eastAsia="th-TH"/>
        </w:rPr>
        <w:t>256</w:t>
      </w:r>
      <w:r w:rsidR="00AD4004" w:rsidRPr="004E1C2B">
        <w:rPr>
          <w:snapToGrid w:val="0"/>
          <w:lang w:eastAsia="th-TH"/>
        </w:rPr>
        <w:t>8</w:t>
      </w:r>
      <w:r w:rsidR="00D54B8C" w:rsidRPr="004E1C2B">
        <w:rPr>
          <w:snapToGrid w:val="0"/>
          <w:cs/>
          <w:lang w:eastAsia="th-TH"/>
        </w:rPr>
        <w:t xml:space="preserve"> มีดังนี้</w:t>
      </w:r>
    </w:p>
    <w:tbl>
      <w:tblPr>
        <w:tblW w:w="1403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110"/>
        <w:gridCol w:w="1417"/>
        <w:gridCol w:w="1417"/>
        <w:gridCol w:w="1417"/>
        <w:gridCol w:w="1417"/>
        <w:gridCol w:w="1417"/>
        <w:gridCol w:w="1417"/>
        <w:gridCol w:w="1419"/>
      </w:tblGrid>
      <w:tr w:rsidR="008B2AEE" w:rsidRPr="004E1C2B" w14:paraId="02A3EE83" w14:textId="77777777" w:rsidTr="00E4605E">
        <w:trPr>
          <w:trHeight w:val="99"/>
        </w:trPr>
        <w:tc>
          <w:tcPr>
            <w:tcW w:w="4110" w:type="dxa"/>
          </w:tcPr>
          <w:p w14:paraId="4216673E" w14:textId="77777777" w:rsidR="008B2AEE" w:rsidRPr="004E1C2B" w:rsidRDefault="008B2AEE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9921" w:type="dxa"/>
            <w:gridSpan w:val="7"/>
          </w:tcPr>
          <w:p w14:paraId="708392CE" w14:textId="20D1137C" w:rsidR="008B2AEE" w:rsidRPr="004E1C2B" w:rsidRDefault="008B2AEE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b/>
                <w:bCs/>
                <w:sz w:val="26"/>
                <w:szCs w:val="26"/>
              </w:rPr>
            </w:pPr>
            <w:r w:rsidRPr="004E1C2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102F" w:rsidRPr="004E1C2B" w14:paraId="2511DFF1" w14:textId="77777777" w:rsidTr="00E4605E">
        <w:trPr>
          <w:trHeight w:val="589"/>
        </w:trPr>
        <w:tc>
          <w:tcPr>
            <w:tcW w:w="4110" w:type="dxa"/>
            <w:vAlign w:val="bottom"/>
          </w:tcPr>
          <w:p w14:paraId="6601CCDD" w14:textId="21A41206" w:rsidR="0050102F" w:rsidRPr="004E1C2B" w:rsidRDefault="0050102F" w:rsidP="0050102F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F56D41" w:rsidRPr="004E1C2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  <w:p w14:paraId="6E1D19BE" w14:textId="29595426" w:rsidR="0050102F" w:rsidRPr="004E1C2B" w:rsidRDefault="0050102F" w:rsidP="0050102F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="00F56D41"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0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F56D41" w:rsidRPr="004E1C2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1417" w:type="dxa"/>
            <w:vAlign w:val="bottom"/>
          </w:tcPr>
          <w:p w14:paraId="6D718E99" w14:textId="201D137A" w:rsidR="0050102F" w:rsidRPr="004E1C2B" w:rsidRDefault="0050102F" w:rsidP="0050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โรงกลั่น</w:t>
            </w:r>
            <w:r w:rsidR="000E642C" w:rsidRPr="004E1C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4E1C2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ตลาดและพลังงานชีวภาพ</w:t>
            </w:r>
          </w:p>
        </w:tc>
        <w:tc>
          <w:tcPr>
            <w:tcW w:w="1417" w:type="dxa"/>
            <w:vAlign w:val="bottom"/>
          </w:tcPr>
          <w:p w14:paraId="38787819" w14:textId="1680E6FF" w:rsidR="0050102F" w:rsidRPr="004E1C2B" w:rsidRDefault="0050102F" w:rsidP="0050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การค้าน้ำมัน</w:t>
            </w:r>
          </w:p>
        </w:tc>
        <w:tc>
          <w:tcPr>
            <w:tcW w:w="1417" w:type="dxa"/>
            <w:vAlign w:val="bottom"/>
          </w:tcPr>
          <w:p w14:paraId="00A41BF2" w14:textId="6A2A7689" w:rsidR="0050102F" w:rsidRPr="004E1C2B" w:rsidRDefault="006D4D6C" w:rsidP="0050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/>
                <w:sz w:val="26"/>
                <w:szCs w:val="26"/>
                <w:cs/>
              </w:rPr>
              <w:t>ไฟฟ้าและโครงสร้างพื้นฐาน</w:t>
            </w:r>
          </w:p>
        </w:tc>
        <w:tc>
          <w:tcPr>
            <w:tcW w:w="1417" w:type="dxa"/>
            <w:vAlign w:val="bottom"/>
          </w:tcPr>
          <w:p w14:paraId="32D0C39E" w14:textId="591ECC7B" w:rsidR="0050102F" w:rsidRPr="004E1C2B" w:rsidRDefault="003432CA" w:rsidP="0050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/>
                <w:sz w:val="26"/>
                <w:szCs w:val="26"/>
                <w:cs/>
              </w:rPr>
              <w:t>ทรัพยากร</w:t>
            </w:r>
            <w:r w:rsidRPr="004E1C2B">
              <w:rPr>
                <w:rFonts w:asciiTheme="majorBidi" w:hAnsiTheme="majorBidi"/>
                <w:sz w:val="26"/>
                <w:szCs w:val="26"/>
              </w:rPr>
              <w:br/>
            </w:r>
            <w:r w:rsidRPr="004E1C2B">
              <w:rPr>
                <w:rFonts w:asciiTheme="majorBidi" w:hAnsiTheme="majorBidi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417" w:type="dxa"/>
            <w:vAlign w:val="bottom"/>
          </w:tcPr>
          <w:p w14:paraId="5E696A8E" w14:textId="53B0E7B0" w:rsidR="005E5DBB" w:rsidRPr="004E1C2B" w:rsidRDefault="005E5DBB" w:rsidP="005E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/>
                <w:sz w:val="26"/>
                <w:szCs w:val="26"/>
                <w:cs/>
              </w:rPr>
              <w:t>ธุรกิจใหม่</w:t>
            </w:r>
          </w:p>
          <w:p w14:paraId="0DED60CA" w14:textId="0D29B171" w:rsidR="0050102F" w:rsidRPr="004E1C2B" w:rsidRDefault="005E5DBB" w:rsidP="005E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/>
                <w:sz w:val="26"/>
                <w:szCs w:val="26"/>
                <w:cs/>
              </w:rPr>
              <w:t>และโฮลดิ้งส์</w:t>
            </w:r>
          </w:p>
        </w:tc>
        <w:tc>
          <w:tcPr>
            <w:tcW w:w="1417" w:type="dxa"/>
            <w:vAlign w:val="bottom"/>
          </w:tcPr>
          <w:p w14:paraId="66A6E2EF" w14:textId="77777777" w:rsidR="0050102F" w:rsidRPr="004E1C2B" w:rsidRDefault="0050102F" w:rsidP="0050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32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รายการตัดบัญชีระหว่างกัน</w:t>
            </w:r>
          </w:p>
        </w:tc>
        <w:tc>
          <w:tcPr>
            <w:tcW w:w="1419" w:type="dxa"/>
            <w:vAlign w:val="bottom"/>
          </w:tcPr>
          <w:p w14:paraId="2B5CE033" w14:textId="77777777" w:rsidR="0050102F" w:rsidRPr="004E1C2B" w:rsidRDefault="0050102F" w:rsidP="0050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D4004" w:rsidRPr="004E1C2B" w14:paraId="79FC97B1" w14:textId="77777777" w:rsidTr="00E4605E">
        <w:trPr>
          <w:trHeight w:val="374"/>
        </w:trPr>
        <w:tc>
          <w:tcPr>
            <w:tcW w:w="4110" w:type="dxa"/>
          </w:tcPr>
          <w:p w14:paraId="39C8EB1B" w14:textId="77777777" w:rsidR="00AD4004" w:rsidRPr="004E1C2B" w:rsidRDefault="00AD4004" w:rsidP="00687B45">
            <w:pPr>
              <w:spacing w:line="28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1" w:type="dxa"/>
            <w:gridSpan w:val="7"/>
            <w:vAlign w:val="center"/>
          </w:tcPr>
          <w:p w14:paraId="6BF03A61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D4004" w:rsidRPr="004E1C2B" w14:paraId="08DAF5CE" w14:textId="77777777" w:rsidTr="00E4605E">
        <w:trPr>
          <w:trHeight w:val="374"/>
        </w:trPr>
        <w:tc>
          <w:tcPr>
            <w:tcW w:w="4110" w:type="dxa"/>
            <w:vAlign w:val="bottom"/>
          </w:tcPr>
          <w:p w14:paraId="6A545643" w14:textId="77777777" w:rsidR="00AD4004" w:rsidRPr="004E1C2B" w:rsidRDefault="00AD4004" w:rsidP="00687B45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17" w:type="dxa"/>
            <w:vAlign w:val="bottom"/>
          </w:tcPr>
          <w:p w14:paraId="407E3702" w14:textId="4BB3A60A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249,940</w:t>
            </w:r>
          </w:p>
        </w:tc>
        <w:tc>
          <w:tcPr>
            <w:tcW w:w="1417" w:type="dxa"/>
            <w:vAlign w:val="bottom"/>
          </w:tcPr>
          <w:p w14:paraId="45112C6E" w14:textId="68C20706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55,222</w:t>
            </w:r>
          </w:p>
        </w:tc>
        <w:tc>
          <w:tcPr>
            <w:tcW w:w="1417" w:type="dxa"/>
            <w:vAlign w:val="bottom"/>
          </w:tcPr>
          <w:p w14:paraId="3EE25699" w14:textId="18FA13A5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1,548</w:t>
            </w:r>
          </w:p>
        </w:tc>
        <w:tc>
          <w:tcPr>
            <w:tcW w:w="1417" w:type="dxa"/>
            <w:vAlign w:val="bottom"/>
          </w:tcPr>
          <w:p w14:paraId="0C20EEDF" w14:textId="06299004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18,509</w:t>
            </w:r>
          </w:p>
        </w:tc>
        <w:tc>
          <w:tcPr>
            <w:tcW w:w="1417" w:type="dxa"/>
            <w:vAlign w:val="bottom"/>
          </w:tcPr>
          <w:p w14:paraId="667898D5" w14:textId="740080EC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  <w:tc>
          <w:tcPr>
            <w:tcW w:w="1417" w:type="dxa"/>
            <w:vAlign w:val="bottom"/>
          </w:tcPr>
          <w:p w14:paraId="3B8C0995" w14:textId="72A9DC6C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065869AE" w14:textId="3CC3D645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326,080</w:t>
            </w:r>
          </w:p>
        </w:tc>
      </w:tr>
      <w:tr w:rsidR="00AD4004" w:rsidRPr="004E1C2B" w14:paraId="7A6CD4CB" w14:textId="77777777" w:rsidTr="00E4605E">
        <w:trPr>
          <w:trHeight w:val="374"/>
        </w:trPr>
        <w:tc>
          <w:tcPr>
            <w:tcW w:w="4110" w:type="dxa"/>
            <w:vAlign w:val="bottom"/>
          </w:tcPr>
          <w:p w14:paraId="53149F26" w14:textId="77777777" w:rsidR="00AD4004" w:rsidRPr="004E1C2B" w:rsidRDefault="00AD4004" w:rsidP="00687B45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17" w:type="dxa"/>
            <w:vAlign w:val="bottom"/>
          </w:tcPr>
          <w:p w14:paraId="592A614D" w14:textId="1371A89F" w:rsidR="00AD4004" w:rsidRPr="004E1C2B" w:rsidRDefault="005B7777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17,970</w:t>
            </w:r>
          </w:p>
        </w:tc>
        <w:tc>
          <w:tcPr>
            <w:tcW w:w="1417" w:type="dxa"/>
            <w:vAlign w:val="bottom"/>
          </w:tcPr>
          <w:p w14:paraId="49E3A169" w14:textId="17E9A477" w:rsidR="00AD4004" w:rsidRPr="004E1C2B" w:rsidRDefault="005B7777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140,363</w:t>
            </w:r>
          </w:p>
        </w:tc>
        <w:tc>
          <w:tcPr>
            <w:tcW w:w="1417" w:type="dxa"/>
            <w:vAlign w:val="bottom"/>
          </w:tcPr>
          <w:p w14:paraId="3CB41C33" w14:textId="27FBFEEF" w:rsidR="00AD4004" w:rsidRPr="004E1C2B" w:rsidRDefault="005B7777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357</w:t>
            </w:r>
          </w:p>
        </w:tc>
        <w:tc>
          <w:tcPr>
            <w:tcW w:w="1417" w:type="dxa"/>
            <w:vAlign w:val="bottom"/>
          </w:tcPr>
          <w:p w14:paraId="64AAAF4F" w14:textId="0386936B" w:rsidR="00AD4004" w:rsidRPr="004E1C2B" w:rsidRDefault="005B7777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314614A" w14:textId="192AD7E8" w:rsidR="00AD4004" w:rsidRPr="004E1C2B" w:rsidRDefault="005B7777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417" w:type="dxa"/>
            <w:vAlign w:val="bottom"/>
          </w:tcPr>
          <w:p w14:paraId="3FE50376" w14:textId="4CDA63B1" w:rsidR="00AD4004" w:rsidRPr="004E1C2B" w:rsidRDefault="005B7777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(158,722)</w:t>
            </w:r>
          </w:p>
        </w:tc>
        <w:tc>
          <w:tcPr>
            <w:tcW w:w="1419" w:type="dxa"/>
            <w:vAlign w:val="bottom"/>
          </w:tcPr>
          <w:p w14:paraId="4FC2ACD2" w14:textId="3FFFD91A" w:rsidR="00AD4004" w:rsidRPr="004E1C2B" w:rsidRDefault="005B7777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80" w:lineRule="atLeast"/>
              <w:ind w:right="-87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D4004" w:rsidRPr="004E1C2B" w14:paraId="5DB85275" w14:textId="77777777" w:rsidTr="00E4605E">
        <w:trPr>
          <w:trHeight w:val="374"/>
        </w:trPr>
        <w:tc>
          <w:tcPr>
            <w:tcW w:w="4110" w:type="dxa"/>
            <w:vAlign w:val="bottom"/>
          </w:tcPr>
          <w:p w14:paraId="3C2C6E27" w14:textId="77777777" w:rsidR="00AD4004" w:rsidRPr="004E1C2B" w:rsidRDefault="00AD4004" w:rsidP="00687B4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417" w:type="dxa"/>
            <w:vAlign w:val="bottom"/>
          </w:tcPr>
          <w:p w14:paraId="0F8A9222" w14:textId="0536555C" w:rsidR="00AD4004" w:rsidRPr="004E1C2B" w:rsidRDefault="005B7777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267,910</w:t>
            </w:r>
          </w:p>
        </w:tc>
        <w:tc>
          <w:tcPr>
            <w:tcW w:w="1417" w:type="dxa"/>
            <w:vAlign w:val="bottom"/>
          </w:tcPr>
          <w:p w14:paraId="5214CC29" w14:textId="6A92DD9F" w:rsidR="00AD4004" w:rsidRPr="004E1C2B" w:rsidRDefault="005B7777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195,585</w:t>
            </w:r>
          </w:p>
        </w:tc>
        <w:tc>
          <w:tcPr>
            <w:tcW w:w="1417" w:type="dxa"/>
            <w:vAlign w:val="bottom"/>
          </w:tcPr>
          <w:p w14:paraId="02E92860" w14:textId="343B5C1C" w:rsidR="00AD4004" w:rsidRPr="004E1C2B" w:rsidRDefault="005B7777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1,905</w:t>
            </w:r>
          </w:p>
        </w:tc>
        <w:tc>
          <w:tcPr>
            <w:tcW w:w="1417" w:type="dxa"/>
            <w:vAlign w:val="bottom"/>
          </w:tcPr>
          <w:p w14:paraId="45BE986E" w14:textId="0749C00B" w:rsidR="00AD4004" w:rsidRPr="004E1C2B" w:rsidRDefault="005B7777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18,509</w:t>
            </w:r>
          </w:p>
        </w:tc>
        <w:tc>
          <w:tcPr>
            <w:tcW w:w="1417" w:type="dxa"/>
            <w:vAlign w:val="bottom"/>
          </w:tcPr>
          <w:p w14:paraId="3BEA9E96" w14:textId="319530ED" w:rsidR="00AD4004" w:rsidRPr="004E1C2B" w:rsidRDefault="005B7777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893</w:t>
            </w:r>
          </w:p>
        </w:tc>
        <w:tc>
          <w:tcPr>
            <w:tcW w:w="1417" w:type="dxa"/>
            <w:vAlign w:val="bottom"/>
          </w:tcPr>
          <w:p w14:paraId="32D2BD2E" w14:textId="4C49A145" w:rsidR="00AD4004" w:rsidRPr="004E1C2B" w:rsidRDefault="005B7777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(158,722)</w:t>
            </w:r>
          </w:p>
        </w:tc>
        <w:tc>
          <w:tcPr>
            <w:tcW w:w="1419" w:type="dxa"/>
            <w:vAlign w:val="bottom"/>
          </w:tcPr>
          <w:p w14:paraId="59B05BA3" w14:textId="61231E04" w:rsidR="00AD4004" w:rsidRPr="004E1C2B" w:rsidRDefault="005B7777" w:rsidP="00687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326,080</w:t>
            </w:r>
          </w:p>
        </w:tc>
      </w:tr>
      <w:tr w:rsidR="00AD4004" w:rsidRPr="004E1C2B" w14:paraId="58BE8EF8" w14:textId="77777777" w:rsidTr="00167CB2">
        <w:trPr>
          <w:trHeight w:val="233"/>
        </w:trPr>
        <w:tc>
          <w:tcPr>
            <w:tcW w:w="4110" w:type="dxa"/>
            <w:vAlign w:val="bottom"/>
          </w:tcPr>
          <w:p w14:paraId="03402EF8" w14:textId="77777777" w:rsidR="00AD4004" w:rsidRPr="004E1C2B" w:rsidRDefault="00AD4004" w:rsidP="00687B4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056991D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53CD025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909E76C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FFD4C0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91C4A2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31507F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65E9E336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D4004" w:rsidRPr="004E1C2B" w14:paraId="607AC40E" w14:textId="77777777" w:rsidTr="00E4605E">
        <w:trPr>
          <w:trHeight w:val="374"/>
        </w:trPr>
        <w:tc>
          <w:tcPr>
            <w:tcW w:w="4110" w:type="dxa"/>
          </w:tcPr>
          <w:p w14:paraId="217F9FB4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4E1C2B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4E1C2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1417" w:type="dxa"/>
            <w:vAlign w:val="bottom"/>
          </w:tcPr>
          <w:p w14:paraId="381E8D8A" w14:textId="006ACBB8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29,50</w:t>
            </w:r>
            <w:r w:rsidR="00C83FDE" w:rsidRPr="004E1C2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17" w:type="dxa"/>
            <w:vAlign w:val="bottom"/>
          </w:tcPr>
          <w:p w14:paraId="0728B61C" w14:textId="50674831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1,050</w:t>
            </w:r>
          </w:p>
        </w:tc>
        <w:tc>
          <w:tcPr>
            <w:tcW w:w="1417" w:type="dxa"/>
            <w:vAlign w:val="bottom"/>
          </w:tcPr>
          <w:p w14:paraId="3FDF14E2" w14:textId="6A4D8A3A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2,46</w:t>
            </w:r>
            <w:r w:rsidR="00C83FDE" w:rsidRPr="004E1C2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bottom"/>
          </w:tcPr>
          <w:p w14:paraId="6C30EB3B" w14:textId="6AA9929A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11,370</w:t>
            </w:r>
          </w:p>
        </w:tc>
        <w:tc>
          <w:tcPr>
            <w:tcW w:w="1417" w:type="dxa"/>
            <w:vAlign w:val="bottom"/>
          </w:tcPr>
          <w:p w14:paraId="2BBD1B10" w14:textId="4DAFF72A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(201)</w:t>
            </w:r>
          </w:p>
        </w:tc>
        <w:tc>
          <w:tcPr>
            <w:tcW w:w="1417" w:type="dxa"/>
            <w:vAlign w:val="bottom"/>
          </w:tcPr>
          <w:p w14:paraId="10C40C8F" w14:textId="78675491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(419)</w:t>
            </w:r>
          </w:p>
        </w:tc>
        <w:tc>
          <w:tcPr>
            <w:tcW w:w="1419" w:type="dxa"/>
            <w:vAlign w:val="bottom"/>
          </w:tcPr>
          <w:p w14:paraId="4C2271F6" w14:textId="382DE768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43,763</w:t>
            </w:r>
          </w:p>
        </w:tc>
      </w:tr>
      <w:tr w:rsidR="00AD4004" w:rsidRPr="004E1C2B" w14:paraId="49DF019B" w14:textId="77777777" w:rsidTr="00E4605E">
        <w:trPr>
          <w:trHeight w:val="374"/>
        </w:trPr>
        <w:tc>
          <w:tcPr>
            <w:tcW w:w="4110" w:type="dxa"/>
          </w:tcPr>
          <w:p w14:paraId="60C0372F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vAlign w:val="bottom"/>
          </w:tcPr>
          <w:p w14:paraId="4911E7B5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EF2D83B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55E223A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7540043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C9AC11E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EF46E9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2180162A" w14:textId="316D047F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(8,706)</w:t>
            </w:r>
          </w:p>
        </w:tc>
      </w:tr>
      <w:tr w:rsidR="0039480B" w:rsidRPr="004E1C2B" w14:paraId="43320B37" w14:textId="77777777" w:rsidTr="00E4605E">
        <w:trPr>
          <w:trHeight w:val="374"/>
        </w:trPr>
        <w:tc>
          <w:tcPr>
            <w:tcW w:w="4110" w:type="dxa"/>
          </w:tcPr>
          <w:p w14:paraId="48D21446" w14:textId="3703E543" w:rsidR="0039480B" w:rsidRPr="004E1C2B" w:rsidRDefault="0039480B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ขาดทุนจากตราสารอนุพันธ์</w:t>
            </w:r>
          </w:p>
        </w:tc>
        <w:tc>
          <w:tcPr>
            <w:tcW w:w="1417" w:type="dxa"/>
            <w:vAlign w:val="bottom"/>
          </w:tcPr>
          <w:p w14:paraId="3E609161" w14:textId="77777777" w:rsidR="0039480B" w:rsidRPr="004E1C2B" w:rsidRDefault="0039480B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9B608D0" w14:textId="77777777" w:rsidR="0039480B" w:rsidRPr="004E1C2B" w:rsidRDefault="0039480B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77CCD7B" w14:textId="77777777" w:rsidR="0039480B" w:rsidRPr="004E1C2B" w:rsidRDefault="0039480B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E3D130" w14:textId="77777777" w:rsidR="0039480B" w:rsidRPr="004E1C2B" w:rsidRDefault="0039480B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3DCC854" w14:textId="77777777" w:rsidR="0039480B" w:rsidRPr="004E1C2B" w:rsidRDefault="0039480B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7FDE03C" w14:textId="77777777" w:rsidR="0039480B" w:rsidRPr="004E1C2B" w:rsidRDefault="0039480B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71902D98" w14:textId="76BC0533" w:rsidR="0039480B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(132)</w:t>
            </w:r>
          </w:p>
        </w:tc>
      </w:tr>
      <w:tr w:rsidR="00AD4004" w:rsidRPr="004E1C2B" w14:paraId="2D59F358" w14:textId="77777777" w:rsidTr="00E4605E">
        <w:trPr>
          <w:trHeight w:val="374"/>
        </w:trPr>
        <w:tc>
          <w:tcPr>
            <w:tcW w:w="4110" w:type="dxa"/>
          </w:tcPr>
          <w:p w14:paraId="1DD6AC7F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17" w:type="dxa"/>
            <w:vAlign w:val="bottom"/>
          </w:tcPr>
          <w:p w14:paraId="4FA45775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EBBFCBE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CDBEBAD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BED1FFE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F12C70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942A45E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3CA8A8A1" w14:textId="24DED334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1,452</w:t>
            </w:r>
          </w:p>
        </w:tc>
      </w:tr>
      <w:tr w:rsidR="00AD4004" w:rsidRPr="004E1C2B" w14:paraId="486C58C3" w14:textId="77777777" w:rsidTr="00E4605E">
        <w:trPr>
          <w:trHeight w:val="374"/>
        </w:trPr>
        <w:tc>
          <w:tcPr>
            <w:tcW w:w="4110" w:type="dxa"/>
          </w:tcPr>
          <w:p w14:paraId="6ED93C0D" w14:textId="793A4D66" w:rsidR="00AD4004" w:rsidRPr="004E1C2B" w:rsidRDefault="00EC0B79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กลับรายการขาดทุน</w:t>
            </w:r>
            <w:r w:rsidR="00AD4004"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417" w:type="dxa"/>
            <w:vAlign w:val="bottom"/>
          </w:tcPr>
          <w:p w14:paraId="1EE1AAB2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25E3EC3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49A9F5A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ADFF160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C3BB3C3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96C090B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20A3D698" w14:textId="6245676B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AD4004" w:rsidRPr="004E1C2B" w14:paraId="3C7E44EC" w14:textId="77777777" w:rsidTr="00E4605E">
        <w:trPr>
          <w:trHeight w:val="374"/>
        </w:trPr>
        <w:tc>
          <w:tcPr>
            <w:tcW w:w="4110" w:type="dxa"/>
          </w:tcPr>
          <w:p w14:paraId="0E10D4C5" w14:textId="77777777" w:rsidR="00AD4004" w:rsidRPr="004E1C2B" w:rsidRDefault="00AD4004" w:rsidP="00687B45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36BF3793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0C3CA1B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22D677E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E82604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F0727BF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8C7805" w14:textId="77777777" w:rsidR="00AD4004" w:rsidRPr="004E1C2B" w:rsidRDefault="00AD4004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7E5230B" w14:textId="0E3BCB98" w:rsidR="00AD4004" w:rsidRPr="004E1C2B" w:rsidRDefault="005B7777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(2,877)</w:t>
            </w:r>
          </w:p>
        </w:tc>
      </w:tr>
      <w:tr w:rsidR="00E4605E" w:rsidRPr="004E1C2B" w14:paraId="65E35826" w14:textId="77777777" w:rsidTr="00167CB2">
        <w:trPr>
          <w:trHeight w:val="374"/>
        </w:trPr>
        <w:tc>
          <w:tcPr>
            <w:tcW w:w="4110" w:type="dxa"/>
          </w:tcPr>
          <w:p w14:paraId="5FCB802C" w14:textId="49B0F429" w:rsidR="00E4605E" w:rsidRPr="004E1C2B" w:rsidRDefault="00E4605E" w:rsidP="00E4605E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1D0109A7" w14:textId="77777777" w:rsidR="00E4605E" w:rsidRPr="004E1C2B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BDC1433" w14:textId="77777777" w:rsidR="00E4605E" w:rsidRPr="004E1C2B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4FFBBC6" w14:textId="77777777" w:rsidR="00E4605E" w:rsidRPr="004E1C2B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1D36D33" w14:textId="77777777" w:rsidR="00E4605E" w:rsidRPr="004E1C2B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711284D" w14:textId="77777777" w:rsidR="00E4605E" w:rsidRPr="004E1C2B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43E5AB" w14:textId="77777777" w:rsidR="00E4605E" w:rsidRPr="004E1C2B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6FCEA6D6" w14:textId="68FED0E1" w:rsidR="00E4605E" w:rsidRPr="004E1C2B" w:rsidRDefault="005B7777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(13,1</w:t>
            </w:r>
            <w:r w:rsidR="00CE21CC" w:rsidRPr="004E1C2B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Pr="004E1C2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605E" w:rsidRPr="004E1C2B" w14:paraId="2602F4F4" w14:textId="77777777" w:rsidTr="00167CB2">
        <w:trPr>
          <w:trHeight w:val="374"/>
        </w:trPr>
        <w:tc>
          <w:tcPr>
            <w:tcW w:w="4110" w:type="dxa"/>
          </w:tcPr>
          <w:p w14:paraId="5326E91A" w14:textId="39581F2C" w:rsidR="00E4605E" w:rsidRPr="004E1C2B" w:rsidRDefault="00E4605E" w:rsidP="00E4605E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7" w:type="dxa"/>
            <w:vAlign w:val="bottom"/>
          </w:tcPr>
          <w:p w14:paraId="16C95C58" w14:textId="77777777" w:rsidR="00E4605E" w:rsidRPr="004E1C2B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5E863E6" w14:textId="77777777" w:rsidR="00E4605E" w:rsidRPr="004E1C2B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F4D56C7" w14:textId="77777777" w:rsidR="00E4605E" w:rsidRPr="004E1C2B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5070388" w14:textId="77777777" w:rsidR="00E4605E" w:rsidRPr="004E1C2B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91F6056" w14:textId="77777777" w:rsidR="00E4605E" w:rsidRPr="004E1C2B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BF7440" w14:textId="77777777" w:rsidR="00E4605E" w:rsidRPr="004E1C2B" w:rsidRDefault="00E4605E" w:rsidP="00E4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32DB66C9" w14:textId="006EC959" w:rsidR="00E4605E" w:rsidRPr="004E1C2B" w:rsidRDefault="005B7777" w:rsidP="00167C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20,3</w:t>
            </w:r>
            <w:r w:rsidR="00CE21CC" w:rsidRPr="004E1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</w:p>
        </w:tc>
      </w:tr>
      <w:tr w:rsidR="0013490C" w:rsidRPr="004E1C2B" w14:paraId="32F71E45" w14:textId="77777777" w:rsidTr="00E4605E">
        <w:trPr>
          <w:trHeight w:val="99"/>
        </w:trPr>
        <w:tc>
          <w:tcPr>
            <w:tcW w:w="4110" w:type="dxa"/>
          </w:tcPr>
          <w:p w14:paraId="6F684B6C" w14:textId="77777777" w:rsidR="0013490C" w:rsidRPr="004E1C2B" w:rsidRDefault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1" w:type="dxa"/>
            <w:gridSpan w:val="7"/>
          </w:tcPr>
          <w:p w14:paraId="0F2253D7" w14:textId="191C70C6" w:rsidR="0013490C" w:rsidRPr="004E1C2B" w:rsidRDefault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60D9F" w:rsidRPr="004E1C2B" w14:paraId="2306CF62" w14:textId="77777777" w:rsidTr="00E4605E">
        <w:trPr>
          <w:trHeight w:val="589"/>
        </w:trPr>
        <w:tc>
          <w:tcPr>
            <w:tcW w:w="4110" w:type="dxa"/>
            <w:vAlign w:val="bottom"/>
          </w:tcPr>
          <w:p w14:paraId="4C3BE9A3" w14:textId="77777777" w:rsidR="00F56D41" w:rsidRPr="004E1C2B" w:rsidRDefault="00F56D41" w:rsidP="00F56D41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4E1C2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  <w:p w14:paraId="3B9DABCE" w14:textId="317EF80B" w:rsidR="00060D9F" w:rsidRPr="004E1C2B" w:rsidRDefault="00F56D41" w:rsidP="00F56D41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30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E1C2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060D9F" w:rsidRPr="004E1C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bottom"/>
          </w:tcPr>
          <w:p w14:paraId="2AD4E025" w14:textId="19970D86" w:rsidR="00060D9F" w:rsidRPr="004E1C2B" w:rsidRDefault="00060D9F" w:rsidP="0006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โรงกลั่น</w:t>
            </w:r>
            <w:r w:rsidRPr="004E1C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4E1C2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ตลาดและพลังงานชีวภาพ</w:t>
            </w:r>
          </w:p>
        </w:tc>
        <w:tc>
          <w:tcPr>
            <w:tcW w:w="1417" w:type="dxa"/>
            <w:vAlign w:val="bottom"/>
          </w:tcPr>
          <w:p w14:paraId="43A7AAE8" w14:textId="258CAE4C" w:rsidR="00060D9F" w:rsidRPr="004E1C2B" w:rsidRDefault="00060D9F" w:rsidP="0006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การค้าน้ำมัน</w:t>
            </w:r>
          </w:p>
        </w:tc>
        <w:tc>
          <w:tcPr>
            <w:tcW w:w="1417" w:type="dxa"/>
            <w:vAlign w:val="bottom"/>
          </w:tcPr>
          <w:p w14:paraId="12545A5B" w14:textId="31F3E1D8" w:rsidR="00060D9F" w:rsidRPr="004E1C2B" w:rsidRDefault="00060D9F" w:rsidP="0006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/>
                <w:sz w:val="26"/>
                <w:szCs w:val="26"/>
                <w:cs/>
              </w:rPr>
              <w:t>ไฟฟ้าและโครงสร้างพื้นฐาน</w:t>
            </w:r>
          </w:p>
        </w:tc>
        <w:tc>
          <w:tcPr>
            <w:tcW w:w="1417" w:type="dxa"/>
            <w:vAlign w:val="bottom"/>
          </w:tcPr>
          <w:p w14:paraId="491B00E4" w14:textId="3699BCD8" w:rsidR="00060D9F" w:rsidRPr="004E1C2B" w:rsidRDefault="00274F89" w:rsidP="0006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/>
                <w:sz w:val="26"/>
                <w:szCs w:val="26"/>
                <w:cs/>
              </w:rPr>
              <w:t>ทรัพยากร</w:t>
            </w:r>
            <w:r w:rsidRPr="004E1C2B">
              <w:rPr>
                <w:rFonts w:asciiTheme="majorBidi" w:hAnsiTheme="majorBidi"/>
                <w:sz w:val="26"/>
                <w:szCs w:val="26"/>
              </w:rPr>
              <w:br/>
            </w:r>
            <w:r w:rsidRPr="004E1C2B">
              <w:rPr>
                <w:rFonts w:asciiTheme="majorBidi" w:hAnsiTheme="majorBidi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417" w:type="dxa"/>
            <w:vAlign w:val="bottom"/>
          </w:tcPr>
          <w:p w14:paraId="51016E2E" w14:textId="77777777" w:rsidR="00060D9F" w:rsidRPr="004E1C2B" w:rsidRDefault="00060D9F" w:rsidP="0006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/>
                <w:sz w:val="26"/>
                <w:szCs w:val="26"/>
                <w:cs/>
              </w:rPr>
              <w:t>ธุรกิจใหม่</w:t>
            </w:r>
          </w:p>
          <w:p w14:paraId="4C843498" w14:textId="3EECB227" w:rsidR="00060D9F" w:rsidRPr="004E1C2B" w:rsidRDefault="00060D9F" w:rsidP="0006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/>
                <w:sz w:val="26"/>
                <w:szCs w:val="26"/>
                <w:cs/>
              </w:rPr>
              <w:t>และโฮลดิ้งส์</w:t>
            </w:r>
          </w:p>
        </w:tc>
        <w:tc>
          <w:tcPr>
            <w:tcW w:w="1417" w:type="dxa"/>
            <w:vAlign w:val="bottom"/>
          </w:tcPr>
          <w:p w14:paraId="06E27999" w14:textId="77777777" w:rsidR="00060D9F" w:rsidRPr="004E1C2B" w:rsidRDefault="00060D9F" w:rsidP="0006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32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รายการตัดบัญชีระหว่างกัน</w:t>
            </w:r>
          </w:p>
        </w:tc>
        <w:tc>
          <w:tcPr>
            <w:tcW w:w="1419" w:type="dxa"/>
            <w:vAlign w:val="bottom"/>
          </w:tcPr>
          <w:p w14:paraId="395F95E9" w14:textId="77777777" w:rsidR="00060D9F" w:rsidRPr="004E1C2B" w:rsidRDefault="00060D9F" w:rsidP="00060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3490C" w:rsidRPr="004E1C2B" w14:paraId="10DC2B36" w14:textId="77777777" w:rsidTr="00E4605E">
        <w:trPr>
          <w:trHeight w:val="374"/>
        </w:trPr>
        <w:tc>
          <w:tcPr>
            <w:tcW w:w="4110" w:type="dxa"/>
          </w:tcPr>
          <w:p w14:paraId="574E9DDE" w14:textId="77777777" w:rsidR="0013490C" w:rsidRPr="004E1C2B" w:rsidRDefault="0013490C">
            <w:pPr>
              <w:spacing w:line="28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1" w:type="dxa"/>
            <w:gridSpan w:val="7"/>
            <w:vAlign w:val="center"/>
          </w:tcPr>
          <w:p w14:paraId="7E0B417C" w14:textId="47334878" w:rsidR="0013490C" w:rsidRPr="004E1C2B" w:rsidRDefault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C1757" w:rsidRPr="004E1C2B" w14:paraId="264B7C3A" w14:textId="77777777" w:rsidTr="00E4605E">
        <w:trPr>
          <w:trHeight w:val="374"/>
        </w:trPr>
        <w:tc>
          <w:tcPr>
            <w:tcW w:w="4110" w:type="dxa"/>
            <w:vAlign w:val="bottom"/>
          </w:tcPr>
          <w:p w14:paraId="69725F27" w14:textId="77777777" w:rsidR="001C1757" w:rsidRPr="004E1C2B" w:rsidRDefault="001C1757" w:rsidP="001C1757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17" w:type="dxa"/>
            <w:vAlign w:val="bottom"/>
          </w:tcPr>
          <w:p w14:paraId="63B93F45" w14:textId="5868FC59" w:rsidR="001C1757" w:rsidRPr="004E1C2B" w:rsidRDefault="001B5CD0" w:rsidP="001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5"/>
                <w:szCs w:val="25"/>
              </w:rPr>
            </w:pPr>
            <w:r w:rsidRPr="004E1C2B">
              <w:rPr>
                <w:rFonts w:asciiTheme="majorBidi" w:hAnsiTheme="majorBidi" w:cstheme="majorBidi"/>
                <w:sz w:val="25"/>
                <w:szCs w:val="25"/>
              </w:rPr>
              <w:t>201,457</w:t>
            </w:r>
          </w:p>
        </w:tc>
        <w:tc>
          <w:tcPr>
            <w:tcW w:w="1417" w:type="dxa"/>
            <w:vAlign w:val="bottom"/>
          </w:tcPr>
          <w:p w14:paraId="54BD2DAE" w14:textId="033B26C2" w:rsidR="001C1757" w:rsidRPr="004E1C2B" w:rsidRDefault="001B5CD0" w:rsidP="001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5"/>
                <w:szCs w:val="25"/>
              </w:rPr>
            </w:pPr>
            <w:r w:rsidRPr="004E1C2B">
              <w:rPr>
                <w:rFonts w:asciiTheme="majorBidi" w:hAnsiTheme="majorBidi" w:cstheme="majorBidi"/>
                <w:sz w:val="25"/>
                <w:szCs w:val="25"/>
              </w:rPr>
              <w:t>41,914</w:t>
            </w:r>
          </w:p>
        </w:tc>
        <w:tc>
          <w:tcPr>
            <w:tcW w:w="1417" w:type="dxa"/>
            <w:vAlign w:val="bottom"/>
          </w:tcPr>
          <w:p w14:paraId="788E5076" w14:textId="72E03B10" w:rsidR="001C1757" w:rsidRPr="004E1C2B" w:rsidRDefault="00231DF6" w:rsidP="001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5"/>
                <w:szCs w:val="25"/>
              </w:rPr>
            </w:pPr>
            <w:r w:rsidRPr="004E1C2B">
              <w:rPr>
                <w:rFonts w:asciiTheme="majorBidi" w:hAnsiTheme="majorBidi" w:cstheme="majorBidi"/>
                <w:sz w:val="25"/>
                <w:szCs w:val="25"/>
              </w:rPr>
              <w:t>1,127</w:t>
            </w:r>
          </w:p>
        </w:tc>
        <w:tc>
          <w:tcPr>
            <w:tcW w:w="1417" w:type="dxa"/>
            <w:vAlign w:val="bottom"/>
          </w:tcPr>
          <w:p w14:paraId="06B1C06C" w14:textId="79FA1BBF" w:rsidR="001C1757" w:rsidRPr="004E1C2B" w:rsidRDefault="00231DF6" w:rsidP="001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5"/>
                <w:szCs w:val="25"/>
              </w:rPr>
            </w:pPr>
            <w:r w:rsidRPr="004E1C2B">
              <w:rPr>
                <w:rFonts w:asciiTheme="majorBidi" w:hAnsiTheme="majorBidi" w:cstheme="majorBidi"/>
                <w:sz w:val="25"/>
                <w:szCs w:val="25"/>
              </w:rPr>
              <w:t>15,538</w:t>
            </w:r>
          </w:p>
        </w:tc>
        <w:tc>
          <w:tcPr>
            <w:tcW w:w="1417" w:type="dxa"/>
            <w:vAlign w:val="bottom"/>
          </w:tcPr>
          <w:p w14:paraId="7AD82DE8" w14:textId="6983A84B" w:rsidR="001C1757" w:rsidRPr="004E1C2B" w:rsidRDefault="00231DF6" w:rsidP="001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C2B">
              <w:rPr>
                <w:rFonts w:asciiTheme="majorBidi" w:hAnsiTheme="majorBidi" w:cstheme="majorBidi"/>
                <w:sz w:val="25"/>
                <w:szCs w:val="25"/>
              </w:rPr>
              <w:t>438</w:t>
            </w:r>
          </w:p>
        </w:tc>
        <w:tc>
          <w:tcPr>
            <w:tcW w:w="1417" w:type="dxa"/>
            <w:vAlign w:val="bottom"/>
          </w:tcPr>
          <w:p w14:paraId="5266147E" w14:textId="5D7FC0A9" w:rsidR="001C1757" w:rsidRPr="004E1C2B" w:rsidRDefault="0059591E" w:rsidP="001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rFonts w:asciiTheme="majorBidi" w:hAnsiTheme="majorBidi" w:cstheme="majorBidi"/>
                <w:sz w:val="25"/>
                <w:szCs w:val="25"/>
              </w:rPr>
            </w:pPr>
            <w:r w:rsidRPr="004E1C2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9" w:type="dxa"/>
            <w:vAlign w:val="bottom"/>
          </w:tcPr>
          <w:p w14:paraId="312CFF50" w14:textId="7F1A3824" w:rsidR="001C1757" w:rsidRPr="004E1C2B" w:rsidRDefault="001C1757" w:rsidP="001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sz w:val="25"/>
                <w:szCs w:val="25"/>
              </w:rPr>
              <w:t>260,474</w:t>
            </w:r>
          </w:p>
        </w:tc>
      </w:tr>
      <w:tr w:rsidR="001C1757" w:rsidRPr="004E1C2B" w14:paraId="72C316ED" w14:textId="77777777" w:rsidTr="00E4605E">
        <w:trPr>
          <w:trHeight w:val="374"/>
        </w:trPr>
        <w:tc>
          <w:tcPr>
            <w:tcW w:w="4110" w:type="dxa"/>
            <w:vAlign w:val="bottom"/>
          </w:tcPr>
          <w:p w14:paraId="38E98095" w14:textId="77777777" w:rsidR="001C1757" w:rsidRPr="004E1C2B" w:rsidRDefault="001C1757" w:rsidP="001C1757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17" w:type="dxa"/>
            <w:vAlign w:val="bottom"/>
          </w:tcPr>
          <w:p w14:paraId="70F6A0DA" w14:textId="49938F10" w:rsidR="001C1757" w:rsidRPr="004E1C2B" w:rsidRDefault="001B5CD0" w:rsidP="001C17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5"/>
                <w:szCs w:val="25"/>
              </w:rPr>
            </w:pPr>
            <w:r w:rsidRPr="004E1C2B">
              <w:rPr>
                <w:rFonts w:asciiTheme="majorBidi" w:hAnsiTheme="majorBidi" w:cstheme="majorBidi"/>
                <w:sz w:val="25"/>
                <w:szCs w:val="25"/>
              </w:rPr>
              <w:t>7,990</w:t>
            </w:r>
          </w:p>
        </w:tc>
        <w:tc>
          <w:tcPr>
            <w:tcW w:w="1417" w:type="dxa"/>
            <w:vAlign w:val="bottom"/>
          </w:tcPr>
          <w:p w14:paraId="4085CB66" w14:textId="31BDB08E" w:rsidR="001C1757" w:rsidRPr="004E1C2B" w:rsidRDefault="001B5CD0" w:rsidP="001C17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5"/>
                <w:szCs w:val="25"/>
              </w:rPr>
            </w:pPr>
            <w:r w:rsidRPr="004E1C2B">
              <w:rPr>
                <w:rFonts w:asciiTheme="majorBidi" w:hAnsiTheme="majorBidi" w:cstheme="majorBidi"/>
                <w:sz w:val="25"/>
                <w:szCs w:val="25"/>
              </w:rPr>
              <w:t>95,021</w:t>
            </w:r>
          </w:p>
        </w:tc>
        <w:tc>
          <w:tcPr>
            <w:tcW w:w="1417" w:type="dxa"/>
            <w:vAlign w:val="bottom"/>
          </w:tcPr>
          <w:p w14:paraId="67D8D9CD" w14:textId="1C4C5FC2" w:rsidR="001C1757" w:rsidRPr="004E1C2B" w:rsidRDefault="00231DF6" w:rsidP="001C17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5"/>
                <w:szCs w:val="25"/>
              </w:rPr>
            </w:pPr>
            <w:r w:rsidRPr="004E1C2B">
              <w:rPr>
                <w:rFonts w:asciiTheme="majorBidi" w:hAnsiTheme="majorBidi" w:cstheme="majorBidi"/>
                <w:sz w:val="25"/>
                <w:szCs w:val="25"/>
              </w:rPr>
              <w:t>384</w:t>
            </w:r>
          </w:p>
        </w:tc>
        <w:tc>
          <w:tcPr>
            <w:tcW w:w="1417" w:type="dxa"/>
            <w:vAlign w:val="bottom"/>
          </w:tcPr>
          <w:p w14:paraId="05286DD6" w14:textId="61F3B551" w:rsidR="001C1757" w:rsidRPr="004E1C2B" w:rsidRDefault="0059591E" w:rsidP="001C17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E1C2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5571B72C" w14:textId="48611128" w:rsidR="001C1757" w:rsidRPr="004E1C2B" w:rsidRDefault="00231DF6" w:rsidP="001C17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5"/>
                <w:szCs w:val="25"/>
              </w:rPr>
            </w:pPr>
            <w:r w:rsidRPr="004E1C2B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417" w:type="dxa"/>
            <w:vAlign w:val="bottom"/>
          </w:tcPr>
          <w:p w14:paraId="068D01CF" w14:textId="1C928EA7" w:rsidR="001C1757" w:rsidRPr="004E1C2B" w:rsidRDefault="0059591E" w:rsidP="001C17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5"/>
                <w:szCs w:val="25"/>
              </w:rPr>
            </w:pPr>
            <w:r w:rsidRPr="004E1C2B">
              <w:rPr>
                <w:rFonts w:asciiTheme="majorBidi" w:hAnsiTheme="majorBidi" w:cstheme="majorBidi"/>
                <w:sz w:val="25"/>
                <w:szCs w:val="25"/>
              </w:rPr>
              <w:t>(103,425)</w:t>
            </w:r>
          </w:p>
        </w:tc>
        <w:tc>
          <w:tcPr>
            <w:tcW w:w="1419" w:type="dxa"/>
            <w:vAlign w:val="bottom"/>
          </w:tcPr>
          <w:p w14:paraId="6A8B081C" w14:textId="1B619CF1" w:rsidR="001C1757" w:rsidRPr="004E1C2B" w:rsidRDefault="001C1757" w:rsidP="001C17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80" w:lineRule="atLeast"/>
              <w:ind w:right="-87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sz w:val="25"/>
                <w:szCs w:val="25"/>
              </w:rPr>
              <w:t>-</w:t>
            </w:r>
          </w:p>
        </w:tc>
      </w:tr>
      <w:tr w:rsidR="001C1757" w:rsidRPr="004E1C2B" w14:paraId="3B0511B6" w14:textId="77777777" w:rsidTr="00E4605E">
        <w:trPr>
          <w:trHeight w:val="374"/>
        </w:trPr>
        <w:tc>
          <w:tcPr>
            <w:tcW w:w="4110" w:type="dxa"/>
            <w:vAlign w:val="bottom"/>
          </w:tcPr>
          <w:p w14:paraId="41536C7F" w14:textId="77777777" w:rsidR="001C1757" w:rsidRPr="004E1C2B" w:rsidRDefault="001C1757" w:rsidP="001C1757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417" w:type="dxa"/>
            <w:vAlign w:val="bottom"/>
          </w:tcPr>
          <w:p w14:paraId="38761B47" w14:textId="3A4C9805" w:rsidR="001C1757" w:rsidRPr="004E1C2B" w:rsidRDefault="001B5CD0" w:rsidP="001C17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209,447</w:t>
            </w:r>
          </w:p>
        </w:tc>
        <w:tc>
          <w:tcPr>
            <w:tcW w:w="1417" w:type="dxa"/>
            <w:vAlign w:val="bottom"/>
          </w:tcPr>
          <w:p w14:paraId="26015626" w14:textId="552B09E5" w:rsidR="001C1757" w:rsidRPr="004E1C2B" w:rsidRDefault="001B5CD0" w:rsidP="001C17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136,935</w:t>
            </w:r>
          </w:p>
        </w:tc>
        <w:tc>
          <w:tcPr>
            <w:tcW w:w="1417" w:type="dxa"/>
            <w:vAlign w:val="bottom"/>
          </w:tcPr>
          <w:p w14:paraId="1C52C41A" w14:textId="147E7416" w:rsidR="001C1757" w:rsidRPr="004E1C2B" w:rsidRDefault="00231DF6" w:rsidP="001C17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1,511</w:t>
            </w:r>
          </w:p>
        </w:tc>
        <w:tc>
          <w:tcPr>
            <w:tcW w:w="1417" w:type="dxa"/>
            <w:vAlign w:val="bottom"/>
          </w:tcPr>
          <w:p w14:paraId="2E39DA2F" w14:textId="47F6434B" w:rsidR="001C1757" w:rsidRPr="004E1C2B" w:rsidRDefault="00231DF6" w:rsidP="001C17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15,538</w:t>
            </w:r>
          </w:p>
        </w:tc>
        <w:tc>
          <w:tcPr>
            <w:tcW w:w="1417" w:type="dxa"/>
            <w:vAlign w:val="bottom"/>
          </w:tcPr>
          <w:p w14:paraId="0C43E4D2" w14:textId="255BAC57" w:rsidR="001C1757" w:rsidRPr="004E1C2B" w:rsidRDefault="00231DF6" w:rsidP="001C17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46</w:t>
            </w:r>
            <w:r w:rsidR="0059591E" w:rsidRPr="004E1C2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1417" w:type="dxa"/>
            <w:vAlign w:val="bottom"/>
          </w:tcPr>
          <w:p w14:paraId="23AE1040" w14:textId="7DB78E57" w:rsidR="001C1757" w:rsidRPr="004E1C2B" w:rsidRDefault="00231DF6" w:rsidP="001C17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(103,425)</w:t>
            </w:r>
          </w:p>
        </w:tc>
        <w:tc>
          <w:tcPr>
            <w:tcW w:w="1419" w:type="dxa"/>
            <w:vAlign w:val="bottom"/>
          </w:tcPr>
          <w:p w14:paraId="67B2376C" w14:textId="31204A60" w:rsidR="001C1757" w:rsidRPr="004E1C2B" w:rsidRDefault="001C1757" w:rsidP="001C17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1C2B">
              <w:rPr>
                <w:b/>
                <w:bCs/>
                <w:sz w:val="25"/>
                <w:szCs w:val="25"/>
              </w:rPr>
              <w:t>260,474</w:t>
            </w:r>
          </w:p>
        </w:tc>
      </w:tr>
      <w:tr w:rsidR="0013490C" w:rsidRPr="004E1C2B" w14:paraId="126E471E" w14:textId="77777777" w:rsidTr="00E4605E">
        <w:trPr>
          <w:trHeight w:val="374"/>
        </w:trPr>
        <w:tc>
          <w:tcPr>
            <w:tcW w:w="4110" w:type="dxa"/>
            <w:vAlign w:val="bottom"/>
          </w:tcPr>
          <w:p w14:paraId="039C1F41" w14:textId="77777777" w:rsidR="0013490C" w:rsidRPr="004E1C2B" w:rsidRDefault="0013490C" w:rsidP="0013490C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767A722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E837564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43B7B2C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F11030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C045D1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432AB5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3DCA3C0B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47C5A" w:rsidRPr="004E1C2B" w14:paraId="2BFACD99" w14:textId="77777777" w:rsidTr="00E4605E">
        <w:trPr>
          <w:trHeight w:val="374"/>
        </w:trPr>
        <w:tc>
          <w:tcPr>
            <w:tcW w:w="4110" w:type="dxa"/>
          </w:tcPr>
          <w:p w14:paraId="4C854709" w14:textId="76090B51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4E1C2B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4E1C2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1417" w:type="dxa"/>
            <w:vAlign w:val="bottom"/>
          </w:tcPr>
          <w:p w14:paraId="30030EE5" w14:textId="72D54509" w:rsidR="00847C5A" w:rsidRPr="004E1C2B" w:rsidRDefault="00DD00B0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4,176</w:t>
            </w:r>
          </w:p>
        </w:tc>
        <w:tc>
          <w:tcPr>
            <w:tcW w:w="1417" w:type="dxa"/>
            <w:vAlign w:val="bottom"/>
          </w:tcPr>
          <w:p w14:paraId="005F2CE1" w14:textId="2B308FA4" w:rsidR="00847C5A" w:rsidRPr="004E1C2B" w:rsidRDefault="00DD00B0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394</w:t>
            </w:r>
          </w:p>
        </w:tc>
        <w:tc>
          <w:tcPr>
            <w:tcW w:w="1417" w:type="dxa"/>
            <w:vAlign w:val="bottom"/>
          </w:tcPr>
          <w:p w14:paraId="5E49645D" w14:textId="44FE6D23" w:rsidR="00847C5A" w:rsidRPr="004E1C2B" w:rsidRDefault="00DD00B0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1,881</w:t>
            </w:r>
          </w:p>
        </w:tc>
        <w:tc>
          <w:tcPr>
            <w:tcW w:w="1417" w:type="dxa"/>
            <w:vAlign w:val="bottom"/>
          </w:tcPr>
          <w:p w14:paraId="409C3F92" w14:textId="6354F3ED" w:rsidR="00847C5A" w:rsidRPr="004E1C2B" w:rsidRDefault="00DD00B0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10,128</w:t>
            </w:r>
          </w:p>
        </w:tc>
        <w:tc>
          <w:tcPr>
            <w:tcW w:w="1417" w:type="dxa"/>
            <w:vAlign w:val="bottom"/>
          </w:tcPr>
          <w:p w14:paraId="31683724" w14:textId="26AED899" w:rsidR="00847C5A" w:rsidRPr="004E1C2B" w:rsidRDefault="00DD00B0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(353)</w:t>
            </w:r>
          </w:p>
        </w:tc>
        <w:tc>
          <w:tcPr>
            <w:tcW w:w="1417" w:type="dxa"/>
            <w:vAlign w:val="bottom"/>
          </w:tcPr>
          <w:p w14:paraId="06182697" w14:textId="17010624" w:rsidR="00847C5A" w:rsidRPr="004E1C2B" w:rsidRDefault="00DD00B0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1419" w:type="dxa"/>
            <w:vAlign w:val="bottom"/>
          </w:tcPr>
          <w:p w14:paraId="678D1F68" w14:textId="530630DE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sz w:val="25"/>
                <w:szCs w:val="25"/>
              </w:rPr>
              <w:t>16,331</w:t>
            </w:r>
          </w:p>
        </w:tc>
      </w:tr>
      <w:tr w:rsidR="00847C5A" w:rsidRPr="004E1C2B" w14:paraId="35A0A543" w14:textId="77777777" w:rsidTr="00E4605E">
        <w:trPr>
          <w:trHeight w:val="374"/>
        </w:trPr>
        <w:tc>
          <w:tcPr>
            <w:tcW w:w="4110" w:type="dxa"/>
          </w:tcPr>
          <w:p w14:paraId="4FAE20E0" w14:textId="3F0D1C83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vAlign w:val="bottom"/>
          </w:tcPr>
          <w:p w14:paraId="6630175A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DFCB9B3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36CF858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6802C86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2B11C5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5569A4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79C27F75" w14:textId="673B0514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sz w:val="25"/>
                <w:szCs w:val="25"/>
              </w:rPr>
              <w:t>(9,099)</w:t>
            </w:r>
          </w:p>
        </w:tc>
      </w:tr>
      <w:tr w:rsidR="00847C5A" w:rsidRPr="004E1C2B" w14:paraId="2DA02CD7" w14:textId="77777777" w:rsidTr="00E4605E">
        <w:trPr>
          <w:trHeight w:val="374"/>
        </w:trPr>
        <w:tc>
          <w:tcPr>
            <w:tcW w:w="4110" w:type="dxa"/>
          </w:tcPr>
          <w:p w14:paraId="6EF0DB9F" w14:textId="12EB00E4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จากตราสารอนุพันธ์</w:t>
            </w:r>
          </w:p>
        </w:tc>
        <w:tc>
          <w:tcPr>
            <w:tcW w:w="1417" w:type="dxa"/>
            <w:vAlign w:val="bottom"/>
          </w:tcPr>
          <w:p w14:paraId="29264C43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D487697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FA46F0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F8034FC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06BC705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1BEF390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592D91E" w14:textId="25725B16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sz w:val="25"/>
                <w:szCs w:val="25"/>
              </w:rPr>
              <w:t>175</w:t>
            </w:r>
          </w:p>
        </w:tc>
      </w:tr>
      <w:tr w:rsidR="00847C5A" w:rsidRPr="004E1C2B" w14:paraId="569FF534" w14:textId="77777777" w:rsidTr="00E4605E">
        <w:trPr>
          <w:trHeight w:val="374"/>
        </w:trPr>
        <w:tc>
          <w:tcPr>
            <w:tcW w:w="4110" w:type="dxa"/>
          </w:tcPr>
          <w:p w14:paraId="74E4FEE2" w14:textId="5164BF9B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17" w:type="dxa"/>
            <w:vAlign w:val="bottom"/>
          </w:tcPr>
          <w:p w14:paraId="10130895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53D05EF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1197871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92E5FFD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B95FD34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41F7D9F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37230C69" w14:textId="0AAF4D06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sz w:val="25"/>
                <w:szCs w:val="25"/>
              </w:rPr>
              <w:t>496</w:t>
            </w:r>
          </w:p>
        </w:tc>
      </w:tr>
      <w:tr w:rsidR="00847C5A" w:rsidRPr="004E1C2B" w14:paraId="1944729E" w14:textId="77777777" w:rsidTr="00E4605E">
        <w:trPr>
          <w:trHeight w:val="374"/>
        </w:trPr>
        <w:tc>
          <w:tcPr>
            <w:tcW w:w="4110" w:type="dxa"/>
          </w:tcPr>
          <w:p w14:paraId="518EBCA8" w14:textId="1C2BBF83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417" w:type="dxa"/>
            <w:vAlign w:val="bottom"/>
          </w:tcPr>
          <w:p w14:paraId="6BE86108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CDF4E3E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DC96E60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39C2827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9AA26F9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FA60496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3F0AB812" w14:textId="393A26D2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sz w:val="25"/>
                <w:szCs w:val="25"/>
              </w:rPr>
              <w:t>(2,066)</w:t>
            </w:r>
          </w:p>
        </w:tc>
      </w:tr>
      <w:tr w:rsidR="00847C5A" w:rsidRPr="004E1C2B" w14:paraId="0999486E" w14:textId="77777777" w:rsidTr="00E4605E">
        <w:trPr>
          <w:trHeight w:val="374"/>
        </w:trPr>
        <w:tc>
          <w:tcPr>
            <w:tcW w:w="4110" w:type="dxa"/>
          </w:tcPr>
          <w:p w14:paraId="458F6004" w14:textId="28FA31BE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กำไรอื่น</w:t>
            </w:r>
          </w:p>
        </w:tc>
        <w:tc>
          <w:tcPr>
            <w:tcW w:w="1417" w:type="dxa"/>
            <w:vAlign w:val="bottom"/>
          </w:tcPr>
          <w:p w14:paraId="28635F35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748415C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A00165F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067444D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4B43FAC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1FB9382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3B56BCE4" w14:textId="44278502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sz w:val="25"/>
                <w:szCs w:val="25"/>
              </w:rPr>
              <w:t>1,258</w:t>
            </w:r>
          </w:p>
        </w:tc>
      </w:tr>
      <w:tr w:rsidR="00847C5A" w:rsidRPr="004E1C2B" w14:paraId="32D77F1E" w14:textId="77777777" w:rsidTr="00E4605E">
        <w:trPr>
          <w:trHeight w:val="374"/>
        </w:trPr>
        <w:tc>
          <w:tcPr>
            <w:tcW w:w="4110" w:type="dxa"/>
          </w:tcPr>
          <w:p w14:paraId="54780BF6" w14:textId="32A7BDB9" w:rsidR="00847C5A" w:rsidRPr="004E1C2B" w:rsidRDefault="00847C5A" w:rsidP="00847C5A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1C6FB456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466042A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BA6638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1F05D92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5A00769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7493691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6EBF100C" w14:textId="4FC29075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sz w:val="25"/>
                <w:szCs w:val="25"/>
              </w:rPr>
              <w:t>(3,436)</w:t>
            </w:r>
          </w:p>
        </w:tc>
      </w:tr>
      <w:tr w:rsidR="00847C5A" w:rsidRPr="004E1C2B" w14:paraId="6013276F" w14:textId="77777777" w:rsidTr="00E4605E">
        <w:trPr>
          <w:trHeight w:val="374"/>
        </w:trPr>
        <w:tc>
          <w:tcPr>
            <w:tcW w:w="4110" w:type="dxa"/>
          </w:tcPr>
          <w:p w14:paraId="103464F6" w14:textId="1A3713EF" w:rsidR="00847C5A" w:rsidRPr="004E1C2B" w:rsidRDefault="00847C5A" w:rsidP="00847C5A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4511FAA6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DC97E81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60710A7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8169ED3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2097EC0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1504E49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60D82BBF" w14:textId="2B9D4D53" w:rsidR="00847C5A" w:rsidRPr="004E1C2B" w:rsidRDefault="00847C5A" w:rsidP="00847C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E1C2B">
              <w:rPr>
                <w:sz w:val="25"/>
                <w:szCs w:val="25"/>
              </w:rPr>
              <w:t>(4,406)</w:t>
            </w:r>
          </w:p>
        </w:tc>
      </w:tr>
      <w:tr w:rsidR="00847C5A" w:rsidRPr="004E1C2B" w14:paraId="584A6CFB" w14:textId="77777777" w:rsidTr="00E4605E">
        <w:trPr>
          <w:trHeight w:val="374"/>
        </w:trPr>
        <w:tc>
          <w:tcPr>
            <w:tcW w:w="4110" w:type="dxa"/>
          </w:tcPr>
          <w:p w14:paraId="59DCC07D" w14:textId="61ADCC1D" w:rsidR="00847C5A" w:rsidRPr="004E1C2B" w:rsidRDefault="00847C5A" w:rsidP="00847C5A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E1C2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4E1C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17" w:type="dxa"/>
            <w:vAlign w:val="bottom"/>
          </w:tcPr>
          <w:p w14:paraId="04D15C39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ECB9DE4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47533F5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F5708DB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8F6037C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0F08A15" w14:textId="77777777" w:rsidR="00847C5A" w:rsidRPr="004E1C2B" w:rsidRDefault="00847C5A" w:rsidP="008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66EE1FE4" w14:textId="040C448F" w:rsidR="00847C5A" w:rsidRPr="004E1C2B" w:rsidRDefault="00847C5A" w:rsidP="00847C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E1C2B">
              <w:rPr>
                <w:b/>
                <w:bCs/>
                <w:sz w:val="25"/>
                <w:szCs w:val="25"/>
              </w:rPr>
              <w:t>(747)</w:t>
            </w:r>
          </w:p>
        </w:tc>
      </w:tr>
    </w:tbl>
    <w:p w14:paraId="5D9CEE62" w14:textId="77777777" w:rsidR="004734CC" w:rsidRPr="004E1C2B" w:rsidRDefault="004734CC" w:rsidP="0078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p w14:paraId="038B39C4" w14:textId="1ED3B83C" w:rsidR="00E47C20" w:rsidRPr="004E1C2B" w:rsidRDefault="00A141F0" w:rsidP="00E46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</w:rPr>
      </w:pPr>
      <w:r w:rsidRPr="004E1C2B">
        <w:rPr>
          <w:rFonts w:asciiTheme="majorBidi" w:hAnsiTheme="majorBidi" w:cstheme="majorBidi"/>
          <w:cs/>
        </w:rPr>
        <w:tab/>
        <w:t>รายได้ส่วนใหญ่ของกลุ่มบริษัทและบริษัท มีจังหวะเวลาในการรับรู้รายได้ ณ เวลาใดเวลาหนึ่ง ยกเว้นส่วนงาน</w:t>
      </w:r>
      <w:r w:rsidR="00E300F0" w:rsidRPr="004E1C2B">
        <w:rPr>
          <w:rFonts w:asciiTheme="majorBidi" w:hAnsiTheme="majorBidi"/>
          <w:cs/>
        </w:rPr>
        <w:t>ไฟฟ้าและโครงสร้างพื้นฐาน</w:t>
      </w:r>
      <w:r w:rsidR="00E300F0" w:rsidRPr="004E1C2B">
        <w:rPr>
          <w:rFonts w:asciiTheme="majorBidi" w:hAnsiTheme="majorBidi"/>
        </w:rPr>
        <w:t xml:space="preserve"> </w:t>
      </w:r>
      <w:r w:rsidRPr="004E1C2B">
        <w:rPr>
          <w:rFonts w:asciiTheme="majorBidi" w:hAnsiTheme="majorBidi" w:cstheme="majorBidi"/>
          <w:cs/>
        </w:rPr>
        <w:t>มีจังหวะเวลาในการรับรู้รายได้ตลอดช่วงเวลาหนึ่ง</w:t>
      </w:r>
    </w:p>
    <w:p w14:paraId="22C0CCC5" w14:textId="0211C662" w:rsidR="00A141F0" w:rsidRPr="004E1C2B" w:rsidRDefault="00A141F0" w:rsidP="00533528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141F0" w:rsidRPr="004E1C2B" w:rsidSect="00C21744">
          <w:head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22C423F9" w14:textId="566C4DBE" w:rsidR="00D01256" w:rsidRPr="004E1C2B" w:rsidRDefault="004762B0" w:rsidP="007E729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E1C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EE04924" w14:textId="77777777" w:rsidR="007E7299" w:rsidRPr="004E1C2B" w:rsidRDefault="007E729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0225B1FF" w14:textId="66AF63AE" w:rsidR="00FB75AD" w:rsidRPr="004E1C2B" w:rsidRDefault="00A102D5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4E1C2B">
        <w:rPr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F24A83" w:rsidRPr="004E1C2B">
        <w:rPr>
          <w:rFonts w:hint="cs"/>
          <w:cs/>
        </w:rPr>
        <w:t>หก</w:t>
      </w:r>
      <w:r w:rsidR="00B65D4F" w:rsidRPr="004E1C2B">
        <w:rPr>
          <w:cs/>
        </w:rPr>
        <w:t>เดือน</w:t>
      </w:r>
      <w:r w:rsidRPr="004E1C2B">
        <w:rPr>
          <w:cs/>
        </w:rPr>
        <w:t xml:space="preserve">สิ้นสุดวันที่ </w:t>
      </w:r>
      <w:r w:rsidR="009469A2" w:rsidRPr="004E1C2B">
        <w:t xml:space="preserve">                </w:t>
      </w:r>
      <w:r w:rsidR="00F24A83" w:rsidRPr="004E1C2B">
        <w:t>30</w:t>
      </w:r>
      <w:r w:rsidR="007A0D5B" w:rsidRPr="004E1C2B">
        <w:t xml:space="preserve"> </w:t>
      </w:r>
      <w:r w:rsidR="00F24A83" w:rsidRPr="004E1C2B">
        <w:rPr>
          <w:rFonts w:hint="cs"/>
          <w:cs/>
        </w:rPr>
        <w:t>มิถุนายน</w:t>
      </w:r>
      <w:r w:rsidR="00B52B93" w:rsidRPr="004E1C2B">
        <w:rPr>
          <w:cs/>
        </w:rPr>
        <w:t xml:space="preserve"> </w:t>
      </w:r>
      <w:r w:rsidR="00765373" w:rsidRPr="004E1C2B">
        <w:t>256</w:t>
      </w:r>
      <w:r w:rsidR="00E83402" w:rsidRPr="004E1C2B">
        <w:t>9</w:t>
      </w:r>
      <w:r w:rsidR="00765373" w:rsidRPr="004E1C2B">
        <w:t xml:space="preserve"> </w:t>
      </w:r>
      <w:r w:rsidR="00470928" w:rsidRPr="004E1C2B">
        <w:rPr>
          <w:cs/>
        </w:rPr>
        <w:t>คือร้อยละ</w:t>
      </w:r>
      <w:r w:rsidR="00E91E06" w:rsidRPr="004E1C2B">
        <w:t xml:space="preserve"> </w:t>
      </w:r>
      <w:r w:rsidR="005B7777" w:rsidRPr="004E1C2B">
        <w:t>3</w:t>
      </w:r>
      <w:r w:rsidR="004544CF" w:rsidRPr="004E1C2B">
        <w:t>9</w:t>
      </w:r>
      <w:r w:rsidR="00B36812" w:rsidRPr="004E1C2B">
        <w:t>.</w:t>
      </w:r>
      <w:r w:rsidR="004544CF" w:rsidRPr="004E1C2B">
        <w:t>27</w:t>
      </w:r>
      <w:r w:rsidR="00EA3866" w:rsidRPr="004E1C2B">
        <w:rPr>
          <w:rFonts w:hint="cs"/>
          <w:cs/>
        </w:rPr>
        <w:t xml:space="preserve"> </w:t>
      </w:r>
      <w:r w:rsidR="005030EF" w:rsidRPr="004E1C2B">
        <w:rPr>
          <w:i/>
          <w:iCs/>
        </w:rPr>
        <w:t>(256</w:t>
      </w:r>
      <w:r w:rsidR="00E83402" w:rsidRPr="004E1C2B">
        <w:rPr>
          <w:i/>
          <w:iCs/>
        </w:rPr>
        <w:t>8</w:t>
      </w:r>
      <w:r w:rsidRPr="004E1C2B">
        <w:rPr>
          <w:i/>
          <w:iCs/>
        </w:rPr>
        <w:t xml:space="preserve">: </w:t>
      </w:r>
      <w:r w:rsidRPr="004E1C2B">
        <w:rPr>
          <w:i/>
          <w:iCs/>
          <w:cs/>
        </w:rPr>
        <w:t>ร้อยละ</w:t>
      </w:r>
      <w:r w:rsidR="00621C97" w:rsidRPr="004E1C2B">
        <w:rPr>
          <w:i/>
          <w:iCs/>
        </w:rPr>
        <w:t xml:space="preserve"> </w:t>
      </w:r>
      <w:r w:rsidR="00F24A83" w:rsidRPr="004E1C2B">
        <w:rPr>
          <w:i/>
          <w:iCs/>
        </w:rPr>
        <w:t>120.42</w:t>
      </w:r>
      <w:r w:rsidR="005030EF" w:rsidRPr="004E1C2B">
        <w:rPr>
          <w:i/>
          <w:iCs/>
        </w:rPr>
        <w:t>)</w:t>
      </w:r>
      <w:r w:rsidRPr="004E1C2B">
        <w:t xml:space="preserve"> </w:t>
      </w:r>
      <w:r w:rsidRPr="004E1C2B">
        <w:rPr>
          <w:cs/>
        </w:rPr>
        <w:t>การเปลี่ยนแปลงในอัตราภาษีเงินได้ที่แท้จริงมีสาเหตุหลักมาจากอัตราภาษีเงินได้ของธุรกิจทรัพยากรธรรมชาติในต่างประเทศ</w:t>
      </w:r>
      <w:r w:rsidR="00F83ED1" w:rsidRPr="004E1C2B">
        <w:rPr>
          <w:rFonts w:hint="cs"/>
          <w:cs/>
        </w:rPr>
        <w:t xml:space="preserve"> </w:t>
      </w:r>
    </w:p>
    <w:p w14:paraId="17060339" w14:textId="77777777" w:rsidR="007E7299" w:rsidRPr="004E1C2B" w:rsidRDefault="007E7299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121E8BA8" w14:textId="708E2954" w:rsidR="0006794F" w:rsidRPr="004E1C2B" w:rsidRDefault="0006794F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E1C2B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กำไร</w:t>
      </w:r>
      <w:r w:rsidR="001003D9" w:rsidRPr="004E1C2B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 xml:space="preserve"> (</w:t>
      </w:r>
      <w:r w:rsidR="001003D9" w:rsidRPr="004E1C2B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ขาดทุน</w:t>
      </w:r>
      <w:r w:rsidR="001003D9" w:rsidRPr="004E1C2B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 xml:space="preserve">) </w:t>
      </w:r>
      <w:r w:rsidRPr="004E1C2B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ต่อหุ้น</w:t>
      </w:r>
    </w:p>
    <w:p w14:paraId="2503374B" w14:textId="77777777" w:rsidR="00CA7AA3" w:rsidRPr="004E1C2B" w:rsidRDefault="00CA7AA3" w:rsidP="00CA7AA3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DD00B0" w:rsidRPr="004E1C2B" w14:paraId="18774663" w14:textId="77777777" w:rsidTr="00763FD0">
        <w:tc>
          <w:tcPr>
            <w:tcW w:w="4050" w:type="dxa"/>
          </w:tcPr>
          <w:p w14:paraId="14DC0F7A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594A868C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B1890CA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D00B0" w:rsidRPr="004E1C2B" w14:paraId="4750E060" w14:textId="77777777" w:rsidTr="00763FD0">
        <w:tc>
          <w:tcPr>
            <w:tcW w:w="4050" w:type="dxa"/>
          </w:tcPr>
          <w:p w14:paraId="32D415DD" w14:textId="5F4FB88F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4E1C2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4E1C2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282" w:type="dxa"/>
          </w:tcPr>
          <w:p w14:paraId="0D578738" w14:textId="77777777" w:rsidR="00DD00B0" w:rsidRPr="004E1C2B" w:rsidRDefault="00DD00B0" w:rsidP="0076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3" w:type="dxa"/>
          </w:tcPr>
          <w:p w14:paraId="71EB3134" w14:textId="77777777" w:rsidR="00DD00B0" w:rsidRPr="004E1C2B" w:rsidRDefault="00DD00B0" w:rsidP="0076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2" w:type="dxa"/>
          </w:tcPr>
          <w:p w14:paraId="66CB8B21" w14:textId="77777777" w:rsidR="00DD00B0" w:rsidRPr="004E1C2B" w:rsidRDefault="00DD00B0" w:rsidP="0076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3" w:type="dxa"/>
          </w:tcPr>
          <w:p w14:paraId="29A558EA" w14:textId="77777777" w:rsidR="00DD00B0" w:rsidRPr="004E1C2B" w:rsidRDefault="00DD00B0" w:rsidP="0076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D00B0" w:rsidRPr="004E1C2B" w14:paraId="23FFDB26" w14:textId="77777777" w:rsidTr="00763FD0">
        <w:tc>
          <w:tcPr>
            <w:tcW w:w="4050" w:type="dxa"/>
          </w:tcPr>
          <w:p w14:paraId="04BC94C7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51A437DC" w14:textId="77777777" w:rsidR="00DD00B0" w:rsidRPr="004E1C2B" w:rsidRDefault="00DD00B0" w:rsidP="0076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4E1C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 / ล้านหุ้น</w:t>
            </w:r>
            <w:r w:rsidRPr="004E1C2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D00B0" w:rsidRPr="004E1C2B" w14:paraId="1B0B94F2" w14:textId="77777777" w:rsidTr="00763FD0">
        <w:tc>
          <w:tcPr>
            <w:tcW w:w="4050" w:type="dxa"/>
          </w:tcPr>
          <w:p w14:paraId="29870DAF" w14:textId="77777777" w:rsidR="00DD00B0" w:rsidRPr="004E1C2B" w:rsidRDefault="00DD00B0" w:rsidP="0076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</w:t>
            </w:r>
          </w:p>
        </w:tc>
        <w:tc>
          <w:tcPr>
            <w:tcW w:w="1282" w:type="dxa"/>
            <w:vAlign w:val="bottom"/>
          </w:tcPr>
          <w:p w14:paraId="3D24B3FD" w14:textId="0AFD3DB4" w:rsidR="00DD00B0" w:rsidRPr="004E1C2B" w:rsidRDefault="00DE3152" w:rsidP="00763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12,2</w:t>
            </w:r>
            <w:r w:rsidR="001E49A5" w:rsidRPr="004E1C2B">
              <w:rPr>
                <w:rFonts w:asciiTheme="majorBidi" w:hAnsiTheme="majorBidi" w:cstheme="majorBidi"/>
              </w:rPr>
              <w:t>3</w:t>
            </w:r>
            <w:r w:rsidR="005B7777" w:rsidRPr="004E1C2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83" w:type="dxa"/>
            <w:vAlign w:val="bottom"/>
          </w:tcPr>
          <w:p w14:paraId="4419BA57" w14:textId="77777777" w:rsidR="00DD00B0" w:rsidRPr="004E1C2B" w:rsidRDefault="00DD00B0" w:rsidP="00763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(2,560)</w:t>
            </w:r>
          </w:p>
        </w:tc>
        <w:tc>
          <w:tcPr>
            <w:tcW w:w="1282" w:type="dxa"/>
            <w:vAlign w:val="bottom"/>
          </w:tcPr>
          <w:p w14:paraId="2A0E75BF" w14:textId="73E9AF3E" w:rsidR="00DD00B0" w:rsidRPr="004E1C2B" w:rsidRDefault="00DE3152" w:rsidP="00763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>6,0</w:t>
            </w:r>
            <w:r w:rsidR="001E49A5" w:rsidRPr="004E1C2B">
              <w:rPr>
                <w:rFonts w:asciiTheme="majorBidi" w:hAnsiTheme="majorBidi" w:cstheme="majorBidi"/>
              </w:rPr>
              <w:t>6</w:t>
            </w:r>
            <w:r w:rsidRPr="004E1C2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83" w:type="dxa"/>
            <w:vAlign w:val="bottom"/>
          </w:tcPr>
          <w:p w14:paraId="07C7E793" w14:textId="77777777" w:rsidR="00DD00B0" w:rsidRPr="004E1C2B" w:rsidRDefault="00DD00B0" w:rsidP="00763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 xml:space="preserve"> (1,069)</w:t>
            </w:r>
          </w:p>
        </w:tc>
      </w:tr>
      <w:tr w:rsidR="00DD00B0" w:rsidRPr="004E1C2B" w14:paraId="74DD3C17" w14:textId="77777777" w:rsidTr="00763FD0">
        <w:tc>
          <w:tcPr>
            <w:tcW w:w="4050" w:type="dxa"/>
          </w:tcPr>
          <w:p w14:paraId="265DD7A4" w14:textId="5D1F0BC8" w:rsidR="00DD00B0" w:rsidRPr="004E1C2B" w:rsidRDefault="00DD00B0" w:rsidP="0076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79266C3E" w14:textId="17FD7833" w:rsidR="00DD00B0" w:rsidRPr="004E1C2B" w:rsidRDefault="00DE3152" w:rsidP="00763F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12,2</w:t>
            </w:r>
            <w:r w:rsidR="00CE21CC" w:rsidRPr="004E1C2B">
              <w:rPr>
                <w:rFonts w:asciiTheme="majorBidi" w:hAnsiTheme="majorBidi" w:cstheme="majorBidi"/>
                <w:b/>
                <w:bCs/>
              </w:rPr>
              <w:t>3</w:t>
            </w:r>
            <w:r w:rsidR="005B7777" w:rsidRPr="004E1C2B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283" w:type="dxa"/>
            <w:vAlign w:val="bottom"/>
          </w:tcPr>
          <w:p w14:paraId="5213732B" w14:textId="77777777" w:rsidR="00DD00B0" w:rsidRPr="004E1C2B" w:rsidRDefault="00DD00B0" w:rsidP="00763F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(2,560)</w:t>
            </w:r>
          </w:p>
        </w:tc>
        <w:tc>
          <w:tcPr>
            <w:tcW w:w="1282" w:type="dxa"/>
            <w:vAlign w:val="bottom"/>
          </w:tcPr>
          <w:p w14:paraId="4F362125" w14:textId="758C6E80" w:rsidR="00DD00B0" w:rsidRPr="004E1C2B" w:rsidRDefault="00DE3152" w:rsidP="00763F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6,0</w:t>
            </w:r>
            <w:r w:rsidR="00CE21CC" w:rsidRPr="004E1C2B">
              <w:rPr>
                <w:rFonts w:asciiTheme="majorBidi" w:hAnsiTheme="majorBidi" w:cstheme="majorBidi"/>
                <w:b/>
                <w:bCs/>
              </w:rPr>
              <w:t>6</w:t>
            </w:r>
            <w:r w:rsidRPr="004E1C2B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283" w:type="dxa"/>
            <w:vAlign w:val="bottom"/>
          </w:tcPr>
          <w:p w14:paraId="6AA27130" w14:textId="77777777" w:rsidR="00DD00B0" w:rsidRPr="004E1C2B" w:rsidRDefault="00DD00B0" w:rsidP="00763F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(1,069)</w:t>
            </w:r>
          </w:p>
        </w:tc>
      </w:tr>
      <w:tr w:rsidR="00DD00B0" w:rsidRPr="004E1C2B" w14:paraId="3AC5E103" w14:textId="77777777" w:rsidTr="00763FD0">
        <w:trPr>
          <w:trHeight w:val="340"/>
        </w:trPr>
        <w:tc>
          <w:tcPr>
            <w:tcW w:w="4050" w:type="dxa"/>
            <w:vAlign w:val="bottom"/>
          </w:tcPr>
          <w:p w14:paraId="66572FA5" w14:textId="77777777" w:rsidR="00DD00B0" w:rsidRPr="004E1C2B" w:rsidRDefault="00DD00B0" w:rsidP="0076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39CBBF5C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5878EDE8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324BD40B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22128004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D00B0" w:rsidRPr="004E1C2B" w14:paraId="1ABDD109" w14:textId="77777777" w:rsidTr="00763FD0">
        <w:trPr>
          <w:trHeight w:val="340"/>
        </w:trPr>
        <w:tc>
          <w:tcPr>
            <w:tcW w:w="4050" w:type="dxa"/>
            <w:vAlign w:val="bottom"/>
          </w:tcPr>
          <w:p w14:paraId="5455F579" w14:textId="77777777" w:rsidR="00DD00B0" w:rsidRPr="004E1C2B" w:rsidRDefault="00DD00B0" w:rsidP="0076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</w:t>
            </w:r>
            <w:r w:rsidRPr="004E1C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ี่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ออกจำหน่ายแล้ว</w:t>
            </w:r>
          </w:p>
        </w:tc>
        <w:tc>
          <w:tcPr>
            <w:tcW w:w="1282" w:type="dxa"/>
            <w:vAlign w:val="bottom"/>
          </w:tcPr>
          <w:p w14:paraId="00B70471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08322298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0665D5E6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0BCB8BC6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D00B0" w:rsidRPr="004E1C2B" w14:paraId="6C14BD35" w14:textId="77777777" w:rsidTr="00763FD0">
        <w:trPr>
          <w:trHeight w:val="340"/>
        </w:trPr>
        <w:tc>
          <w:tcPr>
            <w:tcW w:w="4050" w:type="dxa"/>
            <w:vAlign w:val="bottom"/>
          </w:tcPr>
          <w:p w14:paraId="7F08F489" w14:textId="4C828533" w:rsidR="00DD00B0" w:rsidRPr="004E1C2B" w:rsidRDefault="00DD00B0" w:rsidP="0076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</w:t>
            </w:r>
            <w:r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4E1C2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43164D"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282" w:type="dxa"/>
            <w:vAlign w:val="bottom"/>
          </w:tcPr>
          <w:p w14:paraId="159A1F0D" w14:textId="28139116" w:rsidR="00DD00B0" w:rsidRPr="004E1C2B" w:rsidRDefault="00357295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1,473</w:t>
            </w:r>
          </w:p>
        </w:tc>
        <w:tc>
          <w:tcPr>
            <w:tcW w:w="1283" w:type="dxa"/>
            <w:vAlign w:val="bottom"/>
          </w:tcPr>
          <w:p w14:paraId="54A5E78D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2" w:type="dxa"/>
            <w:vAlign w:val="bottom"/>
          </w:tcPr>
          <w:p w14:paraId="7BB0DE0B" w14:textId="6BD14C7C" w:rsidR="00DD00B0" w:rsidRPr="004E1C2B" w:rsidRDefault="00357295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1,473</w:t>
            </w:r>
          </w:p>
        </w:tc>
        <w:tc>
          <w:tcPr>
            <w:tcW w:w="1283" w:type="dxa"/>
            <w:vAlign w:val="bottom"/>
          </w:tcPr>
          <w:p w14:paraId="4B433352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</w:rPr>
              <w:t>1,377</w:t>
            </w:r>
          </w:p>
        </w:tc>
      </w:tr>
      <w:tr w:rsidR="00DD00B0" w:rsidRPr="004E1C2B" w14:paraId="42CD66F5" w14:textId="77777777" w:rsidTr="00763FD0">
        <w:trPr>
          <w:trHeight w:val="340"/>
        </w:trPr>
        <w:tc>
          <w:tcPr>
            <w:tcW w:w="4050" w:type="dxa"/>
            <w:vAlign w:val="bottom"/>
          </w:tcPr>
          <w:p w14:paraId="72AB9416" w14:textId="77777777" w:rsidR="00DD00B0" w:rsidRPr="004E1C2B" w:rsidRDefault="00DD00B0" w:rsidP="0076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/>
                <w:sz w:val="30"/>
                <w:szCs w:val="30"/>
                <w:cs/>
              </w:rPr>
              <w:t>ผลกระทบจาก</w:t>
            </w:r>
            <w:r w:rsidRPr="004E1C2B">
              <w:rPr>
                <w:rFonts w:asciiTheme="majorBidi" w:hAnsiTheme="majorBidi" w:hint="cs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82" w:type="dxa"/>
            <w:vAlign w:val="bottom"/>
          </w:tcPr>
          <w:p w14:paraId="3B5CF752" w14:textId="29D85DA5" w:rsidR="00DD00B0" w:rsidRPr="004E1C2B" w:rsidRDefault="00357295" w:rsidP="00763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(</w:t>
            </w:r>
            <w:r w:rsidR="007F3D34" w:rsidRPr="004E1C2B">
              <w:rPr>
                <w:rFonts w:asciiTheme="majorBidi" w:hAnsiTheme="majorBidi" w:cstheme="majorBidi"/>
              </w:rPr>
              <w:t>5</w:t>
            </w:r>
            <w:r w:rsidRPr="004E1C2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vAlign w:val="bottom"/>
          </w:tcPr>
          <w:p w14:paraId="7888CAD8" w14:textId="77777777" w:rsidR="00DD00B0" w:rsidRPr="004E1C2B" w:rsidRDefault="00DD00B0" w:rsidP="00763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2" w:type="dxa"/>
            <w:vAlign w:val="bottom"/>
          </w:tcPr>
          <w:p w14:paraId="32DABA4E" w14:textId="72AA2493" w:rsidR="00DD00B0" w:rsidRPr="004E1C2B" w:rsidRDefault="00357295" w:rsidP="00763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(</w:t>
            </w:r>
            <w:r w:rsidR="007F3D34" w:rsidRPr="004E1C2B">
              <w:rPr>
                <w:rFonts w:asciiTheme="majorBidi" w:hAnsiTheme="majorBidi" w:cstheme="majorBidi"/>
              </w:rPr>
              <w:t>5</w:t>
            </w:r>
            <w:r w:rsidRPr="004E1C2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  <w:vAlign w:val="bottom"/>
          </w:tcPr>
          <w:p w14:paraId="0C2A034D" w14:textId="77777777" w:rsidR="00DD00B0" w:rsidRPr="004E1C2B" w:rsidRDefault="00DD00B0" w:rsidP="00763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</w:tr>
      <w:tr w:rsidR="00DD00B0" w:rsidRPr="004E1C2B" w14:paraId="42776FD9" w14:textId="77777777" w:rsidTr="002F67FE">
        <w:trPr>
          <w:trHeight w:val="375"/>
        </w:trPr>
        <w:tc>
          <w:tcPr>
            <w:tcW w:w="4050" w:type="dxa"/>
            <w:vAlign w:val="bottom"/>
          </w:tcPr>
          <w:p w14:paraId="0721ED2A" w14:textId="56A849B2" w:rsidR="00DD00B0" w:rsidRPr="004E1C2B" w:rsidRDefault="00DD00B0" w:rsidP="002F6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="0043164D"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43164D"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E1C2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2" w:type="dxa"/>
            <w:vAlign w:val="bottom"/>
          </w:tcPr>
          <w:p w14:paraId="3B941BEE" w14:textId="3F3DD49D" w:rsidR="00DD00B0" w:rsidRPr="004E1C2B" w:rsidRDefault="00357295" w:rsidP="00EC67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0" w:lineRule="atLeas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1,4</w:t>
            </w:r>
            <w:r w:rsidR="007F3D34" w:rsidRPr="004E1C2B">
              <w:rPr>
                <w:rFonts w:asciiTheme="majorBidi" w:hAnsiTheme="majorBidi" w:cstheme="majorBidi"/>
                <w:b/>
                <w:bCs/>
              </w:rPr>
              <w:t>68</w:t>
            </w:r>
          </w:p>
        </w:tc>
        <w:tc>
          <w:tcPr>
            <w:tcW w:w="1283" w:type="dxa"/>
            <w:vAlign w:val="bottom"/>
          </w:tcPr>
          <w:p w14:paraId="3C0051BA" w14:textId="77777777" w:rsidR="00DD00B0" w:rsidRPr="004E1C2B" w:rsidRDefault="00DD00B0" w:rsidP="00EC67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0" w:lineRule="atLeas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82" w:type="dxa"/>
            <w:vAlign w:val="bottom"/>
          </w:tcPr>
          <w:p w14:paraId="734C255C" w14:textId="35B634CE" w:rsidR="00DD00B0" w:rsidRPr="004E1C2B" w:rsidRDefault="00357295" w:rsidP="00EC67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0" w:lineRule="atLeas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1,4</w:t>
            </w:r>
            <w:r w:rsidR="007F3D34" w:rsidRPr="004E1C2B">
              <w:rPr>
                <w:rFonts w:asciiTheme="majorBidi" w:hAnsiTheme="majorBidi" w:cstheme="majorBidi"/>
                <w:b/>
                <w:bCs/>
              </w:rPr>
              <w:t>68</w:t>
            </w:r>
          </w:p>
        </w:tc>
        <w:tc>
          <w:tcPr>
            <w:tcW w:w="1283" w:type="dxa"/>
            <w:vAlign w:val="bottom"/>
          </w:tcPr>
          <w:p w14:paraId="4B421DA0" w14:textId="77777777" w:rsidR="00DD00B0" w:rsidRPr="004E1C2B" w:rsidRDefault="00DD00B0" w:rsidP="00EC67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0" w:lineRule="atLeas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</w:tr>
      <w:tr w:rsidR="00DD00B0" w:rsidRPr="004E1C2B" w14:paraId="7110437D" w14:textId="77777777" w:rsidTr="00763FD0">
        <w:trPr>
          <w:trHeight w:val="340"/>
        </w:trPr>
        <w:tc>
          <w:tcPr>
            <w:tcW w:w="4050" w:type="dxa"/>
            <w:vAlign w:val="bottom"/>
          </w:tcPr>
          <w:p w14:paraId="7B0AA0CF" w14:textId="77777777" w:rsidR="00DD00B0" w:rsidRPr="004E1C2B" w:rsidRDefault="00DD00B0" w:rsidP="0076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1C82241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55D6F798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32E57635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27F4AFFD" w14:textId="77777777" w:rsidR="00DD00B0" w:rsidRPr="004E1C2B" w:rsidRDefault="00DD00B0" w:rsidP="007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D00B0" w:rsidRPr="004E1C2B" w14:paraId="0576508C" w14:textId="77777777" w:rsidTr="00763FD0">
        <w:tc>
          <w:tcPr>
            <w:tcW w:w="4050" w:type="dxa"/>
            <w:vAlign w:val="bottom"/>
          </w:tcPr>
          <w:p w14:paraId="17FA16A9" w14:textId="77777777" w:rsidR="00DD00B0" w:rsidRPr="004E1C2B" w:rsidRDefault="00DD00B0" w:rsidP="0076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center"/>
          </w:tcPr>
          <w:p w14:paraId="70441BCC" w14:textId="5A1EE36C" w:rsidR="00DD00B0" w:rsidRPr="004E1C2B" w:rsidRDefault="00DE3152" w:rsidP="00763F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8.3</w:t>
            </w:r>
            <w:r w:rsidR="001E49A5" w:rsidRPr="004E1C2B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283" w:type="dxa"/>
            <w:vAlign w:val="center"/>
          </w:tcPr>
          <w:p w14:paraId="7FEB491B" w14:textId="77777777" w:rsidR="00DD00B0" w:rsidRPr="004E1C2B" w:rsidRDefault="00DD00B0" w:rsidP="00763F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(1.86)</w:t>
            </w:r>
          </w:p>
        </w:tc>
        <w:tc>
          <w:tcPr>
            <w:tcW w:w="1282" w:type="dxa"/>
            <w:vAlign w:val="bottom"/>
          </w:tcPr>
          <w:p w14:paraId="00609583" w14:textId="3452A1D6" w:rsidR="00DD00B0" w:rsidRPr="004E1C2B" w:rsidRDefault="00DE3152" w:rsidP="00763F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4.1</w:t>
            </w:r>
            <w:r w:rsidR="001E49A5" w:rsidRPr="004E1C2B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283" w:type="dxa"/>
            <w:vAlign w:val="bottom"/>
          </w:tcPr>
          <w:p w14:paraId="14546A14" w14:textId="77777777" w:rsidR="00DD00B0" w:rsidRPr="004E1C2B" w:rsidRDefault="00DD00B0" w:rsidP="00763F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(0.78)</w:t>
            </w:r>
          </w:p>
        </w:tc>
      </w:tr>
    </w:tbl>
    <w:p w14:paraId="21C81BB7" w14:textId="77777777" w:rsidR="00DD00B0" w:rsidRPr="004E1C2B" w:rsidRDefault="00DD00B0" w:rsidP="002C30B3">
      <w:pPr>
        <w:ind w:right="-45"/>
        <w:jc w:val="thaiDistribute"/>
        <w:rPr>
          <w:sz w:val="28"/>
          <w:szCs w:val="28"/>
        </w:rPr>
      </w:pPr>
    </w:p>
    <w:p w14:paraId="6B2C6B04" w14:textId="22127B5B" w:rsidR="002D1C5A" w:rsidRPr="004E1C2B" w:rsidRDefault="002D1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4E1C2B">
        <w:rPr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D54B8C" w:rsidRPr="004E1C2B" w14:paraId="327362EE" w14:textId="77777777" w:rsidTr="00BB2C7D">
        <w:trPr>
          <w:tblHeader/>
        </w:trPr>
        <w:tc>
          <w:tcPr>
            <w:tcW w:w="4050" w:type="dxa"/>
          </w:tcPr>
          <w:p w14:paraId="04B5F3BD" w14:textId="77777777" w:rsidR="00D54B8C" w:rsidRPr="004E1C2B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  <w:cs/>
              </w:rPr>
              <w:lastRenderedPageBreak/>
              <w:tab/>
            </w:r>
          </w:p>
        </w:tc>
        <w:tc>
          <w:tcPr>
            <w:tcW w:w="2565" w:type="dxa"/>
            <w:gridSpan w:val="2"/>
          </w:tcPr>
          <w:p w14:paraId="53544485" w14:textId="77777777" w:rsidR="00D54B8C" w:rsidRPr="004E1C2B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2D57842" w14:textId="77777777" w:rsidR="00D54B8C" w:rsidRPr="004E1C2B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83402" w:rsidRPr="004E1C2B" w14:paraId="139494C4" w14:textId="77777777" w:rsidTr="00BB2C7D">
        <w:trPr>
          <w:tblHeader/>
        </w:trPr>
        <w:tc>
          <w:tcPr>
            <w:tcW w:w="4050" w:type="dxa"/>
          </w:tcPr>
          <w:p w14:paraId="0FA70DF8" w14:textId="13DF30E8" w:rsidR="00E83402" w:rsidRPr="004E1C2B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C3678F" w:rsidRPr="004E1C2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="00F24A83" w:rsidRPr="004E1C2B">
              <w:rPr>
                <w:rFonts w:asciiTheme="majorBidi" w:hAnsiTheme="majorBidi" w:cstheme="majorBidi"/>
                <w:b/>
                <w:bCs/>
                <w:i/>
                <w:iCs/>
              </w:rPr>
              <w:t>0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F24A83" w:rsidRPr="004E1C2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282" w:type="dxa"/>
          </w:tcPr>
          <w:p w14:paraId="16CF9DD7" w14:textId="0E7F61DD" w:rsidR="00E83402" w:rsidRPr="004E1C2B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3" w:type="dxa"/>
          </w:tcPr>
          <w:p w14:paraId="35E7042B" w14:textId="167D3D99" w:rsidR="00E83402" w:rsidRPr="004E1C2B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2" w:type="dxa"/>
          </w:tcPr>
          <w:p w14:paraId="7A97AEE6" w14:textId="3C1E0922" w:rsidR="00E83402" w:rsidRPr="004E1C2B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3" w:type="dxa"/>
          </w:tcPr>
          <w:p w14:paraId="281DA01F" w14:textId="309FB168" w:rsidR="00E83402" w:rsidRPr="004E1C2B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54B8C" w:rsidRPr="004E1C2B" w14:paraId="67AB6B20" w14:textId="77777777" w:rsidTr="00BB2C7D">
        <w:trPr>
          <w:tblHeader/>
        </w:trPr>
        <w:tc>
          <w:tcPr>
            <w:tcW w:w="4050" w:type="dxa"/>
          </w:tcPr>
          <w:p w14:paraId="461BCBF7" w14:textId="77777777" w:rsidR="00D54B8C" w:rsidRPr="004E1C2B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336C9561" w14:textId="1B06C590" w:rsidR="00D54B8C" w:rsidRPr="004E1C2B" w:rsidRDefault="004C22B9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D54B8C" w:rsidRPr="004E1C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 / ล้านหุ้น</w:t>
            </w:r>
            <w:r w:rsidRPr="004E1C2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13490C" w:rsidRPr="004E1C2B" w14:paraId="1B493AC4" w14:textId="77777777" w:rsidTr="002D69F4">
        <w:tc>
          <w:tcPr>
            <w:tcW w:w="4050" w:type="dxa"/>
          </w:tcPr>
          <w:p w14:paraId="36399001" w14:textId="05EC582A" w:rsidR="0013490C" w:rsidRPr="004E1C2B" w:rsidRDefault="0007071F" w:rsidP="002F6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49" w:right="-45" w:hanging="2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</w:t>
            </w:r>
          </w:p>
        </w:tc>
        <w:tc>
          <w:tcPr>
            <w:tcW w:w="1282" w:type="dxa"/>
            <w:vAlign w:val="bottom"/>
          </w:tcPr>
          <w:p w14:paraId="595646FC" w14:textId="3EB62D28" w:rsidR="0013490C" w:rsidRPr="004E1C2B" w:rsidRDefault="00DE3152" w:rsidP="00111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18,</w:t>
            </w:r>
            <w:r w:rsidR="00CE21CC" w:rsidRPr="004E1C2B">
              <w:rPr>
                <w:rFonts w:asciiTheme="majorBidi" w:hAnsiTheme="majorBidi" w:cstheme="majorBidi"/>
              </w:rPr>
              <w:t>38</w:t>
            </w:r>
            <w:r w:rsidR="005B7777" w:rsidRPr="004E1C2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83" w:type="dxa"/>
            <w:vAlign w:val="bottom"/>
          </w:tcPr>
          <w:p w14:paraId="5DEE1C78" w14:textId="6BA89DA4" w:rsidR="0013490C" w:rsidRPr="004E1C2B" w:rsidRDefault="0007071F" w:rsidP="00111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(</w:t>
            </w:r>
            <w:r w:rsidR="00DD00B0" w:rsidRPr="004E1C2B">
              <w:rPr>
                <w:rFonts w:asciiTheme="majorBidi" w:hAnsiTheme="majorBidi" w:cstheme="majorBidi" w:hint="cs"/>
                <w:cs/>
              </w:rPr>
              <w:t>445</w:t>
            </w:r>
            <w:r w:rsidRPr="004E1C2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2" w:type="dxa"/>
            <w:vAlign w:val="bottom"/>
          </w:tcPr>
          <w:p w14:paraId="12C70927" w14:textId="5D0E3A7F" w:rsidR="0013490C" w:rsidRPr="004E1C2B" w:rsidRDefault="00DE3152" w:rsidP="00111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>8,2</w:t>
            </w:r>
            <w:r w:rsidR="00CE21CC" w:rsidRPr="004E1C2B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283" w:type="dxa"/>
            <w:vAlign w:val="bottom"/>
          </w:tcPr>
          <w:p w14:paraId="78B6E3AC" w14:textId="1D394C84" w:rsidR="0013490C" w:rsidRPr="004E1C2B" w:rsidRDefault="0007071F" w:rsidP="00111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 xml:space="preserve"> </w:t>
            </w:r>
            <w:r w:rsidR="00DD00B0" w:rsidRPr="004E1C2B">
              <w:rPr>
                <w:rFonts w:asciiTheme="majorBidi" w:hAnsiTheme="majorBidi" w:cstheme="majorBidi" w:hint="cs"/>
                <w:cs/>
              </w:rPr>
              <w:t>170</w:t>
            </w:r>
          </w:p>
        </w:tc>
      </w:tr>
      <w:tr w:rsidR="0013490C" w:rsidRPr="004E1C2B" w14:paraId="38681750" w14:textId="77777777" w:rsidTr="002D69F4">
        <w:tc>
          <w:tcPr>
            <w:tcW w:w="4050" w:type="dxa"/>
          </w:tcPr>
          <w:p w14:paraId="4CE4851F" w14:textId="46E51337" w:rsidR="0013490C" w:rsidRPr="004E1C2B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DD00B0" w:rsidRPr="004E1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75D3C53C" w14:textId="0B0C49CB" w:rsidR="0013490C" w:rsidRPr="004E1C2B" w:rsidRDefault="00DE3152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18,</w:t>
            </w:r>
            <w:r w:rsidR="00CE21CC" w:rsidRPr="004E1C2B">
              <w:rPr>
                <w:rFonts w:asciiTheme="majorBidi" w:hAnsiTheme="majorBidi" w:cstheme="majorBidi"/>
                <w:b/>
                <w:bCs/>
              </w:rPr>
              <w:t>38</w:t>
            </w:r>
            <w:r w:rsidR="005B7777" w:rsidRPr="004E1C2B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283" w:type="dxa"/>
            <w:vAlign w:val="bottom"/>
          </w:tcPr>
          <w:p w14:paraId="584279DE" w14:textId="64FEC17D" w:rsidR="0013490C" w:rsidRPr="004E1C2B" w:rsidRDefault="0007071F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(</w:t>
            </w:r>
            <w:r w:rsidR="00DD00B0" w:rsidRPr="004E1C2B">
              <w:rPr>
                <w:rFonts w:asciiTheme="majorBidi" w:hAnsiTheme="majorBidi" w:cstheme="majorBidi" w:hint="cs"/>
                <w:b/>
                <w:bCs/>
                <w:cs/>
              </w:rPr>
              <w:t>445</w:t>
            </w:r>
            <w:r w:rsidRPr="004E1C2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2" w:type="dxa"/>
            <w:vAlign w:val="bottom"/>
          </w:tcPr>
          <w:p w14:paraId="094A2938" w14:textId="271DED8D" w:rsidR="0013490C" w:rsidRPr="004E1C2B" w:rsidRDefault="00DE3152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8,2</w:t>
            </w:r>
            <w:r w:rsidR="00CE21CC" w:rsidRPr="004E1C2B">
              <w:rPr>
                <w:rFonts w:asciiTheme="majorBidi" w:hAnsiTheme="majorBidi" w:cstheme="majorBidi"/>
                <w:b/>
                <w:bCs/>
              </w:rPr>
              <w:t>49</w:t>
            </w:r>
          </w:p>
        </w:tc>
        <w:tc>
          <w:tcPr>
            <w:tcW w:w="1283" w:type="dxa"/>
            <w:vAlign w:val="bottom"/>
          </w:tcPr>
          <w:p w14:paraId="7D1C0E93" w14:textId="320AF29D" w:rsidR="0013490C" w:rsidRPr="004E1C2B" w:rsidRDefault="00DD00B0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>170</w:t>
            </w:r>
          </w:p>
        </w:tc>
      </w:tr>
      <w:tr w:rsidR="0013490C" w:rsidRPr="004E1C2B" w14:paraId="3F0AFB6C" w14:textId="77777777" w:rsidTr="0031696F">
        <w:trPr>
          <w:trHeight w:val="340"/>
        </w:trPr>
        <w:tc>
          <w:tcPr>
            <w:tcW w:w="4050" w:type="dxa"/>
            <w:vAlign w:val="bottom"/>
          </w:tcPr>
          <w:p w14:paraId="5CD46301" w14:textId="77777777" w:rsidR="0013490C" w:rsidRPr="004E1C2B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5AE6FBEC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A5B7AE0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5285E407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7589B5A9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E4B9D" w:rsidRPr="004E1C2B" w14:paraId="7DA30E79" w14:textId="77777777" w:rsidTr="0031696F">
        <w:trPr>
          <w:trHeight w:val="340"/>
        </w:trPr>
        <w:tc>
          <w:tcPr>
            <w:tcW w:w="4050" w:type="dxa"/>
            <w:vAlign w:val="bottom"/>
          </w:tcPr>
          <w:p w14:paraId="0CEE126B" w14:textId="4880FFB3" w:rsidR="00BE4B9D" w:rsidRPr="004E1C2B" w:rsidRDefault="00BE4B9D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</w:t>
            </w:r>
            <w:r w:rsidR="00E80CC8" w:rsidRPr="004E1C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ี่</w:t>
            </w: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ออกจำหน่ายแล้ว</w:t>
            </w:r>
          </w:p>
        </w:tc>
        <w:tc>
          <w:tcPr>
            <w:tcW w:w="1282" w:type="dxa"/>
            <w:vAlign w:val="bottom"/>
          </w:tcPr>
          <w:p w14:paraId="244547FF" w14:textId="77777777" w:rsidR="00BE4B9D" w:rsidRPr="004E1C2B" w:rsidRDefault="00BE4B9D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10E7D329" w14:textId="77777777" w:rsidR="00BE4B9D" w:rsidRPr="004E1C2B" w:rsidRDefault="00BE4B9D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289C9759" w14:textId="77777777" w:rsidR="00BE4B9D" w:rsidRPr="004E1C2B" w:rsidRDefault="00BE4B9D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1A6707CD" w14:textId="77777777" w:rsidR="00BE4B9D" w:rsidRPr="004E1C2B" w:rsidRDefault="00BE4B9D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E4B9D" w:rsidRPr="004E1C2B" w14:paraId="48C3E858" w14:textId="77777777" w:rsidTr="0031696F">
        <w:trPr>
          <w:trHeight w:val="340"/>
        </w:trPr>
        <w:tc>
          <w:tcPr>
            <w:tcW w:w="4050" w:type="dxa"/>
            <w:vAlign w:val="bottom"/>
          </w:tcPr>
          <w:p w14:paraId="611D81A2" w14:textId="11E26FD0" w:rsidR="00BE4B9D" w:rsidRPr="004E1C2B" w:rsidRDefault="00BE4B9D" w:rsidP="00BE4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</w:t>
            </w:r>
            <w:r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4E1C2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2" w:type="dxa"/>
            <w:vAlign w:val="bottom"/>
          </w:tcPr>
          <w:p w14:paraId="44031772" w14:textId="01CE67A9" w:rsidR="00BE4B9D" w:rsidRPr="004E1C2B" w:rsidRDefault="00357295" w:rsidP="00BE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1,473</w:t>
            </w:r>
          </w:p>
        </w:tc>
        <w:tc>
          <w:tcPr>
            <w:tcW w:w="1283" w:type="dxa"/>
            <w:vAlign w:val="bottom"/>
          </w:tcPr>
          <w:p w14:paraId="45A75C89" w14:textId="44F686ED" w:rsidR="00BE4B9D" w:rsidRPr="004E1C2B" w:rsidRDefault="00BE4B9D" w:rsidP="00BE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2" w:type="dxa"/>
            <w:vAlign w:val="bottom"/>
          </w:tcPr>
          <w:p w14:paraId="4095D1BB" w14:textId="666B81FA" w:rsidR="00BE4B9D" w:rsidRPr="004E1C2B" w:rsidRDefault="00357295" w:rsidP="00BE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</w:rPr>
              <w:t>1,473</w:t>
            </w:r>
          </w:p>
        </w:tc>
        <w:tc>
          <w:tcPr>
            <w:tcW w:w="1283" w:type="dxa"/>
            <w:vAlign w:val="bottom"/>
          </w:tcPr>
          <w:p w14:paraId="4E9BC43B" w14:textId="14A3BD6D" w:rsidR="00BE4B9D" w:rsidRPr="004E1C2B" w:rsidRDefault="00BE4B9D" w:rsidP="00BE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</w:rPr>
              <w:t>1,377</w:t>
            </w:r>
          </w:p>
        </w:tc>
      </w:tr>
      <w:tr w:rsidR="00BE4B9D" w:rsidRPr="004E1C2B" w14:paraId="74F8E398" w14:textId="77777777" w:rsidTr="0031696F">
        <w:trPr>
          <w:trHeight w:val="340"/>
        </w:trPr>
        <w:tc>
          <w:tcPr>
            <w:tcW w:w="4050" w:type="dxa"/>
            <w:vAlign w:val="bottom"/>
          </w:tcPr>
          <w:p w14:paraId="07E3F901" w14:textId="04720A11" w:rsidR="00BE4B9D" w:rsidRPr="004E1C2B" w:rsidRDefault="00BE4B9D" w:rsidP="00BE4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/>
                <w:sz w:val="30"/>
                <w:szCs w:val="30"/>
                <w:cs/>
              </w:rPr>
              <w:t>ผลกระทบจาก</w:t>
            </w:r>
            <w:r w:rsidRPr="004E1C2B">
              <w:rPr>
                <w:rFonts w:asciiTheme="majorBidi" w:hAnsiTheme="majorBidi" w:hint="cs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82" w:type="dxa"/>
            <w:vAlign w:val="bottom"/>
          </w:tcPr>
          <w:p w14:paraId="4FD442B3" w14:textId="28E24502" w:rsidR="00BE4B9D" w:rsidRPr="004E1C2B" w:rsidRDefault="00357295" w:rsidP="00BE4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283" w:type="dxa"/>
            <w:vAlign w:val="bottom"/>
          </w:tcPr>
          <w:p w14:paraId="1D0FB4BB" w14:textId="659ACEDB" w:rsidR="00BE4B9D" w:rsidRPr="004E1C2B" w:rsidRDefault="00BE4B9D" w:rsidP="00BE4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2" w:type="dxa"/>
            <w:vAlign w:val="bottom"/>
          </w:tcPr>
          <w:p w14:paraId="7E952C64" w14:textId="182F60D4" w:rsidR="00BE4B9D" w:rsidRPr="004E1C2B" w:rsidRDefault="00357295" w:rsidP="00BE4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283" w:type="dxa"/>
            <w:vAlign w:val="bottom"/>
          </w:tcPr>
          <w:p w14:paraId="3BD4FCF4" w14:textId="0AA7C87E" w:rsidR="00BE4B9D" w:rsidRPr="004E1C2B" w:rsidRDefault="00BE4B9D" w:rsidP="00BE4B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</w:tr>
      <w:tr w:rsidR="00BE4B9D" w:rsidRPr="004E1C2B" w14:paraId="241BA1DF" w14:textId="77777777" w:rsidTr="002F67FE">
        <w:tc>
          <w:tcPr>
            <w:tcW w:w="4050" w:type="dxa"/>
            <w:vAlign w:val="bottom"/>
          </w:tcPr>
          <w:p w14:paraId="66BD9008" w14:textId="77777777" w:rsidR="00BE4B9D" w:rsidRPr="004E1C2B" w:rsidRDefault="00BE4B9D" w:rsidP="002F6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70A37C85" w14:textId="34BB6FF6" w:rsidR="00BE4B9D" w:rsidRPr="004E1C2B" w:rsidRDefault="00BE4B9D" w:rsidP="002F6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96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E1C2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24A83" w:rsidRPr="004E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24A83"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2" w:type="dxa"/>
            <w:vAlign w:val="bottom"/>
          </w:tcPr>
          <w:p w14:paraId="4AECF499" w14:textId="2CF997A7" w:rsidR="00BE4B9D" w:rsidRPr="004E1C2B" w:rsidRDefault="00357295" w:rsidP="00BE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1,470</w:t>
            </w:r>
          </w:p>
        </w:tc>
        <w:tc>
          <w:tcPr>
            <w:tcW w:w="1283" w:type="dxa"/>
            <w:vAlign w:val="bottom"/>
          </w:tcPr>
          <w:p w14:paraId="7F707C34" w14:textId="160E0658" w:rsidR="00BE4B9D" w:rsidRPr="004E1C2B" w:rsidRDefault="00BE4B9D" w:rsidP="00BE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82" w:type="dxa"/>
            <w:vAlign w:val="bottom"/>
          </w:tcPr>
          <w:p w14:paraId="1959C2F1" w14:textId="7CF9BDE4" w:rsidR="00BE4B9D" w:rsidRPr="004E1C2B" w:rsidRDefault="00357295" w:rsidP="00BE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1,470</w:t>
            </w:r>
          </w:p>
        </w:tc>
        <w:tc>
          <w:tcPr>
            <w:tcW w:w="1283" w:type="dxa"/>
            <w:vAlign w:val="bottom"/>
          </w:tcPr>
          <w:p w14:paraId="23984855" w14:textId="11C173B1" w:rsidR="00BE4B9D" w:rsidRPr="004E1C2B" w:rsidRDefault="00BE4B9D" w:rsidP="00BE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</w:tr>
      <w:tr w:rsidR="00BE4B9D" w:rsidRPr="004E1C2B" w14:paraId="658C192C" w14:textId="77777777" w:rsidTr="0031696F">
        <w:trPr>
          <w:trHeight w:val="340"/>
        </w:trPr>
        <w:tc>
          <w:tcPr>
            <w:tcW w:w="4050" w:type="dxa"/>
            <w:vAlign w:val="bottom"/>
          </w:tcPr>
          <w:p w14:paraId="66851836" w14:textId="77777777" w:rsidR="00BE4B9D" w:rsidRPr="004E1C2B" w:rsidRDefault="00BE4B9D" w:rsidP="00BE4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134627652"/>
          </w:p>
        </w:tc>
        <w:tc>
          <w:tcPr>
            <w:tcW w:w="1282" w:type="dxa"/>
            <w:vAlign w:val="bottom"/>
          </w:tcPr>
          <w:p w14:paraId="1AFEC615" w14:textId="77777777" w:rsidR="00BE4B9D" w:rsidRPr="004E1C2B" w:rsidRDefault="00BE4B9D" w:rsidP="00BE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3B01CDC6" w14:textId="77777777" w:rsidR="00BE4B9D" w:rsidRPr="004E1C2B" w:rsidRDefault="00BE4B9D" w:rsidP="00BE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4F3FFCF8" w14:textId="465B659B" w:rsidR="00BE4B9D" w:rsidRPr="004E1C2B" w:rsidRDefault="00BE4B9D" w:rsidP="00BE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4D8A057" w14:textId="77777777" w:rsidR="00BE4B9D" w:rsidRPr="004E1C2B" w:rsidRDefault="00BE4B9D" w:rsidP="00BE4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E4B9D" w:rsidRPr="004E1C2B" w14:paraId="6907AB2B" w14:textId="77777777" w:rsidTr="002D69F4">
        <w:tc>
          <w:tcPr>
            <w:tcW w:w="4050" w:type="dxa"/>
            <w:vAlign w:val="bottom"/>
          </w:tcPr>
          <w:p w14:paraId="4AAE9895" w14:textId="07F001FF" w:rsidR="00BE4B9D" w:rsidRPr="004E1C2B" w:rsidRDefault="00736FA7" w:rsidP="00BE4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</w:t>
            </w:r>
            <w:r w:rsidR="00BE4B9D" w:rsidRPr="004E1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</w:t>
            </w:r>
            <w:r w:rsidR="00BE4B9D"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center"/>
          </w:tcPr>
          <w:p w14:paraId="27205FAD" w14:textId="1F0E0A6F" w:rsidR="00BE4B9D" w:rsidRPr="004E1C2B" w:rsidRDefault="00DE3152" w:rsidP="00BE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12.5</w:t>
            </w:r>
            <w:r w:rsidR="00CE21CC" w:rsidRPr="004E1C2B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283" w:type="dxa"/>
            <w:vAlign w:val="center"/>
          </w:tcPr>
          <w:p w14:paraId="200337A2" w14:textId="699BFEE2" w:rsidR="00BE4B9D" w:rsidRPr="004E1C2B" w:rsidRDefault="0007071F" w:rsidP="00BE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(</w:t>
            </w:r>
            <w:r w:rsidR="00DD00B0" w:rsidRPr="004E1C2B">
              <w:rPr>
                <w:rFonts w:asciiTheme="majorBidi" w:hAnsiTheme="majorBidi" w:cstheme="majorBidi" w:hint="cs"/>
                <w:b/>
                <w:bCs/>
                <w:cs/>
              </w:rPr>
              <w:t>0.32</w:t>
            </w:r>
            <w:r w:rsidRPr="004E1C2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2" w:type="dxa"/>
            <w:vAlign w:val="bottom"/>
          </w:tcPr>
          <w:p w14:paraId="3679F5C7" w14:textId="04BF6650" w:rsidR="00BE4B9D" w:rsidRPr="004E1C2B" w:rsidRDefault="00DE3152" w:rsidP="00BE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5.6</w:t>
            </w:r>
            <w:r w:rsidR="00CE21CC" w:rsidRPr="004E1C2B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283" w:type="dxa"/>
            <w:vAlign w:val="bottom"/>
          </w:tcPr>
          <w:p w14:paraId="7FD6A868" w14:textId="5645ACA1" w:rsidR="00BE4B9D" w:rsidRPr="004E1C2B" w:rsidRDefault="00DD00B0" w:rsidP="00BE4B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>0.12</w:t>
            </w:r>
          </w:p>
        </w:tc>
      </w:tr>
      <w:bookmarkEnd w:id="5"/>
    </w:tbl>
    <w:p w14:paraId="6692669A" w14:textId="77777777" w:rsidR="0013490C" w:rsidRPr="004E1C2B" w:rsidRDefault="0013490C" w:rsidP="00472AF6">
      <w:pPr>
        <w:ind w:right="-45"/>
        <w:jc w:val="thaiDistribute"/>
        <w:rPr>
          <w:rFonts w:asciiTheme="majorBidi" w:hAnsiTheme="majorBidi" w:cstheme="majorBidi"/>
          <w:b/>
          <w:bCs/>
        </w:rPr>
      </w:pPr>
    </w:p>
    <w:p w14:paraId="6359B0FC" w14:textId="731649C4" w:rsidR="001F4636" w:rsidRPr="004E1C2B" w:rsidRDefault="001F463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E1C2B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เงินปันผล</w:t>
      </w:r>
    </w:p>
    <w:p w14:paraId="14AB3AB8" w14:textId="77777777" w:rsidR="0022547F" w:rsidRPr="004E1C2B" w:rsidRDefault="0022547F" w:rsidP="004E2E38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8"/>
        <w:gridCol w:w="1662"/>
        <w:gridCol w:w="1778"/>
        <w:gridCol w:w="1271"/>
        <w:gridCol w:w="1271"/>
      </w:tblGrid>
      <w:tr w:rsidR="001F4636" w:rsidRPr="004E1C2B" w14:paraId="3DB40B2B" w14:textId="77777777" w:rsidTr="0022547F">
        <w:trPr>
          <w:trHeight w:val="432"/>
          <w:tblHeader/>
        </w:trPr>
        <w:tc>
          <w:tcPr>
            <w:tcW w:w="3198" w:type="dxa"/>
            <w:vAlign w:val="bottom"/>
          </w:tcPr>
          <w:p w14:paraId="47F971C0" w14:textId="77777777" w:rsidR="001F4636" w:rsidRPr="004E1C2B" w:rsidRDefault="001F4636" w:rsidP="001F4636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662" w:type="dxa"/>
            <w:vAlign w:val="bottom"/>
            <w:hideMark/>
          </w:tcPr>
          <w:p w14:paraId="478DAA31" w14:textId="77777777" w:rsidR="001F4636" w:rsidRPr="004E1C2B" w:rsidRDefault="001F463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 w:hint="cs"/>
                <w:cs/>
              </w:rPr>
              <w:t>วันที่อนุมัติ</w:t>
            </w:r>
          </w:p>
        </w:tc>
        <w:tc>
          <w:tcPr>
            <w:tcW w:w="1778" w:type="dxa"/>
            <w:vAlign w:val="bottom"/>
            <w:hideMark/>
          </w:tcPr>
          <w:p w14:paraId="20C6F2AB" w14:textId="77777777" w:rsidR="001F4636" w:rsidRPr="004E1C2B" w:rsidRDefault="001F463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 w:hint="cs"/>
                <w:cs/>
              </w:rPr>
              <w:t>กำหนดจ่าย</w:t>
            </w:r>
          </w:p>
        </w:tc>
        <w:tc>
          <w:tcPr>
            <w:tcW w:w="1271" w:type="dxa"/>
            <w:vAlign w:val="bottom"/>
            <w:hideMark/>
          </w:tcPr>
          <w:p w14:paraId="0B584DEF" w14:textId="77777777" w:rsidR="001F4636" w:rsidRPr="004E1C2B" w:rsidRDefault="001F463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 w:hint="cs"/>
                <w:cs/>
              </w:rPr>
              <w:t>อัตราต่อหุ้น</w:t>
            </w:r>
          </w:p>
        </w:tc>
        <w:tc>
          <w:tcPr>
            <w:tcW w:w="1271" w:type="dxa"/>
            <w:vAlign w:val="bottom"/>
            <w:hideMark/>
          </w:tcPr>
          <w:p w14:paraId="55B28C0F" w14:textId="77777777" w:rsidR="001F4636" w:rsidRPr="004E1C2B" w:rsidRDefault="001F463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1F4636" w:rsidRPr="004E1C2B" w14:paraId="34CF4993" w14:textId="77777777" w:rsidTr="0022547F">
        <w:trPr>
          <w:trHeight w:val="445"/>
          <w:tblHeader/>
        </w:trPr>
        <w:tc>
          <w:tcPr>
            <w:tcW w:w="3198" w:type="dxa"/>
          </w:tcPr>
          <w:p w14:paraId="3F1D43CB" w14:textId="77777777" w:rsidR="001F4636" w:rsidRPr="004E1C2B" w:rsidRDefault="001F4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62" w:type="dxa"/>
          </w:tcPr>
          <w:p w14:paraId="60BE8E0C" w14:textId="77777777" w:rsidR="001F4636" w:rsidRPr="004E1C2B" w:rsidRDefault="001F463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78" w:type="dxa"/>
          </w:tcPr>
          <w:p w14:paraId="095C5142" w14:textId="77777777" w:rsidR="001F4636" w:rsidRPr="004E1C2B" w:rsidRDefault="001F4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71" w:type="dxa"/>
            <w:hideMark/>
          </w:tcPr>
          <w:p w14:paraId="35A5FDDC" w14:textId="77777777" w:rsidR="001F4636" w:rsidRPr="004E1C2B" w:rsidRDefault="001F4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E1C2B">
              <w:rPr>
                <w:rFonts w:asciiTheme="majorBidi" w:hAnsiTheme="majorBidi" w:cstheme="majorBidi" w:hint="cs"/>
                <w:i/>
                <w:iCs/>
                <w:cs/>
              </w:rPr>
              <w:t>(บาท)</w:t>
            </w:r>
          </w:p>
        </w:tc>
        <w:tc>
          <w:tcPr>
            <w:tcW w:w="1271" w:type="dxa"/>
            <w:hideMark/>
          </w:tcPr>
          <w:p w14:paraId="3C08B332" w14:textId="77777777" w:rsidR="001F4636" w:rsidRPr="004E1C2B" w:rsidRDefault="001F463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1C2B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1F4636" w:rsidRPr="004E1C2B" w14:paraId="779A732A" w14:textId="77777777" w:rsidTr="0022547F">
        <w:trPr>
          <w:trHeight w:val="445"/>
        </w:trPr>
        <w:tc>
          <w:tcPr>
            <w:tcW w:w="3198" w:type="dxa"/>
            <w:hideMark/>
          </w:tcPr>
          <w:p w14:paraId="0F466007" w14:textId="64B0740D" w:rsidR="001F4636" w:rsidRPr="004E1C2B" w:rsidRDefault="001F4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22547F" w:rsidRPr="004E1C2B">
              <w:rPr>
                <w:rFonts w:asciiTheme="majorBidi" w:hAnsiTheme="majorBidi" w:cstheme="majorBidi"/>
                <w:b/>
                <w:bCs/>
                <w:i/>
                <w:iCs/>
              </w:rPr>
              <w:t>9</w:t>
            </w:r>
          </w:p>
        </w:tc>
        <w:tc>
          <w:tcPr>
            <w:tcW w:w="1662" w:type="dxa"/>
          </w:tcPr>
          <w:p w14:paraId="19DE94EF" w14:textId="77777777" w:rsidR="001F4636" w:rsidRPr="004E1C2B" w:rsidRDefault="001F463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0B0444A2" w14:textId="77777777" w:rsidR="001F4636" w:rsidRPr="004E1C2B" w:rsidRDefault="001F4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71" w:type="dxa"/>
          </w:tcPr>
          <w:p w14:paraId="3DC9A9FB" w14:textId="77777777" w:rsidR="001F4636" w:rsidRPr="004E1C2B" w:rsidRDefault="001F4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71" w:type="dxa"/>
          </w:tcPr>
          <w:p w14:paraId="7C8AE5AF" w14:textId="77777777" w:rsidR="001F4636" w:rsidRPr="004E1C2B" w:rsidRDefault="001F463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3553B1" w:rsidRPr="004E1C2B" w14:paraId="630F9F76" w14:textId="77777777" w:rsidTr="00410319">
        <w:trPr>
          <w:trHeight w:val="432"/>
        </w:trPr>
        <w:tc>
          <w:tcPr>
            <w:tcW w:w="3198" w:type="dxa"/>
          </w:tcPr>
          <w:p w14:paraId="3405DA8C" w14:textId="73652911" w:rsidR="003553B1" w:rsidRPr="004E1C2B" w:rsidRDefault="003553B1" w:rsidP="003553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52" w:hanging="340"/>
            </w:pPr>
            <w:r w:rsidRPr="004E1C2B">
              <w:rPr>
                <w:rFonts w:hint="cs"/>
                <w:cs/>
              </w:rPr>
              <w:t xml:space="preserve">เงินปันผลประจำปี </w:t>
            </w:r>
            <w:r w:rsidRPr="004E1C2B">
              <w:t>2568</w:t>
            </w:r>
          </w:p>
        </w:tc>
        <w:tc>
          <w:tcPr>
            <w:tcW w:w="1662" w:type="dxa"/>
          </w:tcPr>
          <w:p w14:paraId="5F9E0CEA" w14:textId="0AE55C1B" w:rsidR="003553B1" w:rsidRPr="004E1C2B" w:rsidRDefault="003553B1" w:rsidP="003553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 xml:space="preserve">10 </w:t>
            </w:r>
            <w:r w:rsidRPr="004E1C2B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4E1C2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78" w:type="dxa"/>
          </w:tcPr>
          <w:p w14:paraId="4D6267F7" w14:textId="1C0B23A5" w:rsidR="003553B1" w:rsidRPr="004E1C2B" w:rsidRDefault="003553B1" w:rsidP="003553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24</w:t>
            </w:r>
            <w:r w:rsidRPr="004E1C2B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4E1C2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71" w:type="dxa"/>
          </w:tcPr>
          <w:p w14:paraId="533B4B57" w14:textId="72632E61" w:rsidR="003553B1" w:rsidRPr="004E1C2B" w:rsidRDefault="003553B1" w:rsidP="00355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597"/>
              </w:tabs>
              <w:spacing w:line="240" w:lineRule="auto"/>
              <w:ind w:left="-22" w:right="-19"/>
              <w:jc w:val="center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1.05</w:t>
            </w:r>
          </w:p>
        </w:tc>
        <w:tc>
          <w:tcPr>
            <w:tcW w:w="1271" w:type="dxa"/>
          </w:tcPr>
          <w:p w14:paraId="24C635EE" w14:textId="2EB2D09E" w:rsidR="003553B1" w:rsidRPr="004E1C2B" w:rsidRDefault="003553B1" w:rsidP="003553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671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1,54</w:t>
            </w:r>
            <w:r w:rsidR="006550BE" w:rsidRPr="004E1C2B">
              <w:rPr>
                <w:rFonts w:asciiTheme="majorBidi" w:hAnsiTheme="majorBidi" w:cstheme="majorBidi"/>
              </w:rPr>
              <w:t>4</w:t>
            </w:r>
          </w:p>
        </w:tc>
      </w:tr>
      <w:tr w:rsidR="001F4636" w:rsidRPr="004E1C2B" w14:paraId="4D6D844B" w14:textId="77777777" w:rsidTr="0022547F">
        <w:trPr>
          <w:trHeight w:val="432"/>
        </w:trPr>
        <w:tc>
          <w:tcPr>
            <w:tcW w:w="6638" w:type="dxa"/>
            <w:gridSpan w:val="3"/>
            <w:hideMark/>
          </w:tcPr>
          <w:p w14:paraId="69654DF4" w14:textId="00DE02B5" w:rsidR="001F4636" w:rsidRPr="004E1C2B" w:rsidRDefault="001F4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เงินปันผลที่จ่ายในระหว่างงวดหกเดือนสิ้นสุดวันที่ </w:t>
            </w:r>
            <w:r w:rsidRPr="004E1C2B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</w:t>
            </w:r>
            <w:r w:rsidRPr="004E1C2B">
              <w:rPr>
                <w:rFonts w:asciiTheme="majorBidi" w:hAnsiTheme="majorBidi" w:cstheme="majorBidi"/>
                <w:b/>
                <w:bCs/>
              </w:rPr>
              <w:t>256</w:t>
            </w:r>
            <w:r w:rsidR="0022547F" w:rsidRPr="004E1C2B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271" w:type="dxa"/>
            <w:hideMark/>
          </w:tcPr>
          <w:p w14:paraId="6E6C6C8B" w14:textId="21BA97EB" w:rsidR="001F4636" w:rsidRPr="004E1C2B" w:rsidRDefault="00F24010" w:rsidP="002254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decimal" w:pos="597"/>
              </w:tabs>
              <w:spacing w:line="240" w:lineRule="auto"/>
              <w:ind w:left="-22" w:right="-1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</w:t>
            </w:r>
            <w:r w:rsidR="001F4636" w:rsidRPr="004E1C2B">
              <w:rPr>
                <w:rFonts w:asciiTheme="majorBidi" w:hAnsiTheme="majorBidi" w:cstheme="majorBidi"/>
                <w:b/>
                <w:bCs/>
              </w:rPr>
              <w:t>.</w:t>
            </w:r>
            <w:r w:rsidRPr="004E1C2B">
              <w:rPr>
                <w:rFonts w:asciiTheme="majorBidi" w:hAnsiTheme="majorBidi" w:cstheme="majorBidi"/>
                <w:b/>
                <w:bCs/>
              </w:rPr>
              <w:t>0</w:t>
            </w:r>
            <w:r w:rsidR="001F4636" w:rsidRPr="004E1C2B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271" w:type="dxa"/>
            <w:hideMark/>
          </w:tcPr>
          <w:p w14:paraId="508D07B5" w14:textId="407A1AEB" w:rsidR="001F4636" w:rsidRPr="004E1C2B" w:rsidRDefault="00F24010" w:rsidP="002254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1,54</w:t>
            </w:r>
            <w:r w:rsidR="006550BE" w:rsidRPr="004E1C2B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</w:tr>
      <w:tr w:rsidR="001F4636" w:rsidRPr="004E1C2B" w14:paraId="5131CAC0" w14:textId="77777777" w:rsidTr="0052053C">
        <w:trPr>
          <w:trHeight w:val="412"/>
        </w:trPr>
        <w:tc>
          <w:tcPr>
            <w:tcW w:w="3198" w:type="dxa"/>
          </w:tcPr>
          <w:p w14:paraId="7D790D68" w14:textId="77777777" w:rsidR="003553B1" w:rsidRPr="004E1C2B" w:rsidRDefault="003553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662" w:type="dxa"/>
          </w:tcPr>
          <w:p w14:paraId="280438A8" w14:textId="77777777" w:rsidR="001F4636" w:rsidRPr="004E1C2B" w:rsidRDefault="001F4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78" w:type="dxa"/>
          </w:tcPr>
          <w:p w14:paraId="44FE51D5" w14:textId="77777777" w:rsidR="001F4636" w:rsidRPr="004E1C2B" w:rsidRDefault="001F4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6B96392F" w14:textId="77777777" w:rsidR="001F4636" w:rsidRPr="004E1C2B" w:rsidRDefault="001F4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7D1CB3FC" w14:textId="77777777" w:rsidR="001F4636" w:rsidRPr="004E1C2B" w:rsidRDefault="001F4636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1F4636" w:rsidRPr="004E1C2B" w14:paraId="332AB84F" w14:textId="77777777" w:rsidTr="0022547F">
        <w:trPr>
          <w:trHeight w:val="432"/>
        </w:trPr>
        <w:tc>
          <w:tcPr>
            <w:tcW w:w="3198" w:type="dxa"/>
            <w:hideMark/>
          </w:tcPr>
          <w:p w14:paraId="7E3BF97E" w14:textId="5EFC2F55" w:rsidR="001F4636" w:rsidRPr="004E1C2B" w:rsidRDefault="001F4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22547F" w:rsidRPr="004E1C2B"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1662" w:type="dxa"/>
          </w:tcPr>
          <w:p w14:paraId="5DDF5D7E" w14:textId="77777777" w:rsidR="001F4636" w:rsidRPr="004E1C2B" w:rsidRDefault="001F4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78" w:type="dxa"/>
          </w:tcPr>
          <w:p w14:paraId="5D129B64" w14:textId="77777777" w:rsidR="001F4636" w:rsidRPr="004E1C2B" w:rsidRDefault="001F4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2DE02565" w14:textId="77777777" w:rsidR="001F4636" w:rsidRPr="004E1C2B" w:rsidRDefault="001F4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1" w:type="dxa"/>
          </w:tcPr>
          <w:p w14:paraId="0B0753E9" w14:textId="77777777" w:rsidR="001F4636" w:rsidRPr="004E1C2B" w:rsidRDefault="001F4636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22547F" w:rsidRPr="004E1C2B" w14:paraId="51681DDC" w14:textId="77777777" w:rsidTr="0022547F">
        <w:trPr>
          <w:trHeight w:val="432"/>
        </w:trPr>
        <w:tc>
          <w:tcPr>
            <w:tcW w:w="3198" w:type="dxa"/>
            <w:hideMark/>
          </w:tcPr>
          <w:p w14:paraId="08ED7E0D" w14:textId="177BA2C1" w:rsidR="0022547F" w:rsidRPr="004E1C2B" w:rsidRDefault="0022547F" w:rsidP="002254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E1C2B">
              <w:rPr>
                <w:rFonts w:hint="cs"/>
                <w:cs/>
              </w:rPr>
              <w:t xml:space="preserve">เงินปันผลประจำปี </w:t>
            </w:r>
            <w:r w:rsidRPr="004E1C2B">
              <w:t>2567</w:t>
            </w:r>
          </w:p>
        </w:tc>
        <w:tc>
          <w:tcPr>
            <w:tcW w:w="1662" w:type="dxa"/>
            <w:hideMark/>
          </w:tcPr>
          <w:p w14:paraId="1A0979EA" w14:textId="2A73B783" w:rsidR="0022547F" w:rsidRPr="004E1C2B" w:rsidRDefault="0022547F" w:rsidP="002254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 xml:space="preserve">11 </w:t>
            </w:r>
            <w:r w:rsidRPr="004E1C2B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4E1C2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778" w:type="dxa"/>
            <w:hideMark/>
          </w:tcPr>
          <w:p w14:paraId="7896BA88" w14:textId="12BD3BAC" w:rsidR="0022547F" w:rsidRPr="004E1C2B" w:rsidRDefault="0022547F" w:rsidP="002254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24</w:t>
            </w:r>
            <w:r w:rsidRPr="004E1C2B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4E1C2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71" w:type="dxa"/>
            <w:hideMark/>
          </w:tcPr>
          <w:p w14:paraId="497ED9E8" w14:textId="200A229C" w:rsidR="0022547F" w:rsidRPr="004E1C2B" w:rsidRDefault="0022547F" w:rsidP="0022547F">
            <w:pPr>
              <w:tabs>
                <w:tab w:val="clear" w:pos="227"/>
                <w:tab w:val="clear" w:pos="454"/>
                <w:tab w:val="decimal" w:pos="597"/>
              </w:tabs>
              <w:spacing w:line="240" w:lineRule="auto"/>
              <w:ind w:left="-22" w:right="-19"/>
              <w:jc w:val="center"/>
              <w:rPr>
                <w:rFonts w:asciiTheme="majorBidi" w:hAnsiTheme="majorBidi" w:cstheme="majorBidi"/>
                <w:cs/>
              </w:rPr>
            </w:pPr>
            <w:r w:rsidRPr="004E1C2B">
              <w:rPr>
                <w:rFonts w:asciiTheme="majorBidi" w:hAnsiTheme="majorBidi" w:cstheme="majorBidi"/>
              </w:rPr>
              <w:t>1.05</w:t>
            </w:r>
          </w:p>
        </w:tc>
        <w:tc>
          <w:tcPr>
            <w:tcW w:w="1271" w:type="dxa"/>
            <w:hideMark/>
          </w:tcPr>
          <w:p w14:paraId="227A85B4" w14:textId="534B83F1" w:rsidR="0022547F" w:rsidRPr="004E1C2B" w:rsidRDefault="0022547F" w:rsidP="0022547F">
            <w:pPr>
              <w:tabs>
                <w:tab w:val="clear" w:pos="227"/>
                <w:tab w:val="clear" w:pos="454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1,445</w:t>
            </w:r>
          </w:p>
        </w:tc>
      </w:tr>
      <w:tr w:rsidR="0022547F" w:rsidRPr="004E1C2B" w14:paraId="4D5A71E2" w14:textId="77777777" w:rsidTr="00D53825">
        <w:trPr>
          <w:trHeight w:val="432"/>
        </w:trPr>
        <w:tc>
          <w:tcPr>
            <w:tcW w:w="3198" w:type="dxa"/>
            <w:hideMark/>
          </w:tcPr>
          <w:p w14:paraId="224E681A" w14:textId="3C883C05" w:rsidR="0022547F" w:rsidRPr="004E1C2B" w:rsidRDefault="0022547F" w:rsidP="002254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6" w:right="-52" w:hanging="246"/>
              <w:rPr>
                <w:rFonts w:asciiTheme="majorBidi" w:hAnsiTheme="majorBidi" w:cstheme="majorBidi"/>
              </w:rPr>
            </w:pPr>
            <w:r w:rsidRPr="004E1C2B">
              <w:rPr>
                <w:rFonts w:hint="cs"/>
                <w:cs/>
              </w:rPr>
              <w:t>เงินปันผลระหว่างกาลสำหรับงวด</w:t>
            </w:r>
            <w:r w:rsidRPr="004E1C2B">
              <w:rPr>
                <w:rFonts w:hint="cs"/>
                <w:cs/>
              </w:rPr>
              <w:br/>
              <w:t xml:space="preserve">ครึ่งปีแรกของปี </w:t>
            </w:r>
            <w:r w:rsidRPr="004E1C2B">
              <w:t>2567</w:t>
            </w:r>
          </w:p>
        </w:tc>
        <w:tc>
          <w:tcPr>
            <w:tcW w:w="1662" w:type="dxa"/>
            <w:vAlign w:val="bottom"/>
          </w:tcPr>
          <w:p w14:paraId="51CE6784" w14:textId="267EA23F" w:rsidR="0022547F" w:rsidRPr="004E1C2B" w:rsidRDefault="0022547F" w:rsidP="002254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 xml:space="preserve">22 </w:t>
            </w:r>
            <w:r w:rsidRPr="004E1C2B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4E1C2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78" w:type="dxa"/>
            <w:vAlign w:val="bottom"/>
          </w:tcPr>
          <w:p w14:paraId="46869C94" w14:textId="55FCE879" w:rsidR="0022547F" w:rsidRPr="004E1C2B" w:rsidRDefault="0022547F" w:rsidP="002254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 xml:space="preserve">17 </w:t>
            </w:r>
            <w:r w:rsidRPr="004E1C2B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E1C2B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271" w:type="dxa"/>
            <w:vAlign w:val="bottom"/>
          </w:tcPr>
          <w:p w14:paraId="4EF7D0A7" w14:textId="65686E29" w:rsidR="0022547F" w:rsidRPr="004E1C2B" w:rsidRDefault="0022547F" w:rsidP="002254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decimal" w:pos="597"/>
              </w:tabs>
              <w:spacing w:line="240" w:lineRule="auto"/>
              <w:ind w:left="-22" w:right="-19"/>
              <w:jc w:val="center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(0.60)</w:t>
            </w:r>
          </w:p>
        </w:tc>
        <w:tc>
          <w:tcPr>
            <w:tcW w:w="1271" w:type="dxa"/>
            <w:vAlign w:val="bottom"/>
          </w:tcPr>
          <w:p w14:paraId="3C957947" w14:textId="124D048B" w:rsidR="0022547F" w:rsidRPr="004E1C2B" w:rsidRDefault="0022547F" w:rsidP="002254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(825)</w:t>
            </w:r>
          </w:p>
        </w:tc>
      </w:tr>
      <w:tr w:rsidR="001F4636" w:rsidRPr="004E1C2B" w14:paraId="3E42A944" w14:textId="77777777" w:rsidTr="0022547F">
        <w:trPr>
          <w:trHeight w:val="432"/>
        </w:trPr>
        <w:tc>
          <w:tcPr>
            <w:tcW w:w="6638" w:type="dxa"/>
            <w:gridSpan w:val="3"/>
            <w:hideMark/>
          </w:tcPr>
          <w:p w14:paraId="21CFC3D2" w14:textId="4FC85577" w:rsidR="001F4636" w:rsidRPr="004E1C2B" w:rsidRDefault="001F4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เงินปันผลที่จ่ายในระหว่างงวดหกเดือนสิ้นสุดวันที่ </w:t>
            </w:r>
            <w:r w:rsidRPr="004E1C2B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4E1C2B"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</w:t>
            </w:r>
            <w:r w:rsidRPr="004E1C2B">
              <w:rPr>
                <w:rFonts w:asciiTheme="majorBidi" w:hAnsiTheme="majorBidi" w:cstheme="majorBidi"/>
                <w:b/>
                <w:bCs/>
              </w:rPr>
              <w:t>256</w:t>
            </w:r>
            <w:r w:rsidR="0022547F" w:rsidRPr="004E1C2B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271" w:type="dxa"/>
            <w:hideMark/>
          </w:tcPr>
          <w:p w14:paraId="3A98052A" w14:textId="1E438F9C" w:rsidR="001F4636" w:rsidRPr="004E1C2B" w:rsidRDefault="0022547F" w:rsidP="002254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decimal" w:pos="597"/>
              </w:tabs>
              <w:spacing w:line="240" w:lineRule="auto"/>
              <w:ind w:left="-22" w:right="-1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0</w:t>
            </w:r>
            <w:r w:rsidR="001F4636" w:rsidRPr="004E1C2B">
              <w:rPr>
                <w:rFonts w:asciiTheme="majorBidi" w:hAnsiTheme="majorBidi" w:cstheme="majorBidi"/>
                <w:b/>
                <w:bCs/>
              </w:rPr>
              <w:t>.</w:t>
            </w:r>
            <w:r w:rsidRPr="004E1C2B">
              <w:rPr>
                <w:rFonts w:asciiTheme="majorBidi" w:hAnsiTheme="majorBidi" w:cstheme="majorBidi"/>
                <w:b/>
                <w:bCs/>
              </w:rPr>
              <w:t>45</w:t>
            </w:r>
          </w:p>
        </w:tc>
        <w:tc>
          <w:tcPr>
            <w:tcW w:w="1271" w:type="dxa"/>
            <w:hideMark/>
          </w:tcPr>
          <w:p w14:paraId="750AE6BC" w14:textId="6A074A7E" w:rsidR="001F4636" w:rsidRPr="004E1C2B" w:rsidRDefault="0022547F" w:rsidP="002254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decimal" w:pos="629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620</w:t>
            </w:r>
          </w:p>
        </w:tc>
      </w:tr>
    </w:tbl>
    <w:p w14:paraId="08223C6F" w14:textId="7ADF0156" w:rsidR="002D1C5A" w:rsidRPr="004E1C2B" w:rsidRDefault="002D1C5A" w:rsidP="001F4636">
      <w:pPr>
        <w:rPr>
          <w:cs/>
        </w:rPr>
      </w:pPr>
    </w:p>
    <w:p w14:paraId="58434889" w14:textId="77777777" w:rsidR="002D1C5A" w:rsidRPr="004E1C2B" w:rsidRDefault="002D1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4E1C2B">
        <w:rPr>
          <w:cs/>
        </w:rPr>
        <w:br w:type="page"/>
      </w:r>
    </w:p>
    <w:p w14:paraId="7284C038" w14:textId="17D1B6AC" w:rsidR="00F20DB7" w:rsidRPr="004E1C2B" w:rsidRDefault="00F20DB7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4E1C2B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 xml:space="preserve">เครื่องมือทางการเงิน </w:t>
      </w:r>
    </w:p>
    <w:p w14:paraId="69CF2225" w14:textId="77777777" w:rsidR="00F20DB7" w:rsidRPr="004E1C2B" w:rsidRDefault="00F20DB7" w:rsidP="007E3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4A5DE4BF" w14:textId="77777777" w:rsidR="00F20DB7" w:rsidRPr="004E1C2B" w:rsidRDefault="00F20DB7" w:rsidP="0053352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4E1C2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4E1C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4E1C2B" w:rsidRDefault="00F20DB7" w:rsidP="00472AF6">
      <w:pPr>
        <w:ind w:right="-45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2935692D" w14:textId="4688484A" w:rsidR="00F20DB7" w:rsidRPr="004E1C2B" w:rsidRDefault="00CF2A3C" w:rsidP="0053352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E1C2B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0D6DD65" w14:textId="0110BCBE" w:rsidR="00FD0015" w:rsidRPr="004E1C2B" w:rsidRDefault="00FD0015" w:rsidP="0031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s/>
        </w:rPr>
        <w:sectPr w:rsidR="00FD0015" w:rsidRPr="004E1C2B" w:rsidSect="00C21744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064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4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402D6D" w:rsidRPr="004E1C2B" w14:paraId="2423808C" w14:textId="77777777" w:rsidTr="00402D6D">
        <w:trPr>
          <w:trHeight w:val="261"/>
        </w:trPr>
        <w:tc>
          <w:tcPr>
            <w:tcW w:w="3345" w:type="dxa"/>
            <w:vAlign w:val="bottom"/>
          </w:tcPr>
          <w:p w14:paraId="3FC0F1B2" w14:textId="77777777" w:rsidR="00402D6D" w:rsidRPr="004E1C2B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9" w:type="dxa"/>
            <w:gridSpan w:val="9"/>
          </w:tcPr>
          <w:p w14:paraId="6805087D" w14:textId="0B078F68" w:rsidR="00402D6D" w:rsidRPr="004E1C2B" w:rsidRDefault="00402D6D" w:rsidP="00687B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02D6D" w:rsidRPr="004E1C2B" w14:paraId="54575FAF" w14:textId="77777777" w:rsidTr="00402D6D">
        <w:trPr>
          <w:trHeight w:val="261"/>
        </w:trPr>
        <w:tc>
          <w:tcPr>
            <w:tcW w:w="3345" w:type="dxa"/>
            <w:vAlign w:val="bottom"/>
          </w:tcPr>
          <w:p w14:paraId="01074C3C" w14:textId="77777777" w:rsidR="00402D6D" w:rsidRPr="004E1C2B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5" w:type="dxa"/>
            <w:gridSpan w:val="5"/>
          </w:tcPr>
          <w:p w14:paraId="10045751" w14:textId="77777777" w:rsidR="00402D6D" w:rsidRPr="004E1C2B" w:rsidRDefault="00402D6D" w:rsidP="00687B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764" w:type="dxa"/>
            <w:gridSpan w:val="4"/>
            <w:vAlign w:val="bottom"/>
          </w:tcPr>
          <w:p w14:paraId="119676C7" w14:textId="77777777" w:rsidR="00402D6D" w:rsidRPr="004E1C2B" w:rsidRDefault="00402D6D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4E1C2B">
              <w:rPr>
                <w:b/>
                <w:bCs/>
                <w:sz w:val="28"/>
                <w:szCs w:val="28"/>
                <w:cs/>
              </w:rPr>
              <w:t>มูลค่า</w:t>
            </w:r>
            <w:r w:rsidRPr="004E1C2B">
              <w:rPr>
                <w:rFonts w:hint="cs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402D6D" w:rsidRPr="004E1C2B" w14:paraId="3C2837F2" w14:textId="77777777" w:rsidTr="00402D6D">
        <w:trPr>
          <w:trHeight w:val="261"/>
        </w:trPr>
        <w:tc>
          <w:tcPr>
            <w:tcW w:w="3345" w:type="dxa"/>
            <w:vAlign w:val="bottom"/>
          </w:tcPr>
          <w:p w14:paraId="36FEA54A" w14:textId="6250157D" w:rsidR="00402D6D" w:rsidRPr="004E1C2B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b/>
                <w:bCs/>
                <w:i/>
                <w:iCs/>
                <w:sz w:val="28"/>
                <w:szCs w:val="28"/>
              </w:rPr>
              <w:t>3</w:t>
            </w:r>
            <w:r w:rsidR="001F4636" w:rsidRPr="004E1C2B">
              <w:rPr>
                <w:b/>
                <w:bCs/>
                <w:i/>
                <w:iCs/>
                <w:sz w:val="28"/>
                <w:szCs w:val="28"/>
              </w:rPr>
              <w:t>0</w:t>
            </w:r>
            <w:r w:rsidRPr="004E1C2B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F4636" w:rsidRPr="004E1C2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4E1C2B">
              <w:rPr>
                <w:b/>
                <w:bCs/>
                <w:i/>
                <w:iCs/>
                <w:sz w:val="28"/>
                <w:szCs w:val="28"/>
              </w:rPr>
              <w:t xml:space="preserve"> 2569</w:t>
            </w:r>
          </w:p>
        </w:tc>
        <w:tc>
          <w:tcPr>
            <w:tcW w:w="1191" w:type="dxa"/>
          </w:tcPr>
          <w:p w14:paraId="6217C878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  <w:cs/>
              </w:rPr>
            </w:pPr>
            <w:r w:rsidRPr="004E1C2B">
              <w:rPr>
                <w:sz w:val="28"/>
                <w:szCs w:val="28"/>
                <w:cs/>
              </w:rPr>
              <w:t>มูลค่ายุติธรรม-ใช้การบัญชีป้องกันความเสี่ยง</w:t>
            </w:r>
          </w:p>
        </w:tc>
        <w:tc>
          <w:tcPr>
            <w:tcW w:w="1191" w:type="dxa"/>
            <w:vAlign w:val="bottom"/>
          </w:tcPr>
          <w:p w14:paraId="45729376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91" w:type="dxa"/>
            <w:vAlign w:val="bottom"/>
          </w:tcPr>
          <w:p w14:paraId="578FF6F9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bottom"/>
          </w:tcPr>
          <w:p w14:paraId="490297E2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91" w:type="dxa"/>
            <w:vAlign w:val="bottom"/>
          </w:tcPr>
          <w:p w14:paraId="03898263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4D5BB5CE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ระดับ </w:t>
            </w:r>
            <w:r w:rsidRPr="004E1C2B"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vAlign w:val="bottom"/>
          </w:tcPr>
          <w:p w14:paraId="525A6F42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ระดับ </w:t>
            </w:r>
            <w:r w:rsidRPr="004E1C2B">
              <w:rPr>
                <w:sz w:val="28"/>
                <w:szCs w:val="28"/>
              </w:rPr>
              <w:t>2</w:t>
            </w:r>
          </w:p>
        </w:tc>
        <w:tc>
          <w:tcPr>
            <w:tcW w:w="1191" w:type="dxa"/>
            <w:vAlign w:val="bottom"/>
          </w:tcPr>
          <w:p w14:paraId="726B257E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ระดับ </w:t>
            </w:r>
            <w:r w:rsidRPr="004E1C2B">
              <w:rPr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</w:tcPr>
          <w:p w14:paraId="138A4FE8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รวม</w:t>
            </w:r>
          </w:p>
        </w:tc>
      </w:tr>
      <w:tr w:rsidR="00402D6D" w:rsidRPr="004E1C2B" w14:paraId="5E2A35E5" w14:textId="6E559929" w:rsidTr="009F124C">
        <w:trPr>
          <w:trHeight w:val="261"/>
        </w:trPr>
        <w:tc>
          <w:tcPr>
            <w:tcW w:w="3345" w:type="dxa"/>
            <w:vAlign w:val="bottom"/>
          </w:tcPr>
          <w:p w14:paraId="6DF70F62" w14:textId="77777777" w:rsidR="00402D6D" w:rsidRPr="004E1C2B" w:rsidRDefault="00402D6D" w:rsidP="00402D6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9" w:type="dxa"/>
            <w:gridSpan w:val="9"/>
          </w:tcPr>
          <w:p w14:paraId="09AC3AE7" w14:textId="2F02F852" w:rsidR="00402D6D" w:rsidRPr="004E1C2B" w:rsidRDefault="00402D6D" w:rsidP="0040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4E1C2B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02D6D" w:rsidRPr="004E1C2B" w14:paraId="05998253" w14:textId="77777777" w:rsidTr="00402D6D">
        <w:trPr>
          <w:trHeight w:val="261"/>
        </w:trPr>
        <w:tc>
          <w:tcPr>
            <w:tcW w:w="3345" w:type="dxa"/>
          </w:tcPr>
          <w:p w14:paraId="14626C09" w14:textId="77777777" w:rsidR="00402D6D" w:rsidRPr="004E1C2B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91" w:type="dxa"/>
          </w:tcPr>
          <w:p w14:paraId="1ED74095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2D54728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B1797C3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325B93B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</w:tcPr>
          <w:p w14:paraId="793FD868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15E1507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1598223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1E25553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2F03E78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7AA3" w:rsidRPr="004E1C2B" w14:paraId="2C3770AA" w14:textId="77777777" w:rsidTr="00CA7AA3">
        <w:trPr>
          <w:trHeight w:val="261"/>
        </w:trPr>
        <w:tc>
          <w:tcPr>
            <w:tcW w:w="3345" w:type="dxa"/>
          </w:tcPr>
          <w:p w14:paraId="6D296006" w14:textId="77777777" w:rsidR="00CA7AA3" w:rsidRPr="004E1C2B" w:rsidRDefault="00CA7AA3" w:rsidP="00CA7AA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1" w:type="dxa"/>
            <w:vAlign w:val="bottom"/>
          </w:tcPr>
          <w:p w14:paraId="6755B705" w14:textId="2D5AB49F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E5B29EF" w14:textId="04382B49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</w:t>
            </w:r>
            <w:r w:rsidR="001E30AF" w:rsidRPr="004E1C2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1" w:type="dxa"/>
            <w:vAlign w:val="bottom"/>
          </w:tcPr>
          <w:p w14:paraId="6A649DF9" w14:textId="0B9DCCDF" w:rsidR="00CA7AA3" w:rsidRPr="004E1C2B" w:rsidRDefault="001E30AF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1191" w:type="dxa"/>
            <w:vAlign w:val="bottom"/>
          </w:tcPr>
          <w:p w14:paraId="310D45BB" w14:textId="1AB92F1F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538DC77" w14:textId="03930324" w:rsidR="00CA7AA3" w:rsidRPr="004E1C2B" w:rsidRDefault="001E30AF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1191" w:type="dxa"/>
            <w:vAlign w:val="bottom"/>
          </w:tcPr>
          <w:p w14:paraId="516EB0A6" w14:textId="642FB257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8</w:t>
            </w:r>
            <w:r w:rsidR="001E30AF" w:rsidRPr="004E1C2B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191" w:type="dxa"/>
            <w:vAlign w:val="bottom"/>
          </w:tcPr>
          <w:p w14:paraId="1E7BADF8" w14:textId="5D2747F3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9CDB885" w14:textId="7B5BA5D4" w:rsidR="00CA7AA3" w:rsidRPr="004E1C2B" w:rsidRDefault="001E30AF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42C8D59" w14:textId="6D36AD8C" w:rsidR="00CA7AA3" w:rsidRPr="004E1C2B" w:rsidRDefault="001E30AF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874</w:t>
            </w:r>
          </w:p>
        </w:tc>
      </w:tr>
      <w:tr w:rsidR="00CA7AA3" w:rsidRPr="004E1C2B" w14:paraId="4CE0760C" w14:textId="77777777" w:rsidTr="00CA7AA3">
        <w:trPr>
          <w:trHeight w:val="261"/>
        </w:trPr>
        <w:tc>
          <w:tcPr>
            <w:tcW w:w="3345" w:type="dxa"/>
          </w:tcPr>
          <w:p w14:paraId="4708A2F5" w14:textId="6760A09F" w:rsidR="00CA7AA3" w:rsidRPr="004E1C2B" w:rsidRDefault="00CA7AA3" w:rsidP="00CA7AA3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hint="cs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191" w:type="dxa"/>
            <w:vAlign w:val="bottom"/>
          </w:tcPr>
          <w:p w14:paraId="3160702A" w14:textId="4D57E9C2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BBBC8F5" w14:textId="40AF8FAB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191" w:type="dxa"/>
            <w:vAlign w:val="bottom"/>
          </w:tcPr>
          <w:p w14:paraId="4E1946B4" w14:textId="2A2764F2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ABA5037" w14:textId="445858E1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8A42C3E" w14:textId="0C5675BA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191" w:type="dxa"/>
            <w:vAlign w:val="bottom"/>
          </w:tcPr>
          <w:p w14:paraId="6D420D54" w14:textId="6BEF06B5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A06424F" w14:textId="4BE1390D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D2A8EA9" w14:textId="1A5685C3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191" w:type="dxa"/>
            <w:vAlign w:val="bottom"/>
          </w:tcPr>
          <w:p w14:paraId="64AFF1E9" w14:textId="04563BBF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673</w:t>
            </w:r>
          </w:p>
        </w:tc>
      </w:tr>
      <w:tr w:rsidR="00CA7AA3" w:rsidRPr="004E1C2B" w14:paraId="1BA6B5C0" w14:textId="77777777" w:rsidTr="00CA7AA3">
        <w:trPr>
          <w:trHeight w:val="261"/>
        </w:trPr>
        <w:tc>
          <w:tcPr>
            <w:tcW w:w="3345" w:type="dxa"/>
          </w:tcPr>
          <w:p w14:paraId="65EA01B9" w14:textId="77777777" w:rsidR="00CA7AA3" w:rsidRPr="004E1C2B" w:rsidRDefault="00CA7AA3" w:rsidP="00CA7AA3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5D50F97C" w14:textId="77777777" w:rsidR="00CA7AA3" w:rsidRPr="004E1C2B" w:rsidRDefault="00CA7AA3" w:rsidP="00CA7AA3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91" w:type="dxa"/>
            <w:vAlign w:val="bottom"/>
          </w:tcPr>
          <w:p w14:paraId="067FFDBD" w14:textId="7B3EC0CF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7360084" w14:textId="030539DA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1,</w:t>
            </w:r>
            <w:r w:rsidR="001E30AF" w:rsidRPr="004E1C2B"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1191" w:type="dxa"/>
            <w:vAlign w:val="bottom"/>
          </w:tcPr>
          <w:p w14:paraId="6DBEC561" w14:textId="00011454" w:rsidR="00CA7AA3" w:rsidRPr="004E1C2B" w:rsidRDefault="001E30AF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1191" w:type="dxa"/>
            <w:vAlign w:val="bottom"/>
          </w:tcPr>
          <w:p w14:paraId="4AA71D23" w14:textId="3CD64A14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815AE25" w14:textId="46DE1FB4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2,</w:t>
            </w:r>
            <w:r w:rsidR="001E30AF" w:rsidRPr="004E1C2B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191" w:type="dxa"/>
            <w:vAlign w:val="bottom"/>
          </w:tcPr>
          <w:p w14:paraId="42C68088" w14:textId="787211E9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43DB8FF" w14:textId="2776A089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1,6</w:t>
            </w:r>
            <w:r w:rsidR="001E30AF" w:rsidRPr="004E1C2B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191" w:type="dxa"/>
            <w:vAlign w:val="bottom"/>
          </w:tcPr>
          <w:p w14:paraId="5EEEF570" w14:textId="33084107" w:rsidR="00CA7AA3" w:rsidRPr="004E1C2B" w:rsidRDefault="001E30AF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77</w:t>
            </w:r>
            <w:r w:rsidR="00CA7AA3" w:rsidRPr="004E1C2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</w:tcPr>
          <w:p w14:paraId="104AAB9F" w14:textId="7B99A70E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2,</w:t>
            </w:r>
            <w:r w:rsidR="001E30AF" w:rsidRPr="004E1C2B"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CA7AA3" w:rsidRPr="004E1C2B" w14:paraId="0A770685" w14:textId="77777777" w:rsidTr="00CA7AA3">
        <w:trPr>
          <w:trHeight w:val="261"/>
        </w:trPr>
        <w:tc>
          <w:tcPr>
            <w:tcW w:w="3345" w:type="dxa"/>
          </w:tcPr>
          <w:p w14:paraId="50938800" w14:textId="01A3918D" w:rsidR="00CA7AA3" w:rsidRPr="004E1C2B" w:rsidRDefault="00CA7AA3" w:rsidP="00CA7AA3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sz w:val="28"/>
                <w:szCs w:val="28"/>
                <w:cs/>
              </w:rPr>
              <w:t>เงินให้กู้ยืม</w:t>
            </w:r>
            <w:r w:rsidRPr="004E1C2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E1C2B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191" w:type="dxa"/>
            <w:vAlign w:val="bottom"/>
          </w:tcPr>
          <w:p w14:paraId="46D53999" w14:textId="065E70D3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D0F7500" w14:textId="701B0798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50879B5" w14:textId="57FF5438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1320692" w14:textId="78296BAD" w:rsidR="00CA7AA3" w:rsidRPr="004E1C2B" w:rsidRDefault="001E30AF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1,688</w:t>
            </w:r>
          </w:p>
        </w:tc>
        <w:tc>
          <w:tcPr>
            <w:tcW w:w="1191" w:type="dxa"/>
            <w:vAlign w:val="bottom"/>
          </w:tcPr>
          <w:p w14:paraId="3732E582" w14:textId="586407A7" w:rsidR="00CA7AA3" w:rsidRPr="004E1C2B" w:rsidRDefault="001E30AF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1,688</w:t>
            </w:r>
          </w:p>
        </w:tc>
        <w:tc>
          <w:tcPr>
            <w:tcW w:w="1191" w:type="dxa"/>
            <w:vAlign w:val="bottom"/>
          </w:tcPr>
          <w:p w14:paraId="369B773B" w14:textId="4300269E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539E575" w14:textId="1E2F3084" w:rsidR="00CA7AA3" w:rsidRPr="004E1C2B" w:rsidRDefault="001E30AF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1,965</w:t>
            </w:r>
          </w:p>
        </w:tc>
        <w:tc>
          <w:tcPr>
            <w:tcW w:w="1191" w:type="dxa"/>
            <w:vAlign w:val="bottom"/>
          </w:tcPr>
          <w:p w14:paraId="192476DF" w14:textId="736E83E4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6F119C9" w14:textId="5BB49DE4" w:rsidR="00CA7AA3" w:rsidRPr="004E1C2B" w:rsidRDefault="001E30AF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1,965</w:t>
            </w:r>
          </w:p>
        </w:tc>
      </w:tr>
      <w:tr w:rsidR="00CA7AA3" w:rsidRPr="004E1C2B" w14:paraId="3925BEC4" w14:textId="77777777" w:rsidTr="00CA7AA3">
        <w:trPr>
          <w:trHeight w:val="261"/>
        </w:trPr>
        <w:tc>
          <w:tcPr>
            <w:tcW w:w="3345" w:type="dxa"/>
          </w:tcPr>
          <w:p w14:paraId="6597490F" w14:textId="77777777" w:rsidR="00CA7AA3" w:rsidRPr="004E1C2B" w:rsidRDefault="00CA7AA3" w:rsidP="00CA7AA3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1" w:type="dxa"/>
            <w:vAlign w:val="bottom"/>
          </w:tcPr>
          <w:p w14:paraId="77DABB22" w14:textId="7022C941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</w:tcPr>
          <w:p w14:paraId="1D49FCC4" w14:textId="0E21D2AF" w:rsidR="00CA7AA3" w:rsidRPr="004E1C2B" w:rsidRDefault="001E30AF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191" w:type="dxa"/>
            <w:vAlign w:val="bottom"/>
          </w:tcPr>
          <w:p w14:paraId="3A72B6F5" w14:textId="0314DEF8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DE1A0FB" w14:textId="52BA8CF0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3E99E11" w14:textId="07DAFB02" w:rsidR="00CA7AA3" w:rsidRPr="004E1C2B" w:rsidRDefault="001E30AF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1191" w:type="dxa"/>
            <w:vAlign w:val="bottom"/>
          </w:tcPr>
          <w:p w14:paraId="2461C6B2" w14:textId="5B717E05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610704E" w14:textId="45E8EBBC" w:rsidR="00CA7AA3" w:rsidRPr="004E1C2B" w:rsidRDefault="001E30AF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47</w:t>
            </w:r>
            <w:r w:rsidR="00CA7AA3" w:rsidRPr="004E1C2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91" w:type="dxa"/>
            <w:vAlign w:val="bottom"/>
          </w:tcPr>
          <w:p w14:paraId="4FB151C7" w14:textId="1046EFA8" w:rsidR="00CA7AA3" w:rsidRPr="004E1C2B" w:rsidRDefault="00CA7AA3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09B1948" w14:textId="023DB05E" w:rsidR="00CA7AA3" w:rsidRPr="004E1C2B" w:rsidRDefault="001E30AF" w:rsidP="00CA7AA3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47</w:t>
            </w:r>
            <w:r w:rsidR="00CA7AA3" w:rsidRPr="004E1C2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02D6D" w:rsidRPr="004E1C2B" w14:paraId="562C5123" w14:textId="77777777" w:rsidTr="00402D6D">
        <w:trPr>
          <w:trHeight w:val="261"/>
        </w:trPr>
        <w:tc>
          <w:tcPr>
            <w:tcW w:w="3345" w:type="dxa"/>
          </w:tcPr>
          <w:p w14:paraId="78143659" w14:textId="77777777" w:rsidR="00402D6D" w:rsidRPr="004E1C2B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3A75E9AC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8923058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B557708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8C470A9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322B586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59A9D03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78652EF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728624F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3502F1E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D6D" w:rsidRPr="004E1C2B" w14:paraId="6BBD68EC" w14:textId="77777777" w:rsidTr="00402D6D">
        <w:trPr>
          <w:trHeight w:val="261"/>
        </w:trPr>
        <w:tc>
          <w:tcPr>
            <w:tcW w:w="3345" w:type="dxa"/>
          </w:tcPr>
          <w:p w14:paraId="7D31913D" w14:textId="77777777" w:rsidR="00402D6D" w:rsidRPr="004E1C2B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91" w:type="dxa"/>
            <w:vAlign w:val="bottom"/>
          </w:tcPr>
          <w:p w14:paraId="719DD615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F2AC675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70C66D3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1D16AD7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09FCB12C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E258A39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134911C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8AFC84D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AA3DF61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3CFC" w:rsidRPr="004E1C2B" w14:paraId="369CAF1F" w14:textId="77777777" w:rsidTr="00C33CFC">
        <w:trPr>
          <w:trHeight w:val="261"/>
        </w:trPr>
        <w:tc>
          <w:tcPr>
            <w:tcW w:w="3345" w:type="dxa"/>
          </w:tcPr>
          <w:p w14:paraId="5C6F1A06" w14:textId="77777777" w:rsidR="00C33CFC" w:rsidRPr="004E1C2B" w:rsidRDefault="00C33CFC" w:rsidP="00C33CFC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191" w:type="dxa"/>
            <w:vAlign w:val="bottom"/>
          </w:tcPr>
          <w:p w14:paraId="2D462E6C" w14:textId="2B43FCC5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86FC1B1" w14:textId="6A44DB5E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266A90C" w14:textId="6EA0A220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770140A" w14:textId="07FCB1EC" w:rsidR="00C33CFC" w:rsidRPr="004E1C2B" w:rsidRDefault="001E30AF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24</w:t>
            </w:r>
            <w:r w:rsidR="00C33CFC"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Pr="004E1C2B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191" w:type="dxa"/>
            <w:vAlign w:val="bottom"/>
          </w:tcPr>
          <w:p w14:paraId="51BDA603" w14:textId="33CCE657" w:rsidR="00C33CFC" w:rsidRPr="004E1C2B" w:rsidRDefault="001E30AF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24</w:t>
            </w:r>
            <w:r w:rsidR="00C33CFC"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Pr="004E1C2B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191" w:type="dxa"/>
            <w:vAlign w:val="bottom"/>
          </w:tcPr>
          <w:p w14:paraId="7396ADE2" w14:textId="73DE2D82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699AD69" w14:textId="15D1CA2F" w:rsidR="00C33CFC" w:rsidRPr="004E1C2B" w:rsidRDefault="001E30AF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18</w:t>
            </w:r>
            <w:r w:rsidR="00C33CFC"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Pr="004E1C2B">
              <w:rPr>
                <w:rFonts w:ascii="Angsana New" w:hAnsi="Angsana New"/>
                <w:sz w:val="28"/>
                <w:szCs w:val="28"/>
              </w:rPr>
              <w:t>694</w:t>
            </w:r>
          </w:p>
        </w:tc>
        <w:tc>
          <w:tcPr>
            <w:tcW w:w="1191" w:type="dxa"/>
            <w:vAlign w:val="bottom"/>
          </w:tcPr>
          <w:p w14:paraId="009E8E28" w14:textId="6D476A06" w:rsidR="00C33CFC" w:rsidRPr="004E1C2B" w:rsidRDefault="001E30AF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5,737</w:t>
            </w:r>
          </w:p>
        </w:tc>
        <w:tc>
          <w:tcPr>
            <w:tcW w:w="1191" w:type="dxa"/>
            <w:vAlign w:val="bottom"/>
          </w:tcPr>
          <w:p w14:paraId="5DC0557E" w14:textId="2CF4B7DA" w:rsidR="00C33CFC" w:rsidRPr="004E1C2B" w:rsidRDefault="001E30AF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24</w:t>
            </w:r>
            <w:r w:rsidR="00C33CFC"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Pr="004E1C2B">
              <w:rPr>
                <w:rFonts w:ascii="Angsana New" w:hAnsi="Angsana New"/>
                <w:sz w:val="28"/>
                <w:szCs w:val="28"/>
              </w:rPr>
              <w:t>431</w:t>
            </w:r>
          </w:p>
        </w:tc>
      </w:tr>
      <w:tr w:rsidR="00C33CFC" w:rsidRPr="004E1C2B" w14:paraId="3494B459" w14:textId="77777777" w:rsidTr="00C33CFC">
        <w:trPr>
          <w:trHeight w:val="261"/>
        </w:trPr>
        <w:tc>
          <w:tcPr>
            <w:tcW w:w="3345" w:type="dxa"/>
          </w:tcPr>
          <w:p w14:paraId="33F7103B" w14:textId="77777777" w:rsidR="00C33CFC" w:rsidRPr="004E1C2B" w:rsidRDefault="00C33CFC" w:rsidP="00C33CFC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1" w:type="dxa"/>
            <w:vAlign w:val="bottom"/>
          </w:tcPr>
          <w:p w14:paraId="2836645A" w14:textId="322F24E5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9B49E05" w14:textId="55A72926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11F110A" w14:textId="08E28D58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FDD83B4" w14:textId="28677638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9</w:t>
            </w:r>
            <w:r w:rsidR="001E30AF" w:rsidRPr="004E1C2B">
              <w:rPr>
                <w:rFonts w:ascii="Angsana New" w:hAnsi="Angsana New"/>
                <w:sz w:val="28"/>
                <w:szCs w:val="28"/>
              </w:rPr>
              <w:t>1</w:t>
            </w:r>
            <w:r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="001E30AF" w:rsidRPr="004E1C2B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1191" w:type="dxa"/>
            <w:vAlign w:val="bottom"/>
          </w:tcPr>
          <w:p w14:paraId="4012466A" w14:textId="12B9FCB3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9</w:t>
            </w:r>
            <w:r w:rsidR="001E30AF" w:rsidRPr="004E1C2B">
              <w:rPr>
                <w:rFonts w:ascii="Angsana New" w:hAnsi="Angsana New"/>
                <w:sz w:val="28"/>
                <w:szCs w:val="28"/>
              </w:rPr>
              <w:t>1</w:t>
            </w:r>
            <w:r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="001E30AF" w:rsidRPr="004E1C2B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1191" w:type="dxa"/>
            <w:vAlign w:val="bottom"/>
          </w:tcPr>
          <w:p w14:paraId="182428ED" w14:textId="6DC5547B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E42CC76" w14:textId="3CDF151B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9</w:t>
            </w:r>
            <w:r w:rsidR="001E30AF" w:rsidRPr="004E1C2B">
              <w:rPr>
                <w:rFonts w:ascii="Angsana New" w:hAnsi="Angsana New"/>
                <w:sz w:val="28"/>
                <w:szCs w:val="28"/>
              </w:rPr>
              <w:t>4</w:t>
            </w:r>
            <w:r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="001E30AF" w:rsidRPr="004E1C2B">
              <w:rPr>
                <w:rFonts w:ascii="Angsana New" w:hAnsi="Angsana New"/>
                <w:sz w:val="28"/>
                <w:szCs w:val="28"/>
              </w:rPr>
              <w:t>970</w:t>
            </w:r>
          </w:p>
        </w:tc>
        <w:tc>
          <w:tcPr>
            <w:tcW w:w="1191" w:type="dxa"/>
            <w:vAlign w:val="bottom"/>
          </w:tcPr>
          <w:p w14:paraId="23AAA5D5" w14:textId="27DB8314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4A8A37C" w14:textId="050E883C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9</w:t>
            </w:r>
            <w:r w:rsidR="001E30AF" w:rsidRPr="004E1C2B">
              <w:rPr>
                <w:rFonts w:ascii="Angsana New" w:hAnsi="Angsana New"/>
                <w:sz w:val="28"/>
                <w:szCs w:val="28"/>
              </w:rPr>
              <w:t>4</w:t>
            </w:r>
            <w:r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="001E30AF" w:rsidRPr="004E1C2B">
              <w:rPr>
                <w:rFonts w:ascii="Angsana New" w:hAnsi="Angsana New"/>
                <w:sz w:val="28"/>
                <w:szCs w:val="28"/>
              </w:rPr>
              <w:t>970</w:t>
            </w:r>
          </w:p>
        </w:tc>
      </w:tr>
      <w:tr w:rsidR="00C33CFC" w:rsidRPr="004E1C2B" w14:paraId="155E9E5C" w14:textId="77777777" w:rsidTr="00C33CFC">
        <w:trPr>
          <w:trHeight w:val="261"/>
        </w:trPr>
        <w:tc>
          <w:tcPr>
            <w:tcW w:w="3345" w:type="dxa"/>
          </w:tcPr>
          <w:p w14:paraId="47D78E2D" w14:textId="77777777" w:rsidR="00C33CFC" w:rsidRPr="004E1C2B" w:rsidRDefault="00C33CFC" w:rsidP="00C33CFC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1" w:type="dxa"/>
            <w:vAlign w:val="bottom"/>
          </w:tcPr>
          <w:p w14:paraId="33763801" w14:textId="6CDE2527" w:rsidR="00C33CFC" w:rsidRPr="004E1C2B" w:rsidRDefault="001E30AF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191" w:type="dxa"/>
            <w:vAlign w:val="bottom"/>
          </w:tcPr>
          <w:p w14:paraId="594F482B" w14:textId="65685D1E" w:rsidR="00C33CFC" w:rsidRPr="004E1C2B" w:rsidRDefault="001E30AF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5</w:t>
            </w:r>
            <w:r w:rsidR="00C33CFC"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Pr="004E1C2B"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1191" w:type="dxa"/>
            <w:vAlign w:val="bottom"/>
          </w:tcPr>
          <w:p w14:paraId="5190703D" w14:textId="3A80E610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D2EAD1A" w14:textId="7E06CCAD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2B38939" w14:textId="5C0C214A" w:rsidR="00C33CFC" w:rsidRPr="004E1C2B" w:rsidRDefault="001E30AF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6</w:t>
            </w:r>
            <w:r w:rsidR="00C33CFC"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Pr="004E1C2B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191" w:type="dxa"/>
            <w:vAlign w:val="bottom"/>
          </w:tcPr>
          <w:p w14:paraId="6CA4342F" w14:textId="6805EF7D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272DF3D" w14:textId="5352EA90" w:rsidR="00C33CFC" w:rsidRPr="004E1C2B" w:rsidRDefault="001E30AF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6</w:t>
            </w:r>
            <w:r w:rsidR="00C33CFC"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Pr="004E1C2B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191" w:type="dxa"/>
            <w:vAlign w:val="bottom"/>
          </w:tcPr>
          <w:p w14:paraId="3BEB2437" w14:textId="091BDF23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6D931F7" w14:textId="26E763A2" w:rsidR="00C33CFC" w:rsidRPr="004E1C2B" w:rsidRDefault="001E30AF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6</w:t>
            </w:r>
            <w:r w:rsidR="00C33CFC"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Pr="004E1C2B">
              <w:rPr>
                <w:rFonts w:ascii="Angsana New" w:hAnsi="Angsana New"/>
                <w:sz w:val="28"/>
                <w:szCs w:val="28"/>
              </w:rPr>
              <w:t>270</w:t>
            </w:r>
          </w:p>
        </w:tc>
      </w:tr>
    </w:tbl>
    <w:p w14:paraId="528CA968" w14:textId="1341CF45" w:rsidR="00402D6D" w:rsidRPr="004E1C2B" w:rsidRDefault="00402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tbl>
      <w:tblPr>
        <w:tblW w:w="14064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4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402D6D" w:rsidRPr="004E1C2B" w14:paraId="7F68F36D" w14:textId="77777777" w:rsidTr="00402D6D">
        <w:trPr>
          <w:trHeight w:val="261"/>
        </w:trPr>
        <w:tc>
          <w:tcPr>
            <w:tcW w:w="3345" w:type="dxa"/>
            <w:vAlign w:val="bottom"/>
          </w:tcPr>
          <w:p w14:paraId="4F8CB017" w14:textId="77777777" w:rsidR="00402D6D" w:rsidRPr="004E1C2B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9" w:type="dxa"/>
            <w:gridSpan w:val="9"/>
          </w:tcPr>
          <w:p w14:paraId="634C4110" w14:textId="77777777" w:rsidR="00402D6D" w:rsidRPr="004E1C2B" w:rsidRDefault="00402D6D" w:rsidP="00687B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02D6D" w:rsidRPr="004E1C2B" w14:paraId="21A717DE" w14:textId="77777777" w:rsidTr="00687B45">
        <w:trPr>
          <w:trHeight w:val="261"/>
        </w:trPr>
        <w:tc>
          <w:tcPr>
            <w:tcW w:w="3345" w:type="dxa"/>
            <w:vAlign w:val="bottom"/>
          </w:tcPr>
          <w:p w14:paraId="784F9D06" w14:textId="77777777" w:rsidR="00402D6D" w:rsidRPr="004E1C2B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5" w:type="dxa"/>
            <w:gridSpan w:val="5"/>
          </w:tcPr>
          <w:p w14:paraId="2147D5E9" w14:textId="77777777" w:rsidR="00402D6D" w:rsidRPr="004E1C2B" w:rsidRDefault="00402D6D" w:rsidP="00687B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764" w:type="dxa"/>
            <w:gridSpan w:val="4"/>
            <w:vAlign w:val="bottom"/>
          </w:tcPr>
          <w:p w14:paraId="5BE60051" w14:textId="77777777" w:rsidR="00402D6D" w:rsidRPr="004E1C2B" w:rsidRDefault="00402D6D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4E1C2B">
              <w:rPr>
                <w:b/>
                <w:bCs/>
                <w:sz w:val="28"/>
                <w:szCs w:val="28"/>
                <w:cs/>
              </w:rPr>
              <w:t>มูลค่า</w:t>
            </w:r>
            <w:r w:rsidRPr="004E1C2B">
              <w:rPr>
                <w:rFonts w:hint="cs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402D6D" w:rsidRPr="004E1C2B" w14:paraId="4D88ECDB" w14:textId="77777777" w:rsidTr="00687B45">
        <w:trPr>
          <w:trHeight w:val="261"/>
        </w:trPr>
        <w:tc>
          <w:tcPr>
            <w:tcW w:w="3345" w:type="dxa"/>
            <w:vAlign w:val="bottom"/>
          </w:tcPr>
          <w:p w14:paraId="224B5D77" w14:textId="14DB5125" w:rsidR="00402D6D" w:rsidRPr="004E1C2B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4E1C2B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E1C2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4E1C2B">
              <w:rPr>
                <w:b/>
                <w:bCs/>
                <w:i/>
                <w:iCs/>
                <w:sz w:val="28"/>
                <w:szCs w:val="28"/>
              </w:rPr>
              <w:t xml:space="preserve"> 2568</w:t>
            </w:r>
          </w:p>
        </w:tc>
        <w:tc>
          <w:tcPr>
            <w:tcW w:w="1191" w:type="dxa"/>
          </w:tcPr>
          <w:p w14:paraId="404D7273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  <w:cs/>
              </w:rPr>
            </w:pPr>
            <w:r w:rsidRPr="004E1C2B">
              <w:rPr>
                <w:sz w:val="28"/>
                <w:szCs w:val="28"/>
                <w:cs/>
              </w:rPr>
              <w:t>มูลค่ายุติธรรม-ใช้การบัญชีป้องกันความเสี่ยง</w:t>
            </w:r>
          </w:p>
        </w:tc>
        <w:tc>
          <w:tcPr>
            <w:tcW w:w="1191" w:type="dxa"/>
            <w:vAlign w:val="bottom"/>
          </w:tcPr>
          <w:p w14:paraId="762C85E8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91" w:type="dxa"/>
            <w:vAlign w:val="bottom"/>
          </w:tcPr>
          <w:p w14:paraId="251A1735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bottom"/>
          </w:tcPr>
          <w:p w14:paraId="74F924E4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91" w:type="dxa"/>
            <w:vAlign w:val="bottom"/>
          </w:tcPr>
          <w:p w14:paraId="15093A76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1E148F9F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ระดับ </w:t>
            </w:r>
            <w:r w:rsidRPr="004E1C2B"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vAlign w:val="bottom"/>
          </w:tcPr>
          <w:p w14:paraId="15D67692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ระดับ </w:t>
            </w:r>
            <w:r w:rsidRPr="004E1C2B">
              <w:rPr>
                <w:sz w:val="28"/>
                <w:szCs w:val="28"/>
              </w:rPr>
              <w:t>2</w:t>
            </w:r>
          </w:p>
        </w:tc>
        <w:tc>
          <w:tcPr>
            <w:tcW w:w="1191" w:type="dxa"/>
            <w:vAlign w:val="bottom"/>
          </w:tcPr>
          <w:p w14:paraId="5F8F6E2B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ระดับ </w:t>
            </w:r>
            <w:r w:rsidRPr="004E1C2B">
              <w:rPr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</w:tcPr>
          <w:p w14:paraId="1C824B21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รวม</w:t>
            </w:r>
          </w:p>
        </w:tc>
      </w:tr>
      <w:tr w:rsidR="00402D6D" w:rsidRPr="004E1C2B" w14:paraId="59C0EE2D" w14:textId="23477E4C" w:rsidTr="000A440D">
        <w:trPr>
          <w:trHeight w:val="261"/>
        </w:trPr>
        <w:tc>
          <w:tcPr>
            <w:tcW w:w="3345" w:type="dxa"/>
            <w:vAlign w:val="bottom"/>
          </w:tcPr>
          <w:p w14:paraId="18F36C6C" w14:textId="77777777" w:rsidR="00402D6D" w:rsidRPr="004E1C2B" w:rsidRDefault="00402D6D" w:rsidP="00402D6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9" w:type="dxa"/>
            <w:gridSpan w:val="9"/>
          </w:tcPr>
          <w:p w14:paraId="18E15D17" w14:textId="77EDB016" w:rsidR="00402D6D" w:rsidRPr="004E1C2B" w:rsidRDefault="00402D6D" w:rsidP="0040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4E1C2B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02D6D" w:rsidRPr="004E1C2B" w14:paraId="47D98D0A" w14:textId="77777777" w:rsidTr="00687B45">
        <w:trPr>
          <w:trHeight w:val="261"/>
        </w:trPr>
        <w:tc>
          <w:tcPr>
            <w:tcW w:w="3345" w:type="dxa"/>
          </w:tcPr>
          <w:p w14:paraId="597E20B1" w14:textId="77777777" w:rsidR="00402D6D" w:rsidRPr="004E1C2B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91" w:type="dxa"/>
          </w:tcPr>
          <w:p w14:paraId="56B9192A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6074B8F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0EA649F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B230007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</w:tcPr>
          <w:p w14:paraId="78C4E554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91" w:type="dxa"/>
          </w:tcPr>
          <w:p w14:paraId="349ED116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BC7FF59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29BE8AD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23A0B8A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6F4" w:rsidRPr="004E1C2B" w14:paraId="0F767DE3" w14:textId="77777777" w:rsidTr="00687B45">
        <w:trPr>
          <w:trHeight w:val="261"/>
        </w:trPr>
        <w:tc>
          <w:tcPr>
            <w:tcW w:w="3345" w:type="dxa"/>
          </w:tcPr>
          <w:p w14:paraId="0004A5A8" w14:textId="77777777" w:rsidR="00B146F4" w:rsidRPr="004E1C2B" w:rsidRDefault="00B146F4" w:rsidP="00B146F4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1" w:type="dxa"/>
            <w:vAlign w:val="bottom"/>
          </w:tcPr>
          <w:p w14:paraId="4D53DC85" w14:textId="539F3BA8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53FC6E4" w14:textId="1EC07E90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91" w:type="dxa"/>
            <w:vAlign w:val="bottom"/>
          </w:tcPr>
          <w:p w14:paraId="1ABDE1BC" w14:textId="67E2232C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7</w:t>
            </w:r>
            <w:r w:rsidRPr="004E1C2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1191" w:type="dxa"/>
            <w:vAlign w:val="bottom"/>
          </w:tcPr>
          <w:p w14:paraId="0189B906" w14:textId="563FB748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B8BD8D9" w14:textId="3C33845A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191" w:type="dxa"/>
            <w:vAlign w:val="bottom"/>
          </w:tcPr>
          <w:p w14:paraId="5F0AC31D" w14:textId="3F598BB0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191" w:type="dxa"/>
            <w:vAlign w:val="bottom"/>
          </w:tcPr>
          <w:p w14:paraId="3AEC236A" w14:textId="3701299A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0175CA6" w14:textId="42A5CCF1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B49F630" w14:textId="6469C9D8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724</w:t>
            </w:r>
          </w:p>
        </w:tc>
      </w:tr>
      <w:tr w:rsidR="00B146F4" w:rsidRPr="004E1C2B" w14:paraId="36ADA731" w14:textId="77777777" w:rsidTr="00687B45">
        <w:trPr>
          <w:trHeight w:val="261"/>
        </w:trPr>
        <w:tc>
          <w:tcPr>
            <w:tcW w:w="3345" w:type="dxa"/>
          </w:tcPr>
          <w:p w14:paraId="58C279B6" w14:textId="2C5E9183" w:rsidR="00B146F4" w:rsidRPr="004E1C2B" w:rsidRDefault="00B146F4" w:rsidP="00B146F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hint="cs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191" w:type="dxa"/>
            <w:vAlign w:val="bottom"/>
          </w:tcPr>
          <w:p w14:paraId="37C41E40" w14:textId="2E282E38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79C93CA3" w14:textId="5681F1C9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191" w:type="dxa"/>
            <w:vAlign w:val="bottom"/>
          </w:tcPr>
          <w:p w14:paraId="38282CAE" w14:textId="522584E2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846E59A" w14:textId="0467BC4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2E32F58" w14:textId="1AAEB208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191" w:type="dxa"/>
            <w:vAlign w:val="bottom"/>
          </w:tcPr>
          <w:p w14:paraId="709C1A1C" w14:textId="3AF0A643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FA28787" w14:textId="3D272B83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9361A7E" w14:textId="22BD0BE5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191" w:type="dxa"/>
            <w:vAlign w:val="bottom"/>
          </w:tcPr>
          <w:p w14:paraId="7BA2FC15" w14:textId="497E18B9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673</w:t>
            </w:r>
          </w:p>
        </w:tc>
      </w:tr>
      <w:tr w:rsidR="00B146F4" w:rsidRPr="004E1C2B" w14:paraId="5000BDFA" w14:textId="77777777" w:rsidTr="00687B45">
        <w:trPr>
          <w:trHeight w:val="261"/>
        </w:trPr>
        <w:tc>
          <w:tcPr>
            <w:tcW w:w="3345" w:type="dxa"/>
          </w:tcPr>
          <w:p w14:paraId="4FC8170D" w14:textId="77777777" w:rsidR="00B146F4" w:rsidRPr="004E1C2B" w:rsidRDefault="00B146F4" w:rsidP="00B146F4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4A29204B" w14:textId="77777777" w:rsidR="00B146F4" w:rsidRPr="004E1C2B" w:rsidRDefault="00B146F4" w:rsidP="00B146F4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91" w:type="dxa"/>
            <w:vAlign w:val="bottom"/>
          </w:tcPr>
          <w:p w14:paraId="26C8BD88" w14:textId="05874475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E1BCD8A" w14:textId="3159E86A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1,617</w:t>
            </w:r>
          </w:p>
        </w:tc>
        <w:tc>
          <w:tcPr>
            <w:tcW w:w="1191" w:type="dxa"/>
            <w:vAlign w:val="bottom"/>
          </w:tcPr>
          <w:p w14:paraId="0BA91DBF" w14:textId="6135EEEA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1191" w:type="dxa"/>
            <w:vAlign w:val="bottom"/>
          </w:tcPr>
          <w:p w14:paraId="71E6F08A" w14:textId="6D1B80FD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43A6DB43" w14:textId="53305F06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2,535</w:t>
            </w:r>
          </w:p>
        </w:tc>
        <w:tc>
          <w:tcPr>
            <w:tcW w:w="1191" w:type="dxa"/>
            <w:vAlign w:val="bottom"/>
          </w:tcPr>
          <w:p w14:paraId="7336805D" w14:textId="01BA3F6D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CE766A0" w14:textId="611FEEB2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1,612</w:t>
            </w:r>
          </w:p>
        </w:tc>
        <w:tc>
          <w:tcPr>
            <w:tcW w:w="1191" w:type="dxa"/>
            <w:vAlign w:val="bottom"/>
          </w:tcPr>
          <w:p w14:paraId="2458BEE6" w14:textId="2115020D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1191" w:type="dxa"/>
            <w:vAlign w:val="bottom"/>
          </w:tcPr>
          <w:p w14:paraId="7BA04EEC" w14:textId="3DFC7FF8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2,535</w:t>
            </w:r>
          </w:p>
        </w:tc>
      </w:tr>
      <w:tr w:rsidR="00B146F4" w:rsidRPr="004E1C2B" w14:paraId="7CC21BA9" w14:textId="77777777" w:rsidTr="009F2616">
        <w:trPr>
          <w:trHeight w:val="261"/>
        </w:trPr>
        <w:tc>
          <w:tcPr>
            <w:tcW w:w="3345" w:type="dxa"/>
          </w:tcPr>
          <w:p w14:paraId="2E2EB6F4" w14:textId="38D05A58" w:rsidR="00B146F4" w:rsidRPr="004E1C2B" w:rsidRDefault="00B146F4" w:rsidP="00B146F4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sz w:val="28"/>
                <w:szCs w:val="28"/>
                <w:cs/>
              </w:rPr>
              <w:t>เงินให้กู้ยืม</w:t>
            </w:r>
            <w:r w:rsidRPr="004E1C2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E1C2B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191" w:type="dxa"/>
            <w:vAlign w:val="bottom"/>
          </w:tcPr>
          <w:p w14:paraId="512D86D5" w14:textId="1AC61F5E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A9A6B33" w14:textId="3DAE1D8F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710F6ADA" w14:textId="5BB0CA91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</w:tcPr>
          <w:p w14:paraId="7783198A" w14:textId="285811CA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1,583</w:t>
            </w:r>
          </w:p>
        </w:tc>
        <w:tc>
          <w:tcPr>
            <w:tcW w:w="1191" w:type="dxa"/>
            <w:vAlign w:val="bottom"/>
          </w:tcPr>
          <w:p w14:paraId="7B77B625" w14:textId="55AF488D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1,583</w:t>
            </w:r>
          </w:p>
        </w:tc>
        <w:tc>
          <w:tcPr>
            <w:tcW w:w="1191" w:type="dxa"/>
            <w:vAlign w:val="bottom"/>
          </w:tcPr>
          <w:p w14:paraId="3A93A2C0" w14:textId="27E14405" w:rsidR="00B146F4" w:rsidRPr="004E1C2B" w:rsidRDefault="0073172F" w:rsidP="00731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1C2B">
              <w:rPr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CD77C96" w14:textId="67CA35FC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1,743</w:t>
            </w:r>
          </w:p>
        </w:tc>
        <w:tc>
          <w:tcPr>
            <w:tcW w:w="1191" w:type="dxa"/>
            <w:vAlign w:val="bottom"/>
          </w:tcPr>
          <w:p w14:paraId="01D3625C" w14:textId="5385E6C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5710B10" w14:textId="52F33F2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1,743</w:t>
            </w:r>
          </w:p>
        </w:tc>
      </w:tr>
      <w:tr w:rsidR="00B146F4" w:rsidRPr="004E1C2B" w14:paraId="150A6A44" w14:textId="77777777" w:rsidTr="009F2616">
        <w:trPr>
          <w:trHeight w:val="261"/>
        </w:trPr>
        <w:tc>
          <w:tcPr>
            <w:tcW w:w="3345" w:type="dxa"/>
          </w:tcPr>
          <w:p w14:paraId="4784FE9B" w14:textId="77777777" w:rsidR="00B146F4" w:rsidRPr="004E1C2B" w:rsidRDefault="00B146F4" w:rsidP="00B146F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1" w:type="dxa"/>
            <w:vAlign w:val="bottom"/>
          </w:tcPr>
          <w:p w14:paraId="54285188" w14:textId="58CA935B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91" w:type="dxa"/>
            <w:vAlign w:val="bottom"/>
          </w:tcPr>
          <w:p w14:paraId="29CCA45A" w14:textId="6E84023E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191" w:type="dxa"/>
            <w:vAlign w:val="bottom"/>
          </w:tcPr>
          <w:p w14:paraId="2AC9D149" w14:textId="5956EBD9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B6EA707" w14:textId="76A2D040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F0A7249" w14:textId="5F1C2115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191" w:type="dxa"/>
            <w:vAlign w:val="bottom"/>
          </w:tcPr>
          <w:p w14:paraId="4ECF43F1" w14:textId="552E09F4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06E6446" w14:textId="6240C1FC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191" w:type="dxa"/>
            <w:vAlign w:val="bottom"/>
          </w:tcPr>
          <w:p w14:paraId="26097E3D" w14:textId="695ED369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53CB577" w14:textId="75E14E70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B146F4" w:rsidRPr="004E1C2B" w14:paraId="63A9D35C" w14:textId="77777777" w:rsidTr="00687B45">
        <w:trPr>
          <w:trHeight w:val="261"/>
        </w:trPr>
        <w:tc>
          <w:tcPr>
            <w:tcW w:w="3345" w:type="dxa"/>
          </w:tcPr>
          <w:p w14:paraId="4B9B6E32" w14:textId="77777777" w:rsidR="00B146F4" w:rsidRPr="004E1C2B" w:rsidRDefault="00B146F4" w:rsidP="00B146F4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24DF568C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2707FF4B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8D9B031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524940BC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5F454CBA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009D7303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3351DBBC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66678420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C44BA3F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6F4" w:rsidRPr="004E1C2B" w14:paraId="6BE49033" w14:textId="77777777" w:rsidTr="00687B45">
        <w:trPr>
          <w:trHeight w:val="261"/>
        </w:trPr>
        <w:tc>
          <w:tcPr>
            <w:tcW w:w="3345" w:type="dxa"/>
          </w:tcPr>
          <w:p w14:paraId="051E4D69" w14:textId="77777777" w:rsidR="00B146F4" w:rsidRPr="004E1C2B" w:rsidRDefault="00B146F4" w:rsidP="00B146F4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91" w:type="dxa"/>
            <w:vAlign w:val="bottom"/>
          </w:tcPr>
          <w:p w14:paraId="768C7894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05FAB1E4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D872F7F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463619C4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24874D25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5A74F38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2E96FBD3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1479774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28A3A1F" w14:textId="777777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6F4" w:rsidRPr="004E1C2B" w14:paraId="55CD8E67" w14:textId="77777777" w:rsidTr="00687B45">
        <w:trPr>
          <w:trHeight w:val="261"/>
        </w:trPr>
        <w:tc>
          <w:tcPr>
            <w:tcW w:w="3345" w:type="dxa"/>
          </w:tcPr>
          <w:p w14:paraId="3A7CE5AB" w14:textId="77777777" w:rsidR="00B146F4" w:rsidRPr="004E1C2B" w:rsidRDefault="00B146F4" w:rsidP="00B146F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191" w:type="dxa"/>
            <w:vAlign w:val="bottom"/>
          </w:tcPr>
          <w:p w14:paraId="6483B5BF" w14:textId="5F8B2316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BE05E6B" w14:textId="77CDDB54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992F647" w14:textId="2F642BA3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5FEDF9A" w14:textId="30EAEB73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9,711</w:t>
            </w:r>
          </w:p>
        </w:tc>
        <w:tc>
          <w:tcPr>
            <w:tcW w:w="1191" w:type="dxa"/>
            <w:vAlign w:val="bottom"/>
          </w:tcPr>
          <w:p w14:paraId="4DD500AB" w14:textId="3F576F72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9,711</w:t>
            </w:r>
          </w:p>
        </w:tc>
        <w:tc>
          <w:tcPr>
            <w:tcW w:w="1191" w:type="dxa"/>
            <w:vAlign w:val="bottom"/>
          </w:tcPr>
          <w:p w14:paraId="7F878558" w14:textId="185B4BFF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D139063" w14:textId="017F387A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9,588</w:t>
            </w:r>
          </w:p>
        </w:tc>
        <w:tc>
          <w:tcPr>
            <w:tcW w:w="1191" w:type="dxa"/>
            <w:vAlign w:val="bottom"/>
          </w:tcPr>
          <w:p w14:paraId="4296CC8E" w14:textId="08A654B3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191" w:type="dxa"/>
            <w:vAlign w:val="bottom"/>
          </w:tcPr>
          <w:p w14:paraId="2E322BF8" w14:textId="700C093A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9,708</w:t>
            </w:r>
          </w:p>
        </w:tc>
      </w:tr>
      <w:tr w:rsidR="00B146F4" w:rsidRPr="004E1C2B" w14:paraId="74BD445D" w14:textId="77777777" w:rsidTr="00687B45">
        <w:trPr>
          <w:trHeight w:val="261"/>
        </w:trPr>
        <w:tc>
          <w:tcPr>
            <w:tcW w:w="3345" w:type="dxa"/>
          </w:tcPr>
          <w:p w14:paraId="49DCDFEE" w14:textId="77777777" w:rsidR="00B146F4" w:rsidRPr="004E1C2B" w:rsidRDefault="00B146F4" w:rsidP="00B146F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1" w:type="dxa"/>
            <w:vAlign w:val="bottom"/>
          </w:tcPr>
          <w:p w14:paraId="3987977C" w14:textId="18CAF63D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1CB4AB6" w14:textId="3D553D4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EFDF9B8" w14:textId="0A1CB2B3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061B3E7" w14:textId="0A0031B5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92,413</w:t>
            </w:r>
          </w:p>
        </w:tc>
        <w:tc>
          <w:tcPr>
            <w:tcW w:w="1191" w:type="dxa"/>
            <w:vAlign w:val="bottom"/>
          </w:tcPr>
          <w:p w14:paraId="7F3F7743" w14:textId="447F947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92,413</w:t>
            </w:r>
          </w:p>
        </w:tc>
        <w:tc>
          <w:tcPr>
            <w:tcW w:w="1191" w:type="dxa"/>
            <w:vAlign w:val="bottom"/>
          </w:tcPr>
          <w:p w14:paraId="40CF3715" w14:textId="6D6F7D68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880F047" w14:textId="692AF95D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96,670</w:t>
            </w:r>
          </w:p>
        </w:tc>
        <w:tc>
          <w:tcPr>
            <w:tcW w:w="1191" w:type="dxa"/>
            <w:vAlign w:val="bottom"/>
          </w:tcPr>
          <w:p w14:paraId="358EB0DB" w14:textId="30AD44EB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E238BF6" w14:textId="0239C6F0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96,670</w:t>
            </w:r>
          </w:p>
        </w:tc>
      </w:tr>
      <w:tr w:rsidR="00B146F4" w:rsidRPr="004E1C2B" w14:paraId="18C05D74" w14:textId="77777777" w:rsidTr="00687B45">
        <w:trPr>
          <w:trHeight w:val="261"/>
        </w:trPr>
        <w:tc>
          <w:tcPr>
            <w:tcW w:w="3345" w:type="dxa"/>
          </w:tcPr>
          <w:p w14:paraId="1BF4A87C" w14:textId="77777777" w:rsidR="00B146F4" w:rsidRPr="004E1C2B" w:rsidRDefault="00B146F4" w:rsidP="00B146F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1" w:type="dxa"/>
            <w:vAlign w:val="bottom"/>
          </w:tcPr>
          <w:p w14:paraId="13F06AE6" w14:textId="7D919750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91" w:type="dxa"/>
            <w:vAlign w:val="bottom"/>
          </w:tcPr>
          <w:p w14:paraId="0941C8D5" w14:textId="5566C5C2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191" w:type="dxa"/>
            <w:vAlign w:val="bottom"/>
          </w:tcPr>
          <w:p w14:paraId="3BC24D99" w14:textId="62BD9165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827C598" w14:textId="1D7FBB71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18D417FC" w14:textId="4846992B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191" w:type="dxa"/>
            <w:vAlign w:val="bottom"/>
          </w:tcPr>
          <w:p w14:paraId="1BA8E821" w14:textId="576EEC86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9DDFBB3" w14:textId="5574ABB7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191" w:type="dxa"/>
            <w:vAlign w:val="bottom"/>
          </w:tcPr>
          <w:p w14:paraId="140DE755" w14:textId="77EC7FEA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4707188" w14:textId="46F43E8D" w:rsidR="00B146F4" w:rsidRPr="004E1C2B" w:rsidRDefault="00B146F4" w:rsidP="00B146F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668</w:t>
            </w:r>
          </w:p>
        </w:tc>
      </w:tr>
    </w:tbl>
    <w:p w14:paraId="260C7B81" w14:textId="3E9094C4" w:rsidR="00402D6D" w:rsidRPr="004E1C2B" w:rsidRDefault="00402D6D">
      <w:pPr>
        <w:rPr>
          <w:cs/>
        </w:rPr>
      </w:pPr>
    </w:p>
    <w:tbl>
      <w:tblPr>
        <w:tblW w:w="14064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4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402D6D" w:rsidRPr="004E1C2B" w14:paraId="2CC65A30" w14:textId="77777777" w:rsidTr="00402D6D">
        <w:trPr>
          <w:trHeight w:val="261"/>
        </w:trPr>
        <w:tc>
          <w:tcPr>
            <w:tcW w:w="3345" w:type="dxa"/>
            <w:vAlign w:val="bottom"/>
          </w:tcPr>
          <w:p w14:paraId="665ABE79" w14:textId="77777777" w:rsidR="00402D6D" w:rsidRPr="004E1C2B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9" w:type="dxa"/>
            <w:gridSpan w:val="9"/>
          </w:tcPr>
          <w:p w14:paraId="424A059E" w14:textId="77777777" w:rsidR="00402D6D" w:rsidRPr="004E1C2B" w:rsidRDefault="00402D6D" w:rsidP="00687B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02D6D" w:rsidRPr="004E1C2B" w14:paraId="0638C319" w14:textId="77777777" w:rsidTr="00402D6D">
        <w:trPr>
          <w:trHeight w:val="261"/>
        </w:trPr>
        <w:tc>
          <w:tcPr>
            <w:tcW w:w="3345" w:type="dxa"/>
            <w:vAlign w:val="bottom"/>
          </w:tcPr>
          <w:p w14:paraId="507EAA78" w14:textId="77777777" w:rsidR="00402D6D" w:rsidRPr="004E1C2B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5" w:type="dxa"/>
            <w:gridSpan w:val="5"/>
          </w:tcPr>
          <w:p w14:paraId="265E9EED" w14:textId="77777777" w:rsidR="00402D6D" w:rsidRPr="004E1C2B" w:rsidRDefault="00402D6D" w:rsidP="00687B4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764" w:type="dxa"/>
            <w:gridSpan w:val="4"/>
            <w:vAlign w:val="bottom"/>
          </w:tcPr>
          <w:p w14:paraId="1703C211" w14:textId="77777777" w:rsidR="00402D6D" w:rsidRPr="004E1C2B" w:rsidRDefault="00402D6D" w:rsidP="0068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4E1C2B">
              <w:rPr>
                <w:b/>
                <w:bCs/>
                <w:sz w:val="28"/>
                <w:szCs w:val="28"/>
                <w:cs/>
              </w:rPr>
              <w:t>มูลค่า</w:t>
            </w:r>
            <w:r w:rsidRPr="004E1C2B">
              <w:rPr>
                <w:rFonts w:hint="cs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402D6D" w:rsidRPr="004E1C2B" w14:paraId="60F42281" w14:textId="77777777" w:rsidTr="00402D6D">
        <w:trPr>
          <w:trHeight w:val="261"/>
        </w:trPr>
        <w:tc>
          <w:tcPr>
            <w:tcW w:w="3345" w:type="dxa"/>
            <w:vAlign w:val="bottom"/>
          </w:tcPr>
          <w:p w14:paraId="4AA13D0B" w14:textId="06F24870" w:rsidR="00402D6D" w:rsidRPr="004E1C2B" w:rsidRDefault="00402D6D" w:rsidP="00687B4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F4636" w:rsidRPr="004E1C2B">
              <w:rPr>
                <w:b/>
                <w:bCs/>
                <w:i/>
                <w:iCs/>
                <w:sz w:val="28"/>
                <w:szCs w:val="28"/>
              </w:rPr>
              <w:t>30</w:t>
            </w:r>
            <w:r w:rsidR="001F4636" w:rsidRPr="004E1C2B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F4636" w:rsidRPr="004E1C2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1F4636" w:rsidRPr="004E1C2B">
              <w:rPr>
                <w:b/>
                <w:bCs/>
                <w:i/>
                <w:iCs/>
                <w:sz w:val="28"/>
                <w:szCs w:val="28"/>
              </w:rPr>
              <w:t xml:space="preserve"> 2569</w:t>
            </w:r>
          </w:p>
        </w:tc>
        <w:tc>
          <w:tcPr>
            <w:tcW w:w="1191" w:type="dxa"/>
          </w:tcPr>
          <w:p w14:paraId="26AFBA38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  <w:cs/>
              </w:rPr>
            </w:pPr>
            <w:r w:rsidRPr="004E1C2B">
              <w:rPr>
                <w:sz w:val="28"/>
                <w:szCs w:val="28"/>
                <w:cs/>
              </w:rPr>
              <w:t>มูลค่ายุติธรรม-ใช้การบัญชีป้องกันความเสี่ยง</w:t>
            </w:r>
          </w:p>
        </w:tc>
        <w:tc>
          <w:tcPr>
            <w:tcW w:w="1191" w:type="dxa"/>
            <w:vAlign w:val="bottom"/>
          </w:tcPr>
          <w:p w14:paraId="3E87CD69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91" w:type="dxa"/>
            <w:vAlign w:val="bottom"/>
          </w:tcPr>
          <w:p w14:paraId="7AE01187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bottom"/>
          </w:tcPr>
          <w:p w14:paraId="010D66D3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91" w:type="dxa"/>
            <w:vAlign w:val="bottom"/>
          </w:tcPr>
          <w:p w14:paraId="7A2E6D03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62190D6A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ระดับ </w:t>
            </w:r>
            <w:r w:rsidRPr="004E1C2B"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vAlign w:val="bottom"/>
          </w:tcPr>
          <w:p w14:paraId="76249484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ระดับ </w:t>
            </w:r>
            <w:r w:rsidRPr="004E1C2B">
              <w:rPr>
                <w:sz w:val="28"/>
                <w:szCs w:val="28"/>
              </w:rPr>
              <w:t>2</w:t>
            </w:r>
          </w:p>
        </w:tc>
        <w:tc>
          <w:tcPr>
            <w:tcW w:w="1191" w:type="dxa"/>
            <w:vAlign w:val="bottom"/>
          </w:tcPr>
          <w:p w14:paraId="74627334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ระดับ </w:t>
            </w:r>
            <w:r w:rsidRPr="004E1C2B">
              <w:rPr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</w:tcPr>
          <w:p w14:paraId="7FEA776A" w14:textId="77777777" w:rsidR="00402D6D" w:rsidRPr="004E1C2B" w:rsidRDefault="00402D6D" w:rsidP="00687B45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รวม</w:t>
            </w:r>
          </w:p>
        </w:tc>
      </w:tr>
      <w:tr w:rsidR="00402D6D" w:rsidRPr="004E1C2B" w14:paraId="4CD6F22D" w14:textId="7879D4AD" w:rsidTr="003E7877">
        <w:trPr>
          <w:trHeight w:val="261"/>
        </w:trPr>
        <w:tc>
          <w:tcPr>
            <w:tcW w:w="3345" w:type="dxa"/>
            <w:vAlign w:val="bottom"/>
          </w:tcPr>
          <w:p w14:paraId="10DC9897" w14:textId="77777777" w:rsidR="00402D6D" w:rsidRPr="004E1C2B" w:rsidRDefault="00402D6D" w:rsidP="00402D6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9" w:type="dxa"/>
            <w:gridSpan w:val="9"/>
          </w:tcPr>
          <w:p w14:paraId="7DCC206C" w14:textId="3835E210" w:rsidR="00402D6D" w:rsidRPr="004E1C2B" w:rsidRDefault="00402D6D" w:rsidP="0040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4E1C2B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02D6D" w:rsidRPr="004E1C2B" w14:paraId="3C43C15B" w14:textId="77777777" w:rsidTr="00402D6D">
        <w:trPr>
          <w:trHeight w:val="261"/>
        </w:trPr>
        <w:tc>
          <w:tcPr>
            <w:tcW w:w="3345" w:type="dxa"/>
          </w:tcPr>
          <w:p w14:paraId="6D158FBF" w14:textId="77777777" w:rsidR="00402D6D" w:rsidRPr="004E1C2B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91" w:type="dxa"/>
          </w:tcPr>
          <w:p w14:paraId="6F3885B3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66E12D8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7D5DB30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246776F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</w:tcPr>
          <w:p w14:paraId="7460C399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F3CC276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8FD08B4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E43A115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387653E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3CFC" w:rsidRPr="004E1C2B" w14:paraId="0E5C3116" w14:textId="77777777" w:rsidTr="00C33CFC">
        <w:trPr>
          <w:trHeight w:val="261"/>
        </w:trPr>
        <w:tc>
          <w:tcPr>
            <w:tcW w:w="3345" w:type="dxa"/>
          </w:tcPr>
          <w:p w14:paraId="0E5DA4FE" w14:textId="27B424D3" w:rsidR="00C33CFC" w:rsidRPr="004E1C2B" w:rsidRDefault="00C33CFC" w:rsidP="00C33CF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1" w:type="dxa"/>
            <w:vAlign w:val="bottom"/>
          </w:tcPr>
          <w:p w14:paraId="398F4B16" w14:textId="4D744969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9406847" w14:textId="66F69BDA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</w:t>
            </w:r>
            <w:r w:rsidR="007246BA" w:rsidRPr="004E1C2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1" w:type="dxa"/>
            <w:vAlign w:val="bottom"/>
          </w:tcPr>
          <w:p w14:paraId="46ED4B1A" w14:textId="46030D69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</w:t>
            </w:r>
            <w:r w:rsidR="007246BA" w:rsidRPr="004E1C2B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191" w:type="dxa"/>
            <w:vAlign w:val="bottom"/>
          </w:tcPr>
          <w:p w14:paraId="18670016" w14:textId="4DAAAA83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27B0516" w14:textId="394A41F4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</w:t>
            </w:r>
            <w:r w:rsidR="007246BA" w:rsidRPr="004E1C2B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191" w:type="dxa"/>
            <w:vAlign w:val="bottom"/>
          </w:tcPr>
          <w:p w14:paraId="047F0692" w14:textId="7CE05893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</w:t>
            </w:r>
            <w:r w:rsidR="007246BA" w:rsidRPr="004E1C2B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191" w:type="dxa"/>
            <w:vAlign w:val="bottom"/>
          </w:tcPr>
          <w:p w14:paraId="182BBFE5" w14:textId="20AB5B5D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16D7826" w14:textId="68DCC66A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FA74057" w14:textId="7A2F0893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</w:t>
            </w:r>
            <w:r w:rsidR="007246BA" w:rsidRPr="004E1C2B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C33CFC" w:rsidRPr="004E1C2B" w14:paraId="4E84DC81" w14:textId="77777777" w:rsidTr="00C33CFC">
        <w:trPr>
          <w:trHeight w:val="261"/>
        </w:trPr>
        <w:tc>
          <w:tcPr>
            <w:tcW w:w="3345" w:type="dxa"/>
          </w:tcPr>
          <w:p w14:paraId="01D3C68D" w14:textId="77777777" w:rsidR="00C33CFC" w:rsidRPr="004E1C2B" w:rsidRDefault="00C33CFC" w:rsidP="00C33CFC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3474D37C" w14:textId="77777777" w:rsidR="00C33CFC" w:rsidRPr="004E1C2B" w:rsidRDefault="00C33CFC" w:rsidP="00C33CFC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91" w:type="dxa"/>
            <w:vAlign w:val="bottom"/>
          </w:tcPr>
          <w:p w14:paraId="00E201BD" w14:textId="49B23F11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96950ED" w14:textId="562A559A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85286D0" w14:textId="3122DA66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191" w:type="dxa"/>
            <w:vAlign w:val="bottom"/>
          </w:tcPr>
          <w:p w14:paraId="710AC289" w14:textId="212152A6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4D5EDF7" w14:textId="166C6ABF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191" w:type="dxa"/>
            <w:vAlign w:val="bottom"/>
          </w:tcPr>
          <w:p w14:paraId="5E1701A8" w14:textId="5847DCF4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3A77D92" w14:textId="57F465FD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B892753" w14:textId="55F98395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191" w:type="dxa"/>
            <w:vAlign w:val="bottom"/>
          </w:tcPr>
          <w:p w14:paraId="17B67A77" w14:textId="6039E1D0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525</w:t>
            </w:r>
          </w:p>
        </w:tc>
      </w:tr>
      <w:tr w:rsidR="00C33CFC" w:rsidRPr="004E1C2B" w14:paraId="5CAABF6F" w14:textId="77777777" w:rsidTr="00C33CFC">
        <w:trPr>
          <w:trHeight w:val="261"/>
        </w:trPr>
        <w:tc>
          <w:tcPr>
            <w:tcW w:w="3345" w:type="dxa"/>
          </w:tcPr>
          <w:p w14:paraId="5A0C2052" w14:textId="77777777" w:rsidR="00C33CFC" w:rsidRPr="004E1C2B" w:rsidRDefault="00C33CFC" w:rsidP="00C33CFC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1" w:type="dxa"/>
            <w:vAlign w:val="bottom"/>
          </w:tcPr>
          <w:p w14:paraId="1E40D35E" w14:textId="2798DDFA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7F96E01" w14:textId="201A0706" w:rsidR="00C33CFC" w:rsidRPr="004E1C2B" w:rsidRDefault="007F55E8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191" w:type="dxa"/>
            <w:vAlign w:val="bottom"/>
          </w:tcPr>
          <w:p w14:paraId="76FDE052" w14:textId="475C7282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493A054" w14:textId="40A1CA3B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E7A77C8" w14:textId="48EB4DAA" w:rsidR="00C33CFC" w:rsidRPr="004E1C2B" w:rsidRDefault="007F55E8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191" w:type="dxa"/>
            <w:vAlign w:val="bottom"/>
          </w:tcPr>
          <w:p w14:paraId="2B51EF27" w14:textId="108DBFEF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1506731" w14:textId="73AA8DF6" w:rsidR="00C33CFC" w:rsidRPr="004E1C2B" w:rsidRDefault="007F55E8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191" w:type="dxa"/>
            <w:vAlign w:val="bottom"/>
          </w:tcPr>
          <w:p w14:paraId="049362E0" w14:textId="567E7C8E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544D4F7" w14:textId="5128913A" w:rsidR="00C33CFC" w:rsidRPr="004E1C2B" w:rsidRDefault="007F55E8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402D6D" w:rsidRPr="004E1C2B" w14:paraId="2A733A00" w14:textId="77777777" w:rsidTr="00C33CFC">
        <w:trPr>
          <w:trHeight w:val="261"/>
        </w:trPr>
        <w:tc>
          <w:tcPr>
            <w:tcW w:w="3345" w:type="dxa"/>
          </w:tcPr>
          <w:p w14:paraId="1D7EEC9E" w14:textId="77777777" w:rsidR="00402D6D" w:rsidRPr="004E1C2B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294818C1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DEA7629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6C3D8C3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25F90D3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743BC46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C9AD086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A3E91B3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D6864F5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8F5D82F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D6D" w:rsidRPr="004E1C2B" w14:paraId="5DBED33E" w14:textId="77777777" w:rsidTr="00C33CFC">
        <w:trPr>
          <w:trHeight w:val="261"/>
        </w:trPr>
        <w:tc>
          <w:tcPr>
            <w:tcW w:w="3345" w:type="dxa"/>
          </w:tcPr>
          <w:p w14:paraId="2184CAF3" w14:textId="77777777" w:rsidR="00402D6D" w:rsidRPr="004E1C2B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91" w:type="dxa"/>
            <w:vAlign w:val="bottom"/>
          </w:tcPr>
          <w:p w14:paraId="7E6A818C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6F8DDAE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45D45F0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950C6FB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AEE46E7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222DCD7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E7F048A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9DDF334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2C80042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5E8" w:rsidRPr="004E1C2B" w14:paraId="6B95A70B" w14:textId="77777777" w:rsidTr="00C33CFC">
        <w:trPr>
          <w:trHeight w:val="261"/>
        </w:trPr>
        <w:tc>
          <w:tcPr>
            <w:tcW w:w="3345" w:type="dxa"/>
          </w:tcPr>
          <w:p w14:paraId="5405652B" w14:textId="1D9657E8" w:rsidR="007F55E8" w:rsidRPr="004E1C2B" w:rsidRDefault="007F55E8" w:rsidP="007F55E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191" w:type="dxa"/>
            <w:vAlign w:val="bottom"/>
          </w:tcPr>
          <w:p w14:paraId="6E06FD35" w14:textId="0C3E03C5" w:rsidR="007F55E8" w:rsidRPr="004E1C2B" w:rsidRDefault="007F55E8" w:rsidP="007F55E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D2CCB40" w14:textId="422360D4" w:rsidR="007F55E8" w:rsidRPr="004E1C2B" w:rsidRDefault="007F55E8" w:rsidP="007F55E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A7E066D" w14:textId="62466AB2" w:rsidR="007F55E8" w:rsidRPr="004E1C2B" w:rsidRDefault="007F55E8" w:rsidP="007F55E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FC97BEF" w14:textId="11B3A437" w:rsidR="007F55E8" w:rsidRPr="004E1C2B" w:rsidRDefault="007F55E8" w:rsidP="007F55E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1,497</w:t>
            </w:r>
          </w:p>
        </w:tc>
        <w:tc>
          <w:tcPr>
            <w:tcW w:w="1191" w:type="dxa"/>
            <w:vAlign w:val="bottom"/>
          </w:tcPr>
          <w:p w14:paraId="5FA44EB9" w14:textId="60F85CE9" w:rsidR="007F55E8" w:rsidRPr="004E1C2B" w:rsidRDefault="007F55E8" w:rsidP="007F55E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1,497</w:t>
            </w:r>
          </w:p>
        </w:tc>
        <w:tc>
          <w:tcPr>
            <w:tcW w:w="1191" w:type="dxa"/>
            <w:vAlign w:val="bottom"/>
          </w:tcPr>
          <w:p w14:paraId="3D6CF350" w14:textId="2FF98756" w:rsidR="007F55E8" w:rsidRPr="004E1C2B" w:rsidRDefault="007F55E8" w:rsidP="007F55E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7BF1151" w14:textId="3A0FC215" w:rsidR="007F55E8" w:rsidRPr="004E1C2B" w:rsidRDefault="007F55E8" w:rsidP="007F55E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1,497</w:t>
            </w:r>
          </w:p>
        </w:tc>
        <w:tc>
          <w:tcPr>
            <w:tcW w:w="1191" w:type="dxa"/>
            <w:vAlign w:val="bottom"/>
          </w:tcPr>
          <w:p w14:paraId="18080E52" w14:textId="5E2DEBEB" w:rsidR="007F55E8" w:rsidRPr="004E1C2B" w:rsidRDefault="007F55E8" w:rsidP="007F55E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81A149E" w14:textId="47EB908C" w:rsidR="007F55E8" w:rsidRPr="004E1C2B" w:rsidRDefault="007F55E8" w:rsidP="007F55E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1,497</w:t>
            </w:r>
          </w:p>
        </w:tc>
      </w:tr>
      <w:tr w:rsidR="00C33CFC" w:rsidRPr="004E1C2B" w14:paraId="00082D52" w14:textId="77777777" w:rsidTr="00C33CFC">
        <w:trPr>
          <w:trHeight w:val="261"/>
        </w:trPr>
        <w:tc>
          <w:tcPr>
            <w:tcW w:w="3345" w:type="dxa"/>
          </w:tcPr>
          <w:p w14:paraId="184DF340" w14:textId="77777777" w:rsidR="00C33CFC" w:rsidRPr="004E1C2B" w:rsidRDefault="00C33CFC" w:rsidP="00C33CFC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1" w:type="dxa"/>
            <w:vAlign w:val="bottom"/>
          </w:tcPr>
          <w:p w14:paraId="01799759" w14:textId="655CE894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0AFF48B" w14:textId="38536928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9454FB6" w14:textId="72F5F2E1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30FEEF2" w14:textId="7BF83D99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52,3</w:t>
            </w:r>
            <w:r w:rsidR="007F55E8" w:rsidRPr="004E1C2B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191" w:type="dxa"/>
            <w:vAlign w:val="bottom"/>
          </w:tcPr>
          <w:p w14:paraId="354E7269" w14:textId="531D79B5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52,3</w:t>
            </w:r>
            <w:r w:rsidR="007F55E8" w:rsidRPr="004E1C2B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191" w:type="dxa"/>
            <w:vAlign w:val="bottom"/>
          </w:tcPr>
          <w:p w14:paraId="1D87FE56" w14:textId="3E8449CF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534FB11" w14:textId="23EA83F2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5</w:t>
            </w:r>
            <w:r w:rsidR="007F55E8" w:rsidRPr="004E1C2B">
              <w:rPr>
                <w:rFonts w:ascii="Angsana New" w:hAnsi="Angsana New"/>
                <w:sz w:val="28"/>
                <w:szCs w:val="28"/>
              </w:rPr>
              <w:t>4</w:t>
            </w:r>
            <w:r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="007F55E8" w:rsidRPr="004E1C2B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191" w:type="dxa"/>
            <w:vAlign w:val="bottom"/>
          </w:tcPr>
          <w:p w14:paraId="5C907C23" w14:textId="35675375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DF73710" w14:textId="666F9DA0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5</w:t>
            </w:r>
            <w:r w:rsidR="007F55E8" w:rsidRPr="004E1C2B">
              <w:rPr>
                <w:rFonts w:ascii="Angsana New" w:hAnsi="Angsana New"/>
                <w:sz w:val="28"/>
                <w:szCs w:val="28"/>
              </w:rPr>
              <w:t>4</w:t>
            </w:r>
            <w:r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="007F55E8" w:rsidRPr="004E1C2B">
              <w:rPr>
                <w:rFonts w:ascii="Angsana New" w:hAnsi="Angsana New"/>
                <w:sz w:val="28"/>
                <w:szCs w:val="28"/>
              </w:rPr>
              <w:t>226</w:t>
            </w:r>
          </w:p>
        </w:tc>
      </w:tr>
      <w:tr w:rsidR="00C33CFC" w:rsidRPr="004E1C2B" w14:paraId="19BC011D" w14:textId="77777777" w:rsidTr="00C33CFC">
        <w:trPr>
          <w:trHeight w:val="261"/>
        </w:trPr>
        <w:tc>
          <w:tcPr>
            <w:tcW w:w="3345" w:type="dxa"/>
          </w:tcPr>
          <w:p w14:paraId="54BF415C" w14:textId="77777777" w:rsidR="00C33CFC" w:rsidRPr="004E1C2B" w:rsidRDefault="00C33CFC" w:rsidP="00C33CFC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1" w:type="dxa"/>
            <w:vAlign w:val="bottom"/>
          </w:tcPr>
          <w:p w14:paraId="483B4475" w14:textId="455A9449" w:rsidR="00C33CFC" w:rsidRPr="004E1C2B" w:rsidRDefault="007F55E8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191" w:type="dxa"/>
            <w:vAlign w:val="bottom"/>
          </w:tcPr>
          <w:p w14:paraId="24BE2269" w14:textId="1A848E2A" w:rsidR="00C33CFC" w:rsidRPr="004E1C2B" w:rsidRDefault="007F55E8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2</w:t>
            </w:r>
            <w:r w:rsidR="00C33CFC"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Pr="004E1C2B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1191" w:type="dxa"/>
            <w:vAlign w:val="bottom"/>
          </w:tcPr>
          <w:p w14:paraId="2D3ACAD2" w14:textId="69EBFB59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383A85D" w14:textId="1D16828B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CDEDBF7" w14:textId="3F2B92DA" w:rsidR="00C33CFC" w:rsidRPr="004E1C2B" w:rsidRDefault="007F55E8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3</w:t>
            </w:r>
            <w:r w:rsidR="00C33CFC"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Pr="004E1C2B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191" w:type="dxa"/>
            <w:vAlign w:val="bottom"/>
          </w:tcPr>
          <w:p w14:paraId="7CA966F2" w14:textId="63C2771C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9DF586A" w14:textId="2F7E26D2" w:rsidR="00C33CFC" w:rsidRPr="004E1C2B" w:rsidRDefault="007F55E8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3</w:t>
            </w:r>
            <w:r w:rsidR="00C33CFC"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Pr="004E1C2B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191" w:type="dxa"/>
            <w:vAlign w:val="bottom"/>
          </w:tcPr>
          <w:p w14:paraId="584F8FC8" w14:textId="2873FA09" w:rsidR="00C33CFC" w:rsidRPr="004E1C2B" w:rsidRDefault="00C33CFC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F4BCB1D" w14:textId="05D33E4F" w:rsidR="00C33CFC" w:rsidRPr="004E1C2B" w:rsidRDefault="007F55E8" w:rsidP="00C33CF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3</w:t>
            </w:r>
            <w:r w:rsidR="00C33CFC" w:rsidRPr="004E1C2B">
              <w:rPr>
                <w:rFonts w:ascii="Angsana New" w:hAnsi="Angsana New"/>
                <w:sz w:val="28"/>
                <w:szCs w:val="28"/>
              </w:rPr>
              <w:t>,</w:t>
            </w:r>
            <w:r w:rsidRPr="004E1C2B">
              <w:rPr>
                <w:rFonts w:ascii="Angsana New" w:hAnsi="Angsana New"/>
                <w:sz w:val="28"/>
                <w:szCs w:val="28"/>
              </w:rPr>
              <w:t>237</w:t>
            </w:r>
          </w:p>
        </w:tc>
      </w:tr>
    </w:tbl>
    <w:p w14:paraId="3FBE05BB" w14:textId="77777777" w:rsidR="007278F3" w:rsidRPr="004E1C2B" w:rsidRDefault="007278F3" w:rsidP="00533528">
      <w:pPr>
        <w:rPr>
          <w:rFonts w:asciiTheme="majorBidi" w:hAnsiTheme="majorBidi" w:cstheme="majorBidi"/>
        </w:rPr>
      </w:pPr>
    </w:p>
    <w:p w14:paraId="32C08AF7" w14:textId="77777777" w:rsidR="00D069BB" w:rsidRPr="004E1C2B" w:rsidRDefault="00D069BB" w:rsidP="00533528"/>
    <w:p w14:paraId="5862A72A" w14:textId="77777777" w:rsidR="00820E76" w:rsidRPr="004E1C2B" w:rsidRDefault="00820E76" w:rsidP="00533528"/>
    <w:tbl>
      <w:tblPr>
        <w:tblW w:w="14064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4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191"/>
      </w:tblGrid>
      <w:tr w:rsidR="00402D6D" w:rsidRPr="004E1C2B" w14:paraId="0C5CBBFD" w14:textId="77777777" w:rsidTr="00E40779">
        <w:trPr>
          <w:trHeight w:val="261"/>
        </w:trPr>
        <w:tc>
          <w:tcPr>
            <w:tcW w:w="3345" w:type="dxa"/>
            <w:vAlign w:val="bottom"/>
          </w:tcPr>
          <w:p w14:paraId="1EB123D3" w14:textId="77777777" w:rsidR="00402D6D" w:rsidRPr="004E1C2B" w:rsidRDefault="00402D6D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9" w:type="dxa"/>
            <w:gridSpan w:val="9"/>
          </w:tcPr>
          <w:p w14:paraId="0CB81079" w14:textId="5D4DF854" w:rsidR="00402D6D" w:rsidRPr="004E1C2B" w:rsidRDefault="00402D6D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02D6D" w:rsidRPr="004E1C2B" w14:paraId="17044164" w14:textId="25DDA8C7" w:rsidTr="0054036E">
        <w:trPr>
          <w:trHeight w:val="261"/>
        </w:trPr>
        <w:tc>
          <w:tcPr>
            <w:tcW w:w="3345" w:type="dxa"/>
            <w:vAlign w:val="bottom"/>
          </w:tcPr>
          <w:p w14:paraId="5CA49E11" w14:textId="77777777" w:rsidR="00402D6D" w:rsidRPr="004E1C2B" w:rsidRDefault="00402D6D" w:rsidP="00402D6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5" w:type="dxa"/>
            <w:gridSpan w:val="5"/>
          </w:tcPr>
          <w:p w14:paraId="64727BCD" w14:textId="4C309CFA" w:rsidR="00402D6D" w:rsidRPr="004E1C2B" w:rsidRDefault="00402D6D" w:rsidP="00402D6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764" w:type="dxa"/>
            <w:gridSpan w:val="4"/>
            <w:vAlign w:val="bottom"/>
          </w:tcPr>
          <w:p w14:paraId="22358684" w14:textId="5060ADA8" w:rsidR="00402D6D" w:rsidRPr="004E1C2B" w:rsidRDefault="00402D6D" w:rsidP="0040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4E1C2B">
              <w:rPr>
                <w:b/>
                <w:bCs/>
                <w:sz w:val="28"/>
                <w:szCs w:val="28"/>
                <w:cs/>
              </w:rPr>
              <w:t>มูลค่า</w:t>
            </w:r>
            <w:r w:rsidRPr="004E1C2B">
              <w:rPr>
                <w:rFonts w:hint="cs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402D6D" w:rsidRPr="004E1C2B" w14:paraId="7CB53505" w14:textId="77777777" w:rsidTr="00402D6D">
        <w:trPr>
          <w:trHeight w:val="261"/>
        </w:trPr>
        <w:tc>
          <w:tcPr>
            <w:tcW w:w="3345" w:type="dxa"/>
            <w:vAlign w:val="bottom"/>
          </w:tcPr>
          <w:p w14:paraId="194D4B9C" w14:textId="7EB1E28E" w:rsidR="00402D6D" w:rsidRPr="004E1C2B" w:rsidRDefault="00402D6D" w:rsidP="00402D6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E1C2B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4E1C2B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4E1C2B">
              <w:rPr>
                <w:b/>
                <w:bCs/>
                <w:i/>
                <w:iCs/>
                <w:sz w:val="28"/>
                <w:szCs w:val="28"/>
              </w:rPr>
              <w:t xml:space="preserve"> 2568</w:t>
            </w:r>
          </w:p>
        </w:tc>
        <w:tc>
          <w:tcPr>
            <w:tcW w:w="1191" w:type="dxa"/>
          </w:tcPr>
          <w:p w14:paraId="72BAEDBF" w14:textId="7B415998" w:rsidR="00402D6D" w:rsidRPr="004E1C2B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  <w:cs/>
              </w:rPr>
            </w:pPr>
            <w:r w:rsidRPr="004E1C2B">
              <w:rPr>
                <w:sz w:val="28"/>
                <w:szCs w:val="28"/>
                <w:cs/>
              </w:rPr>
              <w:t>มูลค่ายุติธรรม-ใช้การบัญชีป้องกันความเสี่ยง</w:t>
            </w:r>
          </w:p>
        </w:tc>
        <w:tc>
          <w:tcPr>
            <w:tcW w:w="1191" w:type="dxa"/>
            <w:vAlign w:val="bottom"/>
          </w:tcPr>
          <w:p w14:paraId="455A4E94" w14:textId="05F713B0" w:rsidR="00402D6D" w:rsidRPr="004E1C2B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91" w:type="dxa"/>
            <w:vAlign w:val="bottom"/>
          </w:tcPr>
          <w:p w14:paraId="3485525E" w14:textId="77777777" w:rsidR="00402D6D" w:rsidRPr="004E1C2B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bottom"/>
          </w:tcPr>
          <w:p w14:paraId="79B5A860" w14:textId="77777777" w:rsidR="00402D6D" w:rsidRPr="004E1C2B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91" w:type="dxa"/>
            <w:vAlign w:val="bottom"/>
          </w:tcPr>
          <w:p w14:paraId="49096EF9" w14:textId="77777777" w:rsidR="00402D6D" w:rsidRPr="004E1C2B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09F3294B" w14:textId="77777777" w:rsidR="00402D6D" w:rsidRPr="004E1C2B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ระดับ </w:t>
            </w:r>
            <w:r w:rsidRPr="004E1C2B"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vAlign w:val="bottom"/>
          </w:tcPr>
          <w:p w14:paraId="5083C5C3" w14:textId="77777777" w:rsidR="00402D6D" w:rsidRPr="004E1C2B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ระดับ </w:t>
            </w:r>
            <w:r w:rsidRPr="004E1C2B">
              <w:rPr>
                <w:sz w:val="28"/>
                <w:szCs w:val="28"/>
              </w:rPr>
              <w:t>2</w:t>
            </w:r>
          </w:p>
        </w:tc>
        <w:tc>
          <w:tcPr>
            <w:tcW w:w="1191" w:type="dxa"/>
            <w:vAlign w:val="bottom"/>
          </w:tcPr>
          <w:p w14:paraId="6A46A76C" w14:textId="77777777" w:rsidR="00402D6D" w:rsidRPr="004E1C2B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 xml:space="preserve">ระดับ </w:t>
            </w:r>
            <w:r w:rsidRPr="004E1C2B">
              <w:rPr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</w:tcPr>
          <w:p w14:paraId="3391D56B" w14:textId="77777777" w:rsidR="00402D6D" w:rsidRPr="004E1C2B" w:rsidRDefault="00402D6D" w:rsidP="00402D6D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4E1C2B">
              <w:rPr>
                <w:sz w:val="28"/>
                <w:szCs w:val="28"/>
                <w:cs/>
              </w:rPr>
              <w:t>รวม</w:t>
            </w:r>
          </w:p>
        </w:tc>
      </w:tr>
      <w:tr w:rsidR="00402D6D" w:rsidRPr="004E1C2B" w14:paraId="33381628" w14:textId="6726360B" w:rsidTr="00185006">
        <w:trPr>
          <w:trHeight w:val="261"/>
        </w:trPr>
        <w:tc>
          <w:tcPr>
            <w:tcW w:w="3345" w:type="dxa"/>
            <w:vAlign w:val="bottom"/>
          </w:tcPr>
          <w:p w14:paraId="4EC00823" w14:textId="77777777" w:rsidR="00402D6D" w:rsidRPr="004E1C2B" w:rsidRDefault="00402D6D" w:rsidP="00402D6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9" w:type="dxa"/>
            <w:gridSpan w:val="9"/>
          </w:tcPr>
          <w:p w14:paraId="1ABC16DD" w14:textId="3CFF2B31" w:rsidR="00402D6D" w:rsidRPr="004E1C2B" w:rsidRDefault="00402D6D" w:rsidP="0040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4E1C2B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02D6D" w:rsidRPr="004E1C2B" w14:paraId="52B73190" w14:textId="77777777" w:rsidTr="00402D6D">
        <w:trPr>
          <w:trHeight w:val="261"/>
        </w:trPr>
        <w:tc>
          <w:tcPr>
            <w:tcW w:w="3345" w:type="dxa"/>
          </w:tcPr>
          <w:p w14:paraId="09B6BFBF" w14:textId="77777777" w:rsidR="00402D6D" w:rsidRPr="004E1C2B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91" w:type="dxa"/>
          </w:tcPr>
          <w:p w14:paraId="0613A1C5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2E6B33D" w14:textId="5776DD46" w:rsidR="00402D6D" w:rsidRPr="004E1C2B" w:rsidRDefault="00402D6D" w:rsidP="00402D6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777157C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E800639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</w:tcPr>
          <w:p w14:paraId="307B79D2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BFD4136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DBB78E1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C19156B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957A73B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D6D" w:rsidRPr="004E1C2B" w14:paraId="61AD47FE" w14:textId="77777777" w:rsidTr="009A26DF">
        <w:trPr>
          <w:trHeight w:val="261"/>
        </w:trPr>
        <w:tc>
          <w:tcPr>
            <w:tcW w:w="3345" w:type="dxa"/>
          </w:tcPr>
          <w:p w14:paraId="58F544D1" w14:textId="77777777" w:rsidR="00402D6D" w:rsidRPr="004E1C2B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1" w:type="dxa"/>
            <w:vAlign w:val="bottom"/>
          </w:tcPr>
          <w:p w14:paraId="228B99DD" w14:textId="75838EE1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45DE828" w14:textId="414E5E78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91" w:type="dxa"/>
            <w:vAlign w:val="bottom"/>
          </w:tcPr>
          <w:p w14:paraId="31A02564" w14:textId="4CE5429C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114</w:t>
            </w:r>
          </w:p>
        </w:tc>
        <w:tc>
          <w:tcPr>
            <w:tcW w:w="1191" w:type="dxa"/>
            <w:vAlign w:val="bottom"/>
          </w:tcPr>
          <w:p w14:paraId="67C74584" w14:textId="35B7AD3F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2C2D123" w14:textId="1D9D57B1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128</w:t>
            </w:r>
          </w:p>
        </w:tc>
        <w:tc>
          <w:tcPr>
            <w:tcW w:w="1191" w:type="dxa"/>
            <w:vAlign w:val="bottom"/>
          </w:tcPr>
          <w:p w14:paraId="66DE130A" w14:textId="1F035830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128</w:t>
            </w:r>
          </w:p>
        </w:tc>
        <w:tc>
          <w:tcPr>
            <w:tcW w:w="1191" w:type="dxa"/>
            <w:vAlign w:val="bottom"/>
          </w:tcPr>
          <w:p w14:paraId="708D52FA" w14:textId="63ED1439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8B533AF" w14:textId="0A25F7D3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A8CABF2" w14:textId="57507359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128</w:t>
            </w:r>
          </w:p>
        </w:tc>
      </w:tr>
      <w:tr w:rsidR="00402D6D" w:rsidRPr="004E1C2B" w14:paraId="39D8A43E" w14:textId="77777777" w:rsidTr="009A26DF">
        <w:trPr>
          <w:trHeight w:val="261"/>
        </w:trPr>
        <w:tc>
          <w:tcPr>
            <w:tcW w:w="3345" w:type="dxa"/>
          </w:tcPr>
          <w:p w14:paraId="4FAFB663" w14:textId="77777777" w:rsidR="00402D6D" w:rsidRPr="004E1C2B" w:rsidRDefault="00402D6D" w:rsidP="00402D6D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2F4C903" w14:textId="77777777" w:rsidR="00402D6D" w:rsidRPr="004E1C2B" w:rsidRDefault="00402D6D" w:rsidP="00402D6D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91" w:type="dxa"/>
            <w:vAlign w:val="bottom"/>
          </w:tcPr>
          <w:p w14:paraId="2386BD69" w14:textId="44660110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23D031C9" w14:textId="7381B3FC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1" w:type="dxa"/>
            <w:vAlign w:val="bottom"/>
          </w:tcPr>
          <w:p w14:paraId="0512C09E" w14:textId="0474DA55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191" w:type="dxa"/>
            <w:vAlign w:val="bottom"/>
          </w:tcPr>
          <w:p w14:paraId="3B7423A6" w14:textId="232AFFEF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1885E42" w14:textId="4CEAD469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191" w:type="dxa"/>
            <w:vAlign w:val="bottom"/>
          </w:tcPr>
          <w:p w14:paraId="17950AB5" w14:textId="20AE54B2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BC877A1" w14:textId="5D7ABD19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4A225F7" w14:textId="6D1367E1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191" w:type="dxa"/>
            <w:vAlign w:val="bottom"/>
          </w:tcPr>
          <w:p w14:paraId="3B9763B3" w14:textId="362ADC4F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525</w:t>
            </w:r>
          </w:p>
        </w:tc>
      </w:tr>
      <w:tr w:rsidR="00402D6D" w:rsidRPr="004E1C2B" w14:paraId="3449650F" w14:textId="77777777" w:rsidTr="009A26DF">
        <w:trPr>
          <w:trHeight w:val="261"/>
        </w:trPr>
        <w:tc>
          <w:tcPr>
            <w:tcW w:w="3345" w:type="dxa"/>
          </w:tcPr>
          <w:p w14:paraId="53BEE9B5" w14:textId="77777777" w:rsidR="00402D6D" w:rsidRPr="004E1C2B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1" w:type="dxa"/>
            <w:vAlign w:val="bottom"/>
          </w:tcPr>
          <w:p w14:paraId="136DC213" w14:textId="25528649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</w:tcPr>
          <w:p w14:paraId="5E18A230" w14:textId="2E887DB3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91" w:type="dxa"/>
            <w:vAlign w:val="bottom"/>
          </w:tcPr>
          <w:p w14:paraId="7212F8AE" w14:textId="6B67C4C5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CDB24F8" w14:textId="70B383EC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</w:tcPr>
          <w:p w14:paraId="5E261E60" w14:textId="678D7726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91" w:type="dxa"/>
          </w:tcPr>
          <w:p w14:paraId="7768325F" w14:textId="3A1B11FC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3615D1F" w14:textId="479780C9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91" w:type="dxa"/>
            <w:vAlign w:val="bottom"/>
          </w:tcPr>
          <w:p w14:paraId="793E5CC7" w14:textId="6B4C733C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87A3B7F" w14:textId="330A3E68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402D6D" w:rsidRPr="004E1C2B" w14:paraId="741A13D5" w14:textId="77777777" w:rsidTr="009A26DF">
        <w:trPr>
          <w:trHeight w:val="261"/>
        </w:trPr>
        <w:tc>
          <w:tcPr>
            <w:tcW w:w="3345" w:type="dxa"/>
          </w:tcPr>
          <w:p w14:paraId="7EB6B5D4" w14:textId="77777777" w:rsidR="00402D6D" w:rsidRPr="004E1C2B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49DBD2C7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426A8DDC" w14:textId="74BB208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0CD116E7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4C68578F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59F3F944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FAE8A41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65FAD6AC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630A7673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236EFE2F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2D6D" w:rsidRPr="004E1C2B" w14:paraId="641D37AF" w14:textId="77777777" w:rsidTr="009A26DF">
        <w:trPr>
          <w:trHeight w:val="261"/>
        </w:trPr>
        <w:tc>
          <w:tcPr>
            <w:tcW w:w="3345" w:type="dxa"/>
          </w:tcPr>
          <w:p w14:paraId="2777CC84" w14:textId="77777777" w:rsidR="00402D6D" w:rsidRPr="004E1C2B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91" w:type="dxa"/>
            <w:vAlign w:val="bottom"/>
          </w:tcPr>
          <w:p w14:paraId="4643366F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39ED9A6D" w14:textId="11320053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6B4A2375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163F33DF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11B5A8F0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011EB823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128ACBFE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71C0885E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1" w:type="dxa"/>
            <w:vAlign w:val="bottom"/>
          </w:tcPr>
          <w:p w14:paraId="023C733A" w14:textId="777777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2D6D" w:rsidRPr="004E1C2B" w14:paraId="0D0AB258" w14:textId="77777777" w:rsidTr="009A26DF">
        <w:trPr>
          <w:trHeight w:val="261"/>
        </w:trPr>
        <w:tc>
          <w:tcPr>
            <w:tcW w:w="3345" w:type="dxa"/>
          </w:tcPr>
          <w:p w14:paraId="4FEE1695" w14:textId="77777777" w:rsidR="00402D6D" w:rsidRPr="004E1C2B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191" w:type="dxa"/>
            <w:vAlign w:val="bottom"/>
          </w:tcPr>
          <w:p w14:paraId="6B0235D7" w14:textId="2B08E058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BE53315" w14:textId="43B750C4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22E5AE7B" w14:textId="6E68E1B6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0637647" w14:textId="6BDA090E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1191" w:type="dxa"/>
            <w:vAlign w:val="bottom"/>
          </w:tcPr>
          <w:p w14:paraId="62BD7A93" w14:textId="08B04AC6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1191" w:type="dxa"/>
            <w:vAlign w:val="bottom"/>
          </w:tcPr>
          <w:p w14:paraId="1A14521D" w14:textId="70B5BAD3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89EEDEA" w14:textId="06656F81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1191" w:type="dxa"/>
            <w:vAlign w:val="bottom"/>
          </w:tcPr>
          <w:p w14:paraId="2419F982" w14:textId="6E256590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385BF5B" w14:textId="089BC177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866</w:t>
            </w:r>
          </w:p>
        </w:tc>
      </w:tr>
      <w:tr w:rsidR="00402D6D" w:rsidRPr="004E1C2B" w14:paraId="1AE55BD8" w14:textId="77777777" w:rsidTr="009A26DF">
        <w:trPr>
          <w:trHeight w:val="261"/>
        </w:trPr>
        <w:tc>
          <w:tcPr>
            <w:tcW w:w="3345" w:type="dxa"/>
          </w:tcPr>
          <w:p w14:paraId="6E689ADB" w14:textId="77777777" w:rsidR="00402D6D" w:rsidRPr="004E1C2B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1" w:type="dxa"/>
            <w:vAlign w:val="bottom"/>
          </w:tcPr>
          <w:p w14:paraId="5CCD55D5" w14:textId="5A59A8A1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E09A8F0" w14:textId="6D536AB8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3A2CFE3" w14:textId="00D139F0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80E02FE" w14:textId="56AFF6D6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52,368</w:t>
            </w:r>
          </w:p>
        </w:tc>
        <w:tc>
          <w:tcPr>
            <w:tcW w:w="1191" w:type="dxa"/>
            <w:vAlign w:val="bottom"/>
          </w:tcPr>
          <w:p w14:paraId="7C95A7B5" w14:textId="29AF18B2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52,368</w:t>
            </w:r>
          </w:p>
        </w:tc>
        <w:tc>
          <w:tcPr>
            <w:tcW w:w="1191" w:type="dxa"/>
            <w:vAlign w:val="bottom"/>
          </w:tcPr>
          <w:p w14:paraId="144FB801" w14:textId="3D46EFE6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152AB8B" w14:textId="4C3516D9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52,813</w:t>
            </w:r>
          </w:p>
        </w:tc>
        <w:tc>
          <w:tcPr>
            <w:tcW w:w="1191" w:type="dxa"/>
            <w:vAlign w:val="bottom"/>
          </w:tcPr>
          <w:p w14:paraId="6B8BE1A3" w14:textId="279EC2DD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05C2ADD" w14:textId="5BF68CFC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52,813</w:t>
            </w:r>
          </w:p>
        </w:tc>
      </w:tr>
      <w:tr w:rsidR="00402D6D" w:rsidRPr="004E1C2B" w14:paraId="69F2C346" w14:textId="77777777" w:rsidTr="009A26DF">
        <w:trPr>
          <w:trHeight w:val="261"/>
        </w:trPr>
        <w:tc>
          <w:tcPr>
            <w:tcW w:w="3345" w:type="dxa"/>
          </w:tcPr>
          <w:p w14:paraId="6C01352C" w14:textId="77777777" w:rsidR="00402D6D" w:rsidRPr="004E1C2B" w:rsidRDefault="00402D6D" w:rsidP="00402D6D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1C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1" w:type="dxa"/>
            <w:vAlign w:val="bottom"/>
          </w:tcPr>
          <w:p w14:paraId="7F9823A0" w14:textId="1C8B94D0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561D2AC" w14:textId="607D5696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191" w:type="dxa"/>
            <w:vAlign w:val="bottom"/>
          </w:tcPr>
          <w:p w14:paraId="14DBC35D" w14:textId="2BDD2693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DE28713" w14:textId="342C0B72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664B7E7" w14:textId="15692DB2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191" w:type="dxa"/>
            <w:vAlign w:val="bottom"/>
          </w:tcPr>
          <w:p w14:paraId="60EFBDC8" w14:textId="59424DB0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8508994" w14:textId="493D2622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191" w:type="dxa"/>
            <w:vAlign w:val="bottom"/>
          </w:tcPr>
          <w:p w14:paraId="74BAF07E" w14:textId="1A062FF1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2A90A09" w14:textId="4D6E9A6B" w:rsidR="00402D6D" w:rsidRPr="004E1C2B" w:rsidRDefault="00402D6D" w:rsidP="00402D6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E1C2B"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</w:tbl>
    <w:p w14:paraId="7D81DE55" w14:textId="58613E3B" w:rsidR="00467D72" w:rsidRPr="004E1C2B" w:rsidRDefault="00467D72" w:rsidP="00533528">
      <w:pPr>
        <w:rPr>
          <w:cs/>
        </w:rPr>
      </w:pPr>
      <w:r w:rsidRPr="004E1C2B">
        <w:br w:type="page"/>
      </w:r>
    </w:p>
    <w:p w14:paraId="2D486180" w14:textId="7F709935" w:rsidR="00E41D0B" w:rsidRPr="004E1C2B" w:rsidRDefault="00E41D0B" w:rsidP="00533528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E41D0B" w:rsidRPr="004E1C2B" w:rsidSect="00C21744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36AEA5B1" w:rsidR="00F20DB7" w:rsidRPr="004E1C2B" w:rsidRDefault="00F20DB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E1C2B">
        <w:rPr>
          <w:rFonts w:asciiTheme="majorBidi" w:hAnsiTheme="majorBidi" w:cstheme="majorBidi"/>
          <w:cs/>
        </w:rPr>
        <w:lastRenderedPageBreak/>
        <w:t xml:space="preserve">มูลค่ายุติธรรมระดับ </w:t>
      </w:r>
      <w:r w:rsidR="00844CDA" w:rsidRPr="004E1C2B">
        <w:rPr>
          <w:rFonts w:asciiTheme="majorBidi" w:hAnsiTheme="majorBidi" w:cstheme="majorBidi"/>
        </w:rPr>
        <w:t>2</w:t>
      </w:r>
      <w:r w:rsidRPr="004E1C2B">
        <w:rPr>
          <w:rFonts w:asciiTheme="majorBidi" w:hAnsiTheme="majorBidi" w:cstheme="majorBidi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Pr="004E1C2B" w:rsidRDefault="00DE1CD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6E15B765" w14:textId="1A063994" w:rsidR="007278F3" w:rsidRPr="004E1C2B" w:rsidRDefault="007278F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E1C2B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844CDA" w:rsidRPr="004E1C2B">
        <w:rPr>
          <w:rFonts w:asciiTheme="majorBidi" w:hAnsiTheme="majorBidi" w:cstheme="majorBidi"/>
        </w:rPr>
        <w:t>3</w:t>
      </w:r>
      <w:r w:rsidRPr="004E1C2B">
        <w:rPr>
          <w:rFonts w:asciiTheme="majorBidi" w:hAnsiTheme="majorBidi" w:cstheme="majorBidi"/>
        </w:rPr>
        <w:t xml:space="preserve"> </w:t>
      </w:r>
      <w:r w:rsidRPr="004E1C2B">
        <w:rPr>
          <w:rFonts w:asciiTheme="majorBidi" w:hAnsiTheme="majorBidi" w:cstheme="majorBidi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2298504" w14:textId="77777777" w:rsidR="007278F3" w:rsidRPr="004E1C2B" w:rsidRDefault="007278F3" w:rsidP="00533528">
      <w:pPr>
        <w:pStyle w:val="ListParagraph"/>
        <w:numPr>
          <w:ilvl w:val="0"/>
          <w:numId w:val="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E1C2B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</w:t>
      </w:r>
      <w:r w:rsidRPr="004E1C2B">
        <w:rPr>
          <w:rFonts w:asciiTheme="majorBidi" w:eastAsia="Times New Roman" w:hAnsiTheme="majorBidi" w:cstheme="majorBidi"/>
          <w:sz w:val="30"/>
          <w:szCs w:val="30"/>
          <w:cs/>
        </w:rPr>
        <w:t>โดยประมาณ ยกเว้นมีการเปลี่ยนแปลงอย่างมีนัยสำคัญในการดำเนินงานของกิจการ</w:t>
      </w:r>
      <w:r w:rsidRPr="004E1C2B">
        <w:rPr>
          <w:rFonts w:asciiTheme="majorBidi" w:hAnsiTheme="majorBidi" w:cstheme="majorBidi"/>
          <w:sz w:val="30"/>
          <w:szCs w:val="30"/>
          <w:cs/>
        </w:rPr>
        <w:t>ที่ไปลงทุน</w:t>
      </w:r>
    </w:p>
    <w:p w14:paraId="3A95D9E2" w14:textId="289DE491" w:rsidR="00CC770C" w:rsidRPr="004E1C2B" w:rsidRDefault="00CC770C" w:rsidP="00D42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2F260F24" w14:textId="03525B0D" w:rsidR="00223349" w:rsidRPr="004E1C2B" w:rsidRDefault="000A6409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E1C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</w:t>
      </w:r>
      <w:r w:rsidR="004762B0" w:rsidRPr="004E1C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409954DF" w14:textId="77777777" w:rsidR="0072319C" w:rsidRPr="004E1C2B" w:rsidRDefault="0072319C" w:rsidP="0072319C">
      <w:pPr>
        <w:ind w:firstLine="567"/>
        <w:rPr>
          <w:sz w:val="20"/>
          <w:szCs w:val="20"/>
        </w:rPr>
      </w:pPr>
    </w:p>
    <w:p w14:paraId="4B928FEC" w14:textId="6F8172C1" w:rsidR="0072319C" w:rsidRPr="004E1C2B" w:rsidRDefault="0072319C" w:rsidP="003A6921">
      <w:pPr>
        <w:tabs>
          <w:tab w:val="clear" w:pos="454"/>
          <w:tab w:val="clear" w:pos="680"/>
          <w:tab w:val="left" w:pos="993"/>
        </w:tabs>
        <w:ind w:left="993" w:hanging="426"/>
      </w:pPr>
      <w:r w:rsidRPr="004E1C2B">
        <w:t xml:space="preserve">17.1) </w:t>
      </w:r>
      <w:r w:rsidRPr="004E1C2B">
        <w:rPr>
          <w:cs/>
        </w:rPr>
        <w:t>บริษัทฯ ให้การสนับสนุนทางการเงินแก่กิจการร่วมค้าแห่งหนึ่ง เพื่อสนับสนุนโครงการก่อสร้าง (</w:t>
      </w:r>
      <w:r w:rsidRPr="004E1C2B">
        <w:t xml:space="preserve">Sponsor Contribution) </w:t>
      </w:r>
      <w:r w:rsidRPr="004E1C2B">
        <w:rPr>
          <w:cs/>
        </w:rPr>
        <w:t xml:space="preserve">ซึ่งโครงการก่อสร้างมีมูลค่าประมาณ </w:t>
      </w:r>
      <w:r w:rsidRPr="004E1C2B">
        <w:t xml:space="preserve">10,000 </w:t>
      </w:r>
      <w:r w:rsidRPr="004E1C2B">
        <w:rPr>
          <w:cs/>
        </w:rPr>
        <w:t>ล้านบาท กรณีต้นทุนการก่อสร้างเกินงบประมาณและสภาพคล่องไม่เพียงพอ (</w:t>
      </w:r>
      <w:r w:rsidRPr="004E1C2B">
        <w:t xml:space="preserve">Cost Overrun and Cash Deficiency) </w:t>
      </w:r>
      <w:r w:rsidRPr="004E1C2B">
        <w:rPr>
          <w:cs/>
        </w:rPr>
        <w:t>บริษัทฯ มีภาระผูกพันในการชำระเงินให้แก่ธนาคารตามเงื่อนไขที่กำหนดไว้ในสัญญา</w:t>
      </w:r>
    </w:p>
    <w:p w14:paraId="5D817AAC" w14:textId="77777777" w:rsidR="0072319C" w:rsidRPr="004E1C2B" w:rsidRDefault="0072319C" w:rsidP="00425C2E">
      <w:pPr>
        <w:rPr>
          <w:sz w:val="18"/>
          <w:szCs w:val="18"/>
        </w:rPr>
      </w:pPr>
    </w:p>
    <w:p w14:paraId="3DE97150" w14:textId="00FF33D0" w:rsidR="0072319C" w:rsidRPr="004E1C2B" w:rsidRDefault="0072319C" w:rsidP="003A6921">
      <w:pPr>
        <w:tabs>
          <w:tab w:val="clear" w:pos="454"/>
          <w:tab w:val="clear" w:pos="680"/>
          <w:tab w:val="clear" w:pos="907"/>
          <w:tab w:val="left" w:pos="851"/>
          <w:tab w:val="left" w:pos="993"/>
        </w:tabs>
        <w:ind w:left="993" w:hanging="426"/>
      </w:pPr>
      <w:r w:rsidRPr="004E1C2B">
        <w:t xml:space="preserve">17.2) </w:t>
      </w:r>
      <w:r w:rsidRPr="004E1C2B">
        <w:rPr>
          <w:cs/>
        </w:rPr>
        <w:t>ภาระผูกพันรายจ่ายฝ่ายทุน</w:t>
      </w:r>
      <w:r w:rsidR="00404D31" w:rsidRPr="004E1C2B">
        <w:rPr>
          <w:rFonts w:hint="cs"/>
          <w:cs/>
        </w:rPr>
        <w:t>และ</w:t>
      </w:r>
      <w:r w:rsidR="00B73806" w:rsidRPr="004E1C2B">
        <w:rPr>
          <w:cs/>
        </w:rPr>
        <w:t>ภาระผูกพันอื่น ๆ</w:t>
      </w:r>
      <w:r w:rsidRPr="004E1C2B">
        <w:rPr>
          <w:cs/>
        </w:rPr>
        <w:t xml:space="preserve"> มีรายละเอียดดังนี้</w:t>
      </w:r>
    </w:p>
    <w:p w14:paraId="5D1CAA38" w14:textId="77777777" w:rsidR="00663EDE" w:rsidRPr="004E1C2B" w:rsidRDefault="00663EDE" w:rsidP="00533528">
      <w:pPr>
        <w:spacing w:line="240" w:lineRule="auto"/>
        <w:rPr>
          <w:rFonts w:asciiTheme="majorBidi" w:hAnsiTheme="majorBidi" w:cstheme="majorBidi"/>
          <w:sz w:val="18"/>
          <w:szCs w:val="18"/>
        </w:rPr>
      </w:pPr>
      <w:r w:rsidRPr="004E1C2B">
        <w:rPr>
          <w:rFonts w:asciiTheme="majorBidi" w:hAnsiTheme="majorBidi" w:cstheme="majorBidi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4E1C2B" w14:paraId="1E68AA0D" w14:textId="77777777" w:rsidTr="00823AF1">
        <w:trPr>
          <w:tblHeader/>
        </w:trPr>
        <w:tc>
          <w:tcPr>
            <w:tcW w:w="4050" w:type="dxa"/>
          </w:tcPr>
          <w:p w14:paraId="2FBB13F7" w14:textId="77777777" w:rsidR="00663EDE" w:rsidRPr="004E1C2B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</w:tcPr>
          <w:p w14:paraId="36F9BA9B" w14:textId="77777777" w:rsidR="00663EDE" w:rsidRPr="004E1C2B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57897EA" w14:textId="77777777" w:rsidR="00663EDE" w:rsidRPr="004E1C2B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6600F" w:rsidRPr="004E1C2B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E6600F" w:rsidRPr="004E1C2B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8C3416C" w14:textId="72600AA2" w:rsidR="00E6600F" w:rsidRPr="004E1C2B" w:rsidRDefault="00F24010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65B1A3F9" w14:textId="61D2BB41" w:rsidR="00E6600F" w:rsidRPr="004E1C2B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7D20F153" w:rsidR="00E6600F" w:rsidRPr="004E1C2B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24010" w:rsidRPr="004E1C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E1C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24010"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0D6563DB" w14:textId="09698ED2" w:rsidR="00E6600F" w:rsidRPr="004E1C2B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83402" w:rsidRPr="004E1C2B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E83402" w:rsidRPr="004E1C2B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1A04A3D2" w14:textId="33CAB96B" w:rsidR="00E83402" w:rsidRPr="004E1C2B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3" w:type="dxa"/>
          </w:tcPr>
          <w:p w14:paraId="3F0D659D" w14:textId="797C788A" w:rsidR="00E83402" w:rsidRPr="004E1C2B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282" w:type="dxa"/>
          </w:tcPr>
          <w:p w14:paraId="000005F7" w14:textId="17F2C9D0" w:rsidR="00E83402" w:rsidRPr="004E1C2B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3" w:type="dxa"/>
          </w:tcPr>
          <w:p w14:paraId="1BF1849D" w14:textId="2433EE9E" w:rsidR="00E83402" w:rsidRPr="004E1C2B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E83402" w:rsidRPr="004E1C2B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E83402" w:rsidRPr="004E1C2B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37BF2B1B" w14:textId="77777777" w:rsidR="00E83402" w:rsidRPr="004E1C2B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3402" w:rsidRPr="004E1C2B" w14:paraId="05E7425D" w14:textId="77777777" w:rsidTr="00823AF1">
        <w:tc>
          <w:tcPr>
            <w:tcW w:w="4050" w:type="dxa"/>
          </w:tcPr>
          <w:p w14:paraId="70B113DE" w14:textId="77777777" w:rsidR="00E83402" w:rsidRPr="004E1C2B" w:rsidRDefault="00E83402" w:rsidP="00E834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E83402" w:rsidRPr="004E1C2B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BD85F4E" w14:textId="77777777" w:rsidR="00E83402" w:rsidRPr="004E1C2B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6CD0BC0" w14:textId="77777777" w:rsidR="00E83402" w:rsidRPr="004E1C2B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348AB7A" w14:textId="77777777" w:rsidR="00E83402" w:rsidRPr="004E1C2B" w:rsidRDefault="00E83402" w:rsidP="00E8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13490C" w:rsidRPr="004E1C2B" w14:paraId="5F653017" w14:textId="77777777" w:rsidTr="004E3076">
        <w:tc>
          <w:tcPr>
            <w:tcW w:w="4050" w:type="dxa"/>
          </w:tcPr>
          <w:p w14:paraId="13E99180" w14:textId="764E3BE3" w:rsidR="0013490C" w:rsidRPr="004E1C2B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</w:tcPr>
          <w:p w14:paraId="027F9952" w14:textId="71ADF807" w:rsidR="0013490C" w:rsidRPr="004E1C2B" w:rsidRDefault="00C33CF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2</w:t>
            </w:r>
            <w:r w:rsidR="005B7777" w:rsidRPr="004E1C2B">
              <w:rPr>
                <w:rFonts w:asciiTheme="majorBidi" w:hAnsiTheme="majorBidi" w:cstheme="majorBidi"/>
              </w:rPr>
              <w:t>6</w:t>
            </w:r>
            <w:r w:rsidRPr="004E1C2B">
              <w:rPr>
                <w:rFonts w:asciiTheme="majorBidi" w:hAnsiTheme="majorBidi" w:cstheme="majorBidi"/>
              </w:rPr>
              <w:t>,</w:t>
            </w:r>
            <w:r w:rsidR="005B7777" w:rsidRPr="004E1C2B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1283" w:type="dxa"/>
          </w:tcPr>
          <w:p w14:paraId="74298CA4" w14:textId="24148DCC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E1C2B">
              <w:t>23,340</w:t>
            </w:r>
          </w:p>
        </w:tc>
        <w:tc>
          <w:tcPr>
            <w:tcW w:w="1282" w:type="dxa"/>
          </w:tcPr>
          <w:p w14:paraId="79057613" w14:textId="7E84AAE7" w:rsidR="0013490C" w:rsidRPr="004E1C2B" w:rsidRDefault="005B7777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1283" w:type="dxa"/>
          </w:tcPr>
          <w:p w14:paraId="618FA977" w14:textId="2AB46370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64</w:t>
            </w:r>
          </w:p>
        </w:tc>
      </w:tr>
      <w:tr w:rsidR="0013490C" w:rsidRPr="004E1C2B" w14:paraId="3A79B774" w14:textId="77777777" w:rsidTr="004E3076">
        <w:tc>
          <w:tcPr>
            <w:tcW w:w="4050" w:type="dxa"/>
          </w:tcPr>
          <w:p w14:paraId="4DA3706C" w14:textId="3ECFA18C" w:rsidR="0013490C" w:rsidRPr="004E1C2B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</w:tcPr>
          <w:p w14:paraId="121CC417" w14:textId="3A51D809" w:rsidR="0013490C" w:rsidRPr="004E1C2B" w:rsidRDefault="00C33CFC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4</w:t>
            </w:r>
            <w:r w:rsidR="005B7777" w:rsidRPr="004E1C2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83" w:type="dxa"/>
          </w:tcPr>
          <w:p w14:paraId="749B6C8F" w14:textId="1DAAA03F" w:rsidR="0013490C" w:rsidRPr="004E1C2B" w:rsidRDefault="0013490C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E1C2B">
              <w:t>47</w:t>
            </w:r>
          </w:p>
        </w:tc>
        <w:tc>
          <w:tcPr>
            <w:tcW w:w="1282" w:type="dxa"/>
          </w:tcPr>
          <w:p w14:paraId="09A0B1B9" w14:textId="135E1AA7" w:rsidR="0013490C" w:rsidRPr="004E1C2B" w:rsidRDefault="00C33CFC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</w:tcPr>
          <w:p w14:paraId="74CEBEC6" w14:textId="2A9636C3" w:rsidR="0013490C" w:rsidRPr="004E1C2B" w:rsidRDefault="0013490C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E1C2B">
              <w:t>-</w:t>
            </w:r>
          </w:p>
        </w:tc>
      </w:tr>
      <w:tr w:rsidR="0013490C" w:rsidRPr="004E1C2B" w14:paraId="32AB57C5" w14:textId="77777777" w:rsidTr="004E3076">
        <w:tc>
          <w:tcPr>
            <w:tcW w:w="4050" w:type="dxa"/>
          </w:tcPr>
          <w:p w14:paraId="47F2D7D8" w14:textId="77777777" w:rsidR="0013490C" w:rsidRPr="004E1C2B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4A4F4C1D" w14:textId="4D76D59A" w:rsidR="0013490C" w:rsidRPr="004E1C2B" w:rsidRDefault="00C33CFC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2</w:t>
            </w:r>
            <w:r w:rsidR="005B7777" w:rsidRPr="004E1C2B">
              <w:rPr>
                <w:rFonts w:asciiTheme="majorBidi" w:hAnsiTheme="majorBidi" w:cstheme="majorBidi"/>
                <w:b/>
                <w:bCs/>
              </w:rPr>
              <w:t>6</w:t>
            </w:r>
            <w:r w:rsidRPr="004E1C2B">
              <w:rPr>
                <w:rFonts w:asciiTheme="majorBidi" w:hAnsiTheme="majorBidi" w:cstheme="majorBidi"/>
                <w:b/>
                <w:bCs/>
              </w:rPr>
              <w:t>,</w:t>
            </w:r>
            <w:r w:rsidR="005B7777" w:rsidRPr="004E1C2B">
              <w:rPr>
                <w:rFonts w:asciiTheme="majorBidi" w:hAnsiTheme="majorBidi" w:cstheme="majorBidi"/>
                <w:b/>
                <w:bCs/>
              </w:rPr>
              <w:t>791</w:t>
            </w:r>
          </w:p>
        </w:tc>
        <w:tc>
          <w:tcPr>
            <w:tcW w:w="1283" w:type="dxa"/>
          </w:tcPr>
          <w:p w14:paraId="5F27DBC9" w14:textId="6197D2CC" w:rsidR="0013490C" w:rsidRPr="004E1C2B" w:rsidRDefault="0013490C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E1C2B">
              <w:rPr>
                <w:b/>
                <w:bCs/>
              </w:rPr>
              <w:t>23,387</w:t>
            </w:r>
          </w:p>
        </w:tc>
        <w:tc>
          <w:tcPr>
            <w:tcW w:w="1282" w:type="dxa"/>
            <w:vAlign w:val="bottom"/>
          </w:tcPr>
          <w:p w14:paraId="17279366" w14:textId="5F134666" w:rsidR="0013490C" w:rsidRPr="004E1C2B" w:rsidRDefault="005B7777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319</w:t>
            </w:r>
          </w:p>
        </w:tc>
        <w:tc>
          <w:tcPr>
            <w:tcW w:w="1283" w:type="dxa"/>
            <w:vAlign w:val="bottom"/>
          </w:tcPr>
          <w:p w14:paraId="644E80AD" w14:textId="15D73F71" w:rsidR="0013490C" w:rsidRPr="004E1C2B" w:rsidRDefault="0013490C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b/>
                <w:bCs/>
              </w:rPr>
              <w:t>64</w:t>
            </w:r>
          </w:p>
        </w:tc>
      </w:tr>
      <w:tr w:rsidR="0013490C" w:rsidRPr="004E1C2B" w14:paraId="5179CCBE" w14:textId="77777777" w:rsidTr="00EE70EB">
        <w:tc>
          <w:tcPr>
            <w:tcW w:w="4050" w:type="dxa"/>
          </w:tcPr>
          <w:p w14:paraId="7253021F" w14:textId="1839FEC1" w:rsidR="0072319C" w:rsidRPr="004E1C2B" w:rsidRDefault="0072319C" w:rsidP="00425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5854C21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15C68B59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CDC8475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2D28660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13490C" w:rsidRPr="004E1C2B" w14:paraId="4A3E216C" w14:textId="77777777" w:rsidTr="00E23505">
        <w:tc>
          <w:tcPr>
            <w:tcW w:w="4050" w:type="dxa"/>
          </w:tcPr>
          <w:p w14:paraId="53335A95" w14:textId="77777777" w:rsidR="0013490C" w:rsidRPr="004E1C2B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E1C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7426E044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12767E40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66D6264E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0885BFF" w14:textId="77777777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13490C" w:rsidRPr="004E1C2B" w14:paraId="77F4BF2C" w14:textId="77777777" w:rsidTr="00EE70EB">
        <w:tc>
          <w:tcPr>
            <w:tcW w:w="4050" w:type="dxa"/>
          </w:tcPr>
          <w:p w14:paraId="4C9519A1" w14:textId="77777777" w:rsidR="0013490C" w:rsidRPr="004E1C2B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0F0516D3" w14:textId="308E9FEE" w:rsidR="0013490C" w:rsidRPr="004E1C2B" w:rsidRDefault="005B7777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1283" w:type="dxa"/>
          </w:tcPr>
          <w:p w14:paraId="51494E41" w14:textId="3DC3ED52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E1C2B">
              <w:t>1,777</w:t>
            </w:r>
          </w:p>
        </w:tc>
        <w:tc>
          <w:tcPr>
            <w:tcW w:w="1282" w:type="dxa"/>
          </w:tcPr>
          <w:p w14:paraId="044BF6E6" w14:textId="499B17D4" w:rsidR="0013490C" w:rsidRPr="004E1C2B" w:rsidRDefault="005B7777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1283" w:type="dxa"/>
          </w:tcPr>
          <w:p w14:paraId="714B7C84" w14:textId="6BE4B8B8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t>122</w:t>
            </w:r>
          </w:p>
        </w:tc>
      </w:tr>
      <w:tr w:rsidR="0013490C" w:rsidRPr="004E1C2B" w14:paraId="6E43898E" w14:textId="77777777" w:rsidTr="00EE70EB">
        <w:tc>
          <w:tcPr>
            <w:tcW w:w="4050" w:type="dxa"/>
          </w:tcPr>
          <w:p w14:paraId="14BE2F2C" w14:textId="05E1E8CF" w:rsidR="0013490C" w:rsidRPr="004E1C2B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C2B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282" w:type="dxa"/>
          </w:tcPr>
          <w:p w14:paraId="5F245E29" w14:textId="68773889" w:rsidR="0013490C" w:rsidRPr="004E1C2B" w:rsidRDefault="005B7777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5</w:t>
            </w:r>
            <w:r w:rsidR="00C33CFC" w:rsidRPr="004E1C2B">
              <w:rPr>
                <w:rFonts w:asciiTheme="majorBidi" w:hAnsiTheme="majorBidi" w:cstheme="majorBidi"/>
              </w:rPr>
              <w:t>,</w:t>
            </w:r>
            <w:r w:rsidRPr="004E1C2B">
              <w:rPr>
                <w:rFonts w:asciiTheme="majorBidi" w:hAnsiTheme="majorBidi" w:cstheme="majorBidi"/>
              </w:rPr>
              <w:t>173</w:t>
            </w:r>
          </w:p>
        </w:tc>
        <w:tc>
          <w:tcPr>
            <w:tcW w:w="1283" w:type="dxa"/>
          </w:tcPr>
          <w:p w14:paraId="113D270F" w14:textId="249D514D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E1C2B">
              <w:t>1,605</w:t>
            </w:r>
          </w:p>
        </w:tc>
        <w:tc>
          <w:tcPr>
            <w:tcW w:w="1282" w:type="dxa"/>
          </w:tcPr>
          <w:p w14:paraId="72102DF5" w14:textId="50ACE2F1" w:rsidR="0013490C" w:rsidRPr="004E1C2B" w:rsidRDefault="005B7777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283" w:type="dxa"/>
          </w:tcPr>
          <w:p w14:paraId="71C00317" w14:textId="55222A1C" w:rsidR="0013490C" w:rsidRPr="004E1C2B" w:rsidRDefault="0013490C" w:rsidP="0013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E1C2B">
              <w:t>-</w:t>
            </w:r>
          </w:p>
        </w:tc>
      </w:tr>
      <w:tr w:rsidR="0013490C" w:rsidRPr="004E1C2B" w14:paraId="0509AFEA" w14:textId="77777777" w:rsidTr="00EE70EB">
        <w:tc>
          <w:tcPr>
            <w:tcW w:w="4050" w:type="dxa"/>
          </w:tcPr>
          <w:p w14:paraId="315F8F71" w14:textId="792BE4F0" w:rsidR="0013490C" w:rsidRPr="004E1C2B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 w:rsidRPr="004E1C2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แก่บริษัทคู่ค้า</w:t>
            </w:r>
          </w:p>
        </w:tc>
        <w:tc>
          <w:tcPr>
            <w:tcW w:w="1282" w:type="dxa"/>
          </w:tcPr>
          <w:p w14:paraId="3A0EA9D5" w14:textId="4F137083" w:rsidR="0013490C" w:rsidRPr="004E1C2B" w:rsidRDefault="005B7777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4</w:t>
            </w:r>
            <w:r w:rsidR="00C33CFC" w:rsidRPr="004E1C2B">
              <w:rPr>
                <w:rFonts w:asciiTheme="majorBidi" w:hAnsiTheme="majorBidi" w:cstheme="majorBidi"/>
              </w:rPr>
              <w:t>,</w:t>
            </w:r>
            <w:r w:rsidRPr="004E1C2B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1283" w:type="dxa"/>
          </w:tcPr>
          <w:p w14:paraId="5F962AAA" w14:textId="00CDA3E8" w:rsidR="0013490C" w:rsidRPr="004E1C2B" w:rsidRDefault="0013490C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E1C2B">
              <w:t>952</w:t>
            </w:r>
          </w:p>
        </w:tc>
        <w:tc>
          <w:tcPr>
            <w:tcW w:w="1282" w:type="dxa"/>
          </w:tcPr>
          <w:p w14:paraId="1EEFB73E" w14:textId="72319599" w:rsidR="0013490C" w:rsidRPr="004E1C2B" w:rsidRDefault="005B7777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E1C2B">
              <w:rPr>
                <w:rFonts w:asciiTheme="majorBidi" w:hAnsiTheme="majorBidi" w:cstheme="majorBidi"/>
              </w:rPr>
              <w:t>4</w:t>
            </w:r>
            <w:r w:rsidR="00C33CFC" w:rsidRPr="004E1C2B">
              <w:rPr>
                <w:rFonts w:asciiTheme="majorBidi" w:hAnsiTheme="majorBidi" w:cstheme="majorBidi"/>
              </w:rPr>
              <w:t>,</w:t>
            </w:r>
            <w:r w:rsidRPr="004E1C2B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1283" w:type="dxa"/>
          </w:tcPr>
          <w:p w14:paraId="6D55862F" w14:textId="5E84C30A" w:rsidR="0013490C" w:rsidRPr="004E1C2B" w:rsidRDefault="0013490C" w:rsidP="00134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E1C2B">
              <w:t>953</w:t>
            </w:r>
          </w:p>
        </w:tc>
      </w:tr>
      <w:tr w:rsidR="0013490C" w:rsidRPr="004E1C2B" w14:paraId="18392F2F" w14:textId="77777777" w:rsidTr="00EE70EB">
        <w:tc>
          <w:tcPr>
            <w:tcW w:w="4050" w:type="dxa"/>
          </w:tcPr>
          <w:p w14:paraId="0356F87E" w14:textId="77777777" w:rsidR="0013490C" w:rsidRPr="004E1C2B" w:rsidRDefault="0013490C" w:rsidP="00134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1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A87B6D7" w14:textId="57B8C908" w:rsidR="0013490C" w:rsidRPr="004E1C2B" w:rsidRDefault="00C33CFC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1</w:t>
            </w:r>
            <w:r w:rsidR="005B7777" w:rsidRPr="004E1C2B">
              <w:rPr>
                <w:rFonts w:asciiTheme="majorBidi" w:hAnsiTheme="majorBidi" w:cstheme="majorBidi"/>
                <w:b/>
                <w:bCs/>
              </w:rPr>
              <w:t>0</w:t>
            </w:r>
            <w:r w:rsidRPr="004E1C2B">
              <w:rPr>
                <w:rFonts w:asciiTheme="majorBidi" w:hAnsiTheme="majorBidi" w:cstheme="majorBidi"/>
                <w:b/>
                <w:bCs/>
              </w:rPr>
              <w:t>,</w:t>
            </w:r>
            <w:r w:rsidR="005B7777" w:rsidRPr="004E1C2B">
              <w:rPr>
                <w:rFonts w:asciiTheme="majorBidi" w:hAnsiTheme="majorBidi" w:cstheme="majorBidi"/>
                <w:b/>
                <w:bCs/>
              </w:rPr>
              <w:t>844</w:t>
            </w:r>
          </w:p>
        </w:tc>
        <w:tc>
          <w:tcPr>
            <w:tcW w:w="1283" w:type="dxa"/>
          </w:tcPr>
          <w:p w14:paraId="037E315F" w14:textId="26BFB5E4" w:rsidR="0013490C" w:rsidRPr="004E1C2B" w:rsidRDefault="0013490C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4E1C2B">
              <w:rPr>
                <w:b/>
                <w:bCs/>
              </w:rPr>
              <w:t>4,334</w:t>
            </w:r>
          </w:p>
        </w:tc>
        <w:tc>
          <w:tcPr>
            <w:tcW w:w="1282" w:type="dxa"/>
          </w:tcPr>
          <w:p w14:paraId="1B38C622" w14:textId="405428D5" w:rsidR="0013490C" w:rsidRPr="004E1C2B" w:rsidRDefault="005B7777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rFonts w:asciiTheme="majorBidi" w:hAnsiTheme="majorBidi" w:cstheme="majorBidi"/>
                <w:b/>
                <w:bCs/>
              </w:rPr>
              <w:t>5</w:t>
            </w:r>
            <w:r w:rsidR="00C33CFC" w:rsidRPr="004E1C2B">
              <w:rPr>
                <w:rFonts w:asciiTheme="majorBidi" w:hAnsiTheme="majorBidi" w:cstheme="majorBidi"/>
                <w:b/>
                <w:bCs/>
              </w:rPr>
              <w:t>,</w:t>
            </w:r>
            <w:r w:rsidRPr="004E1C2B">
              <w:rPr>
                <w:rFonts w:asciiTheme="majorBidi" w:hAnsiTheme="majorBidi" w:cstheme="majorBidi"/>
                <w:b/>
                <w:bCs/>
              </w:rPr>
              <w:t>055</w:t>
            </w:r>
          </w:p>
        </w:tc>
        <w:tc>
          <w:tcPr>
            <w:tcW w:w="1283" w:type="dxa"/>
          </w:tcPr>
          <w:p w14:paraId="6C15B7CD" w14:textId="22D03EAF" w:rsidR="0013490C" w:rsidRPr="004E1C2B" w:rsidRDefault="0013490C" w:rsidP="001349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E1C2B">
              <w:rPr>
                <w:b/>
                <w:bCs/>
              </w:rPr>
              <w:t>1,075</w:t>
            </w:r>
          </w:p>
        </w:tc>
      </w:tr>
    </w:tbl>
    <w:p w14:paraId="4B55699B" w14:textId="355F97BA" w:rsidR="00B2404A" w:rsidRPr="004E1C2B" w:rsidRDefault="00B2404A" w:rsidP="00B2404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หนี้สินที่อาจเกิดขึ้นและสินทรัพย์ที่อาจเกิดขึ้น</w:t>
      </w:r>
    </w:p>
    <w:p w14:paraId="477B29A8" w14:textId="77777777" w:rsidR="002176DA" w:rsidRPr="004E1C2B" w:rsidRDefault="002176DA" w:rsidP="004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jc w:val="thaiDistribute"/>
        <w:rPr>
          <w:sz w:val="24"/>
          <w:szCs w:val="24"/>
        </w:rPr>
      </w:pPr>
    </w:p>
    <w:p w14:paraId="5AF9EDBE" w14:textId="00E5D2A1" w:rsidR="002176DA" w:rsidRPr="004E1C2B" w:rsidRDefault="002176DA" w:rsidP="00E45B16">
      <w:pPr>
        <w:pStyle w:val="block"/>
        <w:spacing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E1C2B">
        <w:rPr>
          <w:rFonts w:ascii="Angsana New" w:hAnsi="Angsana New"/>
          <w:sz w:val="30"/>
          <w:szCs w:val="30"/>
          <w:cs/>
          <w:lang w:bidi="th-TH"/>
        </w:rPr>
        <w:t>บริษัทคู่สัญญาซึ่งเป็นผู้รับจ้างเหมาก่อสร้างโรงกลั่นชีวภาพในโครงการพัฒนาเชื้อเพลิงยั่งยืน (</w:t>
      </w:r>
      <w:r w:rsidRPr="004E1C2B">
        <w:rPr>
          <w:rFonts w:ascii="Angsana New" w:hAnsi="Angsana New"/>
          <w:sz w:val="30"/>
          <w:szCs w:val="30"/>
          <w:lang w:bidi="th-TH"/>
        </w:rPr>
        <w:t xml:space="preserve">Sustainable Fuel Development Project (SFP)) </w:t>
      </w:r>
      <w:r w:rsidRPr="004E1C2B">
        <w:rPr>
          <w:rFonts w:ascii="Angsana New" w:hAnsi="Angsana New"/>
          <w:sz w:val="30"/>
          <w:szCs w:val="30"/>
          <w:cs/>
          <w:lang w:bidi="th-TH"/>
        </w:rPr>
        <w:t>ได้ยื่นฟ้องบริษัทย่อย</w:t>
      </w:r>
      <w:r w:rsidRPr="004E1C2B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ต่อศาลแพ่งพระโขนง เมื่อวันที่ </w:t>
      </w:r>
      <w:r w:rsidRPr="004E1C2B">
        <w:rPr>
          <w:rFonts w:ascii="Angsana New" w:hAnsi="Angsana New"/>
          <w:sz w:val="30"/>
          <w:szCs w:val="30"/>
          <w:lang w:val="en-US" w:bidi="th-TH"/>
        </w:rPr>
        <w:t>16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 มิถุนายน </w:t>
      </w:r>
      <w:r w:rsidRPr="004E1C2B">
        <w:rPr>
          <w:rFonts w:ascii="Angsana New" w:hAnsi="Angsana New"/>
          <w:sz w:val="30"/>
          <w:szCs w:val="30"/>
          <w:lang w:bidi="th-TH"/>
        </w:rPr>
        <w:t>2568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 เป็นคดีแพ่งเรื่องผิดสัญญา เรียกค่าเสียหายภายใต้สัญญาจ้างเหมาก่อสร้างของโครงการดังกล่าว จำนวน </w:t>
      </w:r>
      <w:r w:rsidRPr="004E1C2B">
        <w:rPr>
          <w:rFonts w:ascii="Angsana New" w:hAnsi="Angsana New"/>
          <w:sz w:val="30"/>
          <w:szCs w:val="30"/>
          <w:lang w:bidi="th-TH"/>
        </w:rPr>
        <w:t>3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 สัญญา (รวมเรียกว่า </w:t>
      </w:r>
      <w:r w:rsidRPr="004E1C2B">
        <w:rPr>
          <w:rFonts w:ascii="Angsana New" w:hAnsi="Angsana New" w:hint="cs"/>
          <w:sz w:val="30"/>
          <w:szCs w:val="30"/>
          <w:cs/>
          <w:lang w:bidi="th-TH"/>
        </w:rPr>
        <w:t>“</w:t>
      </w:r>
      <w:r w:rsidRPr="004E1C2B">
        <w:rPr>
          <w:rFonts w:ascii="Angsana New" w:hAnsi="Angsana New"/>
          <w:sz w:val="30"/>
          <w:szCs w:val="30"/>
          <w:cs/>
          <w:lang w:bidi="th-TH"/>
        </w:rPr>
        <w:t>สัญญาจ้างเหมาก่อสร้าง</w:t>
      </w:r>
      <w:r w:rsidRPr="004E1C2B">
        <w:rPr>
          <w:rFonts w:ascii="Angsana New" w:hAnsi="Angsana New" w:hint="cs"/>
          <w:sz w:val="30"/>
          <w:szCs w:val="30"/>
          <w:cs/>
          <w:lang w:bidi="th-TH"/>
        </w:rPr>
        <w:t>”</w:t>
      </w:r>
      <w:r w:rsidRPr="004E1C2B">
        <w:rPr>
          <w:rFonts w:ascii="Angsana New" w:hAnsi="Angsana New"/>
          <w:sz w:val="30"/>
          <w:szCs w:val="30"/>
          <w:cs/>
          <w:lang w:bidi="th-TH"/>
        </w:rPr>
        <w:t>) โดยได้ฟ้องเรียกให้บริษัทย่อย</w:t>
      </w:r>
      <w:r w:rsidRPr="004E1C2B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</w:t>
      </w:r>
      <w:r w:rsidRPr="004E1C2B">
        <w:rPr>
          <w:rFonts w:ascii="Angsana New" w:hAnsi="Angsana New"/>
          <w:sz w:val="30"/>
          <w:szCs w:val="30"/>
          <w:cs/>
          <w:lang w:bidi="th-TH"/>
        </w:rPr>
        <w:t>ชำระค่าจ้าง ค่าจ้างเพิ่มเติม</w:t>
      </w:r>
      <w:r w:rsidRPr="004E1C2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คืนเงินประกันผลงาน และเรียกให้ส่งมอบคืนหนังสือค้ำประกัน รวมเป็นทุนทรัพย์จำนวนประมาณ </w:t>
      </w:r>
      <w:r w:rsidRPr="004E1C2B">
        <w:rPr>
          <w:rFonts w:ascii="Angsana New" w:hAnsi="Angsana New"/>
          <w:sz w:val="30"/>
          <w:szCs w:val="30"/>
          <w:lang w:bidi="th-TH"/>
        </w:rPr>
        <w:t>3,300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 ล้านบาท พร้อมดอกเบี้ยจนกว่าบริษัทย่อย</w:t>
      </w:r>
      <w:r w:rsidRPr="004E1C2B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จะชำระเงินแก่บริษัทคู่สัญญาเสร็จสิ้นครบถ้วน </w:t>
      </w:r>
    </w:p>
    <w:p w14:paraId="6273B93A" w14:textId="041EFDC0" w:rsidR="002176DA" w:rsidRPr="004E1C2B" w:rsidRDefault="002176DA" w:rsidP="004C6417">
      <w:pPr>
        <w:pStyle w:val="block"/>
        <w:spacing w:line="240" w:lineRule="auto"/>
        <w:ind w:right="-7"/>
        <w:jc w:val="thaiDistribute"/>
        <w:rPr>
          <w:cs/>
        </w:rPr>
      </w:pPr>
      <w:r w:rsidRPr="004E1C2B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เมื่อวันที่ </w:t>
      </w:r>
      <w:r w:rsidRPr="004E1C2B">
        <w:rPr>
          <w:rFonts w:ascii="Angsana New" w:hAnsi="Angsana New"/>
          <w:spacing w:val="4"/>
          <w:sz w:val="30"/>
          <w:szCs w:val="30"/>
          <w:lang w:bidi="th-TH"/>
        </w:rPr>
        <w:t xml:space="preserve">3 </w:t>
      </w:r>
      <w:r w:rsidRPr="004E1C2B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กรกฎาคม </w:t>
      </w:r>
      <w:r w:rsidRPr="004E1C2B">
        <w:rPr>
          <w:rFonts w:ascii="Angsana New" w:hAnsi="Angsana New"/>
          <w:spacing w:val="4"/>
          <w:sz w:val="30"/>
          <w:szCs w:val="30"/>
          <w:lang w:bidi="th-TH"/>
        </w:rPr>
        <w:t>2568</w:t>
      </w:r>
      <w:r w:rsidRPr="004E1C2B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บริษัทย่อย</w:t>
      </w:r>
      <w:r w:rsidRPr="004E1C2B">
        <w:rPr>
          <w:rFonts w:ascii="Angsana New" w:hAnsi="Angsana New" w:hint="cs"/>
          <w:spacing w:val="4"/>
          <w:sz w:val="30"/>
          <w:szCs w:val="30"/>
          <w:cs/>
          <w:lang w:bidi="th-TH"/>
        </w:rPr>
        <w:t>ของกลุ่มบริษัท</w:t>
      </w:r>
      <w:r w:rsidRPr="004E1C2B">
        <w:rPr>
          <w:rFonts w:ascii="Angsana New" w:hAnsi="Angsana New"/>
          <w:spacing w:val="4"/>
          <w:sz w:val="30"/>
          <w:szCs w:val="30"/>
          <w:cs/>
          <w:lang w:bidi="th-TH"/>
        </w:rPr>
        <w:t>ได้ยื่นคำให้การและฟ้องแย้งไปในคดีเดียวกัน เพื่อปฏิเสธคำ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ฟ้องของบริษัทคู่สัญญา และเรียกค่าเสียหายจากการปฏิบัติผิดสัญญาจ้างเหมาก่อสร้างของบริษัทคู่สัญญา โดยมีทุนทรัพย์รวมประมาณ </w:t>
      </w:r>
      <w:r w:rsidRPr="004E1C2B">
        <w:rPr>
          <w:rFonts w:ascii="Angsana New" w:hAnsi="Angsana New"/>
          <w:sz w:val="30"/>
          <w:szCs w:val="30"/>
          <w:lang w:bidi="th-TH"/>
        </w:rPr>
        <w:t>5,700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 ล้านบาท ต่อมาเมื่อวันที่ </w:t>
      </w:r>
      <w:r w:rsidRPr="004E1C2B">
        <w:rPr>
          <w:rFonts w:ascii="Angsana New" w:hAnsi="Angsana New"/>
          <w:sz w:val="30"/>
          <w:szCs w:val="30"/>
          <w:lang w:bidi="th-TH"/>
        </w:rPr>
        <w:t>6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 ตุลาคม</w:t>
      </w:r>
      <w:r w:rsidRPr="004E1C2B">
        <w:rPr>
          <w:rFonts w:ascii="Angsana New" w:hAnsi="Angsana New"/>
          <w:sz w:val="30"/>
          <w:szCs w:val="30"/>
          <w:lang w:bidi="th-TH"/>
        </w:rPr>
        <w:t xml:space="preserve"> 2568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 บริษัทย่อย</w:t>
      </w:r>
      <w:r w:rsidRPr="004E1C2B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ได้ยื่นคำให้การและฟ้องแย้งฉบับแก้ไขเพิ่มเติม โดยแก้ไขทุนทรัพย์ตามฟ้องแย้งเป็นจำนวนประมาณ </w:t>
      </w:r>
      <w:r w:rsidRPr="004E1C2B">
        <w:rPr>
          <w:rFonts w:ascii="Angsana New" w:hAnsi="Angsana New"/>
          <w:sz w:val="30"/>
          <w:szCs w:val="30"/>
          <w:lang w:bidi="th-TH"/>
        </w:rPr>
        <w:t xml:space="preserve">4,184 </w:t>
      </w:r>
      <w:r w:rsidRPr="004E1C2B">
        <w:rPr>
          <w:rFonts w:ascii="Angsana New" w:hAnsi="Angsana New"/>
          <w:sz w:val="30"/>
          <w:szCs w:val="30"/>
          <w:cs/>
          <w:lang w:bidi="th-TH"/>
        </w:rPr>
        <w:t>ล้านบาท พร้อมดอกเบี้ยจนกว่าบริษัทคู่สัญญาจะชำระเงินแก่บริษัทย่อย</w:t>
      </w:r>
      <w:r w:rsidRPr="004E1C2B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</w:t>
      </w:r>
      <w:r w:rsidRPr="004E1C2B">
        <w:rPr>
          <w:rFonts w:ascii="Angsana New" w:hAnsi="Angsana New"/>
          <w:sz w:val="30"/>
          <w:szCs w:val="30"/>
          <w:cs/>
          <w:lang w:bidi="th-TH"/>
        </w:rPr>
        <w:t>เสร็จสิ้นครบถ้วน</w:t>
      </w:r>
    </w:p>
    <w:p w14:paraId="0AD306D8" w14:textId="4AD5E159" w:rsidR="0072319C" w:rsidRPr="004E1C2B" w:rsidRDefault="002176DA" w:rsidP="00425C2E">
      <w:pPr>
        <w:pStyle w:val="block"/>
        <w:spacing w:line="240" w:lineRule="auto"/>
        <w:ind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4E1C2B">
        <w:rPr>
          <w:rFonts w:ascii="Angsana New" w:hAnsi="Angsana New"/>
          <w:sz w:val="30"/>
          <w:szCs w:val="30"/>
          <w:lang w:bidi="th-TH"/>
        </w:rPr>
        <w:t>31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 ตุลาคม </w:t>
      </w:r>
      <w:r w:rsidRPr="004E1C2B">
        <w:rPr>
          <w:rFonts w:ascii="Angsana New" w:hAnsi="Angsana New"/>
          <w:sz w:val="30"/>
          <w:szCs w:val="30"/>
          <w:lang w:bidi="th-TH"/>
        </w:rPr>
        <w:t>2568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 บริษัทคู่สัญญายื่นคำร้องขอ</w:t>
      </w:r>
      <w:r w:rsidRPr="004E1C2B">
        <w:rPr>
          <w:rFonts w:ascii="Angsana New" w:hAnsi="Angsana New" w:hint="cs"/>
          <w:sz w:val="30"/>
          <w:szCs w:val="30"/>
          <w:cs/>
          <w:lang w:bidi="th-TH"/>
        </w:rPr>
        <w:t>ฟื้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นฟูกิจการต่อศาลล้มละลายกลาง ต่อมาเมื่อวันที่ </w:t>
      </w:r>
      <w:r w:rsidRPr="004E1C2B">
        <w:rPr>
          <w:rFonts w:ascii="Angsana New" w:hAnsi="Angsana New"/>
          <w:sz w:val="30"/>
          <w:szCs w:val="30"/>
          <w:lang w:bidi="th-TH"/>
        </w:rPr>
        <w:br/>
        <w:t>4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 พฤศจิกายน </w:t>
      </w:r>
      <w:r w:rsidRPr="004E1C2B">
        <w:rPr>
          <w:rFonts w:ascii="Angsana New" w:hAnsi="Angsana New"/>
          <w:sz w:val="30"/>
          <w:szCs w:val="30"/>
          <w:lang w:bidi="th-TH"/>
        </w:rPr>
        <w:t>2568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 ศาลล้มละลายกลางได้รับคำร้องขอฟื้นฟูกิจการ และได้กำหนดวันไต่สวนคำร้อง</w:t>
      </w:r>
      <w:r w:rsidRPr="004E1C2B">
        <w:rPr>
          <w:rFonts w:ascii="Angsana New" w:hAnsi="Angsana New" w:hint="cs"/>
          <w:sz w:val="30"/>
          <w:szCs w:val="30"/>
          <w:cs/>
          <w:lang w:bidi="th-TH"/>
        </w:rPr>
        <w:t>ครั้งแรก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ในวันที่ </w:t>
      </w:r>
      <w:r w:rsidRPr="004E1C2B">
        <w:rPr>
          <w:rFonts w:ascii="Angsana New" w:hAnsi="Angsana New"/>
          <w:sz w:val="30"/>
          <w:szCs w:val="30"/>
          <w:lang w:bidi="th-TH"/>
        </w:rPr>
        <w:t>28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4E1C2B">
        <w:rPr>
          <w:rFonts w:ascii="Angsana New" w:hAnsi="Angsana New"/>
          <w:sz w:val="30"/>
          <w:szCs w:val="30"/>
          <w:lang w:bidi="th-TH"/>
        </w:rPr>
        <w:t>2569</w:t>
      </w:r>
      <w:r w:rsidRPr="004E1C2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F824A5" w:rsidRPr="004E1C2B">
        <w:rPr>
          <w:rFonts w:ascii="Angsana New" w:hAnsi="Angsana New" w:hint="cs"/>
          <w:sz w:val="30"/>
          <w:szCs w:val="30"/>
          <w:cs/>
          <w:lang w:bidi="th-TH"/>
        </w:rPr>
        <w:t>ขณะนี้อยู่ระหว่าง</w:t>
      </w:r>
      <w:r w:rsidR="00065F58" w:rsidRPr="004E1C2B">
        <w:rPr>
          <w:rFonts w:ascii="Angsana New" w:hAnsi="Angsana New" w:hint="cs"/>
          <w:sz w:val="30"/>
          <w:szCs w:val="30"/>
          <w:cs/>
          <w:lang w:bidi="th-TH"/>
        </w:rPr>
        <w:t>การพิจารณาของศาลล้มละลายกลางโดยศาลได้กำหนดนัดสืบพยาน</w:t>
      </w:r>
      <w:r w:rsidR="0011534E" w:rsidRPr="004E1C2B">
        <w:rPr>
          <w:rFonts w:ascii="Angsana New" w:hAnsi="Angsana New"/>
          <w:sz w:val="30"/>
          <w:szCs w:val="30"/>
          <w:cs/>
          <w:lang w:bidi="th-TH"/>
        </w:rPr>
        <w:br/>
      </w:r>
      <w:r w:rsidR="00065F58" w:rsidRPr="004E1C2B">
        <w:rPr>
          <w:rFonts w:ascii="Angsana New" w:hAnsi="Angsana New" w:hint="cs"/>
          <w:sz w:val="30"/>
          <w:szCs w:val="30"/>
          <w:cs/>
          <w:lang w:bidi="th-TH"/>
        </w:rPr>
        <w:t xml:space="preserve">บริษัทคู่สัญญาและผู้คัดค้านต่อเนื่องจนถึงวันที่ </w:t>
      </w:r>
      <w:r w:rsidR="00857935" w:rsidRPr="004E1C2B">
        <w:rPr>
          <w:rFonts w:ascii="Angsana New" w:hAnsi="Angsana New"/>
          <w:sz w:val="30"/>
          <w:szCs w:val="30"/>
          <w:lang w:val="en-US" w:bidi="th-TH"/>
        </w:rPr>
        <w:t xml:space="preserve">7 </w:t>
      </w:r>
      <w:r w:rsidR="00857935" w:rsidRPr="004E1C2B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ตุลาคม </w:t>
      </w:r>
      <w:r w:rsidR="00857935" w:rsidRPr="004E1C2B">
        <w:rPr>
          <w:rFonts w:ascii="Angsana New" w:hAnsi="Angsana New"/>
          <w:sz w:val="30"/>
          <w:szCs w:val="30"/>
          <w:lang w:val="en-US" w:bidi="th-TH"/>
        </w:rPr>
        <w:t>2569</w:t>
      </w:r>
      <w:r w:rsidR="00065F58" w:rsidRPr="004E1C2B"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14:paraId="4E360AC2" w14:textId="37B3E132" w:rsidR="00353D34" w:rsidRPr="004E1C2B" w:rsidRDefault="002176DA" w:rsidP="00930EC6">
      <w:pPr>
        <w:pStyle w:val="block"/>
        <w:spacing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เมื่อศาลล้มละลายกลางมีคำสั่งรับคำร้องขอฟื้นฟูกิจการของบริษัทคู่สัญญาไว้เพื่อพิจารณาแล้ว ศาลแพ่งพระโขนงจึงไม่อาจดำเนินกระบวนพิจารณาต่อไปได้ตามพระราชบัญญัติล้มละลาย พ.ศ. </w:t>
      </w:r>
      <w:r w:rsidRPr="004E1C2B">
        <w:rPr>
          <w:rFonts w:ascii="Angsana New" w:hAnsi="Angsana New"/>
          <w:sz w:val="30"/>
          <w:szCs w:val="30"/>
          <w:lang w:val="en-US" w:bidi="th-TH"/>
        </w:rPr>
        <w:t>2483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 มาตรา </w:t>
      </w:r>
      <w:r w:rsidRPr="004E1C2B">
        <w:rPr>
          <w:rFonts w:ascii="Angsana New" w:hAnsi="Angsana New"/>
          <w:sz w:val="30"/>
          <w:szCs w:val="30"/>
          <w:lang w:bidi="th-TH"/>
        </w:rPr>
        <w:t>90/12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 (</w:t>
      </w:r>
      <w:r w:rsidRPr="004E1C2B">
        <w:rPr>
          <w:rFonts w:ascii="Angsana New" w:hAnsi="Angsana New"/>
          <w:sz w:val="30"/>
          <w:szCs w:val="30"/>
          <w:lang w:bidi="th-TH"/>
        </w:rPr>
        <w:t>4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) ดังนั้น เมื่อวันที่ </w:t>
      </w:r>
      <w:r w:rsidRPr="004E1C2B">
        <w:rPr>
          <w:rFonts w:ascii="Angsana New" w:hAnsi="Angsana New"/>
          <w:sz w:val="30"/>
          <w:szCs w:val="30"/>
          <w:lang w:bidi="th-TH"/>
        </w:rPr>
        <w:t>24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 พฤศจิกายน </w:t>
      </w:r>
      <w:r w:rsidRPr="004E1C2B">
        <w:rPr>
          <w:rFonts w:ascii="Angsana New" w:hAnsi="Angsana New"/>
          <w:sz w:val="30"/>
          <w:szCs w:val="30"/>
          <w:lang w:bidi="th-TH"/>
        </w:rPr>
        <w:t>2568</w:t>
      </w:r>
      <w:r w:rsidRPr="004E1C2B">
        <w:rPr>
          <w:rFonts w:ascii="Angsana New" w:hAnsi="Angsana New"/>
          <w:sz w:val="30"/>
          <w:szCs w:val="30"/>
          <w:cs/>
          <w:lang w:bidi="th-TH"/>
        </w:rPr>
        <w:t xml:space="preserve"> ศาลแพ่งพระโขนงจึงมีคำสั่งให้จำหน่ายคดีชั่วคราว โดยเลื่อนคดีไปนัดพร้อมเพื่อฟังผ</w:t>
      </w:r>
      <w:r w:rsidR="00581ED8" w:rsidRPr="004E1C2B">
        <w:rPr>
          <w:rFonts w:ascii="Angsana New" w:hAnsi="Angsana New" w:hint="cs"/>
          <w:sz w:val="30"/>
          <w:szCs w:val="30"/>
          <w:cs/>
          <w:lang w:bidi="th-TH"/>
        </w:rPr>
        <w:t>ล</w:t>
      </w:r>
      <w:r w:rsidRPr="004E1C2B">
        <w:rPr>
          <w:rFonts w:ascii="Angsana New" w:hAnsi="Angsana New"/>
          <w:sz w:val="30"/>
          <w:szCs w:val="30"/>
          <w:cs/>
          <w:lang w:bidi="th-TH"/>
        </w:rPr>
        <w:t>คำสั่งของศาลล้มละลายกลาง</w:t>
      </w:r>
      <w:r w:rsidR="00145D9E" w:rsidRPr="004E1C2B">
        <w:rPr>
          <w:rFonts w:ascii="Angsana New" w:hAnsi="Angsana New"/>
          <w:sz w:val="30"/>
          <w:szCs w:val="30"/>
          <w:cs/>
          <w:lang w:bidi="th-TH"/>
        </w:rPr>
        <w:t xml:space="preserve">ในวันที่ </w:t>
      </w:r>
      <w:r w:rsidR="00065F58" w:rsidRPr="004E1C2B">
        <w:rPr>
          <w:rFonts w:ascii="Angsana New" w:hAnsi="Angsana New"/>
          <w:sz w:val="30"/>
          <w:szCs w:val="30"/>
          <w:lang w:val="en-US" w:bidi="th-TH"/>
        </w:rPr>
        <w:t>15</w:t>
      </w:r>
      <w:r w:rsidR="00145D9E" w:rsidRPr="004E1C2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65F58" w:rsidRPr="004E1C2B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="00145D9E" w:rsidRPr="004E1C2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45D9E" w:rsidRPr="004E1C2B">
        <w:rPr>
          <w:rFonts w:ascii="Angsana New" w:hAnsi="Angsana New"/>
          <w:sz w:val="30"/>
          <w:szCs w:val="30"/>
          <w:lang w:val="en-US" w:bidi="th-TH"/>
        </w:rPr>
        <w:t>2569</w:t>
      </w:r>
    </w:p>
    <w:p w14:paraId="44D412EB" w14:textId="27E1CD0A" w:rsidR="00ED1C20" w:rsidRPr="004E1C2B" w:rsidRDefault="00ED1C20" w:rsidP="00134D1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E1C2B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4E1C2B">
        <w:rPr>
          <w:rFonts w:asciiTheme="majorBidi" w:hAnsiTheme="majorBidi"/>
          <w:b/>
          <w:bCs/>
          <w:sz w:val="30"/>
          <w:szCs w:val="30"/>
          <w:cs/>
          <w:lang w:bidi="th-TH"/>
        </w:rPr>
        <w:t>มาตรฐานการรายงานทางการเงินที่ยังไม่</w:t>
      </w:r>
      <w:r w:rsidR="004631BE" w:rsidRPr="004E1C2B">
        <w:rPr>
          <w:rFonts w:asciiTheme="majorBidi" w:hAnsiTheme="majorBidi" w:hint="cs"/>
          <w:b/>
          <w:bCs/>
          <w:sz w:val="30"/>
          <w:szCs w:val="30"/>
          <w:cs/>
          <w:lang w:bidi="th-TH"/>
        </w:rPr>
        <w:t>ได้</w:t>
      </w:r>
      <w:r w:rsidRPr="004E1C2B">
        <w:rPr>
          <w:rFonts w:asciiTheme="majorBidi" w:hAnsiTheme="majorBidi"/>
          <w:b/>
          <w:bCs/>
          <w:sz w:val="30"/>
          <w:szCs w:val="30"/>
          <w:cs/>
          <w:lang w:bidi="th-TH"/>
        </w:rPr>
        <w:t>ใช้</w:t>
      </w:r>
    </w:p>
    <w:p w14:paraId="0822C865" w14:textId="77777777" w:rsidR="00ED1C20" w:rsidRPr="004E1C2B" w:rsidRDefault="00ED1C20" w:rsidP="00ED1C20"/>
    <w:p w14:paraId="49C78E22" w14:textId="3F059C95" w:rsidR="004A009B" w:rsidRPr="004E1C2B" w:rsidRDefault="003B149E" w:rsidP="00631B04">
      <w:pPr>
        <w:ind w:left="567" w:right="105"/>
        <w:jc w:val="thaiDistribute"/>
        <w:rPr>
          <w:rFonts w:asciiTheme="majorBidi" w:eastAsia="Calibri" w:hAnsiTheme="majorBidi"/>
          <w:color w:val="000000"/>
        </w:rPr>
      </w:pPr>
      <w:r w:rsidRPr="004E1C2B">
        <w:rPr>
          <w:rFonts w:asciiTheme="majorBidi" w:eastAsia="Calibri" w:hAnsiTheme="majorBidi"/>
          <w:color w:val="000000"/>
          <w:cs/>
        </w:rPr>
        <w:t xml:space="preserve">มาตรฐานการรายงานทางการเงินฉบับที่ </w:t>
      </w:r>
      <w:r w:rsidR="00B73CE6" w:rsidRPr="004E1C2B">
        <w:rPr>
          <w:rFonts w:asciiTheme="majorBidi" w:eastAsia="Calibri" w:hAnsiTheme="majorBidi"/>
          <w:color w:val="000000"/>
        </w:rPr>
        <w:t>18</w:t>
      </w:r>
      <w:r w:rsidRPr="004E1C2B">
        <w:rPr>
          <w:rFonts w:asciiTheme="majorBidi" w:eastAsia="Calibri" w:hAnsiTheme="majorBidi"/>
          <w:color w:val="000000"/>
          <w:cs/>
        </w:rPr>
        <w:t xml:space="preserve"> การแสดงรายการและการเปิดเผยข้อมูลในงบการเงินที่ออกใหม่</w:t>
      </w:r>
      <w:r w:rsidR="00B73CE6" w:rsidRPr="004E1C2B">
        <w:rPr>
          <w:rFonts w:asciiTheme="majorBidi" w:eastAsia="Calibri" w:hAnsiTheme="majorBidi"/>
          <w:color w:val="000000"/>
        </w:rPr>
        <w:br/>
      </w:r>
      <w:r w:rsidRPr="004E1C2B">
        <w:rPr>
          <w:rFonts w:asciiTheme="majorBidi" w:eastAsia="Calibri" w:hAnsiTheme="majorBidi"/>
          <w:color w:val="000000"/>
          <w:cs/>
        </w:rPr>
        <w:t>ซึ่งเกี่ยวกับการดำเนินงานของกลุ่มบริษัทและคาดว่าจะมีผลกระทบที่มีสาระสำคัญต่องบการเงินรวมและ</w:t>
      </w:r>
      <w:r w:rsidR="00B73CE6" w:rsidRPr="004E1C2B">
        <w:rPr>
          <w:rFonts w:asciiTheme="majorBidi" w:eastAsia="Calibri" w:hAnsiTheme="majorBidi"/>
          <w:color w:val="000000"/>
        </w:rPr>
        <w:br/>
      </w:r>
      <w:r w:rsidRPr="004E1C2B">
        <w:rPr>
          <w:rFonts w:asciiTheme="majorBidi" w:eastAsia="Calibri" w:hAnsiTheme="majorBidi"/>
          <w:color w:val="000000"/>
          <w:cs/>
        </w:rPr>
        <w:t>งบการเงินเฉพาะกิจการของบริษัทเมื่อนำมาถือปฏิบัติเป็นครั้งแรก และจะมีผลบังคับใช้กับงบการเงินสำหรับ</w:t>
      </w:r>
      <w:r w:rsidR="00B73CE6" w:rsidRPr="004E1C2B">
        <w:rPr>
          <w:rFonts w:asciiTheme="majorBidi" w:eastAsia="Calibri" w:hAnsiTheme="majorBidi"/>
          <w:color w:val="000000"/>
        </w:rPr>
        <w:br/>
      </w:r>
      <w:r w:rsidRPr="004E1C2B">
        <w:rPr>
          <w:rFonts w:asciiTheme="majorBidi" w:eastAsia="Calibri" w:hAnsiTheme="majorBidi"/>
          <w:color w:val="000000"/>
          <w:cs/>
        </w:rPr>
        <w:t xml:space="preserve">รอบระยะเวลาบัญชีที่เริ่มในหรือหลังวันที่ </w:t>
      </w:r>
      <w:r w:rsidR="00B73CE6" w:rsidRPr="004E1C2B">
        <w:rPr>
          <w:rFonts w:asciiTheme="majorBidi" w:eastAsia="Calibri" w:hAnsiTheme="majorBidi"/>
          <w:color w:val="000000"/>
        </w:rPr>
        <w:t>1</w:t>
      </w:r>
      <w:r w:rsidRPr="004E1C2B">
        <w:rPr>
          <w:rFonts w:asciiTheme="majorBidi" w:eastAsia="Calibri" w:hAnsiTheme="majorBidi"/>
          <w:color w:val="000000"/>
          <w:cs/>
        </w:rPr>
        <w:t xml:space="preserve"> มกราคม </w:t>
      </w:r>
      <w:r w:rsidR="00B73CE6" w:rsidRPr="004E1C2B">
        <w:rPr>
          <w:rFonts w:asciiTheme="majorBidi" w:eastAsia="Calibri" w:hAnsiTheme="majorBidi"/>
          <w:color w:val="000000"/>
        </w:rPr>
        <w:t>2571</w:t>
      </w:r>
      <w:r w:rsidRPr="004E1C2B">
        <w:rPr>
          <w:rFonts w:asciiTheme="majorBidi" w:eastAsia="Calibri" w:hAnsiTheme="majorBidi"/>
          <w:color w:val="000000"/>
          <w:cs/>
        </w:rPr>
        <w:t xml:space="preserve"> และอนุญาตให้นำมาถือปฏิบัติก่อนวันที่มีผลบังคับใช้ได้ อย่างไรก็ตามกลุ่มบริษัทไม่ได้นำมาตรฐานการรายงานทางการเงินที่ออก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624479E9" w14:textId="77777777" w:rsidR="003B149E" w:rsidRPr="004E1C2B" w:rsidRDefault="003B149E" w:rsidP="00631B04">
      <w:pPr>
        <w:ind w:left="567" w:right="105"/>
        <w:jc w:val="thaiDistribute"/>
        <w:rPr>
          <w:cs/>
        </w:rPr>
      </w:pPr>
    </w:p>
    <w:p w14:paraId="0A246591" w14:textId="77777777" w:rsidR="000559A0" w:rsidRPr="004E1C2B" w:rsidRDefault="000559A0" w:rsidP="003B149E">
      <w:pPr>
        <w:pStyle w:val="ListParagraph"/>
        <w:numPr>
          <w:ilvl w:val="0"/>
          <w:numId w:val="12"/>
        </w:num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93" w:hanging="426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E1C2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4E1C2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4E1C2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31591BC8" w14:textId="77777777" w:rsidR="000559A0" w:rsidRPr="004E1C2B" w:rsidRDefault="000559A0" w:rsidP="000559A0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428B92A9" w14:textId="77777777" w:rsidR="000559A0" w:rsidRPr="004E1C2B" w:rsidRDefault="000559A0" w:rsidP="006F09AF">
      <w:pPr>
        <w:tabs>
          <w:tab w:val="clear" w:pos="454"/>
          <w:tab w:val="clear" w:pos="680"/>
          <w:tab w:val="clear" w:pos="907"/>
          <w:tab w:val="left" w:pos="709"/>
        </w:tabs>
        <w:ind w:left="709"/>
      </w:pPr>
      <w:r w:rsidRPr="004E1C2B">
        <w:rPr>
          <w:cs/>
        </w:rPr>
        <w:t xml:space="preserve">มาตรฐานการรายงานทางการเงิน ฉบับที่ </w:t>
      </w:r>
      <w:r w:rsidRPr="004E1C2B">
        <w:t xml:space="preserve">18 </w:t>
      </w:r>
      <w:r w:rsidRPr="004E1C2B">
        <w:rPr>
          <w:cs/>
        </w:rPr>
        <w:t xml:space="preserve">จะมาแทนมาตรฐานการบัญชี ฉบับที่ </w:t>
      </w:r>
      <w:r w:rsidRPr="004E1C2B">
        <w:t>1</w:t>
      </w:r>
      <w:r w:rsidRPr="004E1C2B">
        <w:rPr>
          <w:cs/>
        </w:rPr>
        <w:t xml:space="preserve"> เรื่อง</w:t>
      </w:r>
      <w:r w:rsidRPr="004E1C2B">
        <w:t xml:space="preserve"> </w:t>
      </w:r>
      <w:r w:rsidRPr="004E1C2B">
        <w:rPr>
          <w:i/>
          <w:iCs/>
          <w:cs/>
        </w:rPr>
        <w:t>การนำเสนองบการเงิน</w:t>
      </w:r>
      <w:r w:rsidRPr="004E1C2B">
        <w:t xml:space="preserve"> </w:t>
      </w:r>
      <w:r w:rsidRPr="004E1C2B">
        <w:rPr>
          <w:cs/>
        </w:rPr>
        <w:t>และนำเสนอข้อกำหนดที่สำคัญใหม่ดังต่อไปนี้</w:t>
      </w:r>
    </w:p>
    <w:p w14:paraId="7F863069" w14:textId="77777777" w:rsidR="000559A0" w:rsidRPr="004E1C2B" w:rsidRDefault="000559A0" w:rsidP="000559A0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9FC363C" w14:textId="77777777" w:rsidR="000559A0" w:rsidRPr="004E1C2B" w:rsidRDefault="000559A0" w:rsidP="003B149E">
      <w:pPr>
        <w:pStyle w:val="ListParagraph"/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276" w:right="105" w:hanging="427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4E1C2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4E1C2B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4E1C2B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4E1C2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E1C2B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3BB99302" w14:textId="2772A116" w:rsidR="000559A0" w:rsidRPr="004E1C2B" w:rsidRDefault="000559A0" w:rsidP="003B149E">
      <w:pPr>
        <w:pStyle w:val="ListParagraph"/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276" w:right="105" w:hanging="427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E1C2B">
        <w:rPr>
          <w:rFonts w:asciiTheme="majorBidi" w:hAnsiTheme="majorBidi" w:cstheme="majorBidi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4E1C2B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4E1C2B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 งบการเงินข้อเดียว</w:t>
      </w:r>
    </w:p>
    <w:p w14:paraId="59498D31" w14:textId="77777777" w:rsidR="000559A0" w:rsidRPr="004E1C2B" w:rsidRDefault="000559A0" w:rsidP="003B149E">
      <w:pPr>
        <w:pStyle w:val="ListParagraph"/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276" w:right="105" w:hanging="427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E1C2B">
        <w:rPr>
          <w:rFonts w:asciiTheme="majorBidi" w:hAnsiTheme="majorBidi" w:cs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75BA65FE" w14:textId="77777777" w:rsidR="000559A0" w:rsidRPr="004E1C2B" w:rsidRDefault="000559A0" w:rsidP="000559A0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AE7AF46" w14:textId="77777777" w:rsidR="000559A0" w:rsidRPr="004E1C2B" w:rsidRDefault="000559A0" w:rsidP="006F09AF">
      <w:pPr>
        <w:tabs>
          <w:tab w:val="clear" w:pos="454"/>
          <w:tab w:val="clear" w:pos="680"/>
          <w:tab w:val="clear" w:pos="907"/>
          <w:tab w:val="left" w:pos="709"/>
        </w:tabs>
        <w:ind w:left="709"/>
      </w:pPr>
      <w:r w:rsidRPr="004E1C2B">
        <w:rPr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 เงินสด เมื่อกิจการนำเสนอกระแสเงินสดจากกิจกรรมดำเนินงานโดยวิธีทางอ้อม</w:t>
      </w:r>
    </w:p>
    <w:p w14:paraId="33D57AD7" w14:textId="77777777" w:rsidR="00BB2C7D" w:rsidRPr="004E1C2B" w:rsidRDefault="00BB2C7D" w:rsidP="006F09AF">
      <w:pPr>
        <w:tabs>
          <w:tab w:val="clear" w:pos="454"/>
          <w:tab w:val="clear" w:pos="680"/>
          <w:tab w:val="clear" w:pos="907"/>
          <w:tab w:val="left" w:pos="709"/>
        </w:tabs>
        <w:ind w:left="709"/>
      </w:pPr>
    </w:p>
    <w:p w14:paraId="7E99EE86" w14:textId="22984CEB" w:rsidR="00BB2C7D" w:rsidRPr="00A12FC6" w:rsidRDefault="00BB2C7D" w:rsidP="006F09AF">
      <w:pPr>
        <w:tabs>
          <w:tab w:val="clear" w:pos="454"/>
          <w:tab w:val="clear" w:pos="680"/>
          <w:tab w:val="clear" w:pos="907"/>
          <w:tab w:val="left" w:pos="709"/>
        </w:tabs>
        <w:ind w:left="709"/>
      </w:pPr>
      <w:r w:rsidRPr="004E1C2B">
        <w:rPr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ตามที่กล่าวข้างต้น</w:t>
      </w:r>
    </w:p>
    <w:p w14:paraId="2079A346" w14:textId="33A84208" w:rsidR="00540132" w:rsidRPr="00C6657F" w:rsidRDefault="00540132" w:rsidP="00E80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s/>
        </w:rPr>
      </w:pPr>
    </w:p>
    <w:sectPr w:rsidR="00540132" w:rsidRPr="00C6657F" w:rsidSect="00C21744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022AF" w14:textId="77777777" w:rsidR="003F1E40" w:rsidRDefault="003F1E40">
      <w:r>
        <w:separator/>
      </w:r>
    </w:p>
    <w:p w14:paraId="744F694A" w14:textId="77777777" w:rsidR="003F1E40" w:rsidRDefault="003F1E40"/>
  </w:endnote>
  <w:endnote w:type="continuationSeparator" w:id="0">
    <w:p w14:paraId="4EEDF730" w14:textId="77777777" w:rsidR="003F1E40" w:rsidRDefault="003F1E40">
      <w:r>
        <w:continuationSeparator/>
      </w:r>
    </w:p>
    <w:p w14:paraId="1A30D364" w14:textId="77777777" w:rsidR="003F1E40" w:rsidRDefault="003F1E40"/>
  </w:endnote>
  <w:endnote w:type="continuationNotice" w:id="1">
    <w:p w14:paraId="1C9E087D" w14:textId="77777777" w:rsidR="003F1E40" w:rsidRDefault="003F1E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00"/>
    <w:family w:val="decorative"/>
    <w:notTrueType/>
    <w:pitch w:val="variable"/>
    <w:sig w:usb0="00000001" w:usb1="08070000" w:usb2="00000010" w:usb3="00000000" w:csb0="0002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1A24B" w14:textId="77777777" w:rsidR="00DA4AAE" w:rsidRPr="00116F0A" w:rsidRDefault="00DA4AA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>
      <w:rPr>
        <w:rStyle w:val="PageNumber"/>
        <w:rFonts w:ascii="Angsana New" w:hAnsi="Angsana New"/>
        <w:noProof/>
        <w:sz w:val="30"/>
        <w:szCs w:val="30"/>
        <w:cs/>
      </w:rPr>
      <w:t>6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28C16B4" w14:textId="77777777" w:rsidR="00DA4AAE" w:rsidRPr="00146F25" w:rsidRDefault="00DA4AA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9979" w14:textId="59BDB554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55</w:t>
    </w:r>
    <w:r w:rsidRPr="003E0BCC">
      <w:rPr>
        <w:rFonts w:asciiTheme="majorBidi" w:hAnsiTheme="majorBidi" w:cstheme="majorBid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8B0B" w14:textId="5D91E979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56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7C3A6" w14:textId="77777777" w:rsidR="003F1E40" w:rsidRDefault="003F1E40"/>
  </w:footnote>
  <w:footnote w:type="continuationSeparator" w:id="0">
    <w:p w14:paraId="2DC81FE4" w14:textId="77777777" w:rsidR="003F1E40" w:rsidRDefault="003F1E40">
      <w:r>
        <w:continuationSeparator/>
      </w:r>
    </w:p>
    <w:p w14:paraId="717C26D9" w14:textId="77777777" w:rsidR="003F1E40" w:rsidRDefault="003F1E40"/>
  </w:footnote>
  <w:footnote w:type="continuationNotice" w:id="1">
    <w:p w14:paraId="546DE506" w14:textId="77777777" w:rsidR="003F1E40" w:rsidRDefault="003F1E4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DAD92" w14:textId="77777777" w:rsidR="00DA4AAE" w:rsidRDefault="00DA4AAE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D876CE" w14:textId="77777777" w:rsidR="00DA4AAE" w:rsidRPr="00564725" w:rsidRDefault="00DA4AAE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952A297" w14:textId="047F6348" w:rsidR="00DA4AAE" w:rsidRPr="00564725" w:rsidRDefault="00DA4AAE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</w:t>
    </w:r>
    <w:r w:rsidR="006666BD">
      <w:rPr>
        <w:rFonts w:hint="cs"/>
        <w:bCs/>
        <w:sz w:val="32"/>
        <w:szCs w:val="32"/>
        <w:cs/>
        <w:lang w:val="en-GB"/>
      </w:rPr>
      <w:t>และหกเดือน</w:t>
    </w:r>
    <w:r>
      <w:rPr>
        <w:rFonts w:hint="cs"/>
        <w:bCs/>
        <w:sz w:val="32"/>
        <w:szCs w:val="32"/>
        <w:cs/>
        <w:lang w:val="en-GB"/>
      </w:rPr>
      <w:t xml:space="preserve">สิ้นสุดวันที่ </w:t>
    </w:r>
    <w:r w:rsidR="006666BD">
      <w:rPr>
        <w:b/>
        <w:sz w:val="32"/>
        <w:szCs w:val="32"/>
      </w:rPr>
      <w:t>30</w:t>
    </w:r>
    <w:r>
      <w:rPr>
        <w:rFonts w:hint="cs"/>
        <w:bCs/>
        <w:sz w:val="32"/>
        <w:szCs w:val="32"/>
        <w:cs/>
        <w:lang w:val="en-GB"/>
      </w:rPr>
      <w:t xml:space="preserve"> </w:t>
    </w:r>
    <w:r w:rsidR="006666BD">
      <w:rPr>
        <w:rFonts w:hint="cs"/>
        <w:bCs/>
        <w:sz w:val="32"/>
        <w:szCs w:val="32"/>
        <w:cs/>
        <w:lang w:val="en-GB"/>
      </w:rPr>
      <w:t>มิถุนายน</w:t>
    </w:r>
    <w:r>
      <w:rPr>
        <w:rFonts w:hint="cs"/>
        <w:bCs/>
        <w:sz w:val="32"/>
        <w:szCs w:val="32"/>
        <w:cs/>
        <w:lang w:val="en-GB"/>
      </w:rPr>
      <w:t xml:space="preserve"> </w:t>
    </w:r>
    <w:r w:rsidRPr="00B52B93">
      <w:rPr>
        <w:b/>
        <w:sz w:val="32"/>
        <w:szCs w:val="32"/>
        <w:lang w:val="en-GB"/>
      </w:rPr>
      <w:t>256</w:t>
    </w:r>
    <w:r w:rsidR="003F7E6D">
      <w:rPr>
        <w:b/>
        <w:sz w:val="32"/>
        <w:szCs w:val="32"/>
        <w:lang w:val="en-GB"/>
      </w:rPr>
      <w:t>9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123447F6" w14:textId="77777777" w:rsidR="00DA4AAE" w:rsidRPr="006672E5" w:rsidRDefault="00DA4AAE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7A6FB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4AE1F1E9" w14:textId="6E5F5F63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</w:t>
    </w:r>
    <w:r w:rsidR="006666BD">
      <w:rPr>
        <w:rFonts w:hint="cs"/>
        <w:bCs/>
        <w:sz w:val="32"/>
        <w:szCs w:val="32"/>
        <w:cs/>
        <w:lang w:val="en-GB"/>
      </w:rPr>
      <w:t>และหกเดือน</w:t>
    </w:r>
    <w:r w:rsidR="003C1F95">
      <w:rPr>
        <w:rFonts w:hint="cs"/>
        <w:bCs/>
        <w:sz w:val="32"/>
        <w:szCs w:val="32"/>
        <w:cs/>
        <w:lang w:val="en-GB"/>
      </w:rPr>
      <w:t>สิ้น</w:t>
    </w:r>
    <w:r w:rsidR="00B52B93">
      <w:rPr>
        <w:rFonts w:hint="cs"/>
        <w:bCs/>
        <w:sz w:val="32"/>
        <w:szCs w:val="32"/>
        <w:cs/>
        <w:lang w:val="en-GB"/>
      </w:rPr>
      <w:t xml:space="preserve">สุดวันที่ </w:t>
    </w:r>
    <w:r w:rsidR="006666BD">
      <w:rPr>
        <w:b/>
        <w:sz w:val="32"/>
        <w:szCs w:val="32"/>
        <w:lang w:val="en-GB"/>
      </w:rPr>
      <w:t>30</w:t>
    </w:r>
    <w:r w:rsidR="008E0B87">
      <w:rPr>
        <w:bCs/>
        <w:sz w:val="32"/>
        <w:szCs w:val="32"/>
        <w:lang w:val="en-GB"/>
      </w:rPr>
      <w:t xml:space="preserve"> </w:t>
    </w:r>
    <w:r w:rsidR="006666BD">
      <w:rPr>
        <w:rFonts w:hint="cs"/>
        <w:bCs/>
        <w:sz w:val="32"/>
        <w:szCs w:val="32"/>
        <w:cs/>
        <w:lang w:val="en-GB"/>
      </w:rPr>
      <w:t>มิถุนายน</w:t>
    </w:r>
    <w:r w:rsidR="008E0B87">
      <w:rPr>
        <w:rFonts w:hint="cs"/>
        <w:bCs/>
        <w:sz w:val="32"/>
        <w:szCs w:val="32"/>
        <w:cs/>
        <w:lang w:val="en-GB"/>
      </w:rPr>
      <w:t xml:space="preserve"> </w:t>
    </w:r>
    <w:r w:rsidR="00765373" w:rsidRPr="00765373">
      <w:rPr>
        <w:b/>
        <w:sz w:val="32"/>
        <w:szCs w:val="32"/>
        <w:lang w:val="en-GB"/>
      </w:rPr>
      <w:t>256</w:t>
    </w:r>
    <w:r w:rsidR="008941F7">
      <w:rPr>
        <w:b/>
        <w:sz w:val="32"/>
        <w:szCs w:val="32"/>
        <w:lang w:val="en-GB"/>
      </w:rPr>
      <w:t>9</w:t>
    </w:r>
    <w:r w:rsidR="00765373">
      <w:rPr>
        <w:bCs/>
        <w:sz w:val="32"/>
        <w:szCs w:val="32"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3B321DE" w14:textId="77777777" w:rsidR="00506AF6" w:rsidRPr="000F3A45" w:rsidRDefault="00506AF6" w:rsidP="00632C81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2FC2C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90A6543" w14:textId="30FBD719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</w:t>
    </w:r>
    <w:r w:rsidR="006666BD">
      <w:rPr>
        <w:rFonts w:hint="cs"/>
        <w:bCs/>
        <w:sz w:val="32"/>
        <w:szCs w:val="32"/>
        <w:cs/>
        <w:lang w:val="en-GB"/>
      </w:rPr>
      <w:t>และหกเดือน</w:t>
    </w:r>
    <w:r w:rsidR="00B52B93">
      <w:rPr>
        <w:rFonts w:hint="cs"/>
        <w:bCs/>
        <w:sz w:val="32"/>
        <w:szCs w:val="32"/>
        <w:cs/>
        <w:lang w:val="en-GB"/>
      </w:rPr>
      <w:t xml:space="preserve">สิ้นสุดวันที่ </w:t>
    </w:r>
    <w:r w:rsidR="006666BD">
      <w:rPr>
        <w:b/>
        <w:sz w:val="32"/>
        <w:szCs w:val="32"/>
        <w:lang w:val="en-GB"/>
      </w:rPr>
      <w:t>30</w:t>
    </w:r>
    <w:r w:rsidR="00B52B93">
      <w:rPr>
        <w:rFonts w:hint="cs"/>
        <w:bCs/>
        <w:sz w:val="32"/>
        <w:szCs w:val="32"/>
        <w:cs/>
        <w:lang w:val="en-GB"/>
      </w:rPr>
      <w:t xml:space="preserve"> </w:t>
    </w:r>
    <w:r w:rsidR="006666BD">
      <w:rPr>
        <w:rFonts w:hint="cs"/>
        <w:bCs/>
        <w:sz w:val="32"/>
        <w:szCs w:val="32"/>
        <w:cs/>
        <w:lang w:val="en-GB"/>
      </w:rPr>
      <w:t>มิถุนายน</w:t>
    </w:r>
    <w:r w:rsidR="00B52B93">
      <w:rPr>
        <w:rFonts w:hint="cs"/>
        <w:bCs/>
        <w:sz w:val="32"/>
        <w:szCs w:val="32"/>
        <w:cs/>
        <w:lang w:val="en-GB"/>
      </w:rPr>
      <w:t xml:space="preserve"> </w:t>
    </w:r>
    <w:r w:rsidR="00765373" w:rsidRPr="00765373">
      <w:rPr>
        <w:b/>
        <w:sz w:val="32"/>
        <w:szCs w:val="32"/>
        <w:lang w:val="en-GB"/>
      </w:rPr>
      <w:t>256</w:t>
    </w:r>
    <w:r w:rsidR="008941F7">
      <w:rPr>
        <w:b/>
        <w:sz w:val="32"/>
        <w:szCs w:val="32"/>
      </w:rPr>
      <w:t>9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CC01CE3" w14:textId="77777777" w:rsidR="00506AF6" w:rsidRPr="000F3A45" w:rsidRDefault="00506AF6" w:rsidP="00632C81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132F5" w14:textId="77777777" w:rsidR="00006A4B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5CCE67" w14:textId="77777777" w:rsidR="00006A4B" w:rsidRPr="00564725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D621084" w14:textId="222CB5F0" w:rsidR="008E0B87" w:rsidRPr="00564725" w:rsidRDefault="006666BD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</w:t>
    </w:r>
    <w:r>
      <w:rPr>
        <w:rFonts w:hint="cs"/>
        <w:bCs/>
        <w:sz w:val="32"/>
        <w:szCs w:val="32"/>
        <w:cs/>
        <w:lang w:val="en-GB"/>
      </w:rPr>
      <w:t xml:space="preserve">และหกเดือนสิ้นสุดวันที่ </w:t>
    </w:r>
    <w:r>
      <w:rPr>
        <w:b/>
        <w:sz w:val="32"/>
        <w:szCs w:val="32"/>
        <w:lang w:val="en-GB"/>
      </w:rPr>
      <w:t>30</w:t>
    </w:r>
    <w:r>
      <w:rPr>
        <w:rFonts w:hint="cs"/>
        <w:bCs/>
        <w:sz w:val="32"/>
        <w:szCs w:val="32"/>
        <w:cs/>
        <w:lang w:val="en-GB"/>
      </w:rPr>
      <w:t xml:space="preserve"> มิถุนายน </w:t>
    </w:r>
    <w:r w:rsidRPr="00765373">
      <w:rPr>
        <w:b/>
        <w:sz w:val="32"/>
        <w:szCs w:val="32"/>
        <w:lang w:val="en-GB"/>
      </w:rPr>
      <w:t>256</w:t>
    </w:r>
    <w:r>
      <w:rPr>
        <w:b/>
        <w:sz w:val="32"/>
        <w:szCs w:val="32"/>
      </w:rPr>
      <w:t>9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="008E0B87" w:rsidRPr="00564725">
      <w:rPr>
        <w:bCs/>
        <w:sz w:val="32"/>
        <w:szCs w:val="32"/>
        <w:cs/>
        <w:lang w:val="en-GB"/>
      </w:rPr>
      <w:t>(ไม่ได้ตรวจสอบ)</w:t>
    </w:r>
  </w:p>
  <w:p w14:paraId="605E51CD" w14:textId="77777777" w:rsidR="00506AF6" w:rsidRPr="008E0B87" w:rsidRDefault="00506AF6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24A26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 xml:space="preserve">บริษัท </w:t>
    </w:r>
    <w:r w:rsidRPr="00DB6869">
      <w:rPr>
        <w:b/>
        <w:bCs/>
        <w:sz w:val="32"/>
        <w:szCs w:val="32"/>
        <w:cs/>
      </w:rPr>
      <w:t>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A137A3B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58B98FD" w14:textId="16CE0A4E" w:rsidR="008E0B87" w:rsidRPr="00564725" w:rsidRDefault="006666BD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</w:t>
    </w:r>
    <w:r>
      <w:rPr>
        <w:rFonts w:hint="cs"/>
        <w:bCs/>
        <w:sz w:val="32"/>
        <w:szCs w:val="32"/>
        <w:cs/>
        <w:lang w:val="en-GB"/>
      </w:rPr>
      <w:t xml:space="preserve">และหกเดือนสิ้นสุดวันที่ </w:t>
    </w:r>
    <w:r>
      <w:rPr>
        <w:b/>
        <w:sz w:val="32"/>
        <w:szCs w:val="32"/>
        <w:lang w:val="en-GB"/>
      </w:rPr>
      <w:t>30</w:t>
    </w:r>
    <w:r>
      <w:rPr>
        <w:rFonts w:hint="cs"/>
        <w:bCs/>
        <w:sz w:val="32"/>
        <w:szCs w:val="32"/>
        <w:cs/>
        <w:lang w:val="en-GB"/>
      </w:rPr>
      <w:t xml:space="preserve"> มิถุนายน </w:t>
    </w:r>
    <w:r w:rsidRPr="00765373">
      <w:rPr>
        <w:b/>
        <w:sz w:val="32"/>
        <w:szCs w:val="32"/>
        <w:lang w:val="en-GB"/>
      </w:rPr>
      <w:t>256</w:t>
    </w:r>
    <w:r>
      <w:rPr>
        <w:b/>
        <w:sz w:val="32"/>
        <w:szCs w:val="32"/>
      </w:rPr>
      <w:t>9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="008E0B87" w:rsidRPr="00564725">
      <w:rPr>
        <w:bCs/>
        <w:sz w:val="32"/>
        <w:szCs w:val="32"/>
        <w:cs/>
        <w:lang w:val="en-GB"/>
      </w:rPr>
      <w:t>(ไม่ได้ตรวจสอบ)</w:t>
    </w:r>
  </w:p>
  <w:p w14:paraId="452546C9" w14:textId="77777777" w:rsidR="00506AF6" w:rsidRPr="002D1C8F" w:rsidRDefault="00506AF6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8BF447C"/>
    <w:multiLevelType w:val="hybridMultilevel"/>
    <w:tmpl w:val="51DE28B4"/>
    <w:lvl w:ilvl="0" w:tplc="B392948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3C001D7C"/>
    <w:multiLevelType w:val="hybridMultilevel"/>
    <w:tmpl w:val="07FCA76A"/>
    <w:lvl w:ilvl="0" w:tplc="61F45F78">
      <w:start w:val="31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8" w15:restartNumberingAfterBreak="0">
    <w:nsid w:val="44A53C9C"/>
    <w:multiLevelType w:val="multilevel"/>
    <w:tmpl w:val="7CEC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7337C27"/>
    <w:multiLevelType w:val="multilevel"/>
    <w:tmpl w:val="CBF85D00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739189B"/>
    <w:multiLevelType w:val="hybridMultilevel"/>
    <w:tmpl w:val="719CE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5226559">
    <w:abstractNumId w:val="3"/>
  </w:num>
  <w:num w:numId="2" w16cid:durableId="946352153">
    <w:abstractNumId w:val="2"/>
  </w:num>
  <w:num w:numId="3" w16cid:durableId="1305312260">
    <w:abstractNumId w:val="8"/>
  </w:num>
  <w:num w:numId="4" w16cid:durableId="111750632">
    <w:abstractNumId w:val="11"/>
  </w:num>
  <w:num w:numId="5" w16cid:durableId="1596356204">
    <w:abstractNumId w:val="9"/>
  </w:num>
  <w:num w:numId="6" w16cid:durableId="1955090523">
    <w:abstractNumId w:val="1"/>
  </w:num>
  <w:num w:numId="7" w16cid:durableId="675691300">
    <w:abstractNumId w:val="10"/>
  </w:num>
  <w:num w:numId="8" w16cid:durableId="436873349">
    <w:abstractNumId w:val="7"/>
  </w:num>
  <w:num w:numId="9" w16cid:durableId="381290206">
    <w:abstractNumId w:val="5"/>
  </w:num>
  <w:num w:numId="10" w16cid:durableId="1171409816">
    <w:abstractNumId w:val="4"/>
  </w:num>
  <w:num w:numId="11" w16cid:durableId="12064797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33282297">
    <w:abstractNumId w:val="0"/>
  </w:num>
  <w:num w:numId="13" w16cid:durableId="65773133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40E"/>
    <w:rsid w:val="00000534"/>
    <w:rsid w:val="00000909"/>
    <w:rsid w:val="00000A0B"/>
    <w:rsid w:val="00000A4B"/>
    <w:rsid w:val="00000AA0"/>
    <w:rsid w:val="00000AC0"/>
    <w:rsid w:val="00000D3A"/>
    <w:rsid w:val="00000E7A"/>
    <w:rsid w:val="00001236"/>
    <w:rsid w:val="0000124E"/>
    <w:rsid w:val="0000125A"/>
    <w:rsid w:val="00001287"/>
    <w:rsid w:val="00001303"/>
    <w:rsid w:val="00001368"/>
    <w:rsid w:val="000013B7"/>
    <w:rsid w:val="000014F2"/>
    <w:rsid w:val="000017E0"/>
    <w:rsid w:val="000019FE"/>
    <w:rsid w:val="00001B5A"/>
    <w:rsid w:val="00001C1E"/>
    <w:rsid w:val="00001CAC"/>
    <w:rsid w:val="00001CB6"/>
    <w:rsid w:val="00001DB4"/>
    <w:rsid w:val="00001E1B"/>
    <w:rsid w:val="00001EE6"/>
    <w:rsid w:val="0000200D"/>
    <w:rsid w:val="00002210"/>
    <w:rsid w:val="0000245C"/>
    <w:rsid w:val="000024A6"/>
    <w:rsid w:val="0000272F"/>
    <w:rsid w:val="0000286E"/>
    <w:rsid w:val="00002961"/>
    <w:rsid w:val="00002A05"/>
    <w:rsid w:val="00002A20"/>
    <w:rsid w:val="00002B88"/>
    <w:rsid w:val="00002C54"/>
    <w:rsid w:val="00002DA3"/>
    <w:rsid w:val="00002FFC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2B3"/>
    <w:rsid w:val="00004476"/>
    <w:rsid w:val="00004692"/>
    <w:rsid w:val="0000471B"/>
    <w:rsid w:val="00004723"/>
    <w:rsid w:val="00004739"/>
    <w:rsid w:val="00004801"/>
    <w:rsid w:val="0000484F"/>
    <w:rsid w:val="000048E2"/>
    <w:rsid w:val="00004CB5"/>
    <w:rsid w:val="00004D22"/>
    <w:rsid w:val="00004E6C"/>
    <w:rsid w:val="00004F45"/>
    <w:rsid w:val="0000505B"/>
    <w:rsid w:val="000051D0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A4B"/>
    <w:rsid w:val="00006B7A"/>
    <w:rsid w:val="00006CAA"/>
    <w:rsid w:val="00006D38"/>
    <w:rsid w:val="00006EE1"/>
    <w:rsid w:val="00006F30"/>
    <w:rsid w:val="00006F42"/>
    <w:rsid w:val="00007163"/>
    <w:rsid w:val="0000717C"/>
    <w:rsid w:val="0000722C"/>
    <w:rsid w:val="0000745F"/>
    <w:rsid w:val="0000757B"/>
    <w:rsid w:val="000075C6"/>
    <w:rsid w:val="000075F2"/>
    <w:rsid w:val="00007B57"/>
    <w:rsid w:val="00007BED"/>
    <w:rsid w:val="00007C8A"/>
    <w:rsid w:val="00007CC9"/>
    <w:rsid w:val="00007E5F"/>
    <w:rsid w:val="00007EED"/>
    <w:rsid w:val="00007F24"/>
    <w:rsid w:val="0001007D"/>
    <w:rsid w:val="00010265"/>
    <w:rsid w:val="000106B0"/>
    <w:rsid w:val="00010794"/>
    <w:rsid w:val="000108B7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1CF1"/>
    <w:rsid w:val="00011F42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36"/>
    <w:rsid w:val="00012EA7"/>
    <w:rsid w:val="00012F70"/>
    <w:rsid w:val="00012F7F"/>
    <w:rsid w:val="00013025"/>
    <w:rsid w:val="000130F6"/>
    <w:rsid w:val="0001320D"/>
    <w:rsid w:val="000132DB"/>
    <w:rsid w:val="000133CA"/>
    <w:rsid w:val="0001364C"/>
    <w:rsid w:val="000136A6"/>
    <w:rsid w:val="000136F3"/>
    <w:rsid w:val="00013704"/>
    <w:rsid w:val="00013762"/>
    <w:rsid w:val="000139FC"/>
    <w:rsid w:val="00013ACC"/>
    <w:rsid w:val="00013D04"/>
    <w:rsid w:val="00013D18"/>
    <w:rsid w:val="00013EDF"/>
    <w:rsid w:val="0001400C"/>
    <w:rsid w:val="0001409D"/>
    <w:rsid w:val="000141AB"/>
    <w:rsid w:val="000141BF"/>
    <w:rsid w:val="000141FB"/>
    <w:rsid w:val="00014263"/>
    <w:rsid w:val="00014347"/>
    <w:rsid w:val="00014696"/>
    <w:rsid w:val="00014A76"/>
    <w:rsid w:val="00014B19"/>
    <w:rsid w:val="00015057"/>
    <w:rsid w:val="000150E6"/>
    <w:rsid w:val="00015452"/>
    <w:rsid w:val="000154D2"/>
    <w:rsid w:val="00015608"/>
    <w:rsid w:val="00015931"/>
    <w:rsid w:val="00015C52"/>
    <w:rsid w:val="00015C6E"/>
    <w:rsid w:val="00015C81"/>
    <w:rsid w:val="00015CEC"/>
    <w:rsid w:val="00015D9B"/>
    <w:rsid w:val="00015F69"/>
    <w:rsid w:val="00015FB4"/>
    <w:rsid w:val="00016197"/>
    <w:rsid w:val="00016258"/>
    <w:rsid w:val="000164E6"/>
    <w:rsid w:val="0001671C"/>
    <w:rsid w:val="00016761"/>
    <w:rsid w:val="000168AF"/>
    <w:rsid w:val="00016CAF"/>
    <w:rsid w:val="00016D97"/>
    <w:rsid w:val="00016FB4"/>
    <w:rsid w:val="00017174"/>
    <w:rsid w:val="0001724C"/>
    <w:rsid w:val="00017772"/>
    <w:rsid w:val="0001787C"/>
    <w:rsid w:val="000179F5"/>
    <w:rsid w:val="00017A4A"/>
    <w:rsid w:val="00017DD0"/>
    <w:rsid w:val="00017E43"/>
    <w:rsid w:val="00020135"/>
    <w:rsid w:val="00020185"/>
    <w:rsid w:val="000203B7"/>
    <w:rsid w:val="0002055E"/>
    <w:rsid w:val="00020599"/>
    <w:rsid w:val="00020B81"/>
    <w:rsid w:val="000213CB"/>
    <w:rsid w:val="000213FB"/>
    <w:rsid w:val="00021687"/>
    <w:rsid w:val="0002172B"/>
    <w:rsid w:val="00021848"/>
    <w:rsid w:val="00021947"/>
    <w:rsid w:val="000219C5"/>
    <w:rsid w:val="000219E7"/>
    <w:rsid w:val="00021F40"/>
    <w:rsid w:val="0002244C"/>
    <w:rsid w:val="0002286D"/>
    <w:rsid w:val="000229D3"/>
    <w:rsid w:val="00022B31"/>
    <w:rsid w:val="00022C6B"/>
    <w:rsid w:val="00022CF8"/>
    <w:rsid w:val="00022E7E"/>
    <w:rsid w:val="00022FC2"/>
    <w:rsid w:val="0002310B"/>
    <w:rsid w:val="0002321F"/>
    <w:rsid w:val="00023310"/>
    <w:rsid w:val="0002344A"/>
    <w:rsid w:val="00023578"/>
    <w:rsid w:val="0002378F"/>
    <w:rsid w:val="00023926"/>
    <w:rsid w:val="00023996"/>
    <w:rsid w:val="00023CE6"/>
    <w:rsid w:val="00023CEB"/>
    <w:rsid w:val="00023F16"/>
    <w:rsid w:val="0002400A"/>
    <w:rsid w:val="000240D5"/>
    <w:rsid w:val="0002410E"/>
    <w:rsid w:val="0002419A"/>
    <w:rsid w:val="000243B5"/>
    <w:rsid w:val="00024446"/>
    <w:rsid w:val="0002452E"/>
    <w:rsid w:val="000246A2"/>
    <w:rsid w:val="00024848"/>
    <w:rsid w:val="00024953"/>
    <w:rsid w:val="00024B3C"/>
    <w:rsid w:val="00024E70"/>
    <w:rsid w:val="00024EEB"/>
    <w:rsid w:val="00025016"/>
    <w:rsid w:val="000251AF"/>
    <w:rsid w:val="00025557"/>
    <w:rsid w:val="000256A5"/>
    <w:rsid w:val="000256D9"/>
    <w:rsid w:val="0002581D"/>
    <w:rsid w:val="00025878"/>
    <w:rsid w:val="00025941"/>
    <w:rsid w:val="00025DB7"/>
    <w:rsid w:val="00025DB9"/>
    <w:rsid w:val="000260F9"/>
    <w:rsid w:val="0002616A"/>
    <w:rsid w:val="000261E9"/>
    <w:rsid w:val="000263B2"/>
    <w:rsid w:val="0002655C"/>
    <w:rsid w:val="0002666D"/>
    <w:rsid w:val="0002678A"/>
    <w:rsid w:val="00026A6D"/>
    <w:rsid w:val="00026AF3"/>
    <w:rsid w:val="00026C39"/>
    <w:rsid w:val="00026E4E"/>
    <w:rsid w:val="000271AE"/>
    <w:rsid w:val="000271C7"/>
    <w:rsid w:val="0002735B"/>
    <w:rsid w:val="00027638"/>
    <w:rsid w:val="000277B2"/>
    <w:rsid w:val="00030059"/>
    <w:rsid w:val="00030064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7FC"/>
    <w:rsid w:val="000308C6"/>
    <w:rsid w:val="0003098C"/>
    <w:rsid w:val="00030B64"/>
    <w:rsid w:val="00030F34"/>
    <w:rsid w:val="00030FB5"/>
    <w:rsid w:val="00031008"/>
    <w:rsid w:val="000312C2"/>
    <w:rsid w:val="000316C8"/>
    <w:rsid w:val="00031958"/>
    <w:rsid w:val="00031AB8"/>
    <w:rsid w:val="00031B6B"/>
    <w:rsid w:val="00031BA0"/>
    <w:rsid w:val="00031E11"/>
    <w:rsid w:val="00031F70"/>
    <w:rsid w:val="00032196"/>
    <w:rsid w:val="000323D6"/>
    <w:rsid w:val="0003243F"/>
    <w:rsid w:val="0003248D"/>
    <w:rsid w:val="000324FC"/>
    <w:rsid w:val="000325EA"/>
    <w:rsid w:val="000326CD"/>
    <w:rsid w:val="00032745"/>
    <w:rsid w:val="00032BEF"/>
    <w:rsid w:val="00032D0A"/>
    <w:rsid w:val="000331F7"/>
    <w:rsid w:val="00033203"/>
    <w:rsid w:val="000332AD"/>
    <w:rsid w:val="00033461"/>
    <w:rsid w:val="00033A4B"/>
    <w:rsid w:val="00033A81"/>
    <w:rsid w:val="00033C4B"/>
    <w:rsid w:val="00033EFB"/>
    <w:rsid w:val="00033F2C"/>
    <w:rsid w:val="000340AE"/>
    <w:rsid w:val="00034191"/>
    <w:rsid w:val="000344FF"/>
    <w:rsid w:val="00034599"/>
    <w:rsid w:val="000345BF"/>
    <w:rsid w:val="00034627"/>
    <w:rsid w:val="00034694"/>
    <w:rsid w:val="000346E6"/>
    <w:rsid w:val="00034AE1"/>
    <w:rsid w:val="00034B01"/>
    <w:rsid w:val="00034FDE"/>
    <w:rsid w:val="00034FE9"/>
    <w:rsid w:val="00035149"/>
    <w:rsid w:val="00035372"/>
    <w:rsid w:val="00035425"/>
    <w:rsid w:val="0003564C"/>
    <w:rsid w:val="000356C0"/>
    <w:rsid w:val="00035738"/>
    <w:rsid w:val="000357B4"/>
    <w:rsid w:val="00035916"/>
    <w:rsid w:val="00035A15"/>
    <w:rsid w:val="00035BAC"/>
    <w:rsid w:val="00035BE7"/>
    <w:rsid w:val="00035DD6"/>
    <w:rsid w:val="00035E5B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4E"/>
    <w:rsid w:val="000375BD"/>
    <w:rsid w:val="000376DB"/>
    <w:rsid w:val="00037A7C"/>
    <w:rsid w:val="00037EB2"/>
    <w:rsid w:val="0004013F"/>
    <w:rsid w:val="0004049C"/>
    <w:rsid w:val="0004051E"/>
    <w:rsid w:val="000407E9"/>
    <w:rsid w:val="00040D85"/>
    <w:rsid w:val="00040E9F"/>
    <w:rsid w:val="00040EF6"/>
    <w:rsid w:val="00040F1D"/>
    <w:rsid w:val="00040F61"/>
    <w:rsid w:val="00041074"/>
    <w:rsid w:val="0004126D"/>
    <w:rsid w:val="00041280"/>
    <w:rsid w:val="00041356"/>
    <w:rsid w:val="000415A4"/>
    <w:rsid w:val="00041626"/>
    <w:rsid w:val="000417E5"/>
    <w:rsid w:val="00041842"/>
    <w:rsid w:val="0004186C"/>
    <w:rsid w:val="00041A02"/>
    <w:rsid w:val="00041A7D"/>
    <w:rsid w:val="00041A95"/>
    <w:rsid w:val="00041ABA"/>
    <w:rsid w:val="00041C82"/>
    <w:rsid w:val="00041E40"/>
    <w:rsid w:val="00041E4D"/>
    <w:rsid w:val="0004203B"/>
    <w:rsid w:val="00042225"/>
    <w:rsid w:val="0004238C"/>
    <w:rsid w:val="00042881"/>
    <w:rsid w:val="00042B23"/>
    <w:rsid w:val="00042BBC"/>
    <w:rsid w:val="00042CCD"/>
    <w:rsid w:val="00042D5D"/>
    <w:rsid w:val="00042DDD"/>
    <w:rsid w:val="00042E10"/>
    <w:rsid w:val="00042E57"/>
    <w:rsid w:val="00042EDE"/>
    <w:rsid w:val="00042F74"/>
    <w:rsid w:val="00042FCA"/>
    <w:rsid w:val="00043332"/>
    <w:rsid w:val="00043443"/>
    <w:rsid w:val="00043495"/>
    <w:rsid w:val="000434F1"/>
    <w:rsid w:val="000435B5"/>
    <w:rsid w:val="0004361D"/>
    <w:rsid w:val="00043851"/>
    <w:rsid w:val="00043972"/>
    <w:rsid w:val="00043990"/>
    <w:rsid w:val="00043B68"/>
    <w:rsid w:val="00043BC7"/>
    <w:rsid w:val="00043E5B"/>
    <w:rsid w:val="00043F68"/>
    <w:rsid w:val="00043F77"/>
    <w:rsid w:val="00044220"/>
    <w:rsid w:val="00044278"/>
    <w:rsid w:val="00044509"/>
    <w:rsid w:val="0004454A"/>
    <w:rsid w:val="000449E9"/>
    <w:rsid w:val="00044A31"/>
    <w:rsid w:val="00044A7F"/>
    <w:rsid w:val="00044B8A"/>
    <w:rsid w:val="00044C2E"/>
    <w:rsid w:val="00044D8E"/>
    <w:rsid w:val="0004515E"/>
    <w:rsid w:val="00045309"/>
    <w:rsid w:val="000454B2"/>
    <w:rsid w:val="000454C9"/>
    <w:rsid w:val="00045585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5F23"/>
    <w:rsid w:val="00046013"/>
    <w:rsid w:val="000461E8"/>
    <w:rsid w:val="00046215"/>
    <w:rsid w:val="00046416"/>
    <w:rsid w:val="0004641A"/>
    <w:rsid w:val="00046539"/>
    <w:rsid w:val="000466F4"/>
    <w:rsid w:val="00046759"/>
    <w:rsid w:val="00046AD3"/>
    <w:rsid w:val="00046B7F"/>
    <w:rsid w:val="00046C02"/>
    <w:rsid w:val="00046C63"/>
    <w:rsid w:val="00046E6D"/>
    <w:rsid w:val="00046EB3"/>
    <w:rsid w:val="000472F5"/>
    <w:rsid w:val="000476D9"/>
    <w:rsid w:val="000478BC"/>
    <w:rsid w:val="000478DE"/>
    <w:rsid w:val="00047A2E"/>
    <w:rsid w:val="00047DAD"/>
    <w:rsid w:val="000500CA"/>
    <w:rsid w:val="000500E7"/>
    <w:rsid w:val="0005021C"/>
    <w:rsid w:val="00050348"/>
    <w:rsid w:val="000505D7"/>
    <w:rsid w:val="000506AA"/>
    <w:rsid w:val="00050700"/>
    <w:rsid w:val="000508D9"/>
    <w:rsid w:val="00050955"/>
    <w:rsid w:val="00050990"/>
    <w:rsid w:val="00050992"/>
    <w:rsid w:val="00050DD4"/>
    <w:rsid w:val="00050DDE"/>
    <w:rsid w:val="00050F54"/>
    <w:rsid w:val="00051417"/>
    <w:rsid w:val="00051558"/>
    <w:rsid w:val="000515BF"/>
    <w:rsid w:val="00051A6D"/>
    <w:rsid w:val="00051A98"/>
    <w:rsid w:val="00051B12"/>
    <w:rsid w:val="00052035"/>
    <w:rsid w:val="0005218A"/>
    <w:rsid w:val="00052421"/>
    <w:rsid w:val="00052493"/>
    <w:rsid w:val="000525A0"/>
    <w:rsid w:val="000525D7"/>
    <w:rsid w:val="00052726"/>
    <w:rsid w:val="0005292B"/>
    <w:rsid w:val="00052A2E"/>
    <w:rsid w:val="00052AC4"/>
    <w:rsid w:val="00052BDB"/>
    <w:rsid w:val="00052C03"/>
    <w:rsid w:val="00052FB1"/>
    <w:rsid w:val="00052FC0"/>
    <w:rsid w:val="0005305C"/>
    <w:rsid w:val="00053104"/>
    <w:rsid w:val="000532CB"/>
    <w:rsid w:val="00053475"/>
    <w:rsid w:val="00053816"/>
    <w:rsid w:val="00053859"/>
    <w:rsid w:val="00053A37"/>
    <w:rsid w:val="00053A9A"/>
    <w:rsid w:val="00053E0C"/>
    <w:rsid w:val="00053E16"/>
    <w:rsid w:val="00053E9E"/>
    <w:rsid w:val="00053F33"/>
    <w:rsid w:val="00054111"/>
    <w:rsid w:val="000542AC"/>
    <w:rsid w:val="000542B3"/>
    <w:rsid w:val="00054433"/>
    <w:rsid w:val="00054590"/>
    <w:rsid w:val="000546F1"/>
    <w:rsid w:val="00054741"/>
    <w:rsid w:val="00054751"/>
    <w:rsid w:val="00054A5D"/>
    <w:rsid w:val="00054ADB"/>
    <w:rsid w:val="00054B9F"/>
    <w:rsid w:val="00054E0E"/>
    <w:rsid w:val="00054F32"/>
    <w:rsid w:val="0005520B"/>
    <w:rsid w:val="00055359"/>
    <w:rsid w:val="000553B4"/>
    <w:rsid w:val="0005542F"/>
    <w:rsid w:val="00055448"/>
    <w:rsid w:val="00055603"/>
    <w:rsid w:val="00055729"/>
    <w:rsid w:val="000557A6"/>
    <w:rsid w:val="000558B1"/>
    <w:rsid w:val="000558C4"/>
    <w:rsid w:val="00055944"/>
    <w:rsid w:val="000559A0"/>
    <w:rsid w:val="00055AD4"/>
    <w:rsid w:val="00055B4F"/>
    <w:rsid w:val="00055C38"/>
    <w:rsid w:val="00055C3C"/>
    <w:rsid w:val="00055D4A"/>
    <w:rsid w:val="00055DCD"/>
    <w:rsid w:val="00055E51"/>
    <w:rsid w:val="00055E90"/>
    <w:rsid w:val="0005619E"/>
    <w:rsid w:val="00056606"/>
    <w:rsid w:val="00056A2E"/>
    <w:rsid w:val="00056A46"/>
    <w:rsid w:val="00056BC9"/>
    <w:rsid w:val="00056FDB"/>
    <w:rsid w:val="000571A9"/>
    <w:rsid w:val="000574CB"/>
    <w:rsid w:val="000575BC"/>
    <w:rsid w:val="00057629"/>
    <w:rsid w:val="00057743"/>
    <w:rsid w:val="0005798F"/>
    <w:rsid w:val="0005799E"/>
    <w:rsid w:val="00057A44"/>
    <w:rsid w:val="00057B47"/>
    <w:rsid w:val="00057BDB"/>
    <w:rsid w:val="00057CCC"/>
    <w:rsid w:val="00057D3B"/>
    <w:rsid w:val="00057DE5"/>
    <w:rsid w:val="00057E73"/>
    <w:rsid w:val="00057E9A"/>
    <w:rsid w:val="000600BB"/>
    <w:rsid w:val="00060161"/>
    <w:rsid w:val="00060335"/>
    <w:rsid w:val="000604E4"/>
    <w:rsid w:val="00060522"/>
    <w:rsid w:val="00060709"/>
    <w:rsid w:val="0006074C"/>
    <w:rsid w:val="000609FD"/>
    <w:rsid w:val="00060D9F"/>
    <w:rsid w:val="00061325"/>
    <w:rsid w:val="000614AB"/>
    <w:rsid w:val="000614C7"/>
    <w:rsid w:val="0006161C"/>
    <w:rsid w:val="000617F8"/>
    <w:rsid w:val="00061968"/>
    <w:rsid w:val="00061A37"/>
    <w:rsid w:val="00061B46"/>
    <w:rsid w:val="00061CC0"/>
    <w:rsid w:val="00061D75"/>
    <w:rsid w:val="0006200E"/>
    <w:rsid w:val="0006249D"/>
    <w:rsid w:val="00062766"/>
    <w:rsid w:val="0006276B"/>
    <w:rsid w:val="00062825"/>
    <w:rsid w:val="0006292C"/>
    <w:rsid w:val="00062BE1"/>
    <w:rsid w:val="00062C07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14"/>
    <w:rsid w:val="00064160"/>
    <w:rsid w:val="00064345"/>
    <w:rsid w:val="000645EC"/>
    <w:rsid w:val="00064902"/>
    <w:rsid w:val="00064B99"/>
    <w:rsid w:val="00064C61"/>
    <w:rsid w:val="00064C76"/>
    <w:rsid w:val="00064D65"/>
    <w:rsid w:val="00064FF0"/>
    <w:rsid w:val="000650CB"/>
    <w:rsid w:val="00065171"/>
    <w:rsid w:val="0006547A"/>
    <w:rsid w:val="000654FC"/>
    <w:rsid w:val="00065604"/>
    <w:rsid w:val="000656B3"/>
    <w:rsid w:val="00065812"/>
    <w:rsid w:val="00065BBB"/>
    <w:rsid w:val="00065D9F"/>
    <w:rsid w:val="00065F58"/>
    <w:rsid w:val="00065F6D"/>
    <w:rsid w:val="00066786"/>
    <w:rsid w:val="00066831"/>
    <w:rsid w:val="00066865"/>
    <w:rsid w:val="00066C4D"/>
    <w:rsid w:val="00066CD3"/>
    <w:rsid w:val="00066E1A"/>
    <w:rsid w:val="00066FB3"/>
    <w:rsid w:val="00067246"/>
    <w:rsid w:val="000673A5"/>
    <w:rsid w:val="000675A9"/>
    <w:rsid w:val="000675B8"/>
    <w:rsid w:val="000675C1"/>
    <w:rsid w:val="0006762E"/>
    <w:rsid w:val="000676AE"/>
    <w:rsid w:val="00067824"/>
    <w:rsid w:val="00067877"/>
    <w:rsid w:val="0006794F"/>
    <w:rsid w:val="000679B9"/>
    <w:rsid w:val="000679C5"/>
    <w:rsid w:val="00067F1B"/>
    <w:rsid w:val="0007005C"/>
    <w:rsid w:val="000702A8"/>
    <w:rsid w:val="000704A0"/>
    <w:rsid w:val="000704C6"/>
    <w:rsid w:val="00070674"/>
    <w:rsid w:val="0007071F"/>
    <w:rsid w:val="00070750"/>
    <w:rsid w:val="00070758"/>
    <w:rsid w:val="000707C3"/>
    <w:rsid w:val="0007080C"/>
    <w:rsid w:val="000708A6"/>
    <w:rsid w:val="00070AB5"/>
    <w:rsid w:val="00070B5F"/>
    <w:rsid w:val="00070BD2"/>
    <w:rsid w:val="00070BD4"/>
    <w:rsid w:val="00070D97"/>
    <w:rsid w:val="00071267"/>
    <w:rsid w:val="000712FE"/>
    <w:rsid w:val="000716AA"/>
    <w:rsid w:val="000717A0"/>
    <w:rsid w:val="00071B83"/>
    <w:rsid w:val="00071C83"/>
    <w:rsid w:val="00071D9F"/>
    <w:rsid w:val="00071E82"/>
    <w:rsid w:val="00072019"/>
    <w:rsid w:val="00072190"/>
    <w:rsid w:val="000722F7"/>
    <w:rsid w:val="0007231D"/>
    <w:rsid w:val="0007242A"/>
    <w:rsid w:val="00072C65"/>
    <w:rsid w:val="00072D94"/>
    <w:rsid w:val="00072E57"/>
    <w:rsid w:val="0007305E"/>
    <w:rsid w:val="00073138"/>
    <w:rsid w:val="0007317C"/>
    <w:rsid w:val="000734BC"/>
    <w:rsid w:val="0007384D"/>
    <w:rsid w:val="000738CE"/>
    <w:rsid w:val="000739B8"/>
    <w:rsid w:val="00073A3B"/>
    <w:rsid w:val="00073ABD"/>
    <w:rsid w:val="00073BC9"/>
    <w:rsid w:val="00073C00"/>
    <w:rsid w:val="00073D07"/>
    <w:rsid w:val="00073E53"/>
    <w:rsid w:val="00073E9C"/>
    <w:rsid w:val="00073F67"/>
    <w:rsid w:val="00074009"/>
    <w:rsid w:val="000740CE"/>
    <w:rsid w:val="00074152"/>
    <w:rsid w:val="000741A2"/>
    <w:rsid w:val="000742F7"/>
    <w:rsid w:val="0007468C"/>
    <w:rsid w:val="00074A4E"/>
    <w:rsid w:val="00074CC9"/>
    <w:rsid w:val="00074D51"/>
    <w:rsid w:val="00074D92"/>
    <w:rsid w:val="00074E69"/>
    <w:rsid w:val="00074EAC"/>
    <w:rsid w:val="00074FAA"/>
    <w:rsid w:val="00074FBF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D0F"/>
    <w:rsid w:val="00076EBB"/>
    <w:rsid w:val="00076F5C"/>
    <w:rsid w:val="00077192"/>
    <w:rsid w:val="000771B5"/>
    <w:rsid w:val="00077244"/>
    <w:rsid w:val="00077465"/>
    <w:rsid w:val="00077475"/>
    <w:rsid w:val="00077796"/>
    <w:rsid w:val="000777BB"/>
    <w:rsid w:val="000778F2"/>
    <w:rsid w:val="00077C0F"/>
    <w:rsid w:val="00077E04"/>
    <w:rsid w:val="00077E1B"/>
    <w:rsid w:val="00077EA3"/>
    <w:rsid w:val="00077EBC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209"/>
    <w:rsid w:val="00081383"/>
    <w:rsid w:val="000814B3"/>
    <w:rsid w:val="00081576"/>
    <w:rsid w:val="00081BDB"/>
    <w:rsid w:val="00081DED"/>
    <w:rsid w:val="000822E2"/>
    <w:rsid w:val="000823F8"/>
    <w:rsid w:val="0008244A"/>
    <w:rsid w:val="00082881"/>
    <w:rsid w:val="00082978"/>
    <w:rsid w:val="00082A1E"/>
    <w:rsid w:val="00082D0B"/>
    <w:rsid w:val="00082DC5"/>
    <w:rsid w:val="00083046"/>
    <w:rsid w:val="000830B0"/>
    <w:rsid w:val="000830D9"/>
    <w:rsid w:val="000838BF"/>
    <w:rsid w:val="000838E3"/>
    <w:rsid w:val="00083ABC"/>
    <w:rsid w:val="00083C66"/>
    <w:rsid w:val="00083D41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ADF"/>
    <w:rsid w:val="00084BEC"/>
    <w:rsid w:val="00084D3B"/>
    <w:rsid w:val="00084D6C"/>
    <w:rsid w:val="00084EAD"/>
    <w:rsid w:val="0008513C"/>
    <w:rsid w:val="00085591"/>
    <w:rsid w:val="00085711"/>
    <w:rsid w:val="0008586A"/>
    <w:rsid w:val="00085887"/>
    <w:rsid w:val="000859A1"/>
    <w:rsid w:val="00085B5E"/>
    <w:rsid w:val="00085D66"/>
    <w:rsid w:val="00085EAB"/>
    <w:rsid w:val="000860D4"/>
    <w:rsid w:val="00086220"/>
    <w:rsid w:val="0008684E"/>
    <w:rsid w:val="00086A41"/>
    <w:rsid w:val="00086BA2"/>
    <w:rsid w:val="00086C1E"/>
    <w:rsid w:val="00086D44"/>
    <w:rsid w:val="000870CA"/>
    <w:rsid w:val="00087223"/>
    <w:rsid w:val="00087605"/>
    <w:rsid w:val="00087697"/>
    <w:rsid w:val="00087731"/>
    <w:rsid w:val="000877AA"/>
    <w:rsid w:val="00087870"/>
    <w:rsid w:val="00087EFC"/>
    <w:rsid w:val="00087F39"/>
    <w:rsid w:val="0009003E"/>
    <w:rsid w:val="000901E2"/>
    <w:rsid w:val="00090279"/>
    <w:rsid w:val="0009038B"/>
    <w:rsid w:val="0009058F"/>
    <w:rsid w:val="000906D7"/>
    <w:rsid w:val="0009077D"/>
    <w:rsid w:val="00090792"/>
    <w:rsid w:val="000907EB"/>
    <w:rsid w:val="0009085F"/>
    <w:rsid w:val="00090955"/>
    <w:rsid w:val="0009098B"/>
    <w:rsid w:val="00090A15"/>
    <w:rsid w:val="00090DCB"/>
    <w:rsid w:val="00090E70"/>
    <w:rsid w:val="0009104D"/>
    <w:rsid w:val="0009108F"/>
    <w:rsid w:val="0009109A"/>
    <w:rsid w:val="000910A2"/>
    <w:rsid w:val="000913A0"/>
    <w:rsid w:val="000913AA"/>
    <w:rsid w:val="00091839"/>
    <w:rsid w:val="000918A9"/>
    <w:rsid w:val="00091974"/>
    <w:rsid w:val="00091B58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9F"/>
    <w:rsid w:val="00092BCE"/>
    <w:rsid w:val="00092E21"/>
    <w:rsid w:val="00092E73"/>
    <w:rsid w:val="00093089"/>
    <w:rsid w:val="00093154"/>
    <w:rsid w:val="00093236"/>
    <w:rsid w:val="00093410"/>
    <w:rsid w:val="000935F2"/>
    <w:rsid w:val="0009377B"/>
    <w:rsid w:val="00093B64"/>
    <w:rsid w:val="00093DC6"/>
    <w:rsid w:val="00093F3E"/>
    <w:rsid w:val="00093F7F"/>
    <w:rsid w:val="00093FAC"/>
    <w:rsid w:val="000940F2"/>
    <w:rsid w:val="0009441F"/>
    <w:rsid w:val="0009490C"/>
    <w:rsid w:val="000949A4"/>
    <w:rsid w:val="00094BAF"/>
    <w:rsid w:val="00094D5D"/>
    <w:rsid w:val="00094D77"/>
    <w:rsid w:val="00094FA8"/>
    <w:rsid w:val="00094FAA"/>
    <w:rsid w:val="0009512C"/>
    <w:rsid w:val="000952A1"/>
    <w:rsid w:val="0009541F"/>
    <w:rsid w:val="000955A7"/>
    <w:rsid w:val="000956E5"/>
    <w:rsid w:val="000957EC"/>
    <w:rsid w:val="0009586D"/>
    <w:rsid w:val="00095A5F"/>
    <w:rsid w:val="00095C5E"/>
    <w:rsid w:val="00095CCA"/>
    <w:rsid w:val="00095E09"/>
    <w:rsid w:val="00096199"/>
    <w:rsid w:val="0009625D"/>
    <w:rsid w:val="000964E2"/>
    <w:rsid w:val="000966C3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3"/>
    <w:rsid w:val="00097434"/>
    <w:rsid w:val="000974E6"/>
    <w:rsid w:val="00097A49"/>
    <w:rsid w:val="00097A9A"/>
    <w:rsid w:val="00097AF3"/>
    <w:rsid w:val="00097AF5"/>
    <w:rsid w:val="00097AF6"/>
    <w:rsid w:val="00097D0D"/>
    <w:rsid w:val="000A007A"/>
    <w:rsid w:val="000A017D"/>
    <w:rsid w:val="000A01BA"/>
    <w:rsid w:val="000A01FE"/>
    <w:rsid w:val="000A0259"/>
    <w:rsid w:val="000A033A"/>
    <w:rsid w:val="000A0567"/>
    <w:rsid w:val="000A0611"/>
    <w:rsid w:val="000A0690"/>
    <w:rsid w:val="000A0D54"/>
    <w:rsid w:val="000A0DE6"/>
    <w:rsid w:val="000A0EB1"/>
    <w:rsid w:val="000A0FBB"/>
    <w:rsid w:val="000A1032"/>
    <w:rsid w:val="000A10C6"/>
    <w:rsid w:val="000A10EB"/>
    <w:rsid w:val="000A116B"/>
    <w:rsid w:val="000A11A3"/>
    <w:rsid w:val="000A12A1"/>
    <w:rsid w:val="000A131F"/>
    <w:rsid w:val="000A15C7"/>
    <w:rsid w:val="000A163E"/>
    <w:rsid w:val="000A171A"/>
    <w:rsid w:val="000A17AF"/>
    <w:rsid w:val="000A19C7"/>
    <w:rsid w:val="000A1B30"/>
    <w:rsid w:val="000A1E45"/>
    <w:rsid w:val="000A1EB3"/>
    <w:rsid w:val="000A1FDA"/>
    <w:rsid w:val="000A2229"/>
    <w:rsid w:val="000A2310"/>
    <w:rsid w:val="000A256B"/>
    <w:rsid w:val="000A25A7"/>
    <w:rsid w:val="000A274A"/>
    <w:rsid w:val="000A2776"/>
    <w:rsid w:val="000A28C1"/>
    <w:rsid w:val="000A29B9"/>
    <w:rsid w:val="000A2B47"/>
    <w:rsid w:val="000A2F0E"/>
    <w:rsid w:val="000A2F48"/>
    <w:rsid w:val="000A31FB"/>
    <w:rsid w:val="000A32BE"/>
    <w:rsid w:val="000A33C3"/>
    <w:rsid w:val="000A3540"/>
    <w:rsid w:val="000A373B"/>
    <w:rsid w:val="000A3A97"/>
    <w:rsid w:val="000A3B99"/>
    <w:rsid w:val="000A3E92"/>
    <w:rsid w:val="000A3EB4"/>
    <w:rsid w:val="000A40F5"/>
    <w:rsid w:val="000A41AD"/>
    <w:rsid w:val="000A4404"/>
    <w:rsid w:val="000A4414"/>
    <w:rsid w:val="000A44FD"/>
    <w:rsid w:val="000A45FC"/>
    <w:rsid w:val="000A4615"/>
    <w:rsid w:val="000A49C4"/>
    <w:rsid w:val="000A4A51"/>
    <w:rsid w:val="000A4B03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46E"/>
    <w:rsid w:val="000A5794"/>
    <w:rsid w:val="000A5E90"/>
    <w:rsid w:val="000A5F6E"/>
    <w:rsid w:val="000A5F94"/>
    <w:rsid w:val="000A601B"/>
    <w:rsid w:val="000A6076"/>
    <w:rsid w:val="000A60E5"/>
    <w:rsid w:val="000A60FF"/>
    <w:rsid w:val="000A6197"/>
    <w:rsid w:val="000A6409"/>
    <w:rsid w:val="000A69BB"/>
    <w:rsid w:val="000A6AA5"/>
    <w:rsid w:val="000A6CAE"/>
    <w:rsid w:val="000A70B0"/>
    <w:rsid w:val="000A71C1"/>
    <w:rsid w:val="000A71DD"/>
    <w:rsid w:val="000A7238"/>
    <w:rsid w:val="000A75B4"/>
    <w:rsid w:val="000A76F5"/>
    <w:rsid w:val="000A78E1"/>
    <w:rsid w:val="000A7970"/>
    <w:rsid w:val="000A7C93"/>
    <w:rsid w:val="000A7CB8"/>
    <w:rsid w:val="000A7DC5"/>
    <w:rsid w:val="000A7DEF"/>
    <w:rsid w:val="000A7F9B"/>
    <w:rsid w:val="000B0482"/>
    <w:rsid w:val="000B04A9"/>
    <w:rsid w:val="000B05B6"/>
    <w:rsid w:val="000B06C4"/>
    <w:rsid w:val="000B072E"/>
    <w:rsid w:val="000B07D0"/>
    <w:rsid w:val="000B0AE8"/>
    <w:rsid w:val="000B0BFD"/>
    <w:rsid w:val="000B0BFF"/>
    <w:rsid w:val="000B0CEA"/>
    <w:rsid w:val="000B0D32"/>
    <w:rsid w:val="000B0DD9"/>
    <w:rsid w:val="000B0F66"/>
    <w:rsid w:val="000B112D"/>
    <w:rsid w:val="000B1399"/>
    <w:rsid w:val="000B142E"/>
    <w:rsid w:val="000B1657"/>
    <w:rsid w:val="000B1891"/>
    <w:rsid w:val="000B1902"/>
    <w:rsid w:val="000B19ED"/>
    <w:rsid w:val="000B1A79"/>
    <w:rsid w:val="000B1AE3"/>
    <w:rsid w:val="000B1BBC"/>
    <w:rsid w:val="000B1C8E"/>
    <w:rsid w:val="000B1F08"/>
    <w:rsid w:val="000B220D"/>
    <w:rsid w:val="000B2493"/>
    <w:rsid w:val="000B24D4"/>
    <w:rsid w:val="000B24EE"/>
    <w:rsid w:val="000B2957"/>
    <w:rsid w:val="000B2B31"/>
    <w:rsid w:val="000B2B42"/>
    <w:rsid w:val="000B2B99"/>
    <w:rsid w:val="000B2C29"/>
    <w:rsid w:val="000B2CFB"/>
    <w:rsid w:val="000B2F23"/>
    <w:rsid w:val="000B2FE7"/>
    <w:rsid w:val="000B300F"/>
    <w:rsid w:val="000B3088"/>
    <w:rsid w:val="000B33F6"/>
    <w:rsid w:val="000B33FE"/>
    <w:rsid w:val="000B3401"/>
    <w:rsid w:val="000B34B8"/>
    <w:rsid w:val="000B37FD"/>
    <w:rsid w:val="000B383D"/>
    <w:rsid w:val="000B390B"/>
    <w:rsid w:val="000B3E22"/>
    <w:rsid w:val="000B3EC2"/>
    <w:rsid w:val="000B42E6"/>
    <w:rsid w:val="000B4358"/>
    <w:rsid w:val="000B457D"/>
    <w:rsid w:val="000B47A2"/>
    <w:rsid w:val="000B4982"/>
    <w:rsid w:val="000B4A38"/>
    <w:rsid w:val="000B4D92"/>
    <w:rsid w:val="000B4EE9"/>
    <w:rsid w:val="000B52CF"/>
    <w:rsid w:val="000B5361"/>
    <w:rsid w:val="000B53D6"/>
    <w:rsid w:val="000B545B"/>
    <w:rsid w:val="000B5464"/>
    <w:rsid w:val="000B5614"/>
    <w:rsid w:val="000B563A"/>
    <w:rsid w:val="000B57F9"/>
    <w:rsid w:val="000B591F"/>
    <w:rsid w:val="000B5996"/>
    <w:rsid w:val="000B5A47"/>
    <w:rsid w:val="000B5C6D"/>
    <w:rsid w:val="000B5F55"/>
    <w:rsid w:val="000B60FA"/>
    <w:rsid w:val="000B61DE"/>
    <w:rsid w:val="000B6371"/>
    <w:rsid w:val="000B63CE"/>
    <w:rsid w:val="000B65B7"/>
    <w:rsid w:val="000B663C"/>
    <w:rsid w:val="000B6767"/>
    <w:rsid w:val="000B685D"/>
    <w:rsid w:val="000B68F2"/>
    <w:rsid w:val="000B6949"/>
    <w:rsid w:val="000B6EB3"/>
    <w:rsid w:val="000B70A3"/>
    <w:rsid w:val="000B710C"/>
    <w:rsid w:val="000B71C1"/>
    <w:rsid w:val="000B7375"/>
    <w:rsid w:val="000B73A7"/>
    <w:rsid w:val="000B75A3"/>
    <w:rsid w:val="000B7638"/>
    <w:rsid w:val="000B769E"/>
    <w:rsid w:val="000B7960"/>
    <w:rsid w:val="000B79D4"/>
    <w:rsid w:val="000B79F1"/>
    <w:rsid w:val="000B7A7E"/>
    <w:rsid w:val="000B7AE4"/>
    <w:rsid w:val="000B7B85"/>
    <w:rsid w:val="000B7D3C"/>
    <w:rsid w:val="000C00BB"/>
    <w:rsid w:val="000C0380"/>
    <w:rsid w:val="000C0391"/>
    <w:rsid w:val="000C042E"/>
    <w:rsid w:val="000C0996"/>
    <w:rsid w:val="000C0B67"/>
    <w:rsid w:val="000C0C07"/>
    <w:rsid w:val="000C0D53"/>
    <w:rsid w:val="000C0E32"/>
    <w:rsid w:val="000C0E82"/>
    <w:rsid w:val="000C1616"/>
    <w:rsid w:val="000C168F"/>
    <w:rsid w:val="000C16AF"/>
    <w:rsid w:val="000C1994"/>
    <w:rsid w:val="000C2081"/>
    <w:rsid w:val="000C2103"/>
    <w:rsid w:val="000C2452"/>
    <w:rsid w:val="000C24A1"/>
    <w:rsid w:val="000C28E4"/>
    <w:rsid w:val="000C2BF8"/>
    <w:rsid w:val="000C2BFF"/>
    <w:rsid w:val="000C2D25"/>
    <w:rsid w:val="000C2EAA"/>
    <w:rsid w:val="000C2F4E"/>
    <w:rsid w:val="000C300B"/>
    <w:rsid w:val="000C3128"/>
    <w:rsid w:val="000C3150"/>
    <w:rsid w:val="000C31D1"/>
    <w:rsid w:val="000C35C6"/>
    <w:rsid w:val="000C36B8"/>
    <w:rsid w:val="000C37B7"/>
    <w:rsid w:val="000C37E2"/>
    <w:rsid w:val="000C386E"/>
    <w:rsid w:val="000C39C0"/>
    <w:rsid w:val="000C39D6"/>
    <w:rsid w:val="000C3A61"/>
    <w:rsid w:val="000C3AFB"/>
    <w:rsid w:val="000C3B79"/>
    <w:rsid w:val="000C3C13"/>
    <w:rsid w:val="000C3DA1"/>
    <w:rsid w:val="000C3EFA"/>
    <w:rsid w:val="000C3F3C"/>
    <w:rsid w:val="000C42FC"/>
    <w:rsid w:val="000C44A1"/>
    <w:rsid w:val="000C44AD"/>
    <w:rsid w:val="000C44FC"/>
    <w:rsid w:val="000C45BD"/>
    <w:rsid w:val="000C45DA"/>
    <w:rsid w:val="000C4820"/>
    <w:rsid w:val="000C4853"/>
    <w:rsid w:val="000C4A1E"/>
    <w:rsid w:val="000C4C39"/>
    <w:rsid w:val="000C4C79"/>
    <w:rsid w:val="000C4D2D"/>
    <w:rsid w:val="000C4DF0"/>
    <w:rsid w:val="000C4E17"/>
    <w:rsid w:val="000C4F02"/>
    <w:rsid w:val="000C4FA5"/>
    <w:rsid w:val="000C5029"/>
    <w:rsid w:val="000C5061"/>
    <w:rsid w:val="000C51A3"/>
    <w:rsid w:val="000C52F1"/>
    <w:rsid w:val="000C539F"/>
    <w:rsid w:val="000C545E"/>
    <w:rsid w:val="000C55CB"/>
    <w:rsid w:val="000C5774"/>
    <w:rsid w:val="000C583D"/>
    <w:rsid w:val="000C58AF"/>
    <w:rsid w:val="000C5B0B"/>
    <w:rsid w:val="000C5C8F"/>
    <w:rsid w:val="000C5F0B"/>
    <w:rsid w:val="000C6188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37"/>
    <w:rsid w:val="000C7370"/>
    <w:rsid w:val="000C775A"/>
    <w:rsid w:val="000C7B56"/>
    <w:rsid w:val="000C7BEA"/>
    <w:rsid w:val="000C7E00"/>
    <w:rsid w:val="000C7EE0"/>
    <w:rsid w:val="000D02B8"/>
    <w:rsid w:val="000D03C1"/>
    <w:rsid w:val="000D04D9"/>
    <w:rsid w:val="000D09E9"/>
    <w:rsid w:val="000D0A01"/>
    <w:rsid w:val="000D0ABE"/>
    <w:rsid w:val="000D0B39"/>
    <w:rsid w:val="000D0C62"/>
    <w:rsid w:val="000D0D1A"/>
    <w:rsid w:val="000D0DD6"/>
    <w:rsid w:val="000D0FBD"/>
    <w:rsid w:val="000D13D3"/>
    <w:rsid w:val="000D13D5"/>
    <w:rsid w:val="000D156A"/>
    <w:rsid w:val="000D15BD"/>
    <w:rsid w:val="000D1647"/>
    <w:rsid w:val="000D17D9"/>
    <w:rsid w:val="000D18E0"/>
    <w:rsid w:val="000D1947"/>
    <w:rsid w:val="000D1CCF"/>
    <w:rsid w:val="000D1DE4"/>
    <w:rsid w:val="000D1E47"/>
    <w:rsid w:val="000D1F85"/>
    <w:rsid w:val="000D21D2"/>
    <w:rsid w:val="000D2283"/>
    <w:rsid w:val="000D25D8"/>
    <w:rsid w:val="000D2689"/>
    <w:rsid w:val="000D2B74"/>
    <w:rsid w:val="000D2B85"/>
    <w:rsid w:val="000D2C5B"/>
    <w:rsid w:val="000D2E05"/>
    <w:rsid w:val="000D3059"/>
    <w:rsid w:val="000D3079"/>
    <w:rsid w:val="000D3104"/>
    <w:rsid w:val="000D35D2"/>
    <w:rsid w:val="000D3629"/>
    <w:rsid w:val="000D378A"/>
    <w:rsid w:val="000D381A"/>
    <w:rsid w:val="000D3996"/>
    <w:rsid w:val="000D3C0F"/>
    <w:rsid w:val="000D3C90"/>
    <w:rsid w:val="000D3D14"/>
    <w:rsid w:val="000D3F3E"/>
    <w:rsid w:val="000D4463"/>
    <w:rsid w:val="000D47C2"/>
    <w:rsid w:val="000D4959"/>
    <w:rsid w:val="000D4A7E"/>
    <w:rsid w:val="000D4AED"/>
    <w:rsid w:val="000D4E8D"/>
    <w:rsid w:val="000D5114"/>
    <w:rsid w:val="000D52FA"/>
    <w:rsid w:val="000D53E6"/>
    <w:rsid w:val="000D5A54"/>
    <w:rsid w:val="000D5A61"/>
    <w:rsid w:val="000D5ACA"/>
    <w:rsid w:val="000D5EEA"/>
    <w:rsid w:val="000D5F9A"/>
    <w:rsid w:val="000D60A2"/>
    <w:rsid w:val="000D61C0"/>
    <w:rsid w:val="000D6696"/>
    <w:rsid w:val="000D6719"/>
    <w:rsid w:val="000D68BC"/>
    <w:rsid w:val="000D6971"/>
    <w:rsid w:val="000D6D15"/>
    <w:rsid w:val="000D6DC8"/>
    <w:rsid w:val="000D6F19"/>
    <w:rsid w:val="000D71B5"/>
    <w:rsid w:val="000D738D"/>
    <w:rsid w:val="000D7450"/>
    <w:rsid w:val="000D746E"/>
    <w:rsid w:val="000D7602"/>
    <w:rsid w:val="000D79DE"/>
    <w:rsid w:val="000D7E99"/>
    <w:rsid w:val="000D7F90"/>
    <w:rsid w:val="000E013F"/>
    <w:rsid w:val="000E01DD"/>
    <w:rsid w:val="000E0346"/>
    <w:rsid w:val="000E03F9"/>
    <w:rsid w:val="000E0459"/>
    <w:rsid w:val="000E04AA"/>
    <w:rsid w:val="000E052D"/>
    <w:rsid w:val="000E074D"/>
    <w:rsid w:val="000E0814"/>
    <w:rsid w:val="000E08E6"/>
    <w:rsid w:val="000E0A8D"/>
    <w:rsid w:val="000E0ACB"/>
    <w:rsid w:val="000E0ADB"/>
    <w:rsid w:val="000E0E58"/>
    <w:rsid w:val="000E10E5"/>
    <w:rsid w:val="000E11EB"/>
    <w:rsid w:val="000E1265"/>
    <w:rsid w:val="000E1572"/>
    <w:rsid w:val="000E1614"/>
    <w:rsid w:val="000E164F"/>
    <w:rsid w:val="000E1944"/>
    <w:rsid w:val="000E1965"/>
    <w:rsid w:val="000E1AAB"/>
    <w:rsid w:val="000E1D76"/>
    <w:rsid w:val="000E1E4E"/>
    <w:rsid w:val="000E2069"/>
    <w:rsid w:val="000E2305"/>
    <w:rsid w:val="000E2404"/>
    <w:rsid w:val="000E2542"/>
    <w:rsid w:val="000E254E"/>
    <w:rsid w:val="000E2904"/>
    <w:rsid w:val="000E29AA"/>
    <w:rsid w:val="000E2CBD"/>
    <w:rsid w:val="000E2F11"/>
    <w:rsid w:val="000E2FD7"/>
    <w:rsid w:val="000E3218"/>
    <w:rsid w:val="000E323E"/>
    <w:rsid w:val="000E3475"/>
    <w:rsid w:val="000E354B"/>
    <w:rsid w:val="000E3747"/>
    <w:rsid w:val="000E38B6"/>
    <w:rsid w:val="000E39A2"/>
    <w:rsid w:val="000E39BF"/>
    <w:rsid w:val="000E4011"/>
    <w:rsid w:val="000E4066"/>
    <w:rsid w:val="000E4133"/>
    <w:rsid w:val="000E4210"/>
    <w:rsid w:val="000E439B"/>
    <w:rsid w:val="000E4515"/>
    <w:rsid w:val="000E4B1C"/>
    <w:rsid w:val="000E4B23"/>
    <w:rsid w:val="000E4CAE"/>
    <w:rsid w:val="000E4DA2"/>
    <w:rsid w:val="000E4FCA"/>
    <w:rsid w:val="000E51C9"/>
    <w:rsid w:val="000E51CF"/>
    <w:rsid w:val="000E53BA"/>
    <w:rsid w:val="000E53C5"/>
    <w:rsid w:val="000E568C"/>
    <w:rsid w:val="000E56A3"/>
    <w:rsid w:val="000E5721"/>
    <w:rsid w:val="000E57BD"/>
    <w:rsid w:val="000E57FD"/>
    <w:rsid w:val="000E5C0B"/>
    <w:rsid w:val="000E5C6D"/>
    <w:rsid w:val="000E642C"/>
    <w:rsid w:val="000E65A5"/>
    <w:rsid w:val="000E65A9"/>
    <w:rsid w:val="000E65FE"/>
    <w:rsid w:val="000E669E"/>
    <w:rsid w:val="000E676C"/>
    <w:rsid w:val="000E6788"/>
    <w:rsid w:val="000E696D"/>
    <w:rsid w:val="000E69AB"/>
    <w:rsid w:val="000E6B6F"/>
    <w:rsid w:val="000E6B7E"/>
    <w:rsid w:val="000E6E6F"/>
    <w:rsid w:val="000E6E81"/>
    <w:rsid w:val="000E6F6C"/>
    <w:rsid w:val="000E722E"/>
    <w:rsid w:val="000E73F9"/>
    <w:rsid w:val="000E741C"/>
    <w:rsid w:val="000E7610"/>
    <w:rsid w:val="000E7666"/>
    <w:rsid w:val="000E782E"/>
    <w:rsid w:val="000E7B29"/>
    <w:rsid w:val="000F0166"/>
    <w:rsid w:val="000F0287"/>
    <w:rsid w:val="000F02CE"/>
    <w:rsid w:val="000F035A"/>
    <w:rsid w:val="000F0534"/>
    <w:rsid w:val="000F072F"/>
    <w:rsid w:val="000F077B"/>
    <w:rsid w:val="000F0A48"/>
    <w:rsid w:val="000F0B0D"/>
    <w:rsid w:val="000F0E5B"/>
    <w:rsid w:val="000F11C3"/>
    <w:rsid w:val="000F1229"/>
    <w:rsid w:val="000F1246"/>
    <w:rsid w:val="000F13E0"/>
    <w:rsid w:val="000F1CAB"/>
    <w:rsid w:val="000F1E34"/>
    <w:rsid w:val="000F1EA6"/>
    <w:rsid w:val="000F1EED"/>
    <w:rsid w:val="000F1F05"/>
    <w:rsid w:val="000F23C4"/>
    <w:rsid w:val="000F247D"/>
    <w:rsid w:val="000F2499"/>
    <w:rsid w:val="000F26FB"/>
    <w:rsid w:val="000F27E3"/>
    <w:rsid w:val="000F298C"/>
    <w:rsid w:val="000F2C8E"/>
    <w:rsid w:val="000F2E2F"/>
    <w:rsid w:val="000F2E61"/>
    <w:rsid w:val="000F2F22"/>
    <w:rsid w:val="000F31BE"/>
    <w:rsid w:val="000F325B"/>
    <w:rsid w:val="000F355C"/>
    <w:rsid w:val="000F35C3"/>
    <w:rsid w:val="000F363E"/>
    <w:rsid w:val="000F3692"/>
    <w:rsid w:val="000F36E7"/>
    <w:rsid w:val="000F3715"/>
    <w:rsid w:val="000F3722"/>
    <w:rsid w:val="000F37E4"/>
    <w:rsid w:val="000F3841"/>
    <w:rsid w:val="000F3982"/>
    <w:rsid w:val="000F3A45"/>
    <w:rsid w:val="000F3A5F"/>
    <w:rsid w:val="000F3AEE"/>
    <w:rsid w:val="000F3BE9"/>
    <w:rsid w:val="000F3D07"/>
    <w:rsid w:val="000F3F58"/>
    <w:rsid w:val="000F40F4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A9"/>
    <w:rsid w:val="000F4FD3"/>
    <w:rsid w:val="000F52A8"/>
    <w:rsid w:val="000F52E1"/>
    <w:rsid w:val="000F52F3"/>
    <w:rsid w:val="000F56D7"/>
    <w:rsid w:val="000F5737"/>
    <w:rsid w:val="000F5767"/>
    <w:rsid w:val="000F5985"/>
    <w:rsid w:val="000F5B08"/>
    <w:rsid w:val="000F5DDE"/>
    <w:rsid w:val="000F6142"/>
    <w:rsid w:val="000F6180"/>
    <w:rsid w:val="000F61C5"/>
    <w:rsid w:val="000F6215"/>
    <w:rsid w:val="000F630E"/>
    <w:rsid w:val="000F6311"/>
    <w:rsid w:val="000F63C6"/>
    <w:rsid w:val="000F6428"/>
    <w:rsid w:val="000F680E"/>
    <w:rsid w:val="000F688E"/>
    <w:rsid w:val="000F690D"/>
    <w:rsid w:val="000F6A59"/>
    <w:rsid w:val="000F6B0E"/>
    <w:rsid w:val="000F6CC0"/>
    <w:rsid w:val="000F6DDE"/>
    <w:rsid w:val="000F6E8D"/>
    <w:rsid w:val="000F6EA8"/>
    <w:rsid w:val="000F6F02"/>
    <w:rsid w:val="000F7465"/>
    <w:rsid w:val="000F752C"/>
    <w:rsid w:val="000F7836"/>
    <w:rsid w:val="000F7A8D"/>
    <w:rsid w:val="000F7B4E"/>
    <w:rsid w:val="000F7F40"/>
    <w:rsid w:val="00100142"/>
    <w:rsid w:val="001003D9"/>
    <w:rsid w:val="001008DF"/>
    <w:rsid w:val="0010092A"/>
    <w:rsid w:val="0010092D"/>
    <w:rsid w:val="00100ADB"/>
    <w:rsid w:val="00100C27"/>
    <w:rsid w:val="00100E4D"/>
    <w:rsid w:val="00100ECF"/>
    <w:rsid w:val="00100EDE"/>
    <w:rsid w:val="00101304"/>
    <w:rsid w:val="0010158F"/>
    <w:rsid w:val="00101756"/>
    <w:rsid w:val="001019BF"/>
    <w:rsid w:val="00101BA1"/>
    <w:rsid w:val="00101E1D"/>
    <w:rsid w:val="0010200A"/>
    <w:rsid w:val="0010208F"/>
    <w:rsid w:val="0010236D"/>
    <w:rsid w:val="00102393"/>
    <w:rsid w:val="0010273D"/>
    <w:rsid w:val="001027FF"/>
    <w:rsid w:val="001028B4"/>
    <w:rsid w:val="001028BD"/>
    <w:rsid w:val="001029D8"/>
    <w:rsid w:val="00102B80"/>
    <w:rsid w:val="00102B9E"/>
    <w:rsid w:val="00102C67"/>
    <w:rsid w:val="00102F27"/>
    <w:rsid w:val="00102F28"/>
    <w:rsid w:val="00102FF7"/>
    <w:rsid w:val="00103288"/>
    <w:rsid w:val="001032C2"/>
    <w:rsid w:val="00103335"/>
    <w:rsid w:val="001035A3"/>
    <w:rsid w:val="0010377C"/>
    <w:rsid w:val="001040CF"/>
    <w:rsid w:val="001041ED"/>
    <w:rsid w:val="001042BD"/>
    <w:rsid w:val="00104306"/>
    <w:rsid w:val="00104331"/>
    <w:rsid w:val="001047E3"/>
    <w:rsid w:val="00104D1F"/>
    <w:rsid w:val="00104E19"/>
    <w:rsid w:val="00104F12"/>
    <w:rsid w:val="00104F7D"/>
    <w:rsid w:val="00105021"/>
    <w:rsid w:val="0010506C"/>
    <w:rsid w:val="001051E2"/>
    <w:rsid w:val="001052D4"/>
    <w:rsid w:val="00105311"/>
    <w:rsid w:val="00105772"/>
    <w:rsid w:val="00105AD9"/>
    <w:rsid w:val="00105C5D"/>
    <w:rsid w:val="00105DC2"/>
    <w:rsid w:val="00105E0D"/>
    <w:rsid w:val="00105EDD"/>
    <w:rsid w:val="001060F6"/>
    <w:rsid w:val="00106136"/>
    <w:rsid w:val="00106207"/>
    <w:rsid w:val="00106256"/>
    <w:rsid w:val="001062D9"/>
    <w:rsid w:val="00106401"/>
    <w:rsid w:val="001064AB"/>
    <w:rsid w:val="001067A5"/>
    <w:rsid w:val="00106F00"/>
    <w:rsid w:val="00106F02"/>
    <w:rsid w:val="0010705D"/>
    <w:rsid w:val="00107071"/>
    <w:rsid w:val="0010764A"/>
    <w:rsid w:val="0010766A"/>
    <w:rsid w:val="00107937"/>
    <w:rsid w:val="00107998"/>
    <w:rsid w:val="001079D7"/>
    <w:rsid w:val="00107AA6"/>
    <w:rsid w:val="00107C4F"/>
    <w:rsid w:val="00107E72"/>
    <w:rsid w:val="00110043"/>
    <w:rsid w:val="001100D6"/>
    <w:rsid w:val="00110246"/>
    <w:rsid w:val="001102A5"/>
    <w:rsid w:val="001102B1"/>
    <w:rsid w:val="00110329"/>
    <w:rsid w:val="0011038D"/>
    <w:rsid w:val="00110805"/>
    <w:rsid w:val="0011081B"/>
    <w:rsid w:val="00110A59"/>
    <w:rsid w:val="00110BE6"/>
    <w:rsid w:val="00110D7C"/>
    <w:rsid w:val="00110E92"/>
    <w:rsid w:val="00110F99"/>
    <w:rsid w:val="00110FB3"/>
    <w:rsid w:val="001111FD"/>
    <w:rsid w:val="00111215"/>
    <w:rsid w:val="00111217"/>
    <w:rsid w:val="001112E4"/>
    <w:rsid w:val="0011153E"/>
    <w:rsid w:val="0011161C"/>
    <w:rsid w:val="00111A21"/>
    <w:rsid w:val="00111A53"/>
    <w:rsid w:val="00111B4D"/>
    <w:rsid w:val="00111CA7"/>
    <w:rsid w:val="001121A8"/>
    <w:rsid w:val="0011236A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4B"/>
    <w:rsid w:val="00113F72"/>
    <w:rsid w:val="00113FF0"/>
    <w:rsid w:val="001140B8"/>
    <w:rsid w:val="001141C7"/>
    <w:rsid w:val="00114403"/>
    <w:rsid w:val="0011443B"/>
    <w:rsid w:val="0011490B"/>
    <w:rsid w:val="00114977"/>
    <w:rsid w:val="00114AC3"/>
    <w:rsid w:val="001151B8"/>
    <w:rsid w:val="0011533A"/>
    <w:rsid w:val="0011534E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4B0"/>
    <w:rsid w:val="00116B35"/>
    <w:rsid w:val="00116D39"/>
    <w:rsid w:val="00116EC2"/>
    <w:rsid w:val="00116F0A"/>
    <w:rsid w:val="00116F89"/>
    <w:rsid w:val="00117012"/>
    <w:rsid w:val="0011702C"/>
    <w:rsid w:val="00117122"/>
    <w:rsid w:val="001172F5"/>
    <w:rsid w:val="001173D1"/>
    <w:rsid w:val="00117625"/>
    <w:rsid w:val="00117678"/>
    <w:rsid w:val="00117768"/>
    <w:rsid w:val="00117A37"/>
    <w:rsid w:val="00117A98"/>
    <w:rsid w:val="00117B48"/>
    <w:rsid w:val="00117BC4"/>
    <w:rsid w:val="00117D1D"/>
    <w:rsid w:val="00117DC4"/>
    <w:rsid w:val="00117DCA"/>
    <w:rsid w:val="00117E09"/>
    <w:rsid w:val="00117EFA"/>
    <w:rsid w:val="0012047C"/>
    <w:rsid w:val="00120958"/>
    <w:rsid w:val="00120C4E"/>
    <w:rsid w:val="00120DF7"/>
    <w:rsid w:val="00120F74"/>
    <w:rsid w:val="00120FAC"/>
    <w:rsid w:val="001210EE"/>
    <w:rsid w:val="00121185"/>
    <w:rsid w:val="001211DB"/>
    <w:rsid w:val="001212DC"/>
    <w:rsid w:val="0012186F"/>
    <w:rsid w:val="00121944"/>
    <w:rsid w:val="00121980"/>
    <w:rsid w:val="00121A05"/>
    <w:rsid w:val="00121B3B"/>
    <w:rsid w:val="00121DEC"/>
    <w:rsid w:val="00121E79"/>
    <w:rsid w:val="00121F87"/>
    <w:rsid w:val="00122145"/>
    <w:rsid w:val="0012263F"/>
    <w:rsid w:val="00122877"/>
    <w:rsid w:val="00122881"/>
    <w:rsid w:val="00122AB0"/>
    <w:rsid w:val="00122BF2"/>
    <w:rsid w:val="00122CA4"/>
    <w:rsid w:val="00122D4F"/>
    <w:rsid w:val="00122D9D"/>
    <w:rsid w:val="00122E45"/>
    <w:rsid w:val="001230F3"/>
    <w:rsid w:val="001231ED"/>
    <w:rsid w:val="001235A5"/>
    <w:rsid w:val="00123779"/>
    <w:rsid w:val="001237E5"/>
    <w:rsid w:val="0012390A"/>
    <w:rsid w:val="0012391C"/>
    <w:rsid w:val="00123B2B"/>
    <w:rsid w:val="00123E14"/>
    <w:rsid w:val="00124090"/>
    <w:rsid w:val="00124201"/>
    <w:rsid w:val="00124283"/>
    <w:rsid w:val="001242E4"/>
    <w:rsid w:val="001244B3"/>
    <w:rsid w:val="001244F5"/>
    <w:rsid w:val="001246D8"/>
    <w:rsid w:val="00124969"/>
    <w:rsid w:val="001249C0"/>
    <w:rsid w:val="00124A7D"/>
    <w:rsid w:val="00124BB6"/>
    <w:rsid w:val="00124BD5"/>
    <w:rsid w:val="00124CCD"/>
    <w:rsid w:val="001250BC"/>
    <w:rsid w:val="001250C4"/>
    <w:rsid w:val="00125172"/>
    <w:rsid w:val="001251BB"/>
    <w:rsid w:val="001252F9"/>
    <w:rsid w:val="00125303"/>
    <w:rsid w:val="001253F1"/>
    <w:rsid w:val="001253F4"/>
    <w:rsid w:val="00125465"/>
    <w:rsid w:val="0012560D"/>
    <w:rsid w:val="0012562C"/>
    <w:rsid w:val="001256F2"/>
    <w:rsid w:val="001258B8"/>
    <w:rsid w:val="0012597D"/>
    <w:rsid w:val="00125CFB"/>
    <w:rsid w:val="00125EC4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9A9"/>
    <w:rsid w:val="00126A36"/>
    <w:rsid w:val="00126C4B"/>
    <w:rsid w:val="00126EF4"/>
    <w:rsid w:val="00126F43"/>
    <w:rsid w:val="00127127"/>
    <w:rsid w:val="001271E0"/>
    <w:rsid w:val="001275AA"/>
    <w:rsid w:val="00127CF0"/>
    <w:rsid w:val="00127E1F"/>
    <w:rsid w:val="00127E56"/>
    <w:rsid w:val="00127EB0"/>
    <w:rsid w:val="00127FE3"/>
    <w:rsid w:val="00130039"/>
    <w:rsid w:val="001300F9"/>
    <w:rsid w:val="001304EF"/>
    <w:rsid w:val="00130567"/>
    <w:rsid w:val="001305BD"/>
    <w:rsid w:val="00130607"/>
    <w:rsid w:val="001308CD"/>
    <w:rsid w:val="00130913"/>
    <w:rsid w:val="00130AE5"/>
    <w:rsid w:val="00130B36"/>
    <w:rsid w:val="00130B71"/>
    <w:rsid w:val="00130C38"/>
    <w:rsid w:val="00130DDE"/>
    <w:rsid w:val="00131009"/>
    <w:rsid w:val="00131197"/>
    <w:rsid w:val="001311D3"/>
    <w:rsid w:val="0013126F"/>
    <w:rsid w:val="001312E4"/>
    <w:rsid w:val="001314FC"/>
    <w:rsid w:val="0013153C"/>
    <w:rsid w:val="00131567"/>
    <w:rsid w:val="001315DF"/>
    <w:rsid w:val="00131655"/>
    <w:rsid w:val="00131892"/>
    <w:rsid w:val="00131B88"/>
    <w:rsid w:val="00131D11"/>
    <w:rsid w:val="00131E7D"/>
    <w:rsid w:val="00132071"/>
    <w:rsid w:val="00132155"/>
    <w:rsid w:val="001321E9"/>
    <w:rsid w:val="00132385"/>
    <w:rsid w:val="001323BB"/>
    <w:rsid w:val="0013240C"/>
    <w:rsid w:val="001325E9"/>
    <w:rsid w:val="00132B1A"/>
    <w:rsid w:val="00132BD3"/>
    <w:rsid w:val="00132CD1"/>
    <w:rsid w:val="00132DF6"/>
    <w:rsid w:val="00132E78"/>
    <w:rsid w:val="00132F57"/>
    <w:rsid w:val="001330E6"/>
    <w:rsid w:val="00133109"/>
    <w:rsid w:val="00133138"/>
    <w:rsid w:val="00133187"/>
    <w:rsid w:val="001332E8"/>
    <w:rsid w:val="001337FD"/>
    <w:rsid w:val="00133810"/>
    <w:rsid w:val="00133C17"/>
    <w:rsid w:val="00133C7E"/>
    <w:rsid w:val="0013404E"/>
    <w:rsid w:val="00134136"/>
    <w:rsid w:val="0013434C"/>
    <w:rsid w:val="0013435F"/>
    <w:rsid w:val="001343B2"/>
    <w:rsid w:val="001346D4"/>
    <w:rsid w:val="0013475C"/>
    <w:rsid w:val="0013478E"/>
    <w:rsid w:val="0013483C"/>
    <w:rsid w:val="00134880"/>
    <w:rsid w:val="0013490C"/>
    <w:rsid w:val="0013497B"/>
    <w:rsid w:val="00134994"/>
    <w:rsid w:val="00134B2B"/>
    <w:rsid w:val="00134BC7"/>
    <w:rsid w:val="00134D1E"/>
    <w:rsid w:val="00134D59"/>
    <w:rsid w:val="00134E5E"/>
    <w:rsid w:val="00134F1E"/>
    <w:rsid w:val="00134FA3"/>
    <w:rsid w:val="001350FA"/>
    <w:rsid w:val="001353C6"/>
    <w:rsid w:val="001353F2"/>
    <w:rsid w:val="00135477"/>
    <w:rsid w:val="001354DB"/>
    <w:rsid w:val="0013559C"/>
    <w:rsid w:val="0013571A"/>
    <w:rsid w:val="00135BD2"/>
    <w:rsid w:val="00135C3F"/>
    <w:rsid w:val="00135C63"/>
    <w:rsid w:val="00135C95"/>
    <w:rsid w:val="00135CDA"/>
    <w:rsid w:val="00135CEE"/>
    <w:rsid w:val="00136001"/>
    <w:rsid w:val="0013627B"/>
    <w:rsid w:val="001363AC"/>
    <w:rsid w:val="0013657B"/>
    <w:rsid w:val="00136633"/>
    <w:rsid w:val="001367DC"/>
    <w:rsid w:val="00136A77"/>
    <w:rsid w:val="00136BC3"/>
    <w:rsid w:val="00136C4A"/>
    <w:rsid w:val="00137063"/>
    <w:rsid w:val="00137114"/>
    <w:rsid w:val="00137119"/>
    <w:rsid w:val="0013717D"/>
    <w:rsid w:val="001372C5"/>
    <w:rsid w:val="001374A4"/>
    <w:rsid w:val="00137665"/>
    <w:rsid w:val="0013769A"/>
    <w:rsid w:val="001377B3"/>
    <w:rsid w:val="0013790A"/>
    <w:rsid w:val="0013790B"/>
    <w:rsid w:val="001379EB"/>
    <w:rsid w:val="00137C0A"/>
    <w:rsid w:val="00137DD8"/>
    <w:rsid w:val="00137F20"/>
    <w:rsid w:val="00137F94"/>
    <w:rsid w:val="00140176"/>
    <w:rsid w:val="0014058A"/>
    <w:rsid w:val="00140739"/>
    <w:rsid w:val="00140916"/>
    <w:rsid w:val="0014094E"/>
    <w:rsid w:val="001409DD"/>
    <w:rsid w:val="001409F3"/>
    <w:rsid w:val="00140A53"/>
    <w:rsid w:val="00140BB0"/>
    <w:rsid w:val="00140C1B"/>
    <w:rsid w:val="00140CBC"/>
    <w:rsid w:val="00140DD3"/>
    <w:rsid w:val="00140ED9"/>
    <w:rsid w:val="00141647"/>
    <w:rsid w:val="001419E2"/>
    <w:rsid w:val="00141B22"/>
    <w:rsid w:val="00141C40"/>
    <w:rsid w:val="00141DA9"/>
    <w:rsid w:val="00141DC0"/>
    <w:rsid w:val="00141E55"/>
    <w:rsid w:val="0014201E"/>
    <w:rsid w:val="001422FE"/>
    <w:rsid w:val="0014233D"/>
    <w:rsid w:val="00142737"/>
    <w:rsid w:val="00142853"/>
    <w:rsid w:val="00142D3A"/>
    <w:rsid w:val="00142D9E"/>
    <w:rsid w:val="00142EAF"/>
    <w:rsid w:val="00142EE7"/>
    <w:rsid w:val="00142F49"/>
    <w:rsid w:val="00143165"/>
    <w:rsid w:val="001431D3"/>
    <w:rsid w:val="0014320E"/>
    <w:rsid w:val="00143296"/>
    <w:rsid w:val="001432CA"/>
    <w:rsid w:val="001432D3"/>
    <w:rsid w:val="001433E7"/>
    <w:rsid w:val="001434DF"/>
    <w:rsid w:val="00143584"/>
    <w:rsid w:val="001435A3"/>
    <w:rsid w:val="0014370F"/>
    <w:rsid w:val="00143A85"/>
    <w:rsid w:val="00143D22"/>
    <w:rsid w:val="00143EE7"/>
    <w:rsid w:val="00143FB3"/>
    <w:rsid w:val="0014406D"/>
    <w:rsid w:val="001441FF"/>
    <w:rsid w:val="00144374"/>
    <w:rsid w:val="001446DE"/>
    <w:rsid w:val="00144779"/>
    <w:rsid w:val="001447C0"/>
    <w:rsid w:val="00144BB7"/>
    <w:rsid w:val="00144D2B"/>
    <w:rsid w:val="00144EBC"/>
    <w:rsid w:val="0014501D"/>
    <w:rsid w:val="0014517B"/>
    <w:rsid w:val="0014550A"/>
    <w:rsid w:val="00145648"/>
    <w:rsid w:val="00145680"/>
    <w:rsid w:val="00145866"/>
    <w:rsid w:val="001458BD"/>
    <w:rsid w:val="00145A0F"/>
    <w:rsid w:val="00145B57"/>
    <w:rsid w:val="00145B7E"/>
    <w:rsid w:val="00145B87"/>
    <w:rsid w:val="00145C2C"/>
    <w:rsid w:val="00145D3F"/>
    <w:rsid w:val="00145D9E"/>
    <w:rsid w:val="00145E9C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0E9"/>
    <w:rsid w:val="001471FF"/>
    <w:rsid w:val="001473E0"/>
    <w:rsid w:val="00147676"/>
    <w:rsid w:val="00147728"/>
    <w:rsid w:val="001477F9"/>
    <w:rsid w:val="00147965"/>
    <w:rsid w:val="00147C30"/>
    <w:rsid w:val="00147DA5"/>
    <w:rsid w:val="00147F8D"/>
    <w:rsid w:val="00147FD4"/>
    <w:rsid w:val="00150180"/>
    <w:rsid w:val="001501E6"/>
    <w:rsid w:val="001505F5"/>
    <w:rsid w:val="001509B9"/>
    <w:rsid w:val="001509BD"/>
    <w:rsid w:val="00150D1A"/>
    <w:rsid w:val="00150D3A"/>
    <w:rsid w:val="00150DBB"/>
    <w:rsid w:val="00150F18"/>
    <w:rsid w:val="001511A3"/>
    <w:rsid w:val="0015140E"/>
    <w:rsid w:val="00151555"/>
    <w:rsid w:val="0015158E"/>
    <w:rsid w:val="001516B0"/>
    <w:rsid w:val="001517AD"/>
    <w:rsid w:val="001519B4"/>
    <w:rsid w:val="001519FA"/>
    <w:rsid w:val="00151A23"/>
    <w:rsid w:val="00151A61"/>
    <w:rsid w:val="00151A87"/>
    <w:rsid w:val="00151B9B"/>
    <w:rsid w:val="00151CA8"/>
    <w:rsid w:val="00151CEB"/>
    <w:rsid w:val="00151D3D"/>
    <w:rsid w:val="00151EA5"/>
    <w:rsid w:val="00151F30"/>
    <w:rsid w:val="001521F5"/>
    <w:rsid w:val="00152252"/>
    <w:rsid w:val="00152306"/>
    <w:rsid w:val="00152517"/>
    <w:rsid w:val="001525DB"/>
    <w:rsid w:val="0015268D"/>
    <w:rsid w:val="00152749"/>
    <w:rsid w:val="001529C2"/>
    <w:rsid w:val="00152B76"/>
    <w:rsid w:val="00152B84"/>
    <w:rsid w:val="0015300C"/>
    <w:rsid w:val="00153026"/>
    <w:rsid w:val="00153160"/>
    <w:rsid w:val="0015320A"/>
    <w:rsid w:val="0015337F"/>
    <w:rsid w:val="001533EB"/>
    <w:rsid w:val="00153690"/>
    <w:rsid w:val="0015390F"/>
    <w:rsid w:val="00153C54"/>
    <w:rsid w:val="00153C90"/>
    <w:rsid w:val="00153E15"/>
    <w:rsid w:val="00153FA1"/>
    <w:rsid w:val="001542FF"/>
    <w:rsid w:val="0015433A"/>
    <w:rsid w:val="00154358"/>
    <w:rsid w:val="0015451C"/>
    <w:rsid w:val="00154773"/>
    <w:rsid w:val="001547C6"/>
    <w:rsid w:val="00154930"/>
    <w:rsid w:val="00154B08"/>
    <w:rsid w:val="00154E25"/>
    <w:rsid w:val="00154E71"/>
    <w:rsid w:val="00154ED3"/>
    <w:rsid w:val="00154F21"/>
    <w:rsid w:val="0015500F"/>
    <w:rsid w:val="001550B0"/>
    <w:rsid w:val="001552D0"/>
    <w:rsid w:val="001553EC"/>
    <w:rsid w:val="001554B6"/>
    <w:rsid w:val="001554FB"/>
    <w:rsid w:val="00155583"/>
    <w:rsid w:val="0015570B"/>
    <w:rsid w:val="0015578B"/>
    <w:rsid w:val="00155CB7"/>
    <w:rsid w:val="00155E62"/>
    <w:rsid w:val="00156049"/>
    <w:rsid w:val="001561B4"/>
    <w:rsid w:val="00156494"/>
    <w:rsid w:val="001564BA"/>
    <w:rsid w:val="0015653B"/>
    <w:rsid w:val="0015662C"/>
    <w:rsid w:val="0015664A"/>
    <w:rsid w:val="0015667B"/>
    <w:rsid w:val="0015681C"/>
    <w:rsid w:val="00156D01"/>
    <w:rsid w:val="00156D7B"/>
    <w:rsid w:val="00156DD6"/>
    <w:rsid w:val="00157406"/>
    <w:rsid w:val="0015742D"/>
    <w:rsid w:val="001574E3"/>
    <w:rsid w:val="0015754B"/>
    <w:rsid w:val="0015757A"/>
    <w:rsid w:val="00157656"/>
    <w:rsid w:val="00157723"/>
    <w:rsid w:val="001577E0"/>
    <w:rsid w:val="00157B1C"/>
    <w:rsid w:val="00157B1E"/>
    <w:rsid w:val="00157EB2"/>
    <w:rsid w:val="00157FF3"/>
    <w:rsid w:val="0016028B"/>
    <w:rsid w:val="001604DE"/>
    <w:rsid w:val="00160892"/>
    <w:rsid w:val="0016096B"/>
    <w:rsid w:val="00160FED"/>
    <w:rsid w:val="00161153"/>
    <w:rsid w:val="0016117F"/>
    <w:rsid w:val="00161190"/>
    <w:rsid w:val="001612E6"/>
    <w:rsid w:val="001612F2"/>
    <w:rsid w:val="00161367"/>
    <w:rsid w:val="00161506"/>
    <w:rsid w:val="001618F0"/>
    <w:rsid w:val="00161AC9"/>
    <w:rsid w:val="00161AF4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3C53"/>
    <w:rsid w:val="00163ECF"/>
    <w:rsid w:val="0016418C"/>
    <w:rsid w:val="00164448"/>
    <w:rsid w:val="001644C5"/>
    <w:rsid w:val="0016454A"/>
    <w:rsid w:val="001646FF"/>
    <w:rsid w:val="0016473B"/>
    <w:rsid w:val="001649AF"/>
    <w:rsid w:val="00164DC4"/>
    <w:rsid w:val="00164E79"/>
    <w:rsid w:val="00164E87"/>
    <w:rsid w:val="00164EE2"/>
    <w:rsid w:val="00164F86"/>
    <w:rsid w:val="00164FD6"/>
    <w:rsid w:val="00165001"/>
    <w:rsid w:val="001650D1"/>
    <w:rsid w:val="001651BC"/>
    <w:rsid w:val="0016530A"/>
    <w:rsid w:val="001653B4"/>
    <w:rsid w:val="0016540E"/>
    <w:rsid w:val="0016547A"/>
    <w:rsid w:val="00165592"/>
    <w:rsid w:val="0016564D"/>
    <w:rsid w:val="00165653"/>
    <w:rsid w:val="00165BBD"/>
    <w:rsid w:val="00165D86"/>
    <w:rsid w:val="00165F07"/>
    <w:rsid w:val="00165F89"/>
    <w:rsid w:val="00165FA4"/>
    <w:rsid w:val="00165FD8"/>
    <w:rsid w:val="00165FD9"/>
    <w:rsid w:val="00166174"/>
    <w:rsid w:val="0016628C"/>
    <w:rsid w:val="001664D4"/>
    <w:rsid w:val="0016664D"/>
    <w:rsid w:val="00166699"/>
    <w:rsid w:val="001667DE"/>
    <w:rsid w:val="00166B1A"/>
    <w:rsid w:val="00166B4D"/>
    <w:rsid w:val="00166C7E"/>
    <w:rsid w:val="00166CCB"/>
    <w:rsid w:val="00166D48"/>
    <w:rsid w:val="001670C5"/>
    <w:rsid w:val="00167144"/>
    <w:rsid w:val="001673C3"/>
    <w:rsid w:val="00167592"/>
    <w:rsid w:val="0016767F"/>
    <w:rsid w:val="0016769A"/>
    <w:rsid w:val="001676DF"/>
    <w:rsid w:val="00167779"/>
    <w:rsid w:val="00167CB2"/>
    <w:rsid w:val="00167EB5"/>
    <w:rsid w:val="00167F43"/>
    <w:rsid w:val="00167FBC"/>
    <w:rsid w:val="00170221"/>
    <w:rsid w:val="00170273"/>
    <w:rsid w:val="0017040F"/>
    <w:rsid w:val="0017094A"/>
    <w:rsid w:val="00170AFD"/>
    <w:rsid w:val="00170D0B"/>
    <w:rsid w:val="00170EB5"/>
    <w:rsid w:val="00171128"/>
    <w:rsid w:val="001714B4"/>
    <w:rsid w:val="001715CA"/>
    <w:rsid w:val="00171659"/>
    <w:rsid w:val="0017174A"/>
    <w:rsid w:val="001717A5"/>
    <w:rsid w:val="001717FC"/>
    <w:rsid w:val="0017186A"/>
    <w:rsid w:val="00171B14"/>
    <w:rsid w:val="00171C9B"/>
    <w:rsid w:val="00171CD6"/>
    <w:rsid w:val="00171EEE"/>
    <w:rsid w:val="00171F80"/>
    <w:rsid w:val="00171F81"/>
    <w:rsid w:val="00171FEA"/>
    <w:rsid w:val="00171FFB"/>
    <w:rsid w:val="0017205B"/>
    <w:rsid w:val="001721B4"/>
    <w:rsid w:val="0017225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46D"/>
    <w:rsid w:val="001745D0"/>
    <w:rsid w:val="00174801"/>
    <w:rsid w:val="00174CBD"/>
    <w:rsid w:val="00174E3D"/>
    <w:rsid w:val="00174FBE"/>
    <w:rsid w:val="001751A8"/>
    <w:rsid w:val="0017524F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35F"/>
    <w:rsid w:val="00176524"/>
    <w:rsid w:val="001765BD"/>
    <w:rsid w:val="00176C9D"/>
    <w:rsid w:val="00176DE0"/>
    <w:rsid w:val="00176E35"/>
    <w:rsid w:val="00177169"/>
    <w:rsid w:val="00177200"/>
    <w:rsid w:val="00177483"/>
    <w:rsid w:val="001774C2"/>
    <w:rsid w:val="00177566"/>
    <w:rsid w:val="00177612"/>
    <w:rsid w:val="001776DC"/>
    <w:rsid w:val="00177736"/>
    <w:rsid w:val="001778B5"/>
    <w:rsid w:val="00177942"/>
    <w:rsid w:val="001779EC"/>
    <w:rsid w:val="00177B73"/>
    <w:rsid w:val="00177D73"/>
    <w:rsid w:val="00177F9B"/>
    <w:rsid w:val="00177FB9"/>
    <w:rsid w:val="001800B3"/>
    <w:rsid w:val="0018014A"/>
    <w:rsid w:val="0018029B"/>
    <w:rsid w:val="0018068E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1"/>
    <w:rsid w:val="00181F78"/>
    <w:rsid w:val="0018201D"/>
    <w:rsid w:val="00182132"/>
    <w:rsid w:val="00182207"/>
    <w:rsid w:val="0018236E"/>
    <w:rsid w:val="001824DE"/>
    <w:rsid w:val="001825EF"/>
    <w:rsid w:val="00182A42"/>
    <w:rsid w:val="00182C2E"/>
    <w:rsid w:val="00182DB1"/>
    <w:rsid w:val="00182F1E"/>
    <w:rsid w:val="0018319B"/>
    <w:rsid w:val="00183399"/>
    <w:rsid w:val="0018374A"/>
    <w:rsid w:val="001837D0"/>
    <w:rsid w:val="0018399B"/>
    <w:rsid w:val="00183AD0"/>
    <w:rsid w:val="00183B5C"/>
    <w:rsid w:val="00184106"/>
    <w:rsid w:val="0018415B"/>
    <w:rsid w:val="00184282"/>
    <w:rsid w:val="0018439A"/>
    <w:rsid w:val="00184467"/>
    <w:rsid w:val="001847B6"/>
    <w:rsid w:val="0018488E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47B"/>
    <w:rsid w:val="00185576"/>
    <w:rsid w:val="00185774"/>
    <w:rsid w:val="0018599B"/>
    <w:rsid w:val="00186041"/>
    <w:rsid w:val="00186163"/>
    <w:rsid w:val="00186403"/>
    <w:rsid w:val="0018681D"/>
    <w:rsid w:val="00186C64"/>
    <w:rsid w:val="00186D00"/>
    <w:rsid w:val="00186E89"/>
    <w:rsid w:val="00186F3E"/>
    <w:rsid w:val="00187335"/>
    <w:rsid w:val="001874DA"/>
    <w:rsid w:val="00187661"/>
    <w:rsid w:val="001876DD"/>
    <w:rsid w:val="0018789A"/>
    <w:rsid w:val="00187F70"/>
    <w:rsid w:val="001902A4"/>
    <w:rsid w:val="00190334"/>
    <w:rsid w:val="00190403"/>
    <w:rsid w:val="001905BC"/>
    <w:rsid w:val="00190624"/>
    <w:rsid w:val="001906DD"/>
    <w:rsid w:val="0019074D"/>
    <w:rsid w:val="00190787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BC5"/>
    <w:rsid w:val="00191C18"/>
    <w:rsid w:val="00191C3B"/>
    <w:rsid w:val="00191F4B"/>
    <w:rsid w:val="00191FB2"/>
    <w:rsid w:val="00192198"/>
    <w:rsid w:val="001922CB"/>
    <w:rsid w:val="001923C4"/>
    <w:rsid w:val="00192BA2"/>
    <w:rsid w:val="00192D6A"/>
    <w:rsid w:val="00192D79"/>
    <w:rsid w:val="00192E5D"/>
    <w:rsid w:val="00192E8B"/>
    <w:rsid w:val="00193172"/>
    <w:rsid w:val="001933AD"/>
    <w:rsid w:val="00193708"/>
    <w:rsid w:val="00193709"/>
    <w:rsid w:val="00193868"/>
    <w:rsid w:val="00193BFA"/>
    <w:rsid w:val="00193CEC"/>
    <w:rsid w:val="00193DB2"/>
    <w:rsid w:val="00193DF1"/>
    <w:rsid w:val="00193ECB"/>
    <w:rsid w:val="00194167"/>
    <w:rsid w:val="001942A8"/>
    <w:rsid w:val="001942D6"/>
    <w:rsid w:val="00194346"/>
    <w:rsid w:val="00194359"/>
    <w:rsid w:val="001945AF"/>
    <w:rsid w:val="001945EF"/>
    <w:rsid w:val="001946E9"/>
    <w:rsid w:val="00194710"/>
    <w:rsid w:val="00194822"/>
    <w:rsid w:val="001948B8"/>
    <w:rsid w:val="001948C6"/>
    <w:rsid w:val="001948E6"/>
    <w:rsid w:val="00194BA6"/>
    <w:rsid w:val="00194CAF"/>
    <w:rsid w:val="00194FED"/>
    <w:rsid w:val="001950C5"/>
    <w:rsid w:val="0019515A"/>
    <w:rsid w:val="00195182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35F"/>
    <w:rsid w:val="001967C7"/>
    <w:rsid w:val="001969B7"/>
    <w:rsid w:val="00196A75"/>
    <w:rsid w:val="00196AE7"/>
    <w:rsid w:val="00196AEA"/>
    <w:rsid w:val="00196BE1"/>
    <w:rsid w:val="00196D24"/>
    <w:rsid w:val="00197045"/>
    <w:rsid w:val="0019739F"/>
    <w:rsid w:val="0019757A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488"/>
    <w:rsid w:val="001A069F"/>
    <w:rsid w:val="001A06F8"/>
    <w:rsid w:val="001A0871"/>
    <w:rsid w:val="001A0B1B"/>
    <w:rsid w:val="001A0ED9"/>
    <w:rsid w:val="001A0F7F"/>
    <w:rsid w:val="001A1058"/>
    <w:rsid w:val="001A11B7"/>
    <w:rsid w:val="001A1270"/>
    <w:rsid w:val="001A1290"/>
    <w:rsid w:val="001A1393"/>
    <w:rsid w:val="001A14D0"/>
    <w:rsid w:val="001A1742"/>
    <w:rsid w:val="001A19D4"/>
    <w:rsid w:val="001A1AFC"/>
    <w:rsid w:val="001A1B98"/>
    <w:rsid w:val="001A1CB7"/>
    <w:rsid w:val="001A1F5B"/>
    <w:rsid w:val="001A1F70"/>
    <w:rsid w:val="001A1FF2"/>
    <w:rsid w:val="001A2108"/>
    <w:rsid w:val="001A2141"/>
    <w:rsid w:val="001A248B"/>
    <w:rsid w:val="001A24C7"/>
    <w:rsid w:val="001A2599"/>
    <w:rsid w:val="001A2757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128"/>
    <w:rsid w:val="001A5209"/>
    <w:rsid w:val="001A54FE"/>
    <w:rsid w:val="001A5935"/>
    <w:rsid w:val="001A5A0F"/>
    <w:rsid w:val="001A5B33"/>
    <w:rsid w:val="001A5BED"/>
    <w:rsid w:val="001A5CAD"/>
    <w:rsid w:val="001A5E2F"/>
    <w:rsid w:val="001A60B6"/>
    <w:rsid w:val="001A6140"/>
    <w:rsid w:val="001A6323"/>
    <w:rsid w:val="001A6329"/>
    <w:rsid w:val="001A640B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5D6"/>
    <w:rsid w:val="001A79AA"/>
    <w:rsid w:val="001A7B42"/>
    <w:rsid w:val="001A7EA2"/>
    <w:rsid w:val="001B04B4"/>
    <w:rsid w:val="001B0590"/>
    <w:rsid w:val="001B065C"/>
    <w:rsid w:val="001B0A9E"/>
    <w:rsid w:val="001B0D49"/>
    <w:rsid w:val="001B1480"/>
    <w:rsid w:val="001B1694"/>
    <w:rsid w:val="001B17D1"/>
    <w:rsid w:val="001B1A29"/>
    <w:rsid w:val="001B1BD0"/>
    <w:rsid w:val="001B1C5E"/>
    <w:rsid w:val="001B1D7D"/>
    <w:rsid w:val="001B22D3"/>
    <w:rsid w:val="001B22DE"/>
    <w:rsid w:val="001B22F8"/>
    <w:rsid w:val="001B2358"/>
    <w:rsid w:val="001B24AE"/>
    <w:rsid w:val="001B25AA"/>
    <w:rsid w:val="001B27BD"/>
    <w:rsid w:val="001B28C6"/>
    <w:rsid w:val="001B2937"/>
    <w:rsid w:val="001B29B2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67F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CD0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5D5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81"/>
    <w:rsid w:val="001C04DC"/>
    <w:rsid w:val="001C069E"/>
    <w:rsid w:val="001C08EF"/>
    <w:rsid w:val="001C0AE8"/>
    <w:rsid w:val="001C0B22"/>
    <w:rsid w:val="001C0BBE"/>
    <w:rsid w:val="001C0ECC"/>
    <w:rsid w:val="001C0F8C"/>
    <w:rsid w:val="001C1397"/>
    <w:rsid w:val="001C15B2"/>
    <w:rsid w:val="001C1634"/>
    <w:rsid w:val="001C1727"/>
    <w:rsid w:val="001C1757"/>
    <w:rsid w:val="001C1A71"/>
    <w:rsid w:val="001C1AB3"/>
    <w:rsid w:val="001C1B3B"/>
    <w:rsid w:val="001C1D23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2E79"/>
    <w:rsid w:val="001C3068"/>
    <w:rsid w:val="001C3125"/>
    <w:rsid w:val="001C3126"/>
    <w:rsid w:val="001C31C3"/>
    <w:rsid w:val="001C326F"/>
    <w:rsid w:val="001C3305"/>
    <w:rsid w:val="001C364B"/>
    <w:rsid w:val="001C369C"/>
    <w:rsid w:val="001C3814"/>
    <w:rsid w:val="001C3B39"/>
    <w:rsid w:val="001C3B57"/>
    <w:rsid w:val="001C3DA7"/>
    <w:rsid w:val="001C3F54"/>
    <w:rsid w:val="001C3FEB"/>
    <w:rsid w:val="001C44BE"/>
    <w:rsid w:val="001C469D"/>
    <w:rsid w:val="001C48DF"/>
    <w:rsid w:val="001C49AC"/>
    <w:rsid w:val="001C4A16"/>
    <w:rsid w:val="001C4A7B"/>
    <w:rsid w:val="001C4B4D"/>
    <w:rsid w:val="001C4B54"/>
    <w:rsid w:val="001C4E3C"/>
    <w:rsid w:val="001C5155"/>
    <w:rsid w:val="001C5388"/>
    <w:rsid w:val="001C5458"/>
    <w:rsid w:val="001C5460"/>
    <w:rsid w:val="001C58A7"/>
    <w:rsid w:val="001C5909"/>
    <w:rsid w:val="001C59BD"/>
    <w:rsid w:val="001C5DF8"/>
    <w:rsid w:val="001C5E68"/>
    <w:rsid w:val="001C5E74"/>
    <w:rsid w:val="001C5F90"/>
    <w:rsid w:val="001C6217"/>
    <w:rsid w:val="001C629B"/>
    <w:rsid w:val="001C6636"/>
    <w:rsid w:val="001C6703"/>
    <w:rsid w:val="001C6885"/>
    <w:rsid w:val="001C6A40"/>
    <w:rsid w:val="001C6B2D"/>
    <w:rsid w:val="001C6D23"/>
    <w:rsid w:val="001C6D26"/>
    <w:rsid w:val="001C6F14"/>
    <w:rsid w:val="001C701C"/>
    <w:rsid w:val="001C7280"/>
    <w:rsid w:val="001C72AC"/>
    <w:rsid w:val="001C72FC"/>
    <w:rsid w:val="001C734B"/>
    <w:rsid w:val="001C742F"/>
    <w:rsid w:val="001C7472"/>
    <w:rsid w:val="001C7792"/>
    <w:rsid w:val="001C792D"/>
    <w:rsid w:val="001C7A07"/>
    <w:rsid w:val="001C7AB9"/>
    <w:rsid w:val="001C7B87"/>
    <w:rsid w:val="001C7D62"/>
    <w:rsid w:val="001D0096"/>
    <w:rsid w:val="001D02FF"/>
    <w:rsid w:val="001D0304"/>
    <w:rsid w:val="001D05EE"/>
    <w:rsid w:val="001D0642"/>
    <w:rsid w:val="001D0726"/>
    <w:rsid w:val="001D081F"/>
    <w:rsid w:val="001D0AC8"/>
    <w:rsid w:val="001D0AEF"/>
    <w:rsid w:val="001D0CEB"/>
    <w:rsid w:val="001D0E56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C14"/>
    <w:rsid w:val="001D1D82"/>
    <w:rsid w:val="001D1E96"/>
    <w:rsid w:val="001D2086"/>
    <w:rsid w:val="001D2166"/>
    <w:rsid w:val="001D223E"/>
    <w:rsid w:val="001D23A7"/>
    <w:rsid w:val="001D251F"/>
    <w:rsid w:val="001D2680"/>
    <w:rsid w:val="001D2706"/>
    <w:rsid w:val="001D277A"/>
    <w:rsid w:val="001D28F3"/>
    <w:rsid w:val="001D2AB4"/>
    <w:rsid w:val="001D2AF5"/>
    <w:rsid w:val="001D2ECE"/>
    <w:rsid w:val="001D2EE5"/>
    <w:rsid w:val="001D2F06"/>
    <w:rsid w:val="001D303D"/>
    <w:rsid w:val="001D303F"/>
    <w:rsid w:val="001D3107"/>
    <w:rsid w:val="001D311B"/>
    <w:rsid w:val="001D35E9"/>
    <w:rsid w:val="001D36B3"/>
    <w:rsid w:val="001D3760"/>
    <w:rsid w:val="001D3B16"/>
    <w:rsid w:val="001D3B43"/>
    <w:rsid w:val="001D3D61"/>
    <w:rsid w:val="001D3D83"/>
    <w:rsid w:val="001D4013"/>
    <w:rsid w:val="001D4048"/>
    <w:rsid w:val="001D421A"/>
    <w:rsid w:val="001D4277"/>
    <w:rsid w:val="001D42D0"/>
    <w:rsid w:val="001D42FD"/>
    <w:rsid w:val="001D4329"/>
    <w:rsid w:val="001D433B"/>
    <w:rsid w:val="001D43F1"/>
    <w:rsid w:val="001D443A"/>
    <w:rsid w:val="001D44F0"/>
    <w:rsid w:val="001D4759"/>
    <w:rsid w:val="001D476D"/>
    <w:rsid w:val="001D47AF"/>
    <w:rsid w:val="001D499E"/>
    <w:rsid w:val="001D4B53"/>
    <w:rsid w:val="001D4B97"/>
    <w:rsid w:val="001D4C21"/>
    <w:rsid w:val="001D4C53"/>
    <w:rsid w:val="001D4EC0"/>
    <w:rsid w:val="001D4FE7"/>
    <w:rsid w:val="001D515F"/>
    <w:rsid w:val="001D5587"/>
    <w:rsid w:val="001D55DD"/>
    <w:rsid w:val="001D569B"/>
    <w:rsid w:val="001D57F5"/>
    <w:rsid w:val="001D581B"/>
    <w:rsid w:val="001D58A4"/>
    <w:rsid w:val="001D5991"/>
    <w:rsid w:val="001D5C38"/>
    <w:rsid w:val="001D5D99"/>
    <w:rsid w:val="001D5E2E"/>
    <w:rsid w:val="001D5FC9"/>
    <w:rsid w:val="001D603F"/>
    <w:rsid w:val="001D608C"/>
    <w:rsid w:val="001D60A7"/>
    <w:rsid w:val="001D6317"/>
    <w:rsid w:val="001D63FF"/>
    <w:rsid w:val="001D6435"/>
    <w:rsid w:val="001D67AA"/>
    <w:rsid w:val="001D68F3"/>
    <w:rsid w:val="001D6A99"/>
    <w:rsid w:val="001D6BF1"/>
    <w:rsid w:val="001D6C08"/>
    <w:rsid w:val="001D6DD6"/>
    <w:rsid w:val="001D6E19"/>
    <w:rsid w:val="001D6E9E"/>
    <w:rsid w:val="001D6F70"/>
    <w:rsid w:val="001D6F9E"/>
    <w:rsid w:val="001D7285"/>
    <w:rsid w:val="001D73AF"/>
    <w:rsid w:val="001D7529"/>
    <w:rsid w:val="001D761C"/>
    <w:rsid w:val="001D762F"/>
    <w:rsid w:val="001D7D06"/>
    <w:rsid w:val="001D7E1E"/>
    <w:rsid w:val="001E01FF"/>
    <w:rsid w:val="001E05A9"/>
    <w:rsid w:val="001E0683"/>
    <w:rsid w:val="001E0C73"/>
    <w:rsid w:val="001E0CE4"/>
    <w:rsid w:val="001E0D85"/>
    <w:rsid w:val="001E0F43"/>
    <w:rsid w:val="001E0FEA"/>
    <w:rsid w:val="001E14FC"/>
    <w:rsid w:val="001E152F"/>
    <w:rsid w:val="001E1690"/>
    <w:rsid w:val="001E16D1"/>
    <w:rsid w:val="001E1722"/>
    <w:rsid w:val="001E195D"/>
    <w:rsid w:val="001E1F68"/>
    <w:rsid w:val="001E1F8B"/>
    <w:rsid w:val="001E2191"/>
    <w:rsid w:val="001E2286"/>
    <w:rsid w:val="001E231F"/>
    <w:rsid w:val="001E28ED"/>
    <w:rsid w:val="001E2927"/>
    <w:rsid w:val="001E2AFE"/>
    <w:rsid w:val="001E2C52"/>
    <w:rsid w:val="001E2D10"/>
    <w:rsid w:val="001E2D39"/>
    <w:rsid w:val="001E2DAB"/>
    <w:rsid w:val="001E2F01"/>
    <w:rsid w:val="001E2FEC"/>
    <w:rsid w:val="001E30AF"/>
    <w:rsid w:val="001E3155"/>
    <w:rsid w:val="001E3329"/>
    <w:rsid w:val="001E3430"/>
    <w:rsid w:val="001E35A8"/>
    <w:rsid w:val="001E36EB"/>
    <w:rsid w:val="001E37EA"/>
    <w:rsid w:val="001E3AB2"/>
    <w:rsid w:val="001E3C5C"/>
    <w:rsid w:val="001E3ED5"/>
    <w:rsid w:val="001E4028"/>
    <w:rsid w:val="001E443E"/>
    <w:rsid w:val="001E44A2"/>
    <w:rsid w:val="001E4690"/>
    <w:rsid w:val="001E49A5"/>
    <w:rsid w:val="001E4DA0"/>
    <w:rsid w:val="001E4FB3"/>
    <w:rsid w:val="001E5202"/>
    <w:rsid w:val="001E524A"/>
    <w:rsid w:val="001E525E"/>
    <w:rsid w:val="001E5298"/>
    <w:rsid w:val="001E532B"/>
    <w:rsid w:val="001E56F2"/>
    <w:rsid w:val="001E5B10"/>
    <w:rsid w:val="001E5DBA"/>
    <w:rsid w:val="001E5DF5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BD4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AE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4"/>
    <w:rsid w:val="001F1037"/>
    <w:rsid w:val="001F11E1"/>
    <w:rsid w:val="001F1265"/>
    <w:rsid w:val="001F127B"/>
    <w:rsid w:val="001F134A"/>
    <w:rsid w:val="001F14CB"/>
    <w:rsid w:val="001F1771"/>
    <w:rsid w:val="001F179A"/>
    <w:rsid w:val="001F184F"/>
    <w:rsid w:val="001F18CF"/>
    <w:rsid w:val="001F191F"/>
    <w:rsid w:val="001F1A1C"/>
    <w:rsid w:val="001F1A27"/>
    <w:rsid w:val="001F1C27"/>
    <w:rsid w:val="001F1CA5"/>
    <w:rsid w:val="001F1EC5"/>
    <w:rsid w:val="001F1EF5"/>
    <w:rsid w:val="001F2079"/>
    <w:rsid w:val="001F21C6"/>
    <w:rsid w:val="001F2255"/>
    <w:rsid w:val="001F2343"/>
    <w:rsid w:val="001F248C"/>
    <w:rsid w:val="001F26E0"/>
    <w:rsid w:val="001F289C"/>
    <w:rsid w:val="001F2966"/>
    <w:rsid w:val="001F2BD4"/>
    <w:rsid w:val="001F30F9"/>
    <w:rsid w:val="001F3158"/>
    <w:rsid w:val="001F3533"/>
    <w:rsid w:val="001F36F8"/>
    <w:rsid w:val="001F39CD"/>
    <w:rsid w:val="001F3B56"/>
    <w:rsid w:val="001F3BA0"/>
    <w:rsid w:val="001F3D64"/>
    <w:rsid w:val="001F3E83"/>
    <w:rsid w:val="001F40CC"/>
    <w:rsid w:val="001F416E"/>
    <w:rsid w:val="001F4290"/>
    <w:rsid w:val="001F4636"/>
    <w:rsid w:val="001F4809"/>
    <w:rsid w:val="001F48EB"/>
    <w:rsid w:val="001F4A6C"/>
    <w:rsid w:val="001F4C2D"/>
    <w:rsid w:val="001F4ECF"/>
    <w:rsid w:val="001F4EE0"/>
    <w:rsid w:val="001F511F"/>
    <w:rsid w:val="001F55F3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8C6"/>
    <w:rsid w:val="001F6BA9"/>
    <w:rsid w:val="001F6DAD"/>
    <w:rsid w:val="001F70C5"/>
    <w:rsid w:val="001F712A"/>
    <w:rsid w:val="001F713E"/>
    <w:rsid w:val="001F7362"/>
    <w:rsid w:val="001F741E"/>
    <w:rsid w:val="001F7563"/>
    <w:rsid w:val="001F769D"/>
    <w:rsid w:val="001F7B08"/>
    <w:rsid w:val="001F7EA6"/>
    <w:rsid w:val="00200093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87A"/>
    <w:rsid w:val="00200958"/>
    <w:rsid w:val="00200A1C"/>
    <w:rsid w:val="00200CA3"/>
    <w:rsid w:val="00200E7E"/>
    <w:rsid w:val="00200EA3"/>
    <w:rsid w:val="00200EBE"/>
    <w:rsid w:val="00201088"/>
    <w:rsid w:val="002010DD"/>
    <w:rsid w:val="002012C8"/>
    <w:rsid w:val="00201484"/>
    <w:rsid w:val="00201706"/>
    <w:rsid w:val="00201778"/>
    <w:rsid w:val="002018FD"/>
    <w:rsid w:val="00201D11"/>
    <w:rsid w:val="002021C6"/>
    <w:rsid w:val="0020238A"/>
    <w:rsid w:val="00202734"/>
    <w:rsid w:val="00202A14"/>
    <w:rsid w:val="00202B31"/>
    <w:rsid w:val="00202BD5"/>
    <w:rsid w:val="00202CB4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8F5"/>
    <w:rsid w:val="00203947"/>
    <w:rsid w:val="00203A3F"/>
    <w:rsid w:val="00203B9F"/>
    <w:rsid w:val="00203C8D"/>
    <w:rsid w:val="00203D11"/>
    <w:rsid w:val="00203E69"/>
    <w:rsid w:val="00204255"/>
    <w:rsid w:val="002043C6"/>
    <w:rsid w:val="002043C9"/>
    <w:rsid w:val="002043DA"/>
    <w:rsid w:val="00204594"/>
    <w:rsid w:val="002045D4"/>
    <w:rsid w:val="002047AA"/>
    <w:rsid w:val="002047DD"/>
    <w:rsid w:val="00204AFC"/>
    <w:rsid w:val="00204B59"/>
    <w:rsid w:val="00204C64"/>
    <w:rsid w:val="00204C93"/>
    <w:rsid w:val="00204F14"/>
    <w:rsid w:val="0020504D"/>
    <w:rsid w:val="002050D4"/>
    <w:rsid w:val="00205292"/>
    <w:rsid w:val="002054D4"/>
    <w:rsid w:val="00205560"/>
    <w:rsid w:val="00205626"/>
    <w:rsid w:val="00205A97"/>
    <w:rsid w:val="0020601A"/>
    <w:rsid w:val="002060B5"/>
    <w:rsid w:val="002061F1"/>
    <w:rsid w:val="002068BB"/>
    <w:rsid w:val="0020690E"/>
    <w:rsid w:val="00206CFA"/>
    <w:rsid w:val="00206D87"/>
    <w:rsid w:val="00206E2F"/>
    <w:rsid w:val="00206E45"/>
    <w:rsid w:val="00206E4C"/>
    <w:rsid w:val="002070E5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07F70"/>
    <w:rsid w:val="00207FC8"/>
    <w:rsid w:val="00210090"/>
    <w:rsid w:val="002102BD"/>
    <w:rsid w:val="002103E5"/>
    <w:rsid w:val="0021054D"/>
    <w:rsid w:val="002106DB"/>
    <w:rsid w:val="002108CD"/>
    <w:rsid w:val="002109F3"/>
    <w:rsid w:val="00210BED"/>
    <w:rsid w:val="00210CBA"/>
    <w:rsid w:val="00210F9D"/>
    <w:rsid w:val="002112A5"/>
    <w:rsid w:val="0021137C"/>
    <w:rsid w:val="00211455"/>
    <w:rsid w:val="002115E9"/>
    <w:rsid w:val="002116C5"/>
    <w:rsid w:val="0021171F"/>
    <w:rsid w:val="0021178F"/>
    <w:rsid w:val="00211A4E"/>
    <w:rsid w:val="00211A8A"/>
    <w:rsid w:val="00211B01"/>
    <w:rsid w:val="00211B4C"/>
    <w:rsid w:val="00211BD6"/>
    <w:rsid w:val="00211C06"/>
    <w:rsid w:val="00211C2F"/>
    <w:rsid w:val="00211CB6"/>
    <w:rsid w:val="00211CCE"/>
    <w:rsid w:val="00211D96"/>
    <w:rsid w:val="00211EAE"/>
    <w:rsid w:val="00211F81"/>
    <w:rsid w:val="00211F92"/>
    <w:rsid w:val="0021220E"/>
    <w:rsid w:val="002125D4"/>
    <w:rsid w:val="002126E3"/>
    <w:rsid w:val="0021271E"/>
    <w:rsid w:val="00212854"/>
    <w:rsid w:val="0021287D"/>
    <w:rsid w:val="00212A12"/>
    <w:rsid w:val="00212A48"/>
    <w:rsid w:val="00212C8A"/>
    <w:rsid w:val="00213029"/>
    <w:rsid w:val="00213055"/>
    <w:rsid w:val="00213097"/>
    <w:rsid w:val="002131C0"/>
    <w:rsid w:val="002131C2"/>
    <w:rsid w:val="002131C5"/>
    <w:rsid w:val="002131F0"/>
    <w:rsid w:val="00213212"/>
    <w:rsid w:val="00213244"/>
    <w:rsid w:val="0021327E"/>
    <w:rsid w:val="002134EA"/>
    <w:rsid w:val="002136AE"/>
    <w:rsid w:val="002136F3"/>
    <w:rsid w:val="002138D2"/>
    <w:rsid w:val="00213A4F"/>
    <w:rsid w:val="00213B00"/>
    <w:rsid w:val="00213C56"/>
    <w:rsid w:val="002146C3"/>
    <w:rsid w:val="00214A90"/>
    <w:rsid w:val="00214DC4"/>
    <w:rsid w:val="00214EC2"/>
    <w:rsid w:val="00214F96"/>
    <w:rsid w:val="002150F5"/>
    <w:rsid w:val="00215113"/>
    <w:rsid w:val="00215532"/>
    <w:rsid w:val="00215623"/>
    <w:rsid w:val="002156DE"/>
    <w:rsid w:val="0021571A"/>
    <w:rsid w:val="00215747"/>
    <w:rsid w:val="0021579B"/>
    <w:rsid w:val="00215815"/>
    <w:rsid w:val="00215A92"/>
    <w:rsid w:val="00215B10"/>
    <w:rsid w:val="00215B57"/>
    <w:rsid w:val="002160FE"/>
    <w:rsid w:val="002163AB"/>
    <w:rsid w:val="00216417"/>
    <w:rsid w:val="00216448"/>
    <w:rsid w:val="00216570"/>
    <w:rsid w:val="00216688"/>
    <w:rsid w:val="002167D9"/>
    <w:rsid w:val="00216839"/>
    <w:rsid w:val="00216904"/>
    <w:rsid w:val="00216907"/>
    <w:rsid w:val="0021692E"/>
    <w:rsid w:val="00216944"/>
    <w:rsid w:val="00216A4E"/>
    <w:rsid w:val="00216B00"/>
    <w:rsid w:val="00216B11"/>
    <w:rsid w:val="00216BEF"/>
    <w:rsid w:val="00216CCD"/>
    <w:rsid w:val="00216D38"/>
    <w:rsid w:val="00216D99"/>
    <w:rsid w:val="00216E85"/>
    <w:rsid w:val="00216F6A"/>
    <w:rsid w:val="00217275"/>
    <w:rsid w:val="002172A2"/>
    <w:rsid w:val="002173B1"/>
    <w:rsid w:val="0021754C"/>
    <w:rsid w:val="00217589"/>
    <w:rsid w:val="002175E4"/>
    <w:rsid w:val="0021762B"/>
    <w:rsid w:val="002176DA"/>
    <w:rsid w:val="00217A80"/>
    <w:rsid w:val="00217AE2"/>
    <w:rsid w:val="00217D47"/>
    <w:rsid w:val="00217F18"/>
    <w:rsid w:val="00220202"/>
    <w:rsid w:val="00220665"/>
    <w:rsid w:val="00220890"/>
    <w:rsid w:val="00220ADC"/>
    <w:rsid w:val="00220C53"/>
    <w:rsid w:val="0022100C"/>
    <w:rsid w:val="002215E0"/>
    <w:rsid w:val="002216E6"/>
    <w:rsid w:val="00221731"/>
    <w:rsid w:val="00221BFE"/>
    <w:rsid w:val="00221D70"/>
    <w:rsid w:val="00221DCE"/>
    <w:rsid w:val="00221E93"/>
    <w:rsid w:val="00221EB8"/>
    <w:rsid w:val="00221F2D"/>
    <w:rsid w:val="0022205B"/>
    <w:rsid w:val="00222231"/>
    <w:rsid w:val="002222F7"/>
    <w:rsid w:val="00222360"/>
    <w:rsid w:val="00222558"/>
    <w:rsid w:val="00222643"/>
    <w:rsid w:val="00222C67"/>
    <w:rsid w:val="00222FA5"/>
    <w:rsid w:val="0022313D"/>
    <w:rsid w:val="00223349"/>
    <w:rsid w:val="00223386"/>
    <w:rsid w:val="00223512"/>
    <w:rsid w:val="00223650"/>
    <w:rsid w:val="002236FD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944"/>
    <w:rsid w:val="00224BB2"/>
    <w:rsid w:val="00224EC3"/>
    <w:rsid w:val="0022523F"/>
    <w:rsid w:val="0022528D"/>
    <w:rsid w:val="002253FE"/>
    <w:rsid w:val="0022547F"/>
    <w:rsid w:val="002254FF"/>
    <w:rsid w:val="0022580F"/>
    <w:rsid w:val="00225A7A"/>
    <w:rsid w:val="00225D19"/>
    <w:rsid w:val="00225D69"/>
    <w:rsid w:val="00225DCF"/>
    <w:rsid w:val="0022602D"/>
    <w:rsid w:val="0022621E"/>
    <w:rsid w:val="002262FC"/>
    <w:rsid w:val="00226311"/>
    <w:rsid w:val="0022663D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48"/>
    <w:rsid w:val="00227988"/>
    <w:rsid w:val="002279DA"/>
    <w:rsid w:val="00227A4F"/>
    <w:rsid w:val="00227E72"/>
    <w:rsid w:val="00227ED3"/>
    <w:rsid w:val="00227F4C"/>
    <w:rsid w:val="00230438"/>
    <w:rsid w:val="00230754"/>
    <w:rsid w:val="00230A4D"/>
    <w:rsid w:val="00230A85"/>
    <w:rsid w:val="00230B99"/>
    <w:rsid w:val="00230C7A"/>
    <w:rsid w:val="00230E56"/>
    <w:rsid w:val="00230F48"/>
    <w:rsid w:val="00230F81"/>
    <w:rsid w:val="00230FD5"/>
    <w:rsid w:val="002315A4"/>
    <w:rsid w:val="0023164D"/>
    <w:rsid w:val="002318E3"/>
    <w:rsid w:val="002319B9"/>
    <w:rsid w:val="00231A41"/>
    <w:rsid w:val="00231AFE"/>
    <w:rsid w:val="00231B42"/>
    <w:rsid w:val="00231CC9"/>
    <w:rsid w:val="00231D73"/>
    <w:rsid w:val="00231D7F"/>
    <w:rsid w:val="00231DF6"/>
    <w:rsid w:val="00231E1B"/>
    <w:rsid w:val="00231E3E"/>
    <w:rsid w:val="00231F00"/>
    <w:rsid w:val="002320C3"/>
    <w:rsid w:val="0023217F"/>
    <w:rsid w:val="002321E8"/>
    <w:rsid w:val="002321F8"/>
    <w:rsid w:val="00232329"/>
    <w:rsid w:val="00232E37"/>
    <w:rsid w:val="00232ED8"/>
    <w:rsid w:val="00232F35"/>
    <w:rsid w:val="00233012"/>
    <w:rsid w:val="002330D7"/>
    <w:rsid w:val="002332A3"/>
    <w:rsid w:val="002335B5"/>
    <w:rsid w:val="002335F4"/>
    <w:rsid w:val="002338AC"/>
    <w:rsid w:val="002338AE"/>
    <w:rsid w:val="00233AAA"/>
    <w:rsid w:val="00233B8A"/>
    <w:rsid w:val="00233E74"/>
    <w:rsid w:val="0023404E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4A7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888"/>
    <w:rsid w:val="00236972"/>
    <w:rsid w:val="002369D7"/>
    <w:rsid w:val="00236B2A"/>
    <w:rsid w:val="00236BCA"/>
    <w:rsid w:val="00236C5A"/>
    <w:rsid w:val="00236E25"/>
    <w:rsid w:val="00236EFF"/>
    <w:rsid w:val="002371E1"/>
    <w:rsid w:val="0023727E"/>
    <w:rsid w:val="00237296"/>
    <w:rsid w:val="002373E7"/>
    <w:rsid w:val="0023760E"/>
    <w:rsid w:val="0023769E"/>
    <w:rsid w:val="00237991"/>
    <w:rsid w:val="00237C18"/>
    <w:rsid w:val="00237D89"/>
    <w:rsid w:val="00237DCD"/>
    <w:rsid w:val="0024036F"/>
    <w:rsid w:val="00240379"/>
    <w:rsid w:val="002403B5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6BB"/>
    <w:rsid w:val="00241736"/>
    <w:rsid w:val="00241804"/>
    <w:rsid w:val="00241D24"/>
    <w:rsid w:val="00241D3E"/>
    <w:rsid w:val="00241D92"/>
    <w:rsid w:val="00241EDF"/>
    <w:rsid w:val="0024201C"/>
    <w:rsid w:val="0024239E"/>
    <w:rsid w:val="00242424"/>
    <w:rsid w:val="002424A2"/>
    <w:rsid w:val="0024261C"/>
    <w:rsid w:val="0024263A"/>
    <w:rsid w:val="00242747"/>
    <w:rsid w:val="00242BDC"/>
    <w:rsid w:val="00242DBC"/>
    <w:rsid w:val="00242E4C"/>
    <w:rsid w:val="00243142"/>
    <w:rsid w:val="002431B3"/>
    <w:rsid w:val="002431C8"/>
    <w:rsid w:val="00243248"/>
    <w:rsid w:val="002432B5"/>
    <w:rsid w:val="002434C1"/>
    <w:rsid w:val="002434C2"/>
    <w:rsid w:val="0024356F"/>
    <w:rsid w:val="00243648"/>
    <w:rsid w:val="002437FA"/>
    <w:rsid w:val="002438B9"/>
    <w:rsid w:val="00243A1B"/>
    <w:rsid w:val="00243A6C"/>
    <w:rsid w:val="00243BE4"/>
    <w:rsid w:val="00243CA4"/>
    <w:rsid w:val="00243D60"/>
    <w:rsid w:val="00243DDA"/>
    <w:rsid w:val="00243EEC"/>
    <w:rsid w:val="00244009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C6"/>
    <w:rsid w:val="002447D6"/>
    <w:rsid w:val="00244807"/>
    <w:rsid w:val="00244B06"/>
    <w:rsid w:val="00244B44"/>
    <w:rsid w:val="00244CA0"/>
    <w:rsid w:val="00244DE9"/>
    <w:rsid w:val="00244FB8"/>
    <w:rsid w:val="00244FFB"/>
    <w:rsid w:val="00245112"/>
    <w:rsid w:val="002451F5"/>
    <w:rsid w:val="00245296"/>
    <w:rsid w:val="002452EA"/>
    <w:rsid w:val="00245672"/>
    <w:rsid w:val="002456DC"/>
    <w:rsid w:val="00245704"/>
    <w:rsid w:val="00245712"/>
    <w:rsid w:val="00245745"/>
    <w:rsid w:val="0024586D"/>
    <w:rsid w:val="002458FB"/>
    <w:rsid w:val="0024590B"/>
    <w:rsid w:val="00245CB5"/>
    <w:rsid w:val="00245CC5"/>
    <w:rsid w:val="00245D0E"/>
    <w:rsid w:val="00245EEE"/>
    <w:rsid w:val="00245EFC"/>
    <w:rsid w:val="0024601F"/>
    <w:rsid w:val="00246289"/>
    <w:rsid w:val="002465B1"/>
    <w:rsid w:val="00246A80"/>
    <w:rsid w:val="00246D9C"/>
    <w:rsid w:val="00246E0D"/>
    <w:rsid w:val="00246E70"/>
    <w:rsid w:val="00246E9B"/>
    <w:rsid w:val="00246FFE"/>
    <w:rsid w:val="002475BE"/>
    <w:rsid w:val="00247903"/>
    <w:rsid w:val="0024791F"/>
    <w:rsid w:val="0024796A"/>
    <w:rsid w:val="00247A14"/>
    <w:rsid w:val="00247DAE"/>
    <w:rsid w:val="00247EB7"/>
    <w:rsid w:val="00247F01"/>
    <w:rsid w:val="00247F88"/>
    <w:rsid w:val="00250003"/>
    <w:rsid w:val="00250096"/>
    <w:rsid w:val="00250423"/>
    <w:rsid w:val="0025048D"/>
    <w:rsid w:val="0025049E"/>
    <w:rsid w:val="002505DE"/>
    <w:rsid w:val="00250631"/>
    <w:rsid w:val="00250644"/>
    <w:rsid w:val="00250662"/>
    <w:rsid w:val="002508F1"/>
    <w:rsid w:val="00250B07"/>
    <w:rsid w:val="00250D63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55"/>
    <w:rsid w:val="00251E7A"/>
    <w:rsid w:val="00251E8C"/>
    <w:rsid w:val="00251F7C"/>
    <w:rsid w:val="00251FC1"/>
    <w:rsid w:val="00252036"/>
    <w:rsid w:val="0025229B"/>
    <w:rsid w:val="0025238C"/>
    <w:rsid w:val="00252647"/>
    <w:rsid w:val="00252855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46"/>
    <w:rsid w:val="002539B7"/>
    <w:rsid w:val="002539C6"/>
    <w:rsid w:val="00253DCD"/>
    <w:rsid w:val="00253ECD"/>
    <w:rsid w:val="00253FB6"/>
    <w:rsid w:val="002542A5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9CD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ED"/>
    <w:rsid w:val="002578FE"/>
    <w:rsid w:val="00257A67"/>
    <w:rsid w:val="00257CA7"/>
    <w:rsid w:val="00260196"/>
    <w:rsid w:val="002601A4"/>
    <w:rsid w:val="0026043E"/>
    <w:rsid w:val="00260620"/>
    <w:rsid w:val="00260798"/>
    <w:rsid w:val="002609B5"/>
    <w:rsid w:val="00260B1E"/>
    <w:rsid w:val="00260C71"/>
    <w:rsid w:val="00260D21"/>
    <w:rsid w:val="00260EF0"/>
    <w:rsid w:val="00260F18"/>
    <w:rsid w:val="002611E9"/>
    <w:rsid w:val="00261305"/>
    <w:rsid w:val="0026136E"/>
    <w:rsid w:val="002613A4"/>
    <w:rsid w:val="002619A8"/>
    <w:rsid w:val="00261E68"/>
    <w:rsid w:val="002620D0"/>
    <w:rsid w:val="002621E5"/>
    <w:rsid w:val="002622EE"/>
    <w:rsid w:val="002624BE"/>
    <w:rsid w:val="0026257B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63A"/>
    <w:rsid w:val="0026381C"/>
    <w:rsid w:val="00263B5F"/>
    <w:rsid w:val="00263BD4"/>
    <w:rsid w:val="00263DF6"/>
    <w:rsid w:val="00263E60"/>
    <w:rsid w:val="00263F59"/>
    <w:rsid w:val="00263FC8"/>
    <w:rsid w:val="0026409F"/>
    <w:rsid w:val="002643A6"/>
    <w:rsid w:val="00264488"/>
    <w:rsid w:val="00264686"/>
    <w:rsid w:val="00264D3D"/>
    <w:rsid w:val="00264DA5"/>
    <w:rsid w:val="00264F4A"/>
    <w:rsid w:val="00264F8C"/>
    <w:rsid w:val="00265023"/>
    <w:rsid w:val="00265067"/>
    <w:rsid w:val="002651ED"/>
    <w:rsid w:val="002653A9"/>
    <w:rsid w:val="00265459"/>
    <w:rsid w:val="00265620"/>
    <w:rsid w:val="002657BC"/>
    <w:rsid w:val="002657F0"/>
    <w:rsid w:val="002658C1"/>
    <w:rsid w:val="002659F9"/>
    <w:rsid w:val="00265C52"/>
    <w:rsid w:val="00265E6A"/>
    <w:rsid w:val="00265F39"/>
    <w:rsid w:val="002660B5"/>
    <w:rsid w:val="002660F3"/>
    <w:rsid w:val="00266153"/>
    <w:rsid w:val="002661F0"/>
    <w:rsid w:val="00266203"/>
    <w:rsid w:val="002662D6"/>
    <w:rsid w:val="00266459"/>
    <w:rsid w:val="002667D7"/>
    <w:rsid w:val="00266B02"/>
    <w:rsid w:val="00266DA6"/>
    <w:rsid w:val="00266E5C"/>
    <w:rsid w:val="00266F85"/>
    <w:rsid w:val="00266FE1"/>
    <w:rsid w:val="00267024"/>
    <w:rsid w:val="0026727C"/>
    <w:rsid w:val="002672C5"/>
    <w:rsid w:val="002672E2"/>
    <w:rsid w:val="00267385"/>
    <w:rsid w:val="00267396"/>
    <w:rsid w:val="0026743F"/>
    <w:rsid w:val="0026753E"/>
    <w:rsid w:val="00267975"/>
    <w:rsid w:val="00267988"/>
    <w:rsid w:val="00267BAD"/>
    <w:rsid w:val="00267C3D"/>
    <w:rsid w:val="00267DC9"/>
    <w:rsid w:val="00270466"/>
    <w:rsid w:val="00270515"/>
    <w:rsid w:val="0027056A"/>
    <w:rsid w:val="00270665"/>
    <w:rsid w:val="00270864"/>
    <w:rsid w:val="00270C40"/>
    <w:rsid w:val="0027104F"/>
    <w:rsid w:val="00271188"/>
    <w:rsid w:val="00271224"/>
    <w:rsid w:val="0027122F"/>
    <w:rsid w:val="002713A4"/>
    <w:rsid w:val="002714F8"/>
    <w:rsid w:val="0027159B"/>
    <w:rsid w:val="00271B98"/>
    <w:rsid w:val="00271D6F"/>
    <w:rsid w:val="00271E2F"/>
    <w:rsid w:val="0027214E"/>
    <w:rsid w:val="00272AEF"/>
    <w:rsid w:val="00272B19"/>
    <w:rsid w:val="00272B3C"/>
    <w:rsid w:val="00272D23"/>
    <w:rsid w:val="00272DD2"/>
    <w:rsid w:val="00272E7A"/>
    <w:rsid w:val="00272E88"/>
    <w:rsid w:val="00272F6D"/>
    <w:rsid w:val="00272FC5"/>
    <w:rsid w:val="00273053"/>
    <w:rsid w:val="0027334A"/>
    <w:rsid w:val="0027355A"/>
    <w:rsid w:val="0027358C"/>
    <w:rsid w:val="00273744"/>
    <w:rsid w:val="00273899"/>
    <w:rsid w:val="002738AD"/>
    <w:rsid w:val="00273CA1"/>
    <w:rsid w:val="00273D2A"/>
    <w:rsid w:val="00273D61"/>
    <w:rsid w:val="00273D8E"/>
    <w:rsid w:val="00273DCF"/>
    <w:rsid w:val="002741BD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4F89"/>
    <w:rsid w:val="0027501D"/>
    <w:rsid w:val="00275316"/>
    <w:rsid w:val="0027533E"/>
    <w:rsid w:val="002753F7"/>
    <w:rsid w:val="00275798"/>
    <w:rsid w:val="00275DA6"/>
    <w:rsid w:val="00275ECF"/>
    <w:rsid w:val="00276098"/>
    <w:rsid w:val="00276171"/>
    <w:rsid w:val="00276336"/>
    <w:rsid w:val="00276592"/>
    <w:rsid w:val="00276686"/>
    <w:rsid w:val="002768CE"/>
    <w:rsid w:val="002768FE"/>
    <w:rsid w:val="0027695A"/>
    <w:rsid w:val="0027699B"/>
    <w:rsid w:val="00276B34"/>
    <w:rsid w:val="00276B4F"/>
    <w:rsid w:val="00276CA7"/>
    <w:rsid w:val="00276D5A"/>
    <w:rsid w:val="00276E91"/>
    <w:rsid w:val="00276F1A"/>
    <w:rsid w:val="0027703A"/>
    <w:rsid w:val="002771CC"/>
    <w:rsid w:val="00277283"/>
    <w:rsid w:val="002772F7"/>
    <w:rsid w:val="0027730D"/>
    <w:rsid w:val="0027745D"/>
    <w:rsid w:val="0027781F"/>
    <w:rsid w:val="002778E4"/>
    <w:rsid w:val="00277CD4"/>
    <w:rsid w:val="00280018"/>
    <w:rsid w:val="0028005E"/>
    <w:rsid w:val="002802A0"/>
    <w:rsid w:val="00280486"/>
    <w:rsid w:val="00280603"/>
    <w:rsid w:val="00280768"/>
    <w:rsid w:val="002807F6"/>
    <w:rsid w:val="00280B96"/>
    <w:rsid w:val="00280BBD"/>
    <w:rsid w:val="0028109D"/>
    <w:rsid w:val="0028110F"/>
    <w:rsid w:val="002811C2"/>
    <w:rsid w:val="002811F0"/>
    <w:rsid w:val="002814E1"/>
    <w:rsid w:val="0028168A"/>
    <w:rsid w:val="00281690"/>
    <w:rsid w:val="002817EB"/>
    <w:rsid w:val="00281802"/>
    <w:rsid w:val="00281AD4"/>
    <w:rsid w:val="00281BAA"/>
    <w:rsid w:val="00281C06"/>
    <w:rsid w:val="00281D0E"/>
    <w:rsid w:val="00281FA7"/>
    <w:rsid w:val="0028218F"/>
    <w:rsid w:val="0028227A"/>
    <w:rsid w:val="00282693"/>
    <w:rsid w:val="00282773"/>
    <w:rsid w:val="00282882"/>
    <w:rsid w:val="00282905"/>
    <w:rsid w:val="00282964"/>
    <w:rsid w:val="002829C3"/>
    <w:rsid w:val="002829C5"/>
    <w:rsid w:val="00282D64"/>
    <w:rsid w:val="00282DD7"/>
    <w:rsid w:val="00282DDD"/>
    <w:rsid w:val="002832CD"/>
    <w:rsid w:val="00283525"/>
    <w:rsid w:val="00283596"/>
    <w:rsid w:val="002836A9"/>
    <w:rsid w:val="0028377A"/>
    <w:rsid w:val="00283819"/>
    <w:rsid w:val="00283C62"/>
    <w:rsid w:val="00283CE0"/>
    <w:rsid w:val="00283EAD"/>
    <w:rsid w:val="0028416C"/>
    <w:rsid w:val="0028447D"/>
    <w:rsid w:val="002844F8"/>
    <w:rsid w:val="002846A7"/>
    <w:rsid w:val="0028476D"/>
    <w:rsid w:val="00284879"/>
    <w:rsid w:val="0028493A"/>
    <w:rsid w:val="00284991"/>
    <w:rsid w:val="00284D68"/>
    <w:rsid w:val="00284E7F"/>
    <w:rsid w:val="00284EFF"/>
    <w:rsid w:val="00284FE0"/>
    <w:rsid w:val="0028548E"/>
    <w:rsid w:val="002857A0"/>
    <w:rsid w:val="0028581D"/>
    <w:rsid w:val="00285AD6"/>
    <w:rsid w:val="00285ADB"/>
    <w:rsid w:val="00285AF5"/>
    <w:rsid w:val="002860EF"/>
    <w:rsid w:val="002862DE"/>
    <w:rsid w:val="00286303"/>
    <w:rsid w:val="00286472"/>
    <w:rsid w:val="00286617"/>
    <w:rsid w:val="00286644"/>
    <w:rsid w:val="00286671"/>
    <w:rsid w:val="00286797"/>
    <w:rsid w:val="00286C19"/>
    <w:rsid w:val="00286DF1"/>
    <w:rsid w:val="00286EDB"/>
    <w:rsid w:val="00286EFF"/>
    <w:rsid w:val="0028702E"/>
    <w:rsid w:val="00287177"/>
    <w:rsid w:val="002873C1"/>
    <w:rsid w:val="0028770E"/>
    <w:rsid w:val="002900E8"/>
    <w:rsid w:val="00290237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AB4"/>
    <w:rsid w:val="00290B2C"/>
    <w:rsid w:val="00290B3B"/>
    <w:rsid w:val="00290BB2"/>
    <w:rsid w:val="00290CF9"/>
    <w:rsid w:val="00290D0A"/>
    <w:rsid w:val="00290E59"/>
    <w:rsid w:val="00290FD4"/>
    <w:rsid w:val="00290FFD"/>
    <w:rsid w:val="0029118D"/>
    <w:rsid w:val="00291417"/>
    <w:rsid w:val="00291470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1FF0"/>
    <w:rsid w:val="002920E2"/>
    <w:rsid w:val="00292186"/>
    <w:rsid w:val="002921B9"/>
    <w:rsid w:val="0029233B"/>
    <w:rsid w:val="0029236A"/>
    <w:rsid w:val="0029237E"/>
    <w:rsid w:val="00292705"/>
    <w:rsid w:val="00292774"/>
    <w:rsid w:val="00292A02"/>
    <w:rsid w:val="00292B71"/>
    <w:rsid w:val="00292D20"/>
    <w:rsid w:val="00292D75"/>
    <w:rsid w:val="00293041"/>
    <w:rsid w:val="002930A1"/>
    <w:rsid w:val="0029340F"/>
    <w:rsid w:val="00293475"/>
    <w:rsid w:val="002934A4"/>
    <w:rsid w:val="00293718"/>
    <w:rsid w:val="002938FD"/>
    <w:rsid w:val="00293AC9"/>
    <w:rsid w:val="00293B0D"/>
    <w:rsid w:val="00293D40"/>
    <w:rsid w:val="00293DA2"/>
    <w:rsid w:val="00293DAA"/>
    <w:rsid w:val="002941BC"/>
    <w:rsid w:val="00294264"/>
    <w:rsid w:val="0029473C"/>
    <w:rsid w:val="00294959"/>
    <w:rsid w:val="00294A67"/>
    <w:rsid w:val="00294C8E"/>
    <w:rsid w:val="00294E34"/>
    <w:rsid w:val="002950B4"/>
    <w:rsid w:val="002950CE"/>
    <w:rsid w:val="0029524F"/>
    <w:rsid w:val="00295264"/>
    <w:rsid w:val="0029538E"/>
    <w:rsid w:val="002954F6"/>
    <w:rsid w:val="0029559F"/>
    <w:rsid w:val="0029569F"/>
    <w:rsid w:val="00295933"/>
    <w:rsid w:val="00295995"/>
    <w:rsid w:val="00295B75"/>
    <w:rsid w:val="0029610B"/>
    <w:rsid w:val="002963BE"/>
    <w:rsid w:val="002963E1"/>
    <w:rsid w:val="0029645E"/>
    <w:rsid w:val="002966C7"/>
    <w:rsid w:val="00296731"/>
    <w:rsid w:val="00296A7C"/>
    <w:rsid w:val="00296E49"/>
    <w:rsid w:val="00296F88"/>
    <w:rsid w:val="00296F98"/>
    <w:rsid w:val="002972FF"/>
    <w:rsid w:val="0029756A"/>
    <w:rsid w:val="00297571"/>
    <w:rsid w:val="002975B1"/>
    <w:rsid w:val="0029774D"/>
    <w:rsid w:val="00297A7E"/>
    <w:rsid w:val="00297B4A"/>
    <w:rsid w:val="00297B93"/>
    <w:rsid w:val="00297F1A"/>
    <w:rsid w:val="002A0071"/>
    <w:rsid w:val="002A049A"/>
    <w:rsid w:val="002A04B9"/>
    <w:rsid w:val="002A055A"/>
    <w:rsid w:val="002A0599"/>
    <w:rsid w:val="002A095B"/>
    <w:rsid w:val="002A09D5"/>
    <w:rsid w:val="002A0A15"/>
    <w:rsid w:val="002A0AEB"/>
    <w:rsid w:val="002A0AED"/>
    <w:rsid w:val="002A0C3A"/>
    <w:rsid w:val="002A0D3D"/>
    <w:rsid w:val="002A0DCE"/>
    <w:rsid w:val="002A0DCF"/>
    <w:rsid w:val="002A0E5D"/>
    <w:rsid w:val="002A125F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1FBC"/>
    <w:rsid w:val="002A25C7"/>
    <w:rsid w:val="002A268F"/>
    <w:rsid w:val="002A26E3"/>
    <w:rsid w:val="002A2816"/>
    <w:rsid w:val="002A28A6"/>
    <w:rsid w:val="002A29CC"/>
    <w:rsid w:val="002A2A8F"/>
    <w:rsid w:val="002A2B01"/>
    <w:rsid w:val="002A2B67"/>
    <w:rsid w:val="002A2C8E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68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3FA"/>
    <w:rsid w:val="002A4433"/>
    <w:rsid w:val="002A447F"/>
    <w:rsid w:val="002A4546"/>
    <w:rsid w:val="002A45C3"/>
    <w:rsid w:val="002A4912"/>
    <w:rsid w:val="002A49E9"/>
    <w:rsid w:val="002A4A18"/>
    <w:rsid w:val="002A51C2"/>
    <w:rsid w:val="002A525B"/>
    <w:rsid w:val="002A5B0C"/>
    <w:rsid w:val="002A5BEF"/>
    <w:rsid w:val="002A5D61"/>
    <w:rsid w:val="002A5E5E"/>
    <w:rsid w:val="002A5F0A"/>
    <w:rsid w:val="002A62BD"/>
    <w:rsid w:val="002A64F2"/>
    <w:rsid w:val="002A690F"/>
    <w:rsid w:val="002A6930"/>
    <w:rsid w:val="002A69F3"/>
    <w:rsid w:val="002A6A7C"/>
    <w:rsid w:val="002A6D18"/>
    <w:rsid w:val="002A6F92"/>
    <w:rsid w:val="002A71B8"/>
    <w:rsid w:val="002A7A78"/>
    <w:rsid w:val="002A7BA1"/>
    <w:rsid w:val="002A7BA5"/>
    <w:rsid w:val="002A7CDC"/>
    <w:rsid w:val="002A7FF2"/>
    <w:rsid w:val="002A7FFE"/>
    <w:rsid w:val="002B017C"/>
    <w:rsid w:val="002B0507"/>
    <w:rsid w:val="002B0603"/>
    <w:rsid w:val="002B0660"/>
    <w:rsid w:val="002B0772"/>
    <w:rsid w:val="002B089D"/>
    <w:rsid w:val="002B0A5C"/>
    <w:rsid w:val="002B0B7B"/>
    <w:rsid w:val="002B0E2E"/>
    <w:rsid w:val="002B126B"/>
    <w:rsid w:val="002B1303"/>
    <w:rsid w:val="002B149E"/>
    <w:rsid w:val="002B1590"/>
    <w:rsid w:val="002B1600"/>
    <w:rsid w:val="002B16B1"/>
    <w:rsid w:val="002B17B4"/>
    <w:rsid w:val="002B1807"/>
    <w:rsid w:val="002B1898"/>
    <w:rsid w:val="002B1994"/>
    <w:rsid w:val="002B1A65"/>
    <w:rsid w:val="002B1AB8"/>
    <w:rsid w:val="002B1DFE"/>
    <w:rsid w:val="002B1F44"/>
    <w:rsid w:val="002B1FDC"/>
    <w:rsid w:val="002B2091"/>
    <w:rsid w:val="002B213A"/>
    <w:rsid w:val="002B2346"/>
    <w:rsid w:val="002B23D7"/>
    <w:rsid w:val="002B2404"/>
    <w:rsid w:val="002B256E"/>
    <w:rsid w:val="002B25B7"/>
    <w:rsid w:val="002B2779"/>
    <w:rsid w:val="002B2868"/>
    <w:rsid w:val="002B2F6A"/>
    <w:rsid w:val="002B3093"/>
    <w:rsid w:val="002B3168"/>
    <w:rsid w:val="002B33EE"/>
    <w:rsid w:val="002B35E0"/>
    <w:rsid w:val="002B36C2"/>
    <w:rsid w:val="002B374D"/>
    <w:rsid w:val="002B376C"/>
    <w:rsid w:val="002B3774"/>
    <w:rsid w:val="002B39DE"/>
    <w:rsid w:val="002B3A64"/>
    <w:rsid w:val="002B3B22"/>
    <w:rsid w:val="002B3B8F"/>
    <w:rsid w:val="002B3BA8"/>
    <w:rsid w:val="002B3E01"/>
    <w:rsid w:val="002B403B"/>
    <w:rsid w:val="002B4057"/>
    <w:rsid w:val="002B4136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1A7"/>
    <w:rsid w:val="002B5214"/>
    <w:rsid w:val="002B55EC"/>
    <w:rsid w:val="002B565B"/>
    <w:rsid w:val="002B5848"/>
    <w:rsid w:val="002B5873"/>
    <w:rsid w:val="002B5BBC"/>
    <w:rsid w:val="002B5D2C"/>
    <w:rsid w:val="002B5D45"/>
    <w:rsid w:val="002B5DB8"/>
    <w:rsid w:val="002B5EB4"/>
    <w:rsid w:val="002B61D8"/>
    <w:rsid w:val="002B61E8"/>
    <w:rsid w:val="002B6363"/>
    <w:rsid w:val="002B6529"/>
    <w:rsid w:val="002B66E3"/>
    <w:rsid w:val="002B670C"/>
    <w:rsid w:val="002B6843"/>
    <w:rsid w:val="002B68A4"/>
    <w:rsid w:val="002B691D"/>
    <w:rsid w:val="002B69E4"/>
    <w:rsid w:val="002B6CC2"/>
    <w:rsid w:val="002B6D2D"/>
    <w:rsid w:val="002B7103"/>
    <w:rsid w:val="002B71E0"/>
    <w:rsid w:val="002B798E"/>
    <w:rsid w:val="002B7CAE"/>
    <w:rsid w:val="002C0019"/>
    <w:rsid w:val="002C01BF"/>
    <w:rsid w:val="002C0288"/>
    <w:rsid w:val="002C0307"/>
    <w:rsid w:val="002C038C"/>
    <w:rsid w:val="002C0507"/>
    <w:rsid w:val="002C0545"/>
    <w:rsid w:val="002C062A"/>
    <w:rsid w:val="002C06B1"/>
    <w:rsid w:val="002C06BD"/>
    <w:rsid w:val="002C07C8"/>
    <w:rsid w:val="002C07D1"/>
    <w:rsid w:val="002C08AB"/>
    <w:rsid w:val="002C0A86"/>
    <w:rsid w:val="002C0C00"/>
    <w:rsid w:val="002C0DBE"/>
    <w:rsid w:val="002C102B"/>
    <w:rsid w:val="002C1075"/>
    <w:rsid w:val="002C1163"/>
    <w:rsid w:val="002C129D"/>
    <w:rsid w:val="002C1382"/>
    <w:rsid w:val="002C15AE"/>
    <w:rsid w:val="002C16A6"/>
    <w:rsid w:val="002C1B31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B0D"/>
    <w:rsid w:val="002C2DA3"/>
    <w:rsid w:val="002C2FA5"/>
    <w:rsid w:val="002C3001"/>
    <w:rsid w:val="002C30A5"/>
    <w:rsid w:val="002C30B3"/>
    <w:rsid w:val="002C31C1"/>
    <w:rsid w:val="002C339D"/>
    <w:rsid w:val="002C340B"/>
    <w:rsid w:val="002C35A5"/>
    <w:rsid w:val="002C39CB"/>
    <w:rsid w:val="002C3BC6"/>
    <w:rsid w:val="002C3CD6"/>
    <w:rsid w:val="002C3D2F"/>
    <w:rsid w:val="002C3D69"/>
    <w:rsid w:val="002C3F68"/>
    <w:rsid w:val="002C4018"/>
    <w:rsid w:val="002C4250"/>
    <w:rsid w:val="002C4297"/>
    <w:rsid w:val="002C43D0"/>
    <w:rsid w:val="002C446F"/>
    <w:rsid w:val="002C44C5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473"/>
    <w:rsid w:val="002C553C"/>
    <w:rsid w:val="002C5678"/>
    <w:rsid w:val="002C567D"/>
    <w:rsid w:val="002C587C"/>
    <w:rsid w:val="002C5918"/>
    <w:rsid w:val="002C5A4E"/>
    <w:rsid w:val="002C5B3F"/>
    <w:rsid w:val="002C5E7B"/>
    <w:rsid w:val="002C5ED5"/>
    <w:rsid w:val="002C5F0D"/>
    <w:rsid w:val="002C5F51"/>
    <w:rsid w:val="002C5FAF"/>
    <w:rsid w:val="002C6465"/>
    <w:rsid w:val="002C64C7"/>
    <w:rsid w:val="002C6538"/>
    <w:rsid w:val="002C6687"/>
    <w:rsid w:val="002C68C7"/>
    <w:rsid w:val="002C6ACB"/>
    <w:rsid w:val="002C6C1C"/>
    <w:rsid w:val="002C6DB5"/>
    <w:rsid w:val="002C6E1C"/>
    <w:rsid w:val="002C7071"/>
    <w:rsid w:val="002C7099"/>
    <w:rsid w:val="002C7481"/>
    <w:rsid w:val="002C7499"/>
    <w:rsid w:val="002C7521"/>
    <w:rsid w:val="002C7564"/>
    <w:rsid w:val="002C784D"/>
    <w:rsid w:val="002C7B42"/>
    <w:rsid w:val="002C7BA5"/>
    <w:rsid w:val="002C7BAA"/>
    <w:rsid w:val="002C7E07"/>
    <w:rsid w:val="002D021E"/>
    <w:rsid w:val="002D07CD"/>
    <w:rsid w:val="002D07E9"/>
    <w:rsid w:val="002D0A31"/>
    <w:rsid w:val="002D0B1E"/>
    <w:rsid w:val="002D0F25"/>
    <w:rsid w:val="002D103F"/>
    <w:rsid w:val="002D1084"/>
    <w:rsid w:val="002D11CF"/>
    <w:rsid w:val="002D120F"/>
    <w:rsid w:val="002D12DA"/>
    <w:rsid w:val="002D145A"/>
    <w:rsid w:val="002D151D"/>
    <w:rsid w:val="002D16B9"/>
    <w:rsid w:val="002D17D7"/>
    <w:rsid w:val="002D1801"/>
    <w:rsid w:val="002D1958"/>
    <w:rsid w:val="002D1C58"/>
    <w:rsid w:val="002D1C5A"/>
    <w:rsid w:val="002D1C8F"/>
    <w:rsid w:val="002D1D09"/>
    <w:rsid w:val="002D2506"/>
    <w:rsid w:val="002D2533"/>
    <w:rsid w:val="002D2759"/>
    <w:rsid w:val="002D2960"/>
    <w:rsid w:val="002D2AC5"/>
    <w:rsid w:val="002D2C3A"/>
    <w:rsid w:val="002D2EA4"/>
    <w:rsid w:val="002D324D"/>
    <w:rsid w:val="002D3400"/>
    <w:rsid w:val="002D34A8"/>
    <w:rsid w:val="002D3515"/>
    <w:rsid w:val="002D361F"/>
    <w:rsid w:val="002D38BC"/>
    <w:rsid w:val="002D3A0B"/>
    <w:rsid w:val="002D3DD5"/>
    <w:rsid w:val="002D3E1A"/>
    <w:rsid w:val="002D4141"/>
    <w:rsid w:val="002D444E"/>
    <w:rsid w:val="002D461B"/>
    <w:rsid w:val="002D465B"/>
    <w:rsid w:val="002D48F4"/>
    <w:rsid w:val="002D4A05"/>
    <w:rsid w:val="002D4C58"/>
    <w:rsid w:val="002D4D74"/>
    <w:rsid w:val="002D4F66"/>
    <w:rsid w:val="002D4FBC"/>
    <w:rsid w:val="002D500C"/>
    <w:rsid w:val="002D5239"/>
    <w:rsid w:val="002D5240"/>
    <w:rsid w:val="002D53E9"/>
    <w:rsid w:val="002D5799"/>
    <w:rsid w:val="002D579E"/>
    <w:rsid w:val="002D5A81"/>
    <w:rsid w:val="002D6268"/>
    <w:rsid w:val="002D64F2"/>
    <w:rsid w:val="002D66C7"/>
    <w:rsid w:val="002D6871"/>
    <w:rsid w:val="002D68A2"/>
    <w:rsid w:val="002D68B4"/>
    <w:rsid w:val="002D69E1"/>
    <w:rsid w:val="002D69F4"/>
    <w:rsid w:val="002D6A3A"/>
    <w:rsid w:val="002D6A65"/>
    <w:rsid w:val="002D6CFC"/>
    <w:rsid w:val="002D6D42"/>
    <w:rsid w:val="002D6E8A"/>
    <w:rsid w:val="002D6F06"/>
    <w:rsid w:val="002D7019"/>
    <w:rsid w:val="002D7052"/>
    <w:rsid w:val="002D7093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A68"/>
    <w:rsid w:val="002E0AE7"/>
    <w:rsid w:val="002E0C4B"/>
    <w:rsid w:val="002E0CE6"/>
    <w:rsid w:val="002E0D41"/>
    <w:rsid w:val="002E0D89"/>
    <w:rsid w:val="002E0E1F"/>
    <w:rsid w:val="002E12B4"/>
    <w:rsid w:val="002E1339"/>
    <w:rsid w:val="002E1519"/>
    <w:rsid w:val="002E1566"/>
    <w:rsid w:val="002E1587"/>
    <w:rsid w:val="002E16F4"/>
    <w:rsid w:val="002E1702"/>
    <w:rsid w:val="002E1723"/>
    <w:rsid w:val="002E175C"/>
    <w:rsid w:val="002E1941"/>
    <w:rsid w:val="002E1961"/>
    <w:rsid w:val="002E1BB1"/>
    <w:rsid w:val="002E1E29"/>
    <w:rsid w:val="002E20B4"/>
    <w:rsid w:val="002E2330"/>
    <w:rsid w:val="002E24D1"/>
    <w:rsid w:val="002E2538"/>
    <w:rsid w:val="002E2641"/>
    <w:rsid w:val="002E2CC0"/>
    <w:rsid w:val="002E2D2D"/>
    <w:rsid w:val="002E2D90"/>
    <w:rsid w:val="002E2F7E"/>
    <w:rsid w:val="002E2FFC"/>
    <w:rsid w:val="002E3039"/>
    <w:rsid w:val="002E30C7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94D"/>
    <w:rsid w:val="002E4A19"/>
    <w:rsid w:val="002E4C36"/>
    <w:rsid w:val="002E4C37"/>
    <w:rsid w:val="002E4C9A"/>
    <w:rsid w:val="002E4CD5"/>
    <w:rsid w:val="002E4E3E"/>
    <w:rsid w:val="002E4EFD"/>
    <w:rsid w:val="002E4FBE"/>
    <w:rsid w:val="002E4FE9"/>
    <w:rsid w:val="002E5006"/>
    <w:rsid w:val="002E526D"/>
    <w:rsid w:val="002E526E"/>
    <w:rsid w:val="002E52F6"/>
    <w:rsid w:val="002E5683"/>
    <w:rsid w:val="002E5791"/>
    <w:rsid w:val="002E57C2"/>
    <w:rsid w:val="002E57ED"/>
    <w:rsid w:val="002E5A40"/>
    <w:rsid w:val="002E5BA9"/>
    <w:rsid w:val="002E5D25"/>
    <w:rsid w:val="002E5D69"/>
    <w:rsid w:val="002E5DA5"/>
    <w:rsid w:val="002E5F7F"/>
    <w:rsid w:val="002E6263"/>
    <w:rsid w:val="002E63B3"/>
    <w:rsid w:val="002E646B"/>
    <w:rsid w:val="002E6470"/>
    <w:rsid w:val="002E654A"/>
    <w:rsid w:val="002E65DE"/>
    <w:rsid w:val="002E663C"/>
    <w:rsid w:val="002E6873"/>
    <w:rsid w:val="002E6B27"/>
    <w:rsid w:val="002E6C47"/>
    <w:rsid w:val="002E6CB9"/>
    <w:rsid w:val="002E6CC9"/>
    <w:rsid w:val="002E6D10"/>
    <w:rsid w:val="002E6D47"/>
    <w:rsid w:val="002E6E14"/>
    <w:rsid w:val="002E6EE8"/>
    <w:rsid w:val="002E6F20"/>
    <w:rsid w:val="002E6FBC"/>
    <w:rsid w:val="002E7195"/>
    <w:rsid w:val="002E7242"/>
    <w:rsid w:val="002E7601"/>
    <w:rsid w:val="002E761A"/>
    <w:rsid w:val="002E76AA"/>
    <w:rsid w:val="002E782C"/>
    <w:rsid w:val="002E7856"/>
    <w:rsid w:val="002E7BB3"/>
    <w:rsid w:val="002E7D6C"/>
    <w:rsid w:val="002E7F2F"/>
    <w:rsid w:val="002F0017"/>
    <w:rsid w:val="002F0096"/>
    <w:rsid w:val="002F0124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07C"/>
    <w:rsid w:val="002F2479"/>
    <w:rsid w:val="002F2564"/>
    <w:rsid w:val="002F25CD"/>
    <w:rsid w:val="002F26E7"/>
    <w:rsid w:val="002F2980"/>
    <w:rsid w:val="002F2A08"/>
    <w:rsid w:val="002F2C62"/>
    <w:rsid w:val="002F2CCC"/>
    <w:rsid w:val="002F2D2D"/>
    <w:rsid w:val="002F2F74"/>
    <w:rsid w:val="002F32C2"/>
    <w:rsid w:val="002F38EF"/>
    <w:rsid w:val="002F39E7"/>
    <w:rsid w:val="002F3A4D"/>
    <w:rsid w:val="002F3B09"/>
    <w:rsid w:val="002F3B94"/>
    <w:rsid w:val="002F3BD2"/>
    <w:rsid w:val="002F3D9B"/>
    <w:rsid w:val="002F3EDE"/>
    <w:rsid w:val="002F3FCA"/>
    <w:rsid w:val="002F3FCF"/>
    <w:rsid w:val="002F3FDE"/>
    <w:rsid w:val="002F4239"/>
    <w:rsid w:val="002F456B"/>
    <w:rsid w:val="002F478D"/>
    <w:rsid w:val="002F4A74"/>
    <w:rsid w:val="002F4CAD"/>
    <w:rsid w:val="002F4FE6"/>
    <w:rsid w:val="002F5019"/>
    <w:rsid w:val="002F54E4"/>
    <w:rsid w:val="002F5768"/>
    <w:rsid w:val="002F57DF"/>
    <w:rsid w:val="002F5840"/>
    <w:rsid w:val="002F59C9"/>
    <w:rsid w:val="002F5A1F"/>
    <w:rsid w:val="002F6148"/>
    <w:rsid w:val="002F62D1"/>
    <w:rsid w:val="002F6322"/>
    <w:rsid w:val="002F667D"/>
    <w:rsid w:val="002F6745"/>
    <w:rsid w:val="002F67FE"/>
    <w:rsid w:val="002F6813"/>
    <w:rsid w:val="002F6934"/>
    <w:rsid w:val="002F6963"/>
    <w:rsid w:val="002F69C3"/>
    <w:rsid w:val="002F69D7"/>
    <w:rsid w:val="002F6AD5"/>
    <w:rsid w:val="002F6B29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AD"/>
    <w:rsid w:val="002F7BEA"/>
    <w:rsid w:val="002F7C5F"/>
    <w:rsid w:val="002F7CDE"/>
    <w:rsid w:val="002F7F09"/>
    <w:rsid w:val="00300229"/>
    <w:rsid w:val="0030047A"/>
    <w:rsid w:val="003004F9"/>
    <w:rsid w:val="003005E7"/>
    <w:rsid w:val="003006D5"/>
    <w:rsid w:val="0030075E"/>
    <w:rsid w:val="00300944"/>
    <w:rsid w:val="0030118B"/>
    <w:rsid w:val="0030122A"/>
    <w:rsid w:val="00301552"/>
    <w:rsid w:val="003016DA"/>
    <w:rsid w:val="00301774"/>
    <w:rsid w:val="00301B17"/>
    <w:rsid w:val="00301BC5"/>
    <w:rsid w:val="00301C87"/>
    <w:rsid w:val="00301CED"/>
    <w:rsid w:val="00301DB9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76D"/>
    <w:rsid w:val="00302862"/>
    <w:rsid w:val="00302C1E"/>
    <w:rsid w:val="00302C43"/>
    <w:rsid w:val="00302D43"/>
    <w:rsid w:val="00302E0C"/>
    <w:rsid w:val="00302E18"/>
    <w:rsid w:val="00302E71"/>
    <w:rsid w:val="00302ECD"/>
    <w:rsid w:val="00303044"/>
    <w:rsid w:val="003030CB"/>
    <w:rsid w:val="00303186"/>
    <w:rsid w:val="0030352B"/>
    <w:rsid w:val="0030397D"/>
    <w:rsid w:val="00303A90"/>
    <w:rsid w:val="00303D56"/>
    <w:rsid w:val="00303E1E"/>
    <w:rsid w:val="00303F33"/>
    <w:rsid w:val="00304187"/>
    <w:rsid w:val="003044BE"/>
    <w:rsid w:val="0030490B"/>
    <w:rsid w:val="0030497F"/>
    <w:rsid w:val="003049C9"/>
    <w:rsid w:val="00304AF7"/>
    <w:rsid w:val="00304BC6"/>
    <w:rsid w:val="00304D2A"/>
    <w:rsid w:val="00304D3A"/>
    <w:rsid w:val="00304F0F"/>
    <w:rsid w:val="0030504F"/>
    <w:rsid w:val="003051B6"/>
    <w:rsid w:val="0030522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187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B14"/>
    <w:rsid w:val="00307D11"/>
    <w:rsid w:val="00307E0F"/>
    <w:rsid w:val="00307EFD"/>
    <w:rsid w:val="00310366"/>
    <w:rsid w:val="00310392"/>
    <w:rsid w:val="00310479"/>
    <w:rsid w:val="003107E2"/>
    <w:rsid w:val="00310B13"/>
    <w:rsid w:val="00310DFC"/>
    <w:rsid w:val="00310E57"/>
    <w:rsid w:val="003110C9"/>
    <w:rsid w:val="003110FE"/>
    <w:rsid w:val="003112E3"/>
    <w:rsid w:val="0031155C"/>
    <w:rsid w:val="00311591"/>
    <w:rsid w:val="00311727"/>
    <w:rsid w:val="0031179D"/>
    <w:rsid w:val="00311A0B"/>
    <w:rsid w:val="00311DC9"/>
    <w:rsid w:val="00311EEE"/>
    <w:rsid w:val="00312001"/>
    <w:rsid w:val="00312373"/>
    <w:rsid w:val="003123C9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5C7"/>
    <w:rsid w:val="0031373F"/>
    <w:rsid w:val="00313761"/>
    <w:rsid w:val="003139F5"/>
    <w:rsid w:val="00313A84"/>
    <w:rsid w:val="00313B56"/>
    <w:rsid w:val="00313E3D"/>
    <w:rsid w:val="00313E50"/>
    <w:rsid w:val="00313EA6"/>
    <w:rsid w:val="00313EA8"/>
    <w:rsid w:val="00313F24"/>
    <w:rsid w:val="0031417E"/>
    <w:rsid w:val="0031437D"/>
    <w:rsid w:val="0031446F"/>
    <w:rsid w:val="00314665"/>
    <w:rsid w:val="00314728"/>
    <w:rsid w:val="00314789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59EC"/>
    <w:rsid w:val="003160AD"/>
    <w:rsid w:val="00316171"/>
    <w:rsid w:val="003161DB"/>
    <w:rsid w:val="003162DC"/>
    <w:rsid w:val="003165E7"/>
    <w:rsid w:val="00316716"/>
    <w:rsid w:val="003168DE"/>
    <w:rsid w:val="0031696F"/>
    <w:rsid w:val="003169C6"/>
    <w:rsid w:val="003169D9"/>
    <w:rsid w:val="00316C5A"/>
    <w:rsid w:val="00316D11"/>
    <w:rsid w:val="00316D4A"/>
    <w:rsid w:val="00316DF1"/>
    <w:rsid w:val="00316F6B"/>
    <w:rsid w:val="003170C0"/>
    <w:rsid w:val="0031733F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CD3"/>
    <w:rsid w:val="00320DCE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25"/>
    <w:rsid w:val="00321AFB"/>
    <w:rsid w:val="00321B2C"/>
    <w:rsid w:val="00321DB4"/>
    <w:rsid w:val="00322028"/>
    <w:rsid w:val="00322194"/>
    <w:rsid w:val="00322201"/>
    <w:rsid w:val="0032243F"/>
    <w:rsid w:val="0032277C"/>
    <w:rsid w:val="003229C8"/>
    <w:rsid w:val="00322A70"/>
    <w:rsid w:val="00322C6A"/>
    <w:rsid w:val="00322E87"/>
    <w:rsid w:val="00322EFA"/>
    <w:rsid w:val="00323188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1E7"/>
    <w:rsid w:val="00324372"/>
    <w:rsid w:val="00324389"/>
    <w:rsid w:val="003245B9"/>
    <w:rsid w:val="00324723"/>
    <w:rsid w:val="00324772"/>
    <w:rsid w:val="00324774"/>
    <w:rsid w:val="00324994"/>
    <w:rsid w:val="00324D59"/>
    <w:rsid w:val="0032505E"/>
    <w:rsid w:val="003251BA"/>
    <w:rsid w:val="0032529C"/>
    <w:rsid w:val="003253D8"/>
    <w:rsid w:val="003253E4"/>
    <w:rsid w:val="00325598"/>
    <w:rsid w:val="003259E1"/>
    <w:rsid w:val="00325B7B"/>
    <w:rsid w:val="00325B83"/>
    <w:rsid w:val="00325BFD"/>
    <w:rsid w:val="00325C0C"/>
    <w:rsid w:val="00325C3D"/>
    <w:rsid w:val="00325C89"/>
    <w:rsid w:val="00325D88"/>
    <w:rsid w:val="00325DA9"/>
    <w:rsid w:val="0032628A"/>
    <w:rsid w:val="00326476"/>
    <w:rsid w:val="00326624"/>
    <w:rsid w:val="003266FF"/>
    <w:rsid w:val="003267A7"/>
    <w:rsid w:val="00326B51"/>
    <w:rsid w:val="00326BD3"/>
    <w:rsid w:val="0032737C"/>
    <w:rsid w:val="0032738F"/>
    <w:rsid w:val="003273E0"/>
    <w:rsid w:val="00327563"/>
    <w:rsid w:val="003276AC"/>
    <w:rsid w:val="00327880"/>
    <w:rsid w:val="00327B09"/>
    <w:rsid w:val="00327CDF"/>
    <w:rsid w:val="00327DF5"/>
    <w:rsid w:val="00327FD2"/>
    <w:rsid w:val="0033001A"/>
    <w:rsid w:val="00330069"/>
    <w:rsid w:val="00330286"/>
    <w:rsid w:val="003305F5"/>
    <w:rsid w:val="003306A5"/>
    <w:rsid w:val="003306CD"/>
    <w:rsid w:val="003307E5"/>
    <w:rsid w:val="00330878"/>
    <w:rsid w:val="00330917"/>
    <w:rsid w:val="00330C36"/>
    <w:rsid w:val="00330DAB"/>
    <w:rsid w:val="00330F21"/>
    <w:rsid w:val="00331012"/>
    <w:rsid w:val="003310A3"/>
    <w:rsid w:val="0033128D"/>
    <w:rsid w:val="00331362"/>
    <w:rsid w:val="0033140B"/>
    <w:rsid w:val="00331554"/>
    <w:rsid w:val="00331811"/>
    <w:rsid w:val="0033199A"/>
    <w:rsid w:val="00331F35"/>
    <w:rsid w:val="00331F98"/>
    <w:rsid w:val="00332070"/>
    <w:rsid w:val="00332196"/>
    <w:rsid w:val="003323F4"/>
    <w:rsid w:val="003326CA"/>
    <w:rsid w:val="00332AC0"/>
    <w:rsid w:val="00332C41"/>
    <w:rsid w:val="00332F2A"/>
    <w:rsid w:val="00333005"/>
    <w:rsid w:val="003331AD"/>
    <w:rsid w:val="003331CB"/>
    <w:rsid w:val="00333576"/>
    <w:rsid w:val="0033360B"/>
    <w:rsid w:val="0033392A"/>
    <w:rsid w:val="003339DE"/>
    <w:rsid w:val="00333A3C"/>
    <w:rsid w:val="00333B20"/>
    <w:rsid w:val="00333DA2"/>
    <w:rsid w:val="00333E7A"/>
    <w:rsid w:val="00333F48"/>
    <w:rsid w:val="00334390"/>
    <w:rsid w:val="00334625"/>
    <w:rsid w:val="00334707"/>
    <w:rsid w:val="0033474E"/>
    <w:rsid w:val="00334B27"/>
    <w:rsid w:val="00334F63"/>
    <w:rsid w:val="003351CF"/>
    <w:rsid w:val="00335568"/>
    <w:rsid w:val="003355D7"/>
    <w:rsid w:val="003356A9"/>
    <w:rsid w:val="003358E6"/>
    <w:rsid w:val="0033594C"/>
    <w:rsid w:val="00335B1E"/>
    <w:rsid w:val="00335C7E"/>
    <w:rsid w:val="00335F8E"/>
    <w:rsid w:val="00335FCD"/>
    <w:rsid w:val="0033606D"/>
    <w:rsid w:val="003363AB"/>
    <w:rsid w:val="003363D7"/>
    <w:rsid w:val="00336525"/>
    <w:rsid w:val="0033654A"/>
    <w:rsid w:val="0033661D"/>
    <w:rsid w:val="00336745"/>
    <w:rsid w:val="00336951"/>
    <w:rsid w:val="00336BDC"/>
    <w:rsid w:val="00336C30"/>
    <w:rsid w:val="00336C8E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E88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C69"/>
    <w:rsid w:val="00341E01"/>
    <w:rsid w:val="003420DF"/>
    <w:rsid w:val="00342261"/>
    <w:rsid w:val="003423EA"/>
    <w:rsid w:val="003426A3"/>
    <w:rsid w:val="003428DA"/>
    <w:rsid w:val="00342D4B"/>
    <w:rsid w:val="00342E8A"/>
    <w:rsid w:val="00342FF4"/>
    <w:rsid w:val="003430AA"/>
    <w:rsid w:val="003431BF"/>
    <w:rsid w:val="003432CA"/>
    <w:rsid w:val="00343331"/>
    <w:rsid w:val="00343497"/>
    <w:rsid w:val="00343525"/>
    <w:rsid w:val="003437FF"/>
    <w:rsid w:val="003439AA"/>
    <w:rsid w:val="00343A6B"/>
    <w:rsid w:val="00343B1E"/>
    <w:rsid w:val="00343C20"/>
    <w:rsid w:val="00343D42"/>
    <w:rsid w:val="00343DE3"/>
    <w:rsid w:val="00343E56"/>
    <w:rsid w:val="00343E57"/>
    <w:rsid w:val="00343FCB"/>
    <w:rsid w:val="00344023"/>
    <w:rsid w:val="003442A1"/>
    <w:rsid w:val="00344431"/>
    <w:rsid w:val="003445A1"/>
    <w:rsid w:val="0034489F"/>
    <w:rsid w:val="00344921"/>
    <w:rsid w:val="003449F4"/>
    <w:rsid w:val="00344C41"/>
    <w:rsid w:val="00344CBF"/>
    <w:rsid w:val="00344D47"/>
    <w:rsid w:val="00344F65"/>
    <w:rsid w:val="00344FAC"/>
    <w:rsid w:val="00344FBC"/>
    <w:rsid w:val="0034532A"/>
    <w:rsid w:val="00345510"/>
    <w:rsid w:val="00345528"/>
    <w:rsid w:val="003457A7"/>
    <w:rsid w:val="00345A9F"/>
    <w:rsid w:val="00345B6A"/>
    <w:rsid w:val="00345CB6"/>
    <w:rsid w:val="00345D0B"/>
    <w:rsid w:val="00345D5D"/>
    <w:rsid w:val="00345E16"/>
    <w:rsid w:val="00345E2F"/>
    <w:rsid w:val="00345FD5"/>
    <w:rsid w:val="003460C5"/>
    <w:rsid w:val="003462AF"/>
    <w:rsid w:val="003463C0"/>
    <w:rsid w:val="003464EA"/>
    <w:rsid w:val="0034674D"/>
    <w:rsid w:val="00346971"/>
    <w:rsid w:val="00346AF6"/>
    <w:rsid w:val="00346B13"/>
    <w:rsid w:val="00346C79"/>
    <w:rsid w:val="00347094"/>
    <w:rsid w:val="003471B7"/>
    <w:rsid w:val="0034733A"/>
    <w:rsid w:val="00347394"/>
    <w:rsid w:val="0034745D"/>
    <w:rsid w:val="00347476"/>
    <w:rsid w:val="0034747F"/>
    <w:rsid w:val="003474CD"/>
    <w:rsid w:val="00347695"/>
    <w:rsid w:val="003477E3"/>
    <w:rsid w:val="00347A74"/>
    <w:rsid w:val="00347A7C"/>
    <w:rsid w:val="00347B4C"/>
    <w:rsid w:val="00347BE8"/>
    <w:rsid w:val="00347C60"/>
    <w:rsid w:val="00347C8B"/>
    <w:rsid w:val="00347CD9"/>
    <w:rsid w:val="00347FA1"/>
    <w:rsid w:val="003501A3"/>
    <w:rsid w:val="00350244"/>
    <w:rsid w:val="00350475"/>
    <w:rsid w:val="00350532"/>
    <w:rsid w:val="0035056F"/>
    <w:rsid w:val="003507E1"/>
    <w:rsid w:val="0035085E"/>
    <w:rsid w:val="00350916"/>
    <w:rsid w:val="00350981"/>
    <w:rsid w:val="003509F7"/>
    <w:rsid w:val="00350B80"/>
    <w:rsid w:val="00350BCA"/>
    <w:rsid w:val="00350C7A"/>
    <w:rsid w:val="00350F1B"/>
    <w:rsid w:val="00351173"/>
    <w:rsid w:val="00351302"/>
    <w:rsid w:val="00351419"/>
    <w:rsid w:val="0035160D"/>
    <w:rsid w:val="00351649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174"/>
    <w:rsid w:val="00352438"/>
    <w:rsid w:val="003524E3"/>
    <w:rsid w:val="003526B6"/>
    <w:rsid w:val="00352A37"/>
    <w:rsid w:val="00352A5E"/>
    <w:rsid w:val="00352B3B"/>
    <w:rsid w:val="00352C2C"/>
    <w:rsid w:val="00352D30"/>
    <w:rsid w:val="003537A7"/>
    <w:rsid w:val="00353816"/>
    <w:rsid w:val="00353D34"/>
    <w:rsid w:val="00353E56"/>
    <w:rsid w:val="00354135"/>
    <w:rsid w:val="003546D9"/>
    <w:rsid w:val="0035484F"/>
    <w:rsid w:val="003549F5"/>
    <w:rsid w:val="00354A24"/>
    <w:rsid w:val="00354F2E"/>
    <w:rsid w:val="00355258"/>
    <w:rsid w:val="003552F6"/>
    <w:rsid w:val="00355341"/>
    <w:rsid w:val="003553B1"/>
    <w:rsid w:val="003553DD"/>
    <w:rsid w:val="0035549B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C2"/>
    <w:rsid w:val="00355EF2"/>
    <w:rsid w:val="00355F3B"/>
    <w:rsid w:val="00355FE3"/>
    <w:rsid w:val="00356046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295"/>
    <w:rsid w:val="0035737E"/>
    <w:rsid w:val="00357382"/>
    <w:rsid w:val="0035740D"/>
    <w:rsid w:val="0035761C"/>
    <w:rsid w:val="00357699"/>
    <w:rsid w:val="003576B7"/>
    <w:rsid w:val="00357815"/>
    <w:rsid w:val="00357979"/>
    <w:rsid w:val="00357AA5"/>
    <w:rsid w:val="00357B12"/>
    <w:rsid w:val="00357D51"/>
    <w:rsid w:val="00360065"/>
    <w:rsid w:val="003600E1"/>
    <w:rsid w:val="003601ED"/>
    <w:rsid w:val="0036040D"/>
    <w:rsid w:val="0036045E"/>
    <w:rsid w:val="00360476"/>
    <w:rsid w:val="003604DC"/>
    <w:rsid w:val="0036053B"/>
    <w:rsid w:val="0036076B"/>
    <w:rsid w:val="003607C7"/>
    <w:rsid w:val="0036081E"/>
    <w:rsid w:val="00360AE2"/>
    <w:rsid w:val="00360B22"/>
    <w:rsid w:val="00360C3F"/>
    <w:rsid w:val="00360D0B"/>
    <w:rsid w:val="0036105C"/>
    <w:rsid w:val="003610CA"/>
    <w:rsid w:val="0036138A"/>
    <w:rsid w:val="00361613"/>
    <w:rsid w:val="00361829"/>
    <w:rsid w:val="003618DE"/>
    <w:rsid w:val="00361900"/>
    <w:rsid w:val="00361B11"/>
    <w:rsid w:val="00361C7E"/>
    <w:rsid w:val="00362139"/>
    <w:rsid w:val="00362174"/>
    <w:rsid w:val="00362344"/>
    <w:rsid w:val="003623AA"/>
    <w:rsid w:val="0036244B"/>
    <w:rsid w:val="003626C2"/>
    <w:rsid w:val="00362887"/>
    <w:rsid w:val="00362A8F"/>
    <w:rsid w:val="00362A90"/>
    <w:rsid w:val="00362C23"/>
    <w:rsid w:val="00362C36"/>
    <w:rsid w:val="00362C96"/>
    <w:rsid w:val="00362D0E"/>
    <w:rsid w:val="00362D1E"/>
    <w:rsid w:val="00362DAA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0A"/>
    <w:rsid w:val="0036366B"/>
    <w:rsid w:val="0036373E"/>
    <w:rsid w:val="00363ACC"/>
    <w:rsid w:val="00363E2D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5D5"/>
    <w:rsid w:val="003657C1"/>
    <w:rsid w:val="003659D1"/>
    <w:rsid w:val="00365BBC"/>
    <w:rsid w:val="00365D87"/>
    <w:rsid w:val="0036606B"/>
    <w:rsid w:val="003663F8"/>
    <w:rsid w:val="003664A1"/>
    <w:rsid w:val="003664F6"/>
    <w:rsid w:val="00366506"/>
    <w:rsid w:val="0036687C"/>
    <w:rsid w:val="003668FD"/>
    <w:rsid w:val="00366AC2"/>
    <w:rsid w:val="00366B83"/>
    <w:rsid w:val="00366EC9"/>
    <w:rsid w:val="00366FDD"/>
    <w:rsid w:val="003670FD"/>
    <w:rsid w:val="003671ED"/>
    <w:rsid w:val="00367316"/>
    <w:rsid w:val="00367441"/>
    <w:rsid w:val="003674CB"/>
    <w:rsid w:val="00367616"/>
    <w:rsid w:val="003679C8"/>
    <w:rsid w:val="003679D7"/>
    <w:rsid w:val="00367A7E"/>
    <w:rsid w:val="00367DB0"/>
    <w:rsid w:val="00367F45"/>
    <w:rsid w:val="0037017A"/>
    <w:rsid w:val="003701AE"/>
    <w:rsid w:val="003703CE"/>
    <w:rsid w:val="00370473"/>
    <w:rsid w:val="0037052C"/>
    <w:rsid w:val="00370822"/>
    <w:rsid w:val="00370832"/>
    <w:rsid w:val="00370876"/>
    <w:rsid w:val="00370BC2"/>
    <w:rsid w:val="00371011"/>
    <w:rsid w:val="0037115D"/>
    <w:rsid w:val="00371482"/>
    <w:rsid w:val="00371489"/>
    <w:rsid w:val="003715C0"/>
    <w:rsid w:val="003715DB"/>
    <w:rsid w:val="003718C6"/>
    <w:rsid w:val="00371AA5"/>
    <w:rsid w:val="00371B31"/>
    <w:rsid w:val="00371CE1"/>
    <w:rsid w:val="00371F51"/>
    <w:rsid w:val="00372006"/>
    <w:rsid w:val="00372262"/>
    <w:rsid w:val="0037238A"/>
    <w:rsid w:val="0037248A"/>
    <w:rsid w:val="00372996"/>
    <w:rsid w:val="00372A9D"/>
    <w:rsid w:val="00372AAC"/>
    <w:rsid w:val="00372B6B"/>
    <w:rsid w:val="00372C26"/>
    <w:rsid w:val="00372D1A"/>
    <w:rsid w:val="00372EEB"/>
    <w:rsid w:val="00373148"/>
    <w:rsid w:val="00373214"/>
    <w:rsid w:val="003733A8"/>
    <w:rsid w:val="0037352F"/>
    <w:rsid w:val="00373861"/>
    <w:rsid w:val="0037394E"/>
    <w:rsid w:val="00373994"/>
    <w:rsid w:val="00373B66"/>
    <w:rsid w:val="00373CDB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86"/>
    <w:rsid w:val="00374DED"/>
    <w:rsid w:val="00374E27"/>
    <w:rsid w:val="00375071"/>
    <w:rsid w:val="0037517B"/>
    <w:rsid w:val="00375203"/>
    <w:rsid w:val="00375323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60E"/>
    <w:rsid w:val="00376853"/>
    <w:rsid w:val="00376B03"/>
    <w:rsid w:val="00376CB5"/>
    <w:rsid w:val="00376F17"/>
    <w:rsid w:val="0037705F"/>
    <w:rsid w:val="00377076"/>
    <w:rsid w:val="00377516"/>
    <w:rsid w:val="0037762D"/>
    <w:rsid w:val="00377708"/>
    <w:rsid w:val="00377A01"/>
    <w:rsid w:val="00377BE8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A"/>
    <w:rsid w:val="00380D9C"/>
    <w:rsid w:val="00380EFB"/>
    <w:rsid w:val="003813DD"/>
    <w:rsid w:val="003817E2"/>
    <w:rsid w:val="00381BBD"/>
    <w:rsid w:val="00381DAD"/>
    <w:rsid w:val="00381E66"/>
    <w:rsid w:val="00381EA3"/>
    <w:rsid w:val="00382668"/>
    <w:rsid w:val="00382806"/>
    <w:rsid w:val="0038282A"/>
    <w:rsid w:val="00382CA3"/>
    <w:rsid w:val="00382CDF"/>
    <w:rsid w:val="00382D03"/>
    <w:rsid w:val="00383100"/>
    <w:rsid w:val="003831D8"/>
    <w:rsid w:val="003831DE"/>
    <w:rsid w:val="003832F8"/>
    <w:rsid w:val="0038347C"/>
    <w:rsid w:val="0038368E"/>
    <w:rsid w:val="00383727"/>
    <w:rsid w:val="00383AD3"/>
    <w:rsid w:val="00383B70"/>
    <w:rsid w:val="00383C22"/>
    <w:rsid w:val="003840E0"/>
    <w:rsid w:val="00384201"/>
    <w:rsid w:val="0038457E"/>
    <w:rsid w:val="00384667"/>
    <w:rsid w:val="0038486D"/>
    <w:rsid w:val="00384874"/>
    <w:rsid w:val="00384CB6"/>
    <w:rsid w:val="00384E6E"/>
    <w:rsid w:val="00384F0B"/>
    <w:rsid w:val="00384FD6"/>
    <w:rsid w:val="003850F2"/>
    <w:rsid w:val="0038519D"/>
    <w:rsid w:val="003851D3"/>
    <w:rsid w:val="00385379"/>
    <w:rsid w:val="0038574A"/>
    <w:rsid w:val="003858E6"/>
    <w:rsid w:val="00385926"/>
    <w:rsid w:val="00385BE4"/>
    <w:rsid w:val="00385C38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817"/>
    <w:rsid w:val="00386946"/>
    <w:rsid w:val="00386AC4"/>
    <w:rsid w:val="00386B9A"/>
    <w:rsid w:val="00386C43"/>
    <w:rsid w:val="00386E42"/>
    <w:rsid w:val="00386FF8"/>
    <w:rsid w:val="0038708F"/>
    <w:rsid w:val="00387134"/>
    <w:rsid w:val="00387362"/>
    <w:rsid w:val="00387388"/>
    <w:rsid w:val="003873D9"/>
    <w:rsid w:val="00387614"/>
    <w:rsid w:val="003876EB"/>
    <w:rsid w:val="00387854"/>
    <w:rsid w:val="00387856"/>
    <w:rsid w:val="003878CD"/>
    <w:rsid w:val="00387AFF"/>
    <w:rsid w:val="00387B39"/>
    <w:rsid w:val="00387D22"/>
    <w:rsid w:val="00387FB9"/>
    <w:rsid w:val="00390046"/>
    <w:rsid w:val="003900D5"/>
    <w:rsid w:val="003902BD"/>
    <w:rsid w:val="0039035B"/>
    <w:rsid w:val="00390432"/>
    <w:rsid w:val="00390491"/>
    <w:rsid w:val="003904D5"/>
    <w:rsid w:val="0039062D"/>
    <w:rsid w:val="00390809"/>
    <w:rsid w:val="00390E3B"/>
    <w:rsid w:val="00390E89"/>
    <w:rsid w:val="0039108E"/>
    <w:rsid w:val="003910AC"/>
    <w:rsid w:val="00391252"/>
    <w:rsid w:val="003912E8"/>
    <w:rsid w:val="00391357"/>
    <w:rsid w:val="003914B9"/>
    <w:rsid w:val="0039155B"/>
    <w:rsid w:val="003915D3"/>
    <w:rsid w:val="00391648"/>
    <w:rsid w:val="0039192B"/>
    <w:rsid w:val="00391CFC"/>
    <w:rsid w:val="00391D2B"/>
    <w:rsid w:val="00391EC2"/>
    <w:rsid w:val="00392038"/>
    <w:rsid w:val="003922EF"/>
    <w:rsid w:val="0039293C"/>
    <w:rsid w:val="0039300D"/>
    <w:rsid w:val="0039315B"/>
    <w:rsid w:val="003931BA"/>
    <w:rsid w:val="003934FC"/>
    <w:rsid w:val="003936BC"/>
    <w:rsid w:val="003937E8"/>
    <w:rsid w:val="003938C9"/>
    <w:rsid w:val="0039397E"/>
    <w:rsid w:val="00393A02"/>
    <w:rsid w:val="00393BC2"/>
    <w:rsid w:val="003941F6"/>
    <w:rsid w:val="0039476A"/>
    <w:rsid w:val="0039480B"/>
    <w:rsid w:val="0039498F"/>
    <w:rsid w:val="00394C41"/>
    <w:rsid w:val="00394C94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0DA"/>
    <w:rsid w:val="0039652E"/>
    <w:rsid w:val="0039653C"/>
    <w:rsid w:val="003966F2"/>
    <w:rsid w:val="00396712"/>
    <w:rsid w:val="00396930"/>
    <w:rsid w:val="00396DDB"/>
    <w:rsid w:val="00396F13"/>
    <w:rsid w:val="00397007"/>
    <w:rsid w:val="0039700F"/>
    <w:rsid w:val="003971C8"/>
    <w:rsid w:val="003971EC"/>
    <w:rsid w:val="00397390"/>
    <w:rsid w:val="00397475"/>
    <w:rsid w:val="003974EB"/>
    <w:rsid w:val="003978F7"/>
    <w:rsid w:val="00397A09"/>
    <w:rsid w:val="00397B36"/>
    <w:rsid w:val="00397C5E"/>
    <w:rsid w:val="00397D19"/>
    <w:rsid w:val="00397EA2"/>
    <w:rsid w:val="003A0067"/>
    <w:rsid w:val="003A00D7"/>
    <w:rsid w:val="003A00F9"/>
    <w:rsid w:val="003A0232"/>
    <w:rsid w:val="003A0506"/>
    <w:rsid w:val="003A0567"/>
    <w:rsid w:val="003A05DE"/>
    <w:rsid w:val="003A06BA"/>
    <w:rsid w:val="003A07AC"/>
    <w:rsid w:val="003A0861"/>
    <w:rsid w:val="003A08E0"/>
    <w:rsid w:val="003A092C"/>
    <w:rsid w:val="003A093A"/>
    <w:rsid w:val="003A098A"/>
    <w:rsid w:val="003A0BA7"/>
    <w:rsid w:val="003A0E80"/>
    <w:rsid w:val="003A0EF4"/>
    <w:rsid w:val="003A0F09"/>
    <w:rsid w:val="003A0F6D"/>
    <w:rsid w:val="003A1094"/>
    <w:rsid w:val="003A10FB"/>
    <w:rsid w:val="003A1313"/>
    <w:rsid w:val="003A1697"/>
    <w:rsid w:val="003A19DD"/>
    <w:rsid w:val="003A1AAA"/>
    <w:rsid w:val="003A1BE0"/>
    <w:rsid w:val="003A1C8A"/>
    <w:rsid w:val="003A20B0"/>
    <w:rsid w:val="003A2414"/>
    <w:rsid w:val="003A24DA"/>
    <w:rsid w:val="003A270E"/>
    <w:rsid w:val="003A2785"/>
    <w:rsid w:val="003A2AE0"/>
    <w:rsid w:val="003A2D77"/>
    <w:rsid w:val="003A2DAF"/>
    <w:rsid w:val="003A32AB"/>
    <w:rsid w:val="003A32F9"/>
    <w:rsid w:val="003A32FA"/>
    <w:rsid w:val="003A3306"/>
    <w:rsid w:val="003A3593"/>
    <w:rsid w:val="003A37AD"/>
    <w:rsid w:val="003A38A3"/>
    <w:rsid w:val="003A38C0"/>
    <w:rsid w:val="003A38D5"/>
    <w:rsid w:val="003A3B2C"/>
    <w:rsid w:val="003A3BE2"/>
    <w:rsid w:val="003A3CEC"/>
    <w:rsid w:val="003A3E52"/>
    <w:rsid w:val="003A3E71"/>
    <w:rsid w:val="003A3ECD"/>
    <w:rsid w:val="003A412D"/>
    <w:rsid w:val="003A45F7"/>
    <w:rsid w:val="003A4797"/>
    <w:rsid w:val="003A4859"/>
    <w:rsid w:val="003A4876"/>
    <w:rsid w:val="003A48C4"/>
    <w:rsid w:val="003A49AF"/>
    <w:rsid w:val="003A4CD6"/>
    <w:rsid w:val="003A4FBA"/>
    <w:rsid w:val="003A4FEB"/>
    <w:rsid w:val="003A50D8"/>
    <w:rsid w:val="003A517F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B9E"/>
    <w:rsid w:val="003A5C94"/>
    <w:rsid w:val="003A5E0E"/>
    <w:rsid w:val="003A5F14"/>
    <w:rsid w:val="003A5FA1"/>
    <w:rsid w:val="003A644F"/>
    <w:rsid w:val="003A64EA"/>
    <w:rsid w:val="003A6921"/>
    <w:rsid w:val="003A699A"/>
    <w:rsid w:val="003A6A91"/>
    <w:rsid w:val="003A6AE3"/>
    <w:rsid w:val="003A6C0B"/>
    <w:rsid w:val="003A6DA9"/>
    <w:rsid w:val="003A6E20"/>
    <w:rsid w:val="003A6F31"/>
    <w:rsid w:val="003A6F75"/>
    <w:rsid w:val="003A71D2"/>
    <w:rsid w:val="003A71D9"/>
    <w:rsid w:val="003A72F5"/>
    <w:rsid w:val="003A769F"/>
    <w:rsid w:val="003A787C"/>
    <w:rsid w:val="003A7A5E"/>
    <w:rsid w:val="003A7B4E"/>
    <w:rsid w:val="003A7B8E"/>
    <w:rsid w:val="003A7D23"/>
    <w:rsid w:val="003A7DEB"/>
    <w:rsid w:val="003A7E8B"/>
    <w:rsid w:val="003A7E99"/>
    <w:rsid w:val="003A7EC9"/>
    <w:rsid w:val="003B030F"/>
    <w:rsid w:val="003B0381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9E"/>
    <w:rsid w:val="003B14F8"/>
    <w:rsid w:val="003B15DC"/>
    <w:rsid w:val="003B1608"/>
    <w:rsid w:val="003B16C3"/>
    <w:rsid w:val="003B1CB9"/>
    <w:rsid w:val="003B1DEE"/>
    <w:rsid w:val="003B1E35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CE9"/>
    <w:rsid w:val="003B2E13"/>
    <w:rsid w:val="003B2FF0"/>
    <w:rsid w:val="003B3028"/>
    <w:rsid w:val="003B304E"/>
    <w:rsid w:val="003B31B0"/>
    <w:rsid w:val="003B3237"/>
    <w:rsid w:val="003B3463"/>
    <w:rsid w:val="003B34CB"/>
    <w:rsid w:val="003B36BF"/>
    <w:rsid w:val="003B37A4"/>
    <w:rsid w:val="003B3B83"/>
    <w:rsid w:val="003B3D0B"/>
    <w:rsid w:val="003B3D76"/>
    <w:rsid w:val="003B3F92"/>
    <w:rsid w:val="003B4021"/>
    <w:rsid w:val="003B404D"/>
    <w:rsid w:val="003B41A0"/>
    <w:rsid w:val="003B42BA"/>
    <w:rsid w:val="003B443A"/>
    <w:rsid w:val="003B44B9"/>
    <w:rsid w:val="003B44C2"/>
    <w:rsid w:val="003B450D"/>
    <w:rsid w:val="003B456A"/>
    <w:rsid w:val="003B4891"/>
    <w:rsid w:val="003B4A2B"/>
    <w:rsid w:val="003B4A33"/>
    <w:rsid w:val="003B4CF5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CE"/>
    <w:rsid w:val="003B63D4"/>
    <w:rsid w:val="003B64D1"/>
    <w:rsid w:val="003B6775"/>
    <w:rsid w:val="003B6CF8"/>
    <w:rsid w:val="003B6D54"/>
    <w:rsid w:val="003B6EBB"/>
    <w:rsid w:val="003B717F"/>
    <w:rsid w:val="003B72EE"/>
    <w:rsid w:val="003B7311"/>
    <w:rsid w:val="003B73D5"/>
    <w:rsid w:val="003B7728"/>
    <w:rsid w:val="003B77CD"/>
    <w:rsid w:val="003B78FE"/>
    <w:rsid w:val="003B795D"/>
    <w:rsid w:val="003B7969"/>
    <w:rsid w:val="003B7AD9"/>
    <w:rsid w:val="003B7BA7"/>
    <w:rsid w:val="003B7D06"/>
    <w:rsid w:val="003C02B8"/>
    <w:rsid w:val="003C02BE"/>
    <w:rsid w:val="003C0357"/>
    <w:rsid w:val="003C068A"/>
    <w:rsid w:val="003C0740"/>
    <w:rsid w:val="003C075A"/>
    <w:rsid w:val="003C0859"/>
    <w:rsid w:val="003C087B"/>
    <w:rsid w:val="003C08AE"/>
    <w:rsid w:val="003C0C14"/>
    <w:rsid w:val="003C0D05"/>
    <w:rsid w:val="003C0E1E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50"/>
    <w:rsid w:val="003C1F95"/>
    <w:rsid w:val="003C1FD5"/>
    <w:rsid w:val="003C2022"/>
    <w:rsid w:val="003C226A"/>
    <w:rsid w:val="003C25FF"/>
    <w:rsid w:val="003C291C"/>
    <w:rsid w:val="003C2993"/>
    <w:rsid w:val="003C2D75"/>
    <w:rsid w:val="003C306C"/>
    <w:rsid w:val="003C30A8"/>
    <w:rsid w:val="003C30FC"/>
    <w:rsid w:val="003C313F"/>
    <w:rsid w:val="003C3193"/>
    <w:rsid w:val="003C3236"/>
    <w:rsid w:val="003C33CF"/>
    <w:rsid w:val="003C34CA"/>
    <w:rsid w:val="003C3546"/>
    <w:rsid w:val="003C3578"/>
    <w:rsid w:val="003C35D0"/>
    <w:rsid w:val="003C362A"/>
    <w:rsid w:val="003C3678"/>
    <w:rsid w:val="003C3813"/>
    <w:rsid w:val="003C3A28"/>
    <w:rsid w:val="003C3AD8"/>
    <w:rsid w:val="003C3B0A"/>
    <w:rsid w:val="003C3D71"/>
    <w:rsid w:val="003C3E65"/>
    <w:rsid w:val="003C3FB2"/>
    <w:rsid w:val="003C40AD"/>
    <w:rsid w:val="003C40DF"/>
    <w:rsid w:val="003C417F"/>
    <w:rsid w:val="003C4202"/>
    <w:rsid w:val="003C443A"/>
    <w:rsid w:val="003C4466"/>
    <w:rsid w:val="003C44F3"/>
    <w:rsid w:val="003C4547"/>
    <w:rsid w:val="003C464A"/>
    <w:rsid w:val="003C4783"/>
    <w:rsid w:val="003C47DD"/>
    <w:rsid w:val="003C483D"/>
    <w:rsid w:val="003C4964"/>
    <w:rsid w:val="003C499F"/>
    <w:rsid w:val="003C4B24"/>
    <w:rsid w:val="003C4B80"/>
    <w:rsid w:val="003C4DCC"/>
    <w:rsid w:val="003C5023"/>
    <w:rsid w:val="003C51A1"/>
    <w:rsid w:val="003C51B5"/>
    <w:rsid w:val="003C5370"/>
    <w:rsid w:val="003C595A"/>
    <w:rsid w:val="003C5D54"/>
    <w:rsid w:val="003C5D5A"/>
    <w:rsid w:val="003C607F"/>
    <w:rsid w:val="003C60E3"/>
    <w:rsid w:val="003C60EE"/>
    <w:rsid w:val="003C60FE"/>
    <w:rsid w:val="003C6114"/>
    <w:rsid w:val="003C62DB"/>
    <w:rsid w:val="003C65F2"/>
    <w:rsid w:val="003C667E"/>
    <w:rsid w:val="003C6699"/>
    <w:rsid w:val="003C676A"/>
    <w:rsid w:val="003C6911"/>
    <w:rsid w:val="003C695F"/>
    <w:rsid w:val="003C6A8F"/>
    <w:rsid w:val="003C6BE1"/>
    <w:rsid w:val="003C6C41"/>
    <w:rsid w:val="003C6CC8"/>
    <w:rsid w:val="003C6DC4"/>
    <w:rsid w:val="003C7005"/>
    <w:rsid w:val="003C7008"/>
    <w:rsid w:val="003C70C8"/>
    <w:rsid w:val="003C71F5"/>
    <w:rsid w:val="003C7526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75"/>
    <w:rsid w:val="003D0A8D"/>
    <w:rsid w:val="003D0C34"/>
    <w:rsid w:val="003D0CF2"/>
    <w:rsid w:val="003D0E5F"/>
    <w:rsid w:val="003D0F4C"/>
    <w:rsid w:val="003D0F8B"/>
    <w:rsid w:val="003D0FAD"/>
    <w:rsid w:val="003D120A"/>
    <w:rsid w:val="003D125D"/>
    <w:rsid w:val="003D17FA"/>
    <w:rsid w:val="003D1929"/>
    <w:rsid w:val="003D19FC"/>
    <w:rsid w:val="003D1A50"/>
    <w:rsid w:val="003D1AF0"/>
    <w:rsid w:val="003D1C00"/>
    <w:rsid w:val="003D1CF9"/>
    <w:rsid w:val="003D229F"/>
    <w:rsid w:val="003D231D"/>
    <w:rsid w:val="003D240D"/>
    <w:rsid w:val="003D25EF"/>
    <w:rsid w:val="003D277F"/>
    <w:rsid w:val="003D28B2"/>
    <w:rsid w:val="003D2B41"/>
    <w:rsid w:val="003D2C62"/>
    <w:rsid w:val="003D30EE"/>
    <w:rsid w:val="003D3203"/>
    <w:rsid w:val="003D34CA"/>
    <w:rsid w:val="003D3526"/>
    <w:rsid w:val="003D366F"/>
    <w:rsid w:val="003D36CA"/>
    <w:rsid w:val="003D39D0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01B"/>
    <w:rsid w:val="003D514F"/>
    <w:rsid w:val="003D519B"/>
    <w:rsid w:val="003D5221"/>
    <w:rsid w:val="003D5256"/>
    <w:rsid w:val="003D5472"/>
    <w:rsid w:val="003D54DB"/>
    <w:rsid w:val="003D57B0"/>
    <w:rsid w:val="003D5965"/>
    <w:rsid w:val="003D59A2"/>
    <w:rsid w:val="003D5C42"/>
    <w:rsid w:val="003D60D1"/>
    <w:rsid w:val="003D613D"/>
    <w:rsid w:val="003D6141"/>
    <w:rsid w:val="003D61A7"/>
    <w:rsid w:val="003D636A"/>
    <w:rsid w:val="003D6907"/>
    <w:rsid w:val="003D6959"/>
    <w:rsid w:val="003D6BA4"/>
    <w:rsid w:val="003D6E8A"/>
    <w:rsid w:val="003D73D4"/>
    <w:rsid w:val="003D740D"/>
    <w:rsid w:val="003D745A"/>
    <w:rsid w:val="003D756E"/>
    <w:rsid w:val="003D7789"/>
    <w:rsid w:val="003D780E"/>
    <w:rsid w:val="003D7835"/>
    <w:rsid w:val="003D7949"/>
    <w:rsid w:val="003D7C6B"/>
    <w:rsid w:val="003D7D2B"/>
    <w:rsid w:val="003D7DAB"/>
    <w:rsid w:val="003D7E50"/>
    <w:rsid w:val="003D7EB8"/>
    <w:rsid w:val="003D7EDD"/>
    <w:rsid w:val="003D7F24"/>
    <w:rsid w:val="003D7FF2"/>
    <w:rsid w:val="003E0010"/>
    <w:rsid w:val="003E03D0"/>
    <w:rsid w:val="003E0774"/>
    <w:rsid w:val="003E089A"/>
    <w:rsid w:val="003E0A84"/>
    <w:rsid w:val="003E0AD5"/>
    <w:rsid w:val="003E0F43"/>
    <w:rsid w:val="003E12B3"/>
    <w:rsid w:val="003E138C"/>
    <w:rsid w:val="003E158D"/>
    <w:rsid w:val="003E1632"/>
    <w:rsid w:val="003E17BC"/>
    <w:rsid w:val="003E18AF"/>
    <w:rsid w:val="003E1CF5"/>
    <w:rsid w:val="003E1D43"/>
    <w:rsid w:val="003E1FA2"/>
    <w:rsid w:val="003E20B7"/>
    <w:rsid w:val="003E22A3"/>
    <w:rsid w:val="003E2474"/>
    <w:rsid w:val="003E2695"/>
    <w:rsid w:val="003E2A37"/>
    <w:rsid w:val="003E2BA3"/>
    <w:rsid w:val="003E2BD8"/>
    <w:rsid w:val="003E2C31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A95"/>
    <w:rsid w:val="003E3C9F"/>
    <w:rsid w:val="003E3DB5"/>
    <w:rsid w:val="003E3FC2"/>
    <w:rsid w:val="003E40C7"/>
    <w:rsid w:val="003E4153"/>
    <w:rsid w:val="003E42BD"/>
    <w:rsid w:val="003E44B5"/>
    <w:rsid w:val="003E4635"/>
    <w:rsid w:val="003E4656"/>
    <w:rsid w:val="003E4903"/>
    <w:rsid w:val="003E4B56"/>
    <w:rsid w:val="003E4C34"/>
    <w:rsid w:val="003E4C5E"/>
    <w:rsid w:val="003E4DEF"/>
    <w:rsid w:val="003E535C"/>
    <w:rsid w:val="003E53BC"/>
    <w:rsid w:val="003E5707"/>
    <w:rsid w:val="003E593D"/>
    <w:rsid w:val="003E596F"/>
    <w:rsid w:val="003E5A71"/>
    <w:rsid w:val="003E5C8B"/>
    <w:rsid w:val="003E5D90"/>
    <w:rsid w:val="003E5DC2"/>
    <w:rsid w:val="003E6273"/>
    <w:rsid w:val="003E6321"/>
    <w:rsid w:val="003E643D"/>
    <w:rsid w:val="003E6515"/>
    <w:rsid w:val="003E65F6"/>
    <w:rsid w:val="003E66F5"/>
    <w:rsid w:val="003E6718"/>
    <w:rsid w:val="003E67C1"/>
    <w:rsid w:val="003E6C64"/>
    <w:rsid w:val="003E6EC0"/>
    <w:rsid w:val="003E728C"/>
    <w:rsid w:val="003E732D"/>
    <w:rsid w:val="003E746C"/>
    <w:rsid w:val="003E757D"/>
    <w:rsid w:val="003E7587"/>
    <w:rsid w:val="003E7740"/>
    <w:rsid w:val="003E7910"/>
    <w:rsid w:val="003E79C5"/>
    <w:rsid w:val="003E7B19"/>
    <w:rsid w:val="003E7F38"/>
    <w:rsid w:val="003F039F"/>
    <w:rsid w:val="003F03B5"/>
    <w:rsid w:val="003F03ED"/>
    <w:rsid w:val="003F0527"/>
    <w:rsid w:val="003F06E0"/>
    <w:rsid w:val="003F0B1E"/>
    <w:rsid w:val="003F0C16"/>
    <w:rsid w:val="003F0D8D"/>
    <w:rsid w:val="003F119C"/>
    <w:rsid w:val="003F1295"/>
    <w:rsid w:val="003F148A"/>
    <w:rsid w:val="003F156D"/>
    <w:rsid w:val="003F157F"/>
    <w:rsid w:val="003F15F1"/>
    <w:rsid w:val="003F161F"/>
    <w:rsid w:val="003F1630"/>
    <w:rsid w:val="003F16A2"/>
    <w:rsid w:val="003F1746"/>
    <w:rsid w:val="003F193D"/>
    <w:rsid w:val="003F1BE2"/>
    <w:rsid w:val="003F1E40"/>
    <w:rsid w:val="003F1F42"/>
    <w:rsid w:val="003F20BA"/>
    <w:rsid w:val="003F20CB"/>
    <w:rsid w:val="003F2203"/>
    <w:rsid w:val="003F24F7"/>
    <w:rsid w:val="003F2530"/>
    <w:rsid w:val="003F2544"/>
    <w:rsid w:val="003F257E"/>
    <w:rsid w:val="003F26BF"/>
    <w:rsid w:val="003F2914"/>
    <w:rsid w:val="003F298D"/>
    <w:rsid w:val="003F2996"/>
    <w:rsid w:val="003F29D8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9B1"/>
    <w:rsid w:val="003F3C51"/>
    <w:rsid w:val="003F3C92"/>
    <w:rsid w:val="003F3CDA"/>
    <w:rsid w:val="003F3CEF"/>
    <w:rsid w:val="003F3EA6"/>
    <w:rsid w:val="003F3F8C"/>
    <w:rsid w:val="003F4071"/>
    <w:rsid w:val="003F41A5"/>
    <w:rsid w:val="003F42F7"/>
    <w:rsid w:val="003F4335"/>
    <w:rsid w:val="003F440C"/>
    <w:rsid w:val="003F478C"/>
    <w:rsid w:val="003F493A"/>
    <w:rsid w:val="003F4A30"/>
    <w:rsid w:val="003F4AA9"/>
    <w:rsid w:val="003F4B02"/>
    <w:rsid w:val="003F4BD0"/>
    <w:rsid w:val="003F4C5D"/>
    <w:rsid w:val="003F4CF9"/>
    <w:rsid w:val="003F4CFD"/>
    <w:rsid w:val="003F4D6B"/>
    <w:rsid w:val="003F51DD"/>
    <w:rsid w:val="003F5471"/>
    <w:rsid w:val="003F54BD"/>
    <w:rsid w:val="003F5500"/>
    <w:rsid w:val="003F5551"/>
    <w:rsid w:val="003F5578"/>
    <w:rsid w:val="003F568E"/>
    <w:rsid w:val="003F5C7E"/>
    <w:rsid w:val="003F5FDD"/>
    <w:rsid w:val="003F6010"/>
    <w:rsid w:val="003F6141"/>
    <w:rsid w:val="003F655F"/>
    <w:rsid w:val="003F6920"/>
    <w:rsid w:val="003F6AC6"/>
    <w:rsid w:val="003F6D5B"/>
    <w:rsid w:val="003F6E27"/>
    <w:rsid w:val="003F70C1"/>
    <w:rsid w:val="003F71A0"/>
    <w:rsid w:val="003F71DB"/>
    <w:rsid w:val="003F71F7"/>
    <w:rsid w:val="003F725D"/>
    <w:rsid w:val="003F7317"/>
    <w:rsid w:val="003F7403"/>
    <w:rsid w:val="003F7462"/>
    <w:rsid w:val="003F74C7"/>
    <w:rsid w:val="003F7769"/>
    <w:rsid w:val="003F78E0"/>
    <w:rsid w:val="003F7B68"/>
    <w:rsid w:val="003F7D7B"/>
    <w:rsid w:val="003F7DFF"/>
    <w:rsid w:val="003F7E6D"/>
    <w:rsid w:val="004001D9"/>
    <w:rsid w:val="0040044B"/>
    <w:rsid w:val="004004BB"/>
    <w:rsid w:val="0040081E"/>
    <w:rsid w:val="00400E0C"/>
    <w:rsid w:val="00400E17"/>
    <w:rsid w:val="00400F50"/>
    <w:rsid w:val="00400FF3"/>
    <w:rsid w:val="00401197"/>
    <w:rsid w:val="00401335"/>
    <w:rsid w:val="00401371"/>
    <w:rsid w:val="00401641"/>
    <w:rsid w:val="00401AA4"/>
    <w:rsid w:val="00401B1F"/>
    <w:rsid w:val="00401B2D"/>
    <w:rsid w:val="00401BA5"/>
    <w:rsid w:val="00401E72"/>
    <w:rsid w:val="00401EBF"/>
    <w:rsid w:val="00401F7D"/>
    <w:rsid w:val="00401FC6"/>
    <w:rsid w:val="00402127"/>
    <w:rsid w:val="00402170"/>
    <w:rsid w:val="004021F5"/>
    <w:rsid w:val="00402277"/>
    <w:rsid w:val="00402369"/>
    <w:rsid w:val="00402756"/>
    <w:rsid w:val="0040297E"/>
    <w:rsid w:val="00402A2A"/>
    <w:rsid w:val="00402ACB"/>
    <w:rsid w:val="00402B14"/>
    <w:rsid w:val="00402CAC"/>
    <w:rsid w:val="00402D48"/>
    <w:rsid w:val="00402D6D"/>
    <w:rsid w:val="00402EA4"/>
    <w:rsid w:val="00402F83"/>
    <w:rsid w:val="0040317D"/>
    <w:rsid w:val="004037C2"/>
    <w:rsid w:val="0040387A"/>
    <w:rsid w:val="00403BFF"/>
    <w:rsid w:val="00403CBA"/>
    <w:rsid w:val="00403D40"/>
    <w:rsid w:val="00403D80"/>
    <w:rsid w:val="00403E72"/>
    <w:rsid w:val="00403ED0"/>
    <w:rsid w:val="00403F36"/>
    <w:rsid w:val="00403FD8"/>
    <w:rsid w:val="0040400E"/>
    <w:rsid w:val="004041D3"/>
    <w:rsid w:val="004041FB"/>
    <w:rsid w:val="00404911"/>
    <w:rsid w:val="00404A4B"/>
    <w:rsid w:val="00404B97"/>
    <w:rsid w:val="00404C63"/>
    <w:rsid w:val="00404D17"/>
    <w:rsid w:val="00404D31"/>
    <w:rsid w:val="00404E5D"/>
    <w:rsid w:val="00404F81"/>
    <w:rsid w:val="00404FE4"/>
    <w:rsid w:val="004051CF"/>
    <w:rsid w:val="00405696"/>
    <w:rsid w:val="004057E2"/>
    <w:rsid w:val="00405804"/>
    <w:rsid w:val="00405809"/>
    <w:rsid w:val="0040583F"/>
    <w:rsid w:val="0040598C"/>
    <w:rsid w:val="00405B78"/>
    <w:rsid w:val="00405DAE"/>
    <w:rsid w:val="00405EA6"/>
    <w:rsid w:val="00406041"/>
    <w:rsid w:val="00406112"/>
    <w:rsid w:val="0040619A"/>
    <w:rsid w:val="004062DA"/>
    <w:rsid w:val="004065C3"/>
    <w:rsid w:val="0040661F"/>
    <w:rsid w:val="0040665F"/>
    <w:rsid w:val="00406793"/>
    <w:rsid w:val="0040688D"/>
    <w:rsid w:val="0040690F"/>
    <w:rsid w:val="00406ACE"/>
    <w:rsid w:val="00406B17"/>
    <w:rsid w:val="00406BF9"/>
    <w:rsid w:val="00406D56"/>
    <w:rsid w:val="00406DF5"/>
    <w:rsid w:val="00406F9F"/>
    <w:rsid w:val="00407047"/>
    <w:rsid w:val="0040728A"/>
    <w:rsid w:val="00407470"/>
    <w:rsid w:val="0040749A"/>
    <w:rsid w:val="00407699"/>
    <w:rsid w:val="004077D6"/>
    <w:rsid w:val="00407936"/>
    <w:rsid w:val="0040795F"/>
    <w:rsid w:val="00407991"/>
    <w:rsid w:val="00407A4F"/>
    <w:rsid w:val="00407A6B"/>
    <w:rsid w:val="00407AB0"/>
    <w:rsid w:val="00407AC0"/>
    <w:rsid w:val="00407BEC"/>
    <w:rsid w:val="00407BF1"/>
    <w:rsid w:val="00407C57"/>
    <w:rsid w:val="00407DD4"/>
    <w:rsid w:val="00407DF7"/>
    <w:rsid w:val="00407E84"/>
    <w:rsid w:val="00410025"/>
    <w:rsid w:val="004102ED"/>
    <w:rsid w:val="004104FF"/>
    <w:rsid w:val="00410586"/>
    <w:rsid w:val="00410595"/>
    <w:rsid w:val="004105EA"/>
    <w:rsid w:val="00410740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0FC3"/>
    <w:rsid w:val="004112CE"/>
    <w:rsid w:val="004113AB"/>
    <w:rsid w:val="004113E3"/>
    <w:rsid w:val="00411563"/>
    <w:rsid w:val="0041175A"/>
    <w:rsid w:val="004118A1"/>
    <w:rsid w:val="00411955"/>
    <w:rsid w:val="00411A95"/>
    <w:rsid w:val="00411BF5"/>
    <w:rsid w:val="00411CD6"/>
    <w:rsid w:val="00411DB0"/>
    <w:rsid w:val="00412004"/>
    <w:rsid w:val="00412104"/>
    <w:rsid w:val="004126C6"/>
    <w:rsid w:val="004127E6"/>
    <w:rsid w:val="00412B61"/>
    <w:rsid w:val="00412B6E"/>
    <w:rsid w:val="00412D31"/>
    <w:rsid w:val="00412D7C"/>
    <w:rsid w:val="00412E20"/>
    <w:rsid w:val="0041325F"/>
    <w:rsid w:val="00413364"/>
    <w:rsid w:val="00413666"/>
    <w:rsid w:val="00413B39"/>
    <w:rsid w:val="00414685"/>
    <w:rsid w:val="004146E0"/>
    <w:rsid w:val="00414843"/>
    <w:rsid w:val="004148B4"/>
    <w:rsid w:val="0041490B"/>
    <w:rsid w:val="00414AE9"/>
    <w:rsid w:val="00414BC9"/>
    <w:rsid w:val="00414C8F"/>
    <w:rsid w:val="0041504A"/>
    <w:rsid w:val="0041539B"/>
    <w:rsid w:val="0041541C"/>
    <w:rsid w:val="004155A0"/>
    <w:rsid w:val="00415B1B"/>
    <w:rsid w:val="00415BA1"/>
    <w:rsid w:val="00415BA7"/>
    <w:rsid w:val="00415BC0"/>
    <w:rsid w:val="00415CD5"/>
    <w:rsid w:val="00415DA2"/>
    <w:rsid w:val="00415E3E"/>
    <w:rsid w:val="00416023"/>
    <w:rsid w:val="0041605E"/>
    <w:rsid w:val="0041609C"/>
    <w:rsid w:val="004161AE"/>
    <w:rsid w:val="0041629F"/>
    <w:rsid w:val="004162EB"/>
    <w:rsid w:val="0041633E"/>
    <w:rsid w:val="004163A2"/>
    <w:rsid w:val="0041641F"/>
    <w:rsid w:val="00416764"/>
    <w:rsid w:val="0041684C"/>
    <w:rsid w:val="0041686B"/>
    <w:rsid w:val="004168F1"/>
    <w:rsid w:val="004168F5"/>
    <w:rsid w:val="00416939"/>
    <w:rsid w:val="00416B55"/>
    <w:rsid w:val="00416B90"/>
    <w:rsid w:val="00416BA7"/>
    <w:rsid w:val="0041701D"/>
    <w:rsid w:val="0041703A"/>
    <w:rsid w:val="00417124"/>
    <w:rsid w:val="00417203"/>
    <w:rsid w:val="0041745D"/>
    <w:rsid w:val="00417546"/>
    <w:rsid w:val="00417754"/>
    <w:rsid w:val="00417768"/>
    <w:rsid w:val="004178BF"/>
    <w:rsid w:val="0041799D"/>
    <w:rsid w:val="00417AD8"/>
    <w:rsid w:val="00417BE0"/>
    <w:rsid w:val="00420030"/>
    <w:rsid w:val="004200B8"/>
    <w:rsid w:val="004201BC"/>
    <w:rsid w:val="004206FF"/>
    <w:rsid w:val="00420716"/>
    <w:rsid w:val="004207D1"/>
    <w:rsid w:val="00420816"/>
    <w:rsid w:val="0042084F"/>
    <w:rsid w:val="00420899"/>
    <w:rsid w:val="00420978"/>
    <w:rsid w:val="00420B5E"/>
    <w:rsid w:val="00420BC8"/>
    <w:rsid w:val="00420F63"/>
    <w:rsid w:val="00421060"/>
    <w:rsid w:val="004210F2"/>
    <w:rsid w:val="00421255"/>
    <w:rsid w:val="00421417"/>
    <w:rsid w:val="0042177D"/>
    <w:rsid w:val="00421A34"/>
    <w:rsid w:val="00421F4D"/>
    <w:rsid w:val="00421FEA"/>
    <w:rsid w:val="00422130"/>
    <w:rsid w:val="004222EA"/>
    <w:rsid w:val="0042259A"/>
    <w:rsid w:val="0042277F"/>
    <w:rsid w:val="00422790"/>
    <w:rsid w:val="00422808"/>
    <w:rsid w:val="00422A09"/>
    <w:rsid w:val="00422AB7"/>
    <w:rsid w:val="00422BB7"/>
    <w:rsid w:val="00422F60"/>
    <w:rsid w:val="004230CE"/>
    <w:rsid w:val="0042336B"/>
    <w:rsid w:val="004235D3"/>
    <w:rsid w:val="004235E2"/>
    <w:rsid w:val="004236EB"/>
    <w:rsid w:val="00423959"/>
    <w:rsid w:val="004239D3"/>
    <w:rsid w:val="00423A12"/>
    <w:rsid w:val="00423E76"/>
    <w:rsid w:val="00423F47"/>
    <w:rsid w:val="00423F49"/>
    <w:rsid w:val="00423FB1"/>
    <w:rsid w:val="004241EF"/>
    <w:rsid w:val="00424372"/>
    <w:rsid w:val="0042474E"/>
    <w:rsid w:val="0042486B"/>
    <w:rsid w:val="0042491D"/>
    <w:rsid w:val="00424952"/>
    <w:rsid w:val="004249DF"/>
    <w:rsid w:val="00424A16"/>
    <w:rsid w:val="00424ACD"/>
    <w:rsid w:val="00424EB6"/>
    <w:rsid w:val="00425048"/>
    <w:rsid w:val="004250AB"/>
    <w:rsid w:val="004251D8"/>
    <w:rsid w:val="004251E0"/>
    <w:rsid w:val="004251F6"/>
    <w:rsid w:val="0042521A"/>
    <w:rsid w:val="00425306"/>
    <w:rsid w:val="00425473"/>
    <w:rsid w:val="0042552B"/>
    <w:rsid w:val="004257BC"/>
    <w:rsid w:val="0042596F"/>
    <w:rsid w:val="00425B57"/>
    <w:rsid w:val="00425C2E"/>
    <w:rsid w:val="00425EB4"/>
    <w:rsid w:val="00425ECA"/>
    <w:rsid w:val="00425ECB"/>
    <w:rsid w:val="00425FA5"/>
    <w:rsid w:val="0042624D"/>
    <w:rsid w:val="004266F7"/>
    <w:rsid w:val="00426993"/>
    <w:rsid w:val="00426A18"/>
    <w:rsid w:val="00426B67"/>
    <w:rsid w:val="00426BFF"/>
    <w:rsid w:val="0042704C"/>
    <w:rsid w:val="004270F8"/>
    <w:rsid w:val="0042719B"/>
    <w:rsid w:val="0042720E"/>
    <w:rsid w:val="00427317"/>
    <w:rsid w:val="00427455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752"/>
    <w:rsid w:val="004308E8"/>
    <w:rsid w:val="00430A0E"/>
    <w:rsid w:val="00430A8F"/>
    <w:rsid w:val="00430B2B"/>
    <w:rsid w:val="00430C74"/>
    <w:rsid w:val="00430E07"/>
    <w:rsid w:val="00430E99"/>
    <w:rsid w:val="00430F47"/>
    <w:rsid w:val="00431277"/>
    <w:rsid w:val="0043137F"/>
    <w:rsid w:val="00431512"/>
    <w:rsid w:val="004315F6"/>
    <w:rsid w:val="0043164D"/>
    <w:rsid w:val="0043166A"/>
    <w:rsid w:val="0043168C"/>
    <w:rsid w:val="00431A09"/>
    <w:rsid w:val="00431AFC"/>
    <w:rsid w:val="00431C24"/>
    <w:rsid w:val="00431CB0"/>
    <w:rsid w:val="00431EAF"/>
    <w:rsid w:val="00431EC8"/>
    <w:rsid w:val="00432106"/>
    <w:rsid w:val="00432241"/>
    <w:rsid w:val="004323D0"/>
    <w:rsid w:val="004323ED"/>
    <w:rsid w:val="0043246C"/>
    <w:rsid w:val="004325ED"/>
    <w:rsid w:val="00432750"/>
    <w:rsid w:val="00432773"/>
    <w:rsid w:val="00432778"/>
    <w:rsid w:val="00432809"/>
    <w:rsid w:val="00432871"/>
    <w:rsid w:val="00432A49"/>
    <w:rsid w:val="00432B27"/>
    <w:rsid w:val="00432BBD"/>
    <w:rsid w:val="00432DE7"/>
    <w:rsid w:val="00432E50"/>
    <w:rsid w:val="00432F08"/>
    <w:rsid w:val="00432FE5"/>
    <w:rsid w:val="004330E4"/>
    <w:rsid w:val="004330FC"/>
    <w:rsid w:val="00433174"/>
    <w:rsid w:val="0043317A"/>
    <w:rsid w:val="0043326E"/>
    <w:rsid w:val="004332A2"/>
    <w:rsid w:val="004332E8"/>
    <w:rsid w:val="004337E9"/>
    <w:rsid w:val="004338D8"/>
    <w:rsid w:val="00433ADF"/>
    <w:rsid w:val="00433CBF"/>
    <w:rsid w:val="00433D7C"/>
    <w:rsid w:val="00433E5A"/>
    <w:rsid w:val="00433F36"/>
    <w:rsid w:val="00434186"/>
    <w:rsid w:val="004341D1"/>
    <w:rsid w:val="0043422F"/>
    <w:rsid w:val="00434287"/>
    <w:rsid w:val="004342DC"/>
    <w:rsid w:val="00434315"/>
    <w:rsid w:val="004343D7"/>
    <w:rsid w:val="00434419"/>
    <w:rsid w:val="00434551"/>
    <w:rsid w:val="004347A5"/>
    <w:rsid w:val="00434806"/>
    <w:rsid w:val="00434A38"/>
    <w:rsid w:val="00434AC0"/>
    <w:rsid w:val="00434BFE"/>
    <w:rsid w:val="00434C4F"/>
    <w:rsid w:val="00434D50"/>
    <w:rsid w:val="0043505D"/>
    <w:rsid w:val="004350B0"/>
    <w:rsid w:val="004351F8"/>
    <w:rsid w:val="0043531F"/>
    <w:rsid w:val="004353E7"/>
    <w:rsid w:val="004354FE"/>
    <w:rsid w:val="00435550"/>
    <w:rsid w:val="0043579A"/>
    <w:rsid w:val="00435E79"/>
    <w:rsid w:val="0043613A"/>
    <w:rsid w:val="004364C0"/>
    <w:rsid w:val="00436551"/>
    <w:rsid w:val="0043656B"/>
    <w:rsid w:val="00436635"/>
    <w:rsid w:val="00436723"/>
    <w:rsid w:val="0043687A"/>
    <w:rsid w:val="00436968"/>
    <w:rsid w:val="00436A63"/>
    <w:rsid w:val="00436B36"/>
    <w:rsid w:val="00436B48"/>
    <w:rsid w:val="00436DB8"/>
    <w:rsid w:val="00436F74"/>
    <w:rsid w:val="0043728C"/>
    <w:rsid w:val="0043740F"/>
    <w:rsid w:val="004375B6"/>
    <w:rsid w:val="00437741"/>
    <w:rsid w:val="0043781E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406"/>
    <w:rsid w:val="00440528"/>
    <w:rsid w:val="00440956"/>
    <w:rsid w:val="0044099C"/>
    <w:rsid w:val="00440A00"/>
    <w:rsid w:val="00440A3F"/>
    <w:rsid w:val="00440B66"/>
    <w:rsid w:val="00440C5A"/>
    <w:rsid w:val="00440DD5"/>
    <w:rsid w:val="004410A6"/>
    <w:rsid w:val="0044140B"/>
    <w:rsid w:val="004416A7"/>
    <w:rsid w:val="0044176A"/>
    <w:rsid w:val="00441905"/>
    <w:rsid w:val="00441AB7"/>
    <w:rsid w:val="00441B03"/>
    <w:rsid w:val="00441B94"/>
    <w:rsid w:val="00441C17"/>
    <w:rsid w:val="00441D86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942"/>
    <w:rsid w:val="00442AD6"/>
    <w:rsid w:val="00442BAC"/>
    <w:rsid w:val="00442C47"/>
    <w:rsid w:val="00442DDE"/>
    <w:rsid w:val="00442ED7"/>
    <w:rsid w:val="00442FF3"/>
    <w:rsid w:val="00443349"/>
    <w:rsid w:val="00443355"/>
    <w:rsid w:val="00443436"/>
    <w:rsid w:val="004438EE"/>
    <w:rsid w:val="00443C5C"/>
    <w:rsid w:val="00443D70"/>
    <w:rsid w:val="00443D7C"/>
    <w:rsid w:val="00443D8B"/>
    <w:rsid w:val="00444326"/>
    <w:rsid w:val="00444384"/>
    <w:rsid w:val="0044460A"/>
    <w:rsid w:val="004449A2"/>
    <w:rsid w:val="00444B58"/>
    <w:rsid w:val="00444BAE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962"/>
    <w:rsid w:val="00445B3E"/>
    <w:rsid w:val="00445CAD"/>
    <w:rsid w:val="0044629A"/>
    <w:rsid w:val="004462CA"/>
    <w:rsid w:val="00446332"/>
    <w:rsid w:val="00446361"/>
    <w:rsid w:val="004463D0"/>
    <w:rsid w:val="004464D5"/>
    <w:rsid w:val="004467D9"/>
    <w:rsid w:val="00446905"/>
    <w:rsid w:val="00446997"/>
    <w:rsid w:val="00446CCE"/>
    <w:rsid w:val="00446E71"/>
    <w:rsid w:val="00446FC5"/>
    <w:rsid w:val="00447044"/>
    <w:rsid w:val="004470D6"/>
    <w:rsid w:val="00447150"/>
    <w:rsid w:val="004473A1"/>
    <w:rsid w:val="004476D0"/>
    <w:rsid w:val="00447716"/>
    <w:rsid w:val="00447732"/>
    <w:rsid w:val="0044776A"/>
    <w:rsid w:val="00447787"/>
    <w:rsid w:val="00447893"/>
    <w:rsid w:val="004479A3"/>
    <w:rsid w:val="00447A6D"/>
    <w:rsid w:val="00447B17"/>
    <w:rsid w:val="00447B81"/>
    <w:rsid w:val="00447EC8"/>
    <w:rsid w:val="00450096"/>
    <w:rsid w:val="0045016C"/>
    <w:rsid w:val="004501DA"/>
    <w:rsid w:val="004502E1"/>
    <w:rsid w:val="00450430"/>
    <w:rsid w:val="004504B6"/>
    <w:rsid w:val="00450552"/>
    <w:rsid w:val="00450630"/>
    <w:rsid w:val="004509AD"/>
    <w:rsid w:val="00450A7F"/>
    <w:rsid w:val="00450B34"/>
    <w:rsid w:val="00450CAA"/>
    <w:rsid w:val="00450CC2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B90"/>
    <w:rsid w:val="00451D1B"/>
    <w:rsid w:val="00451EDA"/>
    <w:rsid w:val="00451EF5"/>
    <w:rsid w:val="00451FAC"/>
    <w:rsid w:val="0045205C"/>
    <w:rsid w:val="0045214F"/>
    <w:rsid w:val="004521E6"/>
    <w:rsid w:val="00452224"/>
    <w:rsid w:val="004523DA"/>
    <w:rsid w:val="00452435"/>
    <w:rsid w:val="0045245D"/>
    <w:rsid w:val="00452719"/>
    <w:rsid w:val="004527D1"/>
    <w:rsid w:val="00452D33"/>
    <w:rsid w:val="00452DD0"/>
    <w:rsid w:val="00452EBB"/>
    <w:rsid w:val="00453067"/>
    <w:rsid w:val="0045318F"/>
    <w:rsid w:val="00453341"/>
    <w:rsid w:val="00453367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399"/>
    <w:rsid w:val="004544C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994"/>
    <w:rsid w:val="00455A0E"/>
    <w:rsid w:val="00455B24"/>
    <w:rsid w:val="00455B54"/>
    <w:rsid w:val="00455B8A"/>
    <w:rsid w:val="00455C95"/>
    <w:rsid w:val="00455ED2"/>
    <w:rsid w:val="00455FD0"/>
    <w:rsid w:val="00456235"/>
    <w:rsid w:val="004563B2"/>
    <w:rsid w:val="004563EC"/>
    <w:rsid w:val="0045643C"/>
    <w:rsid w:val="0045643F"/>
    <w:rsid w:val="004564A3"/>
    <w:rsid w:val="004564B3"/>
    <w:rsid w:val="0045652F"/>
    <w:rsid w:val="00456603"/>
    <w:rsid w:val="0045663B"/>
    <w:rsid w:val="004566F9"/>
    <w:rsid w:val="004567A9"/>
    <w:rsid w:val="004567B2"/>
    <w:rsid w:val="00456A3C"/>
    <w:rsid w:val="00456D93"/>
    <w:rsid w:val="00456E89"/>
    <w:rsid w:val="004571A9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1E63"/>
    <w:rsid w:val="00461EA8"/>
    <w:rsid w:val="00462363"/>
    <w:rsid w:val="00462796"/>
    <w:rsid w:val="0046298D"/>
    <w:rsid w:val="0046299E"/>
    <w:rsid w:val="00462A0A"/>
    <w:rsid w:val="00462BFB"/>
    <w:rsid w:val="00462C1F"/>
    <w:rsid w:val="00462C59"/>
    <w:rsid w:val="00462DE7"/>
    <w:rsid w:val="00462E28"/>
    <w:rsid w:val="00462F0E"/>
    <w:rsid w:val="00462F8C"/>
    <w:rsid w:val="00463089"/>
    <w:rsid w:val="004631B0"/>
    <w:rsid w:val="004631BE"/>
    <w:rsid w:val="0046322C"/>
    <w:rsid w:val="0046332C"/>
    <w:rsid w:val="00463416"/>
    <w:rsid w:val="004634E4"/>
    <w:rsid w:val="004635F9"/>
    <w:rsid w:val="00463634"/>
    <w:rsid w:val="004636C1"/>
    <w:rsid w:val="00463798"/>
    <w:rsid w:val="00463A00"/>
    <w:rsid w:val="00463B01"/>
    <w:rsid w:val="00463CF9"/>
    <w:rsid w:val="00463E6A"/>
    <w:rsid w:val="00463F48"/>
    <w:rsid w:val="00464064"/>
    <w:rsid w:val="004640CE"/>
    <w:rsid w:val="0046448E"/>
    <w:rsid w:val="00464605"/>
    <w:rsid w:val="00464694"/>
    <w:rsid w:val="004647DF"/>
    <w:rsid w:val="00464995"/>
    <w:rsid w:val="004649FD"/>
    <w:rsid w:val="00464ACE"/>
    <w:rsid w:val="00464CE9"/>
    <w:rsid w:val="00464E3F"/>
    <w:rsid w:val="00464ED8"/>
    <w:rsid w:val="004650FF"/>
    <w:rsid w:val="00465193"/>
    <w:rsid w:val="004651FF"/>
    <w:rsid w:val="00465224"/>
    <w:rsid w:val="004654DC"/>
    <w:rsid w:val="004655B7"/>
    <w:rsid w:val="00465636"/>
    <w:rsid w:val="00465B92"/>
    <w:rsid w:val="00465BAE"/>
    <w:rsid w:val="00465BD1"/>
    <w:rsid w:val="00465CC4"/>
    <w:rsid w:val="004662EE"/>
    <w:rsid w:val="0046647A"/>
    <w:rsid w:val="00466578"/>
    <w:rsid w:val="004665EE"/>
    <w:rsid w:val="00466621"/>
    <w:rsid w:val="004668A6"/>
    <w:rsid w:val="00466D20"/>
    <w:rsid w:val="00466EAD"/>
    <w:rsid w:val="00466EF8"/>
    <w:rsid w:val="00467137"/>
    <w:rsid w:val="00467279"/>
    <w:rsid w:val="00467909"/>
    <w:rsid w:val="0046795C"/>
    <w:rsid w:val="00467D5D"/>
    <w:rsid w:val="00467D72"/>
    <w:rsid w:val="00467F59"/>
    <w:rsid w:val="00467FD8"/>
    <w:rsid w:val="004701BD"/>
    <w:rsid w:val="00470444"/>
    <w:rsid w:val="004708FA"/>
    <w:rsid w:val="00470928"/>
    <w:rsid w:val="0047094B"/>
    <w:rsid w:val="00470955"/>
    <w:rsid w:val="00470AB4"/>
    <w:rsid w:val="00470AC8"/>
    <w:rsid w:val="00470B0D"/>
    <w:rsid w:val="00470BDD"/>
    <w:rsid w:val="00470CE2"/>
    <w:rsid w:val="00470E45"/>
    <w:rsid w:val="00470F6F"/>
    <w:rsid w:val="004710B1"/>
    <w:rsid w:val="004712BC"/>
    <w:rsid w:val="00471303"/>
    <w:rsid w:val="00471397"/>
    <w:rsid w:val="004713B2"/>
    <w:rsid w:val="00471462"/>
    <w:rsid w:val="0047181A"/>
    <w:rsid w:val="00471875"/>
    <w:rsid w:val="00471B5A"/>
    <w:rsid w:val="00471C4D"/>
    <w:rsid w:val="00471DC9"/>
    <w:rsid w:val="00471E38"/>
    <w:rsid w:val="00471E91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4BF"/>
    <w:rsid w:val="00472781"/>
    <w:rsid w:val="0047284E"/>
    <w:rsid w:val="00472AF6"/>
    <w:rsid w:val="00472B32"/>
    <w:rsid w:val="00472B51"/>
    <w:rsid w:val="00472BB2"/>
    <w:rsid w:val="00472BC9"/>
    <w:rsid w:val="00472C45"/>
    <w:rsid w:val="00472C93"/>
    <w:rsid w:val="00472E2A"/>
    <w:rsid w:val="00472F12"/>
    <w:rsid w:val="00472FB7"/>
    <w:rsid w:val="00472FEE"/>
    <w:rsid w:val="00473139"/>
    <w:rsid w:val="00473311"/>
    <w:rsid w:val="004734CC"/>
    <w:rsid w:val="0047358D"/>
    <w:rsid w:val="004735E3"/>
    <w:rsid w:val="00473AE4"/>
    <w:rsid w:val="00473B39"/>
    <w:rsid w:val="00473D8B"/>
    <w:rsid w:val="00474044"/>
    <w:rsid w:val="00474282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3E0"/>
    <w:rsid w:val="004754EC"/>
    <w:rsid w:val="00475590"/>
    <w:rsid w:val="00475674"/>
    <w:rsid w:val="00475764"/>
    <w:rsid w:val="00475A68"/>
    <w:rsid w:val="00475AEE"/>
    <w:rsid w:val="00475C50"/>
    <w:rsid w:val="00475CDE"/>
    <w:rsid w:val="00475EEA"/>
    <w:rsid w:val="0047606C"/>
    <w:rsid w:val="00476246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4EC"/>
    <w:rsid w:val="0047753D"/>
    <w:rsid w:val="00477541"/>
    <w:rsid w:val="0047790F"/>
    <w:rsid w:val="00477925"/>
    <w:rsid w:val="00477CA3"/>
    <w:rsid w:val="00480144"/>
    <w:rsid w:val="004803BC"/>
    <w:rsid w:val="00480506"/>
    <w:rsid w:val="00480571"/>
    <w:rsid w:val="00480846"/>
    <w:rsid w:val="00480A08"/>
    <w:rsid w:val="00480B99"/>
    <w:rsid w:val="0048115C"/>
    <w:rsid w:val="004813ED"/>
    <w:rsid w:val="00481448"/>
    <w:rsid w:val="00481533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1D3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9A7"/>
    <w:rsid w:val="00484A1B"/>
    <w:rsid w:val="00484B36"/>
    <w:rsid w:val="00484E64"/>
    <w:rsid w:val="00484FDB"/>
    <w:rsid w:val="004850EE"/>
    <w:rsid w:val="0048523F"/>
    <w:rsid w:val="004852E2"/>
    <w:rsid w:val="00485332"/>
    <w:rsid w:val="00485477"/>
    <w:rsid w:val="00485730"/>
    <w:rsid w:val="00485972"/>
    <w:rsid w:val="00485AA2"/>
    <w:rsid w:val="00485CE7"/>
    <w:rsid w:val="00485D4C"/>
    <w:rsid w:val="004862B0"/>
    <w:rsid w:val="004862BA"/>
    <w:rsid w:val="00486332"/>
    <w:rsid w:val="00486336"/>
    <w:rsid w:val="00486664"/>
    <w:rsid w:val="00486739"/>
    <w:rsid w:val="004867C5"/>
    <w:rsid w:val="00486926"/>
    <w:rsid w:val="00486A5C"/>
    <w:rsid w:val="00486AFC"/>
    <w:rsid w:val="00486BFE"/>
    <w:rsid w:val="00486CD5"/>
    <w:rsid w:val="0048745B"/>
    <w:rsid w:val="004876A4"/>
    <w:rsid w:val="004879F6"/>
    <w:rsid w:val="00487CD4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D2C"/>
    <w:rsid w:val="00491EB5"/>
    <w:rsid w:val="00491F36"/>
    <w:rsid w:val="00492B11"/>
    <w:rsid w:val="00492BD0"/>
    <w:rsid w:val="00492C08"/>
    <w:rsid w:val="00492DA9"/>
    <w:rsid w:val="00492E78"/>
    <w:rsid w:val="0049300B"/>
    <w:rsid w:val="004930B8"/>
    <w:rsid w:val="004931AE"/>
    <w:rsid w:val="004932F8"/>
    <w:rsid w:val="004935A0"/>
    <w:rsid w:val="00493738"/>
    <w:rsid w:val="0049382D"/>
    <w:rsid w:val="004939E0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8EF"/>
    <w:rsid w:val="00494E11"/>
    <w:rsid w:val="004951CC"/>
    <w:rsid w:val="00495459"/>
    <w:rsid w:val="004955DB"/>
    <w:rsid w:val="004959E0"/>
    <w:rsid w:val="00495B0C"/>
    <w:rsid w:val="00495D2B"/>
    <w:rsid w:val="00495D5F"/>
    <w:rsid w:val="00495E97"/>
    <w:rsid w:val="004960AC"/>
    <w:rsid w:val="00496381"/>
    <w:rsid w:val="00496541"/>
    <w:rsid w:val="0049693F"/>
    <w:rsid w:val="00496AD2"/>
    <w:rsid w:val="00496B81"/>
    <w:rsid w:val="00496C14"/>
    <w:rsid w:val="00496DDF"/>
    <w:rsid w:val="00497384"/>
    <w:rsid w:val="004973AE"/>
    <w:rsid w:val="0049778C"/>
    <w:rsid w:val="004978B9"/>
    <w:rsid w:val="00497A8B"/>
    <w:rsid w:val="00497C1C"/>
    <w:rsid w:val="00497C99"/>
    <w:rsid w:val="00497F70"/>
    <w:rsid w:val="004A009B"/>
    <w:rsid w:val="004A02DF"/>
    <w:rsid w:val="004A0330"/>
    <w:rsid w:val="004A03B5"/>
    <w:rsid w:val="004A086B"/>
    <w:rsid w:val="004A08A0"/>
    <w:rsid w:val="004A08A6"/>
    <w:rsid w:val="004A08B4"/>
    <w:rsid w:val="004A0B12"/>
    <w:rsid w:val="004A0FA8"/>
    <w:rsid w:val="004A10CD"/>
    <w:rsid w:val="004A10DC"/>
    <w:rsid w:val="004A11A0"/>
    <w:rsid w:val="004A1270"/>
    <w:rsid w:val="004A13AA"/>
    <w:rsid w:val="004A13C4"/>
    <w:rsid w:val="004A17C4"/>
    <w:rsid w:val="004A182B"/>
    <w:rsid w:val="004A18F9"/>
    <w:rsid w:val="004A195A"/>
    <w:rsid w:val="004A1AAE"/>
    <w:rsid w:val="004A1C40"/>
    <w:rsid w:val="004A1D3B"/>
    <w:rsid w:val="004A1D67"/>
    <w:rsid w:val="004A1FA2"/>
    <w:rsid w:val="004A2189"/>
    <w:rsid w:val="004A237A"/>
    <w:rsid w:val="004A25F2"/>
    <w:rsid w:val="004A2683"/>
    <w:rsid w:val="004A2781"/>
    <w:rsid w:val="004A2A2F"/>
    <w:rsid w:val="004A2D19"/>
    <w:rsid w:val="004A2DC5"/>
    <w:rsid w:val="004A308C"/>
    <w:rsid w:val="004A319A"/>
    <w:rsid w:val="004A3298"/>
    <w:rsid w:val="004A3660"/>
    <w:rsid w:val="004A3778"/>
    <w:rsid w:val="004A39A9"/>
    <w:rsid w:val="004A3A2F"/>
    <w:rsid w:val="004A3A62"/>
    <w:rsid w:val="004A3D08"/>
    <w:rsid w:val="004A425E"/>
    <w:rsid w:val="004A42EE"/>
    <w:rsid w:val="004A4303"/>
    <w:rsid w:val="004A4361"/>
    <w:rsid w:val="004A44F0"/>
    <w:rsid w:val="004A45FC"/>
    <w:rsid w:val="004A4670"/>
    <w:rsid w:val="004A46D9"/>
    <w:rsid w:val="004A48D5"/>
    <w:rsid w:val="004A4994"/>
    <w:rsid w:val="004A49D6"/>
    <w:rsid w:val="004A4B0E"/>
    <w:rsid w:val="004A4CFA"/>
    <w:rsid w:val="004A4E5D"/>
    <w:rsid w:val="004A506A"/>
    <w:rsid w:val="004A5228"/>
    <w:rsid w:val="004A5530"/>
    <w:rsid w:val="004A5676"/>
    <w:rsid w:val="004A5734"/>
    <w:rsid w:val="004A5891"/>
    <w:rsid w:val="004A58B6"/>
    <w:rsid w:val="004A5D50"/>
    <w:rsid w:val="004A61D9"/>
    <w:rsid w:val="004A63A8"/>
    <w:rsid w:val="004A63D3"/>
    <w:rsid w:val="004A64E6"/>
    <w:rsid w:val="004A65E6"/>
    <w:rsid w:val="004A67CA"/>
    <w:rsid w:val="004A683E"/>
    <w:rsid w:val="004A6985"/>
    <w:rsid w:val="004A6995"/>
    <w:rsid w:val="004A6B34"/>
    <w:rsid w:val="004A6E84"/>
    <w:rsid w:val="004A703B"/>
    <w:rsid w:val="004A7121"/>
    <w:rsid w:val="004A75C9"/>
    <w:rsid w:val="004A7603"/>
    <w:rsid w:val="004A7642"/>
    <w:rsid w:val="004A7693"/>
    <w:rsid w:val="004A79A3"/>
    <w:rsid w:val="004A7B84"/>
    <w:rsid w:val="004A7C2D"/>
    <w:rsid w:val="004A7DBF"/>
    <w:rsid w:val="004A7E74"/>
    <w:rsid w:val="004B0183"/>
    <w:rsid w:val="004B0551"/>
    <w:rsid w:val="004B09C1"/>
    <w:rsid w:val="004B0AD5"/>
    <w:rsid w:val="004B0CCD"/>
    <w:rsid w:val="004B0D29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0B"/>
    <w:rsid w:val="004B1FF5"/>
    <w:rsid w:val="004B213F"/>
    <w:rsid w:val="004B224B"/>
    <w:rsid w:val="004B22A4"/>
    <w:rsid w:val="004B22AC"/>
    <w:rsid w:val="004B247F"/>
    <w:rsid w:val="004B265F"/>
    <w:rsid w:val="004B26F7"/>
    <w:rsid w:val="004B2E09"/>
    <w:rsid w:val="004B2E0D"/>
    <w:rsid w:val="004B2E99"/>
    <w:rsid w:val="004B2EC0"/>
    <w:rsid w:val="004B330E"/>
    <w:rsid w:val="004B3764"/>
    <w:rsid w:val="004B3784"/>
    <w:rsid w:val="004B37FA"/>
    <w:rsid w:val="004B3865"/>
    <w:rsid w:val="004B3A41"/>
    <w:rsid w:val="004B3DAC"/>
    <w:rsid w:val="004B4133"/>
    <w:rsid w:val="004B4149"/>
    <w:rsid w:val="004B4198"/>
    <w:rsid w:val="004B42C7"/>
    <w:rsid w:val="004B4356"/>
    <w:rsid w:val="004B44B8"/>
    <w:rsid w:val="004B476E"/>
    <w:rsid w:val="004B478E"/>
    <w:rsid w:val="004B4A55"/>
    <w:rsid w:val="004B4B74"/>
    <w:rsid w:val="004B4DAC"/>
    <w:rsid w:val="004B50C9"/>
    <w:rsid w:val="004B53AE"/>
    <w:rsid w:val="004B54DA"/>
    <w:rsid w:val="004B575C"/>
    <w:rsid w:val="004B582E"/>
    <w:rsid w:val="004B59C3"/>
    <w:rsid w:val="004B5B8D"/>
    <w:rsid w:val="004B5B94"/>
    <w:rsid w:val="004B5BD3"/>
    <w:rsid w:val="004B5D31"/>
    <w:rsid w:val="004B5FE3"/>
    <w:rsid w:val="004B625A"/>
    <w:rsid w:val="004B6388"/>
    <w:rsid w:val="004B63DB"/>
    <w:rsid w:val="004B6460"/>
    <w:rsid w:val="004B6B15"/>
    <w:rsid w:val="004B6B26"/>
    <w:rsid w:val="004B6B7A"/>
    <w:rsid w:val="004B6BB8"/>
    <w:rsid w:val="004B6BDD"/>
    <w:rsid w:val="004B6DD6"/>
    <w:rsid w:val="004B6E61"/>
    <w:rsid w:val="004B6E9D"/>
    <w:rsid w:val="004B7137"/>
    <w:rsid w:val="004B7438"/>
    <w:rsid w:val="004B7532"/>
    <w:rsid w:val="004B75A0"/>
    <w:rsid w:val="004B7A5B"/>
    <w:rsid w:val="004B7B22"/>
    <w:rsid w:val="004B7C24"/>
    <w:rsid w:val="004C005F"/>
    <w:rsid w:val="004C03B2"/>
    <w:rsid w:val="004C03F9"/>
    <w:rsid w:val="004C042E"/>
    <w:rsid w:val="004C04AF"/>
    <w:rsid w:val="004C06BB"/>
    <w:rsid w:val="004C07DE"/>
    <w:rsid w:val="004C0B59"/>
    <w:rsid w:val="004C0B70"/>
    <w:rsid w:val="004C0C4E"/>
    <w:rsid w:val="004C0C6B"/>
    <w:rsid w:val="004C0EFE"/>
    <w:rsid w:val="004C0F13"/>
    <w:rsid w:val="004C112D"/>
    <w:rsid w:val="004C13F9"/>
    <w:rsid w:val="004C1555"/>
    <w:rsid w:val="004C155F"/>
    <w:rsid w:val="004C156F"/>
    <w:rsid w:val="004C16D0"/>
    <w:rsid w:val="004C1903"/>
    <w:rsid w:val="004C1C0A"/>
    <w:rsid w:val="004C1EEC"/>
    <w:rsid w:val="004C207D"/>
    <w:rsid w:val="004C22B9"/>
    <w:rsid w:val="004C23BC"/>
    <w:rsid w:val="004C2BB0"/>
    <w:rsid w:val="004C2C4A"/>
    <w:rsid w:val="004C2DB6"/>
    <w:rsid w:val="004C2E0D"/>
    <w:rsid w:val="004C309B"/>
    <w:rsid w:val="004C323A"/>
    <w:rsid w:val="004C331E"/>
    <w:rsid w:val="004C332E"/>
    <w:rsid w:val="004C344E"/>
    <w:rsid w:val="004C3583"/>
    <w:rsid w:val="004C36FA"/>
    <w:rsid w:val="004C3787"/>
    <w:rsid w:val="004C37F3"/>
    <w:rsid w:val="004C391B"/>
    <w:rsid w:val="004C3CF0"/>
    <w:rsid w:val="004C3E18"/>
    <w:rsid w:val="004C3F86"/>
    <w:rsid w:val="004C3FE5"/>
    <w:rsid w:val="004C4528"/>
    <w:rsid w:val="004C453F"/>
    <w:rsid w:val="004C456E"/>
    <w:rsid w:val="004C4695"/>
    <w:rsid w:val="004C498D"/>
    <w:rsid w:val="004C49B8"/>
    <w:rsid w:val="004C4BE8"/>
    <w:rsid w:val="004C4C98"/>
    <w:rsid w:val="004C4CEF"/>
    <w:rsid w:val="004C4DAD"/>
    <w:rsid w:val="004C4F19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24"/>
    <w:rsid w:val="004C5AE7"/>
    <w:rsid w:val="004C5C31"/>
    <w:rsid w:val="004C5CA0"/>
    <w:rsid w:val="004C5CFA"/>
    <w:rsid w:val="004C5DEA"/>
    <w:rsid w:val="004C5E4D"/>
    <w:rsid w:val="004C5F2E"/>
    <w:rsid w:val="004C634D"/>
    <w:rsid w:val="004C6392"/>
    <w:rsid w:val="004C6417"/>
    <w:rsid w:val="004C681B"/>
    <w:rsid w:val="004C6AB4"/>
    <w:rsid w:val="004C6BF0"/>
    <w:rsid w:val="004C6CDD"/>
    <w:rsid w:val="004C6DE7"/>
    <w:rsid w:val="004C6EED"/>
    <w:rsid w:val="004C70C2"/>
    <w:rsid w:val="004C7128"/>
    <w:rsid w:val="004C7172"/>
    <w:rsid w:val="004C72A9"/>
    <w:rsid w:val="004C75CC"/>
    <w:rsid w:val="004C791D"/>
    <w:rsid w:val="004C7959"/>
    <w:rsid w:val="004C7F2F"/>
    <w:rsid w:val="004D01C2"/>
    <w:rsid w:val="004D01D7"/>
    <w:rsid w:val="004D02A4"/>
    <w:rsid w:val="004D0359"/>
    <w:rsid w:val="004D0488"/>
    <w:rsid w:val="004D0602"/>
    <w:rsid w:val="004D06AC"/>
    <w:rsid w:val="004D06D2"/>
    <w:rsid w:val="004D0823"/>
    <w:rsid w:val="004D0AD3"/>
    <w:rsid w:val="004D0BB7"/>
    <w:rsid w:val="004D0C4C"/>
    <w:rsid w:val="004D0C65"/>
    <w:rsid w:val="004D0EDA"/>
    <w:rsid w:val="004D0EEA"/>
    <w:rsid w:val="004D0FB4"/>
    <w:rsid w:val="004D1029"/>
    <w:rsid w:val="004D13BA"/>
    <w:rsid w:val="004D186E"/>
    <w:rsid w:val="004D186F"/>
    <w:rsid w:val="004D1886"/>
    <w:rsid w:val="004D1B22"/>
    <w:rsid w:val="004D1B6B"/>
    <w:rsid w:val="004D1C80"/>
    <w:rsid w:val="004D1CC7"/>
    <w:rsid w:val="004D1F04"/>
    <w:rsid w:val="004D23EE"/>
    <w:rsid w:val="004D25EE"/>
    <w:rsid w:val="004D2642"/>
    <w:rsid w:val="004D269C"/>
    <w:rsid w:val="004D270B"/>
    <w:rsid w:val="004D2758"/>
    <w:rsid w:val="004D2784"/>
    <w:rsid w:val="004D2887"/>
    <w:rsid w:val="004D28E5"/>
    <w:rsid w:val="004D2918"/>
    <w:rsid w:val="004D2B6C"/>
    <w:rsid w:val="004D2C27"/>
    <w:rsid w:val="004D2CEB"/>
    <w:rsid w:val="004D2E0D"/>
    <w:rsid w:val="004D2EFB"/>
    <w:rsid w:val="004D3010"/>
    <w:rsid w:val="004D318A"/>
    <w:rsid w:val="004D33F1"/>
    <w:rsid w:val="004D34F1"/>
    <w:rsid w:val="004D3ADA"/>
    <w:rsid w:val="004D3D14"/>
    <w:rsid w:val="004D3D24"/>
    <w:rsid w:val="004D3F52"/>
    <w:rsid w:val="004D439A"/>
    <w:rsid w:val="004D44F4"/>
    <w:rsid w:val="004D46FA"/>
    <w:rsid w:val="004D48F4"/>
    <w:rsid w:val="004D4ABF"/>
    <w:rsid w:val="004D4B9D"/>
    <w:rsid w:val="004D4C0B"/>
    <w:rsid w:val="004D4C59"/>
    <w:rsid w:val="004D4E34"/>
    <w:rsid w:val="004D4FF7"/>
    <w:rsid w:val="004D50DF"/>
    <w:rsid w:val="004D51B5"/>
    <w:rsid w:val="004D544A"/>
    <w:rsid w:val="004D54D3"/>
    <w:rsid w:val="004D56CF"/>
    <w:rsid w:val="004D5732"/>
    <w:rsid w:val="004D57BD"/>
    <w:rsid w:val="004D57D2"/>
    <w:rsid w:val="004D58EC"/>
    <w:rsid w:val="004D596C"/>
    <w:rsid w:val="004D59E4"/>
    <w:rsid w:val="004D5D57"/>
    <w:rsid w:val="004D5EE1"/>
    <w:rsid w:val="004D5EF8"/>
    <w:rsid w:val="004D5F19"/>
    <w:rsid w:val="004D60BB"/>
    <w:rsid w:val="004D610F"/>
    <w:rsid w:val="004D643A"/>
    <w:rsid w:val="004D6604"/>
    <w:rsid w:val="004D6667"/>
    <w:rsid w:val="004D698A"/>
    <w:rsid w:val="004D69E8"/>
    <w:rsid w:val="004D6A54"/>
    <w:rsid w:val="004D6A6B"/>
    <w:rsid w:val="004D6BB7"/>
    <w:rsid w:val="004D6D0E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04"/>
    <w:rsid w:val="004D779A"/>
    <w:rsid w:val="004D7855"/>
    <w:rsid w:val="004D79BE"/>
    <w:rsid w:val="004D7A58"/>
    <w:rsid w:val="004D7A69"/>
    <w:rsid w:val="004D7B75"/>
    <w:rsid w:val="004D7BE8"/>
    <w:rsid w:val="004D7D51"/>
    <w:rsid w:val="004E0044"/>
    <w:rsid w:val="004E00BA"/>
    <w:rsid w:val="004E00FF"/>
    <w:rsid w:val="004E02C1"/>
    <w:rsid w:val="004E066A"/>
    <w:rsid w:val="004E0712"/>
    <w:rsid w:val="004E08FE"/>
    <w:rsid w:val="004E095F"/>
    <w:rsid w:val="004E0CBC"/>
    <w:rsid w:val="004E0D80"/>
    <w:rsid w:val="004E103C"/>
    <w:rsid w:val="004E12BA"/>
    <w:rsid w:val="004E152B"/>
    <w:rsid w:val="004E162A"/>
    <w:rsid w:val="004E178B"/>
    <w:rsid w:val="004E1920"/>
    <w:rsid w:val="004E1AD5"/>
    <w:rsid w:val="004E1C2B"/>
    <w:rsid w:val="004E1CB9"/>
    <w:rsid w:val="004E1EB0"/>
    <w:rsid w:val="004E2019"/>
    <w:rsid w:val="004E214B"/>
    <w:rsid w:val="004E21B1"/>
    <w:rsid w:val="004E22CD"/>
    <w:rsid w:val="004E2860"/>
    <w:rsid w:val="004E287A"/>
    <w:rsid w:val="004E290E"/>
    <w:rsid w:val="004E2B41"/>
    <w:rsid w:val="004E2E38"/>
    <w:rsid w:val="004E2EFA"/>
    <w:rsid w:val="004E3076"/>
    <w:rsid w:val="004E353D"/>
    <w:rsid w:val="004E3595"/>
    <w:rsid w:val="004E35AE"/>
    <w:rsid w:val="004E363D"/>
    <w:rsid w:val="004E36C1"/>
    <w:rsid w:val="004E36E4"/>
    <w:rsid w:val="004E390B"/>
    <w:rsid w:val="004E3BF2"/>
    <w:rsid w:val="004E3FA4"/>
    <w:rsid w:val="004E4020"/>
    <w:rsid w:val="004E4134"/>
    <w:rsid w:val="004E4394"/>
    <w:rsid w:val="004E44D9"/>
    <w:rsid w:val="004E452F"/>
    <w:rsid w:val="004E459D"/>
    <w:rsid w:val="004E46B1"/>
    <w:rsid w:val="004E484E"/>
    <w:rsid w:val="004E4A5A"/>
    <w:rsid w:val="004E4CC7"/>
    <w:rsid w:val="004E4EBD"/>
    <w:rsid w:val="004E4EFF"/>
    <w:rsid w:val="004E519B"/>
    <w:rsid w:val="004E55C2"/>
    <w:rsid w:val="004E57B4"/>
    <w:rsid w:val="004E57D0"/>
    <w:rsid w:val="004E590E"/>
    <w:rsid w:val="004E5975"/>
    <w:rsid w:val="004E5A3E"/>
    <w:rsid w:val="004E5A67"/>
    <w:rsid w:val="004E5C47"/>
    <w:rsid w:val="004E5D70"/>
    <w:rsid w:val="004E5E99"/>
    <w:rsid w:val="004E5F13"/>
    <w:rsid w:val="004E60E0"/>
    <w:rsid w:val="004E61C7"/>
    <w:rsid w:val="004E637B"/>
    <w:rsid w:val="004E6392"/>
    <w:rsid w:val="004E6518"/>
    <w:rsid w:val="004E6677"/>
    <w:rsid w:val="004E668A"/>
    <w:rsid w:val="004E66A5"/>
    <w:rsid w:val="004E66ED"/>
    <w:rsid w:val="004E684B"/>
    <w:rsid w:val="004E6A04"/>
    <w:rsid w:val="004E6AC3"/>
    <w:rsid w:val="004E6B5B"/>
    <w:rsid w:val="004E6B66"/>
    <w:rsid w:val="004E6B69"/>
    <w:rsid w:val="004E6CBB"/>
    <w:rsid w:val="004E6D9F"/>
    <w:rsid w:val="004E70DA"/>
    <w:rsid w:val="004E7277"/>
    <w:rsid w:val="004E7452"/>
    <w:rsid w:val="004E7501"/>
    <w:rsid w:val="004E76F3"/>
    <w:rsid w:val="004E78C9"/>
    <w:rsid w:val="004E7B0A"/>
    <w:rsid w:val="004E7C29"/>
    <w:rsid w:val="004E7C71"/>
    <w:rsid w:val="004E7C7A"/>
    <w:rsid w:val="004E7CAB"/>
    <w:rsid w:val="004E7DF2"/>
    <w:rsid w:val="004E7EDB"/>
    <w:rsid w:val="004E7EF6"/>
    <w:rsid w:val="004E7FCC"/>
    <w:rsid w:val="004F00BE"/>
    <w:rsid w:val="004F00E2"/>
    <w:rsid w:val="004F02A5"/>
    <w:rsid w:val="004F04A1"/>
    <w:rsid w:val="004F06DB"/>
    <w:rsid w:val="004F06DF"/>
    <w:rsid w:val="004F0B09"/>
    <w:rsid w:val="004F0B8F"/>
    <w:rsid w:val="004F0CDE"/>
    <w:rsid w:val="004F0DD6"/>
    <w:rsid w:val="004F0E00"/>
    <w:rsid w:val="004F0E36"/>
    <w:rsid w:val="004F0FAD"/>
    <w:rsid w:val="004F10A1"/>
    <w:rsid w:val="004F1261"/>
    <w:rsid w:val="004F135D"/>
    <w:rsid w:val="004F1500"/>
    <w:rsid w:val="004F16EB"/>
    <w:rsid w:val="004F17F3"/>
    <w:rsid w:val="004F1B77"/>
    <w:rsid w:val="004F1BB7"/>
    <w:rsid w:val="004F1D41"/>
    <w:rsid w:val="004F1E0A"/>
    <w:rsid w:val="004F1FE8"/>
    <w:rsid w:val="004F2068"/>
    <w:rsid w:val="004F23E0"/>
    <w:rsid w:val="004F24CC"/>
    <w:rsid w:val="004F27A8"/>
    <w:rsid w:val="004F2A0A"/>
    <w:rsid w:val="004F2CE4"/>
    <w:rsid w:val="004F2D1A"/>
    <w:rsid w:val="004F2D6D"/>
    <w:rsid w:val="004F2DA9"/>
    <w:rsid w:val="004F2E95"/>
    <w:rsid w:val="004F2F6A"/>
    <w:rsid w:val="004F2F7A"/>
    <w:rsid w:val="004F3060"/>
    <w:rsid w:val="004F3416"/>
    <w:rsid w:val="004F35E2"/>
    <w:rsid w:val="004F3823"/>
    <w:rsid w:val="004F3A34"/>
    <w:rsid w:val="004F3AE6"/>
    <w:rsid w:val="004F3D06"/>
    <w:rsid w:val="004F3DA1"/>
    <w:rsid w:val="004F4040"/>
    <w:rsid w:val="004F40CA"/>
    <w:rsid w:val="004F429F"/>
    <w:rsid w:val="004F4578"/>
    <w:rsid w:val="004F49C5"/>
    <w:rsid w:val="004F4E97"/>
    <w:rsid w:val="004F516C"/>
    <w:rsid w:val="004F544B"/>
    <w:rsid w:val="004F5658"/>
    <w:rsid w:val="004F5943"/>
    <w:rsid w:val="004F5A97"/>
    <w:rsid w:val="004F5B52"/>
    <w:rsid w:val="004F5B6B"/>
    <w:rsid w:val="004F5F36"/>
    <w:rsid w:val="004F610C"/>
    <w:rsid w:val="004F64A8"/>
    <w:rsid w:val="004F65C5"/>
    <w:rsid w:val="004F688F"/>
    <w:rsid w:val="004F6934"/>
    <w:rsid w:val="004F696D"/>
    <w:rsid w:val="004F6A90"/>
    <w:rsid w:val="004F6E0A"/>
    <w:rsid w:val="004F6E23"/>
    <w:rsid w:val="004F6E5F"/>
    <w:rsid w:val="004F700D"/>
    <w:rsid w:val="004F728C"/>
    <w:rsid w:val="004F730D"/>
    <w:rsid w:val="004F7584"/>
    <w:rsid w:val="004F7614"/>
    <w:rsid w:val="004F76D1"/>
    <w:rsid w:val="004F76ED"/>
    <w:rsid w:val="004F7799"/>
    <w:rsid w:val="004F77F8"/>
    <w:rsid w:val="004F7808"/>
    <w:rsid w:val="004F781C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A87"/>
    <w:rsid w:val="00500C6E"/>
    <w:rsid w:val="00500CB9"/>
    <w:rsid w:val="00500F0C"/>
    <w:rsid w:val="00500FA9"/>
    <w:rsid w:val="0050102F"/>
    <w:rsid w:val="005011A3"/>
    <w:rsid w:val="00501235"/>
    <w:rsid w:val="005013C1"/>
    <w:rsid w:val="00501564"/>
    <w:rsid w:val="0050172A"/>
    <w:rsid w:val="0050190F"/>
    <w:rsid w:val="0050196A"/>
    <w:rsid w:val="00501E77"/>
    <w:rsid w:val="00501FD5"/>
    <w:rsid w:val="005020DD"/>
    <w:rsid w:val="005020EF"/>
    <w:rsid w:val="0050224F"/>
    <w:rsid w:val="00502463"/>
    <w:rsid w:val="0050253A"/>
    <w:rsid w:val="005026DE"/>
    <w:rsid w:val="005029CA"/>
    <w:rsid w:val="00502B76"/>
    <w:rsid w:val="00502E7F"/>
    <w:rsid w:val="005030EF"/>
    <w:rsid w:val="00503131"/>
    <w:rsid w:val="005034DB"/>
    <w:rsid w:val="005037C7"/>
    <w:rsid w:val="00503877"/>
    <w:rsid w:val="005038EE"/>
    <w:rsid w:val="00503A04"/>
    <w:rsid w:val="00503ADB"/>
    <w:rsid w:val="00503AF6"/>
    <w:rsid w:val="00503BBD"/>
    <w:rsid w:val="00503C83"/>
    <w:rsid w:val="00503FB9"/>
    <w:rsid w:val="0050408F"/>
    <w:rsid w:val="00504233"/>
    <w:rsid w:val="005043E6"/>
    <w:rsid w:val="005043EC"/>
    <w:rsid w:val="00504A47"/>
    <w:rsid w:val="00504A8B"/>
    <w:rsid w:val="00504B5B"/>
    <w:rsid w:val="00504BB7"/>
    <w:rsid w:val="00504C02"/>
    <w:rsid w:val="00504C74"/>
    <w:rsid w:val="00504EB0"/>
    <w:rsid w:val="00504F42"/>
    <w:rsid w:val="00504F77"/>
    <w:rsid w:val="005053A5"/>
    <w:rsid w:val="005054ED"/>
    <w:rsid w:val="00505717"/>
    <w:rsid w:val="00505E47"/>
    <w:rsid w:val="00505E62"/>
    <w:rsid w:val="00505F78"/>
    <w:rsid w:val="0050606A"/>
    <w:rsid w:val="0050628E"/>
    <w:rsid w:val="00506982"/>
    <w:rsid w:val="005069BD"/>
    <w:rsid w:val="00506AF6"/>
    <w:rsid w:val="00506C94"/>
    <w:rsid w:val="00506D51"/>
    <w:rsid w:val="00506D85"/>
    <w:rsid w:val="00506D86"/>
    <w:rsid w:val="00506E43"/>
    <w:rsid w:val="00506F19"/>
    <w:rsid w:val="00506FED"/>
    <w:rsid w:val="00506FF4"/>
    <w:rsid w:val="0050714E"/>
    <w:rsid w:val="005072D8"/>
    <w:rsid w:val="00507473"/>
    <w:rsid w:val="005077CD"/>
    <w:rsid w:val="0050787D"/>
    <w:rsid w:val="005078E4"/>
    <w:rsid w:val="00507D3A"/>
    <w:rsid w:val="00507D52"/>
    <w:rsid w:val="00507EE4"/>
    <w:rsid w:val="00507F09"/>
    <w:rsid w:val="00507F3F"/>
    <w:rsid w:val="005100B2"/>
    <w:rsid w:val="00510191"/>
    <w:rsid w:val="005101D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1E9"/>
    <w:rsid w:val="005113CD"/>
    <w:rsid w:val="005115AD"/>
    <w:rsid w:val="00511627"/>
    <w:rsid w:val="005116AA"/>
    <w:rsid w:val="005117B0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1FF8"/>
    <w:rsid w:val="0051206D"/>
    <w:rsid w:val="00512314"/>
    <w:rsid w:val="005128F2"/>
    <w:rsid w:val="00512EE0"/>
    <w:rsid w:val="00513155"/>
    <w:rsid w:val="005132D5"/>
    <w:rsid w:val="005133CE"/>
    <w:rsid w:val="005134EC"/>
    <w:rsid w:val="005134F6"/>
    <w:rsid w:val="00513538"/>
    <w:rsid w:val="0051363E"/>
    <w:rsid w:val="00513680"/>
    <w:rsid w:val="005136D3"/>
    <w:rsid w:val="00513788"/>
    <w:rsid w:val="0051380E"/>
    <w:rsid w:val="00513863"/>
    <w:rsid w:val="005138B5"/>
    <w:rsid w:val="0051391C"/>
    <w:rsid w:val="005139B4"/>
    <w:rsid w:val="00513E8C"/>
    <w:rsid w:val="00513F5F"/>
    <w:rsid w:val="0051411C"/>
    <w:rsid w:val="00514283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4FC9"/>
    <w:rsid w:val="0051510F"/>
    <w:rsid w:val="005151C4"/>
    <w:rsid w:val="0051527A"/>
    <w:rsid w:val="005152A6"/>
    <w:rsid w:val="005153EB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2CD"/>
    <w:rsid w:val="00516338"/>
    <w:rsid w:val="00516541"/>
    <w:rsid w:val="00516B73"/>
    <w:rsid w:val="00516BB1"/>
    <w:rsid w:val="00516DDC"/>
    <w:rsid w:val="00516E74"/>
    <w:rsid w:val="00517100"/>
    <w:rsid w:val="0051714A"/>
    <w:rsid w:val="005171D1"/>
    <w:rsid w:val="0051737F"/>
    <w:rsid w:val="005173AB"/>
    <w:rsid w:val="005173DA"/>
    <w:rsid w:val="0051778A"/>
    <w:rsid w:val="005177FF"/>
    <w:rsid w:val="00517E5F"/>
    <w:rsid w:val="00520042"/>
    <w:rsid w:val="005200AE"/>
    <w:rsid w:val="005201CE"/>
    <w:rsid w:val="00520239"/>
    <w:rsid w:val="00520358"/>
    <w:rsid w:val="005203FC"/>
    <w:rsid w:val="0052053C"/>
    <w:rsid w:val="005205AE"/>
    <w:rsid w:val="0052062F"/>
    <w:rsid w:val="00520BC5"/>
    <w:rsid w:val="00520C78"/>
    <w:rsid w:val="00520F1D"/>
    <w:rsid w:val="005211A6"/>
    <w:rsid w:val="005214F1"/>
    <w:rsid w:val="0052182B"/>
    <w:rsid w:val="005218BD"/>
    <w:rsid w:val="00521933"/>
    <w:rsid w:val="00521A6F"/>
    <w:rsid w:val="00521B79"/>
    <w:rsid w:val="00521DF5"/>
    <w:rsid w:val="00521E1E"/>
    <w:rsid w:val="005220FD"/>
    <w:rsid w:val="0052247D"/>
    <w:rsid w:val="005225CF"/>
    <w:rsid w:val="00522C5D"/>
    <w:rsid w:val="00522C84"/>
    <w:rsid w:val="00522CD7"/>
    <w:rsid w:val="005236A6"/>
    <w:rsid w:val="00523820"/>
    <w:rsid w:val="0052395B"/>
    <w:rsid w:val="00523A6E"/>
    <w:rsid w:val="00523A81"/>
    <w:rsid w:val="00523CF1"/>
    <w:rsid w:val="00523D42"/>
    <w:rsid w:val="00523FD8"/>
    <w:rsid w:val="0052480E"/>
    <w:rsid w:val="0052495C"/>
    <w:rsid w:val="00524CB6"/>
    <w:rsid w:val="00524CC3"/>
    <w:rsid w:val="00524D4E"/>
    <w:rsid w:val="00524F9F"/>
    <w:rsid w:val="00525134"/>
    <w:rsid w:val="00525174"/>
    <w:rsid w:val="0052517B"/>
    <w:rsid w:val="005253BC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5D93"/>
    <w:rsid w:val="00526035"/>
    <w:rsid w:val="00526089"/>
    <w:rsid w:val="005261B0"/>
    <w:rsid w:val="0052697A"/>
    <w:rsid w:val="00526A0D"/>
    <w:rsid w:val="00526AC5"/>
    <w:rsid w:val="00526D35"/>
    <w:rsid w:val="00526EE5"/>
    <w:rsid w:val="00527208"/>
    <w:rsid w:val="0052744F"/>
    <w:rsid w:val="0052748A"/>
    <w:rsid w:val="0052764D"/>
    <w:rsid w:val="00527670"/>
    <w:rsid w:val="005277A5"/>
    <w:rsid w:val="00527976"/>
    <w:rsid w:val="00527A45"/>
    <w:rsid w:val="00527B51"/>
    <w:rsid w:val="00527B6B"/>
    <w:rsid w:val="00527B87"/>
    <w:rsid w:val="00527C07"/>
    <w:rsid w:val="00527C63"/>
    <w:rsid w:val="00527C86"/>
    <w:rsid w:val="00527CA2"/>
    <w:rsid w:val="00527DCE"/>
    <w:rsid w:val="00527F67"/>
    <w:rsid w:val="005302D4"/>
    <w:rsid w:val="00530301"/>
    <w:rsid w:val="00530447"/>
    <w:rsid w:val="005304E3"/>
    <w:rsid w:val="0053054D"/>
    <w:rsid w:val="005305B1"/>
    <w:rsid w:val="005305C6"/>
    <w:rsid w:val="0053066E"/>
    <w:rsid w:val="0053083D"/>
    <w:rsid w:val="0053085A"/>
    <w:rsid w:val="005308AB"/>
    <w:rsid w:val="00530C97"/>
    <w:rsid w:val="00530DDB"/>
    <w:rsid w:val="00531129"/>
    <w:rsid w:val="00531200"/>
    <w:rsid w:val="0053132A"/>
    <w:rsid w:val="005313F9"/>
    <w:rsid w:val="005314E9"/>
    <w:rsid w:val="00531638"/>
    <w:rsid w:val="005317C4"/>
    <w:rsid w:val="0053181F"/>
    <w:rsid w:val="00531975"/>
    <w:rsid w:val="00531C90"/>
    <w:rsid w:val="00531F70"/>
    <w:rsid w:val="00531FC0"/>
    <w:rsid w:val="0053208B"/>
    <w:rsid w:val="0053219E"/>
    <w:rsid w:val="0053253F"/>
    <w:rsid w:val="0053256B"/>
    <w:rsid w:val="00532602"/>
    <w:rsid w:val="00532626"/>
    <w:rsid w:val="00532B45"/>
    <w:rsid w:val="00532B6B"/>
    <w:rsid w:val="00532C31"/>
    <w:rsid w:val="00532DF4"/>
    <w:rsid w:val="00532DFE"/>
    <w:rsid w:val="00532E74"/>
    <w:rsid w:val="005330C1"/>
    <w:rsid w:val="005330C8"/>
    <w:rsid w:val="00533220"/>
    <w:rsid w:val="00533528"/>
    <w:rsid w:val="00533711"/>
    <w:rsid w:val="005337BB"/>
    <w:rsid w:val="005337E0"/>
    <w:rsid w:val="0053388C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4F1F"/>
    <w:rsid w:val="00535049"/>
    <w:rsid w:val="005353D9"/>
    <w:rsid w:val="00535404"/>
    <w:rsid w:val="005354B5"/>
    <w:rsid w:val="0053558F"/>
    <w:rsid w:val="005356E4"/>
    <w:rsid w:val="005357D1"/>
    <w:rsid w:val="00535957"/>
    <w:rsid w:val="00535AEB"/>
    <w:rsid w:val="00535B02"/>
    <w:rsid w:val="00535C1B"/>
    <w:rsid w:val="00535CBA"/>
    <w:rsid w:val="00535D6D"/>
    <w:rsid w:val="00535DBD"/>
    <w:rsid w:val="00535F46"/>
    <w:rsid w:val="00535F5B"/>
    <w:rsid w:val="0053602E"/>
    <w:rsid w:val="005360EE"/>
    <w:rsid w:val="0053635C"/>
    <w:rsid w:val="00536403"/>
    <w:rsid w:val="00536509"/>
    <w:rsid w:val="0053655F"/>
    <w:rsid w:val="0053674E"/>
    <w:rsid w:val="0053682C"/>
    <w:rsid w:val="00536912"/>
    <w:rsid w:val="00536E26"/>
    <w:rsid w:val="00537041"/>
    <w:rsid w:val="005372FA"/>
    <w:rsid w:val="00537360"/>
    <w:rsid w:val="0053739F"/>
    <w:rsid w:val="005375D9"/>
    <w:rsid w:val="00537798"/>
    <w:rsid w:val="00537830"/>
    <w:rsid w:val="00537856"/>
    <w:rsid w:val="005378EE"/>
    <w:rsid w:val="00537B95"/>
    <w:rsid w:val="00537BDF"/>
    <w:rsid w:val="00537C40"/>
    <w:rsid w:val="00537CA9"/>
    <w:rsid w:val="00537D00"/>
    <w:rsid w:val="00537D12"/>
    <w:rsid w:val="00537DF2"/>
    <w:rsid w:val="00537E3F"/>
    <w:rsid w:val="00537E77"/>
    <w:rsid w:val="00537F0F"/>
    <w:rsid w:val="00540132"/>
    <w:rsid w:val="0054015D"/>
    <w:rsid w:val="005401A3"/>
    <w:rsid w:val="00540468"/>
    <w:rsid w:val="0054047B"/>
    <w:rsid w:val="0054059B"/>
    <w:rsid w:val="005405EF"/>
    <w:rsid w:val="0054080D"/>
    <w:rsid w:val="00540895"/>
    <w:rsid w:val="00540AF3"/>
    <w:rsid w:val="00540D8C"/>
    <w:rsid w:val="00540DAA"/>
    <w:rsid w:val="00540E80"/>
    <w:rsid w:val="0054124D"/>
    <w:rsid w:val="0054139B"/>
    <w:rsid w:val="005413CD"/>
    <w:rsid w:val="00541416"/>
    <w:rsid w:val="0054157D"/>
    <w:rsid w:val="005415FD"/>
    <w:rsid w:val="00541668"/>
    <w:rsid w:val="00541706"/>
    <w:rsid w:val="00541981"/>
    <w:rsid w:val="005419D9"/>
    <w:rsid w:val="00541ACF"/>
    <w:rsid w:val="00541B16"/>
    <w:rsid w:val="00541D0C"/>
    <w:rsid w:val="00541F57"/>
    <w:rsid w:val="005421C2"/>
    <w:rsid w:val="0054222C"/>
    <w:rsid w:val="0054227A"/>
    <w:rsid w:val="00542419"/>
    <w:rsid w:val="0054269E"/>
    <w:rsid w:val="00542700"/>
    <w:rsid w:val="0054274D"/>
    <w:rsid w:val="00542790"/>
    <w:rsid w:val="0054289A"/>
    <w:rsid w:val="00542A15"/>
    <w:rsid w:val="00542BA3"/>
    <w:rsid w:val="00542FC0"/>
    <w:rsid w:val="005430CD"/>
    <w:rsid w:val="005431B5"/>
    <w:rsid w:val="00543489"/>
    <w:rsid w:val="005434C7"/>
    <w:rsid w:val="005434D4"/>
    <w:rsid w:val="00543809"/>
    <w:rsid w:val="0054389D"/>
    <w:rsid w:val="0054391C"/>
    <w:rsid w:val="00543E2D"/>
    <w:rsid w:val="00543FE0"/>
    <w:rsid w:val="0054400D"/>
    <w:rsid w:val="005443E5"/>
    <w:rsid w:val="00544504"/>
    <w:rsid w:val="005445EC"/>
    <w:rsid w:val="005447E7"/>
    <w:rsid w:val="005448D2"/>
    <w:rsid w:val="00544970"/>
    <w:rsid w:val="00544A7A"/>
    <w:rsid w:val="00544AFF"/>
    <w:rsid w:val="0054517F"/>
    <w:rsid w:val="00545199"/>
    <w:rsid w:val="005457A6"/>
    <w:rsid w:val="0054587D"/>
    <w:rsid w:val="00545908"/>
    <w:rsid w:val="005459FE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D44"/>
    <w:rsid w:val="00546EA9"/>
    <w:rsid w:val="00546ECD"/>
    <w:rsid w:val="00546F66"/>
    <w:rsid w:val="0054710D"/>
    <w:rsid w:val="005474CF"/>
    <w:rsid w:val="0054752D"/>
    <w:rsid w:val="005475E9"/>
    <w:rsid w:val="00547738"/>
    <w:rsid w:val="0054779F"/>
    <w:rsid w:val="005478A6"/>
    <w:rsid w:val="00547A1D"/>
    <w:rsid w:val="00547A6E"/>
    <w:rsid w:val="00547B10"/>
    <w:rsid w:val="00547D93"/>
    <w:rsid w:val="00547E1B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DAB"/>
    <w:rsid w:val="00550EEF"/>
    <w:rsid w:val="00550F2D"/>
    <w:rsid w:val="00550F8D"/>
    <w:rsid w:val="005510A3"/>
    <w:rsid w:val="00551128"/>
    <w:rsid w:val="00551183"/>
    <w:rsid w:val="005511D4"/>
    <w:rsid w:val="00551378"/>
    <w:rsid w:val="0055137E"/>
    <w:rsid w:val="005513B9"/>
    <w:rsid w:val="0055142A"/>
    <w:rsid w:val="00551545"/>
    <w:rsid w:val="005515D3"/>
    <w:rsid w:val="0055194F"/>
    <w:rsid w:val="00551DD8"/>
    <w:rsid w:val="00551F0C"/>
    <w:rsid w:val="00551F37"/>
    <w:rsid w:val="0055222E"/>
    <w:rsid w:val="00552340"/>
    <w:rsid w:val="00552533"/>
    <w:rsid w:val="00552639"/>
    <w:rsid w:val="005528DF"/>
    <w:rsid w:val="005529FC"/>
    <w:rsid w:val="00552AFC"/>
    <w:rsid w:val="00552B0D"/>
    <w:rsid w:val="00552B13"/>
    <w:rsid w:val="00552C6E"/>
    <w:rsid w:val="00552E9A"/>
    <w:rsid w:val="00552FCD"/>
    <w:rsid w:val="00553039"/>
    <w:rsid w:val="00553100"/>
    <w:rsid w:val="00553203"/>
    <w:rsid w:val="005533CA"/>
    <w:rsid w:val="00553905"/>
    <w:rsid w:val="00553B61"/>
    <w:rsid w:val="00553B89"/>
    <w:rsid w:val="00553D1A"/>
    <w:rsid w:val="00553EAE"/>
    <w:rsid w:val="00553EEC"/>
    <w:rsid w:val="00554061"/>
    <w:rsid w:val="005543FE"/>
    <w:rsid w:val="0055464B"/>
    <w:rsid w:val="005550F3"/>
    <w:rsid w:val="00555229"/>
    <w:rsid w:val="005552CB"/>
    <w:rsid w:val="0055579C"/>
    <w:rsid w:val="00555B4B"/>
    <w:rsid w:val="00555D73"/>
    <w:rsid w:val="005563BA"/>
    <w:rsid w:val="005563D2"/>
    <w:rsid w:val="005564B6"/>
    <w:rsid w:val="005564B7"/>
    <w:rsid w:val="005567C1"/>
    <w:rsid w:val="0055689A"/>
    <w:rsid w:val="0055691A"/>
    <w:rsid w:val="00556BBF"/>
    <w:rsid w:val="00556C91"/>
    <w:rsid w:val="00556CC6"/>
    <w:rsid w:val="00556D06"/>
    <w:rsid w:val="00556DF7"/>
    <w:rsid w:val="00556E4C"/>
    <w:rsid w:val="00556F4C"/>
    <w:rsid w:val="005573A5"/>
    <w:rsid w:val="005575A1"/>
    <w:rsid w:val="00557AA8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8B3"/>
    <w:rsid w:val="005608D6"/>
    <w:rsid w:val="0056090E"/>
    <w:rsid w:val="00560943"/>
    <w:rsid w:val="00560ADF"/>
    <w:rsid w:val="00560CC9"/>
    <w:rsid w:val="00560D1F"/>
    <w:rsid w:val="00560E6A"/>
    <w:rsid w:val="00561070"/>
    <w:rsid w:val="005610A1"/>
    <w:rsid w:val="00561165"/>
    <w:rsid w:val="0056123D"/>
    <w:rsid w:val="00561674"/>
    <w:rsid w:val="005616EB"/>
    <w:rsid w:val="00561BC0"/>
    <w:rsid w:val="00561BF6"/>
    <w:rsid w:val="00561C73"/>
    <w:rsid w:val="00561D96"/>
    <w:rsid w:val="00561FC0"/>
    <w:rsid w:val="0056209A"/>
    <w:rsid w:val="005623F3"/>
    <w:rsid w:val="0056244A"/>
    <w:rsid w:val="00562458"/>
    <w:rsid w:val="00562642"/>
    <w:rsid w:val="005626CF"/>
    <w:rsid w:val="00562715"/>
    <w:rsid w:val="00562729"/>
    <w:rsid w:val="005628BB"/>
    <w:rsid w:val="00562A3C"/>
    <w:rsid w:val="00562AD3"/>
    <w:rsid w:val="00562AE9"/>
    <w:rsid w:val="00562FC2"/>
    <w:rsid w:val="005630B5"/>
    <w:rsid w:val="0056322E"/>
    <w:rsid w:val="0056344D"/>
    <w:rsid w:val="005635F7"/>
    <w:rsid w:val="005638F2"/>
    <w:rsid w:val="0056391E"/>
    <w:rsid w:val="00563935"/>
    <w:rsid w:val="00563AE3"/>
    <w:rsid w:val="00563B61"/>
    <w:rsid w:val="00563F95"/>
    <w:rsid w:val="00564210"/>
    <w:rsid w:val="005643F6"/>
    <w:rsid w:val="0056442D"/>
    <w:rsid w:val="00564538"/>
    <w:rsid w:val="005645C4"/>
    <w:rsid w:val="00564762"/>
    <w:rsid w:val="0056489B"/>
    <w:rsid w:val="0056497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457"/>
    <w:rsid w:val="005658A0"/>
    <w:rsid w:val="005658CF"/>
    <w:rsid w:val="0056590C"/>
    <w:rsid w:val="00565B03"/>
    <w:rsid w:val="00565D50"/>
    <w:rsid w:val="00565D63"/>
    <w:rsid w:val="00565E7C"/>
    <w:rsid w:val="005660DE"/>
    <w:rsid w:val="00566403"/>
    <w:rsid w:val="00566533"/>
    <w:rsid w:val="005666C5"/>
    <w:rsid w:val="00566C20"/>
    <w:rsid w:val="00566C53"/>
    <w:rsid w:val="00566F9D"/>
    <w:rsid w:val="0056726C"/>
    <w:rsid w:val="005672A5"/>
    <w:rsid w:val="005672DA"/>
    <w:rsid w:val="00567935"/>
    <w:rsid w:val="00567950"/>
    <w:rsid w:val="00567A25"/>
    <w:rsid w:val="00567B72"/>
    <w:rsid w:val="00567D6C"/>
    <w:rsid w:val="00567E27"/>
    <w:rsid w:val="00567F79"/>
    <w:rsid w:val="005700C4"/>
    <w:rsid w:val="0057012A"/>
    <w:rsid w:val="00570175"/>
    <w:rsid w:val="005702F5"/>
    <w:rsid w:val="005703E7"/>
    <w:rsid w:val="00570600"/>
    <w:rsid w:val="005706A8"/>
    <w:rsid w:val="0057083E"/>
    <w:rsid w:val="00570944"/>
    <w:rsid w:val="005709D8"/>
    <w:rsid w:val="00570BC1"/>
    <w:rsid w:val="00570C93"/>
    <w:rsid w:val="00570D4C"/>
    <w:rsid w:val="00570D4E"/>
    <w:rsid w:val="00570F2F"/>
    <w:rsid w:val="005710C5"/>
    <w:rsid w:val="0057161B"/>
    <w:rsid w:val="005718AC"/>
    <w:rsid w:val="00571B31"/>
    <w:rsid w:val="00571B86"/>
    <w:rsid w:val="00571C36"/>
    <w:rsid w:val="00571D72"/>
    <w:rsid w:val="00571DEA"/>
    <w:rsid w:val="00572117"/>
    <w:rsid w:val="0057213F"/>
    <w:rsid w:val="00572181"/>
    <w:rsid w:val="005723A3"/>
    <w:rsid w:val="00572435"/>
    <w:rsid w:val="0057279F"/>
    <w:rsid w:val="00572873"/>
    <w:rsid w:val="00572CE4"/>
    <w:rsid w:val="00572DA5"/>
    <w:rsid w:val="00572EAB"/>
    <w:rsid w:val="00573127"/>
    <w:rsid w:val="005737A9"/>
    <w:rsid w:val="00573A74"/>
    <w:rsid w:val="00573B5D"/>
    <w:rsid w:val="00573C3F"/>
    <w:rsid w:val="00573C9C"/>
    <w:rsid w:val="00573F1D"/>
    <w:rsid w:val="00573F73"/>
    <w:rsid w:val="005742AB"/>
    <w:rsid w:val="0057435B"/>
    <w:rsid w:val="00574417"/>
    <w:rsid w:val="00574475"/>
    <w:rsid w:val="00574611"/>
    <w:rsid w:val="00574630"/>
    <w:rsid w:val="00574644"/>
    <w:rsid w:val="005748E9"/>
    <w:rsid w:val="00574A7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AD8"/>
    <w:rsid w:val="00575BE4"/>
    <w:rsid w:val="00575BF3"/>
    <w:rsid w:val="00575EDA"/>
    <w:rsid w:val="0057635C"/>
    <w:rsid w:val="0057663C"/>
    <w:rsid w:val="0057669C"/>
    <w:rsid w:val="00576B3D"/>
    <w:rsid w:val="00576C1F"/>
    <w:rsid w:val="00576C66"/>
    <w:rsid w:val="00576DFE"/>
    <w:rsid w:val="00576EC8"/>
    <w:rsid w:val="00576F77"/>
    <w:rsid w:val="005770B0"/>
    <w:rsid w:val="00577136"/>
    <w:rsid w:val="0057716C"/>
    <w:rsid w:val="0057730C"/>
    <w:rsid w:val="005773EB"/>
    <w:rsid w:val="0057741C"/>
    <w:rsid w:val="005774A9"/>
    <w:rsid w:val="005775AF"/>
    <w:rsid w:val="0057774D"/>
    <w:rsid w:val="0057775F"/>
    <w:rsid w:val="005779CF"/>
    <w:rsid w:val="005779D7"/>
    <w:rsid w:val="00577AD7"/>
    <w:rsid w:val="00577AFB"/>
    <w:rsid w:val="00577B7F"/>
    <w:rsid w:val="00577B93"/>
    <w:rsid w:val="00577C76"/>
    <w:rsid w:val="00577E61"/>
    <w:rsid w:val="00577E99"/>
    <w:rsid w:val="00580A09"/>
    <w:rsid w:val="00580A66"/>
    <w:rsid w:val="00580B4D"/>
    <w:rsid w:val="00580C41"/>
    <w:rsid w:val="00580C95"/>
    <w:rsid w:val="00580C9B"/>
    <w:rsid w:val="00580CFC"/>
    <w:rsid w:val="00581356"/>
    <w:rsid w:val="005813E6"/>
    <w:rsid w:val="00581A64"/>
    <w:rsid w:val="00581ED8"/>
    <w:rsid w:val="0058202C"/>
    <w:rsid w:val="00582148"/>
    <w:rsid w:val="005821ED"/>
    <w:rsid w:val="00582845"/>
    <w:rsid w:val="0058286D"/>
    <w:rsid w:val="00582A8E"/>
    <w:rsid w:val="00582AF2"/>
    <w:rsid w:val="00582B78"/>
    <w:rsid w:val="00582B90"/>
    <w:rsid w:val="00582C3B"/>
    <w:rsid w:val="00582C5A"/>
    <w:rsid w:val="00582C68"/>
    <w:rsid w:val="005831E2"/>
    <w:rsid w:val="00583293"/>
    <w:rsid w:val="0058343F"/>
    <w:rsid w:val="00583468"/>
    <w:rsid w:val="005834CD"/>
    <w:rsid w:val="00583AF1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CC0"/>
    <w:rsid w:val="00584D8B"/>
    <w:rsid w:val="00584E2E"/>
    <w:rsid w:val="0058532E"/>
    <w:rsid w:val="00585492"/>
    <w:rsid w:val="005854FA"/>
    <w:rsid w:val="00585808"/>
    <w:rsid w:val="005858D5"/>
    <w:rsid w:val="00585A8D"/>
    <w:rsid w:val="00585D30"/>
    <w:rsid w:val="00585D69"/>
    <w:rsid w:val="00585E83"/>
    <w:rsid w:val="00585EC4"/>
    <w:rsid w:val="00585F11"/>
    <w:rsid w:val="00586016"/>
    <w:rsid w:val="005866FB"/>
    <w:rsid w:val="0058677E"/>
    <w:rsid w:val="005867B8"/>
    <w:rsid w:val="005867C0"/>
    <w:rsid w:val="00586911"/>
    <w:rsid w:val="005869E6"/>
    <w:rsid w:val="00586B51"/>
    <w:rsid w:val="00586B57"/>
    <w:rsid w:val="00586D83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87FBD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22"/>
    <w:rsid w:val="00590AEA"/>
    <w:rsid w:val="00590BF8"/>
    <w:rsid w:val="00590D21"/>
    <w:rsid w:val="00590EBF"/>
    <w:rsid w:val="0059106B"/>
    <w:rsid w:val="005910D3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30C"/>
    <w:rsid w:val="00592514"/>
    <w:rsid w:val="00592742"/>
    <w:rsid w:val="005927E2"/>
    <w:rsid w:val="00592A43"/>
    <w:rsid w:val="00592D1C"/>
    <w:rsid w:val="00592F0C"/>
    <w:rsid w:val="0059334C"/>
    <w:rsid w:val="005933AD"/>
    <w:rsid w:val="005938CA"/>
    <w:rsid w:val="00593A0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91E"/>
    <w:rsid w:val="00595ABC"/>
    <w:rsid w:val="00595BD7"/>
    <w:rsid w:val="00596256"/>
    <w:rsid w:val="005964A7"/>
    <w:rsid w:val="005964BC"/>
    <w:rsid w:val="0059687A"/>
    <w:rsid w:val="005968C3"/>
    <w:rsid w:val="00596934"/>
    <w:rsid w:val="00596A1F"/>
    <w:rsid w:val="00596BA9"/>
    <w:rsid w:val="00596C04"/>
    <w:rsid w:val="00596CDC"/>
    <w:rsid w:val="00596DBD"/>
    <w:rsid w:val="00596E27"/>
    <w:rsid w:val="00596F1F"/>
    <w:rsid w:val="00597062"/>
    <w:rsid w:val="0059715B"/>
    <w:rsid w:val="005974F0"/>
    <w:rsid w:val="005975A8"/>
    <w:rsid w:val="00597634"/>
    <w:rsid w:val="00597815"/>
    <w:rsid w:val="0059797D"/>
    <w:rsid w:val="00597996"/>
    <w:rsid w:val="005979F8"/>
    <w:rsid w:val="00597B1B"/>
    <w:rsid w:val="00597B1E"/>
    <w:rsid w:val="00597B2C"/>
    <w:rsid w:val="00597C7A"/>
    <w:rsid w:val="00597F53"/>
    <w:rsid w:val="005A008D"/>
    <w:rsid w:val="005A00DF"/>
    <w:rsid w:val="005A02CE"/>
    <w:rsid w:val="005A0528"/>
    <w:rsid w:val="005A0594"/>
    <w:rsid w:val="005A0768"/>
    <w:rsid w:val="005A078B"/>
    <w:rsid w:val="005A0A6B"/>
    <w:rsid w:val="005A0AF8"/>
    <w:rsid w:val="005A0C67"/>
    <w:rsid w:val="005A0D28"/>
    <w:rsid w:val="005A0E12"/>
    <w:rsid w:val="005A0F4F"/>
    <w:rsid w:val="005A0F65"/>
    <w:rsid w:val="005A0FA2"/>
    <w:rsid w:val="005A10A5"/>
    <w:rsid w:val="005A11D8"/>
    <w:rsid w:val="005A121B"/>
    <w:rsid w:val="005A13BD"/>
    <w:rsid w:val="005A1437"/>
    <w:rsid w:val="005A16AD"/>
    <w:rsid w:val="005A1797"/>
    <w:rsid w:val="005A1953"/>
    <w:rsid w:val="005A198D"/>
    <w:rsid w:val="005A1C20"/>
    <w:rsid w:val="005A1E33"/>
    <w:rsid w:val="005A1FCC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99D"/>
    <w:rsid w:val="005A2B31"/>
    <w:rsid w:val="005A2C97"/>
    <w:rsid w:val="005A2CCA"/>
    <w:rsid w:val="005A2D79"/>
    <w:rsid w:val="005A2E7C"/>
    <w:rsid w:val="005A3016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CEB"/>
    <w:rsid w:val="005A3EB7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41D"/>
    <w:rsid w:val="005A54C2"/>
    <w:rsid w:val="005A5520"/>
    <w:rsid w:val="005A56DF"/>
    <w:rsid w:val="005A580A"/>
    <w:rsid w:val="005A58D7"/>
    <w:rsid w:val="005A5AAF"/>
    <w:rsid w:val="005A5BB8"/>
    <w:rsid w:val="005A5C3F"/>
    <w:rsid w:val="005A5C5F"/>
    <w:rsid w:val="005A5D00"/>
    <w:rsid w:val="005A5D5E"/>
    <w:rsid w:val="005A5E1B"/>
    <w:rsid w:val="005A68A3"/>
    <w:rsid w:val="005A68C5"/>
    <w:rsid w:val="005A69D3"/>
    <w:rsid w:val="005A6A3D"/>
    <w:rsid w:val="005A6A9A"/>
    <w:rsid w:val="005A6ADD"/>
    <w:rsid w:val="005A6B62"/>
    <w:rsid w:val="005A6C64"/>
    <w:rsid w:val="005A6CAB"/>
    <w:rsid w:val="005A6DB7"/>
    <w:rsid w:val="005A6FF9"/>
    <w:rsid w:val="005A7188"/>
    <w:rsid w:val="005A718C"/>
    <w:rsid w:val="005A759C"/>
    <w:rsid w:val="005A7773"/>
    <w:rsid w:val="005A7949"/>
    <w:rsid w:val="005B0227"/>
    <w:rsid w:val="005B04E3"/>
    <w:rsid w:val="005B059E"/>
    <w:rsid w:val="005B0652"/>
    <w:rsid w:val="005B0669"/>
    <w:rsid w:val="005B06D5"/>
    <w:rsid w:val="005B06D8"/>
    <w:rsid w:val="005B1063"/>
    <w:rsid w:val="005B13BC"/>
    <w:rsid w:val="005B1541"/>
    <w:rsid w:val="005B1629"/>
    <w:rsid w:val="005B1658"/>
    <w:rsid w:val="005B17A9"/>
    <w:rsid w:val="005B1A7D"/>
    <w:rsid w:val="005B1B69"/>
    <w:rsid w:val="005B1C0C"/>
    <w:rsid w:val="005B1D62"/>
    <w:rsid w:val="005B1D9D"/>
    <w:rsid w:val="005B1DC7"/>
    <w:rsid w:val="005B1FC3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A5"/>
    <w:rsid w:val="005B2BE6"/>
    <w:rsid w:val="005B2DCD"/>
    <w:rsid w:val="005B2E16"/>
    <w:rsid w:val="005B2FB8"/>
    <w:rsid w:val="005B2FCA"/>
    <w:rsid w:val="005B3379"/>
    <w:rsid w:val="005B34C0"/>
    <w:rsid w:val="005B35AE"/>
    <w:rsid w:val="005B3686"/>
    <w:rsid w:val="005B3A94"/>
    <w:rsid w:val="005B3C40"/>
    <w:rsid w:val="005B3D17"/>
    <w:rsid w:val="005B3D7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4B40"/>
    <w:rsid w:val="005B4DA3"/>
    <w:rsid w:val="005B5052"/>
    <w:rsid w:val="005B50DC"/>
    <w:rsid w:val="005B50FC"/>
    <w:rsid w:val="005B52F9"/>
    <w:rsid w:val="005B55BD"/>
    <w:rsid w:val="005B5606"/>
    <w:rsid w:val="005B5624"/>
    <w:rsid w:val="005B585E"/>
    <w:rsid w:val="005B5C1F"/>
    <w:rsid w:val="005B5D85"/>
    <w:rsid w:val="005B5DAF"/>
    <w:rsid w:val="005B5E51"/>
    <w:rsid w:val="005B5EBB"/>
    <w:rsid w:val="005B5FD2"/>
    <w:rsid w:val="005B5FD5"/>
    <w:rsid w:val="005B61A8"/>
    <w:rsid w:val="005B638C"/>
    <w:rsid w:val="005B673D"/>
    <w:rsid w:val="005B67DE"/>
    <w:rsid w:val="005B69C7"/>
    <w:rsid w:val="005B6CEF"/>
    <w:rsid w:val="005B6E02"/>
    <w:rsid w:val="005B6E7B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77"/>
    <w:rsid w:val="005B77F7"/>
    <w:rsid w:val="005B7A08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EF"/>
    <w:rsid w:val="005C16E9"/>
    <w:rsid w:val="005C16EE"/>
    <w:rsid w:val="005C175E"/>
    <w:rsid w:val="005C185B"/>
    <w:rsid w:val="005C19C6"/>
    <w:rsid w:val="005C1CC1"/>
    <w:rsid w:val="005C1CC2"/>
    <w:rsid w:val="005C226A"/>
    <w:rsid w:val="005C22BC"/>
    <w:rsid w:val="005C23DF"/>
    <w:rsid w:val="005C2427"/>
    <w:rsid w:val="005C2527"/>
    <w:rsid w:val="005C2704"/>
    <w:rsid w:val="005C277D"/>
    <w:rsid w:val="005C2891"/>
    <w:rsid w:val="005C2958"/>
    <w:rsid w:val="005C2B66"/>
    <w:rsid w:val="005C2EFC"/>
    <w:rsid w:val="005C2F7E"/>
    <w:rsid w:val="005C3258"/>
    <w:rsid w:val="005C3298"/>
    <w:rsid w:val="005C32CF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557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632"/>
    <w:rsid w:val="005C6959"/>
    <w:rsid w:val="005C69EF"/>
    <w:rsid w:val="005C6A1C"/>
    <w:rsid w:val="005C6C9A"/>
    <w:rsid w:val="005C6D24"/>
    <w:rsid w:val="005C6E96"/>
    <w:rsid w:val="005C6FF8"/>
    <w:rsid w:val="005C70E0"/>
    <w:rsid w:val="005C71A4"/>
    <w:rsid w:val="005C727B"/>
    <w:rsid w:val="005C728F"/>
    <w:rsid w:val="005C732E"/>
    <w:rsid w:val="005C73A6"/>
    <w:rsid w:val="005C753B"/>
    <w:rsid w:val="005C754F"/>
    <w:rsid w:val="005C768E"/>
    <w:rsid w:val="005C776A"/>
    <w:rsid w:val="005C79CC"/>
    <w:rsid w:val="005C7A1E"/>
    <w:rsid w:val="005C7A9A"/>
    <w:rsid w:val="005C7AE5"/>
    <w:rsid w:val="005C7B2E"/>
    <w:rsid w:val="005C7BA8"/>
    <w:rsid w:val="005C7F86"/>
    <w:rsid w:val="005C7FCD"/>
    <w:rsid w:val="005D0119"/>
    <w:rsid w:val="005D0239"/>
    <w:rsid w:val="005D0357"/>
    <w:rsid w:val="005D0493"/>
    <w:rsid w:val="005D05A5"/>
    <w:rsid w:val="005D05E1"/>
    <w:rsid w:val="005D0677"/>
    <w:rsid w:val="005D06BD"/>
    <w:rsid w:val="005D0713"/>
    <w:rsid w:val="005D0773"/>
    <w:rsid w:val="005D07EC"/>
    <w:rsid w:val="005D0840"/>
    <w:rsid w:val="005D0A3A"/>
    <w:rsid w:val="005D0DE3"/>
    <w:rsid w:val="005D0FF6"/>
    <w:rsid w:val="005D1171"/>
    <w:rsid w:val="005D1260"/>
    <w:rsid w:val="005D1409"/>
    <w:rsid w:val="005D142A"/>
    <w:rsid w:val="005D15FF"/>
    <w:rsid w:val="005D1848"/>
    <w:rsid w:val="005D199D"/>
    <w:rsid w:val="005D19F1"/>
    <w:rsid w:val="005D1A5D"/>
    <w:rsid w:val="005D1B85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2EE4"/>
    <w:rsid w:val="005D3058"/>
    <w:rsid w:val="005D32FB"/>
    <w:rsid w:val="005D350B"/>
    <w:rsid w:val="005D3578"/>
    <w:rsid w:val="005D36CF"/>
    <w:rsid w:val="005D384C"/>
    <w:rsid w:val="005D39F1"/>
    <w:rsid w:val="005D3A21"/>
    <w:rsid w:val="005D3C8E"/>
    <w:rsid w:val="005D3E64"/>
    <w:rsid w:val="005D3F6F"/>
    <w:rsid w:val="005D407D"/>
    <w:rsid w:val="005D421E"/>
    <w:rsid w:val="005D4475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75C"/>
    <w:rsid w:val="005D57A1"/>
    <w:rsid w:val="005D59FE"/>
    <w:rsid w:val="005D5DC0"/>
    <w:rsid w:val="005D5FD6"/>
    <w:rsid w:val="005D6007"/>
    <w:rsid w:val="005D61F5"/>
    <w:rsid w:val="005D6253"/>
    <w:rsid w:val="005D6537"/>
    <w:rsid w:val="005D65F6"/>
    <w:rsid w:val="005D66BE"/>
    <w:rsid w:val="005D6777"/>
    <w:rsid w:val="005D67C9"/>
    <w:rsid w:val="005D67D5"/>
    <w:rsid w:val="005D69C0"/>
    <w:rsid w:val="005D6C22"/>
    <w:rsid w:val="005D6C66"/>
    <w:rsid w:val="005D6C9A"/>
    <w:rsid w:val="005D6D9A"/>
    <w:rsid w:val="005D6F5C"/>
    <w:rsid w:val="005D6F80"/>
    <w:rsid w:val="005D70BA"/>
    <w:rsid w:val="005D729A"/>
    <w:rsid w:val="005D729E"/>
    <w:rsid w:val="005D7490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912"/>
    <w:rsid w:val="005E0B75"/>
    <w:rsid w:val="005E0C3C"/>
    <w:rsid w:val="005E0CB1"/>
    <w:rsid w:val="005E0DB9"/>
    <w:rsid w:val="005E0DE7"/>
    <w:rsid w:val="005E10BC"/>
    <w:rsid w:val="005E12AF"/>
    <w:rsid w:val="005E1320"/>
    <w:rsid w:val="005E185F"/>
    <w:rsid w:val="005E18F3"/>
    <w:rsid w:val="005E19DC"/>
    <w:rsid w:val="005E1AB7"/>
    <w:rsid w:val="005E1B90"/>
    <w:rsid w:val="005E1C1F"/>
    <w:rsid w:val="005E1EF2"/>
    <w:rsid w:val="005E1F1D"/>
    <w:rsid w:val="005E1FEF"/>
    <w:rsid w:val="005E20D3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2F1B"/>
    <w:rsid w:val="005E339A"/>
    <w:rsid w:val="005E3663"/>
    <w:rsid w:val="005E39C5"/>
    <w:rsid w:val="005E3B8F"/>
    <w:rsid w:val="005E3BAF"/>
    <w:rsid w:val="005E3BB0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5A"/>
    <w:rsid w:val="005E49C5"/>
    <w:rsid w:val="005E49D0"/>
    <w:rsid w:val="005E4A4A"/>
    <w:rsid w:val="005E4FA3"/>
    <w:rsid w:val="005E501F"/>
    <w:rsid w:val="005E513D"/>
    <w:rsid w:val="005E51A4"/>
    <w:rsid w:val="005E542C"/>
    <w:rsid w:val="005E5478"/>
    <w:rsid w:val="005E597B"/>
    <w:rsid w:val="005E59CF"/>
    <w:rsid w:val="005E5A92"/>
    <w:rsid w:val="005E5C0E"/>
    <w:rsid w:val="005E5CBB"/>
    <w:rsid w:val="005E5D0A"/>
    <w:rsid w:val="005E5DBB"/>
    <w:rsid w:val="005E5E3D"/>
    <w:rsid w:val="005E6158"/>
    <w:rsid w:val="005E62E1"/>
    <w:rsid w:val="005E633E"/>
    <w:rsid w:val="005E634A"/>
    <w:rsid w:val="005E640E"/>
    <w:rsid w:val="005E64EF"/>
    <w:rsid w:val="005E66F7"/>
    <w:rsid w:val="005E724B"/>
    <w:rsid w:val="005E7266"/>
    <w:rsid w:val="005E726C"/>
    <w:rsid w:val="005E73E0"/>
    <w:rsid w:val="005E76AD"/>
    <w:rsid w:val="005E7C6D"/>
    <w:rsid w:val="005E7CFC"/>
    <w:rsid w:val="005E7DC4"/>
    <w:rsid w:val="005E7FA1"/>
    <w:rsid w:val="005E7FC1"/>
    <w:rsid w:val="005E7FC8"/>
    <w:rsid w:val="005F0434"/>
    <w:rsid w:val="005F04CF"/>
    <w:rsid w:val="005F056E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9C"/>
    <w:rsid w:val="005F19DD"/>
    <w:rsid w:val="005F1A89"/>
    <w:rsid w:val="005F1DAF"/>
    <w:rsid w:val="005F1DC6"/>
    <w:rsid w:val="005F1EAB"/>
    <w:rsid w:val="005F213D"/>
    <w:rsid w:val="005F22A7"/>
    <w:rsid w:val="005F24C0"/>
    <w:rsid w:val="005F25B3"/>
    <w:rsid w:val="005F26C5"/>
    <w:rsid w:val="005F26ED"/>
    <w:rsid w:val="005F2895"/>
    <w:rsid w:val="005F2ADB"/>
    <w:rsid w:val="005F2B52"/>
    <w:rsid w:val="005F2CB7"/>
    <w:rsid w:val="005F2D1D"/>
    <w:rsid w:val="005F306D"/>
    <w:rsid w:val="005F3225"/>
    <w:rsid w:val="005F349C"/>
    <w:rsid w:val="005F3603"/>
    <w:rsid w:val="005F368B"/>
    <w:rsid w:val="005F388C"/>
    <w:rsid w:val="005F38EA"/>
    <w:rsid w:val="005F3D5C"/>
    <w:rsid w:val="005F3D84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B"/>
    <w:rsid w:val="005F4AEE"/>
    <w:rsid w:val="005F4B62"/>
    <w:rsid w:val="005F4B6B"/>
    <w:rsid w:val="005F4D04"/>
    <w:rsid w:val="005F4D5F"/>
    <w:rsid w:val="005F4DC1"/>
    <w:rsid w:val="005F4EEE"/>
    <w:rsid w:val="005F51E3"/>
    <w:rsid w:val="005F51EC"/>
    <w:rsid w:val="005F52E3"/>
    <w:rsid w:val="005F556A"/>
    <w:rsid w:val="005F56E4"/>
    <w:rsid w:val="005F5950"/>
    <w:rsid w:val="005F5A0D"/>
    <w:rsid w:val="005F5B5C"/>
    <w:rsid w:val="005F5C66"/>
    <w:rsid w:val="005F5CCB"/>
    <w:rsid w:val="005F5D8E"/>
    <w:rsid w:val="005F5E49"/>
    <w:rsid w:val="005F5F8B"/>
    <w:rsid w:val="005F5FFC"/>
    <w:rsid w:val="005F60C0"/>
    <w:rsid w:val="005F60CB"/>
    <w:rsid w:val="005F61CD"/>
    <w:rsid w:val="005F6293"/>
    <w:rsid w:val="005F6487"/>
    <w:rsid w:val="005F6653"/>
    <w:rsid w:val="005F6676"/>
    <w:rsid w:val="005F690C"/>
    <w:rsid w:val="005F6969"/>
    <w:rsid w:val="005F6A03"/>
    <w:rsid w:val="005F6B20"/>
    <w:rsid w:val="005F6B50"/>
    <w:rsid w:val="005F6E07"/>
    <w:rsid w:val="005F6E7A"/>
    <w:rsid w:val="005F6EE7"/>
    <w:rsid w:val="005F7361"/>
    <w:rsid w:val="005F74C3"/>
    <w:rsid w:val="005F7563"/>
    <w:rsid w:val="005F783F"/>
    <w:rsid w:val="005F7894"/>
    <w:rsid w:val="005F7967"/>
    <w:rsid w:val="005F7997"/>
    <w:rsid w:val="005F7A14"/>
    <w:rsid w:val="005F7DC2"/>
    <w:rsid w:val="005F7E28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1A"/>
    <w:rsid w:val="006016CC"/>
    <w:rsid w:val="00601A05"/>
    <w:rsid w:val="00601BBB"/>
    <w:rsid w:val="00601C8C"/>
    <w:rsid w:val="00601D48"/>
    <w:rsid w:val="00601EA0"/>
    <w:rsid w:val="00601F25"/>
    <w:rsid w:val="00601F4D"/>
    <w:rsid w:val="00601FD8"/>
    <w:rsid w:val="0060215E"/>
    <w:rsid w:val="006021B7"/>
    <w:rsid w:val="006021F6"/>
    <w:rsid w:val="006025C9"/>
    <w:rsid w:val="00602603"/>
    <w:rsid w:val="0060293E"/>
    <w:rsid w:val="00602AB5"/>
    <w:rsid w:val="00602AC7"/>
    <w:rsid w:val="00602B2E"/>
    <w:rsid w:val="00602C68"/>
    <w:rsid w:val="00602CE4"/>
    <w:rsid w:val="00602CE5"/>
    <w:rsid w:val="00602EA5"/>
    <w:rsid w:val="00603102"/>
    <w:rsid w:val="006034C3"/>
    <w:rsid w:val="0060352C"/>
    <w:rsid w:val="006036DC"/>
    <w:rsid w:val="0060372C"/>
    <w:rsid w:val="006037A4"/>
    <w:rsid w:val="006037CA"/>
    <w:rsid w:val="006038D0"/>
    <w:rsid w:val="00603A61"/>
    <w:rsid w:val="00603AAF"/>
    <w:rsid w:val="00603BB0"/>
    <w:rsid w:val="00603D49"/>
    <w:rsid w:val="00603F6A"/>
    <w:rsid w:val="006040AC"/>
    <w:rsid w:val="0060410E"/>
    <w:rsid w:val="0060422F"/>
    <w:rsid w:val="00604255"/>
    <w:rsid w:val="00604320"/>
    <w:rsid w:val="00604368"/>
    <w:rsid w:val="00604617"/>
    <w:rsid w:val="006046EB"/>
    <w:rsid w:val="006047BF"/>
    <w:rsid w:val="00604988"/>
    <w:rsid w:val="00604A7F"/>
    <w:rsid w:val="00604C01"/>
    <w:rsid w:val="00604D64"/>
    <w:rsid w:val="00604D90"/>
    <w:rsid w:val="00604F01"/>
    <w:rsid w:val="00605047"/>
    <w:rsid w:val="00605059"/>
    <w:rsid w:val="0060556C"/>
    <w:rsid w:val="00605A61"/>
    <w:rsid w:val="00605AA7"/>
    <w:rsid w:val="00605AD4"/>
    <w:rsid w:val="00605FFF"/>
    <w:rsid w:val="00606008"/>
    <w:rsid w:val="00606070"/>
    <w:rsid w:val="0060612B"/>
    <w:rsid w:val="006061A9"/>
    <w:rsid w:val="006065B3"/>
    <w:rsid w:val="00606646"/>
    <w:rsid w:val="0060672A"/>
    <w:rsid w:val="0060675E"/>
    <w:rsid w:val="0060676F"/>
    <w:rsid w:val="0060699E"/>
    <w:rsid w:val="00606CCE"/>
    <w:rsid w:val="006070C3"/>
    <w:rsid w:val="00607218"/>
    <w:rsid w:val="006072A0"/>
    <w:rsid w:val="006072C5"/>
    <w:rsid w:val="006075D8"/>
    <w:rsid w:val="0060792E"/>
    <w:rsid w:val="00607E4B"/>
    <w:rsid w:val="00607EDD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0FDE"/>
    <w:rsid w:val="0061103A"/>
    <w:rsid w:val="00611314"/>
    <w:rsid w:val="006116F7"/>
    <w:rsid w:val="0061172F"/>
    <w:rsid w:val="0061182D"/>
    <w:rsid w:val="006118A7"/>
    <w:rsid w:val="006119AA"/>
    <w:rsid w:val="00611DFD"/>
    <w:rsid w:val="00612230"/>
    <w:rsid w:val="00612294"/>
    <w:rsid w:val="006124E3"/>
    <w:rsid w:val="00612814"/>
    <w:rsid w:val="00612849"/>
    <w:rsid w:val="00612A0B"/>
    <w:rsid w:val="00612CBF"/>
    <w:rsid w:val="00612D7C"/>
    <w:rsid w:val="00612F92"/>
    <w:rsid w:val="00613016"/>
    <w:rsid w:val="006131AA"/>
    <w:rsid w:val="00613364"/>
    <w:rsid w:val="006134D3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23"/>
    <w:rsid w:val="0061584E"/>
    <w:rsid w:val="00615899"/>
    <w:rsid w:val="0061592F"/>
    <w:rsid w:val="00615A7C"/>
    <w:rsid w:val="00615CAE"/>
    <w:rsid w:val="00615D8C"/>
    <w:rsid w:val="00615E91"/>
    <w:rsid w:val="0061611A"/>
    <w:rsid w:val="00616201"/>
    <w:rsid w:val="0061627D"/>
    <w:rsid w:val="00616306"/>
    <w:rsid w:val="006163F9"/>
    <w:rsid w:val="006167F7"/>
    <w:rsid w:val="00616820"/>
    <w:rsid w:val="006168B3"/>
    <w:rsid w:val="006168F3"/>
    <w:rsid w:val="0061694B"/>
    <w:rsid w:val="00616A34"/>
    <w:rsid w:val="00616B97"/>
    <w:rsid w:val="00616C7D"/>
    <w:rsid w:val="00616CB3"/>
    <w:rsid w:val="00616D41"/>
    <w:rsid w:val="00616D95"/>
    <w:rsid w:val="00616F55"/>
    <w:rsid w:val="00616FDE"/>
    <w:rsid w:val="006170A4"/>
    <w:rsid w:val="0061714C"/>
    <w:rsid w:val="00617156"/>
    <w:rsid w:val="00617159"/>
    <w:rsid w:val="006171F1"/>
    <w:rsid w:val="00617337"/>
    <w:rsid w:val="0061741F"/>
    <w:rsid w:val="006174FE"/>
    <w:rsid w:val="006175D3"/>
    <w:rsid w:val="00617971"/>
    <w:rsid w:val="00617E3A"/>
    <w:rsid w:val="00617EAB"/>
    <w:rsid w:val="00617F70"/>
    <w:rsid w:val="00620109"/>
    <w:rsid w:val="0062022B"/>
    <w:rsid w:val="00620341"/>
    <w:rsid w:val="0062053F"/>
    <w:rsid w:val="00620584"/>
    <w:rsid w:val="006205AF"/>
    <w:rsid w:val="006205CC"/>
    <w:rsid w:val="00620955"/>
    <w:rsid w:val="00620B6B"/>
    <w:rsid w:val="00620E36"/>
    <w:rsid w:val="00620ECA"/>
    <w:rsid w:val="006211A2"/>
    <w:rsid w:val="006211FB"/>
    <w:rsid w:val="00621220"/>
    <w:rsid w:val="006212B5"/>
    <w:rsid w:val="00621562"/>
    <w:rsid w:val="00621567"/>
    <w:rsid w:val="006217AD"/>
    <w:rsid w:val="00621908"/>
    <w:rsid w:val="00621914"/>
    <w:rsid w:val="00621A70"/>
    <w:rsid w:val="00621C97"/>
    <w:rsid w:val="00621E01"/>
    <w:rsid w:val="00621F39"/>
    <w:rsid w:val="006221F1"/>
    <w:rsid w:val="006222C3"/>
    <w:rsid w:val="006223C1"/>
    <w:rsid w:val="006224CF"/>
    <w:rsid w:val="00622793"/>
    <w:rsid w:val="006227E2"/>
    <w:rsid w:val="00622871"/>
    <w:rsid w:val="0062288A"/>
    <w:rsid w:val="00622895"/>
    <w:rsid w:val="006228A0"/>
    <w:rsid w:val="006228DA"/>
    <w:rsid w:val="00622ACD"/>
    <w:rsid w:val="00622B0A"/>
    <w:rsid w:val="00622BCF"/>
    <w:rsid w:val="00622C74"/>
    <w:rsid w:val="00622CC0"/>
    <w:rsid w:val="00622D6E"/>
    <w:rsid w:val="00622DAD"/>
    <w:rsid w:val="00622FF5"/>
    <w:rsid w:val="006230CA"/>
    <w:rsid w:val="006230FB"/>
    <w:rsid w:val="006233CD"/>
    <w:rsid w:val="00623608"/>
    <w:rsid w:val="0062382B"/>
    <w:rsid w:val="006238B6"/>
    <w:rsid w:val="006239FD"/>
    <w:rsid w:val="00623BAB"/>
    <w:rsid w:val="00623D39"/>
    <w:rsid w:val="00623FF5"/>
    <w:rsid w:val="00624107"/>
    <w:rsid w:val="006241F5"/>
    <w:rsid w:val="0062428E"/>
    <w:rsid w:val="00624383"/>
    <w:rsid w:val="006245EC"/>
    <w:rsid w:val="006248F3"/>
    <w:rsid w:val="00624A5E"/>
    <w:rsid w:val="00624B8B"/>
    <w:rsid w:val="00624CF6"/>
    <w:rsid w:val="00624D58"/>
    <w:rsid w:val="00624D98"/>
    <w:rsid w:val="006250FC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11C"/>
    <w:rsid w:val="006263A0"/>
    <w:rsid w:val="006265B1"/>
    <w:rsid w:val="006268E5"/>
    <w:rsid w:val="0062697D"/>
    <w:rsid w:val="00626BDA"/>
    <w:rsid w:val="00626D39"/>
    <w:rsid w:val="00626DDA"/>
    <w:rsid w:val="00626E8E"/>
    <w:rsid w:val="00626F28"/>
    <w:rsid w:val="00626F7E"/>
    <w:rsid w:val="00626F8C"/>
    <w:rsid w:val="0062704F"/>
    <w:rsid w:val="00627139"/>
    <w:rsid w:val="00627229"/>
    <w:rsid w:val="006272A0"/>
    <w:rsid w:val="00627454"/>
    <w:rsid w:val="00627605"/>
    <w:rsid w:val="00627622"/>
    <w:rsid w:val="006276B5"/>
    <w:rsid w:val="00627AA5"/>
    <w:rsid w:val="00627B66"/>
    <w:rsid w:val="00627D73"/>
    <w:rsid w:val="00627E26"/>
    <w:rsid w:val="00627EC2"/>
    <w:rsid w:val="00627FE1"/>
    <w:rsid w:val="00630231"/>
    <w:rsid w:val="0063060B"/>
    <w:rsid w:val="00630A2B"/>
    <w:rsid w:val="00630E0B"/>
    <w:rsid w:val="00630EE4"/>
    <w:rsid w:val="00630FBA"/>
    <w:rsid w:val="00631099"/>
    <w:rsid w:val="00631105"/>
    <w:rsid w:val="006312B9"/>
    <w:rsid w:val="0063134C"/>
    <w:rsid w:val="00631356"/>
    <w:rsid w:val="006313C2"/>
    <w:rsid w:val="006315F7"/>
    <w:rsid w:val="00631A26"/>
    <w:rsid w:val="00631B04"/>
    <w:rsid w:val="00631BFD"/>
    <w:rsid w:val="00632378"/>
    <w:rsid w:val="0063246A"/>
    <w:rsid w:val="00632474"/>
    <w:rsid w:val="00632A9F"/>
    <w:rsid w:val="00632C41"/>
    <w:rsid w:val="00632C81"/>
    <w:rsid w:val="00632C9F"/>
    <w:rsid w:val="006330F4"/>
    <w:rsid w:val="0063337E"/>
    <w:rsid w:val="006333FB"/>
    <w:rsid w:val="0063357F"/>
    <w:rsid w:val="006335A9"/>
    <w:rsid w:val="00633799"/>
    <w:rsid w:val="00633929"/>
    <w:rsid w:val="00633EBE"/>
    <w:rsid w:val="006343B8"/>
    <w:rsid w:val="00634469"/>
    <w:rsid w:val="006344E0"/>
    <w:rsid w:val="0063450A"/>
    <w:rsid w:val="006347A2"/>
    <w:rsid w:val="006349CD"/>
    <w:rsid w:val="00634A10"/>
    <w:rsid w:val="00634CD4"/>
    <w:rsid w:val="00634E3C"/>
    <w:rsid w:val="00634EB1"/>
    <w:rsid w:val="00634F15"/>
    <w:rsid w:val="0063553D"/>
    <w:rsid w:val="0063564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5"/>
    <w:rsid w:val="00636DD8"/>
    <w:rsid w:val="00637017"/>
    <w:rsid w:val="006370A1"/>
    <w:rsid w:val="006371E2"/>
    <w:rsid w:val="006372E3"/>
    <w:rsid w:val="00637530"/>
    <w:rsid w:val="00637553"/>
    <w:rsid w:val="006375C8"/>
    <w:rsid w:val="006377FD"/>
    <w:rsid w:val="006378BB"/>
    <w:rsid w:val="006378D3"/>
    <w:rsid w:val="00637B1F"/>
    <w:rsid w:val="00637C82"/>
    <w:rsid w:val="00637E26"/>
    <w:rsid w:val="0064003C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484"/>
    <w:rsid w:val="0064169D"/>
    <w:rsid w:val="00641740"/>
    <w:rsid w:val="0064190C"/>
    <w:rsid w:val="00641968"/>
    <w:rsid w:val="00641A6F"/>
    <w:rsid w:val="00641D47"/>
    <w:rsid w:val="00641DD6"/>
    <w:rsid w:val="00641F0C"/>
    <w:rsid w:val="00641F3D"/>
    <w:rsid w:val="00642531"/>
    <w:rsid w:val="006426F2"/>
    <w:rsid w:val="00642795"/>
    <w:rsid w:val="0064283D"/>
    <w:rsid w:val="0064285C"/>
    <w:rsid w:val="00642BFC"/>
    <w:rsid w:val="00642D1E"/>
    <w:rsid w:val="00642DD8"/>
    <w:rsid w:val="00642E24"/>
    <w:rsid w:val="00642F96"/>
    <w:rsid w:val="0064308D"/>
    <w:rsid w:val="006430C4"/>
    <w:rsid w:val="00643256"/>
    <w:rsid w:val="006432C1"/>
    <w:rsid w:val="006433BB"/>
    <w:rsid w:val="00643461"/>
    <w:rsid w:val="0064350E"/>
    <w:rsid w:val="0064359A"/>
    <w:rsid w:val="006435EC"/>
    <w:rsid w:val="00643741"/>
    <w:rsid w:val="0064384E"/>
    <w:rsid w:val="006439DA"/>
    <w:rsid w:val="00643A7E"/>
    <w:rsid w:val="00643F65"/>
    <w:rsid w:val="00643FF9"/>
    <w:rsid w:val="00644152"/>
    <w:rsid w:val="006442C7"/>
    <w:rsid w:val="00644695"/>
    <w:rsid w:val="00644CBE"/>
    <w:rsid w:val="00644D37"/>
    <w:rsid w:val="00644E62"/>
    <w:rsid w:val="00644F67"/>
    <w:rsid w:val="006450E7"/>
    <w:rsid w:val="00645295"/>
    <w:rsid w:val="00645343"/>
    <w:rsid w:val="00645383"/>
    <w:rsid w:val="006453D5"/>
    <w:rsid w:val="00645605"/>
    <w:rsid w:val="006458FA"/>
    <w:rsid w:val="0064590C"/>
    <w:rsid w:val="00645A50"/>
    <w:rsid w:val="00645ADA"/>
    <w:rsid w:val="00645E02"/>
    <w:rsid w:val="00645EC1"/>
    <w:rsid w:val="00646153"/>
    <w:rsid w:val="006461EB"/>
    <w:rsid w:val="00646262"/>
    <w:rsid w:val="006464CE"/>
    <w:rsid w:val="006465F7"/>
    <w:rsid w:val="0064667C"/>
    <w:rsid w:val="006467A3"/>
    <w:rsid w:val="00646A20"/>
    <w:rsid w:val="00646BC6"/>
    <w:rsid w:val="00646E56"/>
    <w:rsid w:val="00647177"/>
    <w:rsid w:val="00647262"/>
    <w:rsid w:val="00647360"/>
    <w:rsid w:val="0064741F"/>
    <w:rsid w:val="0064747F"/>
    <w:rsid w:val="00647591"/>
    <w:rsid w:val="006478A5"/>
    <w:rsid w:val="006478EC"/>
    <w:rsid w:val="006478F2"/>
    <w:rsid w:val="0065003B"/>
    <w:rsid w:val="00650264"/>
    <w:rsid w:val="0065067C"/>
    <w:rsid w:val="00650726"/>
    <w:rsid w:val="0065081F"/>
    <w:rsid w:val="00650909"/>
    <w:rsid w:val="00650E05"/>
    <w:rsid w:val="00651928"/>
    <w:rsid w:val="00651BEC"/>
    <w:rsid w:val="00651C0F"/>
    <w:rsid w:val="00651E4F"/>
    <w:rsid w:val="006520BA"/>
    <w:rsid w:val="0065223D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4"/>
    <w:rsid w:val="0065391C"/>
    <w:rsid w:val="006539F9"/>
    <w:rsid w:val="00653B57"/>
    <w:rsid w:val="00653BFF"/>
    <w:rsid w:val="00653E12"/>
    <w:rsid w:val="00653E5B"/>
    <w:rsid w:val="00653FE6"/>
    <w:rsid w:val="0065403E"/>
    <w:rsid w:val="006540E7"/>
    <w:rsid w:val="006544C4"/>
    <w:rsid w:val="006544D2"/>
    <w:rsid w:val="0065451F"/>
    <w:rsid w:val="0065479B"/>
    <w:rsid w:val="006547AF"/>
    <w:rsid w:val="0065482B"/>
    <w:rsid w:val="00654871"/>
    <w:rsid w:val="00654A8B"/>
    <w:rsid w:val="00654DF0"/>
    <w:rsid w:val="006550BE"/>
    <w:rsid w:val="006553CD"/>
    <w:rsid w:val="00655436"/>
    <w:rsid w:val="006555C7"/>
    <w:rsid w:val="006556A9"/>
    <w:rsid w:val="00655719"/>
    <w:rsid w:val="00655A8C"/>
    <w:rsid w:val="00655AA5"/>
    <w:rsid w:val="00656056"/>
    <w:rsid w:val="00656400"/>
    <w:rsid w:val="0065663A"/>
    <w:rsid w:val="00656715"/>
    <w:rsid w:val="00656854"/>
    <w:rsid w:val="00656B20"/>
    <w:rsid w:val="00656B6F"/>
    <w:rsid w:val="00656D2E"/>
    <w:rsid w:val="00656D39"/>
    <w:rsid w:val="00656ECD"/>
    <w:rsid w:val="00657092"/>
    <w:rsid w:val="00657184"/>
    <w:rsid w:val="0065728B"/>
    <w:rsid w:val="006572AA"/>
    <w:rsid w:val="00657376"/>
    <w:rsid w:val="00657801"/>
    <w:rsid w:val="006578AA"/>
    <w:rsid w:val="00657974"/>
    <w:rsid w:val="00657F44"/>
    <w:rsid w:val="00657F55"/>
    <w:rsid w:val="006600BE"/>
    <w:rsid w:val="00660164"/>
    <w:rsid w:val="0066023F"/>
    <w:rsid w:val="00660333"/>
    <w:rsid w:val="0066033C"/>
    <w:rsid w:val="0066035F"/>
    <w:rsid w:val="006608CB"/>
    <w:rsid w:val="00660A9A"/>
    <w:rsid w:val="0066108E"/>
    <w:rsid w:val="0066140F"/>
    <w:rsid w:val="00661649"/>
    <w:rsid w:val="00661862"/>
    <w:rsid w:val="006618E8"/>
    <w:rsid w:val="00661B2E"/>
    <w:rsid w:val="00661C39"/>
    <w:rsid w:val="00662339"/>
    <w:rsid w:val="00662536"/>
    <w:rsid w:val="0066261C"/>
    <w:rsid w:val="00662A77"/>
    <w:rsid w:val="00662BB5"/>
    <w:rsid w:val="00662BED"/>
    <w:rsid w:val="00662D0D"/>
    <w:rsid w:val="0066313E"/>
    <w:rsid w:val="006637BD"/>
    <w:rsid w:val="006637EC"/>
    <w:rsid w:val="00663903"/>
    <w:rsid w:val="00663A07"/>
    <w:rsid w:val="00663C23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6F6"/>
    <w:rsid w:val="00664815"/>
    <w:rsid w:val="00664919"/>
    <w:rsid w:val="0066494F"/>
    <w:rsid w:val="00664966"/>
    <w:rsid w:val="00664B69"/>
    <w:rsid w:val="00664BC3"/>
    <w:rsid w:val="00664D3B"/>
    <w:rsid w:val="00664F2A"/>
    <w:rsid w:val="006651EC"/>
    <w:rsid w:val="006652CA"/>
    <w:rsid w:val="006654D0"/>
    <w:rsid w:val="00665540"/>
    <w:rsid w:val="006655E3"/>
    <w:rsid w:val="006657C7"/>
    <w:rsid w:val="00665ABD"/>
    <w:rsid w:val="00665AFC"/>
    <w:rsid w:val="00665B14"/>
    <w:rsid w:val="00665CAE"/>
    <w:rsid w:val="00665DF6"/>
    <w:rsid w:val="00665ECF"/>
    <w:rsid w:val="00665FAC"/>
    <w:rsid w:val="006661C1"/>
    <w:rsid w:val="0066626C"/>
    <w:rsid w:val="00666417"/>
    <w:rsid w:val="00666543"/>
    <w:rsid w:val="006666BD"/>
    <w:rsid w:val="00666858"/>
    <w:rsid w:val="00666ACF"/>
    <w:rsid w:val="00666BD8"/>
    <w:rsid w:val="00666F9B"/>
    <w:rsid w:val="00666FC0"/>
    <w:rsid w:val="0066719D"/>
    <w:rsid w:val="006671DF"/>
    <w:rsid w:val="006672E5"/>
    <w:rsid w:val="0066747C"/>
    <w:rsid w:val="00667519"/>
    <w:rsid w:val="0066761D"/>
    <w:rsid w:val="00667662"/>
    <w:rsid w:val="00667850"/>
    <w:rsid w:val="00667927"/>
    <w:rsid w:val="006679B5"/>
    <w:rsid w:val="00667F30"/>
    <w:rsid w:val="00670086"/>
    <w:rsid w:val="00670183"/>
    <w:rsid w:val="0067047E"/>
    <w:rsid w:val="006704B1"/>
    <w:rsid w:val="00670601"/>
    <w:rsid w:val="00670838"/>
    <w:rsid w:val="00670914"/>
    <w:rsid w:val="00670915"/>
    <w:rsid w:val="00670A49"/>
    <w:rsid w:val="00670BAD"/>
    <w:rsid w:val="00670D74"/>
    <w:rsid w:val="00670EA2"/>
    <w:rsid w:val="00670FE6"/>
    <w:rsid w:val="006710A0"/>
    <w:rsid w:val="00671135"/>
    <w:rsid w:val="006712DB"/>
    <w:rsid w:val="00671681"/>
    <w:rsid w:val="006716CA"/>
    <w:rsid w:val="00671921"/>
    <w:rsid w:val="00671941"/>
    <w:rsid w:val="006719C7"/>
    <w:rsid w:val="00671B35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823"/>
    <w:rsid w:val="00672B35"/>
    <w:rsid w:val="00672B82"/>
    <w:rsid w:val="00672FDE"/>
    <w:rsid w:val="00672FEF"/>
    <w:rsid w:val="00673372"/>
    <w:rsid w:val="00673393"/>
    <w:rsid w:val="0067347C"/>
    <w:rsid w:val="00673562"/>
    <w:rsid w:val="00673700"/>
    <w:rsid w:val="0067372C"/>
    <w:rsid w:val="00673757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836"/>
    <w:rsid w:val="006759E2"/>
    <w:rsid w:val="00675C1A"/>
    <w:rsid w:val="00675CDF"/>
    <w:rsid w:val="00675CF5"/>
    <w:rsid w:val="00675CFA"/>
    <w:rsid w:val="00675D44"/>
    <w:rsid w:val="00675E84"/>
    <w:rsid w:val="00675F89"/>
    <w:rsid w:val="00675FA3"/>
    <w:rsid w:val="00676216"/>
    <w:rsid w:val="00676432"/>
    <w:rsid w:val="00676513"/>
    <w:rsid w:val="0067670F"/>
    <w:rsid w:val="006767B5"/>
    <w:rsid w:val="006767FD"/>
    <w:rsid w:val="006769C9"/>
    <w:rsid w:val="00676A83"/>
    <w:rsid w:val="00676B40"/>
    <w:rsid w:val="00676B5B"/>
    <w:rsid w:val="00676C39"/>
    <w:rsid w:val="00676C5C"/>
    <w:rsid w:val="00676D07"/>
    <w:rsid w:val="00676DB0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7EC"/>
    <w:rsid w:val="00680816"/>
    <w:rsid w:val="00680B35"/>
    <w:rsid w:val="00680F83"/>
    <w:rsid w:val="00681018"/>
    <w:rsid w:val="00681225"/>
    <w:rsid w:val="0068182B"/>
    <w:rsid w:val="0068187D"/>
    <w:rsid w:val="00681BE5"/>
    <w:rsid w:val="00681C0A"/>
    <w:rsid w:val="00681D4F"/>
    <w:rsid w:val="00681D93"/>
    <w:rsid w:val="00681DE3"/>
    <w:rsid w:val="00681E8A"/>
    <w:rsid w:val="00681F4C"/>
    <w:rsid w:val="00681FE6"/>
    <w:rsid w:val="00682370"/>
    <w:rsid w:val="00682483"/>
    <w:rsid w:val="006825C4"/>
    <w:rsid w:val="006826D5"/>
    <w:rsid w:val="00682A0B"/>
    <w:rsid w:val="00682B0C"/>
    <w:rsid w:val="00682BA3"/>
    <w:rsid w:val="00682DF8"/>
    <w:rsid w:val="006831C5"/>
    <w:rsid w:val="0068321F"/>
    <w:rsid w:val="00683297"/>
    <w:rsid w:val="006833B3"/>
    <w:rsid w:val="006834B4"/>
    <w:rsid w:val="00683521"/>
    <w:rsid w:val="0068357A"/>
    <w:rsid w:val="006837E0"/>
    <w:rsid w:val="00683869"/>
    <w:rsid w:val="00683D65"/>
    <w:rsid w:val="00683E3C"/>
    <w:rsid w:val="00683F7F"/>
    <w:rsid w:val="00683FEA"/>
    <w:rsid w:val="00683FEC"/>
    <w:rsid w:val="0068403A"/>
    <w:rsid w:val="00684053"/>
    <w:rsid w:val="0068418E"/>
    <w:rsid w:val="006841C6"/>
    <w:rsid w:val="0068426B"/>
    <w:rsid w:val="006843FD"/>
    <w:rsid w:val="00684409"/>
    <w:rsid w:val="00684594"/>
    <w:rsid w:val="00684642"/>
    <w:rsid w:val="00684CDF"/>
    <w:rsid w:val="00684CE4"/>
    <w:rsid w:val="00684CF5"/>
    <w:rsid w:val="00684DAD"/>
    <w:rsid w:val="00684F63"/>
    <w:rsid w:val="00684FBE"/>
    <w:rsid w:val="00684FE8"/>
    <w:rsid w:val="006850AC"/>
    <w:rsid w:val="006852A3"/>
    <w:rsid w:val="006855D9"/>
    <w:rsid w:val="0068562E"/>
    <w:rsid w:val="00685A3A"/>
    <w:rsid w:val="00685AE9"/>
    <w:rsid w:val="00685D3F"/>
    <w:rsid w:val="00685EB4"/>
    <w:rsid w:val="006860BE"/>
    <w:rsid w:val="0068629D"/>
    <w:rsid w:val="006862A4"/>
    <w:rsid w:val="00686535"/>
    <w:rsid w:val="0068653A"/>
    <w:rsid w:val="006865B2"/>
    <w:rsid w:val="006867F9"/>
    <w:rsid w:val="00686834"/>
    <w:rsid w:val="00686884"/>
    <w:rsid w:val="0068693E"/>
    <w:rsid w:val="00686AF5"/>
    <w:rsid w:val="00686B9A"/>
    <w:rsid w:val="00686E49"/>
    <w:rsid w:val="00687079"/>
    <w:rsid w:val="0068709A"/>
    <w:rsid w:val="006870DD"/>
    <w:rsid w:val="00687226"/>
    <w:rsid w:val="00687256"/>
    <w:rsid w:val="006872DA"/>
    <w:rsid w:val="00687341"/>
    <w:rsid w:val="00687557"/>
    <w:rsid w:val="00687564"/>
    <w:rsid w:val="00687598"/>
    <w:rsid w:val="006876C2"/>
    <w:rsid w:val="00687B3A"/>
    <w:rsid w:val="00687BBC"/>
    <w:rsid w:val="00687CEE"/>
    <w:rsid w:val="00687DC3"/>
    <w:rsid w:val="00687E7B"/>
    <w:rsid w:val="00687EAD"/>
    <w:rsid w:val="00687F2D"/>
    <w:rsid w:val="00690102"/>
    <w:rsid w:val="006901D9"/>
    <w:rsid w:val="00690218"/>
    <w:rsid w:val="006902E0"/>
    <w:rsid w:val="006905A4"/>
    <w:rsid w:val="006905A7"/>
    <w:rsid w:val="006905C6"/>
    <w:rsid w:val="006905DD"/>
    <w:rsid w:val="00690766"/>
    <w:rsid w:val="006908F0"/>
    <w:rsid w:val="00690A2A"/>
    <w:rsid w:val="00690B04"/>
    <w:rsid w:val="00690B49"/>
    <w:rsid w:val="00690B8C"/>
    <w:rsid w:val="00690E96"/>
    <w:rsid w:val="0069107A"/>
    <w:rsid w:val="006911E0"/>
    <w:rsid w:val="0069129F"/>
    <w:rsid w:val="006919EF"/>
    <w:rsid w:val="00691BB6"/>
    <w:rsid w:val="00691BF4"/>
    <w:rsid w:val="00692066"/>
    <w:rsid w:val="00692107"/>
    <w:rsid w:val="0069212D"/>
    <w:rsid w:val="006921D8"/>
    <w:rsid w:val="00692606"/>
    <w:rsid w:val="00692788"/>
    <w:rsid w:val="0069287F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3BD3"/>
    <w:rsid w:val="0069417F"/>
    <w:rsid w:val="006941D8"/>
    <w:rsid w:val="0069445E"/>
    <w:rsid w:val="006944AF"/>
    <w:rsid w:val="00694995"/>
    <w:rsid w:val="00694DEB"/>
    <w:rsid w:val="00694EAB"/>
    <w:rsid w:val="00695024"/>
    <w:rsid w:val="00695141"/>
    <w:rsid w:val="0069523D"/>
    <w:rsid w:val="00695310"/>
    <w:rsid w:val="006955D2"/>
    <w:rsid w:val="0069569B"/>
    <w:rsid w:val="006956C0"/>
    <w:rsid w:val="006957E5"/>
    <w:rsid w:val="006959D5"/>
    <w:rsid w:val="006959D8"/>
    <w:rsid w:val="00695B63"/>
    <w:rsid w:val="00695DD9"/>
    <w:rsid w:val="006960F3"/>
    <w:rsid w:val="00696295"/>
    <w:rsid w:val="0069633C"/>
    <w:rsid w:val="00696681"/>
    <w:rsid w:val="00696A5A"/>
    <w:rsid w:val="00696AFD"/>
    <w:rsid w:val="00696B37"/>
    <w:rsid w:val="00696F61"/>
    <w:rsid w:val="00696FAC"/>
    <w:rsid w:val="006970C1"/>
    <w:rsid w:val="00697423"/>
    <w:rsid w:val="00697527"/>
    <w:rsid w:val="0069772D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5"/>
    <w:rsid w:val="006A17B4"/>
    <w:rsid w:val="006A19B8"/>
    <w:rsid w:val="006A19FF"/>
    <w:rsid w:val="006A1B37"/>
    <w:rsid w:val="006A2292"/>
    <w:rsid w:val="006A22D4"/>
    <w:rsid w:val="006A2428"/>
    <w:rsid w:val="006A2695"/>
    <w:rsid w:val="006A26C4"/>
    <w:rsid w:val="006A26DB"/>
    <w:rsid w:val="006A2BA1"/>
    <w:rsid w:val="006A2FF9"/>
    <w:rsid w:val="006A347B"/>
    <w:rsid w:val="006A3533"/>
    <w:rsid w:val="006A3B4C"/>
    <w:rsid w:val="006A3CDE"/>
    <w:rsid w:val="006A3D18"/>
    <w:rsid w:val="006A3D69"/>
    <w:rsid w:val="006A3E0E"/>
    <w:rsid w:val="006A3E1E"/>
    <w:rsid w:val="006A3E5E"/>
    <w:rsid w:val="006A3FD6"/>
    <w:rsid w:val="006A409A"/>
    <w:rsid w:val="006A4140"/>
    <w:rsid w:val="006A4313"/>
    <w:rsid w:val="006A4461"/>
    <w:rsid w:val="006A467E"/>
    <w:rsid w:val="006A483F"/>
    <w:rsid w:val="006A4879"/>
    <w:rsid w:val="006A4A4C"/>
    <w:rsid w:val="006A4ACB"/>
    <w:rsid w:val="006A4B03"/>
    <w:rsid w:val="006A4BA6"/>
    <w:rsid w:val="006A4E9A"/>
    <w:rsid w:val="006A5048"/>
    <w:rsid w:val="006A51A3"/>
    <w:rsid w:val="006A529D"/>
    <w:rsid w:val="006A5331"/>
    <w:rsid w:val="006A5604"/>
    <w:rsid w:val="006A5659"/>
    <w:rsid w:val="006A56F9"/>
    <w:rsid w:val="006A5FF1"/>
    <w:rsid w:val="006A6136"/>
    <w:rsid w:val="006A63F0"/>
    <w:rsid w:val="006A6484"/>
    <w:rsid w:val="006A649B"/>
    <w:rsid w:val="006A6742"/>
    <w:rsid w:val="006A67FB"/>
    <w:rsid w:val="006A6867"/>
    <w:rsid w:val="006A691B"/>
    <w:rsid w:val="006A6A70"/>
    <w:rsid w:val="006A6C4A"/>
    <w:rsid w:val="006A6CC4"/>
    <w:rsid w:val="006A6DE7"/>
    <w:rsid w:val="006A6E17"/>
    <w:rsid w:val="006A6F22"/>
    <w:rsid w:val="006A7088"/>
    <w:rsid w:val="006A708F"/>
    <w:rsid w:val="006A739D"/>
    <w:rsid w:val="006A74BD"/>
    <w:rsid w:val="006A7613"/>
    <w:rsid w:val="006A77A6"/>
    <w:rsid w:val="006A78D3"/>
    <w:rsid w:val="006A79C9"/>
    <w:rsid w:val="006A7A9A"/>
    <w:rsid w:val="006B005F"/>
    <w:rsid w:val="006B0222"/>
    <w:rsid w:val="006B02AC"/>
    <w:rsid w:val="006B053D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1E"/>
    <w:rsid w:val="006B1996"/>
    <w:rsid w:val="006B1A80"/>
    <w:rsid w:val="006B1BC1"/>
    <w:rsid w:val="006B1BD4"/>
    <w:rsid w:val="006B1C7C"/>
    <w:rsid w:val="006B1FA1"/>
    <w:rsid w:val="006B2211"/>
    <w:rsid w:val="006B23DE"/>
    <w:rsid w:val="006B28C0"/>
    <w:rsid w:val="006B29B7"/>
    <w:rsid w:val="006B2A2F"/>
    <w:rsid w:val="006B2A49"/>
    <w:rsid w:val="006B2C47"/>
    <w:rsid w:val="006B2E22"/>
    <w:rsid w:val="006B2E93"/>
    <w:rsid w:val="006B2F57"/>
    <w:rsid w:val="006B312B"/>
    <w:rsid w:val="006B322E"/>
    <w:rsid w:val="006B34EF"/>
    <w:rsid w:val="006B35FB"/>
    <w:rsid w:val="006B3683"/>
    <w:rsid w:val="006B3688"/>
    <w:rsid w:val="006B38BA"/>
    <w:rsid w:val="006B38F5"/>
    <w:rsid w:val="006B394E"/>
    <w:rsid w:val="006B39BF"/>
    <w:rsid w:val="006B3B4D"/>
    <w:rsid w:val="006B42AB"/>
    <w:rsid w:val="006B4309"/>
    <w:rsid w:val="006B43B3"/>
    <w:rsid w:val="006B4403"/>
    <w:rsid w:val="006B445C"/>
    <w:rsid w:val="006B4584"/>
    <w:rsid w:val="006B4718"/>
    <w:rsid w:val="006B4759"/>
    <w:rsid w:val="006B47F2"/>
    <w:rsid w:val="006B49F2"/>
    <w:rsid w:val="006B4B71"/>
    <w:rsid w:val="006B4CBC"/>
    <w:rsid w:val="006B4EA0"/>
    <w:rsid w:val="006B4EEF"/>
    <w:rsid w:val="006B502D"/>
    <w:rsid w:val="006B523A"/>
    <w:rsid w:val="006B529B"/>
    <w:rsid w:val="006B52CA"/>
    <w:rsid w:val="006B5368"/>
    <w:rsid w:val="006B543D"/>
    <w:rsid w:val="006B5486"/>
    <w:rsid w:val="006B5648"/>
    <w:rsid w:val="006B5792"/>
    <w:rsid w:val="006B5AC5"/>
    <w:rsid w:val="006B5AE7"/>
    <w:rsid w:val="006B5C19"/>
    <w:rsid w:val="006B5FAE"/>
    <w:rsid w:val="006B5FD0"/>
    <w:rsid w:val="006B601E"/>
    <w:rsid w:val="006B6133"/>
    <w:rsid w:val="006B616F"/>
    <w:rsid w:val="006B6664"/>
    <w:rsid w:val="006B6902"/>
    <w:rsid w:val="006B6B2B"/>
    <w:rsid w:val="006B6CE4"/>
    <w:rsid w:val="006B6E5F"/>
    <w:rsid w:val="006B6FD6"/>
    <w:rsid w:val="006B70A9"/>
    <w:rsid w:val="006B7100"/>
    <w:rsid w:val="006B71A5"/>
    <w:rsid w:val="006B72D5"/>
    <w:rsid w:val="006B7351"/>
    <w:rsid w:val="006B7387"/>
    <w:rsid w:val="006B7491"/>
    <w:rsid w:val="006B74A1"/>
    <w:rsid w:val="006B79CA"/>
    <w:rsid w:val="006B7F02"/>
    <w:rsid w:val="006C0113"/>
    <w:rsid w:val="006C015C"/>
    <w:rsid w:val="006C01F9"/>
    <w:rsid w:val="006C06EA"/>
    <w:rsid w:val="006C071A"/>
    <w:rsid w:val="006C0D80"/>
    <w:rsid w:val="006C0EC5"/>
    <w:rsid w:val="006C0EDD"/>
    <w:rsid w:val="006C1197"/>
    <w:rsid w:val="006C1425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718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24E"/>
    <w:rsid w:val="006C3357"/>
    <w:rsid w:val="006C344C"/>
    <w:rsid w:val="006C36E5"/>
    <w:rsid w:val="006C3A43"/>
    <w:rsid w:val="006C3CBA"/>
    <w:rsid w:val="006C3D1E"/>
    <w:rsid w:val="006C4124"/>
    <w:rsid w:val="006C41C1"/>
    <w:rsid w:val="006C422B"/>
    <w:rsid w:val="006C42C3"/>
    <w:rsid w:val="006C448B"/>
    <w:rsid w:val="006C4BE3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494"/>
    <w:rsid w:val="006C55E0"/>
    <w:rsid w:val="006C55ED"/>
    <w:rsid w:val="006C596A"/>
    <w:rsid w:val="006C5BBC"/>
    <w:rsid w:val="006C5CCC"/>
    <w:rsid w:val="006C5CF0"/>
    <w:rsid w:val="006C5D14"/>
    <w:rsid w:val="006C6048"/>
    <w:rsid w:val="006C6096"/>
    <w:rsid w:val="006C6454"/>
    <w:rsid w:val="006C65D4"/>
    <w:rsid w:val="006C663D"/>
    <w:rsid w:val="006C67D6"/>
    <w:rsid w:val="006C6A01"/>
    <w:rsid w:val="006C6CF9"/>
    <w:rsid w:val="006C6D05"/>
    <w:rsid w:val="006C6D48"/>
    <w:rsid w:val="006C6F08"/>
    <w:rsid w:val="006C720D"/>
    <w:rsid w:val="006C7331"/>
    <w:rsid w:val="006C75CD"/>
    <w:rsid w:val="006C7638"/>
    <w:rsid w:val="006C76B5"/>
    <w:rsid w:val="006C76BE"/>
    <w:rsid w:val="006C7C69"/>
    <w:rsid w:val="006D01B8"/>
    <w:rsid w:val="006D029C"/>
    <w:rsid w:val="006D0365"/>
    <w:rsid w:val="006D0384"/>
    <w:rsid w:val="006D056D"/>
    <w:rsid w:val="006D05E5"/>
    <w:rsid w:val="006D076F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49A"/>
    <w:rsid w:val="006D1636"/>
    <w:rsid w:val="006D170E"/>
    <w:rsid w:val="006D1980"/>
    <w:rsid w:val="006D1AF0"/>
    <w:rsid w:val="006D1E9D"/>
    <w:rsid w:val="006D1F89"/>
    <w:rsid w:val="006D1FF5"/>
    <w:rsid w:val="006D2375"/>
    <w:rsid w:val="006D2597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584"/>
    <w:rsid w:val="006D36AC"/>
    <w:rsid w:val="006D39CA"/>
    <w:rsid w:val="006D3BD4"/>
    <w:rsid w:val="006D3DE5"/>
    <w:rsid w:val="006D4075"/>
    <w:rsid w:val="006D4085"/>
    <w:rsid w:val="006D4257"/>
    <w:rsid w:val="006D44B3"/>
    <w:rsid w:val="006D462A"/>
    <w:rsid w:val="006D4634"/>
    <w:rsid w:val="006D463D"/>
    <w:rsid w:val="006D46BD"/>
    <w:rsid w:val="006D4859"/>
    <w:rsid w:val="006D489A"/>
    <w:rsid w:val="006D4B93"/>
    <w:rsid w:val="006D4D59"/>
    <w:rsid w:val="006D4D6C"/>
    <w:rsid w:val="006D4DF1"/>
    <w:rsid w:val="006D4E1D"/>
    <w:rsid w:val="006D4E26"/>
    <w:rsid w:val="006D4F8B"/>
    <w:rsid w:val="006D535C"/>
    <w:rsid w:val="006D549E"/>
    <w:rsid w:val="006D5533"/>
    <w:rsid w:val="006D59BC"/>
    <w:rsid w:val="006D5AE1"/>
    <w:rsid w:val="006D5B0F"/>
    <w:rsid w:val="006D5BD7"/>
    <w:rsid w:val="006D5E4E"/>
    <w:rsid w:val="006D6067"/>
    <w:rsid w:val="006D6141"/>
    <w:rsid w:val="006D63C1"/>
    <w:rsid w:val="006D6631"/>
    <w:rsid w:val="006D6709"/>
    <w:rsid w:val="006D6866"/>
    <w:rsid w:val="006D6AB3"/>
    <w:rsid w:val="006D6D1E"/>
    <w:rsid w:val="006D71A6"/>
    <w:rsid w:val="006D71F6"/>
    <w:rsid w:val="006D7280"/>
    <w:rsid w:val="006D736E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45"/>
    <w:rsid w:val="006E06A9"/>
    <w:rsid w:val="006E06FB"/>
    <w:rsid w:val="006E0758"/>
    <w:rsid w:val="006E0E5A"/>
    <w:rsid w:val="006E0E63"/>
    <w:rsid w:val="006E163D"/>
    <w:rsid w:val="006E1640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6B0"/>
    <w:rsid w:val="006E3718"/>
    <w:rsid w:val="006E3939"/>
    <w:rsid w:val="006E3B4E"/>
    <w:rsid w:val="006E3FDC"/>
    <w:rsid w:val="006E3FF5"/>
    <w:rsid w:val="006E4286"/>
    <w:rsid w:val="006E4343"/>
    <w:rsid w:val="006E4381"/>
    <w:rsid w:val="006E459C"/>
    <w:rsid w:val="006E4A5D"/>
    <w:rsid w:val="006E4AE9"/>
    <w:rsid w:val="006E4C50"/>
    <w:rsid w:val="006E4C8F"/>
    <w:rsid w:val="006E4E87"/>
    <w:rsid w:val="006E4FCB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3CB"/>
    <w:rsid w:val="006E6471"/>
    <w:rsid w:val="006E67EA"/>
    <w:rsid w:val="006E68F8"/>
    <w:rsid w:val="006E68FF"/>
    <w:rsid w:val="006E6AD3"/>
    <w:rsid w:val="006E6B15"/>
    <w:rsid w:val="006E6CFE"/>
    <w:rsid w:val="006E70C9"/>
    <w:rsid w:val="006E70FD"/>
    <w:rsid w:val="006E7265"/>
    <w:rsid w:val="006E7292"/>
    <w:rsid w:val="006E74F9"/>
    <w:rsid w:val="006E75E6"/>
    <w:rsid w:val="006E75F3"/>
    <w:rsid w:val="006E790F"/>
    <w:rsid w:val="006E791B"/>
    <w:rsid w:val="006E7D48"/>
    <w:rsid w:val="006E7DFC"/>
    <w:rsid w:val="006E7E75"/>
    <w:rsid w:val="006E7E84"/>
    <w:rsid w:val="006E7EA8"/>
    <w:rsid w:val="006F07FA"/>
    <w:rsid w:val="006F082C"/>
    <w:rsid w:val="006F0898"/>
    <w:rsid w:val="006F08E7"/>
    <w:rsid w:val="006F09AF"/>
    <w:rsid w:val="006F0B51"/>
    <w:rsid w:val="006F0E1D"/>
    <w:rsid w:val="006F0E4B"/>
    <w:rsid w:val="006F0E9B"/>
    <w:rsid w:val="006F10E0"/>
    <w:rsid w:val="006F10F0"/>
    <w:rsid w:val="006F13E6"/>
    <w:rsid w:val="006F145F"/>
    <w:rsid w:val="006F176D"/>
    <w:rsid w:val="006F177E"/>
    <w:rsid w:val="006F1A63"/>
    <w:rsid w:val="006F1C92"/>
    <w:rsid w:val="006F1C97"/>
    <w:rsid w:val="006F1D20"/>
    <w:rsid w:val="006F1E95"/>
    <w:rsid w:val="006F22BA"/>
    <w:rsid w:val="006F2384"/>
    <w:rsid w:val="006F27AE"/>
    <w:rsid w:val="006F2D08"/>
    <w:rsid w:val="006F2D53"/>
    <w:rsid w:val="006F2E6A"/>
    <w:rsid w:val="006F2EBD"/>
    <w:rsid w:val="006F2FB6"/>
    <w:rsid w:val="006F30BF"/>
    <w:rsid w:val="006F3304"/>
    <w:rsid w:val="006F331E"/>
    <w:rsid w:val="006F341F"/>
    <w:rsid w:val="006F346C"/>
    <w:rsid w:val="006F35FE"/>
    <w:rsid w:val="006F3723"/>
    <w:rsid w:val="006F37AB"/>
    <w:rsid w:val="006F37BC"/>
    <w:rsid w:val="006F3804"/>
    <w:rsid w:val="006F3A1F"/>
    <w:rsid w:val="006F3C6D"/>
    <w:rsid w:val="006F3CCC"/>
    <w:rsid w:val="006F3EBB"/>
    <w:rsid w:val="006F3F2C"/>
    <w:rsid w:val="006F4310"/>
    <w:rsid w:val="006F435F"/>
    <w:rsid w:val="006F4758"/>
    <w:rsid w:val="006F4771"/>
    <w:rsid w:val="006F4933"/>
    <w:rsid w:val="006F4B1F"/>
    <w:rsid w:val="006F4C64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A6A"/>
    <w:rsid w:val="006F5E78"/>
    <w:rsid w:val="006F5F75"/>
    <w:rsid w:val="006F5FE3"/>
    <w:rsid w:val="006F6062"/>
    <w:rsid w:val="006F60C1"/>
    <w:rsid w:val="006F6189"/>
    <w:rsid w:val="006F621C"/>
    <w:rsid w:val="006F63EC"/>
    <w:rsid w:val="006F6482"/>
    <w:rsid w:val="006F64BA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2C3"/>
    <w:rsid w:val="006F72C4"/>
    <w:rsid w:val="006F75F1"/>
    <w:rsid w:val="006F7620"/>
    <w:rsid w:val="006F7625"/>
    <w:rsid w:val="006F7A85"/>
    <w:rsid w:val="006F7AF8"/>
    <w:rsid w:val="007000FD"/>
    <w:rsid w:val="00700342"/>
    <w:rsid w:val="00700545"/>
    <w:rsid w:val="00700657"/>
    <w:rsid w:val="00700711"/>
    <w:rsid w:val="007007F5"/>
    <w:rsid w:val="00700A14"/>
    <w:rsid w:val="00700B95"/>
    <w:rsid w:val="00700E14"/>
    <w:rsid w:val="00700EBD"/>
    <w:rsid w:val="00700FB0"/>
    <w:rsid w:val="00701002"/>
    <w:rsid w:val="0070115E"/>
    <w:rsid w:val="00701170"/>
    <w:rsid w:val="007013A5"/>
    <w:rsid w:val="0070150C"/>
    <w:rsid w:val="00701526"/>
    <w:rsid w:val="007016BD"/>
    <w:rsid w:val="00701779"/>
    <w:rsid w:val="00701882"/>
    <w:rsid w:val="007018D1"/>
    <w:rsid w:val="00701AF4"/>
    <w:rsid w:val="00701B79"/>
    <w:rsid w:val="00701C3F"/>
    <w:rsid w:val="00701DD2"/>
    <w:rsid w:val="00701DE1"/>
    <w:rsid w:val="00701F99"/>
    <w:rsid w:val="00702389"/>
    <w:rsid w:val="007028D4"/>
    <w:rsid w:val="007029B7"/>
    <w:rsid w:val="00702A9F"/>
    <w:rsid w:val="00702AC5"/>
    <w:rsid w:val="00702B0A"/>
    <w:rsid w:val="00702C87"/>
    <w:rsid w:val="00702E66"/>
    <w:rsid w:val="00702E8D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1E0"/>
    <w:rsid w:val="00704206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EEA"/>
    <w:rsid w:val="00705F2D"/>
    <w:rsid w:val="007064BC"/>
    <w:rsid w:val="007065BF"/>
    <w:rsid w:val="007069CF"/>
    <w:rsid w:val="00706A99"/>
    <w:rsid w:val="00706B48"/>
    <w:rsid w:val="00706B7C"/>
    <w:rsid w:val="00706BBC"/>
    <w:rsid w:val="00706CC3"/>
    <w:rsid w:val="00706E11"/>
    <w:rsid w:val="00706E72"/>
    <w:rsid w:val="00706E97"/>
    <w:rsid w:val="007071DC"/>
    <w:rsid w:val="0070721A"/>
    <w:rsid w:val="00707605"/>
    <w:rsid w:val="007076E9"/>
    <w:rsid w:val="007077B5"/>
    <w:rsid w:val="00707938"/>
    <w:rsid w:val="00707954"/>
    <w:rsid w:val="00707979"/>
    <w:rsid w:val="00707998"/>
    <w:rsid w:val="00707BC0"/>
    <w:rsid w:val="00707DB3"/>
    <w:rsid w:val="00707F21"/>
    <w:rsid w:val="007100A5"/>
    <w:rsid w:val="0071014D"/>
    <w:rsid w:val="0071038C"/>
    <w:rsid w:val="00710391"/>
    <w:rsid w:val="0071039C"/>
    <w:rsid w:val="0071048E"/>
    <w:rsid w:val="00710641"/>
    <w:rsid w:val="007108B1"/>
    <w:rsid w:val="007108B7"/>
    <w:rsid w:val="00710900"/>
    <w:rsid w:val="00710AA6"/>
    <w:rsid w:val="00710E65"/>
    <w:rsid w:val="00710FB4"/>
    <w:rsid w:val="0071119A"/>
    <w:rsid w:val="00711215"/>
    <w:rsid w:val="007112E9"/>
    <w:rsid w:val="007112FD"/>
    <w:rsid w:val="00711445"/>
    <w:rsid w:val="0071152E"/>
    <w:rsid w:val="00711593"/>
    <w:rsid w:val="007115DD"/>
    <w:rsid w:val="007116A8"/>
    <w:rsid w:val="0071187E"/>
    <w:rsid w:val="00711F1C"/>
    <w:rsid w:val="00711FEE"/>
    <w:rsid w:val="007120C3"/>
    <w:rsid w:val="00712106"/>
    <w:rsid w:val="0071210F"/>
    <w:rsid w:val="0071222C"/>
    <w:rsid w:val="007122BD"/>
    <w:rsid w:val="00712390"/>
    <w:rsid w:val="007126F4"/>
    <w:rsid w:val="0071292C"/>
    <w:rsid w:val="007129CD"/>
    <w:rsid w:val="00712ABD"/>
    <w:rsid w:val="00712CD3"/>
    <w:rsid w:val="00712F24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A4B"/>
    <w:rsid w:val="00714CB3"/>
    <w:rsid w:val="00715126"/>
    <w:rsid w:val="00715247"/>
    <w:rsid w:val="0071542F"/>
    <w:rsid w:val="00715475"/>
    <w:rsid w:val="007154FC"/>
    <w:rsid w:val="007155D1"/>
    <w:rsid w:val="007158B2"/>
    <w:rsid w:val="0071594E"/>
    <w:rsid w:val="00715AF2"/>
    <w:rsid w:val="00715BCF"/>
    <w:rsid w:val="00715D40"/>
    <w:rsid w:val="00715D75"/>
    <w:rsid w:val="00715EBB"/>
    <w:rsid w:val="00715EC8"/>
    <w:rsid w:val="00715EEA"/>
    <w:rsid w:val="00715FB9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6FC7"/>
    <w:rsid w:val="007171E1"/>
    <w:rsid w:val="007171FE"/>
    <w:rsid w:val="007176C3"/>
    <w:rsid w:val="00717890"/>
    <w:rsid w:val="00717972"/>
    <w:rsid w:val="00717A5C"/>
    <w:rsid w:val="00717D17"/>
    <w:rsid w:val="00717E4A"/>
    <w:rsid w:val="0072027D"/>
    <w:rsid w:val="007202A6"/>
    <w:rsid w:val="007203C5"/>
    <w:rsid w:val="00720458"/>
    <w:rsid w:val="00720530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6EE"/>
    <w:rsid w:val="0072271A"/>
    <w:rsid w:val="0072277A"/>
    <w:rsid w:val="00722860"/>
    <w:rsid w:val="00722CC6"/>
    <w:rsid w:val="00722DC5"/>
    <w:rsid w:val="00722F26"/>
    <w:rsid w:val="0072319C"/>
    <w:rsid w:val="0072324B"/>
    <w:rsid w:val="007234D5"/>
    <w:rsid w:val="00723781"/>
    <w:rsid w:val="00723832"/>
    <w:rsid w:val="007238D3"/>
    <w:rsid w:val="00723A3B"/>
    <w:rsid w:val="00723B8B"/>
    <w:rsid w:val="00723B94"/>
    <w:rsid w:val="00723C09"/>
    <w:rsid w:val="00723EAC"/>
    <w:rsid w:val="00723F22"/>
    <w:rsid w:val="00724046"/>
    <w:rsid w:val="0072431B"/>
    <w:rsid w:val="00724427"/>
    <w:rsid w:val="0072446A"/>
    <w:rsid w:val="00724596"/>
    <w:rsid w:val="00724598"/>
    <w:rsid w:val="007245EC"/>
    <w:rsid w:val="007246BA"/>
    <w:rsid w:val="007246CF"/>
    <w:rsid w:val="00724888"/>
    <w:rsid w:val="0072488E"/>
    <w:rsid w:val="007248A7"/>
    <w:rsid w:val="007248B0"/>
    <w:rsid w:val="00724A08"/>
    <w:rsid w:val="00724B5A"/>
    <w:rsid w:val="00724BC6"/>
    <w:rsid w:val="00724C6E"/>
    <w:rsid w:val="00724E39"/>
    <w:rsid w:val="0072500E"/>
    <w:rsid w:val="00725324"/>
    <w:rsid w:val="007254D6"/>
    <w:rsid w:val="007256D3"/>
    <w:rsid w:val="00725713"/>
    <w:rsid w:val="00725720"/>
    <w:rsid w:val="00725762"/>
    <w:rsid w:val="00725887"/>
    <w:rsid w:val="00725920"/>
    <w:rsid w:val="0072596A"/>
    <w:rsid w:val="00725D51"/>
    <w:rsid w:val="00725EBA"/>
    <w:rsid w:val="00725EF8"/>
    <w:rsid w:val="00725F97"/>
    <w:rsid w:val="007261AB"/>
    <w:rsid w:val="00726232"/>
    <w:rsid w:val="0072626B"/>
    <w:rsid w:val="00726369"/>
    <w:rsid w:val="007264F3"/>
    <w:rsid w:val="007268DA"/>
    <w:rsid w:val="00726B51"/>
    <w:rsid w:val="00726F4D"/>
    <w:rsid w:val="00727027"/>
    <w:rsid w:val="007270EA"/>
    <w:rsid w:val="00727327"/>
    <w:rsid w:val="0072744B"/>
    <w:rsid w:val="0072745F"/>
    <w:rsid w:val="007274D0"/>
    <w:rsid w:val="007274FF"/>
    <w:rsid w:val="0072759B"/>
    <w:rsid w:val="00727653"/>
    <w:rsid w:val="007278BC"/>
    <w:rsid w:val="007278F3"/>
    <w:rsid w:val="007300BF"/>
    <w:rsid w:val="00730132"/>
    <w:rsid w:val="00730260"/>
    <w:rsid w:val="007305E6"/>
    <w:rsid w:val="0073070A"/>
    <w:rsid w:val="0073077A"/>
    <w:rsid w:val="00730923"/>
    <w:rsid w:val="00730AB5"/>
    <w:rsid w:val="00730ADD"/>
    <w:rsid w:val="00730B4D"/>
    <w:rsid w:val="00730C61"/>
    <w:rsid w:val="00730CE7"/>
    <w:rsid w:val="00730F4C"/>
    <w:rsid w:val="0073101F"/>
    <w:rsid w:val="0073132B"/>
    <w:rsid w:val="0073135B"/>
    <w:rsid w:val="00731673"/>
    <w:rsid w:val="00731690"/>
    <w:rsid w:val="0073172F"/>
    <w:rsid w:val="007318FB"/>
    <w:rsid w:val="007319C0"/>
    <w:rsid w:val="00731AE9"/>
    <w:rsid w:val="00731BA6"/>
    <w:rsid w:val="00731C0A"/>
    <w:rsid w:val="00731D82"/>
    <w:rsid w:val="00731DEC"/>
    <w:rsid w:val="00731E13"/>
    <w:rsid w:val="00731FB8"/>
    <w:rsid w:val="00732145"/>
    <w:rsid w:val="0073219E"/>
    <w:rsid w:val="00732268"/>
    <w:rsid w:val="00732277"/>
    <w:rsid w:val="007325E7"/>
    <w:rsid w:val="007325FB"/>
    <w:rsid w:val="007327AE"/>
    <w:rsid w:val="0073290E"/>
    <w:rsid w:val="00732D96"/>
    <w:rsid w:val="00732ED1"/>
    <w:rsid w:val="007331A5"/>
    <w:rsid w:val="00733465"/>
    <w:rsid w:val="0073350B"/>
    <w:rsid w:val="0073386D"/>
    <w:rsid w:val="0073397B"/>
    <w:rsid w:val="00733C2E"/>
    <w:rsid w:val="00733EF2"/>
    <w:rsid w:val="00733FC0"/>
    <w:rsid w:val="00734187"/>
    <w:rsid w:val="007341CB"/>
    <w:rsid w:val="00734278"/>
    <w:rsid w:val="0073453D"/>
    <w:rsid w:val="00734799"/>
    <w:rsid w:val="007348EE"/>
    <w:rsid w:val="007349DB"/>
    <w:rsid w:val="00734B58"/>
    <w:rsid w:val="00734C6D"/>
    <w:rsid w:val="00734CE4"/>
    <w:rsid w:val="00734D79"/>
    <w:rsid w:val="00734F82"/>
    <w:rsid w:val="007351B6"/>
    <w:rsid w:val="0073535B"/>
    <w:rsid w:val="0073551B"/>
    <w:rsid w:val="00735737"/>
    <w:rsid w:val="007357CC"/>
    <w:rsid w:val="00735809"/>
    <w:rsid w:val="0073584B"/>
    <w:rsid w:val="007359C2"/>
    <w:rsid w:val="00735A68"/>
    <w:rsid w:val="00735B13"/>
    <w:rsid w:val="00735D97"/>
    <w:rsid w:val="0073616D"/>
    <w:rsid w:val="007361DC"/>
    <w:rsid w:val="007361E5"/>
    <w:rsid w:val="00736274"/>
    <w:rsid w:val="0073634B"/>
    <w:rsid w:val="0073698D"/>
    <w:rsid w:val="00736BFC"/>
    <w:rsid w:val="00736C1F"/>
    <w:rsid w:val="00736EE9"/>
    <w:rsid w:val="00736F65"/>
    <w:rsid w:val="00736FA7"/>
    <w:rsid w:val="007371C7"/>
    <w:rsid w:val="00737440"/>
    <w:rsid w:val="0073767B"/>
    <w:rsid w:val="00737C6D"/>
    <w:rsid w:val="00737CEC"/>
    <w:rsid w:val="00737F7B"/>
    <w:rsid w:val="00740081"/>
    <w:rsid w:val="0074015C"/>
    <w:rsid w:val="007401E5"/>
    <w:rsid w:val="007402D5"/>
    <w:rsid w:val="00740352"/>
    <w:rsid w:val="00740432"/>
    <w:rsid w:val="00740649"/>
    <w:rsid w:val="0074083C"/>
    <w:rsid w:val="00740853"/>
    <w:rsid w:val="00740C03"/>
    <w:rsid w:val="00740FEC"/>
    <w:rsid w:val="0074104A"/>
    <w:rsid w:val="0074118A"/>
    <w:rsid w:val="007411FE"/>
    <w:rsid w:val="00741464"/>
    <w:rsid w:val="00741486"/>
    <w:rsid w:val="00741488"/>
    <w:rsid w:val="007414AF"/>
    <w:rsid w:val="007414C4"/>
    <w:rsid w:val="0074152E"/>
    <w:rsid w:val="00741544"/>
    <w:rsid w:val="007415B2"/>
    <w:rsid w:val="00741845"/>
    <w:rsid w:val="0074186C"/>
    <w:rsid w:val="00741A1A"/>
    <w:rsid w:val="00741F5D"/>
    <w:rsid w:val="00742288"/>
    <w:rsid w:val="00742603"/>
    <w:rsid w:val="00742843"/>
    <w:rsid w:val="007428D9"/>
    <w:rsid w:val="00742923"/>
    <w:rsid w:val="00742A6D"/>
    <w:rsid w:val="00742BBB"/>
    <w:rsid w:val="00742C19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22C"/>
    <w:rsid w:val="00743383"/>
    <w:rsid w:val="00743404"/>
    <w:rsid w:val="007437D6"/>
    <w:rsid w:val="0074382F"/>
    <w:rsid w:val="007438E8"/>
    <w:rsid w:val="00743AD4"/>
    <w:rsid w:val="00743FE9"/>
    <w:rsid w:val="00744242"/>
    <w:rsid w:val="007442C8"/>
    <w:rsid w:val="0074450F"/>
    <w:rsid w:val="0074457E"/>
    <w:rsid w:val="007446E4"/>
    <w:rsid w:val="00744AEF"/>
    <w:rsid w:val="00744F2E"/>
    <w:rsid w:val="00744F56"/>
    <w:rsid w:val="00744F5A"/>
    <w:rsid w:val="00744FB3"/>
    <w:rsid w:val="00745019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5C9"/>
    <w:rsid w:val="00746996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9A6"/>
    <w:rsid w:val="00747AE5"/>
    <w:rsid w:val="00747B43"/>
    <w:rsid w:val="00747B7C"/>
    <w:rsid w:val="00747DC7"/>
    <w:rsid w:val="00747E32"/>
    <w:rsid w:val="00747EF9"/>
    <w:rsid w:val="0075002E"/>
    <w:rsid w:val="007501BE"/>
    <w:rsid w:val="00750288"/>
    <w:rsid w:val="007502EA"/>
    <w:rsid w:val="00750383"/>
    <w:rsid w:val="007505D6"/>
    <w:rsid w:val="007505FA"/>
    <w:rsid w:val="00750821"/>
    <w:rsid w:val="007508BE"/>
    <w:rsid w:val="00750EC8"/>
    <w:rsid w:val="00750F88"/>
    <w:rsid w:val="00750F8C"/>
    <w:rsid w:val="00750F8D"/>
    <w:rsid w:val="0075134F"/>
    <w:rsid w:val="0075157E"/>
    <w:rsid w:val="0075168C"/>
    <w:rsid w:val="00751AAC"/>
    <w:rsid w:val="00751C52"/>
    <w:rsid w:val="00751F20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2BB0"/>
    <w:rsid w:val="00752C56"/>
    <w:rsid w:val="00753225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02F"/>
    <w:rsid w:val="00754107"/>
    <w:rsid w:val="007541CB"/>
    <w:rsid w:val="00754293"/>
    <w:rsid w:val="00754435"/>
    <w:rsid w:val="00754509"/>
    <w:rsid w:val="00754653"/>
    <w:rsid w:val="00754688"/>
    <w:rsid w:val="00754994"/>
    <w:rsid w:val="00754B90"/>
    <w:rsid w:val="00754ED8"/>
    <w:rsid w:val="00754F28"/>
    <w:rsid w:val="00755047"/>
    <w:rsid w:val="00755210"/>
    <w:rsid w:val="007553B2"/>
    <w:rsid w:val="00755920"/>
    <w:rsid w:val="00755A03"/>
    <w:rsid w:val="00755A58"/>
    <w:rsid w:val="00755B85"/>
    <w:rsid w:val="00755BE2"/>
    <w:rsid w:val="00755C0D"/>
    <w:rsid w:val="00755D1B"/>
    <w:rsid w:val="00755E13"/>
    <w:rsid w:val="00755F75"/>
    <w:rsid w:val="00756139"/>
    <w:rsid w:val="00756334"/>
    <w:rsid w:val="00756412"/>
    <w:rsid w:val="00756564"/>
    <w:rsid w:val="00756A25"/>
    <w:rsid w:val="00756FCA"/>
    <w:rsid w:val="00756FF1"/>
    <w:rsid w:val="00756FFE"/>
    <w:rsid w:val="00757032"/>
    <w:rsid w:val="007572B5"/>
    <w:rsid w:val="007574B2"/>
    <w:rsid w:val="00757555"/>
    <w:rsid w:val="0075795F"/>
    <w:rsid w:val="00757AE1"/>
    <w:rsid w:val="00757BC0"/>
    <w:rsid w:val="00757C06"/>
    <w:rsid w:val="00757CE6"/>
    <w:rsid w:val="00757E33"/>
    <w:rsid w:val="00760145"/>
    <w:rsid w:val="007601A2"/>
    <w:rsid w:val="0076031D"/>
    <w:rsid w:val="00760486"/>
    <w:rsid w:val="00760705"/>
    <w:rsid w:val="0076075F"/>
    <w:rsid w:val="007609DB"/>
    <w:rsid w:val="00760F6D"/>
    <w:rsid w:val="007612EE"/>
    <w:rsid w:val="00761B40"/>
    <w:rsid w:val="00761E1F"/>
    <w:rsid w:val="00762088"/>
    <w:rsid w:val="007622A2"/>
    <w:rsid w:val="00762FFD"/>
    <w:rsid w:val="007631D3"/>
    <w:rsid w:val="00763221"/>
    <w:rsid w:val="00763278"/>
    <w:rsid w:val="007634AE"/>
    <w:rsid w:val="007635FE"/>
    <w:rsid w:val="00763747"/>
    <w:rsid w:val="0076390E"/>
    <w:rsid w:val="00763B12"/>
    <w:rsid w:val="00763BA2"/>
    <w:rsid w:val="00763DFC"/>
    <w:rsid w:val="00763ED5"/>
    <w:rsid w:val="00763EDC"/>
    <w:rsid w:val="00764159"/>
    <w:rsid w:val="00764180"/>
    <w:rsid w:val="00764238"/>
    <w:rsid w:val="00764310"/>
    <w:rsid w:val="007646AA"/>
    <w:rsid w:val="007648C5"/>
    <w:rsid w:val="007648D4"/>
    <w:rsid w:val="00764CB3"/>
    <w:rsid w:val="00764D6A"/>
    <w:rsid w:val="00764F16"/>
    <w:rsid w:val="00764F43"/>
    <w:rsid w:val="00764FF6"/>
    <w:rsid w:val="0076507E"/>
    <w:rsid w:val="00765373"/>
    <w:rsid w:val="00765444"/>
    <w:rsid w:val="00765546"/>
    <w:rsid w:val="00765625"/>
    <w:rsid w:val="00765807"/>
    <w:rsid w:val="0076585C"/>
    <w:rsid w:val="00765B48"/>
    <w:rsid w:val="00765D69"/>
    <w:rsid w:val="0076608E"/>
    <w:rsid w:val="007660F8"/>
    <w:rsid w:val="00766370"/>
    <w:rsid w:val="00766448"/>
    <w:rsid w:val="00766461"/>
    <w:rsid w:val="007666A1"/>
    <w:rsid w:val="007666C8"/>
    <w:rsid w:val="0076679F"/>
    <w:rsid w:val="007667DB"/>
    <w:rsid w:val="007667EE"/>
    <w:rsid w:val="0076686E"/>
    <w:rsid w:val="0076696D"/>
    <w:rsid w:val="00766A13"/>
    <w:rsid w:val="00766D5F"/>
    <w:rsid w:val="00766DB8"/>
    <w:rsid w:val="00766EA5"/>
    <w:rsid w:val="00766F3D"/>
    <w:rsid w:val="00767144"/>
    <w:rsid w:val="007673BF"/>
    <w:rsid w:val="007674B5"/>
    <w:rsid w:val="0076751C"/>
    <w:rsid w:val="00767748"/>
    <w:rsid w:val="007678A1"/>
    <w:rsid w:val="00767AED"/>
    <w:rsid w:val="00767C3B"/>
    <w:rsid w:val="00767D62"/>
    <w:rsid w:val="00767E25"/>
    <w:rsid w:val="0077019E"/>
    <w:rsid w:val="00770265"/>
    <w:rsid w:val="00770455"/>
    <w:rsid w:val="007704E8"/>
    <w:rsid w:val="00770530"/>
    <w:rsid w:val="00770791"/>
    <w:rsid w:val="00770906"/>
    <w:rsid w:val="00770A49"/>
    <w:rsid w:val="00770C52"/>
    <w:rsid w:val="00770D51"/>
    <w:rsid w:val="00770DDB"/>
    <w:rsid w:val="00770E59"/>
    <w:rsid w:val="00770E7C"/>
    <w:rsid w:val="00771018"/>
    <w:rsid w:val="0077119C"/>
    <w:rsid w:val="00771409"/>
    <w:rsid w:val="00771762"/>
    <w:rsid w:val="007718AC"/>
    <w:rsid w:val="00771AC5"/>
    <w:rsid w:val="00771BB4"/>
    <w:rsid w:val="00771C85"/>
    <w:rsid w:val="00771EB8"/>
    <w:rsid w:val="00772073"/>
    <w:rsid w:val="0077236D"/>
    <w:rsid w:val="00772371"/>
    <w:rsid w:val="007726D3"/>
    <w:rsid w:val="007726D9"/>
    <w:rsid w:val="007727C2"/>
    <w:rsid w:val="007727D4"/>
    <w:rsid w:val="007729B7"/>
    <w:rsid w:val="00772A64"/>
    <w:rsid w:val="00772CB5"/>
    <w:rsid w:val="00772D55"/>
    <w:rsid w:val="00772E99"/>
    <w:rsid w:val="00772FE0"/>
    <w:rsid w:val="00773559"/>
    <w:rsid w:val="007737C1"/>
    <w:rsid w:val="00773959"/>
    <w:rsid w:val="00773B13"/>
    <w:rsid w:val="00773B76"/>
    <w:rsid w:val="00773E40"/>
    <w:rsid w:val="007742CB"/>
    <w:rsid w:val="00774317"/>
    <w:rsid w:val="00774573"/>
    <w:rsid w:val="00774667"/>
    <w:rsid w:val="00774704"/>
    <w:rsid w:val="00774B50"/>
    <w:rsid w:val="00774DAE"/>
    <w:rsid w:val="00774DE9"/>
    <w:rsid w:val="00774F18"/>
    <w:rsid w:val="00775044"/>
    <w:rsid w:val="007750F0"/>
    <w:rsid w:val="00775498"/>
    <w:rsid w:val="00775805"/>
    <w:rsid w:val="007758B7"/>
    <w:rsid w:val="00775F89"/>
    <w:rsid w:val="0077647D"/>
    <w:rsid w:val="00776563"/>
    <w:rsid w:val="007768EB"/>
    <w:rsid w:val="007769D8"/>
    <w:rsid w:val="00776AC6"/>
    <w:rsid w:val="00776B3B"/>
    <w:rsid w:val="00776B7A"/>
    <w:rsid w:val="00776C63"/>
    <w:rsid w:val="00776CC3"/>
    <w:rsid w:val="00776D43"/>
    <w:rsid w:val="00776F31"/>
    <w:rsid w:val="00776FA1"/>
    <w:rsid w:val="0077712C"/>
    <w:rsid w:val="0077721E"/>
    <w:rsid w:val="007773A2"/>
    <w:rsid w:val="0077740F"/>
    <w:rsid w:val="00777775"/>
    <w:rsid w:val="0077799E"/>
    <w:rsid w:val="00777A3F"/>
    <w:rsid w:val="00777BD3"/>
    <w:rsid w:val="00777BE9"/>
    <w:rsid w:val="00777C2D"/>
    <w:rsid w:val="00777D87"/>
    <w:rsid w:val="00777EEF"/>
    <w:rsid w:val="007802A0"/>
    <w:rsid w:val="007802C1"/>
    <w:rsid w:val="007802F2"/>
    <w:rsid w:val="00780304"/>
    <w:rsid w:val="0078036B"/>
    <w:rsid w:val="00780787"/>
    <w:rsid w:val="0078085A"/>
    <w:rsid w:val="00780951"/>
    <w:rsid w:val="00780BAE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7"/>
    <w:rsid w:val="00781BE8"/>
    <w:rsid w:val="00781C7F"/>
    <w:rsid w:val="00781FEE"/>
    <w:rsid w:val="00782068"/>
    <w:rsid w:val="007822BD"/>
    <w:rsid w:val="007824C2"/>
    <w:rsid w:val="007827DB"/>
    <w:rsid w:val="007827F8"/>
    <w:rsid w:val="007828E2"/>
    <w:rsid w:val="00782A30"/>
    <w:rsid w:val="00782A8D"/>
    <w:rsid w:val="00782C2F"/>
    <w:rsid w:val="00782D48"/>
    <w:rsid w:val="00782F26"/>
    <w:rsid w:val="00782F39"/>
    <w:rsid w:val="007832B8"/>
    <w:rsid w:val="00783389"/>
    <w:rsid w:val="0078350B"/>
    <w:rsid w:val="00783603"/>
    <w:rsid w:val="007839BA"/>
    <w:rsid w:val="00783A16"/>
    <w:rsid w:val="00783AA0"/>
    <w:rsid w:val="00783C03"/>
    <w:rsid w:val="00783E27"/>
    <w:rsid w:val="00783F09"/>
    <w:rsid w:val="00783F3B"/>
    <w:rsid w:val="007842B8"/>
    <w:rsid w:val="00784329"/>
    <w:rsid w:val="00784567"/>
    <w:rsid w:val="0078456E"/>
    <w:rsid w:val="00784589"/>
    <w:rsid w:val="007845FA"/>
    <w:rsid w:val="007846D6"/>
    <w:rsid w:val="007846F4"/>
    <w:rsid w:val="007846FF"/>
    <w:rsid w:val="0078470E"/>
    <w:rsid w:val="0078471C"/>
    <w:rsid w:val="00784761"/>
    <w:rsid w:val="00784B1D"/>
    <w:rsid w:val="00784B23"/>
    <w:rsid w:val="00784B7E"/>
    <w:rsid w:val="00784ECA"/>
    <w:rsid w:val="00784F8F"/>
    <w:rsid w:val="00784FBC"/>
    <w:rsid w:val="00785003"/>
    <w:rsid w:val="00785295"/>
    <w:rsid w:val="007852C0"/>
    <w:rsid w:val="00785417"/>
    <w:rsid w:val="007854C1"/>
    <w:rsid w:val="0078558E"/>
    <w:rsid w:val="00785619"/>
    <w:rsid w:val="00785632"/>
    <w:rsid w:val="0078577E"/>
    <w:rsid w:val="0078580D"/>
    <w:rsid w:val="00785B77"/>
    <w:rsid w:val="00785B91"/>
    <w:rsid w:val="00785D6E"/>
    <w:rsid w:val="00785F12"/>
    <w:rsid w:val="007860CB"/>
    <w:rsid w:val="0078614E"/>
    <w:rsid w:val="0078617D"/>
    <w:rsid w:val="007863C2"/>
    <w:rsid w:val="007863D2"/>
    <w:rsid w:val="0078649D"/>
    <w:rsid w:val="00786603"/>
    <w:rsid w:val="0078666A"/>
    <w:rsid w:val="00786BC6"/>
    <w:rsid w:val="0078704D"/>
    <w:rsid w:val="007870C9"/>
    <w:rsid w:val="007871FF"/>
    <w:rsid w:val="00787244"/>
    <w:rsid w:val="007872E8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074"/>
    <w:rsid w:val="00790282"/>
    <w:rsid w:val="0079063C"/>
    <w:rsid w:val="00790652"/>
    <w:rsid w:val="007907BD"/>
    <w:rsid w:val="0079091D"/>
    <w:rsid w:val="0079098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7F8"/>
    <w:rsid w:val="00791860"/>
    <w:rsid w:val="007918B7"/>
    <w:rsid w:val="00791A08"/>
    <w:rsid w:val="00791AB9"/>
    <w:rsid w:val="00791BC2"/>
    <w:rsid w:val="00791BC3"/>
    <w:rsid w:val="00791D05"/>
    <w:rsid w:val="00791E0A"/>
    <w:rsid w:val="00792062"/>
    <w:rsid w:val="007923CC"/>
    <w:rsid w:val="007923F7"/>
    <w:rsid w:val="00792497"/>
    <w:rsid w:val="00792649"/>
    <w:rsid w:val="00792969"/>
    <w:rsid w:val="00792C5F"/>
    <w:rsid w:val="00792DA5"/>
    <w:rsid w:val="00792F24"/>
    <w:rsid w:val="007930DC"/>
    <w:rsid w:val="007932A6"/>
    <w:rsid w:val="00793638"/>
    <w:rsid w:val="00793671"/>
    <w:rsid w:val="00793AC0"/>
    <w:rsid w:val="00793C65"/>
    <w:rsid w:val="00793C81"/>
    <w:rsid w:val="00793CAC"/>
    <w:rsid w:val="00793F58"/>
    <w:rsid w:val="00793F86"/>
    <w:rsid w:val="007941B2"/>
    <w:rsid w:val="007941B7"/>
    <w:rsid w:val="00794343"/>
    <w:rsid w:val="00794849"/>
    <w:rsid w:val="0079486C"/>
    <w:rsid w:val="007949E7"/>
    <w:rsid w:val="00794B54"/>
    <w:rsid w:val="00794BCC"/>
    <w:rsid w:val="00794DE8"/>
    <w:rsid w:val="00795001"/>
    <w:rsid w:val="00795035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CF7"/>
    <w:rsid w:val="00796E3D"/>
    <w:rsid w:val="00796FB4"/>
    <w:rsid w:val="0079737D"/>
    <w:rsid w:val="007974DB"/>
    <w:rsid w:val="007975BA"/>
    <w:rsid w:val="007976BF"/>
    <w:rsid w:val="0079789D"/>
    <w:rsid w:val="0079793D"/>
    <w:rsid w:val="00797ADD"/>
    <w:rsid w:val="00797C2F"/>
    <w:rsid w:val="007A00BC"/>
    <w:rsid w:val="007A00C1"/>
    <w:rsid w:val="007A0120"/>
    <w:rsid w:val="007A015F"/>
    <w:rsid w:val="007A03BA"/>
    <w:rsid w:val="007A041D"/>
    <w:rsid w:val="007A042F"/>
    <w:rsid w:val="007A045F"/>
    <w:rsid w:val="007A084F"/>
    <w:rsid w:val="007A08F2"/>
    <w:rsid w:val="007A0A98"/>
    <w:rsid w:val="007A0C8B"/>
    <w:rsid w:val="007A0D5B"/>
    <w:rsid w:val="007A0FDE"/>
    <w:rsid w:val="007A10B4"/>
    <w:rsid w:val="007A10F4"/>
    <w:rsid w:val="007A111C"/>
    <w:rsid w:val="007A118A"/>
    <w:rsid w:val="007A129B"/>
    <w:rsid w:val="007A1352"/>
    <w:rsid w:val="007A1485"/>
    <w:rsid w:val="007A15BF"/>
    <w:rsid w:val="007A18F1"/>
    <w:rsid w:val="007A193A"/>
    <w:rsid w:val="007A1AE9"/>
    <w:rsid w:val="007A1C68"/>
    <w:rsid w:val="007A1CAF"/>
    <w:rsid w:val="007A1DA3"/>
    <w:rsid w:val="007A1E3C"/>
    <w:rsid w:val="007A2120"/>
    <w:rsid w:val="007A23D9"/>
    <w:rsid w:val="007A24D6"/>
    <w:rsid w:val="007A26A5"/>
    <w:rsid w:val="007A278F"/>
    <w:rsid w:val="007A2AD4"/>
    <w:rsid w:val="007A2B8A"/>
    <w:rsid w:val="007A2BED"/>
    <w:rsid w:val="007A2E58"/>
    <w:rsid w:val="007A3028"/>
    <w:rsid w:val="007A32DB"/>
    <w:rsid w:val="007A3503"/>
    <w:rsid w:val="007A37C6"/>
    <w:rsid w:val="007A3927"/>
    <w:rsid w:val="007A396F"/>
    <w:rsid w:val="007A39AB"/>
    <w:rsid w:val="007A3BA2"/>
    <w:rsid w:val="007A3CB3"/>
    <w:rsid w:val="007A3DD1"/>
    <w:rsid w:val="007A3E66"/>
    <w:rsid w:val="007A3EEA"/>
    <w:rsid w:val="007A3FDE"/>
    <w:rsid w:val="007A4010"/>
    <w:rsid w:val="007A4112"/>
    <w:rsid w:val="007A42DD"/>
    <w:rsid w:val="007A48BE"/>
    <w:rsid w:val="007A494A"/>
    <w:rsid w:val="007A4B48"/>
    <w:rsid w:val="007A4B5A"/>
    <w:rsid w:val="007A4C22"/>
    <w:rsid w:val="007A4C2E"/>
    <w:rsid w:val="007A4C79"/>
    <w:rsid w:val="007A4D05"/>
    <w:rsid w:val="007A4DCF"/>
    <w:rsid w:val="007A4DE2"/>
    <w:rsid w:val="007A4E58"/>
    <w:rsid w:val="007A4F00"/>
    <w:rsid w:val="007A4FFD"/>
    <w:rsid w:val="007A5360"/>
    <w:rsid w:val="007A552A"/>
    <w:rsid w:val="007A572E"/>
    <w:rsid w:val="007A575B"/>
    <w:rsid w:val="007A576E"/>
    <w:rsid w:val="007A5ACD"/>
    <w:rsid w:val="007A5BC2"/>
    <w:rsid w:val="007A5BFE"/>
    <w:rsid w:val="007A5CDC"/>
    <w:rsid w:val="007A5CE7"/>
    <w:rsid w:val="007A5FC5"/>
    <w:rsid w:val="007A6044"/>
    <w:rsid w:val="007A6092"/>
    <w:rsid w:val="007A61E7"/>
    <w:rsid w:val="007A629F"/>
    <w:rsid w:val="007A6359"/>
    <w:rsid w:val="007A6395"/>
    <w:rsid w:val="007A64D6"/>
    <w:rsid w:val="007A6742"/>
    <w:rsid w:val="007A67DB"/>
    <w:rsid w:val="007A6B33"/>
    <w:rsid w:val="007A6C95"/>
    <w:rsid w:val="007A6F71"/>
    <w:rsid w:val="007A706B"/>
    <w:rsid w:val="007A7177"/>
    <w:rsid w:val="007A71DC"/>
    <w:rsid w:val="007A71F2"/>
    <w:rsid w:val="007A72B8"/>
    <w:rsid w:val="007A74DA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102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1E3D"/>
    <w:rsid w:val="007B217A"/>
    <w:rsid w:val="007B2633"/>
    <w:rsid w:val="007B2956"/>
    <w:rsid w:val="007B2A67"/>
    <w:rsid w:val="007B2AC7"/>
    <w:rsid w:val="007B2AE8"/>
    <w:rsid w:val="007B2BF0"/>
    <w:rsid w:val="007B2C28"/>
    <w:rsid w:val="007B2D8B"/>
    <w:rsid w:val="007B2DD6"/>
    <w:rsid w:val="007B2F58"/>
    <w:rsid w:val="007B32D2"/>
    <w:rsid w:val="007B3507"/>
    <w:rsid w:val="007B3556"/>
    <w:rsid w:val="007B35C0"/>
    <w:rsid w:val="007B3643"/>
    <w:rsid w:val="007B37DD"/>
    <w:rsid w:val="007B3B86"/>
    <w:rsid w:val="007B3C05"/>
    <w:rsid w:val="007B3DC1"/>
    <w:rsid w:val="007B3E2C"/>
    <w:rsid w:val="007B3E38"/>
    <w:rsid w:val="007B3F1D"/>
    <w:rsid w:val="007B3FC7"/>
    <w:rsid w:val="007B40AB"/>
    <w:rsid w:val="007B4202"/>
    <w:rsid w:val="007B44CD"/>
    <w:rsid w:val="007B46AC"/>
    <w:rsid w:val="007B46FD"/>
    <w:rsid w:val="007B4943"/>
    <w:rsid w:val="007B4AEF"/>
    <w:rsid w:val="007B4BAA"/>
    <w:rsid w:val="007B4C50"/>
    <w:rsid w:val="007B4C74"/>
    <w:rsid w:val="007B4D45"/>
    <w:rsid w:val="007B4D6A"/>
    <w:rsid w:val="007B4E4D"/>
    <w:rsid w:val="007B4FC4"/>
    <w:rsid w:val="007B4FD5"/>
    <w:rsid w:val="007B56CA"/>
    <w:rsid w:val="007B5787"/>
    <w:rsid w:val="007B5946"/>
    <w:rsid w:val="007B5A56"/>
    <w:rsid w:val="007B5DD6"/>
    <w:rsid w:val="007B60A8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55E"/>
    <w:rsid w:val="007B763E"/>
    <w:rsid w:val="007B77A4"/>
    <w:rsid w:val="007B7838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366"/>
    <w:rsid w:val="007C1438"/>
    <w:rsid w:val="007C173C"/>
    <w:rsid w:val="007C1A21"/>
    <w:rsid w:val="007C1AB5"/>
    <w:rsid w:val="007C1CB2"/>
    <w:rsid w:val="007C1E97"/>
    <w:rsid w:val="007C201B"/>
    <w:rsid w:val="007C21AB"/>
    <w:rsid w:val="007C2344"/>
    <w:rsid w:val="007C2502"/>
    <w:rsid w:val="007C25F8"/>
    <w:rsid w:val="007C267D"/>
    <w:rsid w:val="007C27DC"/>
    <w:rsid w:val="007C2E33"/>
    <w:rsid w:val="007C3287"/>
    <w:rsid w:val="007C3559"/>
    <w:rsid w:val="007C361D"/>
    <w:rsid w:val="007C39C4"/>
    <w:rsid w:val="007C3B91"/>
    <w:rsid w:val="007C3E23"/>
    <w:rsid w:val="007C3E7B"/>
    <w:rsid w:val="007C412E"/>
    <w:rsid w:val="007C4470"/>
    <w:rsid w:val="007C44B3"/>
    <w:rsid w:val="007C4650"/>
    <w:rsid w:val="007C47DC"/>
    <w:rsid w:val="007C484B"/>
    <w:rsid w:val="007C48A3"/>
    <w:rsid w:val="007C4B81"/>
    <w:rsid w:val="007C4BD0"/>
    <w:rsid w:val="007C4CB0"/>
    <w:rsid w:val="007C4F67"/>
    <w:rsid w:val="007C505B"/>
    <w:rsid w:val="007C522A"/>
    <w:rsid w:val="007C5519"/>
    <w:rsid w:val="007C5613"/>
    <w:rsid w:val="007C5B58"/>
    <w:rsid w:val="007C5D31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565"/>
    <w:rsid w:val="007C7688"/>
    <w:rsid w:val="007C790A"/>
    <w:rsid w:val="007C7991"/>
    <w:rsid w:val="007C7A4B"/>
    <w:rsid w:val="007C7A8E"/>
    <w:rsid w:val="007C7B10"/>
    <w:rsid w:val="007C7B2B"/>
    <w:rsid w:val="007C7B92"/>
    <w:rsid w:val="007C7CC6"/>
    <w:rsid w:val="007D01F5"/>
    <w:rsid w:val="007D0297"/>
    <w:rsid w:val="007D0472"/>
    <w:rsid w:val="007D048E"/>
    <w:rsid w:val="007D061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9FE"/>
    <w:rsid w:val="007D1A12"/>
    <w:rsid w:val="007D1ACE"/>
    <w:rsid w:val="007D1AEB"/>
    <w:rsid w:val="007D1B87"/>
    <w:rsid w:val="007D1BE0"/>
    <w:rsid w:val="007D1CCB"/>
    <w:rsid w:val="007D1D48"/>
    <w:rsid w:val="007D1D93"/>
    <w:rsid w:val="007D1FE2"/>
    <w:rsid w:val="007D20F3"/>
    <w:rsid w:val="007D2247"/>
    <w:rsid w:val="007D22E8"/>
    <w:rsid w:val="007D235D"/>
    <w:rsid w:val="007D2531"/>
    <w:rsid w:val="007D26C2"/>
    <w:rsid w:val="007D26E5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2F69"/>
    <w:rsid w:val="007D30B2"/>
    <w:rsid w:val="007D336B"/>
    <w:rsid w:val="007D3404"/>
    <w:rsid w:val="007D34EC"/>
    <w:rsid w:val="007D34FF"/>
    <w:rsid w:val="007D3506"/>
    <w:rsid w:val="007D351C"/>
    <w:rsid w:val="007D352B"/>
    <w:rsid w:val="007D3880"/>
    <w:rsid w:val="007D3C2B"/>
    <w:rsid w:val="007D3CA7"/>
    <w:rsid w:val="007D3E0E"/>
    <w:rsid w:val="007D3E91"/>
    <w:rsid w:val="007D3F2A"/>
    <w:rsid w:val="007D3FA8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93"/>
    <w:rsid w:val="007D51DE"/>
    <w:rsid w:val="007D5445"/>
    <w:rsid w:val="007D553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12"/>
    <w:rsid w:val="007D7027"/>
    <w:rsid w:val="007D7362"/>
    <w:rsid w:val="007D7545"/>
    <w:rsid w:val="007D77A0"/>
    <w:rsid w:val="007D781E"/>
    <w:rsid w:val="007D78E9"/>
    <w:rsid w:val="007D7C4E"/>
    <w:rsid w:val="007D7C8B"/>
    <w:rsid w:val="007E02FE"/>
    <w:rsid w:val="007E03AA"/>
    <w:rsid w:val="007E0445"/>
    <w:rsid w:val="007E08E8"/>
    <w:rsid w:val="007E0CB4"/>
    <w:rsid w:val="007E0D6D"/>
    <w:rsid w:val="007E0EA6"/>
    <w:rsid w:val="007E0EE8"/>
    <w:rsid w:val="007E0F48"/>
    <w:rsid w:val="007E1016"/>
    <w:rsid w:val="007E1177"/>
    <w:rsid w:val="007E1331"/>
    <w:rsid w:val="007E133E"/>
    <w:rsid w:val="007E1388"/>
    <w:rsid w:val="007E1746"/>
    <w:rsid w:val="007E1C3F"/>
    <w:rsid w:val="007E1E4A"/>
    <w:rsid w:val="007E1F1F"/>
    <w:rsid w:val="007E1F50"/>
    <w:rsid w:val="007E2179"/>
    <w:rsid w:val="007E2566"/>
    <w:rsid w:val="007E2894"/>
    <w:rsid w:val="007E2A91"/>
    <w:rsid w:val="007E2C52"/>
    <w:rsid w:val="007E2D99"/>
    <w:rsid w:val="007E2F7E"/>
    <w:rsid w:val="007E2FF3"/>
    <w:rsid w:val="007E3102"/>
    <w:rsid w:val="007E31BF"/>
    <w:rsid w:val="007E3308"/>
    <w:rsid w:val="007E3499"/>
    <w:rsid w:val="007E36F5"/>
    <w:rsid w:val="007E3829"/>
    <w:rsid w:val="007E3955"/>
    <w:rsid w:val="007E3977"/>
    <w:rsid w:val="007E3B14"/>
    <w:rsid w:val="007E3B62"/>
    <w:rsid w:val="007E3C5B"/>
    <w:rsid w:val="007E3D3D"/>
    <w:rsid w:val="007E40FC"/>
    <w:rsid w:val="007E4304"/>
    <w:rsid w:val="007E43AE"/>
    <w:rsid w:val="007E45D0"/>
    <w:rsid w:val="007E498C"/>
    <w:rsid w:val="007E4B07"/>
    <w:rsid w:val="007E4BF1"/>
    <w:rsid w:val="007E4BF2"/>
    <w:rsid w:val="007E4CBE"/>
    <w:rsid w:val="007E506B"/>
    <w:rsid w:val="007E5077"/>
    <w:rsid w:val="007E5357"/>
    <w:rsid w:val="007E5500"/>
    <w:rsid w:val="007E557A"/>
    <w:rsid w:val="007E55ED"/>
    <w:rsid w:val="007E59C0"/>
    <w:rsid w:val="007E5BC6"/>
    <w:rsid w:val="007E5C1A"/>
    <w:rsid w:val="007E5D9B"/>
    <w:rsid w:val="007E60C2"/>
    <w:rsid w:val="007E612C"/>
    <w:rsid w:val="007E6199"/>
    <w:rsid w:val="007E63AD"/>
    <w:rsid w:val="007E63F8"/>
    <w:rsid w:val="007E64C6"/>
    <w:rsid w:val="007E652B"/>
    <w:rsid w:val="007E65AE"/>
    <w:rsid w:val="007E66E8"/>
    <w:rsid w:val="007E67F9"/>
    <w:rsid w:val="007E6E02"/>
    <w:rsid w:val="007E6F26"/>
    <w:rsid w:val="007E7015"/>
    <w:rsid w:val="007E70BE"/>
    <w:rsid w:val="007E7272"/>
    <w:rsid w:val="007E7299"/>
    <w:rsid w:val="007E73F8"/>
    <w:rsid w:val="007E74AC"/>
    <w:rsid w:val="007E7559"/>
    <w:rsid w:val="007E796C"/>
    <w:rsid w:val="007E7A01"/>
    <w:rsid w:val="007E7E29"/>
    <w:rsid w:val="007E7FA4"/>
    <w:rsid w:val="007F0109"/>
    <w:rsid w:val="007F0315"/>
    <w:rsid w:val="007F0521"/>
    <w:rsid w:val="007F0573"/>
    <w:rsid w:val="007F0635"/>
    <w:rsid w:val="007F075D"/>
    <w:rsid w:val="007F07FF"/>
    <w:rsid w:val="007F09BF"/>
    <w:rsid w:val="007F0A1B"/>
    <w:rsid w:val="007F0A2D"/>
    <w:rsid w:val="007F0A69"/>
    <w:rsid w:val="007F0AC6"/>
    <w:rsid w:val="007F0B5C"/>
    <w:rsid w:val="007F0BF0"/>
    <w:rsid w:val="007F0ED8"/>
    <w:rsid w:val="007F104A"/>
    <w:rsid w:val="007F10D2"/>
    <w:rsid w:val="007F121B"/>
    <w:rsid w:val="007F1290"/>
    <w:rsid w:val="007F1446"/>
    <w:rsid w:val="007F1560"/>
    <w:rsid w:val="007F1778"/>
    <w:rsid w:val="007F188D"/>
    <w:rsid w:val="007F1906"/>
    <w:rsid w:val="007F1914"/>
    <w:rsid w:val="007F1968"/>
    <w:rsid w:val="007F1A24"/>
    <w:rsid w:val="007F1B70"/>
    <w:rsid w:val="007F1D60"/>
    <w:rsid w:val="007F1DCA"/>
    <w:rsid w:val="007F1EDB"/>
    <w:rsid w:val="007F1FD9"/>
    <w:rsid w:val="007F2319"/>
    <w:rsid w:val="007F242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103"/>
    <w:rsid w:val="007F38DD"/>
    <w:rsid w:val="007F3A6D"/>
    <w:rsid w:val="007F3C25"/>
    <w:rsid w:val="007F3D34"/>
    <w:rsid w:val="007F3E08"/>
    <w:rsid w:val="007F415C"/>
    <w:rsid w:val="007F42CF"/>
    <w:rsid w:val="007F45EA"/>
    <w:rsid w:val="007F4624"/>
    <w:rsid w:val="007F48CC"/>
    <w:rsid w:val="007F4ABD"/>
    <w:rsid w:val="007F4ACF"/>
    <w:rsid w:val="007F4B4C"/>
    <w:rsid w:val="007F4C54"/>
    <w:rsid w:val="007F4C59"/>
    <w:rsid w:val="007F4CF9"/>
    <w:rsid w:val="007F4F33"/>
    <w:rsid w:val="007F5003"/>
    <w:rsid w:val="007F5006"/>
    <w:rsid w:val="007F55E8"/>
    <w:rsid w:val="007F560E"/>
    <w:rsid w:val="007F585F"/>
    <w:rsid w:val="007F5872"/>
    <w:rsid w:val="007F58DF"/>
    <w:rsid w:val="007F5A0F"/>
    <w:rsid w:val="007F5C24"/>
    <w:rsid w:val="007F5D04"/>
    <w:rsid w:val="007F5E4E"/>
    <w:rsid w:val="007F625E"/>
    <w:rsid w:val="007F64CC"/>
    <w:rsid w:val="007F65E5"/>
    <w:rsid w:val="007F6D90"/>
    <w:rsid w:val="007F6DA7"/>
    <w:rsid w:val="007F6E89"/>
    <w:rsid w:val="007F7068"/>
    <w:rsid w:val="007F7107"/>
    <w:rsid w:val="007F7355"/>
    <w:rsid w:val="007F7424"/>
    <w:rsid w:val="007F74AC"/>
    <w:rsid w:val="007F74D0"/>
    <w:rsid w:val="007F7844"/>
    <w:rsid w:val="007F7866"/>
    <w:rsid w:val="007F7B2F"/>
    <w:rsid w:val="007F7B4F"/>
    <w:rsid w:val="007F7CBD"/>
    <w:rsid w:val="007F7E98"/>
    <w:rsid w:val="007F7F4E"/>
    <w:rsid w:val="007F7FAA"/>
    <w:rsid w:val="008000D1"/>
    <w:rsid w:val="0080056F"/>
    <w:rsid w:val="00800623"/>
    <w:rsid w:val="00800666"/>
    <w:rsid w:val="008009C2"/>
    <w:rsid w:val="008009CF"/>
    <w:rsid w:val="00800A46"/>
    <w:rsid w:val="00800BF4"/>
    <w:rsid w:val="00800EFA"/>
    <w:rsid w:val="00801047"/>
    <w:rsid w:val="0080104C"/>
    <w:rsid w:val="0080119B"/>
    <w:rsid w:val="00801432"/>
    <w:rsid w:val="00801581"/>
    <w:rsid w:val="00801683"/>
    <w:rsid w:val="00801925"/>
    <w:rsid w:val="008019E8"/>
    <w:rsid w:val="00801A65"/>
    <w:rsid w:val="00801D27"/>
    <w:rsid w:val="00801EFF"/>
    <w:rsid w:val="008022B0"/>
    <w:rsid w:val="0080231E"/>
    <w:rsid w:val="00802449"/>
    <w:rsid w:val="00802886"/>
    <w:rsid w:val="00802AC6"/>
    <w:rsid w:val="00802FE8"/>
    <w:rsid w:val="008030BD"/>
    <w:rsid w:val="00803122"/>
    <w:rsid w:val="00803148"/>
    <w:rsid w:val="00803167"/>
    <w:rsid w:val="00803262"/>
    <w:rsid w:val="00803389"/>
    <w:rsid w:val="0080345D"/>
    <w:rsid w:val="0080349C"/>
    <w:rsid w:val="00803691"/>
    <w:rsid w:val="008039B1"/>
    <w:rsid w:val="00803A17"/>
    <w:rsid w:val="00803A47"/>
    <w:rsid w:val="00803A6D"/>
    <w:rsid w:val="00803B74"/>
    <w:rsid w:val="00803C21"/>
    <w:rsid w:val="00803C41"/>
    <w:rsid w:val="00803F72"/>
    <w:rsid w:val="00804137"/>
    <w:rsid w:val="00804152"/>
    <w:rsid w:val="0080432F"/>
    <w:rsid w:val="008043BC"/>
    <w:rsid w:val="00804884"/>
    <w:rsid w:val="008048C0"/>
    <w:rsid w:val="008049C6"/>
    <w:rsid w:val="00804B0D"/>
    <w:rsid w:val="00804B7B"/>
    <w:rsid w:val="00804FC6"/>
    <w:rsid w:val="00805153"/>
    <w:rsid w:val="00805299"/>
    <w:rsid w:val="0080541F"/>
    <w:rsid w:val="008054BA"/>
    <w:rsid w:val="008054E7"/>
    <w:rsid w:val="00805649"/>
    <w:rsid w:val="008059D8"/>
    <w:rsid w:val="00805EDD"/>
    <w:rsid w:val="00806027"/>
    <w:rsid w:val="00806114"/>
    <w:rsid w:val="00806129"/>
    <w:rsid w:val="008062B8"/>
    <w:rsid w:val="00806493"/>
    <w:rsid w:val="0080663D"/>
    <w:rsid w:val="0080672A"/>
    <w:rsid w:val="0080673A"/>
    <w:rsid w:val="00806AA5"/>
    <w:rsid w:val="00806B54"/>
    <w:rsid w:val="00806C40"/>
    <w:rsid w:val="00806E28"/>
    <w:rsid w:val="00806F1B"/>
    <w:rsid w:val="008075FC"/>
    <w:rsid w:val="00807615"/>
    <w:rsid w:val="00807798"/>
    <w:rsid w:val="00807864"/>
    <w:rsid w:val="00807867"/>
    <w:rsid w:val="008078F0"/>
    <w:rsid w:val="00807B5A"/>
    <w:rsid w:val="00807C62"/>
    <w:rsid w:val="00810022"/>
    <w:rsid w:val="0081002B"/>
    <w:rsid w:val="008100E5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58"/>
    <w:rsid w:val="008106A9"/>
    <w:rsid w:val="00810943"/>
    <w:rsid w:val="00810F34"/>
    <w:rsid w:val="0081107A"/>
    <w:rsid w:val="0081145F"/>
    <w:rsid w:val="0081152E"/>
    <w:rsid w:val="00811A95"/>
    <w:rsid w:val="00811ABE"/>
    <w:rsid w:val="00811C08"/>
    <w:rsid w:val="00811C85"/>
    <w:rsid w:val="00811DBD"/>
    <w:rsid w:val="00811E64"/>
    <w:rsid w:val="00811F5F"/>
    <w:rsid w:val="0081214C"/>
    <w:rsid w:val="008123EE"/>
    <w:rsid w:val="00812548"/>
    <w:rsid w:val="00812613"/>
    <w:rsid w:val="0081286E"/>
    <w:rsid w:val="00812A17"/>
    <w:rsid w:val="00812B1B"/>
    <w:rsid w:val="00812C3D"/>
    <w:rsid w:val="00812CE1"/>
    <w:rsid w:val="00812E96"/>
    <w:rsid w:val="00812F66"/>
    <w:rsid w:val="0081309F"/>
    <w:rsid w:val="008132ED"/>
    <w:rsid w:val="0081349C"/>
    <w:rsid w:val="00813800"/>
    <w:rsid w:val="00813B02"/>
    <w:rsid w:val="00813F5B"/>
    <w:rsid w:val="00814080"/>
    <w:rsid w:val="008140F5"/>
    <w:rsid w:val="008141B3"/>
    <w:rsid w:val="008142C2"/>
    <w:rsid w:val="00814435"/>
    <w:rsid w:val="008144AC"/>
    <w:rsid w:val="008146A7"/>
    <w:rsid w:val="00814713"/>
    <w:rsid w:val="008147A7"/>
    <w:rsid w:val="008147F4"/>
    <w:rsid w:val="008149E4"/>
    <w:rsid w:val="00814B57"/>
    <w:rsid w:val="00814BD8"/>
    <w:rsid w:val="00814CDF"/>
    <w:rsid w:val="00814DE5"/>
    <w:rsid w:val="00815005"/>
    <w:rsid w:val="0081507C"/>
    <w:rsid w:val="0081509C"/>
    <w:rsid w:val="0081522D"/>
    <w:rsid w:val="00815311"/>
    <w:rsid w:val="008153F1"/>
    <w:rsid w:val="0081555F"/>
    <w:rsid w:val="008155BE"/>
    <w:rsid w:val="00815912"/>
    <w:rsid w:val="008159F4"/>
    <w:rsid w:val="00815AE1"/>
    <w:rsid w:val="00815BE1"/>
    <w:rsid w:val="00815C86"/>
    <w:rsid w:val="00815F9B"/>
    <w:rsid w:val="00816019"/>
    <w:rsid w:val="00816692"/>
    <w:rsid w:val="00816782"/>
    <w:rsid w:val="008167D6"/>
    <w:rsid w:val="008167E3"/>
    <w:rsid w:val="00816857"/>
    <w:rsid w:val="00816D77"/>
    <w:rsid w:val="00816F80"/>
    <w:rsid w:val="00817116"/>
    <w:rsid w:val="0081723D"/>
    <w:rsid w:val="008173D6"/>
    <w:rsid w:val="008177BC"/>
    <w:rsid w:val="0081792E"/>
    <w:rsid w:val="00817AD0"/>
    <w:rsid w:val="00817AD5"/>
    <w:rsid w:val="00817D29"/>
    <w:rsid w:val="00817DB6"/>
    <w:rsid w:val="00817E24"/>
    <w:rsid w:val="00817FA0"/>
    <w:rsid w:val="00820065"/>
    <w:rsid w:val="00820098"/>
    <w:rsid w:val="00820553"/>
    <w:rsid w:val="00820573"/>
    <w:rsid w:val="008206DE"/>
    <w:rsid w:val="00820C71"/>
    <w:rsid w:val="00820C99"/>
    <w:rsid w:val="00820D18"/>
    <w:rsid w:val="00820DA4"/>
    <w:rsid w:val="00820DCC"/>
    <w:rsid w:val="00820E76"/>
    <w:rsid w:val="0082143C"/>
    <w:rsid w:val="008216A7"/>
    <w:rsid w:val="008216EC"/>
    <w:rsid w:val="008218E0"/>
    <w:rsid w:val="00821C9F"/>
    <w:rsid w:val="00821D59"/>
    <w:rsid w:val="00821E98"/>
    <w:rsid w:val="00821F2F"/>
    <w:rsid w:val="0082209D"/>
    <w:rsid w:val="008220D1"/>
    <w:rsid w:val="008221D4"/>
    <w:rsid w:val="008223B2"/>
    <w:rsid w:val="008223BC"/>
    <w:rsid w:val="008223D5"/>
    <w:rsid w:val="0082248C"/>
    <w:rsid w:val="00822663"/>
    <w:rsid w:val="0082266A"/>
    <w:rsid w:val="008226CD"/>
    <w:rsid w:val="00822BC2"/>
    <w:rsid w:val="00822C72"/>
    <w:rsid w:val="00822CF4"/>
    <w:rsid w:val="00822E0D"/>
    <w:rsid w:val="00822E36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119"/>
    <w:rsid w:val="00824220"/>
    <w:rsid w:val="008244B7"/>
    <w:rsid w:val="00824547"/>
    <w:rsid w:val="00824693"/>
    <w:rsid w:val="00824763"/>
    <w:rsid w:val="00824DC9"/>
    <w:rsid w:val="0082522B"/>
    <w:rsid w:val="0082561A"/>
    <w:rsid w:val="008256A2"/>
    <w:rsid w:val="008256D1"/>
    <w:rsid w:val="00825705"/>
    <w:rsid w:val="00825718"/>
    <w:rsid w:val="008258F7"/>
    <w:rsid w:val="00825A28"/>
    <w:rsid w:val="00825A43"/>
    <w:rsid w:val="00825B27"/>
    <w:rsid w:val="00825BF3"/>
    <w:rsid w:val="00825C8D"/>
    <w:rsid w:val="00825DA6"/>
    <w:rsid w:val="008261DC"/>
    <w:rsid w:val="008261E4"/>
    <w:rsid w:val="00826366"/>
    <w:rsid w:val="00826800"/>
    <w:rsid w:val="00826AC8"/>
    <w:rsid w:val="00826B9D"/>
    <w:rsid w:val="00826C97"/>
    <w:rsid w:val="00826DE7"/>
    <w:rsid w:val="00826F1E"/>
    <w:rsid w:val="00827036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39C"/>
    <w:rsid w:val="0083043F"/>
    <w:rsid w:val="0083057F"/>
    <w:rsid w:val="00830667"/>
    <w:rsid w:val="0083067E"/>
    <w:rsid w:val="008306FA"/>
    <w:rsid w:val="008307BA"/>
    <w:rsid w:val="008309A0"/>
    <w:rsid w:val="00830A94"/>
    <w:rsid w:val="00830B56"/>
    <w:rsid w:val="00830FA1"/>
    <w:rsid w:val="00830FD0"/>
    <w:rsid w:val="008311B6"/>
    <w:rsid w:val="008312AF"/>
    <w:rsid w:val="008313DC"/>
    <w:rsid w:val="008313F3"/>
    <w:rsid w:val="00831419"/>
    <w:rsid w:val="00831462"/>
    <w:rsid w:val="0083149B"/>
    <w:rsid w:val="008316D0"/>
    <w:rsid w:val="0083172A"/>
    <w:rsid w:val="00831801"/>
    <w:rsid w:val="00831B80"/>
    <w:rsid w:val="00831C2E"/>
    <w:rsid w:val="00831C9C"/>
    <w:rsid w:val="00831D9B"/>
    <w:rsid w:val="00831F24"/>
    <w:rsid w:val="00832085"/>
    <w:rsid w:val="008322E0"/>
    <w:rsid w:val="008322F7"/>
    <w:rsid w:val="008324D3"/>
    <w:rsid w:val="00832883"/>
    <w:rsid w:val="00832945"/>
    <w:rsid w:val="00832DCF"/>
    <w:rsid w:val="00832EE3"/>
    <w:rsid w:val="00832F15"/>
    <w:rsid w:val="00832F29"/>
    <w:rsid w:val="00833068"/>
    <w:rsid w:val="008330E3"/>
    <w:rsid w:val="00833140"/>
    <w:rsid w:val="0083331D"/>
    <w:rsid w:val="008333B0"/>
    <w:rsid w:val="008336F4"/>
    <w:rsid w:val="00833E2B"/>
    <w:rsid w:val="00833E3F"/>
    <w:rsid w:val="00833F8C"/>
    <w:rsid w:val="00834669"/>
    <w:rsid w:val="008347AA"/>
    <w:rsid w:val="0083486C"/>
    <w:rsid w:val="0083491F"/>
    <w:rsid w:val="00834AE7"/>
    <w:rsid w:val="00834B1D"/>
    <w:rsid w:val="00834BAE"/>
    <w:rsid w:val="00834CAE"/>
    <w:rsid w:val="00835144"/>
    <w:rsid w:val="0083518C"/>
    <w:rsid w:val="008351F1"/>
    <w:rsid w:val="0083534C"/>
    <w:rsid w:val="0083539E"/>
    <w:rsid w:val="0083549F"/>
    <w:rsid w:val="008354E5"/>
    <w:rsid w:val="008355C0"/>
    <w:rsid w:val="008356C0"/>
    <w:rsid w:val="008356F0"/>
    <w:rsid w:val="00835A4E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6FAE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37F69"/>
    <w:rsid w:val="008401B5"/>
    <w:rsid w:val="008401D0"/>
    <w:rsid w:val="0084020C"/>
    <w:rsid w:val="008402A8"/>
    <w:rsid w:val="008403CB"/>
    <w:rsid w:val="008405A1"/>
    <w:rsid w:val="0084099D"/>
    <w:rsid w:val="00840CC6"/>
    <w:rsid w:val="00840DEC"/>
    <w:rsid w:val="00840F9D"/>
    <w:rsid w:val="0084101A"/>
    <w:rsid w:val="00841065"/>
    <w:rsid w:val="0084117A"/>
    <w:rsid w:val="00841316"/>
    <w:rsid w:val="008413B1"/>
    <w:rsid w:val="008413E1"/>
    <w:rsid w:val="0084158F"/>
    <w:rsid w:val="00841636"/>
    <w:rsid w:val="0084169B"/>
    <w:rsid w:val="00841B5F"/>
    <w:rsid w:val="00841B92"/>
    <w:rsid w:val="00841BC4"/>
    <w:rsid w:val="00841D12"/>
    <w:rsid w:val="00841E12"/>
    <w:rsid w:val="00841EB9"/>
    <w:rsid w:val="00841EEB"/>
    <w:rsid w:val="008420EE"/>
    <w:rsid w:val="0084220C"/>
    <w:rsid w:val="0084225B"/>
    <w:rsid w:val="00842687"/>
    <w:rsid w:val="008429E2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61"/>
    <w:rsid w:val="008434FF"/>
    <w:rsid w:val="008435C5"/>
    <w:rsid w:val="00843B2E"/>
    <w:rsid w:val="00843C90"/>
    <w:rsid w:val="00843F84"/>
    <w:rsid w:val="00844145"/>
    <w:rsid w:val="008441B3"/>
    <w:rsid w:val="008441D8"/>
    <w:rsid w:val="008444E4"/>
    <w:rsid w:val="00844699"/>
    <w:rsid w:val="0084478E"/>
    <w:rsid w:val="0084486C"/>
    <w:rsid w:val="0084490E"/>
    <w:rsid w:val="00844A88"/>
    <w:rsid w:val="00844B75"/>
    <w:rsid w:val="00844B99"/>
    <w:rsid w:val="00844C66"/>
    <w:rsid w:val="00844CDA"/>
    <w:rsid w:val="00844D87"/>
    <w:rsid w:val="0084533F"/>
    <w:rsid w:val="008454CE"/>
    <w:rsid w:val="00845737"/>
    <w:rsid w:val="008457BE"/>
    <w:rsid w:val="0084593A"/>
    <w:rsid w:val="00845964"/>
    <w:rsid w:val="0084596E"/>
    <w:rsid w:val="008459B1"/>
    <w:rsid w:val="008459FE"/>
    <w:rsid w:val="00845B39"/>
    <w:rsid w:val="00845C03"/>
    <w:rsid w:val="00845CBE"/>
    <w:rsid w:val="00845DBF"/>
    <w:rsid w:val="00846153"/>
    <w:rsid w:val="00846165"/>
    <w:rsid w:val="0084638C"/>
    <w:rsid w:val="008464C5"/>
    <w:rsid w:val="008464F4"/>
    <w:rsid w:val="00846506"/>
    <w:rsid w:val="008468E8"/>
    <w:rsid w:val="00846900"/>
    <w:rsid w:val="00846AA1"/>
    <w:rsid w:val="00846AC6"/>
    <w:rsid w:val="00846B55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C5A"/>
    <w:rsid w:val="00847D8F"/>
    <w:rsid w:val="00847F51"/>
    <w:rsid w:val="00850091"/>
    <w:rsid w:val="008501C9"/>
    <w:rsid w:val="00850292"/>
    <w:rsid w:val="0085042D"/>
    <w:rsid w:val="0085057C"/>
    <w:rsid w:val="008506A0"/>
    <w:rsid w:val="0085095C"/>
    <w:rsid w:val="008509AD"/>
    <w:rsid w:val="008509B3"/>
    <w:rsid w:val="00850A35"/>
    <w:rsid w:val="00850D3B"/>
    <w:rsid w:val="00850E89"/>
    <w:rsid w:val="0085135E"/>
    <w:rsid w:val="00851494"/>
    <w:rsid w:val="0085150F"/>
    <w:rsid w:val="0085170A"/>
    <w:rsid w:val="00851816"/>
    <w:rsid w:val="00851859"/>
    <w:rsid w:val="008518F3"/>
    <w:rsid w:val="0085192C"/>
    <w:rsid w:val="00851942"/>
    <w:rsid w:val="00851A14"/>
    <w:rsid w:val="00851AFD"/>
    <w:rsid w:val="00851BAF"/>
    <w:rsid w:val="00851D9B"/>
    <w:rsid w:val="008520C0"/>
    <w:rsid w:val="008521B9"/>
    <w:rsid w:val="0085237F"/>
    <w:rsid w:val="008523BA"/>
    <w:rsid w:val="008528C2"/>
    <w:rsid w:val="008528D7"/>
    <w:rsid w:val="00852982"/>
    <w:rsid w:val="008529A4"/>
    <w:rsid w:val="00852C35"/>
    <w:rsid w:val="00852C93"/>
    <w:rsid w:val="00852C9C"/>
    <w:rsid w:val="00852D3E"/>
    <w:rsid w:val="00852EDB"/>
    <w:rsid w:val="00852F06"/>
    <w:rsid w:val="008530B1"/>
    <w:rsid w:val="008531E7"/>
    <w:rsid w:val="00853218"/>
    <w:rsid w:val="008532C0"/>
    <w:rsid w:val="00853388"/>
    <w:rsid w:val="008533CB"/>
    <w:rsid w:val="00853475"/>
    <w:rsid w:val="008536F8"/>
    <w:rsid w:val="0085380A"/>
    <w:rsid w:val="00853943"/>
    <w:rsid w:val="00853F5F"/>
    <w:rsid w:val="00853FAE"/>
    <w:rsid w:val="008542D6"/>
    <w:rsid w:val="008543C1"/>
    <w:rsid w:val="0085452E"/>
    <w:rsid w:val="00854751"/>
    <w:rsid w:val="008547C2"/>
    <w:rsid w:val="008548D8"/>
    <w:rsid w:val="008549C5"/>
    <w:rsid w:val="00854B17"/>
    <w:rsid w:val="00854BAB"/>
    <w:rsid w:val="00854C72"/>
    <w:rsid w:val="00855175"/>
    <w:rsid w:val="008551AE"/>
    <w:rsid w:val="00855393"/>
    <w:rsid w:val="008556F5"/>
    <w:rsid w:val="008556FE"/>
    <w:rsid w:val="00855742"/>
    <w:rsid w:val="00855918"/>
    <w:rsid w:val="008559C4"/>
    <w:rsid w:val="00855BEC"/>
    <w:rsid w:val="00855D02"/>
    <w:rsid w:val="00855F1B"/>
    <w:rsid w:val="00856040"/>
    <w:rsid w:val="008560F8"/>
    <w:rsid w:val="00856248"/>
    <w:rsid w:val="00856270"/>
    <w:rsid w:val="0085633A"/>
    <w:rsid w:val="00856390"/>
    <w:rsid w:val="0085639C"/>
    <w:rsid w:val="00856436"/>
    <w:rsid w:val="0085643B"/>
    <w:rsid w:val="0085663D"/>
    <w:rsid w:val="0085695D"/>
    <w:rsid w:val="00856F27"/>
    <w:rsid w:val="008571A2"/>
    <w:rsid w:val="008571AF"/>
    <w:rsid w:val="0085736E"/>
    <w:rsid w:val="008576DA"/>
    <w:rsid w:val="00857834"/>
    <w:rsid w:val="00857935"/>
    <w:rsid w:val="00857A03"/>
    <w:rsid w:val="00857AEC"/>
    <w:rsid w:val="00857BA0"/>
    <w:rsid w:val="00857F0D"/>
    <w:rsid w:val="00860220"/>
    <w:rsid w:val="008603F0"/>
    <w:rsid w:val="008604B0"/>
    <w:rsid w:val="008604F2"/>
    <w:rsid w:val="0086050C"/>
    <w:rsid w:val="008606D7"/>
    <w:rsid w:val="008608CB"/>
    <w:rsid w:val="00860A9C"/>
    <w:rsid w:val="00860C6B"/>
    <w:rsid w:val="00860EBC"/>
    <w:rsid w:val="00860ECA"/>
    <w:rsid w:val="00860FA4"/>
    <w:rsid w:val="008610F0"/>
    <w:rsid w:val="00861479"/>
    <w:rsid w:val="00861530"/>
    <w:rsid w:val="00861575"/>
    <w:rsid w:val="0086164E"/>
    <w:rsid w:val="00861836"/>
    <w:rsid w:val="00861922"/>
    <w:rsid w:val="00861967"/>
    <w:rsid w:val="008619B7"/>
    <w:rsid w:val="00861ABC"/>
    <w:rsid w:val="00861D63"/>
    <w:rsid w:val="00861DAB"/>
    <w:rsid w:val="008620A9"/>
    <w:rsid w:val="008620C8"/>
    <w:rsid w:val="00862291"/>
    <w:rsid w:val="00862309"/>
    <w:rsid w:val="00862320"/>
    <w:rsid w:val="0086247E"/>
    <w:rsid w:val="008624F6"/>
    <w:rsid w:val="00862516"/>
    <w:rsid w:val="0086256C"/>
    <w:rsid w:val="00862581"/>
    <w:rsid w:val="008625AC"/>
    <w:rsid w:val="0086269D"/>
    <w:rsid w:val="0086298F"/>
    <w:rsid w:val="00862A8A"/>
    <w:rsid w:val="00862EE4"/>
    <w:rsid w:val="00862EF0"/>
    <w:rsid w:val="008630E0"/>
    <w:rsid w:val="008631D5"/>
    <w:rsid w:val="00863421"/>
    <w:rsid w:val="008636C0"/>
    <w:rsid w:val="008636FD"/>
    <w:rsid w:val="008638DF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403"/>
    <w:rsid w:val="008654E2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5EB"/>
    <w:rsid w:val="00866991"/>
    <w:rsid w:val="00866F94"/>
    <w:rsid w:val="00866FCD"/>
    <w:rsid w:val="0086701D"/>
    <w:rsid w:val="008671A1"/>
    <w:rsid w:val="0086753A"/>
    <w:rsid w:val="00867612"/>
    <w:rsid w:val="00867954"/>
    <w:rsid w:val="008679B5"/>
    <w:rsid w:val="00867E32"/>
    <w:rsid w:val="008700C4"/>
    <w:rsid w:val="00870197"/>
    <w:rsid w:val="00870244"/>
    <w:rsid w:val="00870248"/>
    <w:rsid w:val="00870318"/>
    <w:rsid w:val="008703DB"/>
    <w:rsid w:val="00870580"/>
    <w:rsid w:val="008706CA"/>
    <w:rsid w:val="008707D3"/>
    <w:rsid w:val="0087088F"/>
    <w:rsid w:val="0087092A"/>
    <w:rsid w:val="00870B7D"/>
    <w:rsid w:val="00870CCC"/>
    <w:rsid w:val="00870D01"/>
    <w:rsid w:val="00870E4E"/>
    <w:rsid w:val="00870F48"/>
    <w:rsid w:val="0087125E"/>
    <w:rsid w:val="00871323"/>
    <w:rsid w:val="0087137D"/>
    <w:rsid w:val="008713E9"/>
    <w:rsid w:val="008714D3"/>
    <w:rsid w:val="0087165A"/>
    <w:rsid w:val="00871711"/>
    <w:rsid w:val="00871910"/>
    <w:rsid w:val="008719F2"/>
    <w:rsid w:val="00871E41"/>
    <w:rsid w:val="00871FA1"/>
    <w:rsid w:val="0087217A"/>
    <w:rsid w:val="008725BC"/>
    <w:rsid w:val="00872779"/>
    <w:rsid w:val="008727F5"/>
    <w:rsid w:val="00872AB2"/>
    <w:rsid w:val="00872E0D"/>
    <w:rsid w:val="008731BF"/>
    <w:rsid w:val="008731DC"/>
    <w:rsid w:val="00873205"/>
    <w:rsid w:val="00873223"/>
    <w:rsid w:val="00873241"/>
    <w:rsid w:val="008733C9"/>
    <w:rsid w:val="00873609"/>
    <w:rsid w:val="00873A17"/>
    <w:rsid w:val="00873AE4"/>
    <w:rsid w:val="00873CE1"/>
    <w:rsid w:val="00873F96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369"/>
    <w:rsid w:val="008753E6"/>
    <w:rsid w:val="00875444"/>
    <w:rsid w:val="00875843"/>
    <w:rsid w:val="00875EB0"/>
    <w:rsid w:val="00875EF4"/>
    <w:rsid w:val="00875FCB"/>
    <w:rsid w:val="00875FF7"/>
    <w:rsid w:val="00876082"/>
    <w:rsid w:val="00876442"/>
    <w:rsid w:val="008764DE"/>
    <w:rsid w:val="00876526"/>
    <w:rsid w:val="00876653"/>
    <w:rsid w:val="00876867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6A4"/>
    <w:rsid w:val="008777AD"/>
    <w:rsid w:val="00877A2B"/>
    <w:rsid w:val="00877BCA"/>
    <w:rsid w:val="00877C0F"/>
    <w:rsid w:val="00877F05"/>
    <w:rsid w:val="00877FAD"/>
    <w:rsid w:val="0088027B"/>
    <w:rsid w:val="008804C6"/>
    <w:rsid w:val="0088069F"/>
    <w:rsid w:val="008809CD"/>
    <w:rsid w:val="00880ABF"/>
    <w:rsid w:val="00880B7B"/>
    <w:rsid w:val="00880C19"/>
    <w:rsid w:val="00880CBA"/>
    <w:rsid w:val="00880CE9"/>
    <w:rsid w:val="00880F33"/>
    <w:rsid w:val="00881076"/>
    <w:rsid w:val="0088121B"/>
    <w:rsid w:val="00881441"/>
    <w:rsid w:val="008816B8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87"/>
    <w:rsid w:val="00882DB2"/>
    <w:rsid w:val="00882FEE"/>
    <w:rsid w:val="008831F7"/>
    <w:rsid w:val="008832E2"/>
    <w:rsid w:val="00883375"/>
    <w:rsid w:val="008835B1"/>
    <w:rsid w:val="00883739"/>
    <w:rsid w:val="0088374E"/>
    <w:rsid w:val="0088378F"/>
    <w:rsid w:val="008837B9"/>
    <w:rsid w:val="00883AF3"/>
    <w:rsid w:val="00883BC2"/>
    <w:rsid w:val="00883CDC"/>
    <w:rsid w:val="00883E58"/>
    <w:rsid w:val="00883EC2"/>
    <w:rsid w:val="00883F85"/>
    <w:rsid w:val="00883F8C"/>
    <w:rsid w:val="00883FB1"/>
    <w:rsid w:val="00884283"/>
    <w:rsid w:val="0088444A"/>
    <w:rsid w:val="00884451"/>
    <w:rsid w:val="0088478D"/>
    <w:rsid w:val="00884900"/>
    <w:rsid w:val="008849A1"/>
    <w:rsid w:val="00884A1B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869"/>
    <w:rsid w:val="008858C2"/>
    <w:rsid w:val="00885D59"/>
    <w:rsid w:val="00885D90"/>
    <w:rsid w:val="008863C7"/>
    <w:rsid w:val="008864B8"/>
    <w:rsid w:val="00886589"/>
    <w:rsid w:val="00886636"/>
    <w:rsid w:val="008866A8"/>
    <w:rsid w:val="0088671A"/>
    <w:rsid w:val="00886AC2"/>
    <w:rsid w:val="00886CBA"/>
    <w:rsid w:val="00886CD4"/>
    <w:rsid w:val="00886DD8"/>
    <w:rsid w:val="00887048"/>
    <w:rsid w:val="008870E9"/>
    <w:rsid w:val="0088713B"/>
    <w:rsid w:val="0088715A"/>
    <w:rsid w:val="0088729B"/>
    <w:rsid w:val="00887419"/>
    <w:rsid w:val="00887476"/>
    <w:rsid w:val="008874FD"/>
    <w:rsid w:val="008876A2"/>
    <w:rsid w:val="0088772E"/>
    <w:rsid w:val="008877F2"/>
    <w:rsid w:val="00890058"/>
    <w:rsid w:val="008900B3"/>
    <w:rsid w:val="00890167"/>
    <w:rsid w:val="008902C8"/>
    <w:rsid w:val="0089032A"/>
    <w:rsid w:val="008907B0"/>
    <w:rsid w:val="008907E2"/>
    <w:rsid w:val="00890857"/>
    <w:rsid w:val="00890905"/>
    <w:rsid w:val="00890A3B"/>
    <w:rsid w:val="00890DCE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52E"/>
    <w:rsid w:val="00892570"/>
    <w:rsid w:val="0089260B"/>
    <w:rsid w:val="008926A4"/>
    <w:rsid w:val="008927AD"/>
    <w:rsid w:val="00892A9F"/>
    <w:rsid w:val="00892B06"/>
    <w:rsid w:val="00892CFE"/>
    <w:rsid w:val="008930F4"/>
    <w:rsid w:val="00893139"/>
    <w:rsid w:val="008932A0"/>
    <w:rsid w:val="00893568"/>
    <w:rsid w:val="0089359C"/>
    <w:rsid w:val="008939CA"/>
    <w:rsid w:val="00893C76"/>
    <w:rsid w:val="00893D2F"/>
    <w:rsid w:val="00893D9D"/>
    <w:rsid w:val="00893E9A"/>
    <w:rsid w:val="00893FCD"/>
    <w:rsid w:val="00894097"/>
    <w:rsid w:val="008941F7"/>
    <w:rsid w:val="00894342"/>
    <w:rsid w:val="0089452E"/>
    <w:rsid w:val="008945A7"/>
    <w:rsid w:val="008945E6"/>
    <w:rsid w:val="008948DC"/>
    <w:rsid w:val="008949F7"/>
    <w:rsid w:val="00894AC0"/>
    <w:rsid w:val="00894B20"/>
    <w:rsid w:val="00894B2A"/>
    <w:rsid w:val="00894B75"/>
    <w:rsid w:val="00894FDD"/>
    <w:rsid w:val="008951C9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BB2"/>
    <w:rsid w:val="00895C1C"/>
    <w:rsid w:val="00895DFE"/>
    <w:rsid w:val="00895E3B"/>
    <w:rsid w:val="00895E7F"/>
    <w:rsid w:val="00895EB7"/>
    <w:rsid w:val="00896087"/>
    <w:rsid w:val="0089621A"/>
    <w:rsid w:val="00896272"/>
    <w:rsid w:val="008962A3"/>
    <w:rsid w:val="00896444"/>
    <w:rsid w:val="00896445"/>
    <w:rsid w:val="00896465"/>
    <w:rsid w:val="008965CB"/>
    <w:rsid w:val="00896693"/>
    <w:rsid w:val="008968EF"/>
    <w:rsid w:val="00896AF4"/>
    <w:rsid w:val="00896B98"/>
    <w:rsid w:val="00896C83"/>
    <w:rsid w:val="00896CA1"/>
    <w:rsid w:val="00896FF2"/>
    <w:rsid w:val="00897237"/>
    <w:rsid w:val="0089725B"/>
    <w:rsid w:val="00897277"/>
    <w:rsid w:val="008973FD"/>
    <w:rsid w:val="00897444"/>
    <w:rsid w:val="00897795"/>
    <w:rsid w:val="00897798"/>
    <w:rsid w:val="00897886"/>
    <w:rsid w:val="00897B88"/>
    <w:rsid w:val="00897C33"/>
    <w:rsid w:val="00897D0C"/>
    <w:rsid w:val="00897E36"/>
    <w:rsid w:val="00897EF0"/>
    <w:rsid w:val="00897FCC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0FFB"/>
    <w:rsid w:val="008A1181"/>
    <w:rsid w:val="008A1189"/>
    <w:rsid w:val="008A1256"/>
    <w:rsid w:val="008A13EE"/>
    <w:rsid w:val="008A1410"/>
    <w:rsid w:val="008A1754"/>
    <w:rsid w:val="008A1951"/>
    <w:rsid w:val="008A19E1"/>
    <w:rsid w:val="008A1BF4"/>
    <w:rsid w:val="008A1F1C"/>
    <w:rsid w:val="008A1F27"/>
    <w:rsid w:val="008A206D"/>
    <w:rsid w:val="008A2385"/>
    <w:rsid w:val="008A2AD0"/>
    <w:rsid w:val="008A2ADA"/>
    <w:rsid w:val="008A2BC7"/>
    <w:rsid w:val="008A2F25"/>
    <w:rsid w:val="008A3268"/>
    <w:rsid w:val="008A336D"/>
    <w:rsid w:val="008A3629"/>
    <w:rsid w:val="008A36A3"/>
    <w:rsid w:val="008A391D"/>
    <w:rsid w:val="008A3B9A"/>
    <w:rsid w:val="008A3C13"/>
    <w:rsid w:val="008A3CC6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610"/>
    <w:rsid w:val="008A582F"/>
    <w:rsid w:val="008A5834"/>
    <w:rsid w:val="008A58C8"/>
    <w:rsid w:val="008A5C47"/>
    <w:rsid w:val="008A5C7C"/>
    <w:rsid w:val="008A6196"/>
    <w:rsid w:val="008A663B"/>
    <w:rsid w:val="008A681C"/>
    <w:rsid w:val="008A6A6E"/>
    <w:rsid w:val="008A6B85"/>
    <w:rsid w:val="008A6DEC"/>
    <w:rsid w:val="008A7089"/>
    <w:rsid w:val="008A74AC"/>
    <w:rsid w:val="008A7740"/>
    <w:rsid w:val="008A790C"/>
    <w:rsid w:val="008A7938"/>
    <w:rsid w:val="008A7A5E"/>
    <w:rsid w:val="008A7ABC"/>
    <w:rsid w:val="008A7B2A"/>
    <w:rsid w:val="008A7B82"/>
    <w:rsid w:val="008A7C44"/>
    <w:rsid w:val="008A7CB5"/>
    <w:rsid w:val="008A7D7A"/>
    <w:rsid w:val="008A7DA0"/>
    <w:rsid w:val="008B0328"/>
    <w:rsid w:val="008B0403"/>
    <w:rsid w:val="008B0690"/>
    <w:rsid w:val="008B07B9"/>
    <w:rsid w:val="008B09E4"/>
    <w:rsid w:val="008B0A8A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559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34D"/>
    <w:rsid w:val="008B23E4"/>
    <w:rsid w:val="008B24BC"/>
    <w:rsid w:val="008B25BE"/>
    <w:rsid w:val="008B25C1"/>
    <w:rsid w:val="008B27F1"/>
    <w:rsid w:val="008B2864"/>
    <w:rsid w:val="008B28BF"/>
    <w:rsid w:val="008B29BD"/>
    <w:rsid w:val="008B29FD"/>
    <w:rsid w:val="008B2AEE"/>
    <w:rsid w:val="008B2E04"/>
    <w:rsid w:val="008B2F82"/>
    <w:rsid w:val="008B3644"/>
    <w:rsid w:val="008B36F0"/>
    <w:rsid w:val="008B386B"/>
    <w:rsid w:val="008B394F"/>
    <w:rsid w:val="008B397B"/>
    <w:rsid w:val="008B3A28"/>
    <w:rsid w:val="008B3A33"/>
    <w:rsid w:val="008B3DF9"/>
    <w:rsid w:val="008B3FA1"/>
    <w:rsid w:val="008B40B6"/>
    <w:rsid w:val="008B427C"/>
    <w:rsid w:val="008B4316"/>
    <w:rsid w:val="008B4853"/>
    <w:rsid w:val="008B48E1"/>
    <w:rsid w:val="008B490D"/>
    <w:rsid w:val="008B4975"/>
    <w:rsid w:val="008B4AA0"/>
    <w:rsid w:val="008B4AE7"/>
    <w:rsid w:val="008B4B98"/>
    <w:rsid w:val="008B5076"/>
    <w:rsid w:val="008B50E6"/>
    <w:rsid w:val="008B520F"/>
    <w:rsid w:val="008B536A"/>
    <w:rsid w:val="008B5632"/>
    <w:rsid w:val="008B579A"/>
    <w:rsid w:val="008B59DC"/>
    <w:rsid w:val="008B5D39"/>
    <w:rsid w:val="008B5DFF"/>
    <w:rsid w:val="008B60E0"/>
    <w:rsid w:val="008B62BC"/>
    <w:rsid w:val="008B6794"/>
    <w:rsid w:val="008B69EB"/>
    <w:rsid w:val="008B6BCE"/>
    <w:rsid w:val="008B719D"/>
    <w:rsid w:val="008B721B"/>
    <w:rsid w:val="008B7301"/>
    <w:rsid w:val="008B7329"/>
    <w:rsid w:val="008B73EC"/>
    <w:rsid w:val="008B747C"/>
    <w:rsid w:val="008B748D"/>
    <w:rsid w:val="008B76C8"/>
    <w:rsid w:val="008B7819"/>
    <w:rsid w:val="008B7A7A"/>
    <w:rsid w:val="008B7DA2"/>
    <w:rsid w:val="008B7ECC"/>
    <w:rsid w:val="008C038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24D"/>
    <w:rsid w:val="008C138D"/>
    <w:rsid w:val="008C14E7"/>
    <w:rsid w:val="008C1946"/>
    <w:rsid w:val="008C1C02"/>
    <w:rsid w:val="008C1D36"/>
    <w:rsid w:val="008C1E31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7B9"/>
    <w:rsid w:val="008C3845"/>
    <w:rsid w:val="008C388F"/>
    <w:rsid w:val="008C3B34"/>
    <w:rsid w:val="008C3EA9"/>
    <w:rsid w:val="008C40F8"/>
    <w:rsid w:val="008C4580"/>
    <w:rsid w:val="008C473B"/>
    <w:rsid w:val="008C4811"/>
    <w:rsid w:val="008C4860"/>
    <w:rsid w:val="008C49F0"/>
    <w:rsid w:val="008C4BEF"/>
    <w:rsid w:val="008C4C93"/>
    <w:rsid w:val="008C5098"/>
    <w:rsid w:val="008C52E7"/>
    <w:rsid w:val="008C54CB"/>
    <w:rsid w:val="008C54FC"/>
    <w:rsid w:val="008C5610"/>
    <w:rsid w:val="008C5689"/>
    <w:rsid w:val="008C6358"/>
    <w:rsid w:val="008C6435"/>
    <w:rsid w:val="008C653D"/>
    <w:rsid w:val="008C656A"/>
    <w:rsid w:val="008C6780"/>
    <w:rsid w:val="008C69E3"/>
    <w:rsid w:val="008C6ABC"/>
    <w:rsid w:val="008C6B39"/>
    <w:rsid w:val="008C6B48"/>
    <w:rsid w:val="008C6B54"/>
    <w:rsid w:val="008C6D40"/>
    <w:rsid w:val="008C6DEF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0C8F"/>
    <w:rsid w:val="008D108B"/>
    <w:rsid w:val="008D10DE"/>
    <w:rsid w:val="008D11F2"/>
    <w:rsid w:val="008D146A"/>
    <w:rsid w:val="008D14EB"/>
    <w:rsid w:val="008D1504"/>
    <w:rsid w:val="008D1571"/>
    <w:rsid w:val="008D1781"/>
    <w:rsid w:val="008D17B4"/>
    <w:rsid w:val="008D1822"/>
    <w:rsid w:val="008D18B4"/>
    <w:rsid w:val="008D19FC"/>
    <w:rsid w:val="008D1B42"/>
    <w:rsid w:val="008D1BB1"/>
    <w:rsid w:val="008D1BF8"/>
    <w:rsid w:val="008D1C0A"/>
    <w:rsid w:val="008D1CE8"/>
    <w:rsid w:val="008D1F64"/>
    <w:rsid w:val="008D1F81"/>
    <w:rsid w:val="008D1FDE"/>
    <w:rsid w:val="008D2053"/>
    <w:rsid w:val="008D2134"/>
    <w:rsid w:val="008D23CE"/>
    <w:rsid w:val="008D23E0"/>
    <w:rsid w:val="008D2856"/>
    <w:rsid w:val="008D290F"/>
    <w:rsid w:val="008D2D11"/>
    <w:rsid w:val="008D2EBE"/>
    <w:rsid w:val="008D2F0A"/>
    <w:rsid w:val="008D3080"/>
    <w:rsid w:val="008D30AE"/>
    <w:rsid w:val="008D37F8"/>
    <w:rsid w:val="008D39A8"/>
    <w:rsid w:val="008D3A2F"/>
    <w:rsid w:val="008D3C9D"/>
    <w:rsid w:val="008D3D91"/>
    <w:rsid w:val="008D3E3D"/>
    <w:rsid w:val="008D3FEB"/>
    <w:rsid w:val="008D4058"/>
    <w:rsid w:val="008D4457"/>
    <w:rsid w:val="008D44CF"/>
    <w:rsid w:val="008D455A"/>
    <w:rsid w:val="008D4599"/>
    <w:rsid w:val="008D4747"/>
    <w:rsid w:val="008D47E8"/>
    <w:rsid w:val="008D48DA"/>
    <w:rsid w:val="008D4C48"/>
    <w:rsid w:val="008D4E3B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498"/>
    <w:rsid w:val="008D5551"/>
    <w:rsid w:val="008D58E5"/>
    <w:rsid w:val="008D59E5"/>
    <w:rsid w:val="008D5D29"/>
    <w:rsid w:val="008D5F5F"/>
    <w:rsid w:val="008D5FF8"/>
    <w:rsid w:val="008D6331"/>
    <w:rsid w:val="008D6386"/>
    <w:rsid w:val="008D6387"/>
    <w:rsid w:val="008D6842"/>
    <w:rsid w:val="008D69B0"/>
    <w:rsid w:val="008D6DDF"/>
    <w:rsid w:val="008D7129"/>
    <w:rsid w:val="008D7235"/>
    <w:rsid w:val="008D7376"/>
    <w:rsid w:val="008D753B"/>
    <w:rsid w:val="008D7901"/>
    <w:rsid w:val="008D792B"/>
    <w:rsid w:val="008D7B82"/>
    <w:rsid w:val="008D7CB6"/>
    <w:rsid w:val="008D7F4E"/>
    <w:rsid w:val="008E02B5"/>
    <w:rsid w:val="008E045C"/>
    <w:rsid w:val="008E04D2"/>
    <w:rsid w:val="008E058F"/>
    <w:rsid w:val="008E0767"/>
    <w:rsid w:val="008E0847"/>
    <w:rsid w:val="008E0AAE"/>
    <w:rsid w:val="008E0B87"/>
    <w:rsid w:val="008E0B98"/>
    <w:rsid w:val="008E0D4B"/>
    <w:rsid w:val="008E0F51"/>
    <w:rsid w:val="008E0F56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5F7"/>
    <w:rsid w:val="008E26F6"/>
    <w:rsid w:val="008E2806"/>
    <w:rsid w:val="008E28E9"/>
    <w:rsid w:val="008E2979"/>
    <w:rsid w:val="008E29E9"/>
    <w:rsid w:val="008E2AFD"/>
    <w:rsid w:val="008E2B13"/>
    <w:rsid w:val="008E2B68"/>
    <w:rsid w:val="008E2BF8"/>
    <w:rsid w:val="008E2D43"/>
    <w:rsid w:val="008E2E2F"/>
    <w:rsid w:val="008E2E67"/>
    <w:rsid w:val="008E3082"/>
    <w:rsid w:val="008E3157"/>
    <w:rsid w:val="008E34AF"/>
    <w:rsid w:val="008E3553"/>
    <w:rsid w:val="008E355A"/>
    <w:rsid w:val="008E3713"/>
    <w:rsid w:val="008E3778"/>
    <w:rsid w:val="008E38C6"/>
    <w:rsid w:val="008E38CB"/>
    <w:rsid w:val="008E3967"/>
    <w:rsid w:val="008E398D"/>
    <w:rsid w:val="008E39CE"/>
    <w:rsid w:val="008E3AF7"/>
    <w:rsid w:val="008E3C1A"/>
    <w:rsid w:val="008E3FF6"/>
    <w:rsid w:val="008E4034"/>
    <w:rsid w:val="008E4210"/>
    <w:rsid w:val="008E4297"/>
    <w:rsid w:val="008E42AB"/>
    <w:rsid w:val="008E4309"/>
    <w:rsid w:val="008E43F9"/>
    <w:rsid w:val="008E443A"/>
    <w:rsid w:val="008E4510"/>
    <w:rsid w:val="008E45FD"/>
    <w:rsid w:val="008E4613"/>
    <w:rsid w:val="008E4677"/>
    <w:rsid w:val="008E4B07"/>
    <w:rsid w:val="008E5215"/>
    <w:rsid w:val="008E55C8"/>
    <w:rsid w:val="008E5745"/>
    <w:rsid w:val="008E5790"/>
    <w:rsid w:val="008E58C0"/>
    <w:rsid w:val="008E590C"/>
    <w:rsid w:val="008E5A9F"/>
    <w:rsid w:val="008E5AA3"/>
    <w:rsid w:val="008E629F"/>
    <w:rsid w:val="008E64DF"/>
    <w:rsid w:val="008E6784"/>
    <w:rsid w:val="008E67BF"/>
    <w:rsid w:val="008E6847"/>
    <w:rsid w:val="008E68A5"/>
    <w:rsid w:val="008E6909"/>
    <w:rsid w:val="008E69B4"/>
    <w:rsid w:val="008E69B6"/>
    <w:rsid w:val="008E6C3E"/>
    <w:rsid w:val="008E6CA5"/>
    <w:rsid w:val="008E6D28"/>
    <w:rsid w:val="008E6E0F"/>
    <w:rsid w:val="008E7165"/>
    <w:rsid w:val="008E716F"/>
    <w:rsid w:val="008E72EE"/>
    <w:rsid w:val="008E7333"/>
    <w:rsid w:val="008E7392"/>
    <w:rsid w:val="008E763B"/>
    <w:rsid w:val="008E7640"/>
    <w:rsid w:val="008E76FD"/>
    <w:rsid w:val="008E770A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604"/>
    <w:rsid w:val="008F07A8"/>
    <w:rsid w:val="008F0854"/>
    <w:rsid w:val="008F0B59"/>
    <w:rsid w:val="008F0B5B"/>
    <w:rsid w:val="008F0BC4"/>
    <w:rsid w:val="008F0D49"/>
    <w:rsid w:val="008F0DCA"/>
    <w:rsid w:val="008F0ED8"/>
    <w:rsid w:val="008F1171"/>
    <w:rsid w:val="008F1265"/>
    <w:rsid w:val="008F127A"/>
    <w:rsid w:val="008F14D7"/>
    <w:rsid w:val="008F14DC"/>
    <w:rsid w:val="008F1724"/>
    <w:rsid w:val="008F193A"/>
    <w:rsid w:val="008F197A"/>
    <w:rsid w:val="008F19DA"/>
    <w:rsid w:val="008F1A16"/>
    <w:rsid w:val="008F1A1A"/>
    <w:rsid w:val="008F1BB7"/>
    <w:rsid w:val="008F1C78"/>
    <w:rsid w:val="008F1FAA"/>
    <w:rsid w:val="008F2148"/>
    <w:rsid w:val="008F2153"/>
    <w:rsid w:val="008F21FC"/>
    <w:rsid w:val="008F227A"/>
    <w:rsid w:val="008F255B"/>
    <w:rsid w:val="008F2767"/>
    <w:rsid w:val="008F27DD"/>
    <w:rsid w:val="008F292A"/>
    <w:rsid w:val="008F2B62"/>
    <w:rsid w:val="008F2C12"/>
    <w:rsid w:val="008F2C6C"/>
    <w:rsid w:val="008F2CC0"/>
    <w:rsid w:val="008F2D10"/>
    <w:rsid w:val="008F2D95"/>
    <w:rsid w:val="008F2E51"/>
    <w:rsid w:val="008F310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33A"/>
    <w:rsid w:val="008F4561"/>
    <w:rsid w:val="008F4A58"/>
    <w:rsid w:val="008F4B79"/>
    <w:rsid w:val="008F4C0D"/>
    <w:rsid w:val="008F4DF2"/>
    <w:rsid w:val="008F4FB2"/>
    <w:rsid w:val="008F5072"/>
    <w:rsid w:val="008F5249"/>
    <w:rsid w:val="008F52B0"/>
    <w:rsid w:val="008F544B"/>
    <w:rsid w:val="008F546D"/>
    <w:rsid w:val="008F546F"/>
    <w:rsid w:val="008F57D1"/>
    <w:rsid w:val="008F5824"/>
    <w:rsid w:val="008F58D9"/>
    <w:rsid w:val="008F58FE"/>
    <w:rsid w:val="008F5C00"/>
    <w:rsid w:val="008F5C71"/>
    <w:rsid w:val="008F5D87"/>
    <w:rsid w:val="008F5DBA"/>
    <w:rsid w:val="008F5E12"/>
    <w:rsid w:val="008F6139"/>
    <w:rsid w:val="008F62A3"/>
    <w:rsid w:val="008F63D9"/>
    <w:rsid w:val="008F6514"/>
    <w:rsid w:val="008F656C"/>
    <w:rsid w:val="008F657D"/>
    <w:rsid w:val="008F6613"/>
    <w:rsid w:val="008F673B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5BE"/>
    <w:rsid w:val="008F7670"/>
    <w:rsid w:val="008F779C"/>
    <w:rsid w:val="008F7C0F"/>
    <w:rsid w:val="00900066"/>
    <w:rsid w:val="009000D0"/>
    <w:rsid w:val="009005B7"/>
    <w:rsid w:val="009006E0"/>
    <w:rsid w:val="009009EF"/>
    <w:rsid w:val="00900E87"/>
    <w:rsid w:val="00900FB8"/>
    <w:rsid w:val="00901086"/>
    <w:rsid w:val="00901438"/>
    <w:rsid w:val="009014A9"/>
    <w:rsid w:val="0090156D"/>
    <w:rsid w:val="009016D2"/>
    <w:rsid w:val="009016EF"/>
    <w:rsid w:val="00901736"/>
    <w:rsid w:val="00901C52"/>
    <w:rsid w:val="00901CA1"/>
    <w:rsid w:val="00901F07"/>
    <w:rsid w:val="00901FCF"/>
    <w:rsid w:val="00902039"/>
    <w:rsid w:val="009020CC"/>
    <w:rsid w:val="009020ED"/>
    <w:rsid w:val="00902531"/>
    <w:rsid w:val="00902540"/>
    <w:rsid w:val="00902583"/>
    <w:rsid w:val="009025FD"/>
    <w:rsid w:val="0090289E"/>
    <w:rsid w:val="00902FD9"/>
    <w:rsid w:val="00903001"/>
    <w:rsid w:val="009031BA"/>
    <w:rsid w:val="0090325D"/>
    <w:rsid w:val="00903291"/>
    <w:rsid w:val="00903293"/>
    <w:rsid w:val="0090340E"/>
    <w:rsid w:val="0090375E"/>
    <w:rsid w:val="009038AE"/>
    <w:rsid w:val="0090398E"/>
    <w:rsid w:val="00903B15"/>
    <w:rsid w:val="00903B87"/>
    <w:rsid w:val="00903D0C"/>
    <w:rsid w:val="00903D1F"/>
    <w:rsid w:val="00903D4F"/>
    <w:rsid w:val="00903E11"/>
    <w:rsid w:val="00903F61"/>
    <w:rsid w:val="00904150"/>
    <w:rsid w:val="00904360"/>
    <w:rsid w:val="0090451C"/>
    <w:rsid w:val="00904593"/>
    <w:rsid w:val="009045AA"/>
    <w:rsid w:val="00904639"/>
    <w:rsid w:val="00904759"/>
    <w:rsid w:val="00904A25"/>
    <w:rsid w:val="00904B00"/>
    <w:rsid w:val="00904C94"/>
    <w:rsid w:val="00904DF7"/>
    <w:rsid w:val="00904F2D"/>
    <w:rsid w:val="00905206"/>
    <w:rsid w:val="009052BE"/>
    <w:rsid w:val="00905989"/>
    <w:rsid w:val="00905C98"/>
    <w:rsid w:val="00905D48"/>
    <w:rsid w:val="00905F3C"/>
    <w:rsid w:val="00905F9B"/>
    <w:rsid w:val="00906403"/>
    <w:rsid w:val="0090664A"/>
    <w:rsid w:val="009066FA"/>
    <w:rsid w:val="0090676C"/>
    <w:rsid w:val="009067EA"/>
    <w:rsid w:val="00906A48"/>
    <w:rsid w:val="00906C2F"/>
    <w:rsid w:val="00906C4B"/>
    <w:rsid w:val="00906D99"/>
    <w:rsid w:val="00906E6C"/>
    <w:rsid w:val="00907111"/>
    <w:rsid w:val="009072BE"/>
    <w:rsid w:val="00907537"/>
    <w:rsid w:val="0090753C"/>
    <w:rsid w:val="00907566"/>
    <w:rsid w:val="009076D9"/>
    <w:rsid w:val="009077D2"/>
    <w:rsid w:val="009078ED"/>
    <w:rsid w:val="009079E5"/>
    <w:rsid w:val="00907B02"/>
    <w:rsid w:val="00907B5F"/>
    <w:rsid w:val="00907E9C"/>
    <w:rsid w:val="00907F69"/>
    <w:rsid w:val="00907F95"/>
    <w:rsid w:val="0091012B"/>
    <w:rsid w:val="0091018E"/>
    <w:rsid w:val="009104F8"/>
    <w:rsid w:val="00910753"/>
    <w:rsid w:val="00910817"/>
    <w:rsid w:val="00910920"/>
    <w:rsid w:val="00910A1A"/>
    <w:rsid w:val="00910B30"/>
    <w:rsid w:val="00910CAA"/>
    <w:rsid w:val="00910D59"/>
    <w:rsid w:val="00910FDA"/>
    <w:rsid w:val="00911101"/>
    <w:rsid w:val="00911404"/>
    <w:rsid w:val="0091153D"/>
    <w:rsid w:val="00911699"/>
    <w:rsid w:val="009116A3"/>
    <w:rsid w:val="009116E2"/>
    <w:rsid w:val="00911890"/>
    <w:rsid w:val="00911D99"/>
    <w:rsid w:val="00911DB1"/>
    <w:rsid w:val="00911E55"/>
    <w:rsid w:val="00911EC9"/>
    <w:rsid w:val="0091273B"/>
    <w:rsid w:val="00912796"/>
    <w:rsid w:val="00912891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530"/>
    <w:rsid w:val="009139D5"/>
    <w:rsid w:val="00913A13"/>
    <w:rsid w:val="00913A2E"/>
    <w:rsid w:val="00913AD6"/>
    <w:rsid w:val="00913AE6"/>
    <w:rsid w:val="00913C8B"/>
    <w:rsid w:val="00913FD6"/>
    <w:rsid w:val="00914194"/>
    <w:rsid w:val="009141F4"/>
    <w:rsid w:val="00914294"/>
    <w:rsid w:val="0091429A"/>
    <w:rsid w:val="0091439A"/>
    <w:rsid w:val="00914417"/>
    <w:rsid w:val="00914520"/>
    <w:rsid w:val="0091469E"/>
    <w:rsid w:val="009146AA"/>
    <w:rsid w:val="00914712"/>
    <w:rsid w:val="00914907"/>
    <w:rsid w:val="00914B57"/>
    <w:rsid w:val="00914BA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DD0"/>
    <w:rsid w:val="00915F77"/>
    <w:rsid w:val="00915F9C"/>
    <w:rsid w:val="009162CD"/>
    <w:rsid w:val="0091674D"/>
    <w:rsid w:val="00916B48"/>
    <w:rsid w:val="00916CD4"/>
    <w:rsid w:val="00916E6F"/>
    <w:rsid w:val="00916F22"/>
    <w:rsid w:val="00916F88"/>
    <w:rsid w:val="00917169"/>
    <w:rsid w:val="009172BB"/>
    <w:rsid w:val="0091748E"/>
    <w:rsid w:val="009174A4"/>
    <w:rsid w:val="00917778"/>
    <w:rsid w:val="009177D0"/>
    <w:rsid w:val="009177EF"/>
    <w:rsid w:val="00917866"/>
    <w:rsid w:val="0091790C"/>
    <w:rsid w:val="00917ABD"/>
    <w:rsid w:val="00917C43"/>
    <w:rsid w:val="00917C91"/>
    <w:rsid w:val="00917DBA"/>
    <w:rsid w:val="00917EFD"/>
    <w:rsid w:val="00917F5E"/>
    <w:rsid w:val="00917F7A"/>
    <w:rsid w:val="00920005"/>
    <w:rsid w:val="009202D4"/>
    <w:rsid w:val="00920432"/>
    <w:rsid w:val="0092049B"/>
    <w:rsid w:val="0092049F"/>
    <w:rsid w:val="009204C9"/>
    <w:rsid w:val="009204DC"/>
    <w:rsid w:val="009205AA"/>
    <w:rsid w:val="009205E2"/>
    <w:rsid w:val="00920692"/>
    <w:rsid w:val="00920770"/>
    <w:rsid w:val="009207BB"/>
    <w:rsid w:val="009207F6"/>
    <w:rsid w:val="0092099B"/>
    <w:rsid w:val="009209E7"/>
    <w:rsid w:val="00920B99"/>
    <w:rsid w:val="00920EB2"/>
    <w:rsid w:val="00920F75"/>
    <w:rsid w:val="009210D5"/>
    <w:rsid w:val="009210EE"/>
    <w:rsid w:val="00921175"/>
    <w:rsid w:val="009211ED"/>
    <w:rsid w:val="0092121A"/>
    <w:rsid w:val="009214E9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28D"/>
    <w:rsid w:val="00922569"/>
    <w:rsid w:val="0092269E"/>
    <w:rsid w:val="00922740"/>
    <w:rsid w:val="0092278E"/>
    <w:rsid w:val="009228C5"/>
    <w:rsid w:val="00922AD9"/>
    <w:rsid w:val="00922E64"/>
    <w:rsid w:val="00923167"/>
    <w:rsid w:val="0092339F"/>
    <w:rsid w:val="00923529"/>
    <w:rsid w:val="0092364F"/>
    <w:rsid w:val="009237AD"/>
    <w:rsid w:val="00923802"/>
    <w:rsid w:val="00923B54"/>
    <w:rsid w:val="00923BE4"/>
    <w:rsid w:val="00923D69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E7"/>
    <w:rsid w:val="00925F1F"/>
    <w:rsid w:val="009260AA"/>
    <w:rsid w:val="00926332"/>
    <w:rsid w:val="009263E7"/>
    <w:rsid w:val="0092655C"/>
    <w:rsid w:val="009265E1"/>
    <w:rsid w:val="00926914"/>
    <w:rsid w:val="00926ADA"/>
    <w:rsid w:val="00926BAA"/>
    <w:rsid w:val="00926C4C"/>
    <w:rsid w:val="00926D92"/>
    <w:rsid w:val="0092715A"/>
    <w:rsid w:val="0092727E"/>
    <w:rsid w:val="00927575"/>
    <w:rsid w:val="009275AF"/>
    <w:rsid w:val="009275B1"/>
    <w:rsid w:val="009276D0"/>
    <w:rsid w:val="009278F0"/>
    <w:rsid w:val="00927915"/>
    <w:rsid w:val="009279C6"/>
    <w:rsid w:val="00927A69"/>
    <w:rsid w:val="00927B17"/>
    <w:rsid w:val="00927C00"/>
    <w:rsid w:val="00927C96"/>
    <w:rsid w:val="00927DF5"/>
    <w:rsid w:val="00927F30"/>
    <w:rsid w:val="00927F49"/>
    <w:rsid w:val="00927FC5"/>
    <w:rsid w:val="009300A8"/>
    <w:rsid w:val="009301C1"/>
    <w:rsid w:val="00930349"/>
    <w:rsid w:val="0093034D"/>
    <w:rsid w:val="009305AF"/>
    <w:rsid w:val="00930645"/>
    <w:rsid w:val="00930651"/>
    <w:rsid w:val="00930AFC"/>
    <w:rsid w:val="00930C13"/>
    <w:rsid w:val="00930CD2"/>
    <w:rsid w:val="00930CDA"/>
    <w:rsid w:val="00930E8E"/>
    <w:rsid w:val="00930EC6"/>
    <w:rsid w:val="00930FBE"/>
    <w:rsid w:val="0093105A"/>
    <w:rsid w:val="0093112E"/>
    <w:rsid w:val="0093166D"/>
    <w:rsid w:val="009316E9"/>
    <w:rsid w:val="009317D0"/>
    <w:rsid w:val="009317D2"/>
    <w:rsid w:val="009318D5"/>
    <w:rsid w:val="009318DC"/>
    <w:rsid w:val="009318F5"/>
    <w:rsid w:val="0093191D"/>
    <w:rsid w:val="00931928"/>
    <w:rsid w:val="009319AB"/>
    <w:rsid w:val="00931AF9"/>
    <w:rsid w:val="00931C01"/>
    <w:rsid w:val="00931CA3"/>
    <w:rsid w:val="00931CAF"/>
    <w:rsid w:val="00931EA2"/>
    <w:rsid w:val="0093204A"/>
    <w:rsid w:val="00932138"/>
    <w:rsid w:val="00932204"/>
    <w:rsid w:val="0093222F"/>
    <w:rsid w:val="00932249"/>
    <w:rsid w:val="00932597"/>
    <w:rsid w:val="009325B0"/>
    <w:rsid w:val="009325BD"/>
    <w:rsid w:val="00932634"/>
    <w:rsid w:val="00932705"/>
    <w:rsid w:val="0093285F"/>
    <w:rsid w:val="0093286A"/>
    <w:rsid w:val="009329B3"/>
    <w:rsid w:val="009329EC"/>
    <w:rsid w:val="009329F1"/>
    <w:rsid w:val="00932B0F"/>
    <w:rsid w:val="0093315B"/>
    <w:rsid w:val="009331B7"/>
    <w:rsid w:val="009331CF"/>
    <w:rsid w:val="00933437"/>
    <w:rsid w:val="00933AC3"/>
    <w:rsid w:val="00933C98"/>
    <w:rsid w:val="00933E0D"/>
    <w:rsid w:val="00933E61"/>
    <w:rsid w:val="00933F13"/>
    <w:rsid w:val="00933F62"/>
    <w:rsid w:val="00933F7D"/>
    <w:rsid w:val="0093402E"/>
    <w:rsid w:val="00934074"/>
    <w:rsid w:val="00934090"/>
    <w:rsid w:val="0093416E"/>
    <w:rsid w:val="0093418F"/>
    <w:rsid w:val="00934612"/>
    <w:rsid w:val="00934715"/>
    <w:rsid w:val="00934A20"/>
    <w:rsid w:val="00934A22"/>
    <w:rsid w:val="00934B50"/>
    <w:rsid w:val="00934C3E"/>
    <w:rsid w:val="00934C60"/>
    <w:rsid w:val="00934E6B"/>
    <w:rsid w:val="009350DA"/>
    <w:rsid w:val="009352D7"/>
    <w:rsid w:val="009352DC"/>
    <w:rsid w:val="009353B5"/>
    <w:rsid w:val="00935441"/>
    <w:rsid w:val="0093548C"/>
    <w:rsid w:val="0093558B"/>
    <w:rsid w:val="0093565D"/>
    <w:rsid w:val="009356D0"/>
    <w:rsid w:val="00935D10"/>
    <w:rsid w:val="00935D1B"/>
    <w:rsid w:val="00935E54"/>
    <w:rsid w:val="0093614C"/>
    <w:rsid w:val="0093614D"/>
    <w:rsid w:val="00936177"/>
    <w:rsid w:val="009361B8"/>
    <w:rsid w:val="00936272"/>
    <w:rsid w:val="009362BA"/>
    <w:rsid w:val="009364CB"/>
    <w:rsid w:val="009366EC"/>
    <w:rsid w:val="0093671F"/>
    <w:rsid w:val="00936731"/>
    <w:rsid w:val="00936742"/>
    <w:rsid w:val="00936764"/>
    <w:rsid w:val="00936856"/>
    <w:rsid w:val="00936896"/>
    <w:rsid w:val="00936941"/>
    <w:rsid w:val="00936B42"/>
    <w:rsid w:val="00936CB0"/>
    <w:rsid w:val="00936DA4"/>
    <w:rsid w:val="00936F9E"/>
    <w:rsid w:val="0093702E"/>
    <w:rsid w:val="009370F1"/>
    <w:rsid w:val="0093758E"/>
    <w:rsid w:val="00937786"/>
    <w:rsid w:val="009377B3"/>
    <w:rsid w:val="0093784F"/>
    <w:rsid w:val="00937C61"/>
    <w:rsid w:val="00937DBF"/>
    <w:rsid w:val="00937F80"/>
    <w:rsid w:val="009402D0"/>
    <w:rsid w:val="00940589"/>
    <w:rsid w:val="00940627"/>
    <w:rsid w:val="0094098E"/>
    <w:rsid w:val="00940B31"/>
    <w:rsid w:val="00940C42"/>
    <w:rsid w:val="00941099"/>
    <w:rsid w:val="00941161"/>
    <w:rsid w:val="009411B6"/>
    <w:rsid w:val="00941342"/>
    <w:rsid w:val="0094140D"/>
    <w:rsid w:val="00941430"/>
    <w:rsid w:val="009415A2"/>
    <w:rsid w:val="009418B7"/>
    <w:rsid w:val="009419F9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785"/>
    <w:rsid w:val="009427DC"/>
    <w:rsid w:val="00942892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3D0"/>
    <w:rsid w:val="0094378B"/>
    <w:rsid w:val="00943875"/>
    <w:rsid w:val="00943905"/>
    <w:rsid w:val="00943D11"/>
    <w:rsid w:val="00943F25"/>
    <w:rsid w:val="0094402A"/>
    <w:rsid w:val="00944037"/>
    <w:rsid w:val="009440A7"/>
    <w:rsid w:val="009440B5"/>
    <w:rsid w:val="009440C8"/>
    <w:rsid w:val="009440DA"/>
    <w:rsid w:val="00944477"/>
    <w:rsid w:val="0094447E"/>
    <w:rsid w:val="009444BA"/>
    <w:rsid w:val="0094452A"/>
    <w:rsid w:val="0094473D"/>
    <w:rsid w:val="00944A17"/>
    <w:rsid w:val="00944A32"/>
    <w:rsid w:val="00944A54"/>
    <w:rsid w:val="00944A9F"/>
    <w:rsid w:val="00944AB6"/>
    <w:rsid w:val="00944C22"/>
    <w:rsid w:val="00944DE0"/>
    <w:rsid w:val="00944E1C"/>
    <w:rsid w:val="00944E26"/>
    <w:rsid w:val="00944E48"/>
    <w:rsid w:val="00944EAE"/>
    <w:rsid w:val="0094504A"/>
    <w:rsid w:val="0094512A"/>
    <w:rsid w:val="00945439"/>
    <w:rsid w:val="0094565F"/>
    <w:rsid w:val="00945D1D"/>
    <w:rsid w:val="00946483"/>
    <w:rsid w:val="009469A2"/>
    <w:rsid w:val="00946A27"/>
    <w:rsid w:val="00946B25"/>
    <w:rsid w:val="00946D34"/>
    <w:rsid w:val="00946ED5"/>
    <w:rsid w:val="00946F4A"/>
    <w:rsid w:val="00947000"/>
    <w:rsid w:val="00947118"/>
    <w:rsid w:val="009471FF"/>
    <w:rsid w:val="009472C5"/>
    <w:rsid w:val="009473A2"/>
    <w:rsid w:val="0094749A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1F7"/>
    <w:rsid w:val="0095032A"/>
    <w:rsid w:val="009503A1"/>
    <w:rsid w:val="009503BE"/>
    <w:rsid w:val="0095073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5DA"/>
    <w:rsid w:val="00951658"/>
    <w:rsid w:val="00951AFB"/>
    <w:rsid w:val="00951B50"/>
    <w:rsid w:val="00951B69"/>
    <w:rsid w:val="00951B74"/>
    <w:rsid w:val="00951C48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1C"/>
    <w:rsid w:val="00952E7B"/>
    <w:rsid w:val="00952ED1"/>
    <w:rsid w:val="00953101"/>
    <w:rsid w:val="0095322E"/>
    <w:rsid w:val="00953319"/>
    <w:rsid w:val="009534DE"/>
    <w:rsid w:val="00953CC5"/>
    <w:rsid w:val="00953E73"/>
    <w:rsid w:val="0095404A"/>
    <w:rsid w:val="009540AE"/>
    <w:rsid w:val="00954257"/>
    <w:rsid w:val="009542B3"/>
    <w:rsid w:val="00954384"/>
    <w:rsid w:val="0095445E"/>
    <w:rsid w:val="0095454D"/>
    <w:rsid w:val="009545DC"/>
    <w:rsid w:val="009546A8"/>
    <w:rsid w:val="009547CF"/>
    <w:rsid w:val="0095488F"/>
    <w:rsid w:val="00954970"/>
    <w:rsid w:val="00954A30"/>
    <w:rsid w:val="00954AFB"/>
    <w:rsid w:val="00954B49"/>
    <w:rsid w:val="00954BB2"/>
    <w:rsid w:val="0095504E"/>
    <w:rsid w:val="009553B2"/>
    <w:rsid w:val="009553D8"/>
    <w:rsid w:val="00955420"/>
    <w:rsid w:val="009556A5"/>
    <w:rsid w:val="009557A5"/>
    <w:rsid w:val="00955A65"/>
    <w:rsid w:val="00955CB9"/>
    <w:rsid w:val="00955D63"/>
    <w:rsid w:val="00955E1C"/>
    <w:rsid w:val="00955EEF"/>
    <w:rsid w:val="00955FA4"/>
    <w:rsid w:val="0095603C"/>
    <w:rsid w:val="00956367"/>
    <w:rsid w:val="0095675D"/>
    <w:rsid w:val="009567EE"/>
    <w:rsid w:val="0095687E"/>
    <w:rsid w:val="00956B0B"/>
    <w:rsid w:val="00956F13"/>
    <w:rsid w:val="0095704E"/>
    <w:rsid w:val="0095708C"/>
    <w:rsid w:val="00957228"/>
    <w:rsid w:val="00957403"/>
    <w:rsid w:val="0095741B"/>
    <w:rsid w:val="0095753C"/>
    <w:rsid w:val="00957775"/>
    <w:rsid w:val="009577E5"/>
    <w:rsid w:val="009577EB"/>
    <w:rsid w:val="009577F0"/>
    <w:rsid w:val="00957A07"/>
    <w:rsid w:val="00957AF4"/>
    <w:rsid w:val="00957BE7"/>
    <w:rsid w:val="00957DFF"/>
    <w:rsid w:val="00957ECB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361"/>
    <w:rsid w:val="0096158B"/>
    <w:rsid w:val="00961781"/>
    <w:rsid w:val="00961A63"/>
    <w:rsid w:val="00961BA5"/>
    <w:rsid w:val="00961BFE"/>
    <w:rsid w:val="00961C44"/>
    <w:rsid w:val="00961C45"/>
    <w:rsid w:val="00962027"/>
    <w:rsid w:val="009621D5"/>
    <w:rsid w:val="00962A67"/>
    <w:rsid w:val="00962B8D"/>
    <w:rsid w:val="00962D28"/>
    <w:rsid w:val="00962D99"/>
    <w:rsid w:val="009632A7"/>
    <w:rsid w:val="0096338D"/>
    <w:rsid w:val="00963468"/>
    <w:rsid w:val="0096349B"/>
    <w:rsid w:val="00963693"/>
    <w:rsid w:val="00963707"/>
    <w:rsid w:val="0096388C"/>
    <w:rsid w:val="00963A49"/>
    <w:rsid w:val="00963D0F"/>
    <w:rsid w:val="00963DE5"/>
    <w:rsid w:val="009641A3"/>
    <w:rsid w:val="009642B4"/>
    <w:rsid w:val="00964430"/>
    <w:rsid w:val="0096472A"/>
    <w:rsid w:val="00964783"/>
    <w:rsid w:val="0096479C"/>
    <w:rsid w:val="0096491B"/>
    <w:rsid w:val="009649C4"/>
    <w:rsid w:val="00964C8E"/>
    <w:rsid w:val="00964DBD"/>
    <w:rsid w:val="00964DDC"/>
    <w:rsid w:val="00964FEF"/>
    <w:rsid w:val="00965308"/>
    <w:rsid w:val="009655A8"/>
    <w:rsid w:val="009656B4"/>
    <w:rsid w:val="0096584F"/>
    <w:rsid w:val="00965A4E"/>
    <w:rsid w:val="00965AD9"/>
    <w:rsid w:val="00965D24"/>
    <w:rsid w:val="00965E31"/>
    <w:rsid w:val="009660D3"/>
    <w:rsid w:val="009663F1"/>
    <w:rsid w:val="00966485"/>
    <w:rsid w:val="009664C6"/>
    <w:rsid w:val="0096661D"/>
    <w:rsid w:val="00966A06"/>
    <w:rsid w:val="00966ABA"/>
    <w:rsid w:val="00966E92"/>
    <w:rsid w:val="00966F99"/>
    <w:rsid w:val="0096701E"/>
    <w:rsid w:val="00967099"/>
    <w:rsid w:val="00967301"/>
    <w:rsid w:val="00967476"/>
    <w:rsid w:val="009674A5"/>
    <w:rsid w:val="009674F9"/>
    <w:rsid w:val="00967712"/>
    <w:rsid w:val="00967839"/>
    <w:rsid w:val="00967996"/>
    <w:rsid w:val="009679BE"/>
    <w:rsid w:val="00967F80"/>
    <w:rsid w:val="009700D9"/>
    <w:rsid w:val="0097020D"/>
    <w:rsid w:val="00970472"/>
    <w:rsid w:val="0097049F"/>
    <w:rsid w:val="00970538"/>
    <w:rsid w:val="00970783"/>
    <w:rsid w:val="0097093A"/>
    <w:rsid w:val="00970A20"/>
    <w:rsid w:val="00970FBB"/>
    <w:rsid w:val="00970FF0"/>
    <w:rsid w:val="009711CD"/>
    <w:rsid w:val="00971320"/>
    <w:rsid w:val="00971443"/>
    <w:rsid w:val="009714D5"/>
    <w:rsid w:val="00971536"/>
    <w:rsid w:val="00971637"/>
    <w:rsid w:val="0097164D"/>
    <w:rsid w:val="009717D2"/>
    <w:rsid w:val="009718E9"/>
    <w:rsid w:val="009718F2"/>
    <w:rsid w:val="009719E5"/>
    <w:rsid w:val="00971B29"/>
    <w:rsid w:val="00971E29"/>
    <w:rsid w:val="00971EF1"/>
    <w:rsid w:val="00971FE0"/>
    <w:rsid w:val="00972245"/>
    <w:rsid w:val="0097242A"/>
    <w:rsid w:val="00972473"/>
    <w:rsid w:val="0097267F"/>
    <w:rsid w:val="00972B0C"/>
    <w:rsid w:val="00972B5A"/>
    <w:rsid w:val="00972B6F"/>
    <w:rsid w:val="00972BBF"/>
    <w:rsid w:val="00972C6F"/>
    <w:rsid w:val="00972EBA"/>
    <w:rsid w:val="00973074"/>
    <w:rsid w:val="009734BD"/>
    <w:rsid w:val="009734E4"/>
    <w:rsid w:val="0097386E"/>
    <w:rsid w:val="00973926"/>
    <w:rsid w:val="00973A52"/>
    <w:rsid w:val="00973A74"/>
    <w:rsid w:val="00973AC7"/>
    <w:rsid w:val="00973E14"/>
    <w:rsid w:val="00973E5A"/>
    <w:rsid w:val="009740B6"/>
    <w:rsid w:val="00974180"/>
    <w:rsid w:val="00974335"/>
    <w:rsid w:val="0097435C"/>
    <w:rsid w:val="00974371"/>
    <w:rsid w:val="00974380"/>
    <w:rsid w:val="0097452C"/>
    <w:rsid w:val="00974779"/>
    <w:rsid w:val="00974933"/>
    <w:rsid w:val="00974A4C"/>
    <w:rsid w:val="00974B5C"/>
    <w:rsid w:val="00974CFC"/>
    <w:rsid w:val="00974D6E"/>
    <w:rsid w:val="00974D78"/>
    <w:rsid w:val="00974F7F"/>
    <w:rsid w:val="0097505C"/>
    <w:rsid w:val="009750DC"/>
    <w:rsid w:val="009751D5"/>
    <w:rsid w:val="0097587F"/>
    <w:rsid w:val="00975927"/>
    <w:rsid w:val="00975A9A"/>
    <w:rsid w:val="00975B1B"/>
    <w:rsid w:val="00976011"/>
    <w:rsid w:val="00976062"/>
    <w:rsid w:val="009761A4"/>
    <w:rsid w:val="009763D4"/>
    <w:rsid w:val="00976746"/>
    <w:rsid w:val="009767F8"/>
    <w:rsid w:val="00976938"/>
    <w:rsid w:val="00976A9E"/>
    <w:rsid w:val="00976BD4"/>
    <w:rsid w:val="009773C3"/>
    <w:rsid w:val="009775F0"/>
    <w:rsid w:val="00977783"/>
    <w:rsid w:val="00977844"/>
    <w:rsid w:val="0097784A"/>
    <w:rsid w:val="009779CB"/>
    <w:rsid w:val="00977B31"/>
    <w:rsid w:val="00977DD0"/>
    <w:rsid w:val="009801C6"/>
    <w:rsid w:val="009804F5"/>
    <w:rsid w:val="00980645"/>
    <w:rsid w:val="0098090B"/>
    <w:rsid w:val="00980A71"/>
    <w:rsid w:val="00980BC6"/>
    <w:rsid w:val="00980EB8"/>
    <w:rsid w:val="00981192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5AA"/>
    <w:rsid w:val="009829E5"/>
    <w:rsid w:val="00982BF6"/>
    <w:rsid w:val="00982C20"/>
    <w:rsid w:val="009830B2"/>
    <w:rsid w:val="009831BD"/>
    <w:rsid w:val="009833C7"/>
    <w:rsid w:val="00983576"/>
    <w:rsid w:val="00983675"/>
    <w:rsid w:val="009836A2"/>
    <w:rsid w:val="00983918"/>
    <w:rsid w:val="00984087"/>
    <w:rsid w:val="00984123"/>
    <w:rsid w:val="009842D4"/>
    <w:rsid w:val="009842F5"/>
    <w:rsid w:val="0098434A"/>
    <w:rsid w:val="0098444B"/>
    <w:rsid w:val="0098449A"/>
    <w:rsid w:val="00984620"/>
    <w:rsid w:val="00984801"/>
    <w:rsid w:val="00984AC4"/>
    <w:rsid w:val="00984CEA"/>
    <w:rsid w:val="00984DD7"/>
    <w:rsid w:val="00984F31"/>
    <w:rsid w:val="00984F66"/>
    <w:rsid w:val="009850E4"/>
    <w:rsid w:val="0098519E"/>
    <w:rsid w:val="0098547B"/>
    <w:rsid w:val="0098558F"/>
    <w:rsid w:val="0098566E"/>
    <w:rsid w:val="00985708"/>
    <w:rsid w:val="0098570E"/>
    <w:rsid w:val="009858DA"/>
    <w:rsid w:val="009859ED"/>
    <w:rsid w:val="00985B3C"/>
    <w:rsid w:val="00985E44"/>
    <w:rsid w:val="00985EEF"/>
    <w:rsid w:val="00985F40"/>
    <w:rsid w:val="00985F89"/>
    <w:rsid w:val="00985FEC"/>
    <w:rsid w:val="00986152"/>
    <w:rsid w:val="009862E1"/>
    <w:rsid w:val="00986410"/>
    <w:rsid w:val="009865CB"/>
    <w:rsid w:val="009869D7"/>
    <w:rsid w:val="00986D0F"/>
    <w:rsid w:val="00986FF2"/>
    <w:rsid w:val="0098701D"/>
    <w:rsid w:val="00987270"/>
    <w:rsid w:val="0098767D"/>
    <w:rsid w:val="00987697"/>
    <w:rsid w:val="0098773F"/>
    <w:rsid w:val="00987969"/>
    <w:rsid w:val="009879A2"/>
    <w:rsid w:val="00987DE3"/>
    <w:rsid w:val="00987EDC"/>
    <w:rsid w:val="00990199"/>
    <w:rsid w:val="009902B1"/>
    <w:rsid w:val="009904B8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42"/>
    <w:rsid w:val="0099147D"/>
    <w:rsid w:val="00991554"/>
    <w:rsid w:val="0099173C"/>
    <w:rsid w:val="009918C8"/>
    <w:rsid w:val="009918E3"/>
    <w:rsid w:val="00991BC7"/>
    <w:rsid w:val="00991BD4"/>
    <w:rsid w:val="00991CD2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15"/>
    <w:rsid w:val="009928C5"/>
    <w:rsid w:val="009928DF"/>
    <w:rsid w:val="00992C27"/>
    <w:rsid w:val="00992C83"/>
    <w:rsid w:val="00992CB0"/>
    <w:rsid w:val="00992EF5"/>
    <w:rsid w:val="00992F60"/>
    <w:rsid w:val="0099306C"/>
    <w:rsid w:val="009930BC"/>
    <w:rsid w:val="009930D9"/>
    <w:rsid w:val="00993A58"/>
    <w:rsid w:val="00993C53"/>
    <w:rsid w:val="00993D2B"/>
    <w:rsid w:val="00994067"/>
    <w:rsid w:val="0099406A"/>
    <w:rsid w:val="009941CF"/>
    <w:rsid w:val="00994593"/>
    <w:rsid w:val="00994663"/>
    <w:rsid w:val="0099496E"/>
    <w:rsid w:val="009949AA"/>
    <w:rsid w:val="00994DBB"/>
    <w:rsid w:val="00994FEC"/>
    <w:rsid w:val="00995067"/>
    <w:rsid w:val="009950D9"/>
    <w:rsid w:val="0099538F"/>
    <w:rsid w:val="00995407"/>
    <w:rsid w:val="009954F4"/>
    <w:rsid w:val="00995560"/>
    <w:rsid w:val="0099585F"/>
    <w:rsid w:val="009959A2"/>
    <w:rsid w:val="00995B88"/>
    <w:rsid w:val="00995E57"/>
    <w:rsid w:val="009961CB"/>
    <w:rsid w:val="009962E9"/>
    <w:rsid w:val="00996424"/>
    <w:rsid w:val="00996A8E"/>
    <w:rsid w:val="00996ADA"/>
    <w:rsid w:val="00996BAF"/>
    <w:rsid w:val="00996C54"/>
    <w:rsid w:val="00996E4F"/>
    <w:rsid w:val="00996EB7"/>
    <w:rsid w:val="00996EDF"/>
    <w:rsid w:val="0099731C"/>
    <w:rsid w:val="0099757A"/>
    <w:rsid w:val="00997731"/>
    <w:rsid w:val="009978BD"/>
    <w:rsid w:val="0099792A"/>
    <w:rsid w:val="0099797D"/>
    <w:rsid w:val="00997997"/>
    <w:rsid w:val="00997B4E"/>
    <w:rsid w:val="00997BC6"/>
    <w:rsid w:val="00997FB5"/>
    <w:rsid w:val="009A0068"/>
    <w:rsid w:val="009A00A7"/>
    <w:rsid w:val="009A04DE"/>
    <w:rsid w:val="009A0569"/>
    <w:rsid w:val="009A0650"/>
    <w:rsid w:val="009A0659"/>
    <w:rsid w:val="009A089E"/>
    <w:rsid w:val="009A0944"/>
    <w:rsid w:val="009A0D5F"/>
    <w:rsid w:val="009A0E1E"/>
    <w:rsid w:val="009A0F8F"/>
    <w:rsid w:val="009A1616"/>
    <w:rsid w:val="009A16E9"/>
    <w:rsid w:val="009A173D"/>
    <w:rsid w:val="009A178C"/>
    <w:rsid w:val="009A191A"/>
    <w:rsid w:val="009A19FB"/>
    <w:rsid w:val="009A1AEA"/>
    <w:rsid w:val="009A1CB5"/>
    <w:rsid w:val="009A1E50"/>
    <w:rsid w:val="009A1F15"/>
    <w:rsid w:val="009A21DA"/>
    <w:rsid w:val="009A2259"/>
    <w:rsid w:val="009A2310"/>
    <w:rsid w:val="009A233D"/>
    <w:rsid w:val="009A23D4"/>
    <w:rsid w:val="009A267F"/>
    <w:rsid w:val="009A27AA"/>
    <w:rsid w:val="009A2BF1"/>
    <w:rsid w:val="009A2C48"/>
    <w:rsid w:val="009A2C82"/>
    <w:rsid w:val="009A2E3F"/>
    <w:rsid w:val="009A3039"/>
    <w:rsid w:val="009A3078"/>
    <w:rsid w:val="009A3143"/>
    <w:rsid w:val="009A3387"/>
    <w:rsid w:val="009A338A"/>
    <w:rsid w:val="009A35F2"/>
    <w:rsid w:val="009A372C"/>
    <w:rsid w:val="009A3971"/>
    <w:rsid w:val="009A3A65"/>
    <w:rsid w:val="009A3A96"/>
    <w:rsid w:val="009A3B04"/>
    <w:rsid w:val="009A3B8B"/>
    <w:rsid w:val="009A3CC7"/>
    <w:rsid w:val="009A3D46"/>
    <w:rsid w:val="009A3E16"/>
    <w:rsid w:val="009A428A"/>
    <w:rsid w:val="009A4526"/>
    <w:rsid w:val="009A4612"/>
    <w:rsid w:val="009A4617"/>
    <w:rsid w:val="009A48FA"/>
    <w:rsid w:val="009A49BF"/>
    <w:rsid w:val="009A4A8F"/>
    <w:rsid w:val="009A4B0B"/>
    <w:rsid w:val="009A4C14"/>
    <w:rsid w:val="009A4C26"/>
    <w:rsid w:val="009A4CD3"/>
    <w:rsid w:val="009A4E61"/>
    <w:rsid w:val="009A5077"/>
    <w:rsid w:val="009A50E6"/>
    <w:rsid w:val="009A50F4"/>
    <w:rsid w:val="009A5119"/>
    <w:rsid w:val="009A52C0"/>
    <w:rsid w:val="009A550B"/>
    <w:rsid w:val="009A5729"/>
    <w:rsid w:val="009A573A"/>
    <w:rsid w:val="009A57AE"/>
    <w:rsid w:val="009A5844"/>
    <w:rsid w:val="009A59EF"/>
    <w:rsid w:val="009A5B68"/>
    <w:rsid w:val="009A5B8A"/>
    <w:rsid w:val="009A5B9C"/>
    <w:rsid w:val="009A5F04"/>
    <w:rsid w:val="009A60ED"/>
    <w:rsid w:val="009A616F"/>
    <w:rsid w:val="009A6189"/>
    <w:rsid w:val="009A6217"/>
    <w:rsid w:val="009A628D"/>
    <w:rsid w:val="009A66C8"/>
    <w:rsid w:val="009A680F"/>
    <w:rsid w:val="009A68EE"/>
    <w:rsid w:val="009A6A0B"/>
    <w:rsid w:val="009A6B75"/>
    <w:rsid w:val="009A6F7C"/>
    <w:rsid w:val="009A71E9"/>
    <w:rsid w:val="009A795F"/>
    <w:rsid w:val="009A796D"/>
    <w:rsid w:val="009A797F"/>
    <w:rsid w:val="009A7A08"/>
    <w:rsid w:val="009A7EF8"/>
    <w:rsid w:val="009A7F19"/>
    <w:rsid w:val="009A7F1E"/>
    <w:rsid w:val="009A7F23"/>
    <w:rsid w:val="009A7F55"/>
    <w:rsid w:val="009B0006"/>
    <w:rsid w:val="009B0351"/>
    <w:rsid w:val="009B0357"/>
    <w:rsid w:val="009B0674"/>
    <w:rsid w:val="009B06A3"/>
    <w:rsid w:val="009B073D"/>
    <w:rsid w:val="009B0866"/>
    <w:rsid w:val="009B0C4D"/>
    <w:rsid w:val="009B0D80"/>
    <w:rsid w:val="009B0E6B"/>
    <w:rsid w:val="009B0FF4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999"/>
    <w:rsid w:val="009B1A73"/>
    <w:rsid w:val="009B1C6B"/>
    <w:rsid w:val="009B1D88"/>
    <w:rsid w:val="009B1FCD"/>
    <w:rsid w:val="009B20E6"/>
    <w:rsid w:val="009B23A7"/>
    <w:rsid w:val="009B247D"/>
    <w:rsid w:val="009B24CA"/>
    <w:rsid w:val="009B2789"/>
    <w:rsid w:val="009B278C"/>
    <w:rsid w:val="009B27B3"/>
    <w:rsid w:val="009B283D"/>
    <w:rsid w:val="009B28A3"/>
    <w:rsid w:val="009B2991"/>
    <w:rsid w:val="009B2A89"/>
    <w:rsid w:val="009B2AB1"/>
    <w:rsid w:val="009B2DF0"/>
    <w:rsid w:val="009B2DF3"/>
    <w:rsid w:val="009B3014"/>
    <w:rsid w:val="009B30FC"/>
    <w:rsid w:val="009B32BA"/>
    <w:rsid w:val="009B36B3"/>
    <w:rsid w:val="009B37BB"/>
    <w:rsid w:val="009B39D0"/>
    <w:rsid w:val="009B3CFF"/>
    <w:rsid w:val="009B3F87"/>
    <w:rsid w:val="009B41DF"/>
    <w:rsid w:val="009B4212"/>
    <w:rsid w:val="009B43F3"/>
    <w:rsid w:val="009B4542"/>
    <w:rsid w:val="009B45BC"/>
    <w:rsid w:val="009B4A8A"/>
    <w:rsid w:val="009B4AE8"/>
    <w:rsid w:val="009B4B7C"/>
    <w:rsid w:val="009B4BCC"/>
    <w:rsid w:val="009B4C09"/>
    <w:rsid w:val="009B4CD9"/>
    <w:rsid w:val="009B4F6A"/>
    <w:rsid w:val="009B50AA"/>
    <w:rsid w:val="009B52A9"/>
    <w:rsid w:val="009B5406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219"/>
    <w:rsid w:val="009B63E5"/>
    <w:rsid w:val="009B655B"/>
    <w:rsid w:val="009B6582"/>
    <w:rsid w:val="009B680A"/>
    <w:rsid w:val="009B6880"/>
    <w:rsid w:val="009B69B3"/>
    <w:rsid w:val="009B6E67"/>
    <w:rsid w:val="009B6EF6"/>
    <w:rsid w:val="009B7195"/>
    <w:rsid w:val="009B75D4"/>
    <w:rsid w:val="009B781C"/>
    <w:rsid w:val="009B78D5"/>
    <w:rsid w:val="009B7A49"/>
    <w:rsid w:val="009B7AD7"/>
    <w:rsid w:val="009B7BCB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32"/>
    <w:rsid w:val="009C19E2"/>
    <w:rsid w:val="009C1C22"/>
    <w:rsid w:val="009C1C2E"/>
    <w:rsid w:val="009C1CF0"/>
    <w:rsid w:val="009C2148"/>
    <w:rsid w:val="009C22C3"/>
    <w:rsid w:val="009C23BF"/>
    <w:rsid w:val="009C2979"/>
    <w:rsid w:val="009C29C4"/>
    <w:rsid w:val="009C2C3E"/>
    <w:rsid w:val="009C2C6F"/>
    <w:rsid w:val="009C2EE4"/>
    <w:rsid w:val="009C2F0A"/>
    <w:rsid w:val="009C2F19"/>
    <w:rsid w:val="009C30BC"/>
    <w:rsid w:val="009C32E4"/>
    <w:rsid w:val="009C3317"/>
    <w:rsid w:val="009C3534"/>
    <w:rsid w:val="009C356A"/>
    <w:rsid w:val="009C367D"/>
    <w:rsid w:val="009C3691"/>
    <w:rsid w:val="009C37C1"/>
    <w:rsid w:val="009C37C4"/>
    <w:rsid w:val="009C3859"/>
    <w:rsid w:val="009C389D"/>
    <w:rsid w:val="009C3B42"/>
    <w:rsid w:val="009C3C5D"/>
    <w:rsid w:val="009C3DE7"/>
    <w:rsid w:val="009C3F92"/>
    <w:rsid w:val="009C41ED"/>
    <w:rsid w:val="009C467F"/>
    <w:rsid w:val="009C46CE"/>
    <w:rsid w:val="009C4748"/>
    <w:rsid w:val="009C4B5F"/>
    <w:rsid w:val="009C4C2A"/>
    <w:rsid w:val="009C4CD9"/>
    <w:rsid w:val="009C4E59"/>
    <w:rsid w:val="009C4E8C"/>
    <w:rsid w:val="009C4FA2"/>
    <w:rsid w:val="009C5039"/>
    <w:rsid w:val="009C50ED"/>
    <w:rsid w:val="009C5172"/>
    <w:rsid w:val="009C5416"/>
    <w:rsid w:val="009C5436"/>
    <w:rsid w:val="009C5719"/>
    <w:rsid w:val="009C57F3"/>
    <w:rsid w:val="009C5A0E"/>
    <w:rsid w:val="009C5AA6"/>
    <w:rsid w:val="009C5BF7"/>
    <w:rsid w:val="009C5CD3"/>
    <w:rsid w:val="009C5DFF"/>
    <w:rsid w:val="009C5E21"/>
    <w:rsid w:val="009C5F37"/>
    <w:rsid w:val="009C5FD8"/>
    <w:rsid w:val="009C6397"/>
    <w:rsid w:val="009C6563"/>
    <w:rsid w:val="009C6591"/>
    <w:rsid w:val="009C66D0"/>
    <w:rsid w:val="009C6840"/>
    <w:rsid w:val="009C6A30"/>
    <w:rsid w:val="009C6AB8"/>
    <w:rsid w:val="009C6C9A"/>
    <w:rsid w:val="009C6D09"/>
    <w:rsid w:val="009C6EDA"/>
    <w:rsid w:val="009C7026"/>
    <w:rsid w:val="009C7294"/>
    <w:rsid w:val="009C736B"/>
    <w:rsid w:val="009C77C7"/>
    <w:rsid w:val="009C7A32"/>
    <w:rsid w:val="009C7B8B"/>
    <w:rsid w:val="009C7C5D"/>
    <w:rsid w:val="009C7D6E"/>
    <w:rsid w:val="009C7DC1"/>
    <w:rsid w:val="009C7F3F"/>
    <w:rsid w:val="009D0114"/>
    <w:rsid w:val="009D0124"/>
    <w:rsid w:val="009D01A9"/>
    <w:rsid w:val="009D02F5"/>
    <w:rsid w:val="009D036B"/>
    <w:rsid w:val="009D06C2"/>
    <w:rsid w:val="009D06F0"/>
    <w:rsid w:val="009D072D"/>
    <w:rsid w:val="009D07F8"/>
    <w:rsid w:val="009D07F9"/>
    <w:rsid w:val="009D0AF5"/>
    <w:rsid w:val="009D0BDD"/>
    <w:rsid w:val="009D0CFC"/>
    <w:rsid w:val="009D0D06"/>
    <w:rsid w:val="009D0D76"/>
    <w:rsid w:val="009D0F02"/>
    <w:rsid w:val="009D1381"/>
    <w:rsid w:val="009D146A"/>
    <w:rsid w:val="009D1593"/>
    <w:rsid w:val="009D15F5"/>
    <w:rsid w:val="009D16A3"/>
    <w:rsid w:val="009D177A"/>
    <w:rsid w:val="009D1B42"/>
    <w:rsid w:val="009D1BA4"/>
    <w:rsid w:val="009D1C5F"/>
    <w:rsid w:val="009D1E86"/>
    <w:rsid w:val="009D1E98"/>
    <w:rsid w:val="009D2080"/>
    <w:rsid w:val="009D21AB"/>
    <w:rsid w:val="009D2335"/>
    <w:rsid w:val="009D236F"/>
    <w:rsid w:val="009D240E"/>
    <w:rsid w:val="009D24A9"/>
    <w:rsid w:val="009D274C"/>
    <w:rsid w:val="009D2A46"/>
    <w:rsid w:val="009D2E0E"/>
    <w:rsid w:val="009D2EBD"/>
    <w:rsid w:val="009D2FA2"/>
    <w:rsid w:val="009D2FFF"/>
    <w:rsid w:val="009D30F4"/>
    <w:rsid w:val="009D3359"/>
    <w:rsid w:val="009D33F1"/>
    <w:rsid w:val="009D3582"/>
    <w:rsid w:val="009D35E7"/>
    <w:rsid w:val="009D3639"/>
    <w:rsid w:val="009D37A0"/>
    <w:rsid w:val="009D3A1D"/>
    <w:rsid w:val="009D3B51"/>
    <w:rsid w:val="009D3BD3"/>
    <w:rsid w:val="009D3BFA"/>
    <w:rsid w:val="009D3CE6"/>
    <w:rsid w:val="009D3D96"/>
    <w:rsid w:val="009D44A4"/>
    <w:rsid w:val="009D4607"/>
    <w:rsid w:val="009D49E7"/>
    <w:rsid w:val="009D4C60"/>
    <w:rsid w:val="009D4EE0"/>
    <w:rsid w:val="009D50A5"/>
    <w:rsid w:val="009D524A"/>
    <w:rsid w:val="009D52B2"/>
    <w:rsid w:val="009D53A2"/>
    <w:rsid w:val="009D55BE"/>
    <w:rsid w:val="009D5711"/>
    <w:rsid w:val="009D575B"/>
    <w:rsid w:val="009D575D"/>
    <w:rsid w:val="009D5965"/>
    <w:rsid w:val="009D5A93"/>
    <w:rsid w:val="009D5AD0"/>
    <w:rsid w:val="009D5B8D"/>
    <w:rsid w:val="009D5C1C"/>
    <w:rsid w:val="009D5D00"/>
    <w:rsid w:val="009D5D7B"/>
    <w:rsid w:val="009D5DF9"/>
    <w:rsid w:val="009D5F34"/>
    <w:rsid w:val="009D5F82"/>
    <w:rsid w:val="009D60E5"/>
    <w:rsid w:val="009D646F"/>
    <w:rsid w:val="009D6669"/>
    <w:rsid w:val="009D6B8A"/>
    <w:rsid w:val="009D6E6D"/>
    <w:rsid w:val="009D6FBE"/>
    <w:rsid w:val="009D7190"/>
    <w:rsid w:val="009D72D0"/>
    <w:rsid w:val="009D72E9"/>
    <w:rsid w:val="009D7357"/>
    <w:rsid w:val="009D7363"/>
    <w:rsid w:val="009D73C5"/>
    <w:rsid w:val="009D7822"/>
    <w:rsid w:val="009D7A92"/>
    <w:rsid w:val="009D7AFC"/>
    <w:rsid w:val="009D7BD9"/>
    <w:rsid w:val="009D7C7F"/>
    <w:rsid w:val="009D7ED9"/>
    <w:rsid w:val="009E00D0"/>
    <w:rsid w:val="009E023A"/>
    <w:rsid w:val="009E02D0"/>
    <w:rsid w:val="009E03BA"/>
    <w:rsid w:val="009E0642"/>
    <w:rsid w:val="009E06E8"/>
    <w:rsid w:val="009E0A34"/>
    <w:rsid w:val="009E0A4C"/>
    <w:rsid w:val="009E0ADA"/>
    <w:rsid w:val="009E0F99"/>
    <w:rsid w:val="009E0FE9"/>
    <w:rsid w:val="009E102B"/>
    <w:rsid w:val="009E1284"/>
    <w:rsid w:val="009E13EE"/>
    <w:rsid w:val="009E14B8"/>
    <w:rsid w:val="009E1521"/>
    <w:rsid w:val="009E1811"/>
    <w:rsid w:val="009E18DA"/>
    <w:rsid w:val="009E19A2"/>
    <w:rsid w:val="009E1A12"/>
    <w:rsid w:val="009E1D22"/>
    <w:rsid w:val="009E1E09"/>
    <w:rsid w:val="009E1E56"/>
    <w:rsid w:val="009E1FD5"/>
    <w:rsid w:val="009E222D"/>
    <w:rsid w:val="009E242F"/>
    <w:rsid w:val="009E2558"/>
    <w:rsid w:val="009E2641"/>
    <w:rsid w:val="009E279F"/>
    <w:rsid w:val="009E2B6F"/>
    <w:rsid w:val="009E2CC1"/>
    <w:rsid w:val="009E2D29"/>
    <w:rsid w:val="009E2E46"/>
    <w:rsid w:val="009E2F0C"/>
    <w:rsid w:val="009E2F60"/>
    <w:rsid w:val="009E2FA3"/>
    <w:rsid w:val="009E30CB"/>
    <w:rsid w:val="009E3146"/>
    <w:rsid w:val="009E31D7"/>
    <w:rsid w:val="009E32F2"/>
    <w:rsid w:val="009E3368"/>
    <w:rsid w:val="009E33DA"/>
    <w:rsid w:val="009E37C8"/>
    <w:rsid w:val="009E384E"/>
    <w:rsid w:val="009E39CC"/>
    <w:rsid w:val="009E3A1E"/>
    <w:rsid w:val="009E3B96"/>
    <w:rsid w:val="009E400B"/>
    <w:rsid w:val="009E41F5"/>
    <w:rsid w:val="009E41FD"/>
    <w:rsid w:val="009E4205"/>
    <w:rsid w:val="009E4221"/>
    <w:rsid w:val="009E4225"/>
    <w:rsid w:val="009E425A"/>
    <w:rsid w:val="009E43E0"/>
    <w:rsid w:val="009E4571"/>
    <w:rsid w:val="009E45D4"/>
    <w:rsid w:val="009E475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79E"/>
    <w:rsid w:val="009E593B"/>
    <w:rsid w:val="009E5AAB"/>
    <w:rsid w:val="009E5BC7"/>
    <w:rsid w:val="009E5BEC"/>
    <w:rsid w:val="009E5BFB"/>
    <w:rsid w:val="009E5CDF"/>
    <w:rsid w:val="009E5DF8"/>
    <w:rsid w:val="009E5E4F"/>
    <w:rsid w:val="009E6517"/>
    <w:rsid w:val="009E66F1"/>
    <w:rsid w:val="009E679E"/>
    <w:rsid w:val="009E689A"/>
    <w:rsid w:val="009E6BF0"/>
    <w:rsid w:val="009E6EE9"/>
    <w:rsid w:val="009E6F03"/>
    <w:rsid w:val="009E70F5"/>
    <w:rsid w:val="009E7114"/>
    <w:rsid w:val="009E72AC"/>
    <w:rsid w:val="009E7844"/>
    <w:rsid w:val="009E7989"/>
    <w:rsid w:val="009E7A27"/>
    <w:rsid w:val="009E7A6A"/>
    <w:rsid w:val="009E7F57"/>
    <w:rsid w:val="009F0008"/>
    <w:rsid w:val="009F03FC"/>
    <w:rsid w:val="009F04EA"/>
    <w:rsid w:val="009F0516"/>
    <w:rsid w:val="009F09AA"/>
    <w:rsid w:val="009F0C6E"/>
    <w:rsid w:val="009F11B5"/>
    <w:rsid w:val="009F1319"/>
    <w:rsid w:val="009F145E"/>
    <w:rsid w:val="009F1490"/>
    <w:rsid w:val="009F16D3"/>
    <w:rsid w:val="009F16D6"/>
    <w:rsid w:val="009F18AB"/>
    <w:rsid w:val="009F1971"/>
    <w:rsid w:val="009F1A2E"/>
    <w:rsid w:val="009F1C92"/>
    <w:rsid w:val="009F1D38"/>
    <w:rsid w:val="009F1DFB"/>
    <w:rsid w:val="009F2321"/>
    <w:rsid w:val="009F2572"/>
    <w:rsid w:val="009F2598"/>
    <w:rsid w:val="009F29A5"/>
    <w:rsid w:val="009F2A9C"/>
    <w:rsid w:val="009F2BA8"/>
    <w:rsid w:val="009F2BDA"/>
    <w:rsid w:val="009F2C5C"/>
    <w:rsid w:val="009F2E71"/>
    <w:rsid w:val="009F3188"/>
    <w:rsid w:val="009F33CE"/>
    <w:rsid w:val="009F34FC"/>
    <w:rsid w:val="009F3588"/>
    <w:rsid w:val="009F3597"/>
    <w:rsid w:val="009F3638"/>
    <w:rsid w:val="009F394E"/>
    <w:rsid w:val="009F3A09"/>
    <w:rsid w:val="009F40B9"/>
    <w:rsid w:val="009F419F"/>
    <w:rsid w:val="009F41C0"/>
    <w:rsid w:val="009F422A"/>
    <w:rsid w:val="009F46A7"/>
    <w:rsid w:val="009F46AA"/>
    <w:rsid w:val="009F4AD7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287"/>
    <w:rsid w:val="009F73A5"/>
    <w:rsid w:val="009F7547"/>
    <w:rsid w:val="009F7659"/>
    <w:rsid w:val="009F78AE"/>
    <w:rsid w:val="009F7CB9"/>
    <w:rsid w:val="009F7E7F"/>
    <w:rsid w:val="009F7FB6"/>
    <w:rsid w:val="00A00055"/>
    <w:rsid w:val="00A0010C"/>
    <w:rsid w:val="00A0010D"/>
    <w:rsid w:val="00A00403"/>
    <w:rsid w:val="00A00598"/>
    <w:rsid w:val="00A008DB"/>
    <w:rsid w:val="00A00902"/>
    <w:rsid w:val="00A00A02"/>
    <w:rsid w:val="00A00ABD"/>
    <w:rsid w:val="00A00D62"/>
    <w:rsid w:val="00A00DCF"/>
    <w:rsid w:val="00A00E6D"/>
    <w:rsid w:val="00A00EE5"/>
    <w:rsid w:val="00A010D2"/>
    <w:rsid w:val="00A010DE"/>
    <w:rsid w:val="00A01166"/>
    <w:rsid w:val="00A01170"/>
    <w:rsid w:val="00A01458"/>
    <w:rsid w:val="00A019CF"/>
    <w:rsid w:val="00A01CC8"/>
    <w:rsid w:val="00A01F02"/>
    <w:rsid w:val="00A02580"/>
    <w:rsid w:val="00A025D1"/>
    <w:rsid w:val="00A02644"/>
    <w:rsid w:val="00A0276E"/>
    <w:rsid w:val="00A02794"/>
    <w:rsid w:val="00A0290B"/>
    <w:rsid w:val="00A02B0F"/>
    <w:rsid w:val="00A02D1A"/>
    <w:rsid w:val="00A02E50"/>
    <w:rsid w:val="00A0309E"/>
    <w:rsid w:val="00A03176"/>
    <w:rsid w:val="00A031E2"/>
    <w:rsid w:val="00A031E9"/>
    <w:rsid w:val="00A03525"/>
    <w:rsid w:val="00A03598"/>
    <w:rsid w:val="00A03679"/>
    <w:rsid w:val="00A0375C"/>
    <w:rsid w:val="00A039D3"/>
    <w:rsid w:val="00A03AFF"/>
    <w:rsid w:val="00A03B5A"/>
    <w:rsid w:val="00A03B5B"/>
    <w:rsid w:val="00A03BDE"/>
    <w:rsid w:val="00A03CDA"/>
    <w:rsid w:val="00A03CF5"/>
    <w:rsid w:val="00A03DAA"/>
    <w:rsid w:val="00A043DB"/>
    <w:rsid w:val="00A04683"/>
    <w:rsid w:val="00A048ED"/>
    <w:rsid w:val="00A049D1"/>
    <w:rsid w:val="00A04AAB"/>
    <w:rsid w:val="00A04BAD"/>
    <w:rsid w:val="00A04BEC"/>
    <w:rsid w:val="00A04C7C"/>
    <w:rsid w:val="00A04C9E"/>
    <w:rsid w:val="00A04FA6"/>
    <w:rsid w:val="00A0501E"/>
    <w:rsid w:val="00A052D0"/>
    <w:rsid w:val="00A0532C"/>
    <w:rsid w:val="00A0540B"/>
    <w:rsid w:val="00A057D8"/>
    <w:rsid w:val="00A059B7"/>
    <w:rsid w:val="00A059ED"/>
    <w:rsid w:val="00A05BC3"/>
    <w:rsid w:val="00A05C76"/>
    <w:rsid w:val="00A05D14"/>
    <w:rsid w:val="00A0609F"/>
    <w:rsid w:val="00A061C2"/>
    <w:rsid w:val="00A06201"/>
    <w:rsid w:val="00A06226"/>
    <w:rsid w:val="00A06402"/>
    <w:rsid w:val="00A064BA"/>
    <w:rsid w:val="00A06630"/>
    <w:rsid w:val="00A06731"/>
    <w:rsid w:val="00A06B84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C52"/>
    <w:rsid w:val="00A07CB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17EC"/>
    <w:rsid w:val="00A11988"/>
    <w:rsid w:val="00A120A3"/>
    <w:rsid w:val="00A120E6"/>
    <w:rsid w:val="00A12319"/>
    <w:rsid w:val="00A12337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2FC6"/>
    <w:rsid w:val="00A13307"/>
    <w:rsid w:val="00A13477"/>
    <w:rsid w:val="00A134D3"/>
    <w:rsid w:val="00A13515"/>
    <w:rsid w:val="00A13797"/>
    <w:rsid w:val="00A13930"/>
    <w:rsid w:val="00A13B8B"/>
    <w:rsid w:val="00A140EE"/>
    <w:rsid w:val="00A1415E"/>
    <w:rsid w:val="00A141F0"/>
    <w:rsid w:val="00A14339"/>
    <w:rsid w:val="00A143B6"/>
    <w:rsid w:val="00A14613"/>
    <w:rsid w:val="00A149AE"/>
    <w:rsid w:val="00A14DEA"/>
    <w:rsid w:val="00A14EDE"/>
    <w:rsid w:val="00A1509A"/>
    <w:rsid w:val="00A1511B"/>
    <w:rsid w:val="00A1516F"/>
    <w:rsid w:val="00A152A2"/>
    <w:rsid w:val="00A1532D"/>
    <w:rsid w:val="00A154B7"/>
    <w:rsid w:val="00A1552A"/>
    <w:rsid w:val="00A15691"/>
    <w:rsid w:val="00A15857"/>
    <w:rsid w:val="00A15D78"/>
    <w:rsid w:val="00A15FBE"/>
    <w:rsid w:val="00A16092"/>
    <w:rsid w:val="00A1620F"/>
    <w:rsid w:val="00A16304"/>
    <w:rsid w:val="00A16537"/>
    <w:rsid w:val="00A165A9"/>
    <w:rsid w:val="00A16611"/>
    <w:rsid w:val="00A1668B"/>
    <w:rsid w:val="00A16798"/>
    <w:rsid w:val="00A16AEB"/>
    <w:rsid w:val="00A16DDE"/>
    <w:rsid w:val="00A16DF7"/>
    <w:rsid w:val="00A16E87"/>
    <w:rsid w:val="00A16F53"/>
    <w:rsid w:val="00A1705A"/>
    <w:rsid w:val="00A1752C"/>
    <w:rsid w:val="00A177A0"/>
    <w:rsid w:val="00A177DB"/>
    <w:rsid w:val="00A178CA"/>
    <w:rsid w:val="00A178FE"/>
    <w:rsid w:val="00A20140"/>
    <w:rsid w:val="00A20431"/>
    <w:rsid w:val="00A2047E"/>
    <w:rsid w:val="00A2051E"/>
    <w:rsid w:val="00A205FD"/>
    <w:rsid w:val="00A2062A"/>
    <w:rsid w:val="00A20652"/>
    <w:rsid w:val="00A20844"/>
    <w:rsid w:val="00A208B8"/>
    <w:rsid w:val="00A20B88"/>
    <w:rsid w:val="00A20DDD"/>
    <w:rsid w:val="00A210AC"/>
    <w:rsid w:val="00A2125A"/>
    <w:rsid w:val="00A215EB"/>
    <w:rsid w:val="00A21611"/>
    <w:rsid w:val="00A21650"/>
    <w:rsid w:val="00A21674"/>
    <w:rsid w:val="00A21737"/>
    <w:rsid w:val="00A2178A"/>
    <w:rsid w:val="00A217C3"/>
    <w:rsid w:val="00A21A56"/>
    <w:rsid w:val="00A21AE4"/>
    <w:rsid w:val="00A21BB1"/>
    <w:rsid w:val="00A21C12"/>
    <w:rsid w:val="00A21C3B"/>
    <w:rsid w:val="00A21CF7"/>
    <w:rsid w:val="00A21D4E"/>
    <w:rsid w:val="00A21F3F"/>
    <w:rsid w:val="00A21FC3"/>
    <w:rsid w:val="00A22091"/>
    <w:rsid w:val="00A220A5"/>
    <w:rsid w:val="00A223B8"/>
    <w:rsid w:val="00A22430"/>
    <w:rsid w:val="00A2244E"/>
    <w:rsid w:val="00A224A4"/>
    <w:rsid w:val="00A22E43"/>
    <w:rsid w:val="00A22F07"/>
    <w:rsid w:val="00A22F59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9A"/>
    <w:rsid w:val="00A23EF8"/>
    <w:rsid w:val="00A23F46"/>
    <w:rsid w:val="00A24107"/>
    <w:rsid w:val="00A243D3"/>
    <w:rsid w:val="00A243DE"/>
    <w:rsid w:val="00A24850"/>
    <w:rsid w:val="00A248FB"/>
    <w:rsid w:val="00A249C2"/>
    <w:rsid w:val="00A24AC0"/>
    <w:rsid w:val="00A24B89"/>
    <w:rsid w:val="00A24C27"/>
    <w:rsid w:val="00A24C52"/>
    <w:rsid w:val="00A24D41"/>
    <w:rsid w:val="00A24D55"/>
    <w:rsid w:val="00A24DC1"/>
    <w:rsid w:val="00A24E1B"/>
    <w:rsid w:val="00A24EA0"/>
    <w:rsid w:val="00A24ED9"/>
    <w:rsid w:val="00A24F14"/>
    <w:rsid w:val="00A24F91"/>
    <w:rsid w:val="00A24FA2"/>
    <w:rsid w:val="00A25039"/>
    <w:rsid w:val="00A2507D"/>
    <w:rsid w:val="00A2517A"/>
    <w:rsid w:val="00A25369"/>
    <w:rsid w:val="00A254F7"/>
    <w:rsid w:val="00A256BB"/>
    <w:rsid w:val="00A25812"/>
    <w:rsid w:val="00A25936"/>
    <w:rsid w:val="00A25CD8"/>
    <w:rsid w:val="00A25D14"/>
    <w:rsid w:val="00A26006"/>
    <w:rsid w:val="00A2600E"/>
    <w:rsid w:val="00A26124"/>
    <w:rsid w:val="00A261C7"/>
    <w:rsid w:val="00A261C9"/>
    <w:rsid w:val="00A26295"/>
    <w:rsid w:val="00A26296"/>
    <w:rsid w:val="00A262E5"/>
    <w:rsid w:val="00A266B8"/>
    <w:rsid w:val="00A267CF"/>
    <w:rsid w:val="00A26809"/>
    <w:rsid w:val="00A26A22"/>
    <w:rsid w:val="00A26C4C"/>
    <w:rsid w:val="00A26C75"/>
    <w:rsid w:val="00A2709B"/>
    <w:rsid w:val="00A27342"/>
    <w:rsid w:val="00A273E6"/>
    <w:rsid w:val="00A275F8"/>
    <w:rsid w:val="00A27913"/>
    <w:rsid w:val="00A27C2C"/>
    <w:rsid w:val="00A27D0A"/>
    <w:rsid w:val="00A27DDC"/>
    <w:rsid w:val="00A27E62"/>
    <w:rsid w:val="00A27EAA"/>
    <w:rsid w:val="00A27F77"/>
    <w:rsid w:val="00A3003D"/>
    <w:rsid w:val="00A3008D"/>
    <w:rsid w:val="00A30343"/>
    <w:rsid w:val="00A303C5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5AE"/>
    <w:rsid w:val="00A3169C"/>
    <w:rsid w:val="00A3173D"/>
    <w:rsid w:val="00A317AC"/>
    <w:rsid w:val="00A317C5"/>
    <w:rsid w:val="00A31842"/>
    <w:rsid w:val="00A31A58"/>
    <w:rsid w:val="00A31AD6"/>
    <w:rsid w:val="00A31E64"/>
    <w:rsid w:val="00A31F3C"/>
    <w:rsid w:val="00A31F95"/>
    <w:rsid w:val="00A32122"/>
    <w:rsid w:val="00A32243"/>
    <w:rsid w:val="00A32372"/>
    <w:rsid w:val="00A3243F"/>
    <w:rsid w:val="00A324F0"/>
    <w:rsid w:val="00A32519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180"/>
    <w:rsid w:val="00A3320D"/>
    <w:rsid w:val="00A3327D"/>
    <w:rsid w:val="00A33327"/>
    <w:rsid w:val="00A33442"/>
    <w:rsid w:val="00A33612"/>
    <w:rsid w:val="00A3367E"/>
    <w:rsid w:val="00A337EE"/>
    <w:rsid w:val="00A338E7"/>
    <w:rsid w:val="00A339EF"/>
    <w:rsid w:val="00A33C1A"/>
    <w:rsid w:val="00A33EA5"/>
    <w:rsid w:val="00A34279"/>
    <w:rsid w:val="00A342CD"/>
    <w:rsid w:val="00A34333"/>
    <w:rsid w:val="00A343F5"/>
    <w:rsid w:val="00A34CD1"/>
    <w:rsid w:val="00A34CD6"/>
    <w:rsid w:val="00A34DBB"/>
    <w:rsid w:val="00A3514A"/>
    <w:rsid w:val="00A3542D"/>
    <w:rsid w:val="00A354AC"/>
    <w:rsid w:val="00A355A3"/>
    <w:rsid w:val="00A35950"/>
    <w:rsid w:val="00A359B5"/>
    <w:rsid w:val="00A359C4"/>
    <w:rsid w:val="00A35C47"/>
    <w:rsid w:val="00A35E33"/>
    <w:rsid w:val="00A35EC5"/>
    <w:rsid w:val="00A3619F"/>
    <w:rsid w:val="00A363B6"/>
    <w:rsid w:val="00A3649D"/>
    <w:rsid w:val="00A364EA"/>
    <w:rsid w:val="00A367EF"/>
    <w:rsid w:val="00A36AE9"/>
    <w:rsid w:val="00A36B48"/>
    <w:rsid w:val="00A36C0C"/>
    <w:rsid w:val="00A36CC5"/>
    <w:rsid w:val="00A36D7C"/>
    <w:rsid w:val="00A36D8E"/>
    <w:rsid w:val="00A36DDA"/>
    <w:rsid w:val="00A36F7A"/>
    <w:rsid w:val="00A36F99"/>
    <w:rsid w:val="00A370DC"/>
    <w:rsid w:val="00A372CC"/>
    <w:rsid w:val="00A3737A"/>
    <w:rsid w:val="00A375CA"/>
    <w:rsid w:val="00A3764D"/>
    <w:rsid w:val="00A377C2"/>
    <w:rsid w:val="00A37A10"/>
    <w:rsid w:val="00A37B8C"/>
    <w:rsid w:val="00A37BC1"/>
    <w:rsid w:val="00A37C7F"/>
    <w:rsid w:val="00A37DEC"/>
    <w:rsid w:val="00A37EDA"/>
    <w:rsid w:val="00A402BC"/>
    <w:rsid w:val="00A404C4"/>
    <w:rsid w:val="00A40535"/>
    <w:rsid w:val="00A405B1"/>
    <w:rsid w:val="00A408D6"/>
    <w:rsid w:val="00A40959"/>
    <w:rsid w:val="00A40C44"/>
    <w:rsid w:val="00A40D15"/>
    <w:rsid w:val="00A411E1"/>
    <w:rsid w:val="00A41233"/>
    <w:rsid w:val="00A41245"/>
    <w:rsid w:val="00A416C2"/>
    <w:rsid w:val="00A418FF"/>
    <w:rsid w:val="00A41CBE"/>
    <w:rsid w:val="00A41D86"/>
    <w:rsid w:val="00A41F3C"/>
    <w:rsid w:val="00A4215F"/>
    <w:rsid w:val="00A422F3"/>
    <w:rsid w:val="00A42690"/>
    <w:rsid w:val="00A4283A"/>
    <w:rsid w:val="00A4284C"/>
    <w:rsid w:val="00A429D1"/>
    <w:rsid w:val="00A42DB9"/>
    <w:rsid w:val="00A42E29"/>
    <w:rsid w:val="00A42E42"/>
    <w:rsid w:val="00A430A5"/>
    <w:rsid w:val="00A43106"/>
    <w:rsid w:val="00A4337D"/>
    <w:rsid w:val="00A43AD3"/>
    <w:rsid w:val="00A43ADA"/>
    <w:rsid w:val="00A43B13"/>
    <w:rsid w:val="00A43C7D"/>
    <w:rsid w:val="00A43C86"/>
    <w:rsid w:val="00A43ED9"/>
    <w:rsid w:val="00A44027"/>
    <w:rsid w:val="00A44134"/>
    <w:rsid w:val="00A4438C"/>
    <w:rsid w:val="00A44536"/>
    <w:rsid w:val="00A4464A"/>
    <w:rsid w:val="00A44727"/>
    <w:rsid w:val="00A4487B"/>
    <w:rsid w:val="00A4488B"/>
    <w:rsid w:val="00A44A0B"/>
    <w:rsid w:val="00A44AA2"/>
    <w:rsid w:val="00A44B54"/>
    <w:rsid w:val="00A44C1D"/>
    <w:rsid w:val="00A44C52"/>
    <w:rsid w:val="00A44CD7"/>
    <w:rsid w:val="00A44D68"/>
    <w:rsid w:val="00A4519A"/>
    <w:rsid w:val="00A4524D"/>
    <w:rsid w:val="00A453C2"/>
    <w:rsid w:val="00A45403"/>
    <w:rsid w:val="00A45492"/>
    <w:rsid w:val="00A45586"/>
    <w:rsid w:val="00A4584D"/>
    <w:rsid w:val="00A45958"/>
    <w:rsid w:val="00A45C52"/>
    <w:rsid w:val="00A45CAA"/>
    <w:rsid w:val="00A45D2D"/>
    <w:rsid w:val="00A45E88"/>
    <w:rsid w:val="00A46001"/>
    <w:rsid w:val="00A4649A"/>
    <w:rsid w:val="00A465D7"/>
    <w:rsid w:val="00A46640"/>
    <w:rsid w:val="00A4695B"/>
    <w:rsid w:val="00A469A4"/>
    <w:rsid w:val="00A469FC"/>
    <w:rsid w:val="00A46A30"/>
    <w:rsid w:val="00A46C58"/>
    <w:rsid w:val="00A46D9E"/>
    <w:rsid w:val="00A46E0B"/>
    <w:rsid w:val="00A46EAE"/>
    <w:rsid w:val="00A47037"/>
    <w:rsid w:val="00A470D2"/>
    <w:rsid w:val="00A47186"/>
    <w:rsid w:val="00A4742B"/>
    <w:rsid w:val="00A4773A"/>
    <w:rsid w:val="00A478FF"/>
    <w:rsid w:val="00A4793F"/>
    <w:rsid w:val="00A47991"/>
    <w:rsid w:val="00A4799C"/>
    <w:rsid w:val="00A479B8"/>
    <w:rsid w:val="00A47A42"/>
    <w:rsid w:val="00A50151"/>
    <w:rsid w:val="00A501C8"/>
    <w:rsid w:val="00A50331"/>
    <w:rsid w:val="00A5034C"/>
    <w:rsid w:val="00A50766"/>
    <w:rsid w:val="00A50810"/>
    <w:rsid w:val="00A5097D"/>
    <w:rsid w:val="00A50AE2"/>
    <w:rsid w:val="00A50B5B"/>
    <w:rsid w:val="00A50D8E"/>
    <w:rsid w:val="00A50DCB"/>
    <w:rsid w:val="00A5119D"/>
    <w:rsid w:val="00A5158D"/>
    <w:rsid w:val="00A51819"/>
    <w:rsid w:val="00A519EB"/>
    <w:rsid w:val="00A51A54"/>
    <w:rsid w:val="00A51ABC"/>
    <w:rsid w:val="00A51B65"/>
    <w:rsid w:val="00A51DB0"/>
    <w:rsid w:val="00A52139"/>
    <w:rsid w:val="00A52165"/>
    <w:rsid w:val="00A5241E"/>
    <w:rsid w:val="00A5247D"/>
    <w:rsid w:val="00A52881"/>
    <w:rsid w:val="00A528C8"/>
    <w:rsid w:val="00A52AB3"/>
    <w:rsid w:val="00A52C6C"/>
    <w:rsid w:val="00A52DF6"/>
    <w:rsid w:val="00A52E1C"/>
    <w:rsid w:val="00A52FA3"/>
    <w:rsid w:val="00A52FC9"/>
    <w:rsid w:val="00A53076"/>
    <w:rsid w:val="00A530D4"/>
    <w:rsid w:val="00A53109"/>
    <w:rsid w:val="00A53235"/>
    <w:rsid w:val="00A53291"/>
    <w:rsid w:val="00A53385"/>
    <w:rsid w:val="00A534AE"/>
    <w:rsid w:val="00A535B8"/>
    <w:rsid w:val="00A537C9"/>
    <w:rsid w:val="00A53817"/>
    <w:rsid w:val="00A53860"/>
    <w:rsid w:val="00A53BC7"/>
    <w:rsid w:val="00A53DC4"/>
    <w:rsid w:val="00A53EEB"/>
    <w:rsid w:val="00A544A5"/>
    <w:rsid w:val="00A545FC"/>
    <w:rsid w:val="00A54614"/>
    <w:rsid w:val="00A54A8E"/>
    <w:rsid w:val="00A54BD9"/>
    <w:rsid w:val="00A55061"/>
    <w:rsid w:val="00A5519A"/>
    <w:rsid w:val="00A556AC"/>
    <w:rsid w:val="00A556CC"/>
    <w:rsid w:val="00A557D5"/>
    <w:rsid w:val="00A557D8"/>
    <w:rsid w:val="00A55800"/>
    <w:rsid w:val="00A55A95"/>
    <w:rsid w:val="00A55AC6"/>
    <w:rsid w:val="00A55BFA"/>
    <w:rsid w:val="00A55C0D"/>
    <w:rsid w:val="00A55E00"/>
    <w:rsid w:val="00A55E43"/>
    <w:rsid w:val="00A5617A"/>
    <w:rsid w:val="00A5619E"/>
    <w:rsid w:val="00A56251"/>
    <w:rsid w:val="00A56325"/>
    <w:rsid w:val="00A5637E"/>
    <w:rsid w:val="00A56490"/>
    <w:rsid w:val="00A56701"/>
    <w:rsid w:val="00A5691D"/>
    <w:rsid w:val="00A56966"/>
    <w:rsid w:val="00A56A43"/>
    <w:rsid w:val="00A56B4D"/>
    <w:rsid w:val="00A56B5F"/>
    <w:rsid w:val="00A56BAB"/>
    <w:rsid w:val="00A56C11"/>
    <w:rsid w:val="00A56CA8"/>
    <w:rsid w:val="00A56D1A"/>
    <w:rsid w:val="00A56DC2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DA2"/>
    <w:rsid w:val="00A60EF6"/>
    <w:rsid w:val="00A60FE1"/>
    <w:rsid w:val="00A61009"/>
    <w:rsid w:val="00A612DB"/>
    <w:rsid w:val="00A6145B"/>
    <w:rsid w:val="00A614F2"/>
    <w:rsid w:val="00A6150B"/>
    <w:rsid w:val="00A61791"/>
    <w:rsid w:val="00A61A88"/>
    <w:rsid w:val="00A61F2D"/>
    <w:rsid w:val="00A61F33"/>
    <w:rsid w:val="00A62020"/>
    <w:rsid w:val="00A623E1"/>
    <w:rsid w:val="00A628AA"/>
    <w:rsid w:val="00A62AD1"/>
    <w:rsid w:val="00A62BA6"/>
    <w:rsid w:val="00A62C4C"/>
    <w:rsid w:val="00A62C6A"/>
    <w:rsid w:val="00A62D35"/>
    <w:rsid w:val="00A62DCC"/>
    <w:rsid w:val="00A62ED1"/>
    <w:rsid w:val="00A62F34"/>
    <w:rsid w:val="00A6300C"/>
    <w:rsid w:val="00A63041"/>
    <w:rsid w:val="00A6313F"/>
    <w:rsid w:val="00A6326C"/>
    <w:rsid w:val="00A6327A"/>
    <w:rsid w:val="00A632D4"/>
    <w:rsid w:val="00A63444"/>
    <w:rsid w:val="00A634FC"/>
    <w:rsid w:val="00A63697"/>
    <w:rsid w:val="00A638B9"/>
    <w:rsid w:val="00A639B3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222"/>
    <w:rsid w:val="00A6542A"/>
    <w:rsid w:val="00A65485"/>
    <w:rsid w:val="00A654B1"/>
    <w:rsid w:val="00A655FD"/>
    <w:rsid w:val="00A65759"/>
    <w:rsid w:val="00A657C7"/>
    <w:rsid w:val="00A65830"/>
    <w:rsid w:val="00A65833"/>
    <w:rsid w:val="00A65971"/>
    <w:rsid w:val="00A65AAD"/>
    <w:rsid w:val="00A65AE1"/>
    <w:rsid w:val="00A65B4B"/>
    <w:rsid w:val="00A65C5D"/>
    <w:rsid w:val="00A65FF3"/>
    <w:rsid w:val="00A6601F"/>
    <w:rsid w:val="00A66232"/>
    <w:rsid w:val="00A66327"/>
    <w:rsid w:val="00A66386"/>
    <w:rsid w:val="00A66402"/>
    <w:rsid w:val="00A665DB"/>
    <w:rsid w:val="00A6672A"/>
    <w:rsid w:val="00A667A8"/>
    <w:rsid w:val="00A66841"/>
    <w:rsid w:val="00A66925"/>
    <w:rsid w:val="00A66A84"/>
    <w:rsid w:val="00A66AD8"/>
    <w:rsid w:val="00A66BB3"/>
    <w:rsid w:val="00A66FE1"/>
    <w:rsid w:val="00A67162"/>
    <w:rsid w:val="00A67195"/>
    <w:rsid w:val="00A671B4"/>
    <w:rsid w:val="00A6726A"/>
    <w:rsid w:val="00A672A9"/>
    <w:rsid w:val="00A673CC"/>
    <w:rsid w:val="00A67546"/>
    <w:rsid w:val="00A6776A"/>
    <w:rsid w:val="00A6776F"/>
    <w:rsid w:val="00A678B8"/>
    <w:rsid w:val="00A679CE"/>
    <w:rsid w:val="00A67A0F"/>
    <w:rsid w:val="00A67A23"/>
    <w:rsid w:val="00A67B64"/>
    <w:rsid w:val="00A67C3D"/>
    <w:rsid w:val="00A67C7B"/>
    <w:rsid w:val="00A67D57"/>
    <w:rsid w:val="00A67E3F"/>
    <w:rsid w:val="00A67EC8"/>
    <w:rsid w:val="00A67F03"/>
    <w:rsid w:val="00A7013A"/>
    <w:rsid w:val="00A70295"/>
    <w:rsid w:val="00A702AE"/>
    <w:rsid w:val="00A70318"/>
    <w:rsid w:val="00A7046C"/>
    <w:rsid w:val="00A705CB"/>
    <w:rsid w:val="00A70711"/>
    <w:rsid w:val="00A7076C"/>
    <w:rsid w:val="00A70829"/>
    <w:rsid w:val="00A70A73"/>
    <w:rsid w:val="00A70DC8"/>
    <w:rsid w:val="00A710E7"/>
    <w:rsid w:val="00A71144"/>
    <w:rsid w:val="00A7125A"/>
    <w:rsid w:val="00A71266"/>
    <w:rsid w:val="00A71294"/>
    <w:rsid w:val="00A71389"/>
    <w:rsid w:val="00A7144D"/>
    <w:rsid w:val="00A71738"/>
    <w:rsid w:val="00A7182D"/>
    <w:rsid w:val="00A71886"/>
    <w:rsid w:val="00A718DC"/>
    <w:rsid w:val="00A719B4"/>
    <w:rsid w:val="00A71A31"/>
    <w:rsid w:val="00A72297"/>
    <w:rsid w:val="00A723B9"/>
    <w:rsid w:val="00A726E7"/>
    <w:rsid w:val="00A7282B"/>
    <w:rsid w:val="00A728A4"/>
    <w:rsid w:val="00A72BBC"/>
    <w:rsid w:val="00A72CE0"/>
    <w:rsid w:val="00A72D19"/>
    <w:rsid w:val="00A72E37"/>
    <w:rsid w:val="00A73328"/>
    <w:rsid w:val="00A736E7"/>
    <w:rsid w:val="00A73718"/>
    <w:rsid w:val="00A738F9"/>
    <w:rsid w:val="00A73BFF"/>
    <w:rsid w:val="00A73C6E"/>
    <w:rsid w:val="00A73E83"/>
    <w:rsid w:val="00A740FC"/>
    <w:rsid w:val="00A74208"/>
    <w:rsid w:val="00A74247"/>
    <w:rsid w:val="00A74251"/>
    <w:rsid w:val="00A74461"/>
    <w:rsid w:val="00A74A6B"/>
    <w:rsid w:val="00A74C42"/>
    <w:rsid w:val="00A74D0E"/>
    <w:rsid w:val="00A74F12"/>
    <w:rsid w:val="00A74F6C"/>
    <w:rsid w:val="00A74F86"/>
    <w:rsid w:val="00A7522F"/>
    <w:rsid w:val="00A75258"/>
    <w:rsid w:val="00A752D1"/>
    <w:rsid w:val="00A7549A"/>
    <w:rsid w:val="00A75709"/>
    <w:rsid w:val="00A7591D"/>
    <w:rsid w:val="00A759EC"/>
    <w:rsid w:val="00A75B25"/>
    <w:rsid w:val="00A75B43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100"/>
    <w:rsid w:val="00A77324"/>
    <w:rsid w:val="00A7733D"/>
    <w:rsid w:val="00A775F6"/>
    <w:rsid w:val="00A77662"/>
    <w:rsid w:val="00A77826"/>
    <w:rsid w:val="00A77A3B"/>
    <w:rsid w:val="00A77C07"/>
    <w:rsid w:val="00A77E54"/>
    <w:rsid w:val="00A77F73"/>
    <w:rsid w:val="00A8022C"/>
    <w:rsid w:val="00A80ABD"/>
    <w:rsid w:val="00A80DF4"/>
    <w:rsid w:val="00A80FF1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07"/>
    <w:rsid w:val="00A820F7"/>
    <w:rsid w:val="00A82122"/>
    <w:rsid w:val="00A821B5"/>
    <w:rsid w:val="00A82433"/>
    <w:rsid w:val="00A82542"/>
    <w:rsid w:val="00A828F1"/>
    <w:rsid w:val="00A82B8C"/>
    <w:rsid w:val="00A82E64"/>
    <w:rsid w:val="00A82FB1"/>
    <w:rsid w:val="00A834AA"/>
    <w:rsid w:val="00A834B0"/>
    <w:rsid w:val="00A834FE"/>
    <w:rsid w:val="00A836C8"/>
    <w:rsid w:val="00A8377B"/>
    <w:rsid w:val="00A838C1"/>
    <w:rsid w:val="00A83C09"/>
    <w:rsid w:val="00A83C9E"/>
    <w:rsid w:val="00A83E9B"/>
    <w:rsid w:val="00A83F42"/>
    <w:rsid w:val="00A841AE"/>
    <w:rsid w:val="00A841B6"/>
    <w:rsid w:val="00A84313"/>
    <w:rsid w:val="00A8445D"/>
    <w:rsid w:val="00A845A8"/>
    <w:rsid w:val="00A84706"/>
    <w:rsid w:val="00A84A42"/>
    <w:rsid w:val="00A84AE6"/>
    <w:rsid w:val="00A84BFA"/>
    <w:rsid w:val="00A84E27"/>
    <w:rsid w:val="00A84EA8"/>
    <w:rsid w:val="00A84EB2"/>
    <w:rsid w:val="00A85085"/>
    <w:rsid w:val="00A8535E"/>
    <w:rsid w:val="00A85751"/>
    <w:rsid w:val="00A8588E"/>
    <w:rsid w:val="00A85AEE"/>
    <w:rsid w:val="00A85B43"/>
    <w:rsid w:val="00A85BDE"/>
    <w:rsid w:val="00A86126"/>
    <w:rsid w:val="00A861C2"/>
    <w:rsid w:val="00A86299"/>
    <w:rsid w:val="00A86378"/>
    <w:rsid w:val="00A8642A"/>
    <w:rsid w:val="00A864B9"/>
    <w:rsid w:val="00A865E7"/>
    <w:rsid w:val="00A866E3"/>
    <w:rsid w:val="00A8670E"/>
    <w:rsid w:val="00A86C1B"/>
    <w:rsid w:val="00A86D9A"/>
    <w:rsid w:val="00A86E16"/>
    <w:rsid w:val="00A86F8C"/>
    <w:rsid w:val="00A871AB"/>
    <w:rsid w:val="00A872CD"/>
    <w:rsid w:val="00A87494"/>
    <w:rsid w:val="00A876A6"/>
    <w:rsid w:val="00A876A9"/>
    <w:rsid w:val="00A879C7"/>
    <w:rsid w:val="00A87A31"/>
    <w:rsid w:val="00A87AB5"/>
    <w:rsid w:val="00A87B2A"/>
    <w:rsid w:val="00A87C54"/>
    <w:rsid w:val="00A90310"/>
    <w:rsid w:val="00A904BB"/>
    <w:rsid w:val="00A90552"/>
    <w:rsid w:val="00A90806"/>
    <w:rsid w:val="00A909E5"/>
    <w:rsid w:val="00A909F1"/>
    <w:rsid w:val="00A90AAB"/>
    <w:rsid w:val="00A90ED4"/>
    <w:rsid w:val="00A910EB"/>
    <w:rsid w:val="00A91134"/>
    <w:rsid w:val="00A91492"/>
    <w:rsid w:val="00A915A2"/>
    <w:rsid w:val="00A915EF"/>
    <w:rsid w:val="00A91705"/>
    <w:rsid w:val="00A917C3"/>
    <w:rsid w:val="00A91808"/>
    <w:rsid w:val="00A918AF"/>
    <w:rsid w:val="00A91A85"/>
    <w:rsid w:val="00A91BBC"/>
    <w:rsid w:val="00A91C59"/>
    <w:rsid w:val="00A91E79"/>
    <w:rsid w:val="00A91E98"/>
    <w:rsid w:val="00A9203E"/>
    <w:rsid w:val="00A920BE"/>
    <w:rsid w:val="00A9236F"/>
    <w:rsid w:val="00A923B0"/>
    <w:rsid w:val="00A923F3"/>
    <w:rsid w:val="00A923F9"/>
    <w:rsid w:val="00A92431"/>
    <w:rsid w:val="00A924B6"/>
    <w:rsid w:val="00A92641"/>
    <w:rsid w:val="00A9269C"/>
    <w:rsid w:val="00A92745"/>
    <w:rsid w:val="00A92911"/>
    <w:rsid w:val="00A929A0"/>
    <w:rsid w:val="00A929E6"/>
    <w:rsid w:val="00A92A11"/>
    <w:rsid w:val="00A92EA7"/>
    <w:rsid w:val="00A92F5C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3E35"/>
    <w:rsid w:val="00A94042"/>
    <w:rsid w:val="00A94072"/>
    <w:rsid w:val="00A94178"/>
    <w:rsid w:val="00A941C8"/>
    <w:rsid w:val="00A943AC"/>
    <w:rsid w:val="00A944A2"/>
    <w:rsid w:val="00A944F2"/>
    <w:rsid w:val="00A9453E"/>
    <w:rsid w:val="00A94656"/>
    <w:rsid w:val="00A947D5"/>
    <w:rsid w:val="00A948D8"/>
    <w:rsid w:val="00A94946"/>
    <w:rsid w:val="00A94AB0"/>
    <w:rsid w:val="00A94AEE"/>
    <w:rsid w:val="00A94B0E"/>
    <w:rsid w:val="00A94C02"/>
    <w:rsid w:val="00A94E9D"/>
    <w:rsid w:val="00A94EAB"/>
    <w:rsid w:val="00A9523E"/>
    <w:rsid w:val="00A953C1"/>
    <w:rsid w:val="00A954BA"/>
    <w:rsid w:val="00A95554"/>
    <w:rsid w:val="00A95654"/>
    <w:rsid w:val="00A956FD"/>
    <w:rsid w:val="00A9585F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7FC"/>
    <w:rsid w:val="00A979FE"/>
    <w:rsid w:val="00A97B39"/>
    <w:rsid w:val="00A97BF2"/>
    <w:rsid w:val="00A97C0E"/>
    <w:rsid w:val="00A97CAC"/>
    <w:rsid w:val="00A97E1D"/>
    <w:rsid w:val="00AA0117"/>
    <w:rsid w:val="00AA0140"/>
    <w:rsid w:val="00AA0408"/>
    <w:rsid w:val="00AA0606"/>
    <w:rsid w:val="00AA0660"/>
    <w:rsid w:val="00AA0876"/>
    <w:rsid w:val="00AA0944"/>
    <w:rsid w:val="00AA0CA2"/>
    <w:rsid w:val="00AA0CAD"/>
    <w:rsid w:val="00AA0F76"/>
    <w:rsid w:val="00AA1332"/>
    <w:rsid w:val="00AA1471"/>
    <w:rsid w:val="00AA15B2"/>
    <w:rsid w:val="00AA188A"/>
    <w:rsid w:val="00AA19E2"/>
    <w:rsid w:val="00AA1A60"/>
    <w:rsid w:val="00AA1A6D"/>
    <w:rsid w:val="00AA216E"/>
    <w:rsid w:val="00AA22BB"/>
    <w:rsid w:val="00AA237C"/>
    <w:rsid w:val="00AA2425"/>
    <w:rsid w:val="00AA2471"/>
    <w:rsid w:val="00AA2552"/>
    <w:rsid w:val="00AA2629"/>
    <w:rsid w:val="00AA2756"/>
    <w:rsid w:val="00AA28F2"/>
    <w:rsid w:val="00AA2987"/>
    <w:rsid w:val="00AA2B1E"/>
    <w:rsid w:val="00AA2BC2"/>
    <w:rsid w:val="00AA2C52"/>
    <w:rsid w:val="00AA2E66"/>
    <w:rsid w:val="00AA2EA7"/>
    <w:rsid w:val="00AA2ED3"/>
    <w:rsid w:val="00AA304B"/>
    <w:rsid w:val="00AA39DF"/>
    <w:rsid w:val="00AA3B6C"/>
    <w:rsid w:val="00AA3DB8"/>
    <w:rsid w:val="00AA3F3B"/>
    <w:rsid w:val="00AA425B"/>
    <w:rsid w:val="00AA4427"/>
    <w:rsid w:val="00AA4787"/>
    <w:rsid w:val="00AA4866"/>
    <w:rsid w:val="00AA49A0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AF5"/>
    <w:rsid w:val="00AA5D2A"/>
    <w:rsid w:val="00AA5D7D"/>
    <w:rsid w:val="00AA5F37"/>
    <w:rsid w:val="00AA5FC5"/>
    <w:rsid w:val="00AA6225"/>
    <w:rsid w:val="00AA62DD"/>
    <w:rsid w:val="00AA632E"/>
    <w:rsid w:val="00AA661D"/>
    <w:rsid w:val="00AA672E"/>
    <w:rsid w:val="00AA685F"/>
    <w:rsid w:val="00AA6CD2"/>
    <w:rsid w:val="00AA6F15"/>
    <w:rsid w:val="00AA7050"/>
    <w:rsid w:val="00AA7189"/>
    <w:rsid w:val="00AA7225"/>
    <w:rsid w:val="00AA760C"/>
    <w:rsid w:val="00AA788E"/>
    <w:rsid w:val="00AA79F1"/>
    <w:rsid w:val="00AA7A20"/>
    <w:rsid w:val="00AA7B05"/>
    <w:rsid w:val="00AA7D80"/>
    <w:rsid w:val="00AA7D90"/>
    <w:rsid w:val="00AA7DB7"/>
    <w:rsid w:val="00AA7DD5"/>
    <w:rsid w:val="00AA7E6E"/>
    <w:rsid w:val="00AA7E86"/>
    <w:rsid w:val="00AB0132"/>
    <w:rsid w:val="00AB01BD"/>
    <w:rsid w:val="00AB02C2"/>
    <w:rsid w:val="00AB0319"/>
    <w:rsid w:val="00AB035A"/>
    <w:rsid w:val="00AB0530"/>
    <w:rsid w:val="00AB0686"/>
    <w:rsid w:val="00AB06C4"/>
    <w:rsid w:val="00AB094B"/>
    <w:rsid w:val="00AB0986"/>
    <w:rsid w:val="00AB0C20"/>
    <w:rsid w:val="00AB0C4F"/>
    <w:rsid w:val="00AB0D2F"/>
    <w:rsid w:val="00AB0E14"/>
    <w:rsid w:val="00AB0F6C"/>
    <w:rsid w:val="00AB0F76"/>
    <w:rsid w:val="00AB0FEE"/>
    <w:rsid w:val="00AB11E3"/>
    <w:rsid w:val="00AB1278"/>
    <w:rsid w:val="00AB151F"/>
    <w:rsid w:val="00AB1673"/>
    <w:rsid w:val="00AB1844"/>
    <w:rsid w:val="00AB1B3F"/>
    <w:rsid w:val="00AB1C61"/>
    <w:rsid w:val="00AB1D0E"/>
    <w:rsid w:val="00AB1EDD"/>
    <w:rsid w:val="00AB1F15"/>
    <w:rsid w:val="00AB2219"/>
    <w:rsid w:val="00AB2667"/>
    <w:rsid w:val="00AB276E"/>
    <w:rsid w:val="00AB27EF"/>
    <w:rsid w:val="00AB28FF"/>
    <w:rsid w:val="00AB2AC7"/>
    <w:rsid w:val="00AB2CF4"/>
    <w:rsid w:val="00AB2E21"/>
    <w:rsid w:val="00AB3061"/>
    <w:rsid w:val="00AB32B7"/>
    <w:rsid w:val="00AB3450"/>
    <w:rsid w:val="00AB348A"/>
    <w:rsid w:val="00AB3620"/>
    <w:rsid w:val="00AB37AA"/>
    <w:rsid w:val="00AB37FC"/>
    <w:rsid w:val="00AB3856"/>
    <w:rsid w:val="00AB39B8"/>
    <w:rsid w:val="00AB3FD8"/>
    <w:rsid w:val="00AB41E3"/>
    <w:rsid w:val="00AB4279"/>
    <w:rsid w:val="00AB4446"/>
    <w:rsid w:val="00AB460C"/>
    <w:rsid w:val="00AB4733"/>
    <w:rsid w:val="00AB479E"/>
    <w:rsid w:val="00AB48CA"/>
    <w:rsid w:val="00AB498A"/>
    <w:rsid w:val="00AB4998"/>
    <w:rsid w:val="00AB4ACF"/>
    <w:rsid w:val="00AB4BA3"/>
    <w:rsid w:val="00AB4C37"/>
    <w:rsid w:val="00AB4C6A"/>
    <w:rsid w:val="00AB4E27"/>
    <w:rsid w:val="00AB4EC7"/>
    <w:rsid w:val="00AB4EFA"/>
    <w:rsid w:val="00AB5115"/>
    <w:rsid w:val="00AB528C"/>
    <w:rsid w:val="00AB53F7"/>
    <w:rsid w:val="00AB53FB"/>
    <w:rsid w:val="00AB540C"/>
    <w:rsid w:val="00AB552C"/>
    <w:rsid w:val="00AB5554"/>
    <w:rsid w:val="00AB557A"/>
    <w:rsid w:val="00AB5AD3"/>
    <w:rsid w:val="00AB5DA8"/>
    <w:rsid w:val="00AB5E33"/>
    <w:rsid w:val="00AB5E88"/>
    <w:rsid w:val="00AB5EA2"/>
    <w:rsid w:val="00AB61C0"/>
    <w:rsid w:val="00AB6574"/>
    <w:rsid w:val="00AB6740"/>
    <w:rsid w:val="00AB68A8"/>
    <w:rsid w:val="00AB6AFE"/>
    <w:rsid w:val="00AB6C80"/>
    <w:rsid w:val="00AB6E92"/>
    <w:rsid w:val="00AB6F04"/>
    <w:rsid w:val="00AB6F86"/>
    <w:rsid w:val="00AB70A2"/>
    <w:rsid w:val="00AB7267"/>
    <w:rsid w:val="00AB73AF"/>
    <w:rsid w:val="00AB73DB"/>
    <w:rsid w:val="00AB75D0"/>
    <w:rsid w:val="00AB76E0"/>
    <w:rsid w:val="00AB76FA"/>
    <w:rsid w:val="00AB7AC3"/>
    <w:rsid w:val="00AB7B13"/>
    <w:rsid w:val="00AB7B76"/>
    <w:rsid w:val="00AB7C37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0F67"/>
    <w:rsid w:val="00AC14F3"/>
    <w:rsid w:val="00AC182E"/>
    <w:rsid w:val="00AC190F"/>
    <w:rsid w:val="00AC1A93"/>
    <w:rsid w:val="00AC1E19"/>
    <w:rsid w:val="00AC1E56"/>
    <w:rsid w:val="00AC2083"/>
    <w:rsid w:val="00AC208A"/>
    <w:rsid w:val="00AC21EF"/>
    <w:rsid w:val="00AC2252"/>
    <w:rsid w:val="00AC238E"/>
    <w:rsid w:val="00AC2483"/>
    <w:rsid w:val="00AC252E"/>
    <w:rsid w:val="00AC25C4"/>
    <w:rsid w:val="00AC2921"/>
    <w:rsid w:val="00AC2B24"/>
    <w:rsid w:val="00AC2BFC"/>
    <w:rsid w:val="00AC2C97"/>
    <w:rsid w:val="00AC2CEE"/>
    <w:rsid w:val="00AC2ED0"/>
    <w:rsid w:val="00AC3074"/>
    <w:rsid w:val="00AC318B"/>
    <w:rsid w:val="00AC3265"/>
    <w:rsid w:val="00AC33E1"/>
    <w:rsid w:val="00AC3592"/>
    <w:rsid w:val="00AC379C"/>
    <w:rsid w:val="00AC3860"/>
    <w:rsid w:val="00AC3C4A"/>
    <w:rsid w:val="00AC3CCD"/>
    <w:rsid w:val="00AC3D06"/>
    <w:rsid w:val="00AC42BF"/>
    <w:rsid w:val="00AC44EF"/>
    <w:rsid w:val="00AC465A"/>
    <w:rsid w:val="00AC4686"/>
    <w:rsid w:val="00AC471F"/>
    <w:rsid w:val="00AC47D8"/>
    <w:rsid w:val="00AC47F2"/>
    <w:rsid w:val="00AC4997"/>
    <w:rsid w:val="00AC4C30"/>
    <w:rsid w:val="00AC4C4E"/>
    <w:rsid w:val="00AC4DC5"/>
    <w:rsid w:val="00AC50A5"/>
    <w:rsid w:val="00AC5227"/>
    <w:rsid w:val="00AC5456"/>
    <w:rsid w:val="00AC555E"/>
    <w:rsid w:val="00AC5581"/>
    <w:rsid w:val="00AC562A"/>
    <w:rsid w:val="00AC5673"/>
    <w:rsid w:val="00AC57CD"/>
    <w:rsid w:val="00AC5A65"/>
    <w:rsid w:val="00AC5ADC"/>
    <w:rsid w:val="00AC5AEE"/>
    <w:rsid w:val="00AC5B83"/>
    <w:rsid w:val="00AC5DBF"/>
    <w:rsid w:val="00AC5EC3"/>
    <w:rsid w:val="00AC5F2C"/>
    <w:rsid w:val="00AC5F56"/>
    <w:rsid w:val="00AC5FAC"/>
    <w:rsid w:val="00AC6147"/>
    <w:rsid w:val="00AC6224"/>
    <w:rsid w:val="00AC62C2"/>
    <w:rsid w:val="00AC6308"/>
    <w:rsid w:val="00AC64C3"/>
    <w:rsid w:val="00AC6533"/>
    <w:rsid w:val="00AC6629"/>
    <w:rsid w:val="00AC67AB"/>
    <w:rsid w:val="00AC680A"/>
    <w:rsid w:val="00AC681B"/>
    <w:rsid w:val="00AC6826"/>
    <w:rsid w:val="00AC698D"/>
    <w:rsid w:val="00AC6CD2"/>
    <w:rsid w:val="00AC6CD7"/>
    <w:rsid w:val="00AC6D94"/>
    <w:rsid w:val="00AC721A"/>
    <w:rsid w:val="00AC7417"/>
    <w:rsid w:val="00AC7503"/>
    <w:rsid w:val="00AC75A6"/>
    <w:rsid w:val="00AC7764"/>
    <w:rsid w:val="00AC7A6A"/>
    <w:rsid w:val="00AC7A75"/>
    <w:rsid w:val="00AC7BF2"/>
    <w:rsid w:val="00AC7E84"/>
    <w:rsid w:val="00AD0007"/>
    <w:rsid w:val="00AD01F8"/>
    <w:rsid w:val="00AD0250"/>
    <w:rsid w:val="00AD04A2"/>
    <w:rsid w:val="00AD0591"/>
    <w:rsid w:val="00AD0741"/>
    <w:rsid w:val="00AD0C61"/>
    <w:rsid w:val="00AD0E32"/>
    <w:rsid w:val="00AD0EAE"/>
    <w:rsid w:val="00AD0F4B"/>
    <w:rsid w:val="00AD100B"/>
    <w:rsid w:val="00AD138A"/>
    <w:rsid w:val="00AD13D4"/>
    <w:rsid w:val="00AD149B"/>
    <w:rsid w:val="00AD1585"/>
    <w:rsid w:val="00AD1634"/>
    <w:rsid w:val="00AD191D"/>
    <w:rsid w:val="00AD1A1A"/>
    <w:rsid w:val="00AD1B19"/>
    <w:rsid w:val="00AD1C70"/>
    <w:rsid w:val="00AD1C99"/>
    <w:rsid w:val="00AD1D39"/>
    <w:rsid w:val="00AD1E26"/>
    <w:rsid w:val="00AD1E73"/>
    <w:rsid w:val="00AD1F4B"/>
    <w:rsid w:val="00AD1FFA"/>
    <w:rsid w:val="00AD2735"/>
    <w:rsid w:val="00AD2837"/>
    <w:rsid w:val="00AD2924"/>
    <w:rsid w:val="00AD2ABF"/>
    <w:rsid w:val="00AD2CF6"/>
    <w:rsid w:val="00AD2D32"/>
    <w:rsid w:val="00AD2E22"/>
    <w:rsid w:val="00AD2E89"/>
    <w:rsid w:val="00AD2EB1"/>
    <w:rsid w:val="00AD3023"/>
    <w:rsid w:val="00AD31F9"/>
    <w:rsid w:val="00AD3260"/>
    <w:rsid w:val="00AD34A8"/>
    <w:rsid w:val="00AD35D0"/>
    <w:rsid w:val="00AD3632"/>
    <w:rsid w:val="00AD3749"/>
    <w:rsid w:val="00AD3832"/>
    <w:rsid w:val="00AD39D9"/>
    <w:rsid w:val="00AD3C6F"/>
    <w:rsid w:val="00AD3FE3"/>
    <w:rsid w:val="00AD4004"/>
    <w:rsid w:val="00AD40E5"/>
    <w:rsid w:val="00AD4109"/>
    <w:rsid w:val="00AD43AC"/>
    <w:rsid w:val="00AD45B8"/>
    <w:rsid w:val="00AD49C6"/>
    <w:rsid w:val="00AD4A4F"/>
    <w:rsid w:val="00AD4BDA"/>
    <w:rsid w:val="00AD4F8F"/>
    <w:rsid w:val="00AD5039"/>
    <w:rsid w:val="00AD508A"/>
    <w:rsid w:val="00AD5497"/>
    <w:rsid w:val="00AD5707"/>
    <w:rsid w:val="00AD573E"/>
    <w:rsid w:val="00AD578B"/>
    <w:rsid w:val="00AD5806"/>
    <w:rsid w:val="00AD5B3F"/>
    <w:rsid w:val="00AD5BFF"/>
    <w:rsid w:val="00AD5C55"/>
    <w:rsid w:val="00AD5DE4"/>
    <w:rsid w:val="00AD5E33"/>
    <w:rsid w:val="00AD5F6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D29"/>
    <w:rsid w:val="00AD6E2E"/>
    <w:rsid w:val="00AD6EE4"/>
    <w:rsid w:val="00AD7177"/>
    <w:rsid w:val="00AD717C"/>
    <w:rsid w:val="00AD7329"/>
    <w:rsid w:val="00AD762B"/>
    <w:rsid w:val="00AD7847"/>
    <w:rsid w:val="00AD797C"/>
    <w:rsid w:val="00AD79D9"/>
    <w:rsid w:val="00AD7AC6"/>
    <w:rsid w:val="00AD7B3C"/>
    <w:rsid w:val="00AD7B4F"/>
    <w:rsid w:val="00AD7D71"/>
    <w:rsid w:val="00AE018D"/>
    <w:rsid w:val="00AE0254"/>
    <w:rsid w:val="00AE02DE"/>
    <w:rsid w:val="00AE0379"/>
    <w:rsid w:val="00AE0428"/>
    <w:rsid w:val="00AE077E"/>
    <w:rsid w:val="00AE08A4"/>
    <w:rsid w:val="00AE0CC8"/>
    <w:rsid w:val="00AE0E21"/>
    <w:rsid w:val="00AE0EBE"/>
    <w:rsid w:val="00AE0F93"/>
    <w:rsid w:val="00AE101A"/>
    <w:rsid w:val="00AE10AB"/>
    <w:rsid w:val="00AE10C5"/>
    <w:rsid w:val="00AE1232"/>
    <w:rsid w:val="00AE129A"/>
    <w:rsid w:val="00AE1390"/>
    <w:rsid w:val="00AE14F9"/>
    <w:rsid w:val="00AE152D"/>
    <w:rsid w:val="00AE1650"/>
    <w:rsid w:val="00AE1A08"/>
    <w:rsid w:val="00AE1AE9"/>
    <w:rsid w:val="00AE1C90"/>
    <w:rsid w:val="00AE1E8E"/>
    <w:rsid w:val="00AE2045"/>
    <w:rsid w:val="00AE2222"/>
    <w:rsid w:val="00AE2241"/>
    <w:rsid w:val="00AE231D"/>
    <w:rsid w:val="00AE27F6"/>
    <w:rsid w:val="00AE297C"/>
    <w:rsid w:val="00AE2ABA"/>
    <w:rsid w:val="00AE2AEA"/>
    <w:rsid w:val="00AE2CDF"/>
    <w:rsid w:val="00AE2CF2"/>
    <w:rsid w:val="00AE2F02"/>
    <w:rsid w:val="00AE2F5B"/>
    <w:rsid w:val="00AE2FD8"/>
    <w:rsid w:val="00AE3039"/>
    <w:rsid w:val="00AE3044"/>
    <w:rsid w:val="00AE31F1"/>
    <w:rsid w:val="00AE329A"/>
    <w:rsid w:val="00AE3634"/>
    <w:rsid w:val="00AE36CC"/>
    <w:rsid w:val="00AE374F"/>
    <w:rsid w:val="00AE3A26"/>
    <w:rsid w:val="00AE3B0A"/>
    <w:rsid w:val="00AE3B5F"/>
    <w:rsid w:val="00AE3CAD"/>
    <w:rsid w:val="00AE3E27"/>
    <w:rsid w:val="00AE3E3A"/>
    <w:rsid w:val="00AE3F4A"/>
    <w:rsid w:val="00AE4333"/>
    <w:rsid w:val="00AE4396"/>
    <w:rsid w:val="00AE440F"/>
    <w:rsid w:val="00AE4521"/>
    <w:rsid w:val="00AE46C9"/>
    <w:rsid w:val="00AE4B7B"/>
    <w:rsid w:val="00AE4BC3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599"/>
    <w:rsid w:val="00AE682D"/>
    <w:rsid w:val="00AE6921"/>
    <w:rsid w:val="00AE6DEB"/>
    <w:rsid w:val="00AE74C2"/>
    <w:rsid w:val="00AE7A80"/>
    <w:rsid w:val="00AE7C62"/>
    <w:rsid w:val="00AE7CA1"/>
    <w:rsid w:val="00AE7DB4"/>
    <w:rsid w:val="00AE7E8D"/>
    <w:rsid w:val="00AF00C9"/>
    <w:rsid w:val="00AF0260"/>
    <w:rsid w:val="00AF0583"/>
    <w:rsid w:val="00AF0687"/>
    <w:rsid w:val="00AF0BE1"/>
    <w:rsid w:val="00AF0C63"/>
    <w:rsid w:val="00AF0DBE"/>
    <w:rsid w:val="00AF0DE4"/>
    <w:rsid w:val="00AF1038"/>
    <w:rsid w:val="00AF117B"/>
    <w:rsid w:val="00AF1582"/>
    <w:rsid w:val="00AF1596"/>
    <w:rsid w:val="00AF162C"/>
    <w:rsid w:val="00AF1671"/>
    <w:rsid w:val="00AF173C"/>
    <w:rsid w:val="00AF17B3"/>
    <w:rsid w:val="00AF17C8"/>
    <w:rsid w:val="00AF17F0"/>
    <w:rsid w:val="00AF1810"/>
    <w:rsid w:val="00AF1B2B"/>
    <w:rsid w:val="00AF1DBE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689"/>
    <w:rsid w:val="00AF2796"/>
    <w:rsid w:val="00AF27D6"/>
    <w:rsid w:val="00AF282C"/>
    <w:rsid w:val="00AF290E"/>
    <w:rsid w:val="00AF29F2"/>
    <w:rsid w:val="00AF2A12"/>
    <w:rsid w:val="00AF2A28"/>
    <w:rsid w:val="00AF2D68"/>
    <w:rsid w:val="00AF2DF0"/>
    <w:rsid w:val="00AF2E5C"/>
    <w:rsid w:val="00AF2EA6"/>
    <w:rsid w:val="00AF3014"/>
    <w:rsid w:val="00AF30D3"/>
    <w:rsid w:val="00AF3114"/>
    <w:rsid w:val="00AF3207"/>
    <w:rsid w:val="00AF367B"/>
    <w:rsid w:val="00AF39C9"/>
    <w:rsid w:val="00AF39F2"/>
    <w:rsid w:val="00AF3E34"/>
    <w:rsid w:val="00AF415F"/>
    <w:rsid w:val="00AF41FA"/>
    <w:rsid w:val="00AF446C"/>
    <w:rsid w:val="00AF4924"/>
    <w:rsid w:val="00AF4AB8"/>
    <w:rsid w:val="00AF4AD7"/>
    <w:rsid w:val="00AF4D1F"/>
    <w:rsid w:val="00AF4DC7"/>
    <w:rsid w:val="00AF4FDF"/>
    <w:rsid w:val="00AF50BE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5EE4"/>
    <w:rsid w:val="00AF6055"/>
    <w:rsid w:val="00AF605D"/>
    <w:rsid w:val="00AF60C0"/>
    <w:rsid w:val="00AF6134"/>
    <w:rsid w:val="00AF619D"/>
    <w:rsid w:val="00AF65A0"/>
    <w:rsid w:val="00AF6801"/>
    <w:rsid w:val="00AF682C"/>
    <w:rsid w:val="00AF690B"/>
    <w:rsid w:val="00AF6AE6"/>
    <w:rsid w:val="00AF6F87"/>
    <w:rsid w:val="00AF714F"/>
    <w:rsid w:val="00AF7547"/>
    <w:rsid w:val="00AF76E7"/>
    <w:rsid w:val="00AF7735"/>
    <w:rsid w:val="00AF77DC"/>
    <w:rsid w:val="00AF77EF"/>
    <w:rsid w:val="00AF7A7B"/>
    <w:rsid w:val="00AF7C20"/>
    <w:rsid w:val="00AF7D14"/>
    <w:rsid w:val="00AF7F77"/>
    <w:rsid w:val="00B0007A"/>
    <w:rsid w:val="00B000B7"/>
    <w:rsid w:val="00B0033D"/>
    <w:rsid w:val="00B00473"/>
    <w:rsid w:val="00B0050A"/>
    <w:rsid w:val="00B0059F"/>
    <w:rsid w:val="00B00667"/>
    <w:rsid w:val="00B0090F"/>
    <w:rsid w:val="00B00979"/>
    <w:rsid w:val="00B009CA"/>
    <w:rsid w:val="00B00B08"/>
    <w:rsid w:val="00B00D3F"/>
    <w:rsid w:val="00B00D8F"/>
    <w:rsid w:val="00B00FC1"/>
    <w:rsid w:val="00B00FF5"/>
    <w:rsid w:val="00B0101B"/>
    <w:rsid w:val="00B011A9"/>
    <w:rsid w:val="00B011FE"/>
    <w:rsid w:val="00B013DC"/>
    <w:rsid w:val="00B01751"/>
    <w:rsid w:val="00B0195A"/>
    <w:rsid w:val="00B019C3"/>
    <w:rsid w:val="00B01F29"/>
    <w:rsid w:val="00B01FD4"/>
    <w:rsid w:val="00B02178"/>
    <w:rsid w:val="00B021D2"/>
    <w:rsid w:val="00B02B1A"/>
    <w:rsid w:val="00B02C4D"/>
    <w:rsid w:val="00B02CA2"/>
    <w:rsid w:val="00B032CD"/>
    <w:rsid w:val="00B033F7"/>
    <w:rsid w:val="00B03613"/>
    <w:rsid w:val="00B036C2"/>
    <w:rsid w:val="00B037B9"/>
    <w:rsid w:val="00B03883"/>
    <w:rsid w:val="00B03A08"/>
    <w:rsid w:val="00B03C03"/>
    <w:rsid w:val="00B03E60"/>
    <w:rsid w:val="00B03EF6"/>
    <w:rsid w:val="00B03EF7"/>
    <w:rsid w:val="00B042BC"/>
    <w:rsid w:val="00B042FA"/>
    <w:rsid w:val="00B0485C"/>
    <w:rsid w:val="00B04A67"/>
    <w:rsid w:val="00B04B21"/>
    <w:rsid w:val="00B050D0"/>
    <w:rsid w:val="00B0511F"/>
    <w:rsid w:val="00B051F5"/>
    <w:rsid w:val="00B052D0"/>
    <w:rsid w:val="00B055B5"/>
    <w:rsid w:val="00B055B7"/>
    <w:rsid w:val="00B056FA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C8B"/>
    <w:rsid w:val="00B06DD1"/>
    <w:rsid w:val="00B06F6F"/>
    <w:rsid w:val="00B0710A"/>
    <w:rsid w:val="00B072FB"/>
    <w:rsid w:val="00B0733E"/>
    <w:rsid w:val="00B0737F"/>
    <w:rsid w:val="00B073AE"/>
    <w:rsid w:val="00B073C9"/>
    <w:rsid w:val="00B0741B"/>
    <w:rsid w:val="00B07484"/>
    <w:rsid w:val="00B077EF"/>
    <w:rsid w:val="00B0788D"/>
    <w:rsid w:val="00B07978"/>
    <w:rsid w:val="00B07D20"/>
    <w:rsid w:val="00B07F90"/>
    <w:rsid w:val="00B07FF5"/>
    <w:rsid w:val="00B101AE"/>
    <w:rsid w:val="00B101C3"/>
    <w:rsid w:val="00B1020A"/>
    <w:rsid w:val="00B102FA"/>
    <w:rsid w:val="00B1078B"/>
    <w:rsid w:val="00B10957"/>
    <w:rsid w:val="00B10A4D"/>
    <w:rsid w:val="00B10AAC"/>
    <w:rsid w:val="00B10EB1"/>
    <w:rsid w:val="00B10F4D"/>
    <w:rsid w:val="00B10F94"/>
    <w:rsid w:val="00B110D4"/>
    <w:rsid w:val="00B111E3"/>
    <w:rsid w:val="00B1122D"/>
    <w:rsid w:val="00B11405"/>
    <w:rsid w:val="00B11885"/>
    <w:rsid w:val="00B1199B"/>
    <w:rsid w:val="00B11A89"/>
    <w:rsid w:val="00B11AB0"/>
    <w:rsid w:val="00B11B5D"/>
    <w:rsid w:val="00B11C80"/>
    <w:rsid w:val="00B11D06"/>
    <w:rsid w:val="00B11E7E"/>
    <w:rsid w:val="00B11EEF"/>
    <w:rsid w:val="00B12045"/>
    <w:rsid w:val="00B12066"/>
    <w:rsid w:val="00B122BF"/>
    <w:rsid w:val="00B12319"/>
    <w:rsid w:val="00B12387"/>
    <w:rsid w:val="00B124A7"/>
    <w:rsid w:val="00B126D8"/>
    <w:rsid w:val="00B127F1"/>
    <w:rsid w:val="00B1296D"/>
    <w:rsid w:val="00B12B3F"/>
    <w:rsid w:val="00B12F32"/>
    <w:rsid w:val="00B12FCF"/>
    <w:rsid w:val="00B13117"/>
    <w:rsid w:val="00B1312C"/>
    <w:rsid w:val="00B131C1"/>
    <w:rsid w:val="00B13381"/>
    <w:rsid w:val="00B1363A"/>
    <w:rsid w:val="00B1391E"/>
    <w:rsid w:val="00B139FB"/>
    <w:rsid w:val="00B13AF4"/>
    <w:rsid w:val="00B13D58"/>
    <w:rsid w:val="00B13EE0"/>
    <w:rsid w:val="00B13F82"/>
    <w:rsid w:val="00B14127"/>
    <w:rsid w:val="00B141B0"/>
    <w:rsid w:val="00B14354"/>
    <w:rsid w:val="00B144D0"/>
    <w:rsid w:val="00B144F8"/>
    <w:rsid w:val="00B146F4"/>
    <w:rsid w:val="00B14E82"/>
    <w:rsid w:val="00B14EB1"/>
    <w:rsid w:val="00B14FF7"/>
    <w:rsid w:val="00B15239"/>
    <w:rsid w:val="00B15299"/>
    <w:rsid w:val="00B15593"/>
    <w:rsid w:val="00B15991"/>
    <w:rsid w:val="00B1599C"/>
    <w:rsid w:val="00B159EE"/>
    <w:rsid w:val="00B15CC3"/>
    <w:rsid w:val="00B15CDE"/>
    <w:rsid w:val="00B15D16"/>
    <w:rsid w:val="00B15DF1"/>
    <w:rsid w:val="00B15E35"/>
    <w:rsid w:val="00B1626C"/>
    <w:rsid w:val="00B1628D"/>
    <w:rsid w:val="00B1645C"/>
    <w:rsid w:val="00B1660E"/>
    <w:rsid w:val="00B166A4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47"/>
    <w:rsid w:val="00B17E78"/>
    <w:rsid w:val="00B17F33"/>
    <w:rsid w:val="00B20008"/>
    <w:rsid w:val="00B201F5"/>
    <w:rsid w:val="00B2021E"/>
    <w:rsid w:val="00B20240"/>
    <w:rsid w:val="00B20665"/>
    <w:rsid w:val="00B206E3"/>
    <w:rsid w:val="00B20E10"/>
    <w:rsid w:val="00B21430"/>
    <w:rsid w:val="00B218B4"/>
    <w:rsid w:val="00B21B38"/>
    <w:rsid w:val="00B21B3A"/>
    <w:rsid w:val="00B21C36"/>
    <w:rsid w:val="00B21CEB"/>
    <w:rsid w:val="00B21F22"/>
    <w:rsid w:val="00B2237E"/>
    <w:rsid w:val="00B22398"/>
    <w:rsid w:val="00B224C7"/>
    <w:rsid w:val="00B227A2"/>
    <w:rsid w:val="00B227F1"/>
    <w:rsid w:val="00B2282D"/>
    <w:rsid w:val="00B22C27"/>
    <w:rsid w:val="00B22C36"/>
    <w:rsid w:val="00B22ED6"/>
    <w:rsid w:val="00B22F21"/>
    <w:rsid w:val="00B23081"/>
    <w:rsid w:val="00B23173"/>
    <w:rsid w:val="00B2320B"/>
    <w:rsid w:val="00B234C4"/>
    <w:rsid w:val="00B234ED"/>
    <w:rsid w:val="00B239C1"/>
    <w:rsid w:val="00B23A2C"/>
    <w:rsid w:val="00B23A90"/>
    <w:rsid w:val="00B23D3C"/>
    <w:rsid w:val="00B2403D"/>
    <w:rsid w:val="00B2404A"/>
    <w:rsid w:val="00B240FA"/>
    <w:rsid w:val="00B2437E"/>
    <w:rsid w:val="00B2444C"/>
    <w:rsid w:val="00B244B4"/>
    <w:rsid w:val="00B246C2"/>
    <w:rsid w:val="00B24721"/>
    <w:rsid w:val="00B24D73"/>
    <w:rsid w:val="00B24DE2"/>
    <w:rsid w:val="00B24F05"/>
    <w:rsid w:val="00B24F82"/>
    <w:rsid w:val="00B25000"/>
    <w:rsid w:val="00B2531C"/>
    <w:rsid w:val="00B25512"/>
    <w:rsid w:val="00B2584A"/>
    <w:rsid w:val="00B259BF"/>
    <w:rsid w:val="00B259C2"/>
    <w:rsid w:val="00B25AEA"/>
    <w:rsid w:val="00B25F69"/>
    <w:rsid w:val="00B25FDC"/>
    <w:rsid w:val="00B2601C"/>
    <w:rsid w:val="00B26174"/>
    <w:rsid w:val="00B26194"/>
    <w:rsid w:val="00B2629D"/>
    <w:rsid w:val="00B26458"/>
    <w:rsid w:val="00B2675B"/>
    <w:rsid w:val="00B268BF"/>
    <w:rsid w:val="00B26A9A"/>
    <w:rsid w:val="00B26CC4"/>
    <w:rsid w:val="00B27069"/>
    <w:rsid w:val="00B273A5"/>
    <w:rsid w:val="00B274DB"/>
    <w:rsid w:val="00B27837"/>
    <w:rsid w:val="00B27867"/>
    <w:rsid w:val="00B27931"/>
    <w:rsid w:val="00B279B4"/>
    <w:rsid w:val="00B27BE0"/>
    <w:rsid w:val="00B27C61"/>
    <w:rsid w:val="00B27D43"/>
    <w:rsid w:val="00B27DFC"/>
    <w:rsid w:val="00B27EB7"/>
    <w:rsid w:val="00B27FA0"/>
    <w:rsid w:val="00B27FA1"/>
    <w:rsid w:val="00B30240"/>
    <w:rsid w:val="00B3030C"/>
    <w:rsid w:val="00B30342"/>
    <w:rsid w:val="00B304E2"/>
    <w:rsid w:val="00B30539"/>
    <w:rsid w:val="00B305C8"/>
    <w:rsid w:val="00B30679"/>
    <w:rsid w:val="00B3080F"/>
    <w:rsid w:val="00B30912"/>
    <w:rsid w:val="00B309DF"/>
    <w:rsid w:val="00B30BC7"/>
    <w:rsid w:val="00B30DE6"/>
    <w:rsid w:val="00B3109A"/>
    <w:rsid w:val="00B31120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0B3"/>
    <w:rsid w:val="00B3225E"/>
    <w:rsid w:val="00B322C2"/>
    <w:rsid w:val="00B323DF"/>
    <w:rsid w:val="00B32400"/>
    <w:rsid w:val="00B32733"/>
    <w:rsid w:val="00B32891"/>
    <w:rsid w:val="00B32B69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1A6"/>
    <w:rsid w:val="00B3432C"/>
    <w:rsid w:val="00B34842"/>
    <w:rsid w:val="00B34947"/>
    <w:rsid w:val="00B34D12"/>
    <w:rsid w:val="00B34DA7"/>
    <w:rsid w:val="00B34E39"/>
    <w:rsid w:val="00B351EF"/>
    <w:rsid w:val="00B3529A"/>
    <w:rsid w:val="00B352C2"/>
    <w:rsid w:val="00B35373"/>
    <w:rsid w:val="00B35389"/>
    <w:rsid w:val="00B356FB"/>
    <w:rsid w:val="00B358C8"/>
    <w:rsid w:val="00B35908"/>
    <w:rsid w:val="00B35927"/>
    <w:rsid w:val="00B359A7"/>
    <w:rsid w:val="00B35B12"/>
    <w:rsid w:val="00B35BA0"/>
    <w:rsid w:val="00B35D5C"/>
    <w:rsid w:val="00B36013"/>
    <w:rsid w:val="00B360F6"/>
    <w:rsid w:val="00B3613F"/>
    <w:rsid w:val="00B3627C"/>
    <w:rsid w:val="00B3646F"/>
    <w:rsid w:val="00B364A6"/>
    <w:rsid w:val="00B36605"/>
    <w:rsid w:val="00B367A7"/>
    <w:rsid w:val="00B367CC"/>
    <w:rsid w:val="00B36812"/>
    <w:rsid w:val="00B36A89"/>
    <w:rsid w:val="00B36AD2"/>
    <w:rsid w:val="00B37197"/>
    <w:rsid w:val="00B3746C"/>
    <w:rsid w:val="00B37526"/>
    <w:rsid w:val="00B3756A"/>
    <w:rsid w:val="00B3776C"/>
    <w:rsid w:val="00B377AF"/>
    <w:rsid w:val="00B37CC6"/>
    <w:rsid w:val="00B400E8"/>
    <w:rsid w:val="00B40348"/>
    <w:rsid w:val="00B40386"/>
    <w:rsid w:val="00B4041C"/>
    <w:rsid w:val="00B404E7"/>
    <w:rsid w:val="00B4060B"/>
    <w:rsid w:val="00B406BC"/>
    <w:rsid w:val="00B40787"/>
    <w:rsid w:val="00B4087C"/>
    <w:rsid w:val="00B40AED"/>
    <w:rsid w:val="00B40AFB"/>
    <w:rsid w:val="00B40B08"/>
    <w:rsid w:val="00B40B1D"/>
    <w:rsid w:val="00B413C0"/>
    <w:rsid w:val="00B41587"/>
    <w:rsid w:val="00B416EE"/>
    <w:rsid w:val="00B41815"/>
    <w:rsid w:val="00B41A0F"/>
    <w:rsid w:val="00B41A49"/>
    <w:rsid w:val="00B41C04"/>
    <w:rsid w:val="00B41CF8"/>
    <w:rsid w:val="00B42492"/>
    <w:rsid w:val="00B4263D"/>
    <w:rsid w:val="00B426DE"/>
    <w:rsid w:val="00B42785"/>
    <w:rsid w:val="00B428B9"/>
    <w:rsid w:val="00B42C37"/>
    <w:rsid w:val="00B43288"/>
    <w:rsid w:val="00B43393"/>
    <w:rsid w:val="00B43457"/>
    <w:rsid w:val="00B4358B"/>
    <w:rsid w:val="00B43683"/>
    <w:rsid w:val="00B436AA"/>
    <w:rsid w:val="00B436D3"/>
    <w:rsid w:val="00B43CDD"/>
    <w:rsid w:val="00B43E60"/>
    <w:rsid w:val="00B43E90"/>
    <w:rsid w:val="00B43EB3"/>
    <w:rsid w:val="00B43EE5"/>
    <w:rsid w:val="00B44296"/>
    <w:rsid w:val="00B44328"/>
    <w:rsid w:val="00B44425"/>
    <w:rsid w:val="00B4468E"/>
    <w:rsid w:val="00B446B4"/>
    <w:rsid w:val="00B448B1"/>
    <w:rsid w:val="00B448BE"/>
    <w:rsid w:val="00B44998"/>
    <w:rsid w:val="00B44A93"/>
    <w:rsid w:val="00B44C33"/>
    <w:rsid w:val="00B44C6F"/>
    <w:rsid w:val="00B44D29"/>
    <w:rsid w:val="00B44FBF"/>
    <w:rsid w:val="00B450C7"/>
    <w:rsid w:val="00B45193"/>
    <w:rsid w:val="00B45291"/>
    <w:rsid w:val="00B453E3"/>
    <w:rsid w:val="00B453EF"/>
    <w:rsid w:val="00B4545D"/>
    <w:rsid w:val="00B4554A"/>
    <w:rsid w:val="00B45581"/>
    <w:rsid w:val="00B455E0"/>
    <w:rsid w:val="00B45671"/>
    <w:rsid w:val="00B45707"/>
    <w:rsid w:val="00B4570F"/>
    <w:rsid w:val="00B4577E"/>
    <w:rsid w:val="00B4595A"/>
    <w:rsid w:val="00B4598A"/>
    <w:rsid w:val="00B45B32"/>
    <w:rsid w:val="00B4611E"/>
    <w:rsid w:val="00B46457"/>
    <w:rsid w:val="00B466A8"/>
    <w:rsid w:val="00B467AE"/>
    <w:rsid w:val="00B46A8A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19B"/>
    <w:rsid w:val="00B50212"/>
    <w:rsid w:val="00B50225"/>
    <w:rsid w:val="00B5025F"/>
    <w:rsid w:val="00B503ED"/>
    <w:rsid w:val="00B50642"/>
    <w:rsid w:val="00B50793"/>
    <w:rsid w:val="00B50AAE"/>
    <w:rsid w:val="00B50ABE"/>
    <w:rsid w:val="00B50D2D"/>
    <w:rsid w:val="00B50EA7"/>
    <w:rsid w:val="00B51010"/>
    <w:rsid w:val="00B513A8"/>
    <w:rsid w:val="00B51424"/>
    <w:rsid w:val="00B515C9"/>
    <w:rsid w:val="00B51763"/>
    <w:rsid w:val="00B51B18"/>
    <w:rsid w:val="00B51F22"/>
    <w:rsid w:val="00B521F3"/>
    <w:rsid w:val="00B522DD"/>
    <w:rsid w:val="00B524CB"/>
    <w:rsid w:val="00B526FF"/>
    <w:rsid w:val="00B5274C"/>
    <w:rsid w:val="00B52759"/>
    <w:rsid w:val="00B528FA"/>
    <w:rsid w:val="00B52B3E"/>
    <w:rsid w:val="00B52B93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873"/>
    <w:rsid w:val="00B53930"/>
    <w:rsid w:val="00B53AF4"/>
    <w:rsid w:val="00B53B12"/>
    <w:rsid w:val="00B53CFD"/>
    <w:rsid w:val="00B53CFF"/>
    <w:rsid w:val="00B53D1F"/>
    <w:rsid w:val="00B53F1E"/>
    <w:rsid w:val="00B541CD"/>
    <w:rsid w:val="00B54233"/>
    <w:rsid w:val="00B54561"/>
    <w:rsid w:val="00B5485C"/>
    <w:rsid w:val="00B54A5C"/>
    <w:rsid w:val="00B54B79"/>
    <w:rsid w:val="00B54E16"/>
    <w:rsid w:val="00B54EB4"/>
    <w:rsid w:val="00B54F04"/>
    <w:rsid w:val="00B54F59"/>
    <w:rsid w:val="00B54F84"/>
    <w:rsid w:val="00B55036"/>
    <w:rsid w:val="00B5511A"/>
    <w:rsid w:val="00B553DB"/>
    <w:rsid w:val="00B55596"/>
    <w:rsid w:val="00B5563F"/>
    <w:rsid w:val="00B55865"/>
    <w:rsid w:val="00B55A53"/>
    <w:rsid w:val="00B55A67"/>
    <w:rsid w:val="00B55D1D"/>
    <w:rsid w:val="00B55DCF"/>
    <w:rsid w:val="00B55E49"/>
    <w:rsid w:val="00B55E82"/>
    <w:rsid w:val="00B560A0"/>
    <w:rsid w:val="00B562A4"/>
    <w:rsid w:val="00B564E1"/>
    <w:rsid w:val="00B56900"/>
    <w:rsid w:val="00B56C1A"/>
    <w:rsid w:val="00B56F54"/>
    <w:rsid w:val="00B5705F"/>
    <w:rsid w:val="00B57085"/>
    <w:rsid w:val="00B57360"/>
    <w:rsid w:val="00B573AD"/>
    <w:rsid w:val="00B577EA"/>
    <w:rsid w:val="00B57895"/>
    <w:rsid w:val="00B57A3C"/>
    <w:rsid w:val="00B57CC1"/>
    <w:rsid w:val="00B57FA7"/>
    <w:rsid w:val="00B57FC2"/>
    <w:rsid w:val="00B600E4"/>
    <w:rsid w:val="00B60380"/>
    <w:rsid w:val="00B60561"/>
    <w:rsid w:val="00B60741"/>
    <w:rsid w:val="00B6077D"/>
    <w:rsid w:val="00B608A7"/>
    <w:rsid w:val="00B60905"/>
    <w:rsid w:val="00B60934"/>
    <w:rsid w:val="00B60A42"/>
    <w:rsid w:val="00B60AF1"/>
    <w:rsid w:val="00B60CD8"/>
    <w:rsid w:val="00B60D97"/>
    <w:rsid w:val="00B6112B"/>
    <w:rsid w:val="00B61177"/>
    <w:rsid w:val="00B6120B"/>
    <w:rsid w:val="00B6127C"/>
    <w:rsid w:val="00B6131D"/>
    <w:rsid w:val="00B61375"/>
    <w:rsid w:val="00B6166D"/>
    <w:rsid w:val="00B61BCC"/>
    <w:rsid w:val="00B61E85"/>
    <w:rsid w:val="00B61FF1"/>
    <w:rsid w:val="00B62102"/>
    <w:rsid w:val="00B62317"/>
    <w:rsid w:val="00B6240E"/>
    <w:rsid w:val="00B62472"/>
    <w:rsid w:val="00B62B00"/>
    <w:rsid w:val="00B62C65"/>
    <w:rsid w:val="00B62D58"/>
    <w:rsid w:val="00B63126"/>
    <w:rsid w:val="00B63234"/>
    <w:rsid w:val="00B632FF"/>
    <w:rsid w:val="00B63347"/>
    <w:rsid w:val="00B63590"/>
    <w:rsid w:val="00B635DF"/>
    <w:rsid w:val="00B637EA"/>
    <w:rsid w:val="00B6381C"/>
    <w:rsid w:val="00B6395B"/>
    <w:rsid w:val="00B639F8"/>
    <w:rsid w:val="00B63A5E"/>
    <w:rsid w:val="00B63ABC"/>
    <w:rsid w:val="00B63D28"/>
    <w:rsid w:val="00B63D70"/>
    <w:rsid w:val="00B63F23"/>
    <w:rsid w:val="00B6426F"/>
    <w:rsid w:val="00B6429C"/>
    <w:rsid w:val="00B643E2"/>
    <w:rsid w:val="00B6446B"/>
    <w:rsid w:val="00B645F0"/>
    <w:rsid w:val="00B646BF"/>
    <w:rsid w:val="00B6489C"/>
    <w:rsid w:val="00B64918"/>
    <w:rsid w:val="00B649A2"/>
    <w:rsid w:val="00B64CAE"/>
    <w:rsid w:val="00B64CFF"/>
    <w:rsid w:val="00B64D8F"/>
    <w:rsid w:val="00B64E11"/>
    <w:rsid w:val="00B65172"/>
    <w:rsid w:val="00B6524B"/>
    <w:rsid w:val="00B652AE"/>
    <w:rsid w:val="00B6533A"/>
    <w:rsid w:val="00B65426"/>
    <w:rsid w:val="00B654DA"/>
    <w:rsid w:val="00B654E0"/>
    <w:rsid w:val="00B65682"/>
    <w:rsid w:val="00B65D4F"/>
    <w:rsid w:val="00B65E04"/>
    <w:rsid w:val="00B65F1C"/>
    <w:rsid w:val="00B661E1"/>
    <w:rsid w:val="00B66302"/>
    <w:rsid w:val="00B66391"/>
    <w:rsid w:val="00B664B2"/>
    <w:rsid w:val="00B664DD"/>
    <w:rsid w:val="00B6674E"/>
    <w:rsid w:val="00B66831"/>
    <w:rsid w:val="00B66A25"/>
    <w:rsid w:val="00B670AC"/>
    <w:rsid w:val="00B67322"/>
    <w:rsid w:val="00B674EC"/>
    <w:rsid w:val="00B676B6"/>
    <w:rsid w:val="00B67710"/>
    <w:rsid w:val="00B677A1"/>
    <w:rsid w:val="00B67B00"/>
    <w:rsid w:val="00B67B9D"/>
    <w:rsid w:val="00B67F3D"/>
    <w:rsid w:val="00B67F6D"/>
    <w:rsid w:val="00B70092"/>
    <w:rsid w:val="00B705CF"/>
    <w:rsid w:val="00B708DC"/>
    <w:rsid w:val="00B70963"/>
    <w:rsid w:val="00B70A25"/>
    <w:rsid w:val="00B70A3C"/>
    <w:rsid w:val="00B70A5E"/>
    <w:rsid w:val="00B70BD4"/>
    <w:rsid w:val="00B70BE3"/>
    <w:rsid w:val="00B70D1F"/>
    <w:rsid w:val="00B710AA"/>
    <w:rsid w:val="00B71464"/>
    <w:rsid w:val="00B714C7"/>
    <w:rsid w:val="00B71526"/>
    <w:rsid w:val="00B71663"/>
    <w:rsid w:val="00B71AAD"/>
    <w:rsid w:val="00B71B48"/>
    <w:rsid w:val="00B71FA5"/>
    <w:rsid w:val="00B720C2"/>
    <w:rsid w:val="00B720F8"/>
    <w:rsid w:val="00B72271"/>
    <w:rsid w:val="00B724E9"/>
    <w:rsid w:val="00B728E4"/>
    <w:rsid w:val="00B728FA"/>
    <w:rsid w:val="00B7290C"/>
    <w:rsid w:val="00B72A49"/>
    <w:rsid w:val="00B72B4C"/>
    <w:rsid w:val="00B72B7F"/>
    <w:rsid w:val="00B72BC7"/>
    <w:rsid w:val="00B72D17"/>
    <w:rsid w:val="00B72DC8"/>
    <w:rsid w:val="00B72FA8"/>
    <w:rsid w:val="00B73051"/>
    <w:rsid w:val="00B73514"/>
    <w:rsid w:val="00B73806"/>
    <w:rsid w:val="00B73908"/>
    <w:rsid w:val="00B73BB4"/>
    <w:rsid w:val="00B73CE6"/>
    <w:rsid w:val="00B73E05"/>
    <w:rsid w:val="00B73ECD"/>
    <w:rsid w:val="00B73FF6"/>
    <w:rsid w:val="00B74766"/>
    <w:rsid w:val="00B74847"/>
    <w:rsid w:val="00B74DD2"/>
    <w:rsid w:val="00B74E4F"/>
    <w:rsid w:val="00B74FB7"/>
    <w:rsid w:val="00B75300"/>
    <w:rsid w:val="00B75324"/>
    <w:rsid w:val="00B7537D"/>
    <w:rsid w:val="00B7556A"/>
    <w:rsid w:val="00B755F5"/>
    <w:rsid w:val="00B75B6C"/>
    <w:rsid w:val="00B75BE9"/>
    <w:rsid w:val="00B75C02"/>
    <w:rsid w:val="00B75D36"/>
    <w:rsid w:val="00B75DDC"/>
    <w:rsid w:val="00B76380"/>
    <w:rsid w:val="00B76702"/>
    <w:rsid w:val="00B767DF"/>
    <w:rsid w:val="00B76A16"/>
    <w:rsid w:val="00B76E71"/>
    <w:rsid w:val="00B7714B"/>
    <w:rsid w:val="00B7729F"/>
    <w:rsid w:val="00B77466"/>
    <w:rsid w:val="00B774DA"/>
    <w:rsid w:val="00B7753C"/>
    <w:rsid w:val="00B7759B"/>
    <w:rsid w:val="00B777B1"/>
    <w:rsid w:val="00B779AE"/>
    <w:rsid w:val="00B77AA5"/>
    <w:rsid w:val="00B77D49"/>
    <w:rsid w:val="00B800FA"/>
    <w:rsid w:val="00B80194"/>
    <w:rsid w:val="00B803CC"/>
    <w:rsid w:val="00B80441"/>
    <w:rsid w:val="00B80594"/>
    <w:rsid w:val="00B805EB"/>
    <w:rsid w:val="00B80774"/>
    <w:rsid w:val="00B8082A"/>
    <w:rsid w:val="00B8085E"/>
    <w:rsid w:val="00B80887"/>
    <w:rsid w:val="00B808B8"/>
    <w:rsid w:val="00B80973"/>
    <w:rsid w:val="00B80B79"/>
    <w:rsid w:val="00B80C63"/>
    <w:rsid w:val="00B80CFD"/>
    <w:rsid w:val="00B80DF6"/>
    <w:rsid w:val="00B80F7E"/>
    <w:rsid w:val="00B8121E"/>
    <w:rsid w:val="00B81261"/>
    <w:rsid w:val="00B8140B"/>
    <w:rsid w:val="00B81756"/>
    <w:rsid w:val="00B81786"/>
    <w:rsid w:val="00B817F6"/>
    <w:rsid w:val="00B81839"/>
    <w:rsid w:val="00B81E13"/>
    <w:rsid w:val="00B81EA6"/>
    <w:rsid w:val="00B81F14"/>
    <w:rsid w:val="00B81FCA"/>
    <w:rsid w:val="00B8208D"/>
    <w:rsid w:val="00B8251D"/>
    <w:rsid w:val="00B827D5"/>
    <w:rsid w:val="00B827E7"/>
    <w:rsid w:val="00B82887"/>
    <w:rsid w:val="00B82E0D"/>
    <w:rsid w:val="00B82F2C"/>
    <w:rsid w:val="00B82FEB"/>
    <w:rsid w:val="00B830DB"/>
    <w:rsid w:val="00B831B9"/>
    <w:rsid w:val="00B833B4"/>
    <w:rsid w:val="00B833FF"/>
    <w:rsid w:val="00B8341E"/>
    <w:rsid w:val="00B836AD"/>
    <w:rsid w:val="00B837A8"/>
    <w:rsid w:val="00B83999"/>
    <w:rsid w:val="00B83A3D"/>
    <w:rsid w:val="00B83A7B"/>
    <w:rsid w:val="00B83D02"/>
    <w:rsid w:val="00B83F7B"/>
    <w:rsid w:val="00B842E5"/>
    <w:rsid w:val="00B8432C"/>
    <w:rsid w:val="00B84452"/>
    <w:rsid w:val="00B84952"/>
    <w:rsid w:val="00B84F2F"/>
    <w:rsid w:val="00B8509E"/>
    <w:rsid w:val="00B85298"/>
    <w:rsid w:val="00B854B7"/>
    <w:rsid w:val="00B8558C"/>
    <w:rsid w:val="00B85792"/>
    <w:rsid w:val="00B85820"/>
    <w:rsid w:val="00B85BB4"/>
    <w:rsid w:val="00B8604D"/>
    <w:rsid w:val="00B861A7"/>
    <w:rsid w:val="00B861FF"/>
    <w:rsid w:val="00B864FF"/>
    <w:rsid w:val="00B86567"/>
    <w:rsid w:val="00B8662B"/>
    <w:rsid w:val="00B8673D"/>
    <w:rsid w:val="00B868FB"/>
    <w:rsid w:val="00B8693C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D39"/>
    <w:rsid w:val="00B87DFC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3E5"/>
    <w:rsid w:val="00B916B8"/>
    <w:rsid w:val="00B91721"/>
    <w:rsid w:val="00B91730"/>
    <w:rsid w:val="00B91AEF"/>
    <w:rsid w:val="00B91C13"/>
    <w:rsid w:val="00B91DA0"/>
    <w:rsid w:val="00B91E25"/>
    <w:rsid w:val="00B91E6B"/>
    <w:rsid w:val="00B91F98"/>
    <w:rsid w:val="00B920A2"/>
    <w:rsid w:val="00B92195"/>
    <w:rsid w:val="00B92496"/>
    <w:rsid w:val="00B92512"/>
    <w:rsid w:val="00B927BF"/>
    <w:rsid w:val="00B92B9E"/>
    <w:rsid w:val="00B92BE9"/>
    <w:rsid w:val="00B92C3D"/>
    <w:rsid w:val="00B92CD0"/>
    <w:rsid w:val="00B92D6B"/>
    <w:rsid w:val="00B92F08"/>
    <w:rsid w:val="00B92F42"/>
    <w:rsid w:val="00B92FCE"/>
    <w:rsid w:val="00B9309E"/>
    <w:rsid w:val="00B93180"/>
    <w:rsid w:val="00B931CC"/>
    <w:rsid w:val="00B931E9"/>
    <w:rsid w:val="00B9368D"/>
    <w:rsid w:val="00B937A0"/>
    <w:rsid w:val="00B937F0"/>
    <w:rsid w:val="00B937F4"/>
    <w:rsid w:val="00B9383D"/>
    <w:rsid w:val="00B93BCE"/>
    <w:rsid w:val="00B93C18"/>
    <w:rsid w:val="00B93D97"/>
    <w:rsid w:val="00B93E3E"/>
    <w:rsid w:val="00B93F43"/>
    <w:rsid w:val="00B940D7"/>
    <w:rsid w:val="00B94111"/>
    <w:rsid w:val="00B9412B"/>
    <w:rsid w:val="00B94445"/>
    <w:rsid w:val="00B945E5"/>
    <w:rsid w:val="00B9461C"/>
    <w:rsid w:val="00B94658"/>
    <w:rsid w:val="00B94801"/>
    <w:rsid w:val="00B94868"/>
    <w:rsid w:val="00B948FA"/>
    <w:rsid w:val="00B949C8"/>
    <w:rsid w:val="00B94ACC"/>
    <w:rsid w:val="00B94AEE"/>
    <w:rsid w:val="00B94BE5"/>
    <w:rsid w:val="00B94CE8"/>
    <w:rsid w:val="00B94D32"/>
    <w:rsid w:val="00B94EE9"/>
    <w:rsid w:val="00B95295"/>
    <w:rsid w:val="00B95368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34E"/>
    <w:rsid w:val="00B96417"/>
    <w:rsid w:val="00B96496"/>
    <w:rsid w:val="00B96662"/>
    <w:rsid w:val="00B96A58"/>
    <w:rsid w:val="00B96AE7"/>
    <w:rsid w:val="00B96FAB"/>
    <w:rsid w:val="00B97010"/>
    <w:rsid w:val="00B971B9"/>
    <w:rsid w:val="00B97241"/>
    <w:rsid w:val="00B973B4"/>
    <w:rsid w:val="00B9742E"/>
    <w:rsid w:val="00B97439"/>
    <w:rsid w:val="00B9761D"/>
    <w:rsid w:val="00B977E4"/>
    <w:rsid w:val="00B97811"/>
    <w:rsid w:val="00B97AE9"/>
    <w:rsid w:val="00B97BDE"/>
    <w:rsid w:val="00B97D0D"/>
    <w:rsid w:val="00B97E61"/>
    <w:rsid w:val="00B97F40"/>
    <w:rsid w:val="00BA0146"/>
    <w:rsid w:val="00BA01AC"/>
    <w:rsid w:val="00BA0223"/>
    <w:rsid w:val="00BA088C"/>
    <w:rsid w:val="00BA0920"/>
    <w:rsid w:val="00BA09C1"/>
    <w:rsid w:val="00BA1002"/>
    <w:rsid w:val="00BA11AC"/>
    <w:rsid w:val="00BA11FC"/>
    <w:rsid w:val="00BA1351"/>
    <w:rsid w:val="00BA18CD"/>
    <w:rsid w:val="00BA18CF"/>
    <w:rsid w:val="00BA1910"/>
    <w:rsid w:val="00BA1A98"/>
    <w:rsid w:val="00BA1BBF"/>
    <w:rsid w:val="00BA1BEB"/>
    <w:rsid w:val="00BA1C8D"/>
    <w:rsid w:val="00BA1FC0"/>
    <w:rsid w:val="00BA2008"/>
    <w:rsid w:val="00BA2172"/>
    <w:rsid w:val="00BA21A5"/>
    <w:rsid w:val="00BA2298"/>
    <w:rsid w:val="00BA2440"/>
    <w:rsid w:val="00BA25D7"/>
    <w:rsid w:val="00BA25E9"/>
    <w:rsid w:val="00BA285A"/>
    <w:rsid w:val="00BA2A02"/>
    <w:rsid w:val="00BA2A36"/>
    <w:rsid w:val="00BA2A8E"/>
    <w:rsid w:val="00BA2C0B"/>
    <w:rsid w:val="00BA2D32"/>
    <w:rsid w:val="00BA2D6B"/>
    <w:rsid w:val="00BA3056"/>
    <w:rsid w:val="00BA305A"/>
    <w:rsid w:val="00BA30A2"/>
    <w:rsid w:val="00BA3448"/>
    <w:rsid w:val="00BA3B50"/>
    <w:rsid w:val="00BA42AB"/>
    <w:rsid w:val="00BA4418"/>
    <w:rsid w:val="00BA457D"/>
    <w:rsid w:val="00BA4609"/>
    <w:rsid w:val="00BA4618"/>
    <w:rsid w:val="00BA4635"/>
    <w:rsid w:val="00BA4664"/>
    <w:rsid w:val="00BA4820"/>
    <w:rsid w:val="00BA4AD9"/>
    <w:rsid w:val="00BA4B64"/>
    <w:rsid w:val="00BA4C49"/>
    <w:rsid w:val="00BA4C69"/>
    <w:rsid w:val="00BA4D5F"/>
    <w:rsid w:val="00BA513D"/>
    <w:rsid w:val="00BA5252"/>
    <w:rsid w:val="00BA5285"/>
    <w:rsid w:val="00BA5385"/>
    <w:rsid w:val="00BA555C"/>
    <w:rsid w:val="00BA558D"/>
    <w:rsid w:val="00BA5663"/>
    <w:rsid w:val="00BA577A"/>
    <w:rsid w:val="00BA5791"/>
    <w:rsid w:val="00BA5873"/>
    <w:rsid w:val="00BA597F"/>
    <w:rsid w:val="00BA5A02"/>
    <w:rsid w:val="00BA5BAC"/>
    <w:rsid w:val="00BA5BF6"/>
    <w:rsid w:val="00BA5CA7"/>
    <w:rsid w:val="00BA5D55"/>
    <w:rsid w:val="00BA5F28"/>
    <w:rsid w:val="00BA605D"/>
    <w:rsid w:val="00BA60CF"/>
    <w:rsid w:val="00BA6165"/>
    <w:rsid w:val="00BA62BC"/>
    <w:rsid w:val="00BA62CA"/>
    <w:rsid w:val="00BA6446"/>
    <w:rsid w:val="00BA647E"/>
    <w:rsid w:val="00BA6494"/>
    <w:rsid w:val="00BA67B7"/>
    <w:rsid w:val="00BA699B"/>
    <w:rsid w:val="00BA6A43"/>
    <w:rsid w:val="00BA6C6B"/>
    <w:rsid w:val="00BA6D03"/>
    <w:rsid w:val="00BA6DF7"/>
    <w:rsid w:val="00BA71F4"/>
    <w:rsid w:val="00BA726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527"/>
    <w:rsid w:val="00BB0625"/>
    <w:rsid w:val="00BB082A"/>
    <w:rsid w:val="00BB0AB7"/>
    <w:rsid w:val="00BB0E0C"/>
    <w:rsid w:val="00BB0E28"/>
    <w:rsid w:val="00BB1451"/>
    <w:rsid w:val="00BB15E6"/>
    <w:rsid w:val="00BB1EA8"/>
    <w:rsid w:val="00BB2058"/>
    <w:rsid w:val="00BB2072"/>
    <w:rsid w:val="00BB20E6"/>
    <w:rsid w:val="00BB20EF"/>
    <w:rsid w:val="00BB2113"/>
    <w:rsid w:val="00BB2337"/>
    <w:rsid w:val="00BB24D9"/>
    <w:rsid w:val="00BB2518"/>
    <w:rsid w:val="00BB26B5"/>
    <w:rsid w:val="00BB26C8"/>
    <w:rsid w:val="00BB28DC"/>
    <w:rsid w:val="00BB2ADD"/>
    <w:rsid w:val="00BB2AE2"/>
    <w:rsid w:val="00BB2B18"/>
    <w:rsid w:val="00BB2BBC"/>
    <w:rsid w:val="00BB2C3B"/>
    <w:rsid w:val="00BB2C7D"/>
    <w:rsid w:val="00BB2EA4"/>
    <w:rsid w:val="00BB31E3"/>
    <w:rsid w:val="00BB32E1"/>
    <w:rsid w:val="00BB3BAF"/>
    <w:rsid w:val="00BB3C11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22F"/>
    <w:rsid w:val="00BB63DD"/>
    <w:rsid w:val="00BB647D"/>
    <w:rsid w:val="00BB6581"/>
    <w:rsid w:val="00BB69E4"/>
    <w:rsid w:val="00BB6C90"/>
    <w:rsid w:val="00BB6CAE"/>
    <w:rsid w:val="00BB6EC4"/>
    <w:rsid w:val="00BB6F77"/>
    <w:rsid w:val="00BB6F8E"/>
    <w:rsid w:val="00BB6FFD"/>
    <w:rsid w:val="00BB7119"/>
    <w:rsid w:val="00BB724C"/>
    <w:rsid w:val="00BB72D8"/>
    <w:rsid w:val="00BB7345"/>
    <w:rsid w:val="00BB734A"/>
    <w:rsid w:val="00BB739C"/>
    <w:rsid w:val="00BB739D"/>
    <w:rsid w:val="00BB7644"/>
    <w:rsid w:val="00BB765A"/>
    <w:rsid w:val="00BB7924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34"/>
    <w:rsid w:val="00BC1A58"/>
    <w:rsid w:val="00BC1C0D"/>
    <w:rsid w:val="00BC1D90"/>
    <w:rsid w:val="00BC1E5E"/>
    <w:rsid w:val="00BC22C8"/>
    <w:rsid w:val="00BC2318"/>
    <w:rsid w:val="00BC24B0"/>
    <w:rsid w:val="00BC24C3"/>
    <w:rsid w:val="00BC2665"/>
    <w:rsid w:val="00BC26D0"/>
    <w:rsid w:val="00BC271F"/>
    <w:rsid w:val="00BC2AF8"/>
    <w:rsid w:val="00BC2D14"/>
    <w:rsid w:val="00BC2DBF"/>
    <w:rsid w:val="00BC2E1F"/>
    <w:rsid w:val="00BC2EBF"/>
    <w:rsid w:val="00BC2FC0"/>
    <w:rsid w:val="00BC3098"/>
    <w:rsid w:val="00BC31F6"/>
    <w:rsid w:val="00BC321B"/>
    <w:rsid w:val="00BC3226"/>
    <w:rsid w:val="00BC33F1"/>
    <w:rsid w:val="00BC3AE0"/>
    <w:rsid w:val="00BC3D9C"/>
    <w:rsid w:val="00BC3F21"/>
    <w:rsid w:val="00BC4068"/>
    <w:rsid w:val="00BC422F"/>
    <w:rsid w:val="00BC4487"/>
    <w:rsid w:val="00BC463D"/>
    <w:rsid w:val="00BC4714"/>
    <w:rsid w:val="00BC4B88"/>
    <w:rsid w:val="00BC4C5A"/>
    <w:rsid w:val="00BC4DF0"/>
    <w:rsid w:val="00BC4FFF"/>
    <w:rsid w:val="00BC51BD"/>
    <w:rsid w:val="00BC5304"/>
    <w:rsid w:val="00BC53AE"/>
    <w:rsid w:val="00BC5486"/>
    <w:rsid w:val="00BC5505"/>
    <w:rsid w:val="00BC56D2"/>
    <w:rsid w:val="00BC5882"/>
    <w:rsid w:val="00BC5962"/>
    <w:rsid w:val="00BC5A27"/>
    <w:rsid w:val="00BC5CCC"/>
    <w:rsid w:val="00BC5F77"/>
    <w:rsid w:val="00BC600F"/>
    <w:rsid w:val="00BC6180"/>
    <w:rsid w:val="00BC6409"/>
    <w:rsid w:val="00BC6590"/>
    <w:rsid w:val="00BC66CC"/>
    <w:rsid w:val="00BC681D"/>
    <w:rsid w:val="00BC6838"/>
    <w:rsid w:val="00BC68E2"/>
    <w:rsid w:val="00BC6931"/>
    <w:rsid w:val="00BC6A2E"/>
    <w:rsid w:val="00BC6AEB"/>
    <w:rsid w:val="00BC6B04"/>
    <w:rsid w:val="00BC6B68"/>
    <w:rsid w:val="00BC6EF5"/>
    <w:rsid w:val="00BC6F45"/>
    <w:rsid w:val="00BC78AC"/>
    <w:rsid w:val="00BC7B7A"/>
    <w:rsid w:val="00BC7C7F"/>
    <w:rsid w:val="00BC7DA7"/>
    <w:rsid w:val="00BC7F1E"/>
    <w:rsid w:val="00BC7F3C"/>
    <w:rsid w:val="00BC7FBC"/>
    <w:rsid w:val="00BD00EA"/>
    <w:rsid w:val="00BD0525"/>
    <w:rsid w:val="00BD06BF"/>
    <w:rsid w:val="00BD06C6"/>
    <w:rsid w:val="00BD0794"/>
    <w:rsid w:val="00BD0AA5"/>
    <w:rsid w:val="00BD0B21"/>
    <w:rsid w:val="00BD0B47"/>
    <w:rsid w:val="00BD0BED"/>
    <w:rsid w:val="00BD0CF7"/>
    <w:rsid w:val="00BD0DB3"/>
    <w:rsid w:val="00BD0F93"/>
    <w:rsid w:val="00BD1244"/>
    <w:rsid w:val="00BD1390"/>
    <w:rsid w:val="00BD1420"/>
    <w:rsid w:val="00BD15E9"/>
    <w:rsid w:val="00BD16BB"/>
    <w:rsid w:val="00BD17E6"/>
    <w:rsid w:val="00BD18D3"/>
    <w:rsid w:val="00BD196E"/>
    <w:rsid w:val="00BD1A75"/>
    <w:rsid w:val="00BD1AE6"/>
    <w:rsid w:val="00BD1AF8"/>
    <w:rsid w:val="00BD1C07"/>
    <w:rsid w:val="00BD200A"/>
    <w:rsid w:val="00BD203F"/>
    <w:rsid w:val="00BD213A"/>
    <w:rsid w:val="00BD2391"/>
    <w:rsid w:val="00BD239F"/>
    <w:rsid w:val="00BD24EC"/>
    <w:rsid w:val="00BD26D3"/>
    <w:rsid w:val="00BD2772"/>
    <w:rsid w:val="00BD28A4"/>
    <w:rsid w:val="00BD28F2"/>
    <w:rsid w:val="00BD2DCD"/>
    <w:rsid w:val="00BD2EE1"/>
    <w:rsid w:val="00BD3166"/>
    <w:rsid w:val="00BD3370"/>
    <w:rsid w:val="00BD3376"/>
    <w:rsid w:val="00BD3377"/>
    <w:rsid w:val="00BD338A"/>
    <w:rsid w:val="00BD3390"/>
    <w:rsid w:val="00BD36B2"/>
    <w:rsid w:val="00BD36EF"/>
    <w:rsid w:val="00BD384D"/>
    <w:rsid w:val="00BD3AAE"/>
    <w:rsid w:val="00BD3B4D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56"/>
    <w:rsid w:val="00BD4E6D"/>
    <w:rsid w:val="00BD4FA7"/>
    <w:rsid w:val="00BD51DE"/>
    <w:rsid w:val="00BD5597"/>
    <w:rsid w:val="00BD5669"/>
    <w:rsid w:val="00BD5735"/>
    <w:rsid w:val="00BD59BD"/>
    <w:rsid w:val="00BD5B4D"/>
    <w:rsid w:val="00BD5B86"/>
    <w:rsid w:val="00BD5BF7"/>
    <w:rsid w:val="00BD5C4F"/>
    <w:rsid w:val="00BD6079"/>
    <w:rsid w:val="00BD627B"/>
    <w:rsid w:val="00BD64B0"/>
    <w:rsid w:val="00BD653E"/>
    <w:rsid w:val="00BD6707"/>
    <w:rsid w:val="00BD6930"/>
    <w:rsid w:val="00BD6C50"/>
    <w:rsid w:val="00BD6C75"/>
    <w:rsid w:val="00BD6D62"/>
    <w:rsid w:val="00BD6E50"/>
    <w:rsid w:val="00BD6E9C"/>
    <w:rsid w:val="00BD717C"/>
    <w:rsid w:val="00BD728F"/>
    <w:rsid w:val="00BD733C"/>
    <w:rsid w:val="00BD74CC"/>
    <w:rsid w:val="00BD785F"/>
    <w:rsid w:val="00BD7A3B"/>
    <w:rsid w:val="00BD7B87"/>
    <w:rsid w:val="00BD7CB5"/>
    <w:rsid w:val="00BD7DFC"/>
    <w:rsid w:val="00BD7E52"/>
    <w:rsid w:val="00BD7E92"/>
    <w:rsid w:val="00BD7F3D"/>
    <w:rsid w:val="00BD7F86"/>
    <w:rsid w:val="00BE0024"/>
    <w:rsid w:val="00BE00B9"/>
    <w:rsid w:val="00BE015C"/>
    <w:rsid w:val="00BE020C"/>
    <w:rsid w:val="00BE048E"/>
    <w:rsid w:val="00BE04B5"/>
    <w:rsid w:val="00BE0639"/>
    <w:rsid w:val="00BE0806"/>
    <w:rsid w:val="00BE0825"/>
    <w:rsid w:val="00BE08DD"/>
    <w:rsid w:val="00BE097B"/>
    <w:rsid w:val="00BE0AE6"/>
    <w:rsid w:val="00BE0AED"/>
    <w:rsid w:val="00BE0BDF"/>
    <w:rsid w:val="00BE0BE7"/>
    <w:rsid w:val="00BE0E6B"/>
    <w:rsid w:val="00BE0EAD"/>
    <w:rsid w:val="00BE0ECD"/>
    <w:rsid w:val="00BE105B"/>
    <w:rsid w:val="00BE11AD"/>
    <w:rsid w:val="00BE14F7"/>
    <w:rsid w:val="00BE177D"/>
    <w:rsid w:val="00BE17E3"/>
    <w:rsid w:val="00BE1904"/>
    <w:rsid w:val="00BE193C"/>
    <w:rsid w:val="00BE1B55"/>
    <w:rsid w:val="00BE1E0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0D"/>
    <w:rsid w:val="00BE2F4F"/>
    <w:rsid w:val="00BE320E"/>
    <w:rsid w:val="00BE3234"/>
    <w:rsid w:val="00BE32C3"/>
    <w:rsid w:val="00BE34DF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4ED"/>
    <w:rsid w:val="00BE4707"/>
    <w:rsid w:val="00BE4860"/>
    <w:rsid w:val="00BE4989"/>
    <w:rsid w:val="00BE4A20"/>
    <w:rsid w:val="00BE4B9D"/>
    <w:rsid w:val="00BE4E26"/>
    <w:rsid w:val="00BE4EB7"/>
    <w:rsid w:val="00BE504E"/>
    <w:rsid w:val="00BE51D3"/>
    <w:rsid w:val="00BE520B"/>
    <w:rsid w:val="00BE554B"/>
    <w:rsid w:val="00BE55D9"/>
    <w:rsid w:val="00BE566B"/>
    <w:rsid w:val="00BE575E"/>
    <w:rsid w:val="00BE5877"/>
    <w:rsid w:val="00BE5AED"/>
    <w:rsid w:val="00BE5CA9"/>
    <w:rsid w:val="00BE5CAE"/>
    <w:rsid w:val="00BE5CEC"/>
    <w:rsid w:val="00BE5ED4"/>
    <w:rsid w:val="00BE5F78"/>
    <w:rsid w:val="00BE5FFA"/>
    <w:rsid w:val="00BE61BF"/>
    <w:rsid w:val="00BE6252"/>
    <w:rsid w:val="00BE62B3"/>
    <w:rsid w:val="00BE6378"/>
    <w:rsid w:val="00BE64EA"/>
    <w:rsid w:val="00BE67B8"/>
    <w:rsid w:val="00BE6802"/>
    <w:rsid w:val="00BE6878"/>
    <w:rsid w:val="00BE6C47"/>
    <w:rsid w:val="00BE6E9C"/>
    <w:rsid w:val="00BE6F5E"/>
    <w:rsid w:val="00BE6F80"/>
    <w:rsid w:val="00BE7422"/>
    <w:rsid w:val="00BE752A"/>
    <w:rsid w:val="00BE779C"/>
    <w:rsid w:val="00BE7892"/>
    <w:rsid w:val="00BE794C"/>
    <w:rsid w:val="00BE7B64"/>
    <w:rsid w:val="00BE7B6D"/>
    <w:rsid w:val="00BE7BD9"/>
    <w:rsid w:val="00BE7C5A"/>
    <w:rsid w:val="00BE7D6D"/>
    <w:rsid w:val="00BE7ED1"/>
    <w:rsid w:val="00BF01C8"/>
    <w:rsid w:val="00BF069F"/>
    <w:rsid w:val="00BF0871"/>
    <w:rsid w:val="00BF092A"/>
    <w:rsid w:val="00BF0BA4"/>
    <w:rsid w:val="00BF0C02"/>
    <w:rsid w:val="00BF0DB6"/>
    <w:rsid w:val="00BF1013"/>
    <w:rsid w:val="00BF125E"/>
    <w:rsid w:val="00BF1313"/>
    <w:rsid w:val="00BF141F"/>
    <w:rsid w:val="00BF1490"/>
    <w:rsid w:val="00BF1738"/>
    <w:rsid w:val="00BF19EA"/>
    <w:rsid w:val="00BF1BAD"/>
    <w:rsid w:val="00BF1C7E"/>
    <w:rsid w:val="00BF21AE"/>
    <w:rsid w:val="00BF23EA"/>
    <w:rsid w:val="00BF248A"/>
    <w:rsid w:val="00BF27B9"/>
    <w:rsid w:val="00BF289E"/>
    <w:rsid w:val="00BF2912"/>
    <w:rsid w:val="00BF2AA1"/>
    <w:rsid w:val="00BF2C28"/>
    <w:rsid w:val="00BF2E2C"/>
    <w:rsid w:val="00BF31EA"/>
    <w:rsid w:val="00BF321E"/>
    <w:rsid w:val="00BF3508"/>
    <w:rsid w:val="00BF3545"/>
    <w:rsid w:val="00BF35AF"/>
    <w:rsid w:val="00BF37FD"/>
    <w:rsid w:val="00BF3980"/>
    <w:rsid w:val="00BF3C9D"/>
    <w:rsid w:val="00BF3DF2"/>
    <w:rsid w:val="00BF3E92"/>
    <w:rsid w:val="00BF4267"/>
    <w:rsid w:val="00BF433A"/>
    <w:rsid w:val="00BF44FE"/>
    <w:rsid w:val="00BF450F"/>
    <w:rsid w:val="00BF45DE"/>
    <w:rsid w:val="00BF4845"/>
    <w:rsid w:val="00BF4C57"/>
    <w:rsid w:val="00BF4C5B"/>
    <w:rsid w:val="00BF4E7E"/>
    <w:rsid w:val="00BF4ECB"/>
    <w:rsid w:val="00BF4FBD"/>
    <w:rsid w:val="00BF4FC4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39"/>
    <w:rsid w:val="00BF5F4A"/>
    <w:rsid w:val="00BF60EF"/>
    <w:rsid w:val="00BF62C2"/>
    <w:rsid w:val="00BF62F9"/>
    <w:rsid w:val="00BF68CF"/>
    <w:rsid w:val="00BF693F"/>
    <w:rsid w:val="00BF6B3E"/>
    <w:rsid w:val="00BF6D56"/>
    <w:rsid w:val="00BF6DE9"/>
    <w:rsid w:val="00BF7155"/>
    <w:rsid w:val="00BF74F2"/>
    <w:rsid w:val="00BF75B3"/>
    <w:rsid w:val="00BF7A08"/>
    <w:rsid w:val="00BF7A9D"/>
    <w:rsid w:val="00BF7F70"/>
    <w:rsid w:val="00C000D3"/>
    <w:rsid w:val="00C0036E"/>
    <w:rsid w:val="00C00436"/>
    <w:rsid w:val="00C0068D"/>
    <w:rsid w:val="00C008B0"/>
    <w:rsid w:val="00C00A46"/>
    <w:rsid w:val="00C00A97"/>
    <w:rsid w:val="00C00AB6"/>
    <w:rsid w:val="00C00AD9"/>
    <w:rsid w:val="00C00B0A"/>
    <w:rsid w:val="00C00CD2"/>
    <w:rsid w:val="00C00F49"/>
    <w:rsid w:val="00C00F67"/>
    <w:rsid w:val="00C014CF"/>
    <w:rsid w:val="00C01726"/>
    <w:rsid w:val="00C01C59"/>
    <w:rsid w:val="00C01C9D"/>
    <w:rsid w:val="00C01F37"/>
    <w:rsid w:val="00C01FCC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8B4"/>
    <w:rsid w:val="00C03AD8"/>
    <w:rsid w:val="00C03BB4"/>
    <w:rsid w:val="00C03C8F"/>
    <w:rsid w:val="00C03CA0"/>
    <w:rsid w:val="00C03D34"/>
    <w:rsid w:val="00C03FF8"/>
    <w:rsid w:val="00C0403B"/>
    <w:rsid w:val="00C04269"/>
    <w:rsid w:val="00C04812"/>
    <w:rsid w:val="00C0481D"/>
    <w:rsid w:val="00C04834"/>
    <w:rsid w:val="00C04983"/>
    <w:rsid w:val="00C04993"/>
    <w:rsid w:val="00C04DE0"/>
    <w:rsid w:val="00C04E97"/>
    <w:rsid w:val="00C056D8"/>
    <w:rsid w:val="00C05701"/>
    <w:rsid w:val="00C05861"/>
    <w:rsid w:val="00C05959"/>
    <w:rsid w:val="00C05BFE"/>
    <w:rsid w:val="00C05CA9"/>
    <w:rsid w:val="00C0603E"/>
    <w:rsid w:val="00C063AC"/>
    <w:rsid w:val="00C063BA"/>
    <w:rsid w:val="00C06501"/>
    <w:rsid w:val="00C06843"/>
    <w:rsid w:val="00C06AAE"/>
    <w:rsid w:val="00C06E4B"/>
    <w:rsid w:val="00C06FFF"/>
    <w:rsid w:val="00C070E4"/>
    <w:rsid w:val="00C07153"/>
    <w:rsid w:val="00C071DF"/>
    <w:rsid w:val="00C0730D"/>
    <w:rsid w:val="00C0742C"/>
    <w:rsid w:val="00C074BD"/>
    <w:rsid w:val="00C078A5"/>
    <w:rsid w:val="00C07B24"/>
    <w:rsid w:val="00C07B49"/>
    <w:rsid w:val="00C07CE9"/>
    <w:rsid w:val="00C07E84"/>
    <w:rsid w:val="00C07FF8"/>
    <w:rsid w:val="00C10639"/>
    <w:rsid w:val="00C107B8"/>
    <w:rsid w:val="00C10988"/>
    <w:rsid w:val="00C1098A"/>
    <w:rsid w:val="00C109D0"/>
    <w:rsid w:val="00C10AAF"/>
    <w:rsid w:val="00C10B7D"/>
    <w:rsid w:val="00C10EB2"/>
    <w:rsid w:val="00C10F8F"/>
    <w:rsid w:val="00C1106C"/>
    <w:rsid w:val="00C11131"/>
    <w:rsid w:val="00C1119F"/>
    <w:rsid w:val="00C111FB"/>
    <w:rsid w:val="00C112C7"/>
    <w:rsid w:val="00C11313"/>
    <w:rsid w:val="00C115F5"/>
    <w:rsid w:val="00C117F0"/>
    <w:rsid w:val="00C1184C"/>
    <w:rsid w:val="00C11FA7"/>
    <w:rsid w:val="00C11FBB"/>
    <w:rsid w:val="00C1212A"/>
    <w:rsid w:val="00C1219E"/>
    <w:rsid w:val="00C122CC"/>
    <w:rsid w:val="00C1240A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7E"/>
    <w:rsid w:val="00C12FB6"/>
    <w:rsid w:val="00C13078"/>
    <w:rsid w:val="00C13150"/>
    <w:rsid w:val="00C1317A"/>
    <w:rsid w:val="00C131A9"/>
    <w:rsid w:val="00C13252"/>
    <w:rsid w:val="00C133BB"/>
    <w:rsid w:val="00C13565"/>
    <w:rsid w:val="00C13768"/>
    <w:rsid w:val="00C138FF"/>
    <w:rsid w:val="00C13A13"/>
    <w:rsid w:val="00C13C45"/>
    <w:rsid w:val="00C13F93"/>
    <w:rsid w:val="00C13FFA"/>
    <w:rsid w:val="00C14495"/>
    <w:rsid w:val="00C1453F"/>
    <w:rsid w:val="00C14572"/>
    <w:rsid w:val="00C1461C"/>
    <w:rsid w:val="00C14890"/>
    <w:rsid w:val="00C14AF8"/>
    <w:rsid w:val="00C14B7A"/>
    <w:rsid w:val="00C14CE3"/>
    <w:rsid w:val="00C14D86"/>
    <w:rsid w:val="00C14DBF"/>
    <w:rsid w:val="00C14FCB"/>
    <w:rsid w:val="00C14FCF"/>
    <w:rsid w:val="00C1513A"/>
    <w:rsid w:val="00C154FE"/>
    <w:rsid w:val="00C155E7"/>
    <w:rsid w:val="00C1569C"/>
    <w:rsid w:val="00C15752"/>
    <w:rsid w:val="00C15818"/>
    <w:rsid w:val="00C15952"/>
    <w:rsid w:val="00C16100"/>
    <w:rsid w:val="00C161A6"/>
    <w:rsid w:val="00C161B7"/>
    <w:rsid w:val="00C161FD"/>
    <w:rsid w:val="00C16646"/>
    <w:rsid w:val="00C166DE"/>
    <w:rsid w:val="00C167DC"/>
    <w:rsid w:val="00C167E8"/>
    <w:rsid w:val="00C16EF0"/>
    <w:rsid w:val="00C16F7F"/>
    <w:rsid w:val="00C1715F"/>
    <w:rsid w:val="00C172A7"/>
    <w:rsid w:val="00C1753E"/>
    <w:rsid w:val="00C175BD"/>
    <w:rsid w:val="00C1768F"/>
    <w:rsid w:val="00C1797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A13"/>
    <w:rsid w:val="00C20B30"/>
    <w:rsid w:val="00C20B5D"/>
    <w:rsid w:val="00C20E17"/>
    <w:rsid w:val="00C20E61"/>
    <w:rsid w:val="00C20EA4"/>
    <w:rsid w:val="00C21314"/>
    <w:rsid w:val="00C21739"/>
    <w:rsid w:val="00C21744"/>
    <w:rsid w:val="00C217B6"/>
    <w:rsid w:val="00C21D4D"/>
    <w:rsid w:val="00C21DEF"/>
    <w:rsid w:val="00C21E40"/>
    <w:rsid w:val="00C22239"/>
    <w:rsid w:val="00C222C1"/>
    <w:rsid w:val="00C222CA"/>
    <w:rsid w:val="00C2265C"/>
    <w:rsid w:val="00C22762"/>
    <w:rsid w:val="00C228E4"/>
    <w:rsid w:val="00C2297A"/>
    <w:rsid w:val="00C22E4B"/>
    <w:rsid w:val="00C22F4D"/>
    <w:rsid w:val="00C23078"/>
    <w:rsid w:val="00C23145"/>
    <w:rsid w:val="00C2324A"/>
    <w:rsid w:val="00C232C7"/>
    <w:rsid w:val="00C233AA"/>
    <w:rsid w:val="00C23540"/>
    <w:rsid w:val="00C23559"/>
    <w:rsid w:val="00C237B9"/>
    <w:rsid w:val="00C23861"/>
    <w:rsid w:val="00C23881"/>
    <w:rsid w:val="00C23894"/>
    <w:rsid w:val="00C23AEF"/>
    <w:rsid w:val="00C23C09"/>
    <w:rsid w:val="00C23E07"/>
    <w:rsid w:val="00C23F37"/>
    <w:rsid w:val="00C2400D"/>
    <w:rsid w:val="00C24084"/>
    <w:rsid w:val="00C240AD"/>
    <w:rsid w:val="00C24349"/>
    <w:rsid w:val="00C244B7"/>
    <w:rsid w:val="00C245DD"/>
    <w:rsid w:val="00C246D6"/>
    <w:rsid w:val="00C24A9F"/>
    <w:rsid w:val="00C24B99"/>
    <w:rsid w:val="00C24ED8"/>
    <w:rsid w:val="00C2503F"/>
    <w:rsid w:val="00C25356"/>
    <w:rsid w:val="00C25392"/>
    <w:rsid w:val="00C25530"/>
    <w:rsid w:val="00C25681"/>
    <w:rsid w:val="00C257E0"/>
    <w:rsid w:val="00C258E6"/>
    <w:rsid w:val="00C25A35"/>
    <w:rsid w:val="00C25BF1"/>
    <w:rsid w:val="00C25BF3"/>
    <w:rsid w:val="00C25D8A"/>
    <w:rsid w:val="00C25DEC"/>
    <w:rsid w:val="00C25E77"/>
    <w:rsid w:val="00C25F85"/>
    <w:rsid w:val="00C261A0"/>
    <w:rsid w:val="00C261CA"/>
    <w:rsid w:val="00C26376"/>
    <w:rsid w:val="00C26905"/>
    <w:rsid w:val="00C26992"/>
    <w:rsid w:val="00C26BBD"/>
    <w:rsid w:val="00C26DFE"/>
    <w:rsid w:val="00C26EDC"/>
    <w:rsid w:val="00C27235"/>
    <w:rsid w:val="00C27399"/>
    <w:rsid w:val="00C27555"/>
    <w:rsid w:val="00C27734"/>
    <w:rsid w:val="00C277E8"/>
    <w:rsid w:val="00C278AA"/>
    <w:rsid w:val="00C279BC"/>
    <w:rsid w:val="00C279E2"/>
    <w:rsid w:val="00C27CC4"/>
    <w:rsid w:val="00C27F5C"/>
    <w:rsid w:val="00C27F75"/>
    <w:rsid w:val="00C300F0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184"/>
    <w:rsid w:val="00C3131C"/>
    <w:rsid w:val="00C31326"/>
    <w:rsid w:val="00C314D8"/>
    <w:rsid w:val="00C316FE"/>
    <w:rsid w:val="00C318C0"/>
    <w:rsid w:val="00C3192B"/>
    <w:rsid w:val="00C319CC"/>
    <w:rsid w:val="00C31BAD"/>
    <w:rsid w:val="00C31F07"/>
    <w:rsid w:val="00C31FB6"/>
    <w:rsid w:val="00C31FF2"/>
    <w:rsid w:val="00C320AA"/>
    <w:rsid w:val="00C320C4"/>
    <w:rsid w:val="00C3210E"/>
    <w:rsid w:val="00C3217C"/>
    <w:rsid w:val="00C322E4"/>
    <w:rsid w:val="00C3248E"/>
    <w:rsid w:val="00C3258F"/>
    <w:rsid w:val="00C325B5"/>
    <w:rsid w:val="00C32600"/>
    <w:rsid w:val="00C32773"/>
    <w:rsid w:val="00C329C8"/>
    <w:rsid w:val="00C32C3C"/>
    <w:rsid w:val="00C32D3E"/>
    <w:rsid w:val="00C32DBF"/>
    <w:rsid w:val="00C33074"/>
    <w:rsid w:val="00C33293"/>
    <w:rsid w:val="00C332E6"/>
    <w:rsid w:val="00C33336"/>
    <w:rsid w:val="00C3345C"/>
    <w:rsid w:val="00C33470"/>
    <w:rsid w:val="00C33799"/>
    <w:rsid w:val="00C3384E"/>
    <w:rsid w:val="00C33893"/>
    <w:rsid w:val="00C338D4"/>
    <w:rsid w:val="00C33B1D"/>
    <w:rsid w:val="00C33B42"/>
    <w:rsid w:val="00C33C37"/>
    <w:rsid w:val="00C33C72"/>
    <w:rsid w:val="00C33CFC"/>
    <w:rsid w:val="00C33DB2"/>
    <w:rsid w:val="00C34028"/>
    <w:rsid w:val="00C3402B"/>
    <w:rsid w:val="00C340D1"/>
    <w:rsid w:val="00C341A5"/>
    <w:rsid w:val="00C342BE"/>
    <w:rsid w:val="00C34496"/>
    <w:rsid w:val="00C34583"/>
    <w:rsid w:val="00C345F5"/>
    <w:rsid w:val="00C34878"/>
    <w:rsid w:val="00C34933"/>
    <w:rsid w:val="00C34DD2"/>
    <w:rsid w:val="00C34DFC"/>
    <w:rsid w:val="00C35089"/>
    <w:rsid w:val="00C35166"/>
    <w:rsid w:val="00C35627"/>
    <w:rsid w:val="00C356E7"/>
    <w:rsid w:val="00C3573F"/>
    <w:rsid w:val="00C35885"/>
    <w:rsid w:val="00C361E0"/>
    <w:rsid w:val="00C362E8"/>
    <w:rsid w:val="00C363F5"/>
    <w:rsid w:val="00C364C9"/>
    <w:rsid w:val="00C36595"/>
    <w:rsid w:val="00C36642"/>
    <w:rsid w:val="00C3678F"/>
    <w:rsid w:val="00C36AEC"/>
    <w:rsid w:val="00C36CB1"/>
    <w:rsid w:val="00C36CC4"/>
    <w:rsid w:val="00C37090"/>
    <w:rsid w:val="00C37376"/>
    <w:rsid w:val="00C3749E"/>
    <w:rsid w:val="00C376D3"/>
    <w:rsid w:val="00C37892"/>
    <w:rsid w:val="00C3794B"/>
    <w:rsid w:val="00C37BEA"/>
    <w:rsid w:val="00C37C93"/>
    <w:rsid w:val="00C37D24"/>
    <w:rsid w:val="00C37F01"/>
    <w:rsid w:val="00C37F8D"/>
    <w:rsid w:val="00C37FD2"/>
    <w:rsid w:val="00C37FF9"/>
    <w:rsid w:val="00C40016"/>
    <w:rsid w:val="00C400AF"/>
    <w:rsid w:val="00C40133"/>
    <w:rsid w:val="00C40165"/>
    <w:rsid w:val="00C40189"/>
    <w:rsid w:val="00C40191"/>
    <w:rsid w:val="00C4026B"/>
    <w:rsid w:val="00C4037F"/>
    <w:rsid w:val="00C4045C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AFC"/>
    <w:rsid w:val="00C41B9A"/>
    <w:rsid w:val="00C41C1A"/>
    <w:rsid w:val="00C41C27"/>
    <w:rsid w:val="00C41F82"/>
    <w:rsid w:val="00C424A6"/>
    <w:rsid w:val="00C4261B"/>
    <w:rsid w:val="00C4267C"/>
    <w:rsid w:val="00C42F26"/>
    <w:rsid w:val="00C42F4A"/>
    <w:rsid w:val="00C42F7A"/>
    <w:rsid w:val="00C43262"/>
    <w:rsid w:val="00C432E7"/>
    <w:rsid w:val="00C43418"/>
    <w:rsid w:val="00C43560"/>
    <w:rsid w:val="00C4375C"/>
    <w:rsid w:val="00C43AD4"/>
    <w:rsid w:val="00C43DF2"/>
    <w:rsid w:val="00C43E43"/>
    <w:rsid w:val="00C43FFA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4F0E"/>
    <w:rsid w:val="00C44F99"/>
    <w:rsid w:val="00C4506B"/>
    <w:rsid w:val="00C4523F"/>
    <w:rsid w:val="00C454E7"/>
    <w:rsid w:val="00C456BD"/>
    <w:rsid w:val="00C45882"/>
    <w:rsid w:val="00C459EF"/>
    <w:rsid w:val="00C45B58"/>
    <w:rsid w:val="00C45D2C"/>
    <w:rsid w:val="00C45D3A"/>
    <w:rsid w:val="00C46107"/>
    <w:rsid w:val="00C46194"/>
    <w:rsid w:val="00C461D9"/>
    <w:rsid w:val="00C4642A"/>
    <w:rsid w:val="00C46453"/>
    <w:rsid w:val="00C4646B"/>
    <w:rsid w:val="00C46503"/>
    <w:rsid w:val="00C46509"/>
    <w:rsid w:val="00C46682"/>
    <w:rsid w:val="00C467D4"/>
    <w:rsid w:val="00C46919"/>
    <w:rsid w:val="00C46E15"/>
    <w:rsid w:val="00C46F3D"/>
    <w:rsid w:val="00C46FAC"/>
    <w:rsid w:val="00C47072"/>
    <w:rsid w:val="00C470DF"/>
    <w:rsid w:val="00C47192"/>
    <w:rsid w:val="00C478C6"/>
    <w:rsid w:val="00C478D0"/>
    <w:rsid w:val="00C47C3A"/>
    <w:rsid w:val="00C47CD1"/>
    <w:rsid w:val="00C47F4D"/>
    <w:rsid w:val="00C47F55"/>
    <w:rsid w:val="00C5006E"/>
    <w:rsid w:val="00C5034A"/>
    <w:rsid w:val="00C50391"/>
    <w:rsid w:val="00C5058E"/>
    <w:rsid w:val="00C505CF"/>
    <w:rsid w:val="00C506A5"/>
    <w:rsid w:val="00C50752"/>
    <w:rsid w:val="00C507D0"/>
    <w:rsid w:val="00C50828"/>
    <w:rsid w:val="00C50897"/>
    <w:rsid w:val="00C5089B"/>
    <w:rsid w:val="00C508D2"/>
    <w:rsid w:val="00C50931"/>
    <w:rsid w:val="00C50AE8"/>
    <w:rsid w:val="00C50AF4"/>
    <w:rsid w:val="00C50BD2"/>
    <w:rsid w:val="00C50BFB"/>
    <w:rsid w:val="00C50BFE"/>
    <w:rsid w:val="00C50CDB"/>
    <w:rsid w:val="00C50E1A"/>
    <w:rsid w:val="00C50FFB"/>
    <w:rsid w:val="00C5107A"/>
    <w:rsid w:val="00C51106"/>
    <w:rsid w:val="00C512AC"/>
    <w:rsid w:val="00C51355"/>
    <w:rsid w:val="00C515FD"/>
    <w:rsid w:val="00C51944"/>
    <w:rsid w:val="00C519BE"/>
    <w:rsid w:val="00C51B91"/>
    <w:rsid w:val="00C51D1E"/>
    <w:rsid w:val="00C51E26"/>
    <w:rsid w:val="00C51F5A"/>
    <w:rsid w:val="00C520C7"/>
    <w:rsid w:val="00C5212D"/>
    <w:rsid w:val="00C521E9"/>
    <w:rsid w:val="00C52280"/>
    <w:rsid w:val="00C52300"/>
    <w:rsid w:val="00C52308"/>
    <w:rsid w:val="00C525AF"/>
    <w:rsid w:val="00C52683"/>
    <w:rsid w:val="00C52814"/>
    <w:rsid w:val="00C52950"/>
    <w:rsid w:val="00C52A4C"/>
    <w:rsid w:val="00C52EA9"/>
    <w:rsid w:val="00C5300B"/>
    <w:rsid w:val="00C530B1"/>
    <w:rsid w:val="00C5312B"/>
    <w:rsid w:val="00C53295"/>
    <w:rsid w:val="00C53472"/>
    <w:rsid w:val="00C53541"/>
    <w:rsid w:val="00C535BB"/>
    <w:rsid w:val="00C53615"/>
    <w:rsid w:val="00C536CA"/>
    <w:rsid w:val="00C5373D"/>
    <w:rsid w:val="00C53C21"/>
    <w:rsid w:val="00C53C4C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35B"/>
    <w:rsid w:val="00C554BB"/>
    <w:rsid w:val="00C55519"/>
    <w:rsid w:val="00C556A2"/>
    <w:rsid w:val="00C55730"/>
    <w:rsid w:val="00C55857"/>
    <w:rsid w:val="00C55A74"/>
    <w:rsid w:val="00C55B0F"/>
    <w:rsid w:val="00C55BA0"/>
    <w:rsid w:val="00C56012"/>
    <w:rsid w:val="00C5619B"/>
    <w:rsid w:val="00C56572"/>
    <w:rsid w:val="00C5657C"/>
    <w:rsid w:val="00C5658B"/>
    <w:rsid w:val="00C567EA"/>
    <w:rsid w:val="00C567FE"/>
    <w:rsid w:val="00C56A2B"/>
    <w:rsid w:val="00C56B55"/>
    <w:rsid w:val="00C56FD6"/>
    <w:rsid w:val="00C57050"/>
    <w:rsid w:val="00C57113"/>
    <w:rsid w:val="00C571D5"/>
    <w:rsid w:val="00C57322"/>
    <w:rsid w:val="00C573AC"/>
    <w:rsid w:val="00C574A9"/>
    <w:rsid w:val="00C57574"/>
    <w:rsid w:val="00C576CF"/>
    <w:rsid w:val="00C5788D"/>
    <w:rsid w:val="00C57949"/>
    <w:rsid w:val="00C57ACB"/>
    <w:rsid w:val="00C57AD0"/>
    <w:rsid w:val="00C57B57"/>
    <w:rsid w:val="00C57F14"/>
    <w:rsid w:val="00C60353"/>
    <w:rsid w:val="00C6039A"/>
    <w:rsid w:val="00C603F7"/>
    <w:rsid w:val="00C60A8B"/>
    <w:rsid w:val="00C60CBC"/>
    <w:rsid w:val="00C60D34"/>
    <w:rsid w:val="00C60ECC"/>
    <w:rsid w:val="00C611EB"/>
    <w:rsid w:val="00C61426"/>
    <w:rsid w:val="00C6154F"/>
    <w:rsid w:val="00C61975"/>
    <w:rsid w:val="00C619B7"/>
    <w:rsid w:val="00C61A69"/>
    <w:rsid w:val="00C61AC6"/>
    <w:rsid w:val="00C61AD7"/>
    <w:rsid w:val="00C61D1D"/>
    <w:rsid w:val="00C61F37"/>
    <w:rsid w:val="00C61FE5"/>
    <w:rsid w:val="00C625A4"/>
    <w:rsid w:val="00C62610"/>
    <w:rsid w:val="00C62778"/>
    <w:rsid w:val="00C62875"/>
    <w:rsid w:val="00C62AF0"/>
    <w:rsid w:val="00C62B80"/>
    <w:rsid w:val="00C62D54"/>
    <w:rsid w:val="00C63152"/>
    <w:rsid w:val="00C6321C"/>
    <w:rsid w:val="00C63585"/>
    <w:rsid w:val="00C639E0"/>
    <w:rsid w:val="00C63B44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E3D"/>
    <w:rsid w:val="00C64F45"/>
    <w:rsid w:val="00C64FA5"/>
    <w:rsid w:val="00C64FC5"/>
    <w:rsid w:val="00C65089"/>
    <w:rsid w:val="00C6523C"/>
    <w:rsid w:val="00C654A7"/>
    <w:rsid w:val="00C654AC"/>
    <w:rsid w:val="00C656D8"/>
    <w:rsid w:val="00C657BD"/>
    <w:rsid w:val="00C657EF"/>
    <w:rsid w:val="00C6590D"/>
    <w:rsid w:val="00C65A25"/>
    <w:rsid w:val="00C65C68"/>
    <w:rsid w:val="00C65D4D"/>
    <w:rsid w:val="00C65DCF"/>
    <w:rsid w:val="00C6610E"/>
    <w:rsid w:val="00C6618C"/>
    <w:rsid w:val="00C663C4"/>
    <w:rsid w:val="00C6657F"/>
    <w:rsid w:val="00C66746"/>
    <w:rsid w:val="00C66927"/>
    <w:rsid w:val="00C669BF"/>
    <w:rsid w:val="00C66A64"/>
    <w:rsid w:val="00C66BC9"/>
    <w:rsid w:val="00C66C38"/>
    <w:rsid w:val="00C66C4F"/>
    <w:rsid w:val="00C6702E"/>
    <w:rsid w:val="00C6743F"/>
    <w:rsid w:val="00C67598"/>
    <w:rsid w:val="00C67B0B"/>
    <w:rsid w:val="00C67BBB"/>
    <w:rsid w:val="00C67C66"/>
    <w:rsid w:val="00C67D57"/>
    <w:rsid w:val="00C67F20"/>
    <w:rsid w:val="00C67FE9"/>
    <w:rsid w:val="00C702AC"/>
    <w:rsid w:val="00C70639"/>
    <w:rsid w:val="00C70837"/>
    <w:rsid w:val="00C70874"/>
    <w:rsid w:val="00C708C8"/>
    <w:rsid w:val="00C708F5"/>
    <w:rsid w:val="00C709E6"/>
    <w:rsid w:val="00C70B4D"/>
    <w:rsid w:val="00C70E1B"/>
    <w:rsid w:val="00C70F6F"/>
    <w:rsid w:val="00C712CE"/>
    <w:rsid w:val="00C7140A"/>
    <w:rsid w:val="00C71541"/>
    <w:rsid w:val="00C7183D"/>
    <w:rsid w:val="00C718F0"/>
    <w:rsid w:val="00C71929"/>
    <w:rsid w:val="00C71BBF"/>
    <w:rsid w:val="00C71DC4"/>
    <w:rsid w:val="00C72057"/>
    <w:rsid w:val="00C723CC"/>
    <w:rsid w:val="00C72431"/>
    <w:rsid w:val="00C725FB"/>
    <w:rsid w:val="00C7260F"/>
    <w:rsid w:val="00C7291D"/>
    <w:rsid w:val="00C729D1"/>
    <w:rsid w:val="00C72A43"/>
    <w:rsid w:val="00C72AD4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A5C"/>
    <w:rsid w:val="00C73D16"/>
    <w:rsid w:val="00C73D83"/>
    <w:rsid w:val="00C73DEC"/>
    <w:rsid w:val="00C73E81"/>
    <w:rsid w:val="00C7420C"/>
    <w:rsid w:val="00C743B6"/>
    <w:rsid w:val="00C743EB"/>
    <w:rsid w:val="00C744B4"/>
    <w:rsid w:val="00C745B6"/>
    <w:rsid w:val="00C74844"/>
    <w:rsid w:val="00C749C5"/>
    <w:rsid w:val="00C74A14"/>
    <w:rsid w:val="00C74C09"/>
    <w:rsid w:val="00C74D41"/>
    <w:rsid w:val="00C74F40"/>
    <w:rsid w:val="00C75327"/>
    <w:rsid w:val="00C757D7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65D"/>
    <w:rsid w:val="00C7681C"/>
    <w:rsid w:val="00C76850"/>
    <w:rsid w:val="00C76B20"/>
    <w:rsid w:val="00C76B66"/>
    <w:rsid w:val="00C76F4C"/>
    <w:rsid w:val="00C76FC0"/>
    <w:rsid w:val="00C7717B"/>
    <w:rsid w:val="00C7742D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428"/>
    <w:rsid w:val="00C804AB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5D"/>
    <w:rsid w:val="00C81268"/>
    <w:rsid w:val="00C812C2"/>
    <w:rsid w:val="00C81345"/>
    <w:rsid w:val="00C813E6"/>
    <w:rsid w:val="00C81687"/>
    <w:rsid w:val="00C817A8"/>
    <w:rsid w:val="00C819DA"/>
    <w:rsid w:val="00C81BE2"/>
    <w:rsid w:val="00C81E38"/>
    <w:rsid w:val="00C81E9B"/>
    <w:rsid w:val="00C820C5"/>
    <w:rsid w:val="00C820F5"/>
    <w:rsid w:val="00C821D6"/>
    <w:rsid w:val="00C82AF9"/>
    <w:rsid w:val="00C82DDB"/>
    <w:rsid w:val="00C82E09"/>
    <w:rsid w:val="00C82EE6"/>
    <w:rsid w:val="00C82EF8"/>
    <w:rsid w:val="00C830E4"/>
    <w:rsid w:val="00C832C5"/>
    <w:rsid w:val="00C83459"/>
    <w:rsid w:val="00C835B4"/>
    <w:rsid w:val="00C835CE"/>
    <w:rsid w:val="00C83A77"/>
    <w:rsid w:val="00C83E05"/>
    <w:rsid w:val="00C83E76"/>
    <w:rsid w:val="00C83FDE"/>
    <w:rsid w:val="00C84210"/>
    <w:rsid w:val="00C84363"/>
    <w:rsid w:val="00C843A6"/>
    <w:rsid w:val="00C8440A"/>
    <w:rsid w:val="00C8448E"/>
    <w:rsid w:val="00C84803"/>
    <w:rsid w:val="00C848C5"/>
    <w:rsid w:val="00C85043"/>
    <w:rsid w:val="00C850A0"/>
    <w:rsid w:val="00C850F0"/>
    <w:rsid w:val="00C8521A"/>
    <w:rsid w:val="00C854A8"/>
    <w:rsid w:val="00C85742"/>
    <w:rsid w:val="00C857A0"/>
    <w:rsid w:val="00C859B8"/>
    <w:rsid w:val="00C85A15"/>
    <w:rsid w:val="00C85AD3"/>
    <w:rsid w:val="00C85AFF"/>
    <w:rsid w:val="00C85BFF"/>
    <w:rsid w:val="00C85C2B"/>
    <w:rsid w:val="00C860AD"/>
    <w:rsid w:val="00C861A7"/>
    <w:rsid w:val="00C8626E"/>
    <w:rsid w:val="00C8640F"/>
    <w:rsid w:val="00C86854"/>
    <w:rsid w:val="00C868E7"/>
    <w:rsid w:val="00C868ED"/>
    <w:rsid w:val="00C869E3"/>
    <w:rsid w:val="00C86C8F"/>
    <w:rsid w:val="00C86C9A"/>
    <w:rsid w:val="00C86FEE"/>
    <w:rsid w:val="00C871BC"/>
    <w:rsid w:val="00C87231"/>
    <w:rsid w:val="00C8723D"/>
    <w:rsid w:val="00C87696"/>
    <w:rsid w:val="00C87702"/>
    <w:rsid w:val="00C8770A"/>
    <w:rsid w:val="00C8784E"/>
    <w:rsid w:val="00C878A5"/>
    <w:rsid w:val="00C87956"/>
    <w:rsid w:val="00C87B84"/>
    <w:rsid w:val="00C87C9D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9BF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CE"/>
    <w:rsid w:val="00C916E0"/>
    <w:rsid w:val="00C917C1"/>
    <w:rsid w:val="00C91841"/>
    <w:rsid w:val="00C91996"/>
    <w:rsid w:val="00C91A70"/>
    <w:rsid w:val="00C91A96"/>
    <w:rsid w:val="00C91A9B"/>
    <w:rsid w:val="00C91ADF"/>
    <w:rsid w:val="00C91BC0"/>
    <w:rsid w:val="00C91E27"/>
    <w:rsid w:val="00C91E80"/>
    <w:rsid w:val="00C91FA8"/>
    <w:rsid w:val="00C92974"/>
    <w:rsid w:val="00C92A68"/>
    <w:rsid w:val="00C92D3E"/>
    <w:rsid w:val="00C92DBC"/>
    <w:rsid w:val="00C92F9E"/>
    <w:rsid w:val="00C9314E"/>
    <w:rsid w:val="00C933BE"/>
    <w:rsid w:val="00C934D5"/>
    <w:rsid w:val="00C9357A"/>
    <w:rsid w:val="00C93613"/>
    <w:rsid w:val="00C93714"/>
    <w:rsid w:val="00C93B01"/>
    <w:rsid w:val="00C93BB1"/>
    <w:rsid w:val="00C93BC5"/>
    <w:rsid w:val="00C93C20"/>
    <w:rsid w:val="00C93C2F"/>
    <w:rsid w:val="00C93C4C"/>
    <w:rsid w:val="00C93CB6"/>
    <w:rsid w:val="00C93CC8"/>
    <w:rsid w:val="00C93E0E"/>
    <w:rsid w:val="00C93E5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099"/>
    <w:rsid w:val="00C9516B"/>
    <w:rsid w:val="00C9516D"/>
    <w:rsid w:val="00C95254"/>
    <w:rsid w:val="00C95469"/>
    <w:rsid w:val="00C954F3"/>
    <w:rsid w:val="00C95632"/>
    <w:rsid w:val="00C95637"/>
    <w:rsid w:val="00C95647"/>
    <w:rsid w:val="00C95680"/>
    <w:rsid w:val="00C95714"/>
    <w:rsid w:val="00C95896"/>
    <w:rsid w:val="00C9591B"/>
    <w:rsid w:val="00C95A69"/>
    <w:rsid w:val="00C95B52"/>
    <w:rsid w:val="00C95D8E"/>
    <w:rsid w:val="00C95DC2"/>
    <w:rsid w:val="00C95E3F"/>
    <w:rsid w:val="00C9611D"/>
    <w:rsid w:val="00C961A8"/>
    <w:rsid w:val="00C961EF"/>
    <w:rsid w:val="00C962A6"/>
    <w:rsid w:val="00C963A8"/>
    <w:rsid w:val="00C96565"/>
    <w:rsid w:val="00C9663D"/>
    <w:rsid w:val="00C96686"/>
    <w:rsid w:val="00C966A7"/>
    <w:rsid w:val="00C96830"/>
    <w:rsid w:val="00C968CA"/>
    <w:rsid w:val="00C96A3A"/>
    <w:rsid w:val="00C96ABA"/>
    <w:rsid w:val="00C96B33"/>
    <w:rsid w:val="00C96CC6"/>
    <w:rsid w:val="00C96F92"/>
    <w:rsid w:val="00C971EB"/>
    <w:rsid w:val="00C97357"/>
    <w:rsid w:val="00C9738F"/>
    <w:rsid w:val="00C973ED"/>
    <w:rsid w:val="00C97564"/>
    <w:rsid w:val="00C9767A"/>
    <w:rsid w:val="00C97B85"/>
    <w:rsid w:val="00C97BB9"/>
    <w:rsid w:val="00C97C14"/>
    <w:rsid w:val="00C97C55"/>
    <w:rsid w:val="00C97CF9"/>
    <w:rsid w:val="00C97E31"/>
    <w:rsid w:val="00C97F73"/>
    <w:rsid w:val="00CA026E"/>
    <w:rsid w:val="00CA02A9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0FA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0D8"/>
    <w:rsid w:val="00CA2245"/>
    <w:rsid w:val="00CA2314"/>
    <w:rsid w:val="00CA2337"/>
    <w:rsid w:val="00CA2469"/>
    <w:rsid w:val="00CA25C4"/>
    <w:rsid w:val="00CA271D"/>
    <w:rsid w:val="00CA2756"/>
    <w:rsid w:val="00CA298D"/>
    <w:rsid w:val="00CA2B74"/>
    <w:rsid w:val="00CA2D15"/>
    <w:rsid w:val="00CA2D93"/>
    <w:rsid w:val="00CA2F06"/>
    <w:rsid w:val="00CA2FE3"/>
    <w:rsid w:val="00CA3469"/>
    <w:rsid w:val="00CA3773"/>
    <w:rsid w:val="00CA384A"/>
    <w:rsid w:val="00CA3950"/>
    <w:rsid w:val="00CA3A7D"/>
    <w:rsid w:val="00CA3AF0"/>
    <w:rsid w:val="00CA3B9F"/>
    <w:rsid w:val="00CA3C10"/>
    <w:rsid w:val="00CA3D65"/>
    <w:rsid w:val="00CA4144"/>
    <w:rsid w:val="00CA4154"/>
    <w:rsid w:val="00CA4459"/>
    <w:rsid w:val="00CA44BF"/>
    <w:rsid w:val="00CA4587"/>
    <w:rsid w:val="00CA45EE"/>
    <w:rsid w:val="00CA45F1"/>
    <w:rsid w:val="00CA45FC"/>
    <w:rsid w:val="00CA4756"/>
    <w:rsid w:val="00CA4768"/>
    <w:rsid w:val="00CA47CB"/>
    <w:rsid w:val="00CA48A4"/>
    <w:rsid w:val="00CA4974"/>
    <w:rsid w:val="00CA4A9D"/>
    <w:rsid w:val="00CA4BEC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B02"/>
    <w:rsid w:val="00CA6B93"/>
    <w:rsid w:val="00CA6CA2"/>
    <w:rsid w:val="00CA6D16"/>
    <w:rsid w:val="00CA72EF"/>
    <w:rsid w:val="00CA7319"/>
    <w:rsid w:val="00CA7421"/>
    <w:rsid w:val="00CA7787"/>
    <w:rsid w:val="00CA77D6"/>
    <w:rsid w:val="00CA7850"/>
    <w:rsid w:val="00CA7908"/>
    <w:rsid w:val="00CA79E2"/>
    <w:rsid w:val="00CA7A18"/>
    <w:rsid w:val="00CA7AA3"/>
    <w:rsid w:val="00CA7DEB"/>
    <w:rsid w:val="00CA7F55"/>
    <w:rsid w:val="00CB003B"/>
    <w:rsid w:val="00CB0140"/>
    <w:rsid w:val="00CB018B"/>
    <w:rsid w:val="00CB0619"/>
    <w:rsid w:val="00CB07A3"/>
    <w:rsid w:val="00CB08F1"/>
    <w:rsid w:val="00CB0A09"/>
    <w:rsid w:val="00CB0A80"/>
    <w:rsid w:val="00CB0B6D"/>
    <w:rsid w:val="00CB0F48"/>
    <w:rsid w:val="00CB0F91"/>
    <w:rsid w:val="00CB12CE"/>
    <w:rsid w:val="00CB1444"/>
    <w:rsid w:val="00CB15C7"/>
    <w:rsid w:val="00CB1675"/>
    <w:rsid w:val="00CB17C6"/>
    <w:rsid w:val="00CB1828"/>
    <w:rsid w:val="00CB18DF"/>
    <w:rsid w:val="00CB1B4C"/>
    <w:rsid w:val="00CB1BF0"/>
    <w:rsid w:val="00CB1C58"/>
    <w:rsid w:val="00CB224C"/>
    <w:rsid w:val="00CB2253"/>
    <w:rsid w:val="00CB2358"/>
    <w:rsid w:val="00CB24DF"/>
    <w:rsid w:val="00CB2516"/>
    <w:rsid w:val="00CB2719"/>
    <w:rsid w:val="00CB2795"/>
    <w:rsid w:val="00CB280E"/>
    <w:rsid w:val="00CB2B6F"/>
    <w:rsid w:val="00CB2BDE"/>
    <w:rsid w:val="00CB2D69"/>
    <w:rsid w:val="00CB2F8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03E"/>
    <w:rsid w:val="00CB4046"/>
    <w:rsid w:val="00CB407F"/>
    <w:rsid w:val="00CB4150"/>
    <w:rsid w:val="00CB417D"/>
    <w:rsid w:val="00CB4309"/>
    <w:rsid w:val="00CB45B4"/>
    <w:rsid w:val="00CB48BA"/>
    <w:rsid w:val="00CB4C72"/>
    <w:rsid w:val="00CB51A7"/>
    <w:rsid w:val="00CB51BD"/>
    <w:rsid w:val="00CB528E"/>
    <w:rsid w:val="00CB52B6"/>
    <w:rsid w:val="00CB5314"/>
    <w:rsid w:val="00CB56D3"/>
    <w:rsid w:val="00CB5BA5"/>
    <w:rsid w:val="00CB5D28"/>
    <w:rsid w:val="00CB5D7B"/>
    <w:rsid w:val="00CB5DAB"/>
    <w:rsid w:val="00CB5E54"/>
    <w:rsid w:val="00CB616D"/>
    <w:rsid w:val="00CB61D9"/>
    <w:rsid w:val="00CB634A"/>
    <w:rsid w:val="00CB6666"/>
    <w:rsid w:val="00CB6890"/>
    <w:rsid w:val="00CB68E5"/>
    <w:rsid w:val="00CB6A64"/>
    <w:rsid w:val="00CB6D05"/>
    <w:rsid w:val="00CB6E03"/>
    <w:rsid w:val="00CB6E0F"/>
    <w:rsid w:val="00CB6F54"/>
    <w:rsid w:val="00CB6FD1"/>
    <w:rsid w:val="00CB719B"/>
    <w:rsid w:val="00CB724F"/>
    <w:rsid w:val="00CB7256"/>
    <w:rsid w:val="00CB757C"/>
    <w:rsid w:val="00CB7926"/>
    <w:rsid w:val="00CB799E"/>
    <w:rsid w:val="00CB7CA1"/>
    <w:rsid w:val="00CB7E11"/>
    <w:rsid w:val="00CC0213"/>
    <w:rsid w:val="00CC024F"/>
    <w:rsid w:val="00CC048C"/>
    <w:rsid w:val="00CC0556"/>
    <w:rsid w:val="00CC0598"/>
    <w:rsid w:val="00CC0D46"/>
    <w:rsid w:val="00CC0DF0"/>
    <w:rsid w:val="00CC0E33"/>
    <w:rsid w:val="00CC0EA6"/>
    <w:rsid w:val="00CC0F40"/>
    <w:rsid w:val="00CC12D4"/>
    <w:rsid w:val="00CC1360"/>
    <w:rsid w:val="00CC13EF"/>
    <w:rsid w:val="00CC141C"/>
    <w:rsid w:val="00CC14D0"/>
    <w:rsid w:val="00CC14E1"/>
    <w:rsid w:val="00CC1797"/>
    <w:rsid w:val="00CC1A07"/>
    <w:rsid w:val="00CC1AFC"/>
    <w:rsid w:val="00CC1C71"/>
    <w:rsid w:val="00CC1E08"/>
    <w:rsid w:val="00CC1E37"/>
    <w:rsid w:val="00CC1E88"/>
    <w:rsid w:val="00CC1E89"/>
    <w:rsid w:val="00CC1F1C"/>
    <w:rsid w:val="00CC208F"/>
    <w:rsid w:val="00CC220A"/>
    <w:rsid w:val="00CC2230"/>
    <w:rsid w:val="00CC22C6"/>
    <w:rsid w:val="00CC22F2"/>
    <w:rsid w:val="00CC26A5"/>
    <w:rsid w:val="00CC27A1"/>
    <w:rsid w:val="00CC28C7"/>
    <w:rsid w:val="00CC28E3"/>
    <w:rsid w:val="00CC2923"/>
    <w:rsid w:val="00CC2CBB"/>
    <w:rsid w:val="00CC2E49"/>
    <w:rsid w:val="00CC3239"/>
    <w:rsid w:val="00CC3314"/>
    <w:rsid w:val="00CC3339"/>
    <w:rsid w:val="00CC346D"/>
    <w:rsid w:val="00CC352C"/>
    <w:rsid w:val="00CC365D"/>
    <w:rsid w:val="00CC3792"/>
    <w:rsid w:val="00CC37BE"/>
    <w:rsid w:val="00CC37FC"/>
    <w:rsid w:val="00CC3815"/>
    <w:rsid w:val="00CC3816"/>
    <w:rsid w:val="00CC3C90"/>
    <w:rsid w:val="00CC3FDE"/>
    <w:rsid w:val="00CC44CB"/>
    <w:rsid w:val="00CC4718"/>
    <w:rsid w:val="00CC486A"/>
    <w:rsid w:val="00CC4964"/>
    <w:rsid w:val="00CC4B0E"/>
    <w:rsid w:val="00CC4CF7"/>
    <w:rsid w:val="00CC4D0E"/>
    <w:rsid w:val="00CC4D86"/>
    <w:rsid w:val="00CC4E51"/>
    <w:rsid w:val="00CC4EAB"/>
    <w:rsid w:val="00CC4F32"/>
    <w:rsid w:val="00CC4F52"/>
    <w:rsid w:val="00CC4FC6"/>
    <w:rsid w:val="00CC500F"/>
    <w:rsid w:val="00CC50B6"/>
    <w:rsid w:val="00CC521B"/>
    <w:rsid w:val="00CC529F"/>
    <w:rsid w:val="00CC5427"/>
    <w:rsid w:val="00CC544D"/>
    <w:rsid w:val="00CC5561"/>
    <w:rsid w:val="00CC5769"/>
    <w:rsid w:val="00CC58A4"/>
    <w:rsid w:val="00CC58AB"/>
    <w:rsid w:val="00CC5921"/>
    <w:rsid w:val="00CC594B"/>
    <w:rsid w:val="00CC5A99"/>
    <w:rsid w:val="00CC5BCB"/>
    <w:rsid w:val="00CC5DE7"/>
    <w:rsid w:val="00CC5E3D"/>
    <w:rsid w:val="00CC5E8A"/>
    <w:rsid w:val="00CC5F10"/>
    <w:rsid w:val="00CC6203"/>
    <w:rsid w:val="00CC644D"/>
    <w:rsid w:val="00CC64CA"/>
    <w:rsid w:val="00CC65A5"/>
    <w:rsid w:val="00CC6965"/>
    <w:rsid w:val="00CC69FC"/>
    <w:rsid w:val="00CC6A10"/>
    <w:rsid w:val="00CC6C75"/>
    <w:rsid w:val="00CC6D42"/>
    <w:rsid w:val="00CC7129"/>
    <w:rsid w:val="00CC7142"/>
    <w:rsid w:val="00CC72EE"/>
    <w:rsid w:val="00CC7437"/>
    <w:rsid w:val="00CC75D6"/>
    <w:rsid w:val="00CC75FB"/>
    <w:rsid w:val="00CC760B"/>
    <w:rsid w:val="00CC765C"/>
    <w:rsid w:val="00CC770C"/>
    <w:rsid w:val="00CC7975"/>
    <w:rsid w:val="00CC7B6A"/>
    <w:rsid w:val="00CC7B9E"/>
    <w:rsid w:val="00CC7C6C"/>
    <w:rsid w:val="00CC7F42"/>
    <w:rsid w:val="00CD039E"/>
    <w:rsid w:val="00CD0467"/>
    <w:rsid w:val="00CD04DE"/>
    <w:rsid w:val="00CD0627"/>
    <w:rsid w:val="00CD0702"/>
    <w:rsid w:val="00CD0B1F"/>
    <w:rsid w:val="00CD0B30"/>
    <w:rsid w:val="00CD0F82"/>
    <w:rsid w:val="00CD0FCC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E78"/>
    <w:rsid w:val="00CD1F6C"/>
    <w:rsid w:val="00CD21EF"/>
    <w:rsid w:val="00CD2278"/>
    <w:rsid w:val="00CD24B0"/>
    <w:rsid w:val="00CD257E"/>
    <w:rsid w:val="00CD2630"/>
    <w:rsid w:val="00CD26B5"/>
    <w:rsid w:val="00CD2A93"/>
    <w:rsid w:val="00CD2C6B"/>
    <w:rsid w:val="00CD2DC6"/>
    <w:rsid w:val="00CD2EFD"/>
    <w:rsid w:val="00CD2F74"/>
    <w:rsid w:val="00CD316F"/>
    <w:rsid w:val="00CD34C1"/>
    <w:rsid w:val="00CD3559"/>
    <w:rsid w:val="00CD36F3"/>
    <w:rsid w:val="00CD37C5"/>
    <w:rsid w:val="00CD38C1"/>
    <w:rsid w:val="00CD3956"/>
    <w:rsid w:val="00CD39D8"/>
    <w:rsid w:val="00CD3AFC"/>
    <w:rsid w:val="00CD3B98"/>
    <w:rsid w:val="00CD3C68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A62"/>
    <w:rsid w:val="00CD4C89"/>
    <w:rsid w:val="00CD525F"/>
    <w:rsid w:val="00CD52C8"/>
    <w:rsid w:val="00CD5465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6C2A"/>
    <w:rsid w:val="00CD6CFF"/>
    <w:rsid w:val="00CD7014"/>
    <w:rsid w:val="00CD70D6"/>
    <w:rsid w:val="00CD71D6"/>
    <w:rsid w:val="00CD7337"/>
    <w:rsid w:val="00CD738A"/>
    <w:rsid w:val="00CD73A7"/>
    <w:rsid w:val="00CD7458"/>
    <w:rsid w:val="00CD7510"/>
    <w:rsid w:val="00CD7699"/>
    <w:rsid w:val="00CD7998"/>
    <w:rsid w:val="00CD7CF4"/>
    <w:rsid w:val="00CD7DD6"/>
    <w:rsid w:val="00CD7E70"/>
    <w:rsid w:val="00CE01B6"/>
    <w:rsid w:val="00CE04A0"/>
    <w:rsid w:val="00CE0557"/>
    <w:rsid w:val="00CE0624"/>
    <w:rsid w:val="00CE0688"/>
    <w:rsid w:val="00CE078D"/>
    <w:rsid w:val="00CE08E7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12A"/>
    <w:rsid w:val="00CE120F"/>
    <w:rsid w:val="00CE13A1"/>
    <w:rsid w:val="00CE13B7"/>
    <w:rsid w:val="00CE178B"/>
    <w:rsid w:val="00CE1943"/>
    <w:rsid w:val="00CE19B8"/>
    <w:rsid w:val="00CE1A3E"/>
    <w:rsid w:val="00CE1CC4"/>
    <w:rsid w:val="00CE1DA8"/>
    <w:rsid w:val="00CE1DEB"/>
    <w:rsid w:val="00CE1E22"/>
    <w:rsid w:val="00CE1EAA"/>
    <w:rsid w:val="00CE2047"/>
    <w:rsid w:val="00CE2118"/>
    <w:rsid w:val="00CE21CC"/>
    <w:rsid w:val="00CE2264"/>
    <w:rsid w:val="00CE2347"/>
    <w:rsid w:val="00CE252C"/>
    <w:rsid w:val="00CE2612"/>
    <w:rsid w:val="00CE262B"/>
    <w:rsid w:val="00CE26F4"/>
    <w:rsid w:val="00CE2751"/>
    <w:rsid w:val="00CE2805"/>
    <w:rsid w:val="00CE2A29"/>
    <w:rsid w:val="00CE2ED2"/>
    <w:rsid w:val="00CE3003"/>
    <w:rsid w:val="00CE32E0"/>
    <w:rsid w:val="00CE3424"/>
    <w:rsid w:val="00CE359F"/>
    <w:rsid w:val="00CE3772"/>
    <w:rsid w:val="00CE37FE"/>
    <w:rsid w:val="00CE3B87"/>
    <w:rsid w:val="00CE3BF0"/>
    <w:rsid w:val="00CE3D49"/>
    <w:rsid w:val="00CE3DFE"/>
    <w:rsid w:val="00CE4108"/>
    <w:rsid w:val="00CE4118"/>
    <w:rsid w:val="00CE46EF"/>
    <w:rsid w:val="00CE4956"/>
    <w:rsid w:val="00CE4C07"/>
    <w:rsid w:val="00CE4CAE"/>
    <w:rsid w:val="00CE4DBA"/>
    <w:rsid w:val="00CE4DCA"/>
    <w:rsid w:val="00CE4F01"/>
    <w:rsid w:val="00CE51BC"/>
    <w:rsid w:val="00CE5308"/>
    <w:rsid w:val="00CE57E8"/>
    <w:rsid w:val="00CE5880"/>
    <w:rsid w:val="00CE5A7E"/>
    <w:rsid w:val="00CE5BAC"/>
    <w:rsid w:val="00CE5CBE"/>
    <w:rsid w:val="00CE5D3F"/>
    <w:rsid w:val="00CE5E5C"/>
    <w:rsid w:val="00CE61AA"/>
    <w:rsid w:val="00CE6586"/>
    <w:rsid w:val="00CE682B"/>
    <w:rsid w:val="00CE6911"/>
    <w:rsid w:val="00CE6E6B"/>
    <w:rsid w:val="00CE72CF"/>
    <w:rsid w:val="00CE72E3"/>
    <w:rsid w:val="00CE72F1"/>
    <w:rsid w:val="00CE7322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2DC"/>
    <w:rsid w:val="00CF060B"/>
    <w:rsid w:val="00CF0715"/>
    <w:rsid w:val="00CF073C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1D74"/>
    <w:rsid w:val="00CF21A3"/>
    <w:rsid w:val="00CF22FE"/>
    <w:rsid w:val="00CF232F"/>
    <w:rsid w:val="00CF23F3"/>
    <w:rsid w:val="00CF24D3"/>
    <w:rsid w:val="00CF2A3C"/>
    <w:rsid w:val="00CF2AC0"/>
    <w:rsid w:val="00CF2CC1"/>
    <w:rsid w:val="00CF2DD2"/>
    <w:rsid w:val="00CF2E1D"/>
    <w:rsid w:val="00CF2F76"/>
    <w:rsid w:val="00CF310E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4E42"/>
    <w:rsid w:val="00CF5049"/>
    <w:rsid w:val="00CF5062"/>
    <w:rsid w:val="00CF5419"/>
    <w:rsid w:val="00CF55A1"/>
    <w:rsid w:val="00CF55DA"/>
    <w:rsid w:val="00CF567E"/>
    <w:rsid w:val="00CF5916"/>
    <w:rsid w:val="00CF5929"/>
    <w:rsid w:val="00CF5997"/>
    <w:rsid w:val="00CF5B60"/>
    <w:rsid w:val="00CF5C12"/>
    <w:rsid w:val="00CF5CB4"/>
    <w:rsid w:val="00CF5DC4"/>
    <w:rsid w:val="00CF5F66"/>
    <w:rsid w:val="00CF6085"/>
    <w:rsid w:val="00CF6370"/>
    <w:rsid w:val="00CF63BC"/>
    <w:rsid w:val="00CF641C"/>
    <w:rsid w:val="00CF65AA"/>
    <w:rsid w:val="00CF6948"/>
    <w:rsid w:val="00CF698A"/>
    <w:rsid w:val="00CF6B55"/>
    <w:rsid w:val="00CF6E35"/>
    <w:rsid w:val="00CF6E53"/>
    <w:rsid w:val="00CF6FDA"/>
    <w:rsid w:val="00CF7025"/>
    <w:rsid w:val="00CF703D"/>
    <w:rsid w:val="00CF7077"/>
    <w:rsid w:val="00CF71A9"/>
    <w:rsid w:val="00CF71DA"/>
    <w:rsid w:val="00CF7291"/>
    <w:rsid w:val="00CF72C1"/>
    <w:rsid w:val="00CF72CC"/>
    <w:rsid w:val="00CF7920"/>
    <w:rsid w:val="00CF7DDB"/>
    <w:rsid w:val="00CF7FC7"/>
    <w:rsid w:val="00D000E7"/>
    <w:rsid w:val="00D001B4"/>
    <w:rsid w:val="00D001DA"/>
    <w:rsid w:val="00D001F3"/>
    <w:rsid w:val="00D0023C"/>
    <w:rsid w:val="00D002AA"/>
    <w:rsid w:val="00D002C6"/>
    <w:rsid w:val="00D002E0"/>
    <w:rsid w:val="00D004B4"/>
    <w:rsid w:val="00D006CF"/>
    <w:rsid w:val="00D007B1"/>
    <w:rsid w:val="00D007E5"/>
    <w:rsid w:val="00D0081F"/>
    <w:rsid w:val="00D00AF6"/>
    <w:rsid w:val="00D00C6F"/>
    <w:rsid w:val="00D00E9F"/>
    <w:rsid w:val="00D01256"/>
    <w:rsid w:val="00D01312"/>
    <w:rsid w:val="00D01367"/>
    <w:rsid w:val="00D018DE"/>
    <w:rsid w:val="00D01B6E"/>
    <w:rsid w:val="00D01DE5"/>
    <w:rsid w:val="00D02081"/>
    <w:rsid w:val="00D020F6"/>
    <w:rsid w:val="00D02151"/>
    <w:rsid w:val="00D028E1"/>
    <w:rsid w:val="00D02A68"/>
    <w:rsid w:val="00D02B2F"/>
    <w:rsid w:val="00D02B45"/>
    <w:rsid w:val="00D02E28"/>
    <w:rsid w:val="00D02F03"/>
    <w:rsid w:val="00D02FEF"/>
    <w:rsid w:val="00D03050"/>
    <w:rsid w:val="00D03085"/>
    <w:rsid w:val="00D03101"/>
    <w:rsid w:val="00D03118"/>
    <w:rsid w:val="00D0333A"/>
    <w:rsid w:val="00D03358"/>
    <w:rsid w:val="00D03638"/>
    <w:rsid w:val="00D0363E"/>
    <w:rsid w:val="00D0364E"/>
    <w:rsid w:val="00D03823"/>
    <w:rsid w:val="00D039E1"/>
    <w:rsid w:val="00D03B65"/>
    <w:rsid w:val="00D0403B"/>
    <w:rsid w:val="00D044CF"/>
    <w:rsid w:val="00D047DB"/>
    <w:rsid w:val="00D04800"/>
    <w:rsid w:val="00D04C74"/>
    <w:rsid w:val="00D04EFD"/>
    <w:rsid w:val="00D05163"/>
    <w:rsid w:val="00D05241"/>
    <w:rsid w:val="00D05531"/>
    <w:rsid w:val="00D056EC"/>
    <w:rsid w:val="00D0576C"/>
    <w:rsid w:val="00D057D4"/>
    <w:rsid w:val="00D05B08"/>
    <w:rsid w:val="00D05BD7"/>
    <w:rsid w:val="00D05BF9"/>
    <w:rsid w:val="00D05DD4"/>
    <w:rsid w:val="00D05E62"/>
    <w:rsid w:val="00D05FFD"/>
    <w:rsid w:val="00D064C7"/>
    <w:rsid w:val="00D06585"/>
    <w:rsid w:val="00D0664C"/>
    <w:rsid w:val="00D066D2"/>
    <w:rsid w:val="00D06710"/>
    <w:rsid w:val="00D067A3"/>
    <w:rsid w:val="00D068A9"/>
    <w:rsid w:val="00D068E0"/>
    <w:rsid w:val="00D0693F"/>
    <w:rsid w:val="00D069BB"/>
    <w:rsid w:val="00D06B6A"/>
    <w:rsid w:val="00D06BBD"/>
    <w:rsid w:val="00D06BFF"/>
    <w:rsid w:val="00D06C1D"/>
    <w:rsid w:val="00D06C2B"/>
    <w:rsid w:val="00D06FC2"/>
    <w:rsid w:val="00D0716C"/>
    <w:rsid w:val="00D07460"/>
    <w:rsid w:val="00D0786D"/>
    <w:rsid w:val="00D07877"/>
    <w:rsid w:val="00D0798B"/>
    <w:rsid w:val="00D07A5B"/>
    <w:rsid w:val="00D07ADD"/>
    <w:rsid w:val="00D07BFA"/>
    <w:rsid w:val="00D07CD6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93F"/>
    <w:rsid w:val="00D10AD4"/>
    <w:rsid w:val="00D10BF2"/>
    <w:rsid w:val="00D10D49"/>
    <w:rsid w:val="00D11116"/>
    <w:rsid w:val="00D112AC"/>
    <w:rsid w:val="00D11349"/>
    <w:rsid w:val="00D1146B"/>
    <w:rsid w:val="00D114C2"/>
    <w:rsid w:val="00D11686"/>
    <w:rsid w:val="00D11891"/>
    <w:rsid w:val="00D1199C"/>
    <w:rsid w:val="00D11A54"/>
    <w:rsid w:val="00D11AA9"/>
    <w:rsid w:val="00D11CE2"/>
    <w:rsid w:val="00D11D63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A6"/>
    <w:rsid w:val="00D135DA"/>
    <w:rsid w:val="00D13671"/>
    <w:rsid w:val="00D1379A"/>
    <w:rsid w:val="00D138D2"/>
    <w:rsid w:val="00D13A2A"/>
    <w:rsid w:val="00D13B26"/>
    <w:rsid w:val="00D13D02"/>
    <w:rsid w:val="00D13F05"/>
    <w:rsid w:val="00D1400F"/>
    <w:rsid w:val="00D14020"/>
    <w:rsid w:val="00D14025"/>
    <w:rsid w:val="00D1432D"/>
    <w:rsid w:val="00D146B0"/>
    <w:rsid w:val="00D14710"/>
    <w:rsid w:val="00D1482C"/>
    <w:rsid w:val="00D149E6"/>
    <w:rsid w:val="00D14C8C"/>
    <w:rsid w:val="00D14CE4"/>
    <w:rsid w:val="00D14F11"/>
    <w:rsid w:val="00D14F34"/>
    <w:rsid w:val="00D150FC"/>
    <w:rsid w:val="00D151A8"/>
    <w:rsid w:val="00D151FD"/>
    <w:rsid w:val="00D1532A"/>
    <w:rsid w:val="00D155AF"/>
    <w:rsid w:val="00D157D5"/>
    <w:rsid w:val="00D1585C"/>
    <w:rsid w:val="00D15AD0"/>
    <w:rsid w:val="00D15BA8"/>
    <w:rsid w:val="00D16001"/>
    <w:rsid w:val="00D1607B"/>
    <w:rsid w:val="00D160AA"/>
    <w:rsid w:val="00D16534"/>
    <w:rsid w:val="00D165FE"/>
    <w:rsid w:val="00D167F3"/>
    <w:rsid w:val="00D16D7C"/>
    <w:rsid w:val="00D16DCF"/>
    <w:rsid w:val="00D17140"/>
    <w:rsid w:val="00D17292"/>
    <w:rsid w:val="00D17348"/>
    <w:rsid w:val="00D175A4"/>
    <w:rsid w:val="00D1788F"/>
    <w:rsid w:val="00D178A2"/>
    <w:rsid w:val="00D17AA3"/>
    <w:rsid w:val="00D17AE3"/>
    <w:rsid w:val="00D17B46"/>
    <w:rsid w:val="00D17D27"/>
    <w:rsid w:val="00D2000B"/>
    <w:rsid w:val="00D20184"/>
    <w:rsid w:val="00D203FB"/>
    <w:rsid w:val="00D2040F"/>
    <w:rsid w:val="00D204A5"/>
    <w:rsid w:val="00D2088C"/>
    <w:rsid w:val="00D208B1"/>
    <w:rsid w:val="00D209F2"/>
    <w:rsid w:val="00D20ACA"/>
    <w:rsid w:val="00D20ACC"/>
    <w:rsid w:val="00D20AE4"/>
    <w:rsid w:val="00D20B68"/>
    <w:rsid w:val="00D20C2D"/>
    <w:rsid w:val="00D20E04"/>
    <w:rsid w:val="00D20EB2"/>
    <w:rsid w:val="00D210F2"/>
    <w:rsid w:val="00D21200"/>
    <w:rsid w:val="00D21475"/>
    <w:rsid w:val="00D21707"/>
    <w:rsid w:val="00D21AF4"/>
    <w:rsid w:val="00D21B30"/>
    <w:rsid w:val="00D22263"/>
    <w:rsid w:val="00D223DF"/>
    <w:rsid w:val="00D22423"/>
    <w:rsid w:val="00D225AD"/>
    <w:rsid w:val="00D2264A"/>
    <w:rsid w:val="00D226A5"/>
    <w:rsid w:val="00D2270F"/>
    <w:rsid w:val="00D228A4"/>
    <w:rsid w:val="00D22A1E"/>
    <w:rsid w:val="00D22B72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418"/>
    <w:rsid w:val="00D2454A"/>
    <w:rsid w:val="00D248BD"/>
    <w:rsid w:val="00D24973"/>
    <w:rsid w:val="00D24CA7"/>
    <w:rsid w:val="00D24DDA"/>
    <w:rsid w:val="00D24FA0"/>
    <w:rsid w:val="00D2504B"/>
    <w:rsid w:val="00D2504C"/>
    <w:rsid w:val="00D250CD"/>
    <w:rsid w:val="00D25121"/>
    <w:rsid w:val="00D25285"/>
    <w:rsid w:val="00D254C2"/>
    <w:rsid w:val="00D254E9"/>
    <w:rsid w:val="00D25572"/>
    <w:rsid w:val="00D257D5"/>
    <w:rsid w:val="00D2591D"/>
    <w:rsid w:val="00D259C5"/>
    <w:rsid w:val="00D25B61"/>
    <w:rsid w:val="00D25E9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6A2"/>
    <w:rsid w:val="00D27799"/>
    <w:rsid w:val="00D2782C"/>
    <w:rsid w:val="00D278D1"/>
    <w:rsid w:val="00D27DAF"/>
    <w:rsid w:val="00D27F12"/>
    <w:rsid w:val="00D30050"/>
    <w:rsid w:val="00D30348"/>
    <w:rsid w:val="00D30663"/>
    <w:rsid w:val="00D306DC"/>
    <w:rsid w:val="00D307A7"/>
    <w:rsid w:val="00D308E1"/>
    <w:rsid w:val="00D308F0"/>
    <w:rsid w:val="00D30A20"/>
    <w:rsid w:val="00D30A36"/>
    <w:rsid w:val="00D30B2B"/>
    <w:rsid w:val="00D30D2C"/>
    <w:rsid w:val="00D30D43"/>
    <w:rsid w:val="00D30E52"/>
    <w:rsid w:val="00D30F30"/>
    <w:rsid w:val="00D3123E"/>
    <w:rsid w:val="00D31286"/>
    <w:rsid w:val="00D312F0"/>
    <w:rsid w:val="00D31306"/>
    <w:rsid w:val="00D3138C"/>
    <w:rsid w:val="00D3145B"/>
    <w:rsid w:val="00D31515"/>
    <w:rsid w:val="00D31552"/>
    <w:rsid w:val="00D315BE"/>
    <w:rsid w:val="00D315D2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2ED"/>
    <w:rsid w:val="00D32300"/>
    <w:rsid w:val="00D32313"/>
    <w:rsid w:val="00D3237D"/>
    <w:rsid w:val="00D325F0"/>
    <w:rsid w:val="00D32608"/>
    <w:rsid w:val="00D32842"/>
    <w:rsid w:val="00D3289D"/>
    <w:rsid w:val="00D32AFD"/>
    <w:rsid w:val="00D32C0E"/>
    <w:rsid w:val="00D32EB2"/>
    <w:rsid w:val="00D33059"/>
    <w:rsid w:val="00D331CA"/>
    <w:rsid w:val="00D3321F"/>
    <w:rsid w:val="00D33618"/>
    <w:rsid w:val="00D33741"/>
    <w:rsid w:val="00D33761"/>
    <w:rsid w:val="00D337B7"/>
    <w:rsid w:val="00D33904"/>
    <w:rsid w:val="00D33A7A"/>
    <w:rsid w:val="00D33B0E"/>
    <w:rsid w:val="00D33B1C"/>
    <w:rsid w:val="00D33D0A"/>
    <w:rsid w:val="00D33EE5"/>
    <w:rsid w:val="00D34011"/>
    <w:rsid w:val="00D34156"/>
    <w:rsid w:val="00D341E3"/>
    <w:rsid w:val="00D3435E"/>
    <w:rsid w:val="00D34486"/>
    <w:rsid w:val="00D3456C"/>
    <w:rsid w:val="00D34D92"/>
    <w:rsid w:val="00D34E3E"/>
    <w:rsid w:val="00D34FFF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930"/>
    <w:rsid w:val="00D36B96"/>
    <w:rsid w:val="00D36CF2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7BF"/>
    <w:rsid w:val="00D408A0"/>
    <w:rsid w:val="00D40B74"/>
    <w:rsid w:val="00D40DBE"/>
    <w:rsid w:val="00D40E4A"/>
    <w:rsid w:val="00D40EB9"/>
    <w:rsid w:val="00D40FCB"/>
    <w:rsid w:val="00D4189F"/>
    <w:rsid w:val="00D418E8"/>
    <w:rsid w:val="00D41A18"/>
    <w:rsid w:val="00D41AEC"/>
    <w:rsid w:val="00D420ED"/>
    <w:rsid w:val="00D42300"/>
    <w:rsid w:val="00D42310"/>
    <w:rsid w:val="00D423E1"/>
    <w:rsid w:val="00D42518"/>
    <w:rsid w:val="00D42543"/>
    <w:rsid w:val="00D42597"/>
    <w:rsid w:val="00D4262C"/>
    <w:rsid w:val="00D42660"/>
    <w:rsid w:val="00D42750"/>
    <w:rsid w:val="00D42ADB"/>
    <w:rsid w:val="00D42B49"/>
    <w:rsid w:val="00D42B57"/>
    <w:rsid w:val="00D42D1B"/>
    <w:rsid w:val="00D42DA9"/>
    <w:rsid w:val="00D42F0A"/>
    <w:rsid w:val="00D42FAD"/>
    <w:rsid w:val="00D4329B"/>
    <w:rsid w:val="00D4334E"/>
    <w:rsid w:val="00D43416"/>
    <w:rsid w:val="00D434ED"/>
    <w:rsid w:val="00D43998"/>
    <w:rsid w:val="00D43B25"/>
    <w:rsid w:val="00D43BCA"/>
    <w:rsid w:val="00D43C91"/>
    <w:rsid w:val="00D43DDA"/>
    <w:rsid w:val="00D43FF5"/>
    <w:rsid w:val="00D44238"/>
    <w:rsid w:val="00D44277"/>
    <w:rsid w:val="00D44303"/>
    <w:rsid w:val="00D44545"/>
    <w:rsid w:val="00D445A4"/>
    <w:rsid w:val="00D44712"/>
    <w:rsid w:val="00D44A2A"/>
    <w:rsid w:val="00D44BE1"/>
    <w:rsid w:val="00D44C40"/>
    <w:rsid w:val="00D44D38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95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DE4"/>
    <w:rsid w:val="00D46F80"/>
    <w:rsid w:val="00D4704F"/>
    <w:rsid w:val="00D474ED"/>
    <w:rsid w:val="00D474F5"/>
    <w:rsid w:val="00D47764"/>
    <w:rsid w:val="00D47845"/>
    <w:rsid w:val="00D47904"/>
    <w:rsid w:val="00D47915"/>
    <w:rsid w:val="00D479AA"/>
    <w:rsid w:val="00D47A7C"/>
    <w:rsid w:val="00D47AB1"/>
    <w:rsid w:val="00D47B8F"/>
    <w:rsid w:val="00D47BDF"/>
    <w:rsid w:val="00D47F69"/>
    <w:rsid w:val="00D50058"/>
    <w:rsid w:val="00D50247"/>
    <w:rsid w:val="00D5024E"/>
    <w:rsid w:val="00D502DB"/>
    <w:rsid w:val="00D505AD"/>
    <w:rsid w:val="00D50656"/>
    <w:rsid w:val="00D50740"/>
    <w:rsid w:val="00D50A9A"/>
    <w:rsid w:val="00D50BA6"/>
    <w:rsid w:val="00D50BAC"/>
    <w:rsid w:val="00D50C86"/>
    <w:rsid w:val="00D50CAE"/>
    <w:rsid w:val="00D50EDE"/>
    <w:rsid w:val="00D50F50"/>
    <w:rsid w:val="00D51005"/>
    <w:rsid w:val="00D51074"/>
    <w:rsid w:val="00D51079"/>
    <w:rsid w:val="00D510F6"/>
    <w:rsid w:val="00D51221"/>
    <w:rsid w:val="00D51310"/>
    <w:rsid w:val="00D514F2"/>
    <w:rsid w:val="00D51595"/>
    <w:rsid w:val="00D51710"/>
    <w:rsid w:val="00D51B9E"/>
    <w:rsid w:val="00D51DA8"/>
    <w:rsid w:val="00D51E4F"/>
    <w:rsid w:val="00D520EE"/>
    <w:rsid w:val="00D522CB"/>
    <w:rsid w:val="00D5240A"/>
    <w:rsid w:val="00D527AC"/>
    <w:rsid w:val="00D528CC"/>
    <w:rsid w:val="00D5298E"/>
    <w:rsid w:val="00D52A33"/>
    <w:rsid w:val="00D52AC7"/>
    <w:rsid w:val="00D52DFE"/>
    <w:rsid w:val="00D52EA7"/>
    <w:rsid w:val="00D5314A"/>
    <w:rsid w:val="00D531E1"/>
    <w:rsid w:val="00D53461"/>
    <w:rsid w:val="00D535AC"/>
    <w:rsid w:val="00D535CB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3C8"/>
    <w:rsid w:val="00D545FB"/>
    <w:rsid w:val="00D54638"/>
    <w:rsid w:val="00D549B4"/>
    <w:rsid w:val="00D549E0"/>
    <w:rsid w:val="00D54A5D"/>
    <w:rsid w:val="00D54AFC"/>
    <w:rsid w:val="00D54B8C"/>
    <w:rsid w:val="00D54C9E"/>
    <w:rsid w:val="00D54DBB"/>
    <w:rsid w:val="00D54FB1"/>
    <w:rsid w:val="00D550DA"/>
    <w:rsid w:val="00D550EA"/>
    <w:rsid w:val="00D55506"/>
    <w:rsid w:val="00D5555D"/>
    <w:rsid w:val="00D556CC"/>
    <w:rsid w:val="00D5586A"/>
    <w:rsid w:val="00D55910"/>
    <w:rsid w:val="00D55A94"/>
    <w:rsid w:val="00D55E8B"/>
    <w:rsid w:val="00D55FD5"/>
    <w:rsid w:val="00D55FF3"/>
    <w:rsid w:val="00D56088"/>
    <w:rsid w:val="00D5629C"/>
    <w:rsid w:val="00D56364"/>
    <w:rsid w:val="00D564CD"/>
    <w:rsid w:val="00D566D9"/>
    <w:rsid w:val="00D56B94"/>
    <w:rsid w:val="00D56F7B"/>
    <w:rsid w:val="00D56FB2"/>
    <w:rsid w:val="00D57024"/>
    <w:rsid w:val="00D57232"/>
    <w:rsid w:val="00D572A1"/>
    <w:rsid w:val="00D574E4"/>
    <w:rsid w:val="00D5755A"/>
    <w:rsid w:val="00D575FD"/>
    <w:rsid w:val="00D57783"/>
    <w:rsid w:val="00D577AA"/>
    <w:rsid w:val="00D57A0F"/>
    <w:rsid w:val="00D57B18"/>
    <w:rsid w:val="00D57B98"/>
    <w:rsid w:val="00D57E81"/>
    <w:rsid w:val="00D600B5"/>
    <w:rsid w:val="00D60257"/>
    <w:rsid w:val="00D602EF"/>
    <w:rsid w:val="00D60400"/>
    <w:rsid w:val="00D6055A"/>
    <w:rsid w:val="00D6078F"/>
    <w:rsid w:val="00D60810"/>
    <w:rsid w:val="00D6091F"/>
    <w:rsid w:val="00D60D6F"/>
    <w:rsid w:val="00D6108D"/>
    <w:rsid w:val="00D612F9"/>
    <w:rsid w:val="00D61356"/>
    <w:rsid w:val="00D61357"/>
    <w:rsid w:val="00D6155B"/>
    <w:rsid w:val="00D616A8"/>
    <w:rsid w:val="00D61703"/>
    <w:rsid w:val="00D6198E"/>
    <w:rsid w:val="00D61DA5"/>
    <w:rsid w:val="00D62006"/>
    <w:rsid w:val="00D62009"/>
    <w:rsid w:val="00D625B5"/>
    <w:rsid w:val="00D62AEA"/>
    <w:rsid w:val="00D62B89"/>
    <w:rsid w:val="00D62C16"/>
    <w:rsid w:val="00D62DC2"/>
    <w:rsid w:val="00D62E87"/>
    <w:rsid w:val="00D62F2A"/>
    <w:rsid w:val="00D630A2"/>
    <w:rsid w:val="00D631BC"/>
    <w:rsid w:val="00D634C0"/>
    <w:rsid w:val="00D636E5"/>
    <w:rsid w:val="00D638C8"/>
    <w:rsid w:val="00D63959"/>
    <w:rsid w:val="00D63A82"/>
    <w:rsid w:val="00D63B66"/>
    <w:rsid w:val="00D63B72"/>
    <w:rsid w:val="00D63CBF"/>
    <w:rsid w:val="00D63E1A"/>
    <w:rsid w:val="00D63EEC"/>
    <w:rsid w:val="00D6409B"/>
    <w:rsid w:val="00D64335"/>
    <w:rsid w:val="00D64366"/>
    <w:rsid w:val="00D643DC"/>
    <w:rsid w:val="00D643E5"/>
    <w:rsid w:val="00D64419"/>
    <w:rsid w:val="00D645A2"/>
    <w:rsid w:val="00D645C2"/>
    <w:rsid w:val="00D64858"/>
    <w:rsid w:val="00D648B3"/>
    <w:rsid w:val="00D648BE"/>
    <w:rsid w:val="00D648F9"/>
    <w:rsid w:val="00D64A67"/>
    <w:rsid w:val="00D64C20"/>
    <w:rsid w:val="00D64C9B"/>
    <w:rsid w:val="00D64CEA"/>
    <w:rsid w:val="00D650A6"/>
    <w:rsid w:val="00D651FB"/>
    <w:rsid w:val="00D65774"/>
    <w:rsid w:val="00D657D2"/>
    <w:rsid w:val="00D65A94"/>
    <w:rsid w:val="00D65FE2"/>
    <w:rsid w:val="00D666BD"/>
    <w:rsid w:val="00D6680A"/>
    <w:rsid w:val="00D6680F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CB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CCB"/>
    <w:rsid w:val="00D70E26"/>
    <w:rsid w:val="00D71008"/>
    <w:rsid w:val="00D7134D"/>
    <w:rsid w:val="00D71467"/>
    <w:rsid w:val="00D7155F"/>
    <w:rsid w:val="00D71613"/>
    <w:rsid w:val="00D717E8"/>
    <w:rsid w:val="00D71ABA"/>
    <w:rsid w:val="00D71D25"/>
    <w:rsid w:val="00D71FC2"/>
    <w:rsid w:val="00D71FE0"/>
    <w:rsid w:val="00D72045"/>
    <w:rsid w:val="00D720AE"/>
    <w:rsid w:val="00D724C3"/>
    <w:rsid w:val="00D726BE"/>
    <w:rsid w:val="00D72733"/>
    <w:rsid w:val="00D7288A"/>
    <w:rsid w:val="00D728E6"/>
    <w:rsid w:val="00D72EC9"/>
    <w:rsid w:val="00D7302A"/>
    <w:rsid w:val="00D73163"/>
    <w:rsid w:val="00D731D1"/>
    <w:rsid w:val="00D7348A"/>
    <w:rsid w:val="00D735A6"/>
    <w:rsid w:val="00D735E9"/>
    <w:rsid w:val="00D73602"/>
    <w:rsid w:val="00D73612"/>
    <w:rsid w:val="00D736B1"/>
    <w:rsid w:val="00D73AD5"/>
    <w:rsid w:val="00D73B74"/>
    <w:rsid w:val="00D73C50"/>
    <w:rsid w:val="00D73C91"/>
    <w:rsid w:val="00D73EBA"/>
    <w:rsid w:val="00D73FC7"/>
    <w:rsid w:val="00D74020"/>
    <w:rsid w:val="00D7420B"/>
    <w:rsid w:val="00D742FA"/>
    <w:rsid w:val="00D743B6"/>
    <w:rsid w:val="00D7456B"/>
    <w:rsid w:val="00D7468C"/>
    <w:rsid w:val="00D749F1"/>
    <w:rsid w:val="00D74AB1"/>
    <w:rsid w:val="00D74ADE"/>
    <w:rsid w:val="00D74B4E"/>
    <w:rsid w:val="00D74C54"/>
    <w:rsid w:val="00D74D33"/>
    <w:rsid w:val="00D74F27"/>
    <w:rsid w:val="00D7509B"/>
    <w:rsid w:val="00D7514D"/>
    <w:rsid w:val="00D7533B"/>
    <w:rsid w:val="00D75505"/>
    <w:rsid w:val="00D75588"/>
    <w:rsid w:val="00D75658"/>
    <w:rsid w:val="00D75757"/>
    <w:rsid w:val="00D75925"/>
    <w:rsid w:val="00D761C9"/>
    <w:rsid w:val="00D76214"/>
    <w:rsid w:val="00D7642F"/>
    <w:rsid w:val="00D76537"/>
    <w:rsid w:val="00D76A42"/>
    <w:rsid w:val="00D771B5"/>
    <w:rsid w:val="00D7726E"/>
    <w:rsid w:val="00D7755E"/>
    <w:rsid w:val="00D77636"/>
    <w:rsid w:val="00D77ADB"/>
    <w:rsid w:val="00D77ADD"/>
    <w:rsid w:val="00D77B19"/>
    <w:rsid w:val="00D77F4A"/>
    <w:rsid w:val="00D77FEE"/>
    <w:rsid w:val="00D80024"/>
    <w:rsid w:val="00D8009C"/>
    <w:rsid w:val="00D801DD"/>
    <w:rsid w:val="00D80281"/>
    <w:rsid w:val="00D80837"/>
    <w:rsid w:val="00D80869"/>
    <w:rsid w:val="00D808C5"/>
    <w:rsid w:val="00D80987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69E"/>
    <w:rsid w:val="00D817C1"/>
    <w:rsid w:val="00D818BA"/>
    <w:rsid w:val="00D81AEF"/>
    <w:rsid w:val="00D81F9F"/>
    <w:rsid w:val="00D820F2"/>
    <w:rsid w:val="00D82173"/>
    <w:rsid w:val="00D824CD"/>
    <w:rsid w:val="00D82546"/>
    <w:rsid w:val="00D8298B"/>
    <w:rsid w:val="00D82C55"/>
    <w:rsid w:val="00D82CF0"/>
    <w:rsid w:val="00D82FD9"/>
    <w:rsid w:val="00D82FDE"/>
    <w:rsid w:val="00D83178"/>
    <w:rsid w:val="00D837BA"/>
    <w:rsid w:val="00D837BF"/>
    <w:rsid w:val="00D8394C"/>
    <w:rsid w:val="00D83A87"/>
    <w:rsid w:val="00D83A97"/>
    <w:rsid w:val="00D83F6D"/>
    <w:rsid w:val="00D84287"/>
    <w:rsid w:val="00D8429C"/>
    <w:rsid w:val="00D847F9"/>
    <w:rsid w:val="00D8493D"/>
    <w:rsid w:val="00D8498A"/>
    <w:rsid w:val="00D849B2"/>
    <w:rsid w:val="00D84B60"/>
    <w:rsid w:val="00D84C0F"/>
    <w:rsid w:val="00D84C87"/>
    <w:rsid w:val="00D84D14"/>
    <w:rsid w:val="00D84F81"/>
    <w:rsid w:val="00D8511D"/>
    <w:rsid w:val="00D851E8"/>
    <w:rsid w:val="00D8526B"/>
    <w:rsid w:val="00D85405"/>
    <w:rsid w:val="00D85464"/>
    <w:rsid w:val="00D8547F"/>
    <w:rsid w:val="00D85956"/>
    <w:rsid w:val="00D85B97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02"/>
    <w:rsid w:val="00D86613"/>
    <w:rsid w:val="00D86626"/>
    <w:rsid w:val="00D8674E"/>
    <w:rsid w:val="00D86837"/>
    <w:rsid w:val="00D868F9"/>
    <w:rsid w:val="00D86941"/>
    <w:rsid w:val="00D86D81"/>
    <w:rsid w:val="00D86F2D"/>
    <w:rsid w:val="00D871C9"/>
    <w:rsid w:val="00D871D6"/>
    <w:rsid w:val="00D8727B"/>
    <w:rsid w:val="00D874AA"/>
    <w:rsid w:val="00D874D4"/>
    <w:rsid w:val="00D87598"/>
    <w:rsid w:val="00D877A0"/>
    <w:rsid w:val="00D87834"/>
    <w:rsid w:val="00D87989"/>
    <w:rsid w:val="00D87A21"/>
    <w:rsid w:val="00D87E3E"/>
    <w:rsid w:val="00D87EDB"/>
    <w:rsid w:val="00D900C2"/>
    <w:rsid w:val="00D901B3"/>
    <w:rsid w:val="00D901FE"/>
    <w:rsid w:val="00D90593"/>
    <w:rsid w:val="00D90649"/>
    <w:rsid w:val="00D906A7"/>
    <w:rsid w:val="00D90768"/>
    <w:rsid w:val="00D907B7"/>
    <w:rsid w:val="00D90AB1"/>
    <w:rsid w:val="00D90D61"/>
    <w:rsid w:val="00D90E48"/>
    <w:rsid w:val="00D90F16"/>
    <w:rsid w:val="00D90FA3"/>
    <w:rsid w:val="00D9108B"/>
    <w:rsid w:val="00D910B9"/>
    <w:rsid w:val="00D912A1"/>
    <w:rsid w:val="00D91324"/>
    <w:rsid w:val="00D915DB"/>
    <w:rsid w:val="00D9182F"/>
    <w:rsid w:val="00D91972"/>
    <w:rsid w:val="00D9199F"/>
    <w:rsid w:val="00D91A80"/>
    <w:rsid w:val="00D91CE0"/>
    <w:rsid w:val="00D91EBA"/>
    <w:rsid w:val="00D91FD9"/>
    <w:rsid w:val="00D920DD"/>
    <w:rsid w:val="00D921AA"/>
    <w:rsid w:val="00D92221"/>
    <w:rsid w:val="00D92277"/>
    <w:rsid w:val="00D92348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F71"/>
    <w:rsid w:val="00D94134"/>
    <w:rsid w:val="00D941FF"/>
    <w:rsid w:val="00D9424B"/>
    <w:rsid w:val="00D9437B"/>
    <w:rsid w:val="00D9437E"/>
    <w:rsid w:val="00D9458A"/>
    <w:rsid w:val="00D945C5"/>
    <w:rsid w:val="00D946AF"/>
    <w:rsid w:val="00D949F7"/>
    <w:rsid w:val="00D94B46"/>
    <w:rsid w:val="00D94D76"/>
    <w:rsid w:val="00D94D98"/>
    <w:rsid w:val="00D94FDB"/>
    <w:rsid w:val="00D9503A"/>
    <w:rsid w:val="00D9515A"/>
    <w:rsid w:val="00D9580C"/>
    <w:rsid w:val="00D95890"/>
    <w:rsid w:val="00D95A16"/>
    <w:rsid w:val="00D95A92"/>
    <w:rsid w:val="00D95D1A"/>
    <w:rsid w:val="00D95E92"/>
    <w:rsid w:val="00D95F60"/>
    <w:rsid w:val="00D95F65"/>
    <w:rsid w:val="00D9600B"/>
    <w:rsid w:val="00D96351"/>
    <w:rsid w:val="00D96558"/>
    <w:rsid w:val="00D96713"/>
    <w:rsid w:val="00D968E8"/>
    <w:rsid w:val="00D969CC"/>
    <w:rsid w:val="00D969DF"/>
    <w:rsid w:val="00D96B07"/>
    <w:rsid w:val="00D96B2C"/>
    <w:rsid w:val="00D96C83"/>
    <w:rsid w:val="00D96DBB"/>
    <w:rsid w:val="00D96E90"/>
    <w:rsid w:val="00D971B4"/>
    <w:rsid w:val="00D97307"/>
    <w:rsid w:val="00D9763D"/>
    <w:rsid w:val="00D97759"/>
    <w:rsid w:val="00D97B4F"/>
    <w:rsid w:val="00D97F11"/>
    <w:rsid w:val="00D97F22"/>
    <w:rsid w:val="00D97FA3"/>
    <w:rsid w:val="00D97FE1"/>
    <w:rsid w:val="00DA011F"/>
    <w:rsid w:val="00DA04EF"/>
    <w:rsid w:val="00DA0761"/>
    <w:rsid w:val="00DA0923"/>
    <w:rsid w:val="00DA0AE1"/>
    <w:rsid w:val="00DA0BD9"/>
    <w:rsid w:val="00DA0C03"/>
    <w:rsid w:val="00DA0DC5"/>
    <w:rsid w:val="00DA0E5B"/>
    <w:rsid w:val="00DA10FD"/>
    <w:rsid w:val="00DA120F"/>
    <w:rsid w:val="00DA13D2"/>
    <w:rsid w:val="00DA14B1"/>
    <w:rsid w:val="00DA14E5"/>
    <w:rsid w:val="00DA14FF"/>
    <w:rsid w:val="00DA16B0"/>
    <w:rsid w:val="00DA17B1"/>
    <w:rsid w:val="00DA17EE"/>
    <w:rsid w:val="00DA1823"/>
    <w:rsid w:val="00DA194B"/>
    <w:rsid w:val="00DA1BCC"/>
    <w:rsid w:val="00DA1BE5"/>
    <w:rsid w:val="00DA1C84"/>
    <w:rsid w:val="00DA1C96"/>
    <w:rsid w:val="00DA1CE9"/>
    <w:rsid w:val="00DA1E8A"/>
    <w:rsid w:val="00DA2005"/>
    <w:rsid w:val="00DA216F"/>
    <w:rsid w:val="00DA22A2"/>
    <w:rsid w:val="00DA22B5"/>
    <w:rsid w:val="00DA24CF"/>
    <w:rsid w:val="00DA2563"/>
    <w:rsid w:val="00DA2673"/>
    <w:rsid w:val="00DA2748"/>
    <w:rsid w:val="00DA2825"/>
    <w:rsid w:val="00DA2BA7"/>
    <w:rsid w:val="00DA2D51"/>
    <w:rsid w:val="00DA2D64"/>
    <w:rsid w:val="00DA305D"/>
    <w:rsid w:val="00DA3235"/>
    <w:rsid w:val="00DA3331"/>
    <w:rsid w:val="00DA349A"/>
    <w:rsid w:val="00DA3911"/>
    <w:rsid w:val="00DA3A49"/>
    <w:rsid w:val="00DA3AE7"/>
    <w:rsid w:val="00DA3CCB"/>
    <w:rsid w:val="00DA3F2D"/>
    <w:rsid w:val="00DA4430"/>
    <w:rsid w:val="00DA448F"/>
    <w:rsid w:val="00DA454F"/>
    <w:rsid w:val="00DA4651"/>
    <w:rsid w:val="00DA497E"/>
    <w:rsid w:val="00DA49C8"/>
    <w:rsid w:val="00DA4AAE"/>
    <w:rsid w:val="00DA4B95"/>
    <w:rsid w:val="00DA4B9B"/>
    <w:rsid w:val="00DA4C7C"/>
    <w:rsid w:val="00DA4CCC"/>
    <w:rsid w:val="00DA4D30"/>
    <w:rsid w:val="00DA4D7A"/>
    <w:rsid w:val="00DA4E67"/>
    <w:rsid w:val="00DA5120"/>
    <w:rsid w:val="00DA51CA"/>
    <w:rsid w:val="00DA5234"/>
    <w:rsid w:val="00DA528F"/>
    <w:rsid w:val="00DA52DD"/>
    <w:rsid w:val="00DA53E0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41"/>
    <w:rsid w:val="00DA6D9E"/>
    <w:rsid w:val="00DA6E21"/>
    <w:rsid w:val="00DA6E87"/>
    <w:rsid w:val="00DA6F7B"/>
    <w:rsid w:val="00DA6FC2"/>
    <w:rsid w:val="00DA708B"/>
    <w:rsid w:val="00DA7300"/>
    <w:rsid w:val="00DA749C"/>
    <w:rsid w:val="00DA774F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4F3"/>
    <w:rsid w:val="00DB15E7"/>
    <w:rsid w:val="00DB171D"/>
    <w:rsid w:val="00DB1776"/>
    <w:rsid w:val="00DB17A4"/>
    <w:rsid w:val="00DB1863"/>
    <w:rsid w:val="00DB1995"/>
    <w:rsid w:val="00DB1A61"/>
    <w:rsid w:val="00DB1B15"/>
    <w:rsid w:val="00DB1BF8"/>
    <w:rsid w:val="00DB1CC5"/>
    <w:rsid w:val="00DB1E6D"/>
    <w:rsid w:val="00DB1ED5"/>
    <w:rsid w:val="00DB1EF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1A"/>
    <w:rsid w:val="00DB36AD"/>
    <w:rsid w:val="00DB38E8"/>
    <w:rsid w:val="00DB3929"/>
    <w:rsid w:val="00DB3A01"/>
    <w:rsid w:val="00DB3AC0"/>
    <w:rsid w:val="00DB3DBF"/>
    <w:rsid w:val="00DB3FD3"/>
    <w:rsid w:val="00DB4087"/>
    <w:rsid w:val="00DB42AB"/>
    <w:rsid w:val="00DB465B"/>
    <w:rsid w:val="00DB482E"/>
    <w:rsid w:val="00DB4989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7E5"/>
    <w:rsid w:val="00DB580A"/>
    <w:rsid w:val="00DB591A"/>
    <w:rsid w:val="00DB5AF4"/>
    <w:rsid w:val="00DB5DAA"/>
    <w:rsid w:val="00DB62D8"/>
    <w:rsid w:val="00DB6319"/>
    <w:rsid w:val="00DB66E5"/>
    <w:rsid w:val="00DB66FB"/>
    <w:rsid w:val="00DB6CCD"/>
    <w:rsid w:val="00DB6CFE"/>
    <w:rsid w:val="00DB6F84"/>
    <w:rsid w:val="00DB6F9B"/>
    <w:rsid w:val="00DB7033"/>
    <w:rsid w:val="00DB71B5"/>
    <w:rsid w:val="00DB72C1"/>
    <w:rsid w:val="00DB72D9"/>
    <w:rsid w:val="00DB7318"/>
    <w:rsid w:val="00DB733E"/>
    <w:rsid w:val="00DB766C"/>
    <w:rsid w:val="00DB76EA"/>
    <w:rsid w:val="00DB77A1"/>
    <w:rsid w:val="00DB78FE"/>
    <w:rsid w:val="00DB79B2"/>
    <w:rsid w:val="00DB7B0A"/>
    <w:rsid w:val="00DB7B69"/>
    <w:rsid w:val="00DB7B7F"/>
    <w:rsid w:val="00DB7D04"/>
    <w:rsid w:val="00DB7ED0"/>
    <w:rsid w:val="00DC032B"/>
    <w:rsid w:val="00DC0367"/>
    <w:rsid w:val="00DC03DD"/>
    <w:rsid w:val="00DC05A7"/>
    <w:rsid w:val="00DC0706"/>
    <w:rsid w:val="00DC0A65"/>
    <w:rsid w:val="00DC0C5C"/>
    <w:rsid w:val="00DC0C87"/>
    <w:rsid w:val="00DC0DD7"/>
    <w:rsid w:val="00DC0DF4"/>
    <w:rsid w:val="00DC0EC2"/>
    <w:rsid w:val="00DC0F4C"/>
    <w:rsid w:val="00DC10AD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AE7"/>
    <w:rsid w:val="00DC1D48"/>
    <w:rsid w:val="00DC1DD1"/>
    <w:rsid w:val="00DC22ED"/>
    <w:rsid w:val="00DC2664"/>
    <w:rsid w:val="00DC27B7"/>
    <w:rsid w:val="00DC2832"/>
    <w:rsid w:val="00DC29BA"/>
    <w:rsid w:val="00DC2BDB"/>
    <w:rsid w:val="00DC2F4D"/>
    <w:rsid w:val="00DC2FEB"/>
    <w:rsid w:val="00DC31C4"/>
    <w:rsid w:val="00DC3621"/>
    <w:rsid w:val="00DC3690"/>
    <w:rsid w:val="00DC37B0"/>
    <w:rsid w:val="00DC382E"/>
    <w:rsid w:val="00DC38A0"/>
    <w:rsid w:val="00DC3972"/>
    <w:rsid w:val="00DC3999"/>
    <w:rsid w:val="00DC39E0"/>
    <w:rsid w:val="00DC3CE9"/>
    <w:rsid w:val="00DC3D69"/>
    <w:rsid w:val="00DC3E23"/>
    <w:rsid w:val="00DC3F11"/>
    <w:rsid w:val="00DC4021"/>
    <w:rsid w:val="00DC4077"/>
    <w:rsid w:val="00DC4089"/>
    <w:rsid w:val="00DC4108"/>
    <w:rsid w:val="00DC46A5"/>
    <w:rsid w:val="00DC46C8"/>
    <w:rsid w:val="00DC46EF"/>
    <w:rsid w:val="00DC4704"/>
    <w:rsid w:val="00DC47EF"/>
    <w:rsid w:val="00DC4AC9"/>
    <w:rsid w:val="00DC4B82"/>
    <w:rsid w:val="00DC4C06"/>
    <w:rsid w:val="00DC4C68"/>
    <w:rsid w:val="00DC4E81"/>
    <w:rsid w:val="00DC4EFD"/>
    <w:rsid w:val="00DC4F9E"/>
    <w:rsid w:val="00DC5067"/>
    <w:rsid w:val="00DC5143"/>
    <w:rsid w:val="00DC53E6"/>
    <w:rsid w:val="00DC5411"/>
    <w:rsid w:val="00DC5651"/>
    <w:rsid w:val="00DC592B"/>
    <w:rsid w:val="00DC5A18"/>
    <w:rsid w:val="00DC5B58"/>
    <w:rsid w:val="00DC5BB9"/>
    <w:rsid w:val="00DC5E47"/>
    <w:rsid w:val="00DC5F84"/>
    <w:rsid w:val="00DC625D"/>
    <w:rsid w:val="00DC62CA"/>
    <w:rsid w:val="00DC6569"/>
    <w:rsid w:val="00DC65D6"/>
    <w:rsid w:val="00DC66B2"/>
    <w:rsid w:val="00DC66B6"/>
    <w:rsid w:val="00DC690B"/>
    <w:rsid w:val="00DC69FD"/>
    <w:rsid w:val="00DC6A09"/>
    <w:rsid w:val="00DC6BFC"/>
    <w:rsid w:val="00DC6C06"/>
    <w:rsid w:val="00DC6C0B"/>
    <w:rsid w:val="00DC6EC1"/>
    <w:rsid w:val="00DC6ED0"/>
    <w:rsid w:val="00DC701A"/>
    <w:rsid w:val="00DC71A9"/>
    <w:rsid w:val="00DC737B"/>
    <w:rsid w:val="00DC74ED"/>
    <w:rsid w:val="00DC7616"/>
    <w:rsid w:val="00DC7696"/>
    <w:rsid w:val="00DC77C8"/>
    <w:rsid w:val="00DC7900"/>
    <w:rsid w:val="00DC7970"/>
    <w:rsid w:val="00DC7A5E"/>
    <w:rsid w:val="00DC7B60"/>
    <w:rsid w:val="00DC7C3D"/>
    <w:rsid w:val="00DC7CE2"/>
    <w:rsid w:val="00DC7E7B"/>
    <w:rsid w:val="00DC7EF3"/>
    <w:rsid w:val="00DC7F23"/>
    <w:rsid w:val="00DD00B0"/>
    <w:rsid w:val="00DD023D"/>
    <w:rsid w:val="00DD023F"/>
    <w:rsid w:val="00DD02D6"/>
    <w:rsid w:val="00DD031D"/>
    <w:rsid w:val="00DD0551"/>
    <w:rsid w:val="00DD0572"/>
    <w:rsid w:val="00DD05F0"/>
    <w:rsid w:val="00DD07B0"/>
    <w:rsid w:val="00DD0AF0"/>
    <w:rsid w:val="00DD0C86"/>
    <w:rsid w:val="00DD0D4C"/>
    <w:rsid w:val="00DD0D59"/>
    <w:rsid w:val="00DD0F05"/>
    <w:rsid w:val="00DD0FA6"/>
    <w:rsid w:val="00DD108C"/>
    <w:rsid w:val="00DD10BD"/>
    <w:rsid w:val="00DD1171"/>
    <w:rsid w:val="00DD12A3"/>
    <w:rsid w:val="00DD1602"/>
    <w:rsid w:val="00DD1691"/>
    <w:rsid w:val="00DD16B2"/>
    <w:rsid w:val="00DD17F0"/>
    <w:rsid w:val="00DD18BC"/>
    <w:rsid w:val="00DD1952"/>
    <w:rsid w:val="00DD1A0B"/>
    <w:rsid w:val="00DD1A7E"/>
    <w:rsid w:val="00DD1AD4"/>
    <w:rsid w:val="00DD1B9F"/>
    <w:rsid w:val="00DD1C1E"/>
    <w:rsid w:val="00DD1ED6"/>
    <w:rsid w:val="00DD1F98"/>
    <w:rsid w:val="00DD1FD5"/>
    <w:rsid w:val="00DD204B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5D"/>
    <w:rsid w:val="00DD2F9F"/>
    <w:rsid w:val="00DD312B"/>
    <w:rsid w:val="00DD3321"/>
    <w:rsid w:val="00DD3337"/>
    <w:rsid w:val="00DD3396"/>
    <w:rsid w:val="00DD3481"/>
    <w:rsid w:val="00DD3831"/>
    <w:rsid w:val="00DD38FF"/>
    <w:rsid w:val="00DD391D"/>
    <w:rsid w:val="00DD3941"/>
    <w:rsid w:val="00DD3C28"/>
    <w:rsid w:val="00DD3C3D"/>
    <w:rsid w:val="00DD3C52"/>
    <w:rsid w:val="00DD3CCA"/>
    <w:rsid w:val="00DD449A"/>
    <w:rsid w:val="00DD4878"/>
    <w:rsid w:val="00DD4F72"/>
    <w:rsid w:val="00DD50E2"/>
    <w:rsid w:val="00DD519E"/>
    <w:rsid w:val="00DD51AF"/>
    <w:rsid w:val="00DD535B"/>
    <w:rsid w:val="00DD53A4"/>
    <w:rsid w:val="00DD5426"/>
    <w:rsid w:val="00DD554F"/>
    <w:rsid w:val="00DD55FE"/>
    <w:rsid w:val="00DD577A"/>
    <w:rsid w:val="00DD5B66"/>
    <w:rsid w:val="00DD5B8B"/>
    <w:rsid w:val="00DD5F3B"/>
    <w:rsid w:val="00DD5F53"/>
    <w:rsid w:val="00DD5FB1"/>
    <w:rsid w:val="00DD62AB"/>
    <w:rsid w:val="00DD63DE"/>
    <w:rsid w:val="00DD649D"/>
    <w:rsid w:val="00DD64B6"/>
    <w:rsid w:val="00DD64C1"/>
    <w:rsid w:val="00DD6727"/>
    <w:rsid w:val="00DD6896"/>
    <w:rsid w:val="00DD71CC"/>
    <w:rsid w:val="00DD7208"/>
    <w:rsid w:val="00DD72B5"/>
    <w:rsid w:val="00DD72FF"/>
    <w:rsid w:val="00DD73C0"/>
    <w:rsid w:val="00DD73D1"/>
    <w:rsid w:val="00DD74D0"/>
    <w:rsid w:val="00DD7626"/>
    <w:rsid w:val="00DD7670"/>
    <w:rsid w:val="00DD77BA"/>
    <w:rsid w:val="00DD785A"/>
    <w:rsid w:val="00DD7977"/>
    <w:rsid w:val="00DD7A77"/>
    <w:rsid w:val="00DD7AA6"/>
    <w:rsid w:val="00DD7B47"/>
    <w:rsid w:val="00DD7BFC"/>
    <w:rsid w:val="00DD7C42"/>
    <w:rsid w:val="00DE00F1"/>
    <w:rsid w:val="00DE01C4"/>
    <w:rsid w:val="00DE03D8"/>
    <w:rsid w:val="00DE05B3"/>
    <w:rsid w:val="00DE062B"/>
    <w:rsid w:val="00DE0B55"/>
    <w:rsid w:val="00DE0C2D"/>
    <w:rsid w:val="00DE1157"/>
    <w:rsid w:val="00DE1342"/>
    <w:rsid w:val="00DE1357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75C"/>
    <w:rsid w:val="00DE2B64"/>
    <w:rsid w:val="00DE2BC2"/>
    <w:rsid w:val="00DE2C44"/>
    <w:rsid w:val="00DE2D57"/>
    <w:rsid w:val="00DE2DA0"/>
    <w:rsid w:val="00DE2F65"/>
    <w:rsid w:val="00DE302D"/>
    <w:rsid w:val="00DE3152"/>
    <w:rsid w:val="00DE365C"/>
    <w:rsid w:val="00DE3707"/>
    <w:rsid w:val="00DE3856"/>
    <w:rsid w:val="00DE3880"/>
    <w:rsid w:val="00DE3C9F"/>
    <w:rsid w:val="00DE3EA6"/>
    <w:rsid w:val="00DE4163"/>
    <w:rsid w:val="00DE41EA"/>
    <w:rsid w:val="00DE423E"/>
    <w:rsid w:val="00DE42A7"/>
    <w:rsid w:val="00DE4535"/>
    <w:rsid w:val="00DE45CB"/>
    <w:rsid w:val="00DE4B1C"/>
    <w:rsid w:val="00DE4BD4"/>
    <w:rsid w:val="00DE4D8D"/>
    <w:rsid w:val="00DE4E5C"/>
    <w:rsid w:val="00DE4EDE"/>
    <w:rsid w:val="00DE4F06"/>
    <w:rsid w:val="00DE4F4B"/>
    <w:rsid w:val="00DE4FD4"/>
    <w:rsid w:val="00DE528A"/>
    <w:rsid w:val="00DE549E"/>
    <w:rsid w:val="00DE54A2"/>
    <w:rsid w:val="00DE54DA"/>
    <w:rsid w:val="00DE554C"/>
    <w:rsid w:val="00DE55EB"/>
    <w:rsid w:val="00DE5A84"/>
    <w:rsid w:val="00DE5B08"/>
    <w:rsid w:val="00DE5B65"/>
    <w:rsid w:val="00DE5CE9"/>
    <w:rsid w:val="00DE5D9F"/>
    <w:rsid w:val="00DE5E28"/>
    <w:rsid w:val="00DE61EC"/>
    <w:rsid w:val="00DE6252"/>
    <w:rsid w:val="00DE63DA"/>
    <w:rsid w:val="00DE64B0"/>
    <w:rsid w:val="00DE6D8B"/>
    <w:rsid w:val="00DE6EC2"/>
    <w:rsid w:val="00DE704C"/>
    <w:rsid w:val="00DE730D"/>
    <w:rsid w:val="00DE7387"/>
    <w:rsid w:val="00DE74BA"/>
    <w:rsid w:val="00DE7587"/>
    <w:rsid w:val="00DE763B"/>
    <w:rsid w:val="00DE79C9"/>
    <w:rsid w:val="00DE7BB8"/>
    <w:rsid w:val="00DE7C0F"/>
    <w:rsid w:val="00DE7D79"/>
    <w:rsid w:val="00DF002C"/>
    <w:rsid w:val="00DF0038"/>
    <w:rsid w:val="00DF010E"/>
    <w:rsid w:val="00DF0199"/>
    <w:rsid w:val="00DF01CB"/>
    <w:rsid w:val="00DF020C"/>
    <w:rsid w:val="00DF0278"/>
    <w:rsid w:val="00DF02B9"/>
    <w:rsid w:val="00DF0398"/>
    <w:rsid w:val="00DF0402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5D7"/>
    <w:rsid w:val="00DF1649"/>
    <w:rsid w:val="00DF1659"/>
    <w:rsid w:val="00DF1717"/>
    <w:rsid w:val="00DF1857"/>
    <w:rsid w:val="00DF18AE"/>
    <w:rsid w:val="00DF1967"/>
    <w:rsid w:val="00DF1C2D"/>
    <w:rsid w:val="00DF1F78"/>
    <w:rsid w:val="00DF2102"/>
    <w:rsid w:val="00DF2130"/>
    <w:rsid w:val="00DF214E"/>
    <w:rsid w:val="00DF21EF"/>
    <w:rsid w:val="00DF2494"/>
    <w:rsid w:val="00DF24D7"/>
    <w:rsid w:val="00DF26FF"/>
    <w:rsid w:val="00DF27E3"/>
    <w:rsid w:val="00DF284D"/>
    <w:rsid w:val="00DF28B6"/>
    <w:rsid w:val="00DF298F"/>
    <w:rsid w:val="00DF2A09"/>
    <w:rsid w:val="00DF2C5C"/>
    <w:rsid w:val="00DF2E8C"/>
    <w:rsid w:val="00DF2F25"/>
    <w:rsid w:val="00DF35D2"/>
    <w:rsid w:val="00DF3850"/>
    <w:rsid w:val="00DF3B09"/>
    <w:rsid w:val="00DF3B0B"/>
    <w:rsid w:val="00DF3BEB"/>
    <w:rsid w:val="00DF4104"/>
    <w:rsid w:val="00DF425B"/>
    <w:rsid w:val="00DF46C2"/>
    <w:rsid w:val="00DF47CE"/>
    <w:rsid w:val="00DF484E"/>
    <w:rsid w:val="00DF4905"/>
    <w:rsid w:val="00DF49F5"/>
    <w:rsid w:val="00DF502E"/>
    <w:rsid w:val="00DF52FD"/>
    <w:rsid w:val="00DF538A"/>
    <w:rsid w:val="00DF53BD"/>
    <w:rsid w:val="00DF5433"/>
    <w:rsid w:val="00DF579F"/>
    <w:rsid w:val="00DF596B"/>
    <w:rsid w:val="00DF59A3"/>
    <w:rsid w:val="00DF5A33"/>
    <w:rsid w:val="00DF5B4C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55F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B8"/>
    <w:rsid w:val="00DF70DB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08"/>
    <w:rsid w:val="00E00AEE"/>
    <w:rsid w:val="00E00BC1"/>
    <w:rsid w:val="00E00BEC"/>
    <w:rsid w:val="00E00C1E"/>
    <w:rsid w:val="00E00D45"/>
    <w:rsid w:val="00E00FD8"/>
    <w:rsid w:val="00E01012"/>
    <w:rsid w:val="00E01117"/>
    <w:rsid w:val="00E0122B"/>
    <w:rsid w:val="00E01335"/>
    <w:rsid w:val="00E013AF"/>
    <w:rsid w:val="00E013D1"/>
    <w:rsid w:val="00E017EB"/>
    <w:rsid w:val="00E01936"/>
    <w:rsid w:val="00E01B09"/>
    <w:rsid w:val="00E01BE6"/>
    <w:rsid w:val="00E01DAE"/>
    <w:rsid w:val="00E01F11"/>
    <w:rsid w:val="00E0200D"/>
    <w:rsid w:val="00E02049"/>
    <w:rsid w:val="00E02158"/>
    <w:rsid w:val="00E02192"/>
    <w:rsid w:val="00E02194"/>
    <w:rsid w:val="00E02385"/>
    <w:rsid w:val="00E02432"/>
    <w:rsid w:val="00E0253E"/>
    <w:rsid w:val="00E0260B"/>
    <w:rsid w:val="00E0269F"/>
    <w:rsid w:val="00E0294E"/>
    <w:rsid w:val="00E029A8"/>
    <w:rsid w:val="00E02B8F"/>
    <w:rsid w:val="00E02C39"/>
    <w:rsid w:val="00E02F2D"/>
    <w:rsid w:val="00E02F46"/>
    <w:rsid w:val="00E030F1"/>
    <w:rsid w:val="00E03128"/>
    <w:rsid w:val="00E032F7"/>
    <w:rsid w:val="00E03B35"/>
    <w:rsid w:val="00E03B4B"/>
    <w:rsid w:val="00E03EE6"/>
    <w:rsid w:val="00E0425E"/>
    <w:rsid w:val="00E043E1"/>
    <w:rsid w:val="00E04624"/>
    <w:rsid w:val="00E047C5"/>
    <w:rsid w:val="00E04827"/>
    <w:rsid w:val="00E05218"/>
    <w:rsid w:val="00E05305"/>
    <w:rsid w:val="00E05592"/>
    <w:rsid w:val="00E056D8"/>
    <w:rsid w:val="00E05747"/>
    <w:rsid w:val="00E057C4"/>
    <w:rsid w:val="00E0580B"/>
    <w:rsid w:val="00E058D2"/>
    <w:rsid w:val="00E05A4C"/>
    <w:rsid w:val="00E05B68"/>
    <w:rsid w:val="00E05D00"/>
    <w:rsid w:val="00E05D16"/>
    <w:rsid w:val="00E05D1B"/>
    <w:rsid w:val="00E05DFD"/>
    <w:rsid w:val="00E0613C"/>
    <w:rsid w:val="00E06166"/>
    <w:rsid w:val="00E063B2"/>
    <w:rsid w:val="00E06498"/>
    <w:rsid w:val="00E06508"/>
    <w:rsid w:val="00E06792"/>
    <w:rsid w:val="00E06844"/>
    <w:rsid w:val="00E06B39"/>
    <w:rsid w:val="00E06DDC"/>
    <w:rsid w:val="00E06F5C"/>
    <w:rsid w:val="00E06F9B"/>
    <w:rsid w:val="00E07078"/>
    <w:rsid w:val="00E072AE"/>
    <w:rsid w:val="00E072CA"/>
    <w:rsid w:val="00E075E5"/>
    <w:rsid w:val="00E07610"/>
    <w:rsid w:val="00E07637"/>
    <w:rsid w:val="00E07913"/>
    <w:rsid w:val="00E07977"/>
    <w:rsid w:val="00E07A34"/>
    <w:rsid w:val="00E07C2F"/>
    <w:rsid w:val="00E07EDA"/>
    <w:rsid w:val="00E07F39"/>
    <w:rsid w:val="00E100AF"/>
    <w:rsid w:val="00E101F2"/>
    <w:rsid w:val="00E10370"/>
    <w:rsid w:val="00E1075B"/>
    <w:rsid w:val="00E1079E"/>
    <w:rsid w:val="00E107A3"/>
    <w:rsid w:val="00E10803"/>
    <w:rsid w:val="00E10C59"/>
    <w:rsid w:val="00E10EC7"/>
    <w:rsid w:val="00E11086"/>
    <w:rsid w:val="00E11382"/>
    <w:rsid w:val="00E1183D"/>
    <w:rsid w:val="00E11BE0"/>
    <w:rsid w:val="00E11C23"/>
    <w:rsid w:val="00E11C5D"/>
    <w:rsid w:val="00E11D25"/>
    <w:rsid w:val="00E11DA0"/>
    <w:rsid w:val="00E11F4B"/>
    <w:rsid w:val="00E1208F"/>
    <w:rsid w:val="00E120BD"/>
    <w:rsid w:val="00E122A8"/>
    <w:rsid w:val="00E1257D"/>
    <w:rsid w:val="00E12A51"/>
    <w:rsid w:val="00E12C54"/>
    <w:rsid w:val="00E132B1"/>
    <w:rsid w:val="00E133DC"/>
    <w:rsid w:val="00E133FA"/>
    <w:rsid w:val="00E135EC"/>
    <w:rsid w:val="00E137E3"/>
    <w:rsid w:val="00E13A5F"/>
    <w:rsid w:val="00E140A1"/>
    <w:rsid w:val="00E144E9"/>
    <w:rsid w:val="00E147C5"/>
    <w:rsid w:val="00E14908"/>
    <w:rsid w:val="00E14CEC"/>
    <w:rsid w:val="00E151F6"/>
    <w:rsid w:val="00E152D1"/>
    <w:rsid w:val="00E152E6"/>
    <w:rsid w:val="00E1538D"/>
    <w:rsid w:val="00E153F0"/>
    <w:rsid w:val="00E15661"/>
    <w:rsid w:val="00E158DC"/>
    <w:rsid w:val="00E15B5A"/>
    <w:rsid w:val="00E15D47"/>
    <w:rsid w:val="00E15DE2"/>
    <w:rsid w:val="00E15E68"/>
    <w:rsid w:val="00E160F3"/>
    <w:rsid w:val="00E1686E"/>
    <w:rsid w:val="00E16966"/>
    <w:rsid w:val="00E16972"/>
    <w:rsid w:val="00E1697B"/>
    <w:rsid w:val="00E16A88"/>
    <w:rsid w:val="00E17048"/>
    <w:rsid w:val="00E170F8"/>
    <w:rsid w:val="00E17300"/>
    <w:rsid w:val="00E17390"/>
    <w:rsid w:val="00E17413"/>
    <w:rsid w:val="00E174CD"/>
    <w:rsid w:val="00E174F7"/>
    <w:rsid w:val="00E1754B"/>
    <w:rsid w:val="00E17582"/>
    <w:rsid w:val="00E17587"/>
    <w:rsid w:val="00E1760C"/>
    <w:rsid w:val="00E1766B"/>
    <w:rsid w:val="00E1774E"/>
    <w:rsid w:val="00E17908"/>
    <w:rsid w:val="00E179A2"/>
    <w:rsid w:val="00E17A91"/>
    <w:rsid w:val="00E17C68"/>
    <w:rsid w:val="00E17DF8"/>
    <w:rsid w:val="00E17E2E"/>
    <w:rsid w:val="00E17EA5"/>
    <w:rsid w:val="00E17F90"/>
    <w:rsid w:val="00E17FBC"/>
    <w:rsid w:val="00E20066"/>
    <w:rsid w:val="00E2006F"/>
    <w:rsid w:val="00E202A4"/>
    <w:rsid w:val="00E20363"/>
    <w:rsid w:val="00E20882"/>
    <w:rsid w:val="00E20A74"/>
    <w:rsid w:val="00E20CD0"/>
    <w:rsid w:val="00E20E35"/>
    <w:rsid w:val="00E20F28"/>
    <w:rsid w:val="00E21189"/>
    <w:rsid w:val="00E21292"/>
    <w:rsid w:val="00E21421"/>
    <w:rsid w:val="00E2148F"/>
    <w:rsid w:val="00E2152F"/>
    <w:rsid w:val="00E217E2"/>
    <w:rsid w:val="00E21805"/>
    <w:rsid w:val="00E218FF"/>
    <w:rsid w:val="00E21C4B"/>
    <w:rsid w:val="00E221C5"/>
    <w:rsid w:val="00E22425"/>
    <w:rsid w:val="00E22585"/>
    <w:rsid w:val="00E229B2"/>
    <w:rsid w:val="00E229C9"/>
    <w:rsid w:val="00E22B3F"/>
    <w:rsid w:val="00E22BDE"/>
    <w:rsid w:val="00E22D4E"/>
    <w:rsid w:val="00E22D7C"/>
    <w:rsid w:val="00E23395"/>
    <w:rsid w:val="00E234B9"/>
    <w:rsid w:val="00E234BE"/>
    <w:rsid w:val="00E23505"/>
    <w:rsid w:val="00E23516"/>
    <w:rsid w:val="00E23747"/>
    <w:rsid w:val="00E23970"/>
    <w:rsid w:val="00E23978"/>
    <w:rsid w:val="00E239E0"/>
    <w:rsid w:val="00E239F9"/>
    <w:rsid w:val="00E23C3E"/>
    <w:rsid w:val="00E23CA1"/>
    <w:rsid w:val="00E23E2B"/>
    <w:rsid w:val="00E24228"/>
    <w:rsid w:val="00E242D9"/>
    <w:rsid w:val="00E243D1"/>
    <w:rsid w:val="00E245BC"/>
    <w:rsid w:val="00E247F7"/>
    <w:rsid w:val="00E2484D"/>
    <w:rsid w:val="00E24A1A"/>
    <w:rsid w:val="00E24A55"/>
    <w:rsid w:val="00E24A5D"/>
    <w:rsid w:val="00E24A86"/>
    <w:rsid w:val="00E24B87"/>
    <w:rsid w:val="00E24BAD"/>
    <w:rsid w:val="00E24C99"/>
    <w:rsid w:val="00E25034"/>
    <w:rsid w:val="00E253DD"/>
    <w:rsid w:val="00E2544F"/>
    <w:rsid w:val="00E25571"/>
    <w:rsid w:val="00E255C2"/>
    <w:rsid w:val="00E25806"/>
    <w:rsid w:val="00E25925"/>
    <w:rsid w:val="00E25AD5"/>
    <w:rsid w:val="00E25C67"/>
    <w:rsid w:val="00E25D64"/>
    <w:rsid w:val="00E25EE5"/>
    <w:rsid w:val="00E25FD9"/>
    <w:rsid w:val="00E26214"/>
    <w:rsid w:val="00E262AE"/>
    <w:rsid w:val="00E2667F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7EC"/>
    <w:rsid w:val="00E278B3"/>
    <w:rsid w:val="00E2793E"/>
    <w:rsid w:val="00E279BC"/>
    <w:rsid w:val="00E27A4A"/>
    <w:rsid w:val="00E27A66"/>
    <w:rsid w:val="00E30016"/>
    <w:rsid w:val="00E300F0"/>
    <w:rsid w:val="00E30529"/>
    <w:rsid w:val="00E3055E"/>
    <w:rsid w:val="00E305AA"/>
    <w:rsid w:val="00E305DC"/>
    <w:rsid w:val="00E306EE"/>
    <w:rsid w:val="00E308B1"/>
    <w:rsid w:val="00E30914"/>
    <w:rsid w:val="00E309A3"/>
    <w:rsid w:val="00E30A90"/>
    <w:rsid w:val="00E30CEE"/>
    <w:rsid w:val="00E30DDF"/>
    <w:rsid w:val="00E30EBD"/>
    <w:rsid w:val="00E30F35"/>
    <w:rsid w:val="00E30FED"/>
    <w:rsid w:val="00E31192"/>
    <w:rsid w:val="00E3124B"/>
    <w:rsid w:val="00E31526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73"/>
    <w:rsid w:val="00E328F4"/>
    <w:rsid w:val="00E32F53"/>
    <w:rsid w:val="00E32FD4"/>
    <w:rsid w:val="00E33460"/>
    <w:rsid w:val="00E33590"/>
    <w:rsid w:val="00E33770"/>
    <w:rsid w:val="00E337EE"/>
    <w:rsid w:val="00E3390C"/>
    <w:rsid w:val="00E339D1"/>
    <w:rsid w:val="00E33C5B"/>
    <w:rsid w:val="00E33CAB"/>
    <w:rsid w:val="00E33ED7"/>
    <w:rsid w:val="00E34135"/>
    <w:rsid w:val="00E341B2"/>
    <w:rsid w:val="00E34254"/>
    <w:rsid w:val="00E344C5"/>
    <w:rsid w:val="00E34726"/>
    <w:rsid w:val="00E34773"/>
    <w:rsid w:val="00E34ABF"/>
    <w:rsid w:val="00E34B71"/>
    <w:rsid w:val="00E34E13"/>
    <w:rsid w:val="00E34E8B"/>
    <w:rsid w:val="00E34F29"/>
    <w:rsid w:val="00E3510F"/>
    <w:rsid w:val="00E35236"/>
    <w:rsid w:val="00E352CA"/>
    <w:rsid w:val="00E3538C"/>
    <w:rsid w:val="00E357F5"/>
    <w:rsid w:val="00E35902"/>
    <w:rsid w:val="00E35D6A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D71"/>
    <w:rsid w:val="00E36EF2"/>
    <w:rsid w:val="00E37156"/>
    <w:rsid w:val="00E37222"/>
    <w:rsid w:val="00E37431"/>
    <w:rsid w:val="00E375F1"/>
    <w:rsid w:val="00E377E6"/>
    <w:rsid w:val="00E37A17"/>
    <w:rsid w:val="00E37CB7"/>
    <w:rsid w:val="00E37DD6"/>
    <w:rsid w:val="00E37E08"/>
    <w:rsid w:val="00E37EA9"/>
    <w:rsid w:val="00E37F35"/>
    <w:rsid w:val="00E401E2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1E5"/>
    <w:rsid w:val="00E41202"/>
    <w:rsid w:val="00E41272"/>
    <w:rsid w:val="00E41836"/>
    <w:rsid w:val="00E418AE"/>
    <w:rsid w:val="00E419A1"/>
    <w:rsid w:val="00E41A55"/>
    <w:rsid w:val="00E41AC6"/>
    <w:rsid w:val="00E41D0B"/>
    <w:rsid w:val="00E41E5D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8C0"/>
    <w:rsid w:val="00E42AB0"/>
    <w:rsid w:val="00E42B93"/>
    <w:rsid w:val="00E42BF9"/>
    <w:rsid w:val="00E42C04"/>
    <w:rsid w:val="00E43092"/>
    <w:rsid w:val="00E432AA"/>
    <w:rsid w:val="00E432F2"/>
    <w:rsid w:val="00E4330E"/>
    <w:rsid w:val="00E433EC"/>
    <w:rsid w:val="00E43654"/>
    <w:rsid w:val="00E4365E"/>
    <w:rsid w:val="00E4365F"/>
    <w:rsid w:val="00E43B9E"/>
    <w:rsid w:val="00E43C64"/>
    <w:rsid w:val="00E43E11"/>
    <w:rsid w:val="00E43F30"/>
    <w:rsid w:val="00E44055"/>
    <w:rsid w:val="00E440BB"/>
    <w:rsid w:val="00E44139"/>
    <w:rsid w:val="00E4435C"/>
    <w:rsid w:val="00E443CD"/>
    <w:rsid w:val="00E4459C"/>
    <w:rsid w:val="00E4459F"/>
    <w:rsid w:val="00E44642"/>
    <w:rsid w:val="00E446CE"/>
    <w:rsid w:val="00E44D5E"/>
    <w:rsid w:val="00E44DB5"/>
    <w:rsid w:val="00E44F56"/>
    <w:rsid w:val="00E4565E"/>
    <w:rsid w:val="00E45675"/>
    <w:rsid w:val="00E45796"/>
    <w:rsid w:val="00E45872"/>
    <w:rsid w:val="00E45B16"/>
    <w:rsid w:val="00E45C2A"/>
    <w:rsid w:val="00E45C36"/>
    <w:rsid w:val="00E45C59"/>
    <w:rsid w:val="00E45CCD"/>
    <w:rsid w:val="00E45FA3"/>
    <w:rsid w:val="00E46032"/>
    <w:rsid w:val="00E4605E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50B"/>
    <w:rsid w:val="00E4775C"/>
    <w:rsid w:val="00E4798F"/>
    <w:rsid w:val="00E479BF"/>
    <w:rsid w:val="00E47A01"/>
    <w:rsid w:val="00E47A76"/>
    <w:rsid w:val="00E47C19"/>
    <w:rsid w:val="00E47C20"/>
    <w:rsid w:val="00E47C41"/>
    <w:rsid w:val="00E47C93"/>
    <w:rsid w:val="00E47CE1"/>
    <w:rsid w:val="00E47D3C"/>
    <w:rsid w:val="00E47DCE"/>
    <w:rsid w:val="00E5036C"/>
    <w:rsid w:val="00E504B5"/>
    <w:rsid w:val="00E50771"/>
    <w:rsid w:val="00E50935"/>
    <w:rsid w:val="00E50C15"/>
    <w:rsid w:val="00E50C8C"/>
    <w:rsid w:val="00E50DE7"/>
    <w:rsid w:val="00E51169"/>
    <w:rsid w:val="00E51504"/>
    <w:rsid w:val="00E516F5"/>
    <w:rsid w:val="00E51891"/>
    <w:rsid w:val="00E5194D"/>
    <w:rsid w:val="00E51AB3"/>
    <w:rsid w:val="00E51D42"/>
    <w:rsid w:val="00E51D8E"/>
    <w:rsid w:val="00E51D96"/>
    <w:rsid w:val="00E51DDD"/>
    <w:rsid w:val="00E51E2A"/>
    <w:rsid w:val="00E51F6D"/>
    <w:rsid w:val="00E5246B"/>
    <w:rsid w:val="00E524CA"/>
    <w:rsid w:val="00E524EF"/>
    <w:rsid w:val="00E52EDD"/>
    <w:rsid w:val="00E52F49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3E4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49D"/>
    <w:rsid w:val="00E55564"/>
    <w:rsid w:val="00E55847"/>
    <w:rsid w:val="00E55D20"/>
    <w:rsid w:val="00E55D22"/>
    <w:rsid w:val="00E55E83"/>
    <w:rsid w:val="00E55F7A"/>
    <w:rsid w:val="00E562BB"/>
    <w:rsid w:val="00E5648F"/>
    <w:rsid w:val="00E564AB"/>
    <w:rsid w:val="00E5658E"/>
    <w:rsid w:val="00E566FE"/>
    <w:rsid w:val="00E56928"/>
    <w:rsid w:val="00E56A16"/>
    <w:rsid w:val="00E56AA4"/>
    <w:rsid w:val="00E56ABC"/>
    <w:rsid w:val="00E56AFC"/>
    <w:rsid w:val="00E56B2D"/>
    <w:rsid w:val="00E56FCA"/>
    <w:rsid w:val="00E573CD"/>
    <w:rsid w:val="00E5760B"/>
    <w:rsid w:val="00E57A13"/>
    <w:rsid w:val="00E57AD8"/>
    <w:rsid w:val="00E57FAF"/>
    <w:rsid w:val="00E57FEA"/>
    <w:rsid w:val="00E60066"/>
    <w:rsid w:val="00E6009A"/>
    <w:rsid w:val="00E601B2"/>
    <w:rsid w:val="00E601E4"/>
    <w:rsid w:val="00E603A7"/>
    <w:rsid w:val="00E603C0"/>
    <w:rsid w:val="00E60752"/>
    <w:rsid w:val="00E60859"/>
    <w:rsid w:val="00E60966"/>
    <w:rsid w:val="00E60A4C"/>
    <w:rsid w:val="00E60B05"/>
    <w:rsid w:val="00E60CCB"/>
    <w:rsid w:val="00E60D30"/>
    <w:rsid w:val="00E61069"/>
    <w:rsid w:val="00E610A5"/>
    <w:rsid w:val="00E6117A"/>
    <w:rsid w:val="00E6119C"/>
    <w:rsid w:val="00E61239"/>
    <w:rsid w:val="00E612CC"/>
    <w:rsid w:val="00E612D9"/>
    <w:rsid w:val="00E61340"/>
    <w:rsid w:val="00E61580"/>
    <w:rsid w:val="00E61A96"/>
    <w:rsid w:val="00E61B07"/>
    <w:rsid w:val="00E61BDA"/>
    <w:rsid w:val="00E61DB0"/>
    <w:rsid w:val="00E61F2C"/>
    <w:rsid w:val="00E6252C"/>
    <w:rsid w:val="00E6255F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55"/>
    <w:rsid w:val="00E63DB8"/>
    <w:rsid w:val="00E63E7A"/>
    <w:rsid w:val="00E63EC8"/>
    <w:rsid w:val="00E64178"/>
    <w:rsid w:val="00E642F2"/>
    <w:rsid w:val="00E64826"/>
    <w:rsid w:val="00E64919"/>
    <w:rsid w:val="00E64939"/>
    <w:rsid w:val="00E64C30"/>
    <w:rsid w:val="00E64CC4"/>
    <w:rsid w:val="00E64D98"/>
    <w:rsid w:val="00E64E25"/>
    <w:rsid w:val="00E64FFF"/>
    <w:rsid w:val="00E65355"/>
    <w:rsid w:val="00E6550D"/>
    <w:rsid w:val="00E657E8"/>
    <w:rsid w:val="00E659C7"/>
    <w:rsid w:val="00E65ADA"/>
    <w:rsid w:val="00E65BFC"/>
    <w:rsid w:val="00E65C5D"/>
    <w:rsid w:val="00E65E56"/>
    <w:rsid w:val="00E65F27"/>
    <w:rsid w:val="00E6600F"/>
    <w:rsid w:val="00E66067"/>
    <w:rsid w:val="00E6606B"/>
    <w:rsid w:val="00E6615E"/>
    <w:rsid w:val="00E66665"/>
    <w:rsid w:val="00E66909"/>
    <w:rsid w:val="00E66A78"/>
    <w:rsid w:val="00E66CF8"/>
    <w:rsid w:val="00E66F88"/>
    <w:rsid w:val="00E67124"/>
    <w:rsid w:val="00E67212"/>
    <w:rsid w:val="00E6740B"/>
    <w:rsid w:val="00E674B6"/>
    <w:rsid w:val="00E67578"/>
    <w:rsid w:val="00E676D7"/>
    <w:rsid w:val="00E6786F"/>
    <w:rsid w:val="00E678A1"/>
    <w:rsid w:val="00E67D5D"/>
    <w:rsid w:val="00E702CF"/>
    <w:rsid w:val="00E702EC"/>
    <w:rsid w:val="00E707E2"/>
    <w:rsid w:val="00E70891"/>
    <w:rsid w:val="00E7092A"/>
    <w:rsid w:val="00E70ABA"/>
    <w:rsid w:val="00E70C3E"/>
    <w:rsid w:val="00E70E75"/>
    <w:rsid w:val="00E70F9A"/>
    <w:rsid w:val="00E71001"/>
    <w:rsid w:val="00E7127C"/>
    <w:rsid w:val="00E71401"/>
    <w:rsid w:val="00E71512"/>
    <w:rsid w:val="00E7169B"/>
    <w:rsid w:val="00E716B7"/>
    <w:rsid w:val="00E717F3"/>
    <w:rsid w:val="00E71A26"/>
    <w:rsid w:val="00E71A7A"/>
    <w:rsid w:val="00E71C43"/>
    <w:rsid w:val="00E71D7F"/>
    <w:rsid w:val="00E71E6C"/>
    <w:rsid w:val="00E71F1F"/>
    <w:rsid w:val="00E71F37"/>
    <w:rsid w:val="00E72130"/>
    <w:rsid w:val="00E72145"/>
    <w:rsid w:val="00E721D1"/>
    <w:rsid w:val="00E72360"/>
    <w:rsid w:val="00E72555"/>
    <w:rsid w:val="00E72611"/>
    <w:rsid w:val="00E72694"/>
    <w:rsid w:val="00E727F2"/>
    <w:rsid w:val="00E7281B"/>
    <w:rsid w:val="00E72836"/>
    <w:rsid w:val="00E728B0"/>
    <w:rsid w:val="00E7292A"/>
    <w:rsid w:val="00E72947"/>
    <w:rsid w:val="00E729EF"/>
    <w:rsid w:val="00E72A00"/>
    <w:rsid w:val="00E72CF0"/>
    <w:rsid w:val="00E72DFB"/>
    <w:rsid w:val="00E7306D"/>
    <w:rsid w:val="00E730FA"/>
    <w:rsid w:val="00E734D5"/>
    <w:rsid w:val="00E73532"/>
    <w:rsid w:val="00E73596"/>
    <w:rsid w:val="00E73647"/>
    <w:rsid w:val="00E736C4"/>
    <w:rsid w:val="00E736C7"/>
    <w:rsid w:val="00E736D5"/>
    <w:rsid w:val="00E73754"/>
    <w:rsid w:val="00E737CC"/>
    <w:rsid w:val="00E737D7"/>
    <w:rsid w:val="00E739E9"/>
    <w:rsid w:val="00E73C9A"/>
    <w:rsid w:val="00E73DF6"/>
    <w:rsid w:val="00E73E1F"/>
    <w:rsid w:val="00E73E53"/>
    <w:rsid w:val="00E74163"/>
    <w:rsid w:val="00E741B6"/>
    <w:rsid w:val="00E74234"/>
    <w:rsid w:val="00E74578"/>
    <w:rsid w:val="00E74594"/>
    <w:rsid w:val="00E7463A"/>
    <w:rsid w:val="00E74800"/>
    <w:rsid w:val="00E74875"/>
    <w:rsid w:val="00E7495E"/>
    <w:rsid w:val="00E74BCA"/>
    <w:rsid w:val="00E74BF4"/>
    <w:rsid w:val="00E74CDF"/>
    <w:rsid w:val="00E74E23"/>
    <w:rsid w:val="00E75454"/>
    <w:rsid w:val="00E754C0"/>
    <w:rsid w:val="00E7569F"/>
    <w:rsid w:val="00E7588D"/>
    <w:rsid w:val="00E75B46"/>
    <w:rsid w:val="00E75B5B"/>
    <w:rsid w:val="00E75E4C"/>
    <w:rsid w:val="00E75F24"/>
    <w:rsid w:val="00E75F49"/>
    <w:rsid w:val="00E76096"/>
    <w:rsid w:val="00E76371"/>
    <w:rsid w:val="00E7667E"/>
    <w:rsid w:val="00E76793"/>
    <w:rsid w:val="00E76853"/>
    <w:rsid w:val="00E76957"/>
    <w:rsid w:val="00E76B87"/>
    <w:rsid w:val="00E76D2B"/>
    <w:rsid w:val="00E76EAC"/>
    <w:rsid w:val="00E76F17"/>
    <w:rsid w:val="00E77123"/>
    <w:rsid w:val="00E771CD"/>
    <w:rsid w:val="00E772D3"/>
    <w:rsid w:val="00E7746E"/>
    <w:rsid w:val="00E77676"/>
    <w:rsid w:val="00E7768F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CC8"/>
    <w:rsid w:val="00E80E0E"/>
    <w:rsid w:val="00E80F11"/>
    <w:rsid w:val="00E80FDD"/>
    <w:rsid w:val="00E81353"/>
    <w:rsid w:val="00E81385"/>
    <w:rsid w:val="00E8158A"/>
    <w:rsid w:val="00E81613"/>
    <w:rsid w:val="00E817BC"/>
    <w:rsid w:val="00E81804"/>
    <w:rsid w:val="00E81A8B"/>
    <w:rsid w:val="00E81B1F"/>
    <w:rsid w:val="00E81E82"/>
    <w:rsid w:val="00E81E9C"/>
    <w:rsid w:val="00E821B2"/>
    <w:rsid w:val="00E821D8"/>
    <w:rsid w:val="00E82416"/>
    <w:rsid w:val="00E82588"/>
    <w:rsid w:val="00E8267D"/>
    <w:rsid w:val="00E82866"/>
    <w:rsid w:val="00E82965"/>
    <w:rsid w:val="00E82B80"/>
    <w:rsid w:val="00E82D12"/>
    <w:rsid w:val="00E82DE6"/>
    <w:rsid w:val="00E82FE0"/>
    <w:rsid w:val="00E8300C"/>
    <w:rsid w:val="00E833A2"/>
    <w:rsid w:val="00E83402"/>
    <w:rsid w:val="00E8349A"/>
    <w:rsid w:val="00E836BB"/>
    <w:rsid w:val="00E83773"/>
    <w:rsid w:val="00E83785"/>
    <w:rsid w:val="00E837EA"/>
    <w:rsid w:val="00E839F1"/>
    <w:rsid w:val="00E83A20"/>
    <w:rsid w:val="00E83B62"/>
    <w:rsid w:val="00E83BDC"/>
    <w:rsid w:val="00E83D5E"/>
    <w:rsid w:val="00E83DF0"/>
    <w:rsid w:val="00E83FE9"/>
    <w:rsid w:val="00E840C8"/>
    <w:rsid w:val="00E84131"/>
    <w:rsid w:val="00E84270"/>
    <w:rsid w:val="00E844AD"/>
    <w:rsid w:val="00E8462D"/>
    <w:rsid w:val="00E84731"/>
    <w:rsid w:val="00E849F5"/>
    <w:rsid w:val="00E84B87"/>
    <w:rsid w:val="00E84D0E"/>
    <w:rsid w:val="00E84F78"/>
    <w:rsid w:val="00E85098"/>
    <w:rsid w:val="00E85529"/>
    <w:rsid w:val="00E85640"/>
    <w:rsid w:val="00E859CD"/>
    <w:rsid w:val="00E85A18"/>
    <w:rsid w:val="00E85B73"/>
    <w:rsid w:val="00E85DA7"/>
    <w:rsid w:val="00E864E4"/>
    <w:rsid w:val="00E86ACA"/>
    <w:rsid w:val="00E86B10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D7E"/>
    <w:rsid w:val="00E87E3A"/>
    <w:rsid w:val="00E90047"/>
    <w:rsid w:val="00E90166"/>
    <w:rsid w:val="00E903A1"/>
    <w:rsid w:val="00E906FC"/>
    <w:rsid w:val="00E90824"/>
    <w:rsid w:val="00E908A2"/>
    <w:rsid w:val="00E90AF7"/>
    <w:rsid w:val="00E90CF4"/>
    <w:rsid w:val="00E90DEA"/>
    <w:rsid w:val="00E90E94"/>
    <w:rsid w:val="00E90FB5"/>
    <w:rsid w:val="00E9118D"/>
    <w:rsid w:val="00E91361"/>
    <w:rsid w:val="00E918ED"/>
    <w:rsid w:val="00E91949"/>
    <w:rsid w:val="00E91E06"/>
    <w:rsid w:val="00E91F11"/>
    <w:rsid w:val="00E92091"/>
    <w:rsid w:val="00E92216"/>
    <w:rsid w:val="00E925D6"/>
    <w:rsid w:val="00E927CA"/>
    <w:rsid w:val="00E928F7"/>
    <w:rsid w:val="00E92A59"/>
    <w:rsid w:val="00E92C7F"/>
    <w:rsid w:val="00E92CFA"/>
    <w:rsid w:val="00E92DA5"/>
    <w:rsid w:val="00E92F6A"/>
    <w:rsid w:val="00E93087"/>
    <w:rsid w:val="00E93607"/>
    <w:rsid w:val="00E9362E"/>
    <w:rsid w:val="00E93678"/>
    <w:rsid w:val="00E93715"/>
    <w:rsid w:val="00E937A1"/>
    <w:rsid w:val="00E93B7F"/>
    <w:rsid w:val="00E93C44"/>
    <w:rsid w:val="00E93D60"/>
    <w:rsid w:val="00E94015"/>
    <w:rsid w:val="00E942F2"/>
    <w:rsid w:val="00E9444B"/>
    <w:rsid w:val="00E9479B"/>
    <w:rsid w:val="00E9481B"/>
    <w:rsid w:val="00E94BB3"/>
    <w:rsid w:val="00E94D42"/>
    <w:rsid w:val="00E94EC4"/>
    <w:rsid w:val="00E9525D"/>
    <w:rsid w:val="00E95424"/>
    <w:rsid w:val="00E955A5"/>
    <w:rsid w:val="00E95730"/>
    <w:rsid w:val="00E95762"/>
    <w:rsid w:val="00E958F4"/>
    <w:rsid w:val="00E9596D"/>
    <w:rsid w:val="00E959C8"/>
    <w:rsid w:val="00E95A64"/>
    <w:rsid w:val="00E95ADC"/>
    <w:rsid w:val="00E95BBF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00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10"/>
    <w:rsid w:val="00EA15A1"/>
    <w:rsid w:val="00EA161F"/>
    <w:rsid w:val="00EA1857"/>
    <w:rsid w:val="00EA1A49"/>
    <w:rsid w:val="00EA1E09"/>
    <w:rsid w:val="00EA214E"/>
    <w:rsid w:val="00EA2159"/>
    <w:rsid w:val="00EA21C3"/>
    <w:rsid w:val="00EA2211"/>
    <w:rsid w:val="00EA229B"/>
    <w:rsid w:val="00EA23C7"/>
    <w:rsid w:val="00EA23ED"/>
    <w:rsid w:val="00EA244B"/>
    <w:rsid w:val="00EA258B"/>
    <w:rsid w:val="00EA2848"/>
    <w:rsid w:val="00EA28D3"/>
    <w:rsid w:val="00EA2BAD"/>
    <w:rsid w:val="00EA2C81"/>
    <w:rsid w:val="00EA2F6D"/>
    <w:rsid w:val="00EA3039"/>
    <w:rsid w:val="00EA308F"/>
    <w:rsid w:val="00EA3163"/>
    <w:rsid w:val="00EA318E"/>
    <w:rsid w:val="00EA319F"/>
    <w:rsid w:val="00EA32BD"/>
    <w:rsid w:val="00EA3361"/>
    <w:rsid w:val="00EA383E"/>
    <w:rsid w:val="00EA3866"/>
    <w:rsid w:val="00EA3990"/>
    <w:rsid w:val="00EA3AF0"/>
    <w:rsid w:val="00EA3EE4"/>
    <w:rsid w:val="00EA4071"/>
    <w:rsid w:val="00EA40C4"/>
    <w:rsid w:val="00EA414C"/>
    <w:rsid w:val="00EA42F2"/>
    <w:rsid w:val="00EA442F"/>
    <w:rsid w:val="00EA455A"/>
    <w:rsid w:val="00EA45AF"/>
    <w:rsid w:val="00EA4651"/>
    <w:rsid w:val="00EA47D1"/>
    <w:rsid w:val="00EA49D9"/>
    <w:rsid w:val="00EA4AA1"/>
    <w:rsid w:val="00EA4AD1"/>
    <w:rsid w:val="00EA4BB7"/>
    <w:rsid w:val="00EA4C26"/>
    <w:rsid w:val="00EA4CA2"/>
    <w:rsid w:val="00EA4F68"/>
    <w:rsid w:val="00EA5029"/>
    <w:rsid w:val="00EA525A"/>
    <w:rsid w:val="00EA53C7"/>
    <w:rsid w:val="00EA544A"/>
    <w:rsid w:val="00EA5728"/>
    <w:rsid w:val="00EA57F7"/>
    <w:rsid w:val="00EA586B"/>
    <w:rsid w:val="00EA5B33"/>
    <w:rsid w:val="00EA5B68"/>
    <w:rsid w:val="00EA5FCB"/>
    <w:rsid w:val="00EA612F"/>
    <w:rsid w:val="00EA62B0"/>
    <w:rsid w:val="00EA658C"/>
    <w:rsid w:val="00EA6647"/>
    <w:rsid w:val="00EA6721"/>
    <w:rsid w:val="00EA675A"/>
    <w:rsid w:val="00EA6AD6"/>
    <w:rsid w:val="00EA6BFB"/>
    <w:rsid w:val="00EA6C34"/>
    <w:rsid w:val="00EA6CE3"/>
    <w:rsid w:val="00EA6D28"/>
    <w:rsid w:val="00EA6E4B"/>
    <w:rsid w:val="00EA6FAB"/>
    <w:rsid w:val="00EA71A7"/>
    <w:rsid w:val="00EA7366"/>
    <w:rsid w:val="00EA736F"/>
    <w:rsid w:val="00EA744D"/>
    <w:rsid w:val="00EA760C"/>
    <w:rsid w:val="00EA7711"/>
    <w:rsid w:val="00EA7904"/>
    <w:rsid w:val="00EA7BE8"/>
    <w:rsid w:val="00EA7D20"/>
    <w:rsid w:val="00EA7EF8"/>
    <w:rsid w:val="00EA7F51"/>
    <w:rsid w:val="00EA7FAD"/>
    <w:rsid w:val="00EA7FCF"/>
    <w:rsid w:val="00EB00C9"/>
    <w:rsid w:val="00EB02ED"/>
    <w:rsid w:val="00EB0305"/>
    <w:rsid w:val="00EB033C"/>
    <w:rsid w:val="00EB0472"/>
    <w:rsid w:val="00EB0542"/>
    <w:rsid w:val="00EB0642"/>
    <w:rsid w:val="00EB0707"/>
    <w:rsid w:val="00EB0AC8"/>
    <w:rsid w:val="00EB0D46"/>
    <w:rsid w:val="00EB0FA0"/>
    <w:rsid w:val="00EB0FC7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CEC"/>
    <w:rsid w:val="00EB1D95"/>
    <w:rsid w:val="00EB1ED7"/>
    <w:rsid w:val="00EB1F5C"/>
    <w:rsid w:val="00EB244E"/>
    <w:rsid w:val="00EB249B"/>
    <w:rsid w:val="00EB2743"/>
    <w:rsid w:val="00EB27BC"/>
    <w:rsid w:val="00EB2A0F"/>
    <w:rsid w:val="00EB2A86"/>
    <w:rsid w:val="00EB2AB1"/>
    <w:rsid w:val="00EB2B38"/>
    <w:rsid w:val="00EB2B86"/>
    <w:rsid w:val="00EB2BE5"/>
    <w:rsid w:val="00EB2D2A"/>
    <w:rsid w:val="00EB2D4F"/>
    <w:rsid w:val="00EB30F6"/>
    <w:rsid w:val="00EB33ED"/>
    <w:rsid w:val="00EB346E"/>
    <w:rsid w:val="00EB3542"/>
    <w:rsid w:val="00EB35B2"/>
    <w:rsid w:val="00EB3709"/>
    <w:rsid w:val="00EB3B73"/>
    <w:rsid w:val="00EB3E24"/>
    <w:rsid w:val="00EB3E47"/>
    <w:rsid w:val="00EB3E52"/>
    <w:rsid w:val="00EB4002"/>
    <w:rsid w:val="00EB418C"/>
    <w:rsid w:val="00EB435E"/>
    <w:rsid w:val="00EB44E9"/>
    <w:rsid w:val="00EB4573"/>
    <w:rsid w:val="00EB47DA"/>
    <w:rsid w:val="00EB47F4"/>
    <w:rsid w:val="00EB4805"/>
    <w:rsid w:val="00EB4A43"/>
    <w:rsid w:val="00EB4AE5"/>
    <w:rsid w:val="00EB4B4F"/>
    <w:rsid w:val="00EB4B78"/>
    <w:rsid w:val="00EB4BE6"/>
    <w:rsid w:val="00EB4C75"/>
    <w:rsid w:val="00EB4D05"/>
    <w:rsid w:val="00EB50A8"/>
    <w:rsid w:val="00EB5160"/>
    <w:rsid w:val="00EB5181"/>
    <w:rsid w:val="00EB518D"/>
    <w:rsid w:val="00EB563B"/>
    <w:rsid w:val="00EB58E9"/>
    <w:rsid w:val="00EB5A8F"/>
    <w:rsid w:val="00EB60A7"/>
    <w:rsid w:val="00EB6217"/>
    <w:rsid w:val="00EB6239"/>
    <w:rsid w:val="00EB65B1"/>
    <w:rsid w:val="00EB65B8"/>
    <w:rsid w:val="00EB682A"/>
    <w:rsid w:val="00EB6D5C"/>
    <w:rsid w:val="00EB6DD3"/>
    <w:rsid w:val="00EB6FA0"/>
    <w:rsid w:val="00EB707E"/>
    <w:rsid w:val="00EB716F"/>
    <w:rsid w:val="00EB71D7"/>
    <w:rsid w:val="00EB71DC"/>
    <w:rsid w:val="00EB723F"/>
    <w:rsid w:val="00EB73B1"/>
    <w:rsid w:val="00EB75FC"/>
    <w:rsid w:val="00EB761D"/>
    <w:rsid w:val="00EB7791"/>
    <w:rsid w:val="00EB77C4"/>
    <w:rsid w:val="00EB784D"/>
    <w:rsid w:val="00EB78A2"/>
    <w:rsid w:val="00EB7B4F"/>
    <w:rsid w:val="00EB7B60"/>
    <w:rsid w:val="00EB7E50"/>
    <w:rsid w:val="00EB7FC3"/>
    <w:rsid w:val="00EB7FF9"/>
    <w:rsid w:val="00EC024E"/>
    <w:rsid w:val="00EC03E3"/>
    <w:rsid w:val="00EC0498"/>
    <w:rsid w:val="00EC0983"/>
    <w:rsid w:val="00EC0B79"/>
    <w:rsid w:val="00EC0BEF"/>
    <w:rsid w:val="00EC0E0C"/>
    <w:rsid w:val="00EC0EC1"/>
    <w:rsid w:val="00EC0F4A"/>
    <w:rsid w:val="00EC0F8B"/>
    <w:rsid w:val="00EC1286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1FE1"/>
    <w:rsid w:val="00EC290C"/>
    <w:rsid w:val="00EC2914"/>
    <w:rsid w:val="00EC2A55"/>
    <w:rsid w:val="00EC2A6A"/>
    <w:rsid w:val="00EC2CCF"/>
    <w:rsid w:val="00EC301E"/>
    <w:rsid w:val="00EC3151"/>
    <w:rsid w:val="00EC3233"/>
    <w:rsid w:val="00EC3235"/>
    <w:rsid w:val="00EC3477"/>
    <w:rsid w:val="00EC3604"/>
    <w:rsid w:val="00EC363E"/>
    <w:rsid w:val="00EC36C2"/>
    <w:rsid w:val="00EC3A14"/>
    <w:rsid w:val="00EC3DD6"/>
    <w:rsid w:val="00EC412E"/>
    <w:rsid w:val="00EC41BB"/>
    <w:rsid w:val="00EC4655"/>
    <w:rsid w:val="00EC46AC"/>
    <w:rsid w:val="00EC46CF"/>
    <w:rsid w:val="00EC4A22"/>
    <w:rsid w:val="00EC4AB2"/>
    <w:rsid w:val="00EC4D38"/>
    <w:rsid w:val="00EC4F58"/>
    <w:rsid w:val="00EC5288"/>
    <w:rsid w:val="00EC52E4"/>
    <w:rsid w:val="00EC5440"/>
    <w:rsid w:val="00EC5543"/>
    <w:rsid w:val="00EC56A9"/>
    <w:rsid w:val="00EC5878"/>
    <w:rsid w:val="00EC5929"/>
    <w:rsid w:val="00EC5A64"/>
    <w:rsid w:val="00EC603B"/>
    <w:rsid w:val="00EC624C"/>
    <w:rsid w:val="00EC627A"/>
    <w:rsid w:val="00EC6312"/>
    <w:rsid w:val="00EC648D"/>
    <w:rsid w:val="00EC66CF"/>
    <w:rsid w:val="00EC67AB"/>
    <w:rsid w:val="00EC6888"/>
    <w:rsid w:val="00EC68A9"/>
    <w:rsid w:val="00EC6929"/>
    <w:rsid w:val="00EC6AEB"/>
    <w:rsid w:val="00EC6BF1"/>
    <w:rsid w:val="00EC6CC0"/>
    <w:rsid w:val="00EC6DA8"/>
    <w:rsid w:val="00EC6E61"/>
    <w:rsid w:val="00EC6EA7"/>
    <w:rsid w:val="00EC707D"/>
    <w:rsid w:val="00EC7099"/>
    <w:rsid w:val="00EC71F3"/>
    <w:rsid w:val="00EC739D"/>
    <w:rsid w:val="00EC77B5"/>
    <w:rsid w:val="00EC77D2"/>
    <w:rsid w:val="00EC786F"/>
    <w:rsid w:val="00EC791B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2BD"/>
    <w:rsid w:val="00ED08BC"/>
    <w:rsid w:val="00ED0B00"/>
    <w:rsid w:val="00ED0BD5"/>
    <w:rsid w:val="00ED0D47"/>
    <w:rsid w:val="00ED0D50"/>
    <w:rsid w:val="00ED0E7C"/>
    <w:rsid w:val="00ED0FFC"/>
    <w:rsid w:val="00ED10FB"/>
    <w:rsid w:val="00ED1726"/>
    <w:rsid w:val="00ED1BC3"/>
    <w:rsid w:val="00ED1C20"/>
    <w:rsid w:val="00ED1D15"/>
    <w:rsid w:val="00ED1EF2"/>
    <w:rsid w:val="00ED2107"/>
    <w:rsid w:val="00ED229F"/>
    <w:rsid w:val="00ED24D8"/>
    <w:rsid w:val="00ED2694"/>
    <w:rsid w:val="00ED27EF"/>
    <w:rsid w:val="00ED2946"/>
    <w:rsid w:val="00ED2D34"/>
    <w:rsid w:val="00ED2E53"/>
    <w:rsid w:val="00ED2E96"/>
    <w:rsid w:val="00ED2EBE"/>
    <w:rsid w:val="00ED2ECC"/>
    <w:rsid w:val="00ED2F4F"/>
    <w:rsid w:val="00ED304A"/>
    <w:rsid w:val="00ED311A"/>
    <w:rsid w:val="00ED3298"/>
    <w:rsid w:val="00ED351F"/>
    <w:rsid w:val="00ED355E"/>
    <w:rsid w:val="00ED361D"/>
    <w:rsid w:val="00ED3880"/>
    <w:rsid w:val="00ED39DB"/>
    <w:rsid w:val="00ED3A8C"/>
    <w:rsid w:val="00ED3B42"/>
    <w:rsid w:val="00ED3BC4"/>
    <w:rsid w:val="00ED3C1A"/>
    <w:rsid w:val="00ED3C6C"/>
    <w:rsid w:val="00ED3E72"/>
    <w:rsid w:val="00ED3EC3"/>
    <w:rsid w:val="00ED3ECD"/>
    <w:rsid w:val="00ED41F9"/>
    <w:rsid w:val="00ED4316"/>
    <w:rsid w:val="00ED4AE0"/>
    <w:rsid w:val="00ED4BBC"/>
    <w:rsid w:val="00ED4BE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0FC"/>
    <w:rsid w:val="00ED6120"/>
    <w:rsid w:val="00ED622D"/>
    <w:rsid w:val="00ED6274"/>
    <w:rsid w:val="00ED62C1"/>
    <w:rsid w:val="00ED650B"/>
    <w:rsid w:val="00ED6648"/>
    <w:rsid w:val="00ED6716"/>
    <w:rsid w:val="00ED67EC"/>
    <w:rsid w:val="00ED67FE"/>
    <w:rsid w:val="00ED6972"/>
    <w:rsid w:val="00ED69C4"/>
    <w:rsid w:val="00ED6A39"/>
    <w:rsid w:val="00ED6ABD"/>
    <w:rsid w:val="00ED6B7F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717"/>
    <w:rsid w:val="00ED780F"/>
    <w:rsid w:val="00ED79B5"/>
    <w:rsid w:val="00ED7C8C"/>
    <w:rsid w:val="00ED7E95"/>
    <w:rsid w:val="00ED7ECE"/>
    <w:rsid w:val="00ED7ED3"/>
    <w:rsid w:val="00ED7F31"/>
    <w:rsid w:val="00ED7F5D"/>
    <w:rsid w:val="00EE0103"/>
    <w:rsid w:val="00EE023B"/>
    <w:rsid w:val="00EE05E9"/>
    <w:rsid w:val="00EE068C"/>
    <w:rsid w:val="00EE06FE"/>
    <w:rsid w:val="00EE09BF"/>
    <w:rsid w:val="00EE0A47"/>
    <w:rsid w:val="00EE0A82"/>
    <w:rsid w:val="00EE0A85"/>
    <w:rsid w:val="00EE0AEA"/>
    <w:rsid w:val="00EE0D86"/>
    <w:rsid w:val="00EE0F35"/>
    <w:rsid w:val="00EE0FAB"/>
    <w:rsid w:val="00EE14DF"/>
    <w:rsid w:val="00EE150A"/>
    <w:rsid w:val="00EE15B4"/>
    <w:rsid w:val="00EE1663"/>
    <w:rsid w:val="00EE1737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65"/>
    <w:rsid w:val="00EE29BA"/>
    <w:rsid w:val="00EE2A19"/>
    <w:rsid w:val="00EE2B72"/>
    <w:rsid w:val="00EE2FCE"/>
    <w:rsid w:val="00EE30F3"/>
    <w:rsid w:val="00EE313E"/>
    <w:rsid w:val="00EE3143"/>
    <w:rsid w:val="00EE342F"/>
    <w:rsid w:val="00EE3549"/>
    <w:rsid w:val="00EE379B"/>
    <w:rsid w:val="00EE3A16"/>
    <w:rsid w:val="00EE3A9E"/>
    <w:rsid w:val="00EE3B83"/>
    <w:rsid w:val="00EE3BE1"/>
    <w:rsid w:val="00EE3CD6"/>
    <w:rsid w:val="00EE4055"/>
    <w:rsid w:val="00EE4182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423"/>
    <w:rsid w:val="00EE5489"/>
    <w:rsid w:val="00EE5658"/>
    <w:rsid w:val="00EE572E"/>
    <w:rsid w:val="00EE59CF"/>
    <w:rsid w:val="00EE5C43"/>
    <w:rsid w:val="00EE5D7E"/>
    <w:rsid w:val="00EE5DB6"/>
    <w:rsid w:val="00EE5E28"/>
    <w:rsid w:val="00EE62F9"/>
    <w:rsid w:val="00EE6486"/>
    <w:rsid w:val="00EE64A8"/>
    <w:rsid w:val="00EE66C0"/>
    <w:rsid w:val="00EE6809"/>
    <w:rsid w:val="00EE6E1D"/>
    <w:rsid w:val="00EE6E46"/>
    <w:rsid w:val="00EE6FE9"/>
    <w:rsid w:val="00EE70EB"/>
    <w:rsid w:val="00EE70FE"/>
    <w:rsid w:val="00EE710F"/>
    <w:rsid w:val="00EE7355"/>
    <w:rsid w:val="00EE736C"/>
    <w:rsid w:val="00EE742B"/>
    <w:rsid w:val="00EE745C"/>
    <w:rsid w:val="00EE7510"/>
    <w:rsid w:val="00EE7624"/>
    <w:rsid w:val="00EE7698"/>
    <w:rsid w:val="00EE7936"/>
    <w:rsid w:val="00EE7965"/>
    <w:rsid w:val="00EE7F05"/>
    <w:rsid w:val="00EF01AD"/>
    <w:rsid w:val="00EF0362"/>
    <w:rsid w:val="00EF0A15"/>
    <w:rsid w:val="00EF0A53"/>
    <w:rsid w:val="00EF0AA1"/>
    <w:rsid w:val="00EF0B7F"/>
    <w:rsid w:val="00EF0F62"/>
    <w:rsid w:val="00EF114F"/>
    <w:rsid w:val="00EF1330"/>
    <w:rsid w:val="00EF1405"/>
    <w:rsid w:val="00EF1B83"/>
    <w:rsid w:val="00EF1F3C"/>
    <w:rsid w:val="00EF1F4E"/>
    <w:rsid w:val="00EF20C6"/>
    <w:rsid w:val="00EF215A"/>
    <w:rsid w:val="00EF24D2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5BB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4A"/>
    <w:rsid w:val="00EF4E61"/>
    <w:rsid w:val="00EF5154"/>
    <w:rsid w:val="00EF533B"/>
    <w:rsid w:val="00EF53B4"/>
    <w:rsid w:val="00EF53DB"/>
    <w:rsid w:val="00EF5660"/>
    <w:rsid w:val="00EF56DA"/>
    <w:rsid w:val="00EF5704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397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EF7ED3"/>
    <w:rsid w:val="00F00111"/>
    <w:rsid w:val="00F0033C"/>
    <w:rsid w:val="00F004D8"/>
    <w:rsid w:val="00F0050B"/>
    <w:rsid w:val="00F00539"/>
    <w:rsid w:val="00F005F5"/>
    <w:rsid w:val="00F00971"/>
    <w:rsid w:val="00F00A15"/>
    <w:rsid w:val="00F00B11"/>
    <w:rsid w:val="00F00BC0"/>
    <w:rsid w:val="00F00C80"/>
    <w:rsid w:val="00F00DE1"/>
    <w:rsid w:val="00F00EA8"/>
    <w:rsid w:val="00F00FF1"/>
    <w:rsid w:val="00F01115"/>
    <w:rsid w:val="00F0112C"/>
    <w:rsid w:val="00F0118E"/>
    <w:rsid w:val="00F011F6"/>
    <w:rsid w:val="00F0121F"/>
    <w:rsid w:val="00F01400"/>
    <w:rsid w:val="00F016B6"/>
    <w:rsid w:val="00F016F1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5E9"/>
    <w:rsid w:val="00F036AA"/>
    <w:rsid w:val="00F03921"/>
    <w:rsid w:val="00F039B2"/>
    <w:rsid w:val="00F03F2C"/>
    <w:rsid w:val="00F0408C"/>
    <w:rsid w:val="00F040C3"/>
    <w:rsid w:val="00F041D6"/>
    <w:rsid w:val="00F0455A"/>
    <w:rsid w:val="00F04584"/>
    <w:rsid w:val="00F046E2"/>
    <w:rsid w:val="00F047D4"/>
    <w:rsid w:val="00F04900"/>
    <w:rsid w:val="00F04963"/>
    <w:rsid w:val="00F04A9B"/>
    <w:rsid w:val="00F04B78"/>
    <w:rsid w:val="00F04E59"/>
    <w:rsid w:val="00F05174"/>
    <w:rsid w:val="00F051CD"/>
    <w:rsid w:val="00F05401"/>
    <w:rsid w:val="00F0542B"/>
    <w:rsid w:val="00F056EF"/>
    <w:rsid w:val="00F05767"/>
    <w:rsid w:val="00F057FC"/>
    <w:rsid w:val="00F05814"/>
    <w:rsid w:val="00F0598C"/>
    <w:rsid w:val="00F05A0E"/>
    <w:rsid w:val="00F05B55"/>
    <w:rsid w:val="00F05CBD"/>
    <w:rsid w:val="00F05F3E"/>
    <w:rsid w:val="00F060DC"/>
    <w:rsid w:val="00F06112"/>
    <w:rsid w:val="00F06267"/>
    <w:rsid w:val="00F062A4"/>
    <w:rsid w:val="00F062D0"/>
    <w:rsid w:val="00F06578"/>
    <w:rsid w:val="00F06588"/>
    <w:rsid w:val="00F067C7"/>
    <w:rsid w:val="00F06811"/>
    <w:rsid w:val="00F06909"/>
    <w:rsid w:val="00F069D4"/>
    <w:rsid w:val="00F06AEE"/>
    <w:rsid w:val="00F06B43"/>
    <w:rsid w:val="00F06BBA"/>
    <w:rsid w:val="00F06FC8"/>
    <w:rsid w:val="00F07191"/>
    <w:rsid w:val="00F0738A"/>
    <w:rsid w:val="00F07571"/>
    <w:rsid w:val="00F075BA"/>
    <w:rsid w:val="00F07868"/>
    <w:rsid w:val="00F07A6D"/>
    <w:rsid w:val="00F07AD4"/>
    <w:rsid w:val="00F07B76"/>
    <w:rsid w:val="00F07BD5"/>
    <w:rsid w:val="00F07CDC"/>
    <w:rsid w:val="00F10287"/>
    <w:rsid w:val="00F10480"/>
    <w:rsid w:val="00F105C6"/>
    <w:rsid w:val="00F107E9"/>
    <w:rsid w:val="00F10ACF"/>
    <w:rsid w:val="00F10B32"/>
    <w:rsid w:val="00F10B69"/>
    <w:rsid w:val="00F10D3F"/>
    <w:rsid w:val="00F10D57"/>
    <w:rsid w:val="00F10F35"/>
    <w:rsid w:val="00F1112B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2C0"/>
    <w:rsid w:val="00F122DB"/>
    <w:rsid w:val="00F122F5"/>
    <w:rsid w:val="00F12588"/>
    <w:rsid w:val="00F127A9"/>
    <w:rsid w:val="00F12A3B"/>
    <w:rsid w:val="00F12AF6"/>
    <w:rsid w:val="00F12E1F"/>
    <w:rsid w:val="00F130C8"/>
    <w:rsid w:val="00F1312C"/>
    <w:rsid w:val="00F131E5"/>
    <w:rsid w:val="00F132FD"/>
    <w:rsid w:val="00F1363F"/>
    <w:rsid w:val="00F137F0"/>
    <w:rsid w:val="00F139F5"/>
    <w:rsid w:val="00F13A18"/>
    <w:rsid w:val="00F13A51"/>
    <w:rsid w:val="00F13BC0"/>
    <w:rsid w:val="00F13D02"/>
    <w:rsid w:val="00F13D5A"/>
    <w:rsid w:val="00F13D68"/>
    <w:rsid w:val="00F13E66"/>
    <w:rsid w:val="00F1401C"/>
    <w:rsid w:val="00F146F3"/>
    <w:rsid w:val="00F14906"/>
    <w:rsid w:val="00F14999"/>
    <w:rsid w:val="00F14B0A"/>
    <w:rsid w:val="00F14C11"/>
    <w:rsid w:val="00F14D4F"/>
    <w:rsid w:val="00F14D91"/>
    <w:rsid w:val="00F14E75"/>
    <w:rsid w:val="00F14E78"/>
    <w:rsid w:val="00F15002"/>
    <w:rsid w:val="00F1511C"/>
    <w:rsid w:val="00F15174"/>
    <w:rsid w:val="00F151BB"/>
    <w:rsid w:val="00F153A2"/>
    <w:rsid w:val="00F15451"/>
    <w:rsid w:val="00F15515"/>
    <w:rsid w:val="00F1553A"/>
    <w:rsid w:val="00F15666"/>
    <w:rsid w:val="00F15CC1"/>
    <w:rsid w:val="00F15DCF"/>
    <w:rsid w:val="00F15FE6"/>
    <w:rsid w:val="00F16395"/>
    <w:rsid w:val="00F16872"/>
    <w:rsid w:val="00F16969"/>
    <w:rsid w:val="00F16A6D"/>
    <w:rsid w:val="00F16A70"/>
    <w:rsid w:val="00F16A95"/>
    <w:rsid w:val="00F16BBF"/>
    <w:rsid w:val="00F16CB1"/>
    <w:rsid w:val="00F16D12"/>
    <w:rsid w:val="00F16F95"/>
    <w:rsid w:val="00F16FE5"/>
    <w:rsid w:val="00F17069"/>
    <w:rsid w:val="00F17082"/>
    <w:rsid w:val="00F17114"/>
    <w:rsid w:val="00F172CB"/>
    <w:rsid w:val="00F172F2"/>
    <w:rsid w:val="00F17873"/>
    <w:rsid w:val="00F17990"/>
    <w:rsid w:val="00F17A53"/>
    <w:rsid w:val="00F17A5C"/>
    <w:rsid w:val="00F17C62"/>
    <w:rsid w:val="00F17CFA"/>
    <w:rsid w:val="00F2000C"/>
    <w:rsid w:val="00F20091"/>
    <w:rsid w:val="00F20281"/>
    <w:rsid w:val="00F2029E"/>
    <w:rsid w:val="00F20548"/>
    <w:rsid w:val="00F209F2"/>
    <w:rsid w:val="00F20B0B"/>
    <w:rsid w:val="00F20B18"/>
    <w:rsid w:val="00F20B4C"/>
    <w:rsid w:val="00F20B89"/>
    <w:rsid w:val="00F20DB7"/>
    <w:rsid w:val="00F21057"/>
    <w:rsid w:val="00F2106C"/>
    <w:rsid w:val="00F2116A"/>
    <w:rsid w:val="00F211E8"/>
    <w:rsid w:val="00F21233"/>
    <w:rsid w:val="00F21449"/>
    <w:rsid w:val="00F2148D"/>
    <w:rsid w:val="00F2171F"/>
    <w:rsid w:val="00F21788"/>
    <w:rsid w:val="00F21807"/>
    <w:rsid w:val="00F21BB6"/>
    <w:rsid w:val="00F21C5C"/>
    <w:rsid w:val="00F21CAF"/>
    <w:rsid w:val="00F21E38"/>
    <w:rsid w:val="00F21E44"/>
    <w:rsid w:val="00F21F86"/>
    <w:rsid w:val="00F2208A"/>
    <w:rsid w:val="00F220C7"/>
    <w:rsid w:val="00F22238"/>
    <w:rsid w:val="00F22379"/>
    <w:rsid w:val="00F22485"/>
    <w:rsid w:val="00F2249E"/>
    <w:rsid w:val="00F225BE"/>
    <w:rsid w:val="00F22773"/>
    <w:rsid w:val="00F2281B"/>
    <w:rsid w:val="00F2285C"/>
    <w:rsid w:val="00F2298D"/>
    <w:rsid w:val="00F22A02"/>
    <w:rsid w:val="00F22C23"/>
    <w:rsid w:val="00F22DF6"/>
    <w:rsid w:val="00F2302A"/>
    <w:rsid w:val="00F2322C"/>
    <w:rsid w:val="00F2327A"/>
    <w:rsid w:val="00F234CF"/>
    <w:rsid w:val="00F23600"/>
    <w:rsid w:val="00F236C9"/>
    <w:rsid w:val="00F23756"/>
    <w:rsid w:val="00F23786"/>
    <w:rsid w:val="00F23835"/>
    <w:rsid w:val="00F239B5"/>
    <w:rsid w:val="00F239C4"/>
    <w:rsid w:val="00F239CD"/>
    <w:rsid w:val="00F23BFC"/>
    <w:rsid w:val="00F23CE0"/>
    <w:rsid w:val="00F23E55"/>
    <w:rsid w:val="00F24010"/>
    <w:rsid w:val="00F2407D"/>
    <w:rsid w:val="00F24098"/>
    <w:rsid w:val="00F240C5"/>
    <w:rsid w:val="00F2417A"/>
    <w:rsid w:val="00F2428A"/>
    <w:rsid w:val="00F2434D"/>
    <w:rsid w:val="00F2454B"/>
    <w:rsid w:val="00F2469E"/>
    <w:rsid w:val="00F24789"/>
    <w:rsid w:val="00F24867"/>
    <w:rsid w:val="00F24A83"/>
    <w:rsid w:val="00F24CDA"/>
    <w:rsid w:val="00F24CE0"/>
    <w:rsid w:val="00F24DD8"/>
    <w:rsid w:val="00F24DDC"/>
    <w:rsid w:val="00F24F47"/>
    <w:rsid w:val="00F25105"/>
    <w:rsid w:val="00F251F7"/>
    <w:rsid w:val="00F25393"/>
    <w:rsid w:val="00F253AE"/>
    <w:rsid w:val="00F254F2"/>
    <w:rsid w:val="00F25A64"/>
    <w:rsid w:val="00F25BE4"/>
    <w:rsid w:val="00F25CC6"/>
    <w:rsid w:val="00F25E08"/>
    <w:rsid w:val="00F25EAE"/>
    <w:rsid w:val="00F26041"/>
    <w:rsid w:val="00F26049"/>
    <w:rsid w:val="00F2640F"/>
    <w:rsid w:val="00F26525"/>
    <w:rsid w:val="00F26683"/>
    <w:rsid w:val="00F26693"/>
    <w:rsid w:val="00F268BB"/>
    <w:rsid w:val="00F268C5"/>
    <w:rsid w:val="00F2698D"/>
    <w:rsid w:val="00F26B3B"/>
    <w:rsid w:val="00F26D00"/>
    <w:rsid w:val="00F26D72"/>
    <w:rsid w:val="00F27130"/>
    <w:rsid w:val="00F27179"/>
    <w:rsid w:val="00F277BD"/>
    <w:rsid w:val="00F27970"/>
    <w:rsid w:val="00F27ADC"/>
    <w:rsid w:val="00F27F08"/>
    <w:rsid w:val="00F300C2"/>
    <w:rsid w:val="00F300FA"/>
    <w:rsid w:val="00F30231"/>
    <w:rsid w:val="00F30416"/>
    <w:rsid w:val="00F305C3"/>
    <w:rsid w:val="00F30964"/>
    <w:rsid w:val="00F30A69"/>
    <w:rsid w:val="00F30D76"/>
    <w:rsid w:val="00F30E4C"/>
    <w:rsid w:val="00F3122E"/>
    <w:rsid w:val="00F3124F"/>
    <w:rsid w:val="00F31278"/>
    <w:rsid w:val="00F312D4"/>
    <w:rsid w:val="00F31308"/>
    <w:rsid w:val="00F31342"/>
    <w:rsid w:val="00F313DD"/>
    <w:rsid w:val="00F31459"/>
    <w:rsid w:val="00F31469"/>
    <w:rsid w:val="00F31542"/>
    <w:rsid w:val="00F316E7"/>
    <w:rsid w:val="00F319CB"/>
    <w:rsid w:val="00F31D37"/>
    <w:rsid w:val="00F31DA9"/>
    <w:rsid w:val="00F31FBA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B23"/>
    <w:rsid w:val="00F32D42"/>
    <w:rsid w:val="00F32E4A"/>
    <w:rsid w:val="00F32EBE"/>
    <w:rsid w:val="00F32F00"/>
    <w:rsid w:val="00F33447"/>
    <w:rsid w:val="00F334A6"/>
    <w:rsid w:val="00F33521"/>
    <w:rsid w:val="00F33706"/>
    <w:rsid w:val="00F3373D"/>
    <w:rsid w:val="00F33896"/>
    <w:rsid w:val="00F338F4"/>
    <w:rsid w:val="00F3390B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0BD"/>
    <w:rsid w:val="00F3513E"/>
    <w:rsid w:val="00F351CA"/>
    <w:rsid w:val="00F35233"/>
    <w:rsid w:val="00F353C5"/>
    <w:rsid w:val="00F35522"/>
    <w:rsid w:val="00F3579B"/>
    <w:rsid w:val="00F35903"/>
    <w:rsid w:val="00F3597F"/>
    <w:rsid w:val="00F35F51"/>
    <w:rsid w:val="00F35FCF"/>
    <w:rsid w:val="00F362F5"/>
    <w:rsid w:val="00F36451"/>
    <w:rsid w:val="00F364C9"/>
    <w:rsid w:val="00F36632"/>
    <w:rsid w:val="00F366F4"/>
    <w:rsid w:val="00F367F1"/>
    <w:rsid w:val="00F368BA"/>
    <w:rsid w:val="00F36926"/>
    <w:rsid w:val="00F369C0"/>
    <w:rsid w:val="00F36CF4"/>
    <w:rsid w:val="00F36E53"/>
    <w:rsid w:val="00F36E73"/>
    <w:rsid w:val="00F36EDF"/>
    <w:rsid w:val="00F37031"/>
    <w:rsid w:val="00F370C2"/>
    <w:rsid w:val="00F3713A"/>
    <w:rsid w:val="00F3746C"/>
    <w:rsid w:val="00F37926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37D02"/>
    <w:rsid w:val="00F37F1A"/>
    <w:rsid w:val="00F40699"/>
    <w:rsid w:val="00F407C4"/>
    <w:rsid w:val="00F40868"/>
    <w:rsid w:val="00F40AB8"/>
    <w:rsid w:val="00F40D78"/>
    <w:rsid w:val="00F40E23"/>
    <w:rsid w:val="00F40F51"/>
    <w:rsid w:val="00F40FD6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913"/>
    <w:rsid w:val="00F41917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CD9"/>
    <w:rsid w:val="00F42D4E"/>
    <w:rsid w:val="00F42D58"/>
    <w:rsid w:val="00F42DD9"/>
    <w:rsid w:val="00F42E3E"/>
    <w:rsid w:val="00F42E88"/>
    <w:rsid w:val="00F43321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3E7D"/>
    <w:rsid w:val="00F43EE1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4C44"/>
    <w:rsid w:val="00F44FD1"/>
    <w:rsid w:val="00F45303"/>
    <w:rsid w:val="00F456BB"/>
    <w:rsid w:val="00F456F7"/>
    <w:rsid w:val="00F457A0"/>
    <w:rsid w:val="00F4599B"/>
    <w:rsid w:val="00F45AB7"/>
    <w:rsid w:val="00F45BA1"/>
    <w:rsid w:val="00F45DCB"/>
    <w:rsid w:val="00F4603A"/>
    <w:rsid w:val="00F46227"/>
    <w:rsid w:val="00F46230"/>
    <w:rsid w:val="00F46271"/>
    <w:rsid w:val="00F46455"/>
    <w:rsid w:val="00F4654A"/>
    <w:rsid w:val="00F46885"/>
    <w:rsid w:val="00F46A44"/>
    <w:rsid w:val="00F46AAD"/>
    <w:rsid w:val="00F46B11"/>
    <w:rsid w:val="00F46B54"/>
    <w:rsid w:val="00F46C66"/>
    <w:rsid w:val="00F46D32"/>
    <w:rsid w:val="00F46D8A"/>
    <w:rsid w:val="00F46E3E"/>
    <w:rsid w:val="00F46EF6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39"/>
    <w:rsid w:val="00F47A61"/>
    <w:rsid w:val="00F47C7F"/>
    <w:rsid w:val="00F47D08"/>
    <w:rsid w:val="00F47D76"/>
    <w:rsid w:val="00F47D95"/>
    <w:rsid w:val="00F50047"/>
    <w:rsid w:val="00F500F5"/>
    <w:rsid w:val="00F500F8"/>
    <w:rsid w:val="00F5013B"/>
    <w:rsid w:val="00F501BB"/>
    <w:rsid w:val="00F502C2"/>
    <w:rsid w:val="00F5065E"/>
    <w:rsid w:val="00F506A3"/>
    <w:rsid w:val="00F506E0"/>
    <w:rsid w:val="00F506E7"/>
    <w:rsid w:val="00F507BD"/>
    <w:rsid w:val="00F508DA"/>
    <w:rsid w:val="00F50B13"/>
    <w:rsid w:val="00F50B29"/>
    <w:rsid w:val="00F50B35"/>
    <w:rsid w:val="00F50C43"/>
    <w:rsid w:val="00F50DF4"/>
    <w:rsid w:val="00F50E29"/>
    <w:rsid w:val="00F510DD"/>
    <w:rsid w:val="00F51130"/>
    <w:rsid w:val="00F5119C"/>
    <w:rsid w:val="00F511DF"/>
    <w:rsid w:val="00F512FD"/>
    <w:rsid w:val="00F51496"/>
    <w:rsid w:val="00F51544"/>
    <w:rsid w:val="00F5176B"/>
    <w:rsid w:val="00F5178C"/>
    <w:rsid w:val="00F51825"/>
    <w:rsid w:val="00F519E7"/>
    <w:rsid w:val="00F52028"/>
    <w:rsid w:val="00F520CA"/>
    <w:rsid w:val="00F5234D"/>
    <w:rsid w:val="00F5237E"/>
    <w:rsid w:val="00F52495"/>
    <w:rsid w:val="00F524C6"/>
    <w:rsid w:val="00F52546"/>
    <w:rsid w:val="00F52683"/>
    <w:rsid w:val="00F527FA"/>
    <w:rsid w:val="00F52906"/>
    <w:rsid w:val="00F52996"/>
    <w:rsid w:val="00F52FAA"/>
    <w:rsid w:val="00F53125"/>
    <w:rsid w:val="00F532DB"/>
    <w:rsid w:val="00F53329"/>
    <w:rsid w:val="00F5340C"/>
    <w:rsid w:val="00F53483"/>
    <w:rsid w:val="00F53564"/>
    <w:rsid w:val="00F536AF"/>
    <w:rsid w:val="00F537EC"/>
    <w:rsid w:val="00F53885"/>
    <w:rsid w:val="00F53931"/>
    <w:rsid w:val="00F5395F"/>
    <w:rsid w:val="00F53A24"/>
    <w:rsid w:val="00F53A2B"/>
    <w:rsid w:val="00F53B7E"/>
    <w:rsid w:val="00F53D76"/>
    <w:rsid w:val="00F53EA8"/>
    <w:rsid w:val="00F53F14"/>
    <w:rsid w:val="00F54104"/>
    <w:rsid w:val="00F54363"/>
    <w:rsid w:val="00F54459"/>
    <w:rsid w:val="00F544E0"/>
    <w:rsid w:val="00F5456E"/>
    <w:rsid w:val="00F54887"/>
    <w:rsid w:val="00F54A37"/>
    <w:rsid w:val="00F54A53"/>
    <w:rsid w:val="00F54B23"/>
    <w:rsid w:val="00F54B98"/>
    <w:rsid w:val="00F553FF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D41"/>
    <w:rsid w:val="00F56FF1"/>
    <w:rsid w:val="00F5743C"/>
    <w:rsid w:val="00F57D56"/>
    <w:rsid w:val="00F57D7F"/>
    <w:rsid w:val="00F57E1D"/>
    <w:rsid w:val="00F57FBB"/>
    <w:rsid w:val="00F602C8"/>
    <w:rsid w:val="00F605A1"/>
    <w:rsid w:val="00F60634"/>
    <w:rsid w:val="00F60B51"/>
    <w:rsid w:val="00F60E64"/>
    <w:rsid w:val="00F60F18"/>
    <w:rsid w:val="00F60F9A"/>
    <w:rsid w:val="00F610E8"/>
    <w:rsid w:val="00F6124E"/>
    <w:rsid w:val="00F6173E"/>
    <w:rsid w:val="00F61A45"/>
    <w:rsid w:val="00F61CCD"/>
    <w:rsid w:val="00F61EEA"/>
    <w:rsid w:val="00F61EEE"/>
    <w:rsid w:val="00F61F77"/>
    <w:rsid w:val="00F6209A"/>
    <w:rsid w:val="00F620C9"/>
    <w:rsid w:val="00F62250"/>
    <w:rsid w:val="00F6230A"/>
    <w:rsid w:val="00F625FD"/>
    <w:rsid w:val="00F626F0"/>
    <w:rsid w:val="00F6280D"/>
    <w:rsid w:val="00F62893"/>
    <w:rsid w:val="00F62AB6"/>
    <w:rsid w:val="00F62B52"/>
    <w:rsid w:val="00F62B54"/>
    <w:rsid w:val="00F62B75"/>
    <w:rsid w:val="00F62E85"/>
    <w:rsid w:val="00F63066"/>
    <w:rsid w:val="00F63067"/>
    <w:rsid w:val="00F6308C"/>
    <w:rsid w:val="00F630FF"/>
    <w:rsid w:val="00F631A2"/>
    <w:rsid w:val="00F635D3"/>
    <w:rsid w:val="00F636CC"/>
    <w:rsid w:val="00F6383F"/>
    <w:rsid w:val="00F638DF"/>
    <w:rsid w:val="00F63ECF"/>
    <w:rsid w:val="00F63FA7"/>
    <w:rsid w:val="00F63FDB"/>
    <w:rsid w:val="00F64217"/>
    <w:rsid w:val="00F64491"/>
    <w:rsid w:val="00F64502"/>
    <w:rsid w:val="00F6462B"/>
    <w:rsid w:val="00F6483A"/>
    <w:rsid w:val="00F64923"/>
    <w:rsid w:val="00F64C05"/>
    <w:rsid w:val="00F64C17"/>
    <w:rsid w:val="00F64C3E"/>
    <w:rsid w:val="00F64CE4"/>
    <w:rsid w:val="00F64D70"/>
    <w:rsid w:val="00F65108"/>
    <w:rsid w:val="00F65110"/>
    <w:rsid w:val="00F65160"/>
    <w:rsid w:val="00F6525F"/>
    <w:rsid w:val="00F652E9"/>
    <w:rsid w:val="00F653C0"/>
    <w:rsid w:val="00F65637"/>
    <w:rsid w:val="00F65656"/>
    <w:rsid w:val="00F65B1E"/>
    <w:rsid w:val="00F65CDE"/>
    <w:rsid w:val="00F65DDA"/>
    <w:rsid w:val="00F65E46"/>
    <w:rsid w:val="00F65F19"/>
    <w:rsid w:val="00F65F91"/>
    <w:rsid w:val="00F65F9B"/>
    <w:rsid w:val="00F6606A"/>
    <w:rsid w:val="00F660EC"/>
    <w:rsid w:val="00F664BF"/>
    <w:rsid w:val="00F664D1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3C0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67EBB"/>
    <w:rsid w:val="00F700C1"/>
    <w:rsid w:val="00F701DF"/>
    <w:rsid w:val="00F702DB"/>
    <w:rsid w:val="00F7049A"/>
    <w:rsid w:val="00F70558"/>
    <w:rsid w:val="00F7065E"/>
    <w:rsid w:val="00F706B2"/>
    <w:rsid w:val="00F7070A"/>
    <w:rsid w:val="00F7085B"/>
    <w:rsid w:val="00F708EB"/>
    <w:rsid w:val="00F70A0B"/>
    <w:rsid w:val="00F70D21"/>
    <w:rsid w:val="00F70DB1"/>
    <w:rsid w:val="00F70F10"/>
    <w:rsid w:val="00F70F67"/>
    <w:rsid w:val="00F71189"/>
    <w:rsid w:val="00F71196"/>
    <w:rsid w:val="00F713C7"/>
    <w:rsid w:val="00F713C9"/>
    <w:rsid w:val="00F7140A"/>
    <w:rsid w:val="00F71508"/>
    <w:rsid w:val="00F7179E"/>
    <w:rsid w:val="00F7211D"/>
    <w:rsid w:val="00F7211E"/>
    <w:rsid w:val="00F721EF"/>
    <w:rsid w:val="00F72341"/>
    <w:rsid w:val="00F7239C"/>
    <w:rsid w:val="00F72671"/>
    <w:rsid w:val="00F72838"/>
    <w:rsid w:val="00F72A4E"/>
    <w:rsid w:val="00F72A96"/>
    <w:rsid w:val="00F72C41"/>
    <w:rsid w:val="00F72D38"/>
    <w:rsid w:val="00F72F8B"/>
    <w:rsid w:val="00F7300E"/>
    <w:rsid w:val="00F7326A"/>
    <w:rsid w:val="00F733D2"/>
    <w:rsid w:val="00F73711"/>
    <w:rsid w:val="00F73AA9"/>
    <w:rsid w:val="00F73AAC"/>
    <w:rsid w:val="00F73B99"/>
    <w:rsid w:val="00F73BDF"/>
    <w:rsid w:val="00F73C29"/>
    <w:rsid w:val="00F73D56"/>
    <w:rsid w:val="00F73E65"/>
    <w:rsid w:val="00F73F3A"/>
    <w:rsid w:val="00F7428F"/>
    <w:rsid w:val="00F74460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885"/>
    <w:rsid w:val="00F75ABE"/>
    <w:rsid w:val="00F75B41"/>
    <w:rsid w:val="00F75C86"/>
    <w:rsid w:val="00F75CA3"/>
    <w:rsid w:val="00F75E0A"/>
    <w:rsid w:val="00F75EA2"/>
    <w:rsid w:val="00F763AC"/>
    <w:rsid w:val="00F76543"/>
    <w:rsid w:val="00F76590"/>
    <w:rsid w:val="00F7680B"/>
    <w:rsid w:val="00F76CC1"/>
    <w:rsid w:val="00F76D03"/>
    <w:rsid w:val="00F7716C"/>
    <w:rsid w:val="00F7721C"/>
    <w:rsid w:val="00F773FB"/>
    <w:rsid w:val="00F7741F"/>
    <w:rsid w:val="00F7753A"/>
    <w:rsid w:val="00F775CC"/>
    <w:rsid w:val="00F77664"/>
    <w:rsid w:val="00F777AB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4C"/>
    <w:rsid w:val="00F80160"/>
    <w:rsid w:val="00F8016B"/>
    <w:rsid w:val="00F802D8"/>
    <w:rsid w:val="00F80340"/>
    <w:rsid w:val="00F803F0"/>
    <w:rsid w:val="00F807F1"/>
    <w:rsid w:val="00F80C27"/>
    <w:rsid w:val="00F80F03"/>
    <w:rsid w:val="00F810D9"/>
    <w:rsid w:val="00F81106"/>
    <w:rsid w:val="00F814BE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144"/>
    <w:rsid w:val="00F82323"/>
    <w:rsid w:val="00F824A5"/>
    <w:rsid w:val="00F8282A"/>
    <w:rsid w:val="00F82969"/>
    <w:rsid w:val="00F82A65"/>
    <w:rsid w:val="00F82A91"/>
    <w:rsid w:val="00F82C26"/>
    <w:rsid w:val="00F82E7A"/>
    <w:rsid w:val="00F82EE9"/>
    <w:rsid w:val="00F82F89"/>
    <w:rsid w:val="00F83322"/>
    <w:rsid w:val="00F833D2"/>
    <w:rsid w:val="00F8359E"/>
    <w:rsid w:val="00F839EA"/>
    <w:rsid w:val="00F83B0A"/>
    <w:rsid w:val="00F83B78"/>
    <w:rsid w:val="00F83C1B"/>
    <w:rsid w:val="00F83CD6"/>
    <w:rsid w:val="00F83D5F"/>
    <w:rsid w:val="00F83DAE"/>
    <w:rsid w:val="00F83ED1"/>
    <w:rsid w:val="00F83F0D"/>
    <w:rsid w:val="00F840CD"/>
    <w:rsid w:val="00F8428C"/>
    <w:rsid w:val="00F843C9"/>
    <w:rsid w:val="00F84656"/>
    <w:rsid w:val="00F84741"/>
    <w:rsid w:val="00F8492D"/>
    <w:rsid w:val="00F84AB5"/>
    <w:rsid w:val="00F84B0E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889"/>
    <w:rsid w:val="00F85A92"/>
    <w:rsid w:val="00F85AA2"/>
    <w:rsid w:val="00F85BAF"/>
    <w:rsid w:val="00F85C58"/>
    <w:rsid w:val="00F85E16"/>
    <w:rsid w:val="00F85F10"/>
    <w:rsid w:val="00F85FC2"/>
    <w:rsid w:val="00F85FD6"/>
    <w:rsid w:val="00F86074"/>
    <w:rsid w:val="00F860F0"/>
    <w:rsid w:val="00F86187"/>
    <w:rsid w:val="00F86316"/>
    <w:rsid w:val="00F86416"/>
    <w:rsid w:val="00F8651C"/>
    <w:rsid w:val="00F86546"/>
    <w:rsid w:val="00F86A3E"/>
    <w:rsid w:val="00F86C60"/>
    <w:rsid w:val="00F86CD3"/>
    <w:rsid w:val="00F86E9C"/>
    <w:rsid w:val="00F86F94"/>
    <w:rsid w:val="00F8709B"/>
    <w:rsid w:val="00F870AB"/>
    <w:rsid w:val="00F87268"/>
    <w:rsid w:val="00F87367"/>
    <w:rsid w:val="00F874A8"/>
    <w:rsid w:val="00F875D0"/>
    <w:rsid w:val="00F87A70"/>
    <w:rsid w:val="00F87D1C"/>
    <w:rsid w:val="00F87E18"/>
    <w:rsid w:val="00F900FC"/>
    <w:rsid w:val="00F9011A"/>
    <w:rsid w:val="00F901EF"/>
    <w:rsid w:val="00F90492"/>
    <w:rsid w:val="00F9067C"/>
    <w:rsid w:val="00F90826"/>
    <w:rsid w:val="00F90924"/>
    <w:rsid w:val="00F91159"/>
    <w:rsid w:val="00F912E5"/>
    <w:rsid w:val="00F91404"/>
    <w:rsid w:val="00F914FB"/>
    <w:rsid w:val="00F91681"/>
    <w:rsid w:val="00F91924"/>
    <w:rsid w:val="00F919E7"/>
    <w:rsid w:val="00F91B4A"/>
    <w:rsid w:val="00F91B81"/>
    <w:rsid w:val="00F91CB9"/>
    <w:rsid w:val="00F91E1E"/>
    <w:rsid w:val="00F91ECC"/>
    <w:rsid w:val="00F91F07"/>
    <w:rsid w:val="00F91F57"/>
    <w:rsid w:val="00F91F61"/>
    <w:rsid w:val="00F92092"/>
    <w:rsid w:val="00F922B9"/>
    <w:rsid w:val="00F922E0"/>
    <w:rsid w:val="00F923DA"/>
    <w:rsid w:val="00F9242F"/>
    <w:rsid w:val="00F92450"/>
    <w:rsid w:val="00F92565"/>
    <w:rsid w:val="00F92623"/>
    <w:rsid w:val="00F92695"/>
    <w:rsid w:val="00F9277E"/>
    <w:rsid w:val="00F927C5"/>
    <w:rsid w:val="00F92914"/>
    <w:rsid w:val="00F92965"/>
    <w:rsid w:val="00F92A3A"/>
    <w:rsid w:val="00F92BC2"/>
    <w:rsid w:val="00F92CC8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010"/>
    <w:rsid w:val="00F94184"/>
    <w:rsid w:val="00F9423F"/>
    <w:rsid w:val="00F94291"/>
    <w:rsid w:val="00F942C7"/>
    <w:rsid w:val="00F9446C"/>
    <w:rsid w:val="00F94509"/>
    <w:rsid w:val="00F945BE"/>
    <w:rsid w:val="00F945CF"/>
    <w:rsid w:val="00F94626"/>
    <w:rsid w:val="00F9486F"/>
    <w:rsid w:val="00F94981"/>
    <w:rsid w:val="00F949CC"/>
    <w:rsid w:val="00F94C42"/>
    <w:rsid w:val="00F94C6D"/>
    <w:rsid w:val="00F94C82"/>
    <w:rsid w:val="00F94D67"/>
    <w:rsid w:val="00F950BE"/>
    <w:rsid w:val="00F9536F"/>
    <w:rsid w:val="00F9544F"/>
    <w:rsid w:val="00F95476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4CD"/>
    <w:rsid w:val="00F964D6"/>
    <w:rsid w:val="00F96926"/>
    <w:rsid w:val="00F96A66"/>
    <w:rsid w:val="00F96AB4"/>
    <w:rsid w:val="00F96D47"/>
    <w:rsid w:val="00F96D68"/>
    <w:rsid w:val="00F96DBE"/>
    <w:rsid w:val="00F96DE6"/>
    <w:rsid w:val="00F96E32"/>
    <w:rsid w:val="00F970AD"/>
    <w:rsid w:val="00F970B5"/>
    <w:rsid w:val="00F973CB"/>
    <w:rsid w:val="00F9755F"/>
    <w:rsid w:val="00F97606"/>
    <w:rsid w:val="00F9775D"/>
    <w:rsid w:val="00F97920"/>
    <w:rsid w:val="00F97A5E"/>
    <w:rsid w:val="00F97BED"/>
    <w:rsid w:val="00F97DC2"/>
    <w:rsid w:val="00F97DD8"/>
    <w:rsid w:val="00FA01FC"/>
    <w:rsid w:val="00FA0201"/>
    <w:rsid w:val="00FA031B"/>
    <w:rsid w:val="00FA0568"/>
    <w:rsid w:val="00FA0A54"/>
    <w:rsid w:val="00FA0EE6"/>
    <w:rsid w:val="00FA0FB2"/>
    <w:rsid w:val="00FA1094"/>
    <w:rsid w:val="00FA1119"/>
    <w:rsid w:val="00FA1190"/>
    <w:rsid w:val="00FA1384"/>
    <w:rsid w:val="00FA15FD"/>
    <w:rsid w:val="00FA16DB"/>
    <w:rsid w:val="00FA16EC"/>
    <w:rsid w:val="00FA18E1"/>
    <w:rsid w:val="00FA1A11"/>
    <w:rsid w:val="00FA1AF0"/>
    <w:rsid w:val="00FA1BDB"/>
    <w:rsid w:val="00FA1BED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C7"/>
    <w:rsid w:val="00FA32DB"/>
    <w:rsid w:val="00FA3462"/>
    <w:rsid w:val="00FA35AA"/>
    <w:rsid w:val="00FA3686"/>
    <w:rsid w:val="00FA36DA"/>
    <w:rsid w:val="00FA37EC"/>
    <w:rsid w:val="00FA3BC9"/>
    <w:rsid w:val="00FA400F"/>
    <w:rsid w:val="00FA4163"/>
    <w:rsid w:val="00FA4199"/>
    <w:rsid w:val="00FA4478"/>
    <w:rsid w:val="00FA46C3"/>
    <w:rsid w:val="00FA475C"/>
    <w:rsid w:val="00FA47D8"/>
    <w:rsid w:val="00FA4902"/>
    <w:rsid w:val="00FA4A66"/>
    <w:rsid w:val="00FA4B3D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585"/>
    <w:rsid w:val="00FA56E1"/>
    <w:rsid w:val="00FA5D75"/>
    <w:rsid w:val="00FA5E35"/>
    <w:rsid w:val="00FA5E3B"/>
    <w:rsid w:val="00FA6133"/>
    <w:rsid w:val="00FA63C2"/>
    <w:rsid w:val="00FA64F0"/>
    <w:rsid w:val="00FA65D4"/>
    <w:rsid w:val="00FA6A26"/>
    <w:rsid w:val="00FA6B66"/>
    <w:rsid w:val="00FA6B9E"/>
    <w:rsid w:val="00FA6CDC"/>
    <w:rsid w:val="00FA6D9F"/>
    <w:rsid w:val="00FA6DC8"/>
    <w:rsid w:val="00FA6EFC"/>
    <w:rsid w:val="00FA6F0C"/>
    <w:rsid w:val="00FA6F30"/>
    <w:rsid w:val="00FA7070"/>
    <w:rsid w:val="00FA70D5"/>
    <w:rsid w:val="00FA7274"/>
    <w:rsid w:val="00FA729A"/>
    <w:rsid w:val="00FA74B2"/>
    <w:rsid w:val="00FA7504"/>
    <w:rsid w:val="00FA75D2"/>
    <w:rsid w:val="00FA77AF"/>
    <w:rsid w:val="00FA78F5"/>
    <w:rsid w:val="00FA7A02"/>
    <w:rsid w:val="00FA7A97"/>
    <w:rsid w:val="00FA7BC2"/>
    <w:rsid w:val="00FA7CA8"/>
    <w:rsid w:val="00FA7CE7"/>
    <w:rsid w:val="00FA7D3E"/>
    <w:rsid w:val="00FA7DE3"/>
    <w:rsid w:val="00FA7E75"/>
    <w:rsid w:val="00FA7F3B"/>
    <w:rsid w:val="00FA7F6D"/>
    <w:rsid w:val="00FA7FB3"/>
    <w:rsid w:val="00FB0040"/>
    <w:rsid w:val="00FB07A2"/>
    <w:rsid w:val="00FB0835"/>
    <w:rsid w:val="00FB083C"/>
    <w:rsid w:val="00FB0944"/>
    <w:rsid w:val="00FB09E7"/>
    <w:rsid w:val="00FB0AF9"/>
    <w:rsid w:val="00FB0F0C"/>
    <w:rsid w:val="00FB108F"/>
    <w:rsid w:val="00FB1136"/>
    <w:rsid w:val="00FB115C"/>
    <w:rsid w:val="00FB11DA"/>
    <w:rsid w:val="00FB1703"/>
    <w:rsid w:val="00FB1851"/>
    <w:rsid w:val="00FB1C26"/>
    <w:rsid w:val="00FB1D27"/>
    <w:rsid w:val="00FB1E7A"/>
    <w:rsid w:val="00FB1EA2"/>
    <w:rsid w:val="00FB21B6"/>
    <w:rsid w:val="00FB21F2"/>
    <w:rsid w:val="00FB2390"/>
    <w:rsid w:val="00FB23E9"/>
    <w:rsid w:val="00FB246A"/>
    <w:rsid w:val="00FB2497"/>
    <w:rsid w:val="00FB2684"/>
    <w:rsid w:val="00FB2742"/>
    <w:rsid w:val="00FB281C"/>
    <w:rsid w:val="00FB2929"/>
    <w:rsid w:val="00FB293B"/>
    <w:rsid w:val="00FB29EF"/>
    <w:rsid w:val="00FB2C2B"/>
    <w:rsid w:val="00FB2C88"/>
    <w:rsid w:val="00FB2E44"/>
    <w:rsid w:val="00FB2EFE"/>
    <w:rsid w:val="00FB3220"/>
    <w:rsid w:val="00FB3258"/>
    <w:rsid w:val="00FB3321"/>
    <w:rsid w:val="00FB3568"/>
    <w:rsid w:val="00FB37B9"/>
    <w:rsid w:val="00FB3813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36"/>
    <w:rsid w:val="00FB48CF"/>
    <w:rsid w:val="00FB4AC6"/>
    <w:rsid w:val="00FB4D3D"/>
    <w:rsid w:val="00FB4E3F"/>
    <w:rsid w:val="00FB4E92"/>
    <w:rsid w:val="00FB4EB6"/>
    <w:rsid w:val="00FB540E"/>
    <w:rsid w:val="00FB5732"/>
    <w:rsid w:val="00FB57BF"/>
    <w:rsid w:val="00FB5ADA"/>
    <w:rsid w:val="00FB5B70"/>
    <w:rsid w:val="00FB5BE7"/>
    <w:rsid w:val="00FB5E75"/>
    <w:rsid w:val="00FB5F5E"/>
    <w:rsid w:val="00FB5F6F"/>
    <w:rsid w:val="00FB6153"/>
    <w:rsid w:val="00FB62FE"/>
    <w:rsid w:val="00FB6367"/>
    <w:rsid w:val="00FB63AB"/>
    <w:rsid w:val="00FB6913"/>
    <w:rsid w:val="00FB6A3B"/>
    <w:rsid w:val="00FB6C81"/>
    <w:rsid w:val="00FB6F91"/>
    <w:rsid w:val="00FB6FEE"/>
    <w:rsid w:val="00FB7299"/>
    <w:rsid w:val="00FB74F7"/>
    <w:rsid w:val="00FB75AD"/>
    <w:rsid w:val="00FB76CD"/>
    <w:rsid w:val="00FB7A20"/>
    <w:rsid w:val="00FB7A49"/>
    <w:rsid w:val="00FB7BEF"/>
    <w:rsid w:val="00FB7D85"/>
    <w:rsid w:val="00FB7DC9"/>
    <w:rsid w:val="00FB7E7B"/>
    <w:rsid w:val="00FC0078"/>
    <w:rsid w:val="00FC0215"/>
    <w:rsid w:val="00FC0246"/>
    <w:rsid w:val="00FC0454"/>
    <w:rsid w:val="00FC0522"/>
    <w:rsid w:val="00FC0642"/>
    <w:rsid w:val="00FC06DB"/>
    <w:rsid w:val="00FC0833"/>
    <w:rsid w:val="00FC0C47"/>
    <w:rsid w:val="00FC0C73"/>
    <w:rsid w:val="00FC0CBB"/>
    <w:rsid w:val="00FC0D6E"/>
    <w:rsid w:val="00FC109B"/>
    <w:rsid w:val="00FC1109"/>
    <w:rsid w:val="00FC1315"/>
    <w:rsid w:val="00FC1568"/>
    <w:rsid w:val="00FC17FE"/>
    <w:rsid w:val="00FC1935"/>
    <w:rsid w:val="00FC1B8B"/>
    <w:rsid w:val="00FC21E4"/>
    <w:rsid w:val="00FC2B65"/>
    <w:rsid w:val="00FC2C6A"/>
    <w:rsid w:val="00FC2C76"/>
    <w:rsid w:val="00FC2EFF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09E"/>
    <w:rsid w:val="00FC4280"/>
    <w:rsid w:val="00FC4393"/>
    <w:rsid w:val="00FC456E"/>
    <w:rsid w:val="00FC4588"/>
    <w:rsid w:val="00FC472F"/>
    <w:rsid w:val="00FC4942"/>
    <w:rsid w:val="00FC4E6F"/>
    <w:rsid w:val="00FC4F09"/>
    <w:rsid w:val="00FC4FDC"/>
    <w:rsid w:val="00FC501F"/>
    <w:rsid w:val="00FC5087"/>
    <w:rsid w:val="00FC51FC"/>
    <w:rsid w:val="00FC522C"/>
    <w:rsid w:val="00FC5257"/>
    <w:rsid w:val="00FC52A3"/>
    <w:rsid w:val="00FC52D8"/>
    <w:rsid w:val="00FC539E"/>
    <w:rsid w:val="00FC560E"/>
    <w:rsid w:val="00FC5614"/>
    <w:rsid w:val="00FC564A"/>
    <w:rsid w:val="00FC571B"/>
    <w:rsid w:val="00FC581A"/>
    <w:rsid w:val="00FC584A"/>
    <w:rsid w:val="00FC598E"/>
    <w:rsid w:val="00FC5D7D"/>
    <w:rsid w:val="00FC5E1C"/>
    <w:rsid w:val="00FC5E75"/>
    <w:rsid w:val="00FC5F69"/>
    <w:rsid w:val="00FC60E0"/>
    <w:rsid w:val="00FC60EE"/>
    <w:rsid w:val="00FC626E"/>
    <w:rsid w:val="00FC6302"/>
    <w:rsid w:val="00FC636B"/>
    <w:rsid w:val="00FC6656"/>
    <w:rsid w:val="00FC66EE"/>
    <w:rsid w:val="00FC6706"/>
    <w:rsid w:val="00FC689E"/>
    <w:rsid w:val="00FC6954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EC"/>
    <w:rsid w:val="00FC78FA"/>
    <w:rsid w:val="00FC7960"/>
    <w:rsid w:val="00FC7A9E"/>
    <w:rsid w:val="00FC7BEC"/>
    <w:rsid w:val="00FC7CB9"/>
    <w:rsid w:val="00FC7E9E"/>
    <w:rsid w:val="00FC7F1E"/>
    <w:rsid w:val="00FD0015"/>
    <w:rsid w:val="00FD001A"/>
    <w:rsid w:val="00FD004D"/>
    <w:rsid w:val="00FD02B5"/>
    <w:rsid w:val="00FD04C1"/>
    <w:rsid w:val="00FD0560"/>
    <w:rsid w:val="00FD068A"/>
    <w:rsid w:val="00FD0695"/>
    <w:rsid w:val="00FD06BC"/>
    <w:rsid w:val="00FD06FA"/>
    <w:rsid w:val="00FD092C"/>
    <w:rsid w:val="00FD0B32"/>
    <w:rsid w:val="00FD0B51"/>
    <w:rsid w:val="00FD1019"/>
    <w:rsid w:val="00FD12C4"/>
    <w:rsid w:val="00FD1369"/>
    <w:rsid w:val="00FD13DA"/>
    <w:rsid w:val="00FD13E8"/>
    <w:rsid w:val="00FD1403"/>
    <w:rsid w:val="00FD1532"/>
    <w:rsid w:val="00FD173D"/>
    <w:rsid w:val="00FD17D9"/>
    <w:rsid w:val="00FD191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AEE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B53"/>
    <w:rsid w:val="00FD3D7E"/>
    <w:rsid w:val="00FD3DA1"/>
    <w:rsid w:val="00FD3DBE"/>
    <w:rsid w:val="00FD40B6"/>
    <w:rsid w:val="00FD41CC"/>
    <w:rsid w:val="00FD4274"/>
    <w:rsid w:val="00FD4288"/>
    <w:rsid w:val="00FD45FA"/>
    <w:rsid w:val="00FD4983"/>
    <w:rsid w:val="00FD4A24"/>
    <w:rsid w:val="00FD4AC3"/>
    <w:rsid w:val="00FD4C7B"/>
    <w:rsid w:val="00FD53CD"/>
    <w:rsid w:val="00FD559C"/>
    <w:rsid w:val="00FD593B"/>
    <w:rsid w:val="00FD5A38"/>
    <w:rsid w:val="00FD5AB3"/>
    <w:rsid w:val="00FD5C69"/>
    <w:rsid w:val="00FD5DD4"/>
    <w:rsid w:val="00FD6039"/>
    <w:rsid w:val="00FD609E"/>
    <w:rsid w:val="00FD61EF"/>
    <w:rsid w:val="00FD62BD"/>
    <w:rsid w:val="00FD63C4"/>
    <w:rsid w:val="00FD640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CEB"/>
    <w:rsid w:val="00FD6D43"/>
    <w:rsid w:val="00FD6E6E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813"/>
    <w:rsid w:val="00FE0853"/>
    <w:rsid w:val="00FE0AE7"/>
    <w:rsid w:val="00FE0AF6"/>
    <w:rsid w:val="00FE0C16"/>
    <w:rsid w:val="00FE0C19"/>
    <w:rsid w:val="00FE0F01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03"/>
    <w:rsid w:val="00FE1A4A"/>
    <w:rsid w:val="00FE1A73"/>
    <w:rsid w:val="00FE1AAB"/>
    <w:rsid w:val="00FE1CE8"/>
    <w:rsid w:val="00FE1E86"/>
    <w:rsid w:val="00FE2171"/>
    <w:rsid w:val="00FE2653"/>
    <w:rsid w:val="00FE2689"/>
    <w:rsid w:val="00FE283E"/>
    <w:rsid w:val="00FE286F"/>
    <w:rsid w:val="00FE2A22"/>
    <w:rsid w:val="00FE2B07"/>
    <w:rsid w:val="00FE2CF2"/>
    <w:rsid w:val="00FE2D77"/>
    <w:rsid w:val="00FE2F8D"/>
    <w:rsid w:val="00FE320E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56"/>
    <w:rsid w:val="00FE49B9"/>
    <w:rsid w:val="00FE4CDE"/>
    <w:rsid w:val="00FE4CEE"/>
    <w:rsid w:val="00FE4DF5"/>
    <w:rsid w:val="00FE4E6D"/>
    <w:rsid w:val="00FE4E97"/>
    <w:rsid w:val="00FE507A"/>
    <w:rsid w:val="00FE5110"/>
    <w:rsid w:val="00FE55EA"/>
    <w:rsid w:val="00FE5942"/>
    <w:rsid w:val="00FE5B23"/>
    <w:rsid w:val="00FE5B53"/>
    <w:rsid w:val="00FE60B7"/>
    <w:rsid w:val="00FE628D"/>
    <w:rsid w:val="00FE6353"/>
    <w:rsid w:val="00FE6392"/>
    <w:rsid w:val="00FE65BA"/>
    <w:rsid w:val="00FE65CD"/>
    <w:rsid w:val="00FE67F5"/>
    <w:rsid w:val="00FE6870"/>
    <w:rsid w:val="00FE6974"/>
    <w:rsid w:val="00FE6ACC"/>
    <w:rsid w:val="00FE6B4B"/>
    <w:rsid w:val="00FE6D0E"/>
    <w:rsid w:val="00FE6E32"/>
    <w:rsid w:val="00FE746B"/>
    <w:rsid w:val="00FE7661"/>
    <w:rsid w:val="00FE7763"/>
    <w:rsid w:val="00FE77D1"/>
    <w:rsid w:val="00FE77D8"/>
    <w:rsid w:val="00FE7B7F"/>
    <w:rsid w:val="00FE7C01"/>
    <w:rsid w:val="00FE7C34"/>
    <w:rsid w:val="00FE7D84"/>
    <w:rsid w:val="00FF083D"/>
    <w:rsid w:val="00FF09DB"/>
    <w:rsid w:val="00FF0BF4"/>
    <w:rsid w:val="00FF0E02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66"/>
    <w:rsid w:val="00FF18A1"/>
    <w:rsid w:val="00FF18BE"/>
    <w:rsid w:val="00FF19E8"/>
    <w:rsid w:val="00FF1ACA"/>
    <w:rsid w:val="00FF1B56"/>
    <w:rsid w:val="00FF1BBC"/>
    <w:rsid w:val="00FF1CBF"/>
    <w:rsid w:val="00FF1D2A"/>
    <w:rsid w:val="00FF1F20"/>
    <w:rsid w:val="00FF1FE7"/>
    <w:rsid w:val="00FF2098"/>
    <w:rsid w:val="00FF2477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AE3"/>
    <w:rsid w:val="00FF3B5E"/>
    <w:rsid w:val="00FF3C9F"/>
    <w:rsid w:val="00FF3D33"/>
    <w:rsid w:val="00FF3E54"/>
    <w:rsid w:val="00FF3EC4"/>
    <w:rsid w:val="00FF3F00"/>
    <w:rsid w:val="00FF3F03"/>
    <w:rsid w:val="00FF3FA7"/>
    <w:rsid w:val="00FF420B"/>
    <w:rsid w:val="00FF4310"/>
    <w:rsid w:val="00FF437B"/>
    <w:rsid w:val="00FF439E"/>
    <w:rsid w:val="00FF43F2"/>
    <w:rsid w:val="00FF4499"/>
    <w:rsid w:val="00FF457D"/>
    <w:rsid w:val="00FF4784"/>
    <w:rsid w:val="00FF4814"/>
    <w:rsid w:val="00FF4B4E"/>
    <w:rsid w:val="00FF4C16"/>
    <w:rsid w:val="00FF4C4A"/>
    <w:rsid w:val="00FF4CE7"/>
    <w:rsid w:val="00FF4D1A"/>
    <w:rsid w:val="00FF4DED"/>
    <w:rsid w:val="00FF4F4B"/>
    <w:rsid w:val="00FF50E6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6C"/>
    <w:rsid w:val="00FF6693"/>
    <w:rsid w:val="00FF679A"/>
    <w:rsid w:val="00FF684D"/>
    <w:rsid w:val="00FF6DA2"/>
    <w:rsid w:val="00FF6E6E"/>
    <w:rsid w:val="00FF6F59"/>
    <w:rsid w:val="00FF7077"/>
    <w:rsid w:val="00FF726F"/>
    <w:rsid w:val="00FF7339"/>
    <w:rsid w:val="00FF743D"/>
    <w:rsid w:val="00FF7600"/>
    <w:rsid w:val="00FF76A8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EE65674"/>
  <w15:docId w15:val="{57DCFE7F-E160-4571-AFAB-573992AD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164DC4"/>
  </w:style>
  <w:style w:type="character" w:customStyle="1" w:styleId="fontstyle01">
    <w:name w:val="fontstyle01"/>
    <w:basedOn w:val="DefaultParagraphFont"/>
    <w:rsid w:val="000675B8"/>
    <w:rPr>
      <w:rFonts w:ascii="AngsanaNew" w:eastAsia="AngsanaNew" w:hAnsi="AngsanaNew" w:hint="eastAsia"/>
      <w:b w:val="0"/>
      <w:bCs w:val="0"/>
      <w:i w:val="0"/>
      <w:iCs w:val="0"/>
      <w:color w:val="000000"/>
      <w:sz w:val="30"/>
      <w:szCs w:val="30"/>
    </w:rPr>
  </w:style>
  <w:style w:type="character" w:customStyle="1" w:styleId="normaltextrun">
    <w:name w:val="normaltextrun"/>
    <w:basedOn w:val="DefaultParagraphFont"/>
    <w:rsid w:val="003A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54918e4-0f3b-41b6-ab41-df14ce3ca1c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91AA754333CE4CADDFC61CC6DB93DB" ma:contentTypeVersion="11" ma:contentTypeDescription="Create a new document." ma:contentTypeScope="" ma:versionID="f8420676d3189192ef58b219a28c4b2f">
  <xsd:schema xmlns:xsd="http://www.w3.org/2001/XMLSchema" xmlns:xs="http://www.w3.org/2001/XMLSchema" xmlns:p="http://schemas.microsoft.com/office/2006/metadata/properties" xmlns:ns3="fdadd34b-cb27-4b57-87e8-9ce69876593e" xmlns:ns4="354918e4-0f3b-41b6-ab41-df14ce3ca1cd" targetNamespace="http://schemas.microsoft.com/office/2006/metadata/properties" ma:root="true" ma:fieldsID="35e22c2c945f77da73b025721ec44fae" ns3:_="" ns4:_="">
    <xsd:import namespace="fdadd34b-cb27-4b57-87e8-9ce69876593e"/>
    <xsd:import namespace="354918e4-0f3b-41b6-ab41-df14ce3ca1c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d34b-cb27-4b57-87e8-9ce6987659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918e4-0f3b-41b6-ab41-df14ce3ca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690910-302B-4474-B119-EAE08E0139B3}">
  <ds:schemaRefs>
    <ds:schemaRef ds:uri="http://schemas.microsoft.com/office/2006/metadata/properties"/>
    <ds:schemaRef ds:uri="http://schemas.microsoft.com/office/infopath/2007/PartnerControls"/>
    <ds:schemaRef ds:uri="354918e4-0f3b-41b6-ab41-df14ce3ca1cd"/>
  </ds:schemaRefs>
</ds:datastoreItem>
</file>

<file path=customXml/itemProps2.xml><?xml version="1.0" encoding="utf-8"?>
<ds:datastoreItem xmlns:ds="http://schemas.openxmlformats.org/officeDocument/2006/customXml" ds:itemID="{E414AD0B-FCD4-4AE2-9CA8-C22EE5C2F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dd34b-cb27-4b57-87e8-9ce69876593e"/>
    <ds:schemaRef ds:uri="354918e4-0f3b-41b6-ab41-df14ce3ca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3458E9-402B-41FB-883E-7DA791521C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C23451-2591-407F-9771-3FEF0E342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41</TotalTime>
  <Pages>28</Pages>
  <Words>4618</Words>
  <Characters>26323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Kornvadee Ounjit (KOUT)</cp:lastModifiedBy>
  <cp:revision>13</cp:revision>
  <cp:lastPrinted>2026-08-04T07:11:00Z</cp:lastPrinted>
  <dcterms:created xsi:type="dcterms:W3CDTF">2026-08-06T03:23:00Z</dcterms:created>
  <dcterms:modified xsi:type="dcterms:W3CDTF">2026-08-06T11:22:00Z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  <property fmtid="{D5CDD505-2E9C-101B-9397-08002B2CF9AE}" pid="6" name="GrammarlyDocumentId">
    <vt:lpwstr>8e105cc4c46cb66326401d73149f5f60f9bfbb6845ae4eab42583a250f0cd3d1</vt:lpwstr>
  </property>
  <property fmtid="{D5CDD505-2E9C-101B-9397-08002B2CF9AE}" pid="7" name="ContentTypeId">
    <vt:lpwstr>0x0101001D91AA754333CE4CADDFC61CC6DB93DB</vt:lpwstr>
  </property>
</Properties>
</file>