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 w:hint="cs"/>
          <w:sz w:val="40"/>
          <w:szCs w:val="40"/>
          <w:cs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21407BF1" w:rsidR="00490832" w:rsidRPr="00617735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 w:hint="cs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="00355AE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355A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355AE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355AE7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6836D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0"/>
          <w:cols w:space="720"/>
          <w:titlePg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3B77E56F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 w:hint="cs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="0043047C">
        <w:rPr>
          <w:rFonts w:ascii="Angsana New" w:hAnsi="Angsana New" w:cs="Angsana New"/>
          <w:spacing w:val="-2"/>
          <w:sz w:val="30"/>
          <w:szCs w:val="30"/>
        </w:rPr>
        <w:t>0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3047C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617735">
        <w:rPr>
          <w:rFonts w:ascii="Angsana New" w:hAnsi="Angsana New" w:cs="Angsana New"/>
          <w:spacing w:val="-2"/>
          <w:sz w:val="30"/>
          <w:szCs w:val="30"/>
        </w:rPr>
        <w:t>9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3047C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43047C">
        <w:rPr>
          <w:rFonts w:ascii="Angsana New" w:hAnsi="Angsana New" w:cs="Angsana New"/>
          <w:spacing w:val="-2"/>
          <w:sz w:val="30"/>
          <w:szCs w:val="30"/>
        </w:rPr>
        <w:br/>
      </w:r>
      <w:r w:rsidR="0043047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สามเดือนและหกเดือนสิ้นสุดวันที่ </w:t>
      </w:r>
      <w:r w:rsidR="0043047C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43047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43047C">
        <w:rPr>
          <w:rFonts w:ascii="Angsana New" w:hAnsi="Angsana New" w:cs="Angsana New"/>
          <w:spacing w:val="-2"/>
          <w:sz w:val="30"/>
          <w:szCs w:val="30"/>
        </w:rPr>
        <w:t>2569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</w:t>
      </w:r>
      <w:r w:rsidR="0043047C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43047C">
        <w:rPr>
          <w:rFonts w:ascii="Angsana New" w:hAnsi="Angsana New" w:cs="Angsana New"/>
          <w:spacing w:val="-4"/>
          <w:sz w:val="30"/>
          <w:szCs w:val="30"/>
        </w:rPr>
        <w:br/>
      </w:r>
      <w:r w:rsidRPr="00C06C4A">
        <w:rPr>
          <w:rFonts w:ascii="Angsana New" w:hAnsi="Angsana New" w:cs="Angsana New"/>
          <w:spacing w:val="-4"/>
          <w:sz w:val="30"/>
          <w:szCs w:val="30"/>
        </w:rPr>
        <w:t>3</w:t>
      </w:r>
      <w:r w:rsidR="0043047C">
        <w:rPr>
          <w:rFonts w:ascii="Angsana New" w:hAnsi="Angsana New" w:cs="Angsana New"/>
          <w:spacing w:val="-4"/>
          <w:sz w:val="30"/>
          <w:szCs w:val="30"/>
        </w:rPr>
        <w:t>0</w:t>
      </w:r>
      <w:r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ม</w:t>
      </w:r>
      <w:r w:rsidR="0043047C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</w:t>
      </w:r>
      <w:r w:rsidR="00617735">
        <w:rPr>
          <w:rFonts w:ascii="Angsana New" w:hAnsi="Angsana New" w:cs="Angsana New"/>
          <w:spacing w:val="-4"/>
          <w:sz w:val="30"/>
          <w:szCs w:val="30"/>
        </w:rPr>
        <w:t>9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</w:t>
      </w:r>
      <w:r w:rsidR="0043047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302C6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2F972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A34A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1FDD488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957E76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04AF14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D90AB87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81F205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DED5F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C4870D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B95174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04BD4F1D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B4AE65" w14:textId="6BF0DF18" w:rsidR="008B5C86" w:rsidRDefault="00380D2B" w:rsidP="007269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</w:t>
      </w:r>
      <w:r w:rsidR="00BE19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CA2DFF2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3D0AF6" w14:textId="77777777" w:rsidR="009C5D53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84FA6ED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21F6212A" w:rsidR="001D2D9F" w:rsidRPr="00C43AD4" w:rsidRDefault="0032402A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8B5C86" w:rsidRPr="006A60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C86" w:rsidRPr="006A604D">
        <w:rPr>
          <w:rFonts w:ascii="Angsana New" w:hAnsi="Angsana New" w:cs="Angsana New"/>
          <w:sz w:val="30"/>
          <w:szCs w:val="30"/>
        </w:rPr>
        <w:t>256</w:t>
      </w:r>
      <w:r w:rsidR="00617735" w:rsidRPr="006A604D">
        <w:rPr>
          <w:rFonts w:ascii="Angsana New" w:hAnsi="Angsana New" w:cs="Angsana New"/>
          <w:sz w:val="30"/>
          <w:szCs w:val="30"/>
        </w:rPr>
        <w:t>9</w:t>
      </w:r>
    </w:p>
    <w:sectPr w:rsidR="001D2D9F" w:rsidRPr="00C43AD4" w:rsidSect="006836D5">
      <w:pgSz w:w="11909" w:h="16834" w:code="9"/>
      <w:pgMar w:top="691" w:right="1109" w:bottom="576" w:left="12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571A" w14:textId="77777777" w:rsidR="000B3DD7" w:rsidRDefault="000B3DD7">
      <w:r>
        <w:separator/>
      </w:r>
    </w:p>
  </w:endnote>
  <w:endnote w:type="continuationSeparator" w:id="0">
    <w:p w14:paraId="53DEB39A" w14:textId="77777777" w:rsidR="000B3DD7" w:rsidRDefault="000B3DD7">
      <w:r>
        <w:continuationSeparator/>
      </w:r>
    </w:p>
  </w:endnote>
  <w:endnote w:type="continuationNotice" w:id="1">
    <w:p w14:paraId="200B164D" w14:textId="77777777" w:rsidR="000B3DD7" w:rsidRDefault="000B3D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45DE" w14:textId="282FB57C" w:rsidR="006836D5" w:rsidRPr="006836D5" w:rsidRDefault="006836D5" w:rsidP="006836D5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BFB93" w14:textId="77777777" w:rsidR="000B3DD7" w:rsidRDefault="000B3DD7">
      <w:r>
        <w:separator/>
      </w:r>
    </w:p>
  </w:footnote>
  <w:footnote w:type="continuationSeparator" w:id="0">
    <w:p w14:paraId="73A9C3C9" w14:textId="77777777" w:rsidR="000B3DD7" w:rsidRDefault="000B3DD7">
      <w:r>
        <w:continuationSeparator/>
      </w:r>
    </w:p>
  </w:footnote>
  <w:footnote w:type="continuationNotice" w:id="1">
    <w:p w14:paraId="02A35A25" w14:textId="77777777" w:rsidR="000B3DD7" w:rsidRDefault="000B3D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34EB1BC8" w14:textId="77777777" w:rsidR="006836D5" w:rsidRDefault="006836D5">
    <w:pPr>
      <w:pStyle w:val="Header"/>
    </w:pPr>
  </w:p>
  <w:p w14:paraId="6ECD93FE" w14:textId="77777777" w:rsidR="00C06C4A" w:rsidRDefault="00C06C4A">
    <w:pPr>
      <w:pStyle w:val="Header"/>
    </w:pPr>
  </w:p>
  <w:p w14:paraId="2FC53892" w14:textId="77777777" w:rsidR="00D51D87" w:rsidRDefault="00D5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DD7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4F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1A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E35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5EE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2A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AE7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D7A5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08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24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C2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47C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1D9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93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735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6D5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04D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A7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3E0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642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0B92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4ED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DE8"/>
    <w:rsid w:val="008E404D"/>
    <w:rsid w:val="008E411C"/>
    <w:rsid w:val="008E4226"/>
    <w:rsid w:val="008E437F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53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66CE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0F9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917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056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D8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A71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711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C4D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06A71-598D-4083-A1BC-2045BB8CA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Jantima, Junnara</cp:lastModifiedBy>
  <cp:revision>4</cp:revision>
  <cp:lastPrinted>2024-05-02T14:05:00Z</cp:lastPrinted>
  <dcterms:created xsi:type="dcterms:W3CDTF">2026-07-20T02:28:00Z</dcterms:created>
  <dcterms:modified xsi:type="dcterms:W3CDTF">2026-07-20T02:33:00Z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GrammarlyDocumentId">
    <vt:lpwstr>0fbf5efc48db339a75ec0aeed9951a373e89f1363fec9a176be42bf623b17e87</vt:lpwstr>
  </property>
</Properties>
</file>