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270"/>
        <w:gridCol w:w="8650"/>
      </w:tblGrid>
      <w:tr w:rsidR="002400F8" w:rsidRPr="003E62AB" w14:paraId="7EC3617E" w14:textId="77777777" w:rsidTr="00091CA0">
        <w:trPr>
          <w:trHeight w:val="144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488EC1" w14:textId="36000CDF" w:rsidR="002400F8" w:rsidRPr="000D0818" w:rsidRDefault="00153F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9720E" w14:textId="77777777" w:rsidR="002400F8" w:rsidRPr="000D0818" w:rsidRDefault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650" w:type="dxa"/>
            <w:tcBorders>
              <w:top w:val="nil"/>
              <w:left w:val="nil"/>
              <w:bottom w:val="nil"/>
              <w:right w:val="nil"/>
            </w:tcBorders>
          </w:tcPr>
          <w:p w14:paraId="03B9822B" w14:textId="3AFA8760" w:rsidR="002400F8" w:rsidRPr="000D0818" w:rsidRDefault="00153F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E34707" w:rsidRPr="003E62AB" w14:paraId="5FB019D6" w14:textId="77777777" w:rsidTr="00091CA0">
        <w:trPr>
          <w:trHeight w:val="144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9AA361" w14:textId="77777777" w:rsidR="00E34707" w:rsidRPr="000D0818" w:rsidRDefault="00E347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7A7178" w14:textId="77777777" w:rsidR="00E34707" w:rsidRPr="000D0818" w:rsidRDefault="00E347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650" w:type="dxa"/>
            <w:tcBorders>
              <w:top w:val="nil"/>
              <w:left w:val="nil"/>
              <w:bottom w:val="nil"/>
              <w:right w:val="nil"/>
            </w:tcBorders>
          </w:tcPr>
          <w:p w14:paraId="725FC908" w14:textId="77777777" w:rsidR="00E34707" w:rsidRPr="000D0818" w:rsidRDefault="00E347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</w:tr>
      <w:tr w:rsidR="002400F8" w:rsidRPr="003E62AB" w14:paraId="179DE4FD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41705890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E02555F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0A91D4D0" w14:textId="2C1422EB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2400F8" w:rsidRPr="003E62AB" w14:paraId="71298F74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1F6684F2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B06F2E2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14A0A012" w14:textId="7098BAB9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400F8" w:rsidRPr="003E62AB" w14:paraId="1DD05476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627148D4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F03D83D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18B733A" w14:textId="7D6160ED" w:rsidR="002400F8" w:rsidRPr="000D0818" w:rsidRDefault="007E5416" w:rsidP="002400F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sz w:val="30"/>
                <w:szCs w:val="30"/>
                <w:rtl/>
                <w:lang w:val="en-US"/>
              </w:rPr>
            </w:pPr>
            <w:r w:rsidRPr="007E5416">
              <w:rPr>
                <w:rFonts w:cs="Angsana New"/>
                <w:sz w:val="30"/>
                <w:szCs w:val="30"/>
                <w:cs/>
                <w:lang w:val="en-US" w:bidi="th-TH"/>
              </w:rPr>
              <w:t>มาตรฐานการรายงานทางการเงินที่ยังไม่ได้ใช้</w:t>
            </w:r>
          </w:p>
        </w:tc>
      </w:tr>
      <w:tr w:rsidR="007E5416" w:rsidRPr="003E62AB" w14:paraId="33588778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C44E4EB" w14:textId="77777777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A0EF219" w14:textId="77777777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0A6A840C" w14:textId="6A24ACD1" w:rsidR="007E5416" w:rsidRPr="007E5416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7E5416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นโยบายการบัญชีที่</w:t>
            </w:r>
            <w:r w:rsidRPr="007E5416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มีสาระสำคัญ</w:t>
            </w:r>
          </w:p>
        </w:tc>
      </w:tr>
      <w:tr w:rsidR="007E5416" w:rsidRPr="003E62AB" w14:paraId="60826515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6651C887" w14:textId="471E3B0A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A86DD40" w14:textId="77777777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52E2C3E7" w14:textId="4B8360A5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ประมาณการทางบัญชีที่สำคัญ ข้อสมมติ และการใช้ดุลยพินิจ</w:t>
            </w:r>
          </w:p>
        </w:tc>
      </w:tr>
      <w:tr w:rsidR="007E5416" w:rsidRPr="003E62AB" w14:paraId="78E15D0A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056CD39D" w14:textId="77777777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AFEE09D" w14:textId="77777777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5EFBB1D0" w14:textId="72731F4B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E5416" w:rsidRPr="003E62AB" w14:paraId="4E0A5C0E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8BB38B9" w14:textId="77777777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17C0738" w14:textId="77777777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E2DCC7B" w14:textId="04E4E8B0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E5416" w:rsidRPr="003E62AB" w14:paraId="7C033965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E7A68F6" w14:textId="77777777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919AA71" w14:textId="77777777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28AC7B4E" w14:textId="32933528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เงินลงทุนระยะสั้นและเงินลงทุนในตราสารหนี้ที่วัดมูลค่าด้วยราคาทุนตัดจำหน่าย</w:t>
            </w:r>
          </w:p>
        </w:tc>
      </w:tr>
      <w:tr w:rsidR="007E5416" w:rsidRPr="003E62AB" w14:paraId="3C202346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06A0897" w14:textId="19FF279C" w:rsidR="007E5416" w:rsidRPr="006D6100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ED84578" w14:textId="77777777" w:rsidR="007E5416" w:rsidRPr="006D6100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79EE0AC5" w14:textId="2B43487D" w:rsidR="007E5416" w:rsidRPr="006D6100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 สุทธิ</w:t>
            </w:r>
          </w:p>
        </w:tc>
      </w:tr>
      <w:tr w:rsidR="007E5416" w:rsidRPr="003E62AB" w14:paraId="6F4EDFAA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7F60A13" w14:textId="3717FD05" w:rsidR="007E5416" w:rsidRPr="006D6100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61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4ED45FA" w14:textId="77777777" w:rsidR="007E5416" w:rsidRPr="006D6100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DA2882C" w14:textId="7E2B1A24" w:rsidR="007E5416" w:rsidRPr="006D6100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6D610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เงินลงทุนตามวิธีราคาทุน และเงินลงทุนที่รับรู้ตามวิธีส่วนได้เสีย</w:t>
            </w:r>
            <w:r w:rsidRPr="00934CA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6D6100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สุทธิ</w:t>
            </w:r>
          </w:p>
        </w:tc>
      </w:tr>
      <w:tr w:rsidR="007E5416" w:rsidRPr="003E62AB" w14:paraId="2A39A7BE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FE77B3D" w14:textId="2D34C6AC" w:rsidR="007E5416" w:rsidRPr="006D6100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61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E6F9E04" w14:textId="77777777" w:rsidR="007E5416" w:rsidRPr="006D6100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0B0DC48A" w14:textId="70557EF0" w:rsidR="007E5416" w:rsidRPr="006D6100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6D610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 สินทรัพย์ไม่มีตัวตน และค่าความนิยม สุทธิ</w:t>
            </w:r>
          </w:p>
        </w:tc>
      </w:tr>
      <w:tr w:rsidR="007E5416" w:rsidRPr="003E62AB" w14:paraId="2A14D9D2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00E4F40D" w14:textId="602332FB" w:rsidR="007E5416" w:rsidRPr="006D6100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61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A7349E5" w14:textId="77777777" w:rsidR="007E5416" w:rsidRPr="006D6100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63E6D8B7" w14:textId="1117B549" w:rsidR="007E5416" w:rsidRPr="006D6100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6D610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เงินกู้ยืมระยะยาวจากสถาบันการเงิน และหุ้นกู้ สุทธิ</w:t>
            </w:r>
          </w:p>
        </w:tc>
      </w:tr>
      <w:tr w:rsidR="007E5416" w:rsidRPr="003E62AB" w14:paraId="77AB6E10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CF511FF" w14:textId="42BE10A4" w:rsidR="007E5416" w:rsidRPr="006D6100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61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0C05321" w14:textId="77777777" w:rsidR="007E5416" w:rsidRPr="006D6100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D41FD9E" w14:textId="6E69E316" w:rsidR="007E5416" w:rsidRPr="006D6100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6D610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ทุนเรือนหุ้น ส่วนเกินมูลค่าหุ้น และหุ้นทุนซื้อคืน</w:t>
            </w:r>
          </w:p>
        </w:tc>
      </w:tr>
      <w:tr w:rsidR="007E5416" w:rsidRPr="003E62AB" w14:paraId="59A17FB0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06AA4996" w14:textId="2E69C97E" w:rsidR="007E5416" w:rsidRPr="006D6100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61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DD5B703" w14:textId="77777777" w:rsidR="007E5416" w:rsidRPr="006D6100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1ADADEC9" w14:textId="7CF2E635" w:rsidR="007E5416" w:rsidRPr="00C45826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C45826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กำไร (ขาดทุน) อื่น</w:t>
            </w:r>
            <w:r w:rsidR="00C45826" w:rsidRPr="00934CA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C45826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สุทธิ</w:t>
            </w:r>
          </w:p>
        </w:tc>
      </w:tr>
      <w:tr w:rsidR="007E5416" w:rsidRPr="003E62AB" w14:paraId="78538ACD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3AC6565" w14:textId="2C799D5D" w:rsidR="007E5416" w:rsidRPr="006D6100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61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7BAA118" w14:textId="77777777" w:rsidR="007E5416" w:rsidRPr="006D6100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3DC2E18C" w14:textId="22488FB5" w:rsidR="007E5416" w:rsidRPr="006D6100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6D610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7E5416" w:rsidRPr="00413571" w14:paraId="254B5BDF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FA86203" w14:textId="7D8C48C1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59C4EC53" w14:textId="77777777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72AB00D2" w14:textId="15764E18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6D6100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  <w:r w:rsidRPr="006D6100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และหุ้นปรับลด</w:t>
            </w:r>
          </w:p>
        </w:tc>
      </w:tr>
      <w:tr w:rsidR="007E5416" w:rsidRPr="00413571" w14:paraId="4ECCB4AB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800DD99" w14:textId="4FFBAD2B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4420BA1" w14:textId="77777777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4C4D92F" w14:textId="5F31B134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7E5416" w:rsidRPr="003E62AB" w14:paraId="268A590F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1E3BE0BC" w14:textId="7F51151C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A295340" w14:textId="77777777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1E6BBEFB" w14:textId="00C24CD0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E5416" w:rsidRPr="003E62AB" w14:paraId="15DDF97B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4875EEE" w14:textId="7B47432C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78519910" w14:textId="77777777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6D69FB63" w14:textId="3D09B190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ข้อมูลกระแสเงินสด</w:t>
            </w:r>
          </w:p>
        </w:tc>
      </w:tr>
      <w:tr w:rsidR="007E5416" w:rsidRPr="003E62AB" w14:paraId="0AD9A630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FB8A88A" w14:textId="107F6D0E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A26B38F" w14:textId="77777777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69C377D9" w14:textId="0D766E27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7E5416" w:rsidRPr="003E62AB" w14:paraId="073B76D2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AC9378F" w14:textId="6D9FBC8D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746544A9" w14:textId="77777777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6C07EDD2" w14:textId="3387F933" w:rsidR="007E5416" w:rsidRPr="000D0818" w:rsidRDefault="007E5416" w:rsidP="007E54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7D203A43" w14:textId="6E3F0840" w:rsidR="00E214B1" w:rsidRDefault="00E214B1" w:rsidP="008F2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E214B1" w:rsidSect="000C2AAC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2FE2F589" w14:textId="7C7F2736" w:rsidR="00D453F8" w:rsidRPr="00091CA0" w:rsidRDefault="00D453F8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ข้อมูลทั่วไป</w:t>
      </w:r>
      <w:r w:rsidR="00A81B3E" w:rsidRPr="00091CA0">
        <w:rPr>
          <w:rFonts w:ascii="Angsana New" w:hAnsi="Angsana New" w:cs="Angsana New"/>
          <w:szCs w:val="30"/>
        </w:rPr>
        <w:t xml:space="preserve"> </w:t>
      </w:r>
    </w:p>
    <w:p w14:paraId="2BF76E2D" w14:textId="77777777" w:rsidR="00D453F8" w:rsidRPr="00665100" w:rsidRDefault="00D453F8" w:rsidP="00A53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14E10523" w14:textId="23612DAF" w:rsidR="001347F6" w:rsidRPr="00B00358" w:rsidRDefault="001347F6" w:rsidP="001347F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0358">
        <w:rPr>
          <w:rFonts w:asciiTheme="majorBidi" w:hAnsiTheme="majorBidi" w:cstheme="majorBidi"/>
          <w:sz w:val="30"/>
          <w:szCs w:val="30"/>
          <w:cs/>
        </w:rPr>
        <w:t>บริษัท ไทยยูเนี่ยน กรุ๊ป จำกัด (มหาชน) (“บริษัท”) เป็นบริษัทมหาชนจำกัดและบริษัทจดทะเบียนใน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ตลาดหลักทรัพย์แห่งประเทศไทย ซึ่งจัดตั้งและจดทะเบียนในประเทศไทย และมีที่อยู่ตามที่ได้จดทะเบียนคือ เลขที่ </w:t>
      </w:r>
      <w:r w:rsidR="007E0C78">
        <w:rPr>
          <w:rFonts w:asciiTheme="majorBidi" w:hAnsiTheme="majorBidi" w:cstheme="majorBidi"/>
          <w:sz w:val="30"/>
          <w:szCs w:val="30"/>
        </w:rPr>
        <w:t>72/1</w:t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7E0C78">
        <w:rPr>
          <w:rFonts w:asciiTheme="majorBidi" w:hAnsiTheme="majorBidi" w:cstheme="majorBidi"/>
          <w:sz w:val="30"/>
          <w:szCs w:val="30"/>
        </w:rPr>
        <w:t>7</w:t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 ถนนเศรษฐกิจ </w:t>
      </w:r>
      <w:r w:rsidR="007E0C78">
        <w:rPr>
          <w:rFonts w:asciiTheme="majorBidi" w:hAnsiTheme="majorBidi" w:cstheme="majorBidi"/>
          <w:sz w:val="30"/>
          <w:szCs w:val="30"/>
        </w:rPr>
        <w:t>1</w:t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 ตำบลท่าทราย อำเภอเมือง จังหวัดสมุทรสาคร บริษัทมีสำนักงานสาขา </w:t>
      </w:r>
      <w:r w:rsidR="007E0C78">
        <w:rPr>
          <w:rFonts w:asciiTheme="majorBidi" w:hAnsiTheme="majorBidi" w:cstheme="majorBidi"/>
          <w:sz w:val="30"/>
          <w:szCs w:val="30"/>
        </w:rPr>
        <w:t>1</w:t>
      </w:r>
      <w:r w:rsidR="001E47B5">
        <w:rPr>
          <w:rFonts w:asciiTheme="majorBidi" w:hAnsiTheme="majorBidi" w:cstheme="majorBidi"/>
          <w:sz w:val="30"/>
          <w:szCs w:val="30"/>
        </w:rPr>
        <w:t>9</w:t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 แห่งในจังหวัดกรุงเทพมหานครและสมุทรสาคร</w:t>
      </w:r>
    </w:p>
    <w:p w14:paraId="178EC524" w14:textId="77777777" w:rsidR="001347F6" w:rsidRPr="00B00358" w:rsidRDefault="001347F6" w:rsidP="001347F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2DBD1C" w14:textId="77777777" w:rsidR="001347F6" w:rsidRPr="00B00358" w:rsidRDefault="001347F6" w:rsidP="001347F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0358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04BCBC82" w14:textId="77777777" w:rsidR="001347F6" w:rsidRPr="00B00358" w:rsidRDefault="001347F6" w:rsidP="001347F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79878D4" w14:textId="1217647F" w:rsidR="001347F6" w:rsidRPr="00B00358" w:rsidRDefault="001347F6" w:rsidP="001347F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0358">
        <w:rPr>
          <w:rFonts w:asciiTheme="majorBidi" w:hAnsiTheme="majorBidi" w:cstheme="majorBidi"/>
          <w:sz w:val="30"/>
          <w:szCs w:val="30"/>
          <w:cs/>
        </w:rPr>
        <w:t>บริษัทประกอบกิจการในประเทศไทย ส่วนบริษัทย่อยประกอบกิจการทั้งในประเทศไทยและต่างประเทศ ธุรกิจหลักของบริษัทและบริษัทย่อยในประเทศคือเป็นผู้ผลิตและจัดจำหน่ายอาหารทะเลแช่แข็ง</w:t>
      </w:r>
      <w:r w:rsidRPr="00B0035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00358">
        <w:rPr>
          <w:rFonts w:asciiTheme="majorBidi" w:hAnsiTheme="majorBidi" w:cstheme="majorBidi"/>
          <w:sz w:val="30"/>
          <w:szCs w:val="30"/>
          <w:cs/>
        </w:rPr>
        <w:t>แช่เย็น และบรรจุกระป๋อง</w:t>
      </w:r>
      <w:r w:rsidRPr="00B00358">
        <w:rPr>
          <w:rFonts w:asciiTheme="majorBidi" w:hAnsiTheme="majorBidi" w:cstheme="majorBidi"/>
          <w:sz w:val="30"/>
          <w:szCs w:val="30"/>
        </w:rPr>
        <w:t xml:space="preserve"> </w:t>
      </w:r>
      <w:r w:rsidRPr="00B00358">
        <w:rPr>
          <w:rFonts w:asciiTheme="majorBidi" w:hAnsiTheme="majorBidi" w:cstheme="majorBidi"/>
          <w:sz w:val="30"/>
          <w:szCs w:val="30"/>
          <w:cs/>
        </w:rPr>
        <w:t>นอกจากนี้บริษัทย่อยในประเทศยังประกอบธุรกิจบรรจุภัณฑ์ สิ่งพิมพ์ ธุรกิจอาหารสัตว์เลี้ยง</w:t>
      </w:r>
      <w:r w:rsidRPr="00B0035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A7488">
        <w:rPr>
          <w:rFonts w:asciiTheme="majorBidi" w:hAnsiTheme="majorBidi" w:cstheme="majorBidi" w:hint="cs"/>
          <w:sz w:val="30"/>
          <w:szCs w:val="30"/>
          <w:cs/>
          <w:lang w:val="en-GB"/>
        </w:rPr>
        <w:t>และ</w:t>
      </w:r>
      <w:r w:rsidRPr="00B00358">
        <w:rPr>
          <w:rFonts w:asciiTheme="majorBidi" w:hAnsiTheme="majorBidi" w:cstheme="majorBidi"/>
          <w:sz w:val="30"/>
          <w:szCs w:val="30"/>
          <w:cs/>
        </w:rPr>
        <w:t>ส่วนประกอบอาหา</w:t>
      </w:r>
      <w:r w:rsidR="004D128C">
        <w:rPr>
          <w:rFonts w:asciiTheme="majorBidi" w:hAnsiTheme="majorBidi" w:cstheme="majorBidi" w:hint="cs"/>
          <w:sz w:val="30"/>
          <w:szCs w:val="30"/>
          <w:cs/>
        </w:rPr>
        <w:t>ร</w:t>
      </w:r>
    </w:p>
    <w:p w14:paraId="0F60404D" w14:textId="77777777" w:rsidR="001347F6" w:rsidRPr="00B00358" w:rsidRDefault="001347F6" w:rsidP="001347F6">
      <w:pPr>
        <w:ind w:left="540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p w14:paraId="7A8F70EF" w14:textId="77777777" w:rsidR="001347F6" w:rsidRPr="00B00358" w:rsidRDefault="001347F6" w:rsidP="001347F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F4FD3">
        <w:rPr>
          <w:rFonts w:asciiTheme="majorBidi" w:hAnsiTheme="majorBidi" w:cstheme="majorBidi"/>
          <w:spacing w:val="4"/>
          <w:sz w:val="30"/>
          <w:szCs w:val="30"/>
          <w:cs/>
        </w:rPr>
        <w:t>ส่วนธุรกิจหลักของบริษัทย่อยในต่างประเทศประกอบด้วยบริษัทย่อยในทวีปอเมริกา</w:t>
      </w:r>
      <w:r w:rsidRPr="004F4FD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4F4FD3">
        <w:rPr>
          <w:rFonts w:asciiTheme="majorBidi" w:hAnsiTheme="majorBidi" w:cstheme="majorBidi"/>
          <w:spacing w:val="4"/>
          <w:sz w:val="30"/>
          <w:szCs w:val="30"/>
          <w:cs/>
        </w:rPr>
        <w:t>ซึ่งเป็นผู้จัดจำหน่ายอาหาร</w:t>
      </w:r>
      <w:r w:rsidRPr="00B00358">
        <w:rPr>
          <w:rFonts w:asciiTheme="majorBidi" w:hAnsiTheme="majorBidi" w:cstheme="majorBidi"/>
          <w:sz w:val="30"/>
          <w:szCs w:val="30"/>
          <w:cs/>
        </w:rPr>
        <w:t>สัตว์เลี้ยง ผลิตภัณฑ์จากกุ้งมังกรและอาหารทะเลอื่น ๆ และเป็นผู้นำเข้ากุ้งและอาหารทะเลแช่แข็ง เพื่อจัดจำหน่ายให้ภัตตาคาร ร้านค้าปลีก ร้านค้าส่ง และบริษัทย่อยต่าง ๆ ในทวีปยุโรปซึ่งเป็นผู้ผลิตและจำหน่ายอาหารทะเล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B00358">
        <w:rPr>
          <w:rFonts w:asciiTheme="majorBidi" w:hAnsiTheme="majorBidi" w:cstheme="majorBidi"/>
          <w:sz w:val="30"/>
          <w:szCs w:val="30"/>
          <w:cs/>
        </w:rPr>
        <w:t>แปรรูปและแช่เย็นแบบครบวงจรให้แก่ประเทศต่าง ๆ ในทวีปยุโรป ทวีปอเมริกา และทวีปออสเตรเลีย ภายใต้เครื่องหมายการค้าของตนเอง รวมทั้งบริษัทย่อยในทวีปเอเชียซึ่งเป็นผู้ผลิตและจำหน่ายอาหารทะเล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ส่วนประกอบอาหาร </w:t>
      </w:r>
      <w:r w:rsidRPr="00B00358">
        <w:rPr>
          <w:rFonts w:asciiTheme="majorBidi" w:hAnsiTheme="majorBidi" w:cstheme="majorBidi"/>
          <w:sz w:val="30"/>
          <w:szCs w:val="30"/>
          <w:cs/>
        </w:rPr>
        <w:t>และอาหารสัตว์</w:t>
      </w:r>
    </w:p>
    <w:p w14:paraId="2890A70E" w14:textId="77777777" w:rsidR="00D453F8" w:rsidRDefault="00D453F8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B3615E1" w14:textId="5BDFB4C3" w:rsidR="00D453F8" w:rsidRPr="00D453F8" w:rsidRDefault="00A611F4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เฉพาะกิจการระหว่างกาลนี้แสดงในสกุลเงินบาทด้วยหน่วยพันบาท</w:t>
      </w:r>
      <w:r w:rsidR="00D453F8"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เว้นแต่ได้ระบุเป็นอย่างอื่น</w:t>
      </w:r>
      <w:r w:rsidR="00D453F8"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รวมระหว่างกาลและ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เฉพาะบริษัทระหว่างกาลที่นําเสนอนี้ได้มีการสอบทานแต่ยังไม่ได้ตรวจสอบ</w:t>
      </w:r>
    </w:p>
    <w:p w14:paraId="39768565" w14:textId="77777777" w:rsidR="008F2F17" w:rsidRPr="008F2F17" w:rsidRDefault="008F2F17" w:rsidP="008F2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EB8938A" w14:textId="332C8108" w:rsidR="00BE1A6A" w:rsidRDefault="00F06051" w:rsidP="008F2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</w:t>
      </w:r>
      <w:r w:rsidR="008F2F17" w:rsidRPr="008F2F17">
        <w:rPr>
          <w:rFonts w:asciiTheme="majorBidi" w:hAnsiTheme="majorBidi" w:cs="Angsana New" w:hint="cs"/>
          <w:sz w:val="30"/>
          <w:szCs w:val="30"/>
          <w:cs/>
        </w:rPr>
        <w:t>นี้ได้รับอนุมัติให้ออกงบการเงินจากคณะกรรมการ</w:t>
      </w:r>
      <w:r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8F2F17" w:rsidRPr="008F2F17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="008F2F17" w:rsidRPr="008F2F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8360C" w:rsidRPr="00C8360C">
        <w:rPr>
          <w:rFonts w:asciiTheme="majorBidi" w:hAnsiTheme="majorBidi" w:cs="Angsana New"/>
          <w:sz w:val="30"/>
          <w:szCs w:val="30"/>
        </w:rPr>
        <w:t xml:space="preserve">3 </w:t>
      </w:r>
      <w:r w:rsidR="00C8360C" w:rsidRPr="00C8360C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="008F2F17" w:rsidRPr="00C8360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33E82" w:rsidRPr="00C8360C">
        <w:rPr>
          <w:rFonts w:asciiTheme="majorBidi" w:hAnsiTheme="majorBidi" w:cs="Angsana New"/>
          <w:sz w:val="30"/>
          <w:szCs w:val="30"/>
        </w:rPr>
        <w:t>256</w:t>
      </w:r>
      <w:r w:rsidR="003A7488" w:rsidRPr="00C8360C">
        <w:rPr>
          <w:rFonts w:asciiTheme="majorBidi" w:hAnsiTheme="majorBidi" w:cs="Angsana New"/>
          <w:sz w:val="30"/>
          <w:szCs w:val="30"/>
        </w:rPr>
        <w:t>9</w:t>
      </w:r>
    </w:p>
    <w:p w14:paraId="2443B2D6" w14:textId="515CB989" w:rsidR="00D453F8" w:rsidRPr="00D453F8" w:rsidRDefault="00D453F8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188F1625" w14:textId="4F895B1A" w:rsidR="007A12F2" w:rsidRPr="00091CA0" w:rsidRDefault="00BE1A6A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เกณฑ์การจัดทำงบการเงินระหว่างกาล</w:t>
      </w:r>
      <w:r w:rsidR="002D0877" w:rsidRPr="00091CA0">
        <w:rPr>
          <w:rFonts w:ascii="Angsana New" w:hAnsi="Angsana New" w:cs="Angsana New"/>
          <w:szCs w:val="30"/>
        </w:rPr>
        <w:t xml:space="preserve"> </w:t>
      </w:r>
    </w:p>
    <w:p w14:paraId="44513640" w14:textId="77777777" w:rsidR="007A12F2" w:rsidRPr="00665100" w:rsidRDefault="007A12F2" w:rsidP="00E17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0879842" w14:textId="2556EDB0" w:rsidR="00AC37C3" w:rsidRDefault="00F06051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66464858"/>
      <w:r w:rsidRPr="00F06051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06051">
        <w:rPr>
          <w:rFonts w:ascii="Angsana New" w:hAnsi="Angsana New" w:cs="Angsana New"/>
          <w:sz w:val="30"/>
          <w:szCs w:val="30"/>
        </w:rPr>
        <w:t xml:space="preserve">34 </w:t>
      </w:r>
      <w:r w:rsidRPr="00F06051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F06051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06051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0"/>
      <w:r w:rsidRPr="00F06051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F06051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06051">
        <w:rPr>
          <w:rFonts w:ascii="Angsana New" w:hAnsi="Angsana New" w:cs="Angsana New"/>
          <w:sz w:val="30"/>
          <w:szCs w:val="30"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7F0B2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ๆ เพื่อไม่ให้ซ้ำซ้อนกับข้อมูลที่ได้นำเสนอไปแล้วใน</w:t>
      </w:r>
      <w:r w:rsidR="00DB2DD8">
        <w:rPr>
          <w:rFonts w:ascii="Angsana New" w:hAnsi="Angsana New" w:cs="Angsana New"/>
          <w:sz w:val="30"/>
          <w:szCs w:val="30"/>
        </w:rPr>
        <w:br/>
      </w:r>
      <w:r w:rsidRPr="00F06051">
        <w:rPr>
          <w:rFonts w:ascii="Angsana New" w:hAnsi="Angsana New" w:cs="Angsana New"/>
          <w:sz w:val="30"/>
          <w:szCs w:val="30"/>
          <w:cs/>
        </w:rPr>
        <w:t>งบการเงินประจำปี</w:t>
      </w:r>
      <w:r w:rsidRPr="00F06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F06051">
        <w:rPr>
          <w:rFonts w:ascii="Angsana New" w:hAnsi="Angsana New" w:cs="Angsana New"/>
          <w:sz w:val="30"/>
          <w:szCs w:val="30"/>
        </w:rPr>
        <w:t xml:space="preserve"> 31 </w:t>
      </w:r>
      <w:r w:rsidRPr="00F06051">
        <w:rPr>
          <w:rFonts w:ascii="Angsana New" w:hAnsi="Angsana New" w:cs="Angsana New"/>
          <w:sz w:val="30"/>
          <w:szCs w:val="30"/>
          <w:cs/>
        </w:rPr>
        <w:t>ธันวาคม</w:t>
      </w:r>
      <w:r w:rsidRPr="00F06051">
        <w:rPr>
          <w:rFonts w:ascii="Angsana New" w:hAnsi="Angsana New" w:cs="Angsana New"/>
          <w:sz w:val="30"/>
          <w:szCs w:val="30"/>
        </w:rPr>
        <w:t xml:space="preserve"> 256</w:t>
      </w:r>
      <w:r w:rsidR="00992B7A">
        <w:rPr>
          <w:rFonts w:ascii="Angsana New" w:hAnsi="Angsana New" w:cs="Angsana New"/>
          <w:sz w:val="30"/>
          <w:szCs w:val="30"/>
        </w:rPr>
        <w:t>8</w:t>
      </w:r>
    </w:p>
    <w:p w14:paraId="7449AF97" w14:textId="77777777" w:rsidR="00F06051" w:rsidRPr="00F06051" w:rsidRDefault="00F06051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E87D94" w14:textId="2AEAAD58" w:rsidR="00A53944" w:rsidRPr="00EA5366" w:rsidRDefault="00AC37C3" w:rsidP="00EA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A5366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งบการเงินระหว่างกาลฉบับภาษาอังกฤษจัดทําขึ้นจากงบการเงินระหว่างกาลภาษาไทยที่จัดทําตามกฎหมาย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ในกรณีที่มีเนื้อความขัดแย้งกันหรือมีการตีความแตกต่างกัน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ให้ใช้งบการเงินระหว่างกาลฉบับภาษาไทยเป็นหลัก</w:t>
      </w:r>
    </w:p>
    <w:p w14:paraId="775FCBC1" w14:textId="557406B5" w:rsidR="00A53944" w:rsidRPr="00A53944" w:rsidRDefault="00A53944" w:rsidP="00A53944">
      <w:pPr>
        <w:pStyle w:val="block"/>
        <w:spacing w:after="0" w:line="240" w:lineRule="auto"/>
        <w:ind w:left="540" w:right="14"/>
        <w:rPr>
          <w:rFonts w:ascii="Angsana New" w:hAnsi="Angsana New" w:cs="Angsana New"/>
          <w:bCs/>
          <w:sz w:val="30"/>
          <w:szCs w:val="30"/>
          <w:lang w:val="en-US" w:bidi="th-TH"/>
        </w:rPr>
      </w:pPr>
    </w:p>
    <w:p w14:paraId="15172F3E" w14:textId="357C2215" w:rsidR="000E198E" w:rsidRDefault="000E198E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szCs w:val="30"/>
        </w:rPr>
      </w:pPr>
      <w:r w:rsidRPr="005038CE">
        <w:rPr>
          <w:rFonts w:ascii="Angsana New" w:hAnsi="Angsana New" w:cs="Angsana New"/>
          <w:szCs w:val="30"/>
          <w:cs/>
          <w:lang w:val="th-TH"/>
        </w:rPr>
        <w:t>มาตรฐานการรายงานทางการเงินที่ยังไม่ได้ใช้</w:t>
      </w:r>
    </w:p>
    <w:p w14:paraId="17A334CE" w14:textId="77777777" w:rsidR="000E198E" w:rsidRPr="000E198E" w:rsidRDefault="000E198E" w:rsidP="000E198E">
      <w:pPr>
        <w:rPr>
          <w:rFonts w:asciiTheme="majorBidi" w:hAnsiTheme="majorBidi" w:cstheme="majorBidi"/>
          <w:sz w:val="30"/>
          <w:szCs w:val="30"/>
        </w:rPr>
      </w:pPr>
    </w:p>
    <w:p w14:paraId="2407A62B" w14:textId="1B71D3CD" w:rsidR="000E198E" w:rsidRPr="000E198E" w:rsidRDefault="000E198E" w:rsidP="00934CAF">
      <w:pPr>
        <w:tabs>
          <w:tab w:val="clear" w:pos="227"/>
          <w:tab w:val="clear" w:pos="454"/>
          <w:tab w:val="clear" w:pos="680"/>
          <w:tab w:val="left" w:pos="63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0E198E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0E198E">
        <w:rPr>
          <w:rFonts w:asciiTheme="majorBidi" w:hAnsiTheme="majorBidi" w:cstheme="majorBidi"/>
          <w:sz w:val="30"/>
          <w:szCs w:val="30"/>
        </w:rPr>
        <w:t xml:space="preserve"> </w:t>
      </w:r>
      <w:r w:rsidRPr="000E198E">
        <w:rPr>
          <w:rFonts w:asciiTheme="majorBidi" w:hAnsiTheme="majorBidi" w:cstheme="majorBidi"/>
          <w:sz w:val="30"/>
          <w:szCs w:val="30"/>
          <w:cs/>
        </w:rPr>
        <w:t>และจะมี</w:t>
      </w:r>
      <w:r>
        <w:rPr>
          <w:rFonts w:asciiTheme="majorBidi" w:hAnsiTheme="majorBidi" w:cstheme="majorBidi"/>
          <w:sz w:val="30"/>
          <w:szCs w:val="30"/>
        </w:rPr>
        <w:br/>
      </w:r>
      <w:r w:rsidRPr="000E198E">
        <w:rPr>
          <w:rFonts w:asciiTheme="majorBidi" w:hAnsiTheme="majorBidi" w:cstheme="majorBidi"/>
          <w:sz w:val="30"/>
          <w:szCs w:val="30"/>
          <w:cs/>
        </w:rPr>
        <w:t xml:space="preserve">ผลบังคับใช้กับงบการเงินสำหรับรอบระยะเวลาบัญชีที่เริ่มในหรือหลังวันที่ </w:t>
      </w:r>
      <w:r w:rsidRPr="000E198E">
        <w:rPr>
          <w:rFonts w:asciiTheme="majorBidi" w:hAnsiTheme="majorBidi" w:cstheme="majorBidi"/>
          <w:sz w:val="30"/>
          <w:szCs w:val="30"/>
        </w:rPr>
        <w:t>1</w:t>
      </w:r>
      <w:r w:rsidRPr="000E198E">
        <w:rPr>
          <w:rFonts w:asciiTheme="majorBidi" w:hAnsiTheme="majorBidi" w:cstheme="majorBidi"/>
          <w:sz w:val="30"/>
          <w:szCs w:val="30"/>
          <w:cs/>
        </w:rPr>
        <w:t xml:space="preserve"> มกราคมในปีดังต่อไปนี้ และอนุญาตให้นำมาถือปฏิบัติก่อนวันที่มีผลบังคับใช้ได้ อย่างไรก็ตาม กลุ่มบริษัท ไม่ได้นำมาตรฐานการรายงา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5C3D3129" w14:textId="77777777" w:rsidR="000E198E" w:rsidRPr="000E198E" w:rsidRDefault="000E198E" w:rsidP="000E198E">
      <w:pPr>
        <w:tabs>
          <w:tab w:val="clear" w:pos="227"/>
          <w:tab w:val="clear" w:pos="454"/>
          <w:tab w:val="clear" w:pos="6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410"/>
        <w:gridCol w:w="1260"/>
      </w:tblGrid>
      <w:tr w:rsidR="000E198E" w:rsidRPr="000E198E" w14:paraId="3EB7C8D7" w14:textId="77777777" w:rsidTr="000E198E">
        <w:trPr>
          <w:tblHeader/>
        </w:trPr>
        <w:tc>
          <w:tcPr>
            <w:tcW w:w="3690" w:type="dxa"/>
            <w:vAlign w:val="bottom"/>
          </w:tcPr>
          <w:p w14:paraId="547E8CDF" w14:textId="77777777" w:rsidR="000E198E" w:rsidRPr="000E198E" w:rsidRDefault="000E198E" w:rsidP="000E1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0E198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0E198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410" w:type="dxa"/>
            <w:vAlign w:val="bottom"/>
          </w:tcPr>
          <w:p w14:paraId="15EF2B45" w14:textId="77777777" w:rsidR="000E198E" w:rsidRPr="000E198E" w:rsidRDefault="000E198E" w:rsidP="000E1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0E198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  <w:vAlign w:val="bottom"/>
          </w:tcPr>
          <w:p w14:paraId="135BAAE5" w14:textId="77777777" w:rsidR="000E198E" w:rsidRPr="000E198E" w:rsidRDefault="000E198E" w:rsidP="000E1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0E198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0E198E" w:rsidRPr="000E198E" w14:paraId="3864B301" w14:textId="77777777" w:rsidTr="000E198E">
        <w:tc>
          <w:tcPr>
            <w:tcW w:w="3690" w:type="dxa"/>
          </w:tcPr>
          <w:p w14:paraId="2BA0BC0B" w14:textId="77777777" w:rsidR="000E198E" w:rsidRPr="000E198E" w:rsidRDefault="000E198E" w:rsidP="000E1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0E198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0E198E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4410" w:type="dxa"/>
          </w:tcPr>
          <w:p w14:paraId="505AC6F7" w14:textId="77777777" w:rsidR="000E198E" w:rsidRPr="000E198E" w:rsidRDefault="000E198E" w:rsidP="000E1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0E198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60" w:type="dxa"/>
          </w:tcPr>
          <w:p w14:paraId="458FCAD2" w14:textId="77777777" w:rsidR="000E198E" w:rsidRPr="000E198E" w:rsidRDefault="000E198E" w:rsidP="000E1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0E198E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0E198E" w:rsidRPr="000E198E" w14:paraId="7838061A" w14:textId="77777777" w:rsidTr="000E198E">
        <w:tc>
          <w:tcPr>
            <w:tcW w:w="3690" w:type="dxa"/>
          </w:tcPr>
          <w:p w14:paraId="0A34099B" w14:textId="77777777" w:rsidR="000E198E" w:rsidRPr="000E198E" w:rsidRDefault="000E198E" w:rsidP="000E1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0E198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0E198E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7 </w:t>
            </w:r>
          </w:p>
        </w:tc>
        <w:tc>
          <w:tcPr>
            <w:tcW w:w="4410" w:type="dxa"/>
          </w:tcPr>
          <w:p w14:paraId="0961236D" w14:textId="77777777" w:rsidR="000E198E" w:rsidRPr="000E198E" w:rsidRDefault="000E198E" w:rsidP="000E1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0E198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260" w:type="dxa"/>
          </w:tcPr>
          <w:p w14:paraId="6E98D533" w14:textId="77777777" w:rsidR="000E198E" w:rsidRPr="000E198E" w:rsidRDefault="000E198E" w:rsidP="000E1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E198E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184F07F6" w14:textId="77777777" w:rsidR="000E198E" w:rsidRPr="000E198E" w:rsidRDefault="000E198E" w:rsidP="000E198E">
      <w:pPr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AF12D3A" w14:textId="77777777" w:rsidR="000E198E" w:rsidRPr="000E198E" w:rsidRDefault="000E198E" w:rsidP="00934CAF">
      <w:pPr>
        <w:numPr>
          <w:ilvl w:val="0"/>
          <w:numId w:val="72"/>
        </w:numPr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0E198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0E198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Pr="000E198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0160E124" w14:textId="77777777" w:rsidR="000E198E" w:rsidRPr="000E198E" w:rsidRDefault="000E198E" w:rsidP="000E198E">
      <w:pPr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CA9D819" w14:textId="25239F42" w:rsidR="000E198E" w:rsidRPr="000E198E" w:rsidRDefault="000E198E" w:rsidP="000E198E">
      <w:pPr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E198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0E198E">
        <w:rPr>
          <w:rFonts w:asciiTheme="majorBidi" w:hAnsiTheme="majorBidi" w:cstheme="majorBidi"/>
          <w:color w:val="000000"/>
          <w:sz w:val="30"/>
          <w:szCs w:val="30"/>
        </w:rPr>
        <w:t xml:space="preserve">18 </w:t>
      </w:r>
      <w:r w:rsidRPr="000E198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จะมาแทนมาตรฐานการบัญชี ฉบับที่ </w:t>
      </w:r>
      <w:r w:rsidRPr="000E198E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0E198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เรื่อง</w:t>
      </w:r>
      <w:r w:rsidRPr="000E198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E198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</w:t>
      </w:r>
      <w:r w:rsidR="00066C4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br/>
      </w:r>
      <w:r w:rsidRPr="000E198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งบการเงิน</w:t>
      </w:r>
      <w:r w:rsidRPr="000E198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E198E">
        <w:rPr>
          <w:rFonts w:asciiTheme="majorBidi" w:hAnsiTheme="majorBidi" w:cstheme="majorBidi"/>
          <w:color w:val="000000"/>
          <w:sz w:val="30"/>
          <w:szCs w:val="30"/>
          <w:cs/>
        </w:rPr>
        <w:t>และนำเสนอข้อกำหนดที่สำคัญใหม่ดังต่อไปนี้</w:t>
      </w:r>
    </w:p>
    <w:p w14:paraId="1AD435DD" w14:textId="77777777" w:rsidR="000E198E" w:rsidRDefault="000E198E" w:rsidP="000E198E">
      <w:pPr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2A0CFFF" w14:textId="77777777" w:rsidR="000E198E" w:rsidRPr="000E198E" w:rsidRDefault="000E198E" w:rsidP="000E198E">
      <w:pPr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A232B30" w14:textId="58F39393" w:rsidR="000E198E" w:rsidRPr="000E198E" w:rsidRDefault="000E198E" w:rsidP="000E198E">
      <w:pPr>
        <w:numPr>
          <w:ilvl w:val="0"/>
          <w:numId w:val="73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0E198E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0E198E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0E198E">
        <w:rPr>
          <w:rFonts w:asciiTheme="majorBidi" w:hAnsiTheme="majorBidi" w:cstheme="majorBidi"/>
          <w:color w:val="000000"/>
          <w:sz w:val="30"/>
          <w:szCs w:val="30"/>
          <w:cs/>
        </w:rPr>
        <w:t>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</w:t>
      </w:r>
      <w:r w:rsidR="00066C42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0E198E">
        <w:rPr>
          <w:rFonts w:asciiTheme="majorBidi" w:hAnsiTheme="majorBidi" w:cstheme="majorBidi"/>
          <w:color w:val="000000"/>
          <w:sz w:val="30"/>
          <w:szCs w:val="30"/>
          <w:cs/>
        </w:rPr>
        <w:t>จากการดำเนินงาน” ทั้งนี้</w:t>
      </w:r>
      <w:r w:rsidRPr="000E198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E198E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123CAA5B" w14:textId="506925E2" w:rsidR="000E198E" w:rsidRPr="000E198E" w:rsidRDefault="000E198E" w:rsidP="000E198E">
      <w:pPr>
        <w:numPr>
          <w:ilvl w:val="0"/>
          <w:numId w:val="73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E198E">
        <w:rPr>
          <w:rFonts w:asciiTheme="majorBidi" w:hAnsiTheme="majorBidi" w:cstheme="majorBidi"/>
          <w:color w:val="000000"/>
          <w:sz w:val="30"/>
          <w:szCs w:val="30"/>
          <w:cs/>
        </w:rPr>
        <w:t>ต้องเปิดเผยมาตรวัดผลการดำเนินงานที่นิยามโดยฝ่ายบริหาร (หรือ “</w:t>
      </w:r>
      <w:r w:rsidRPr="000E198E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0E198E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Pr="000E198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0E198E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งบการเงินข้อเดียว</w:t>
      </w:r>
    </w:p>
    <w:p w14:paraId="3C601756" w14:textId="77777777" w:rsidR="000E198E" w:rsidRPr="000E198E" w:rsidRDefault="000E198E" w:rsidP="000E198E">
      <w:pPr>
        <w:numPr>
          <w:ilvl w:val="0"/>
          <w:numId w:val="73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E198E">
        <w:rPr>
          <w:rFonts w:asciiTheme="majorBidi" w:hAnsiTheme="majorBidi" w:cstheme="majorBidi"/>
          <w:color w:val="000000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4D6C1383" w14:textId="77777777" w:rsidR="000E198E" w:rsidRPr="000E198E" w:rsidRDefault="000E198E" w:rsidP="000E198E">
      <w:pPr>
        <w:spacing w:line="240" w:lineRule="auto"/>
        <w:ind w:left="108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6355731" w14:textId="3A39DD82" w:rsidR="000E198E" w:rsidRPr="000E198E" w:rsidRDefault="000E198E" w:rsidP="000E198E">
      <w:pPr>
        <w:spacing w:line="240" w:lineRule="auto"/>
        <w:ind w:left="108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0E198E">
        <w:rPr>
          <w:rFonts w:asciiTheme="majorBidi" w:hAnsiTheme="majorBidi" w:cstheme="majorBidi"/>
          <w:sz w:val="30"/>
          <w:szCs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</w:t>
      </w:r>
      <w:r w:rsidR="00066C42">
        <w:rPr>
          <w:rFonts w:asciiTheme="majorBidi" w:hAnsiTheme="majorBidi" w:cstheme="majorBidi"/>
          <w:sz w:val="30"/>
          <w:szCs w:val="30"/>
          <w:cs/>
        </w:rPr>
        <w:br/>
      </w:r>
      <w:r w:rsidRPr="000E198E">
        <w:rPr>
          <w:rFonts w:asciiTheme="majorBidi" w:hAnsiTheme="majorBidi" w:cstheme="majorBidi"/>
          <w:sz w:val="30"/>
          <w:szCs w:val="30"/>
          <w:cs/>
        </w:rPr>
        <w:t>งบกระแสเงินสด เมื่อกิจการนำเสนอกระแสเงินสดจากกิจกรรมดำเนินงานโดยวิธีทางอ้อม</w:t>
      </w:r>
    </w:p>
    <w:p w14:paraId="075EBB09" w14:textId="77777777" w:rsidR="000E198E" w:rsidRPr="000E198E" w:rsidRDefault="000E198E" w:rsidP="000E198E">
      <w:pPr>
        <w:spacing w:line="240" w:lineRule="auto"/>
        <w:ind w:left="729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839FFA4" w14:textId="2C0804E3" w:rsidR="000E198E" w:rsidRPr="000E198E" w:rsidRDefault="000E198E" w:rsidP="00934CAF">
      <w:pPr>
        <w:numPr>
          <w:ilvl w:val="0"/>
          <w:numId w:val="72"/>
        </w:numPr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0E198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การปรับปรุงมาตรฐานการบัญชี ฉบับที่ </w:t>
      </w:r>
      <w:r w:rsidRPr="000E198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7</w:t>
      </w:r>
      <w:r w:rsidRPr="000E198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งบกระแสเงินสด อันเป็นผลสืบเนื่องมาจากการออกมาตรฐานการายงานทางการเงิน ฉบับที่ </w:t>
      </w:r>
      <w:r w:rsidRPr="000E198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18</w:t>
      </w:r>
      <w:r w:rsidRPr="000E198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</w:t>
      </w:r>
    </w:p>
    <w:p w14:paraId="44111955" w14:textId="77777777" w:rsidR="000E198E" w:rsidRPr="000E198E" w:rsidRDefault="000E198E" w:rsidP="000E198E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</w:p>
    <w:p w14:paraId="5F05BB27" w14:textId="067B69EC" w:rsidR="000E198E" w:rsidRPr="000E198E" w:rsidRDefault="000E198E" w:rsidP="000E198E">
      <w:pPr>
        <w:shd w:val="clear" w:color="auto" w:fill="FFFFFF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  <w:r w:rsidRPr="000E198E">
        <w:rPr>
          <w:rFonts w:asciiTheme="majorBidi" w:hAnsiTheme="majorBidi" w:cstheme="majorBidi"/>
          <w:sz w:val="30"/>
          <w:szCs w:val="30"/>
          <w:cs/>
        </w:rPr>
        <w:t xml:space="preserve">การปรับปรุงจัดทำขึ้นเพื่อให้มีความสอดคล้องกับมาตรฐานการรายงานทางการเงิน ฉบับที่ </w:t>
      </w:r>
      <w:r w:rsidRPr="000E198E">
        <w:rPr>
          <w:rFonts w:asciiTheme="majorBidi" w:hAnsiTheme="majorBidi" w:cstheme="majorBidi"/>
          <w:sz w:val="30"/>
          <w:szCs w:val="30"/>
        </w:rPr>
        <w:t>18</w:t>
      </w:r>
      <w:r w:rsidRPr="000E198E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066C42">
        <w:rPr>
          <w:rFonts w:asciiTheme="majorBidi" w:hAnsiTheme="majorBidi" w:cstheme="majorBidi"/>
          <w:sz w:val="30"/>
          <w:szCs w:val="30"/>
          <w:cs/>
        </w:rPr>
        <w:br/>
      </w:r>
      <w:r w:rsidRPr="000E198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การแสดงรายการและการเปิดเผยข้อมูลในงบการเงิน </w:t>
      </w:r>
      <w:r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0E198E">
        <w:rPr>
          <w:rFonts w:asciiTheme="majorBidi" w:hAnsiTheme="majorBidi" w:cstheme="majorBidi"/>
          <w:sz w:val="30"/>
          <w:szCs w:val="30"/>
          <w:cs/>
        </w:rPr>
        <w:t>กำหนดให้มีการปรับปรุงที่เป็นผลสืบเนื่อง</w:t>
      </w:r>
      <w:r w:rsidR="00066C42">
        <w:rPr>
          <w:rFonts w:asciiTheme="majorBidi" w:hAnsiTheme="majorBidi" w:cstheme="majorBidi"/>
          <w:sz w:val="30"/>
          <w:szCs w:val="30"/>
          <w:cs/>
        </w:rPr>
        <w:br/>
      </w:r>
      <w:r w:rsidRPr="000E198E">
        <w:rPr>
          <w:rFonts w:asciiTheme="majorBidi" w:hAnsiTheme="majorBidi" w:cstheme="majorBidi"/>
          <w:sz w:val="30"/>
          <w:szCs w:val="30"/>
          <w:cs/>
        </w:rPr>
        <w:t xml:space="preserve">ต่อมาตรฐานการบัญชีฉบับนี้ โดยกำหนดให้กิจการนำยอดรวมย่อย “กำไรหรือขาดทุนจากการดำเนินงาน” </w:t>
      </w:r>
      <w:r w:rsidR="00066C42">
        <w:rPr>
          <w:rFonts w:asciiTheme="majorBidi" w:hAnsiTheme="majorBidi" w:cstheme="majorBidi"/>
          <w:sz w:val="30"/>
          <w:szCs w:val="30"/>
          <w:cs/>
        </w:rPr>
        <w:br/>
      </w:r>
      <w:r w:rsidRPr="000E198E">
        <w:rPr>
          <w:rFonts w:asciiTheme="majorBidi" w:hAnsiTheme="majorBidi" w:cstheme="majorBidi"/>
          <w:sz w:val="30"/>
          <w:szCs w:val="30"/>
          <w:cs/>
        </w:rPr>
        <w:t>ที่กำหนดขึ้นใหม่เป็นจุดเริ่มต้นของงบกระแสเงินสด เมื่อมีการนำเสนอกระแสเงินสดจากกิจกรรมดำเนินงานโดยวิธีทางอ้อม</w:t>
      </w:r>
      <w:r w:rsidRPr="000E198E">
        <w:rPr>
          <w:rFonts w:asciiTheme="majorBidi" w:hAnsiTheme="majorBidi" w:cstheme="majorBidi"/>
          <w:sz w:val="30"/>
          <w:szCs w:val="30"/>
        </w:rPr>
        <w:t xml:space="preserve"> </w:t>
      </w:r>
      <w:r w:rsidRPr="000E198E">
        <w:rPr>
          <w:rFonts w:asciiTheme="majorBidi" w:hAnsiTheme="majorBidi" w:cstheme="majorBidi"/>
          <w:sz w:val="30"/>
          <w:szCs w:val="30"/>
          <w:cs/>
        </w:rPr>
        <w:t>นอกจากนี้ การปรับปรุงที่เป็นผลสืบเนื่องดังกล่าวยังให้ข้อกำหนดใหม่สำหรับการ</w:t>
      </w:r>
      <w:r w:rsidR="00066C42">
        <w:rPr>
          <w:rFonts w:asciiTheme="majorBidi" w:hAnsiTheme="majorBidi" w:cstheme="majorBidi"/>
          <w:sz w:val="30"/>
          <w:szCs w:val="30"/>
          <w:cs/>
        </w:rPr>
        <w:br/>
      </w:r>
      <w:r w:rsidRPr="000E198E">
        <w:rPr>
          <w:rFonts w:asciiTheme="majorBidi" w:hAnsiTheme="majorBidi" w:cstheme="majorBidi"/>
          <w:sz w:val="30"/>
          <w:szCs w:val="30"/>
          <w:cs/>
        </w:rPr>
        <w:t>จัดประเภทกระแสเงินสดที่เกี่ยวกับดอกเบี้ยและเงินปันผลในงบกระแสเงินสด</w:t>
      </w:r>
    </w:p>
    <w:p w14:paraId="6F81E009" w14:textId="77777777" w:rsidR="000E198E" w:rsidRPr="000E198E" w:rsidRDefault="000E198E" w:rsidP="000E198E">
      <w:pPr>
        <w:spacing w:line="240" w:lineRule="auto"/>
        <w:ind w:left="729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47CB5CC" w14:textId="479B2FD7" w:rsidR="000E198E" w:rsidRPr="000E198E" w:rsidRDefault="000E198E" w:rsidP="00934CAF">
      <w:pPr>
        <w:tabs>
          <w:tab w:val="clear" w:pos="454"/>
          <w:tab w:val="clear" w:pos="680"/>
          <w:tab w:val="left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0E198E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="00066C42">
        <w:rPr>
          <w:rFonts w:asciiTheme="majorBidi" w:hAnsiTheme="majorBidi" w:cstheme="majorBidi"/>
          <w:sz w:val="30"/>
          <w:szCs w:val="30"/>
          <w:cs/>
        </w:rPr>
        <w:br/>
      </w:r>
      <w:r w:rsidRPr="000E198E">
        <w:rPr>
          <w:rFonts w:asciiTheme="majorBidi" w:hAnsiTheme="majorBidi" w:cstheme="majorBidi"/>
          <w:sz w:val="30"/>
          <w:szCs w:val="30"/>
          <w:cs/>
        </w:rPr>
        <w:t xml:space="preserve">การรายงานทางการเงินที่ออกและปรับปรุงใหม่ดังกล่าวข้างต้น  </w:t>
      </w:r>
    </w:p>
    <w:p w14:paraId="35D4731F" w14:textId="77777777" w:rsidR="000E198E" w:rsidRPr="000E198E" w:rsidRDefault="000E198E" w:rsidP="000E198E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0FA1A817" w14:textId="2278F336" w:rsidR="00AC37C3" w:rsidRPr="00091CA0" w:rsidRDefault="00AC37C3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t>นโยบายการบัญชี</w:t>
      </w:r>
      <w:r w:rsidR="00F06051" w:rsidRPr="00091CA0">
        <w:rPr>
          <w:rFonts w:ascii="Angsana New" w:hAnsi="Angsana New" w:cs="Angsana New"/>
          <w:szCs w:val="30"/>
          <w:cs/>
        </w:rPr>
        <w:t>ที่</w:t>
      </w:r>
      <w:r w:rsidR="005D271A">
        <w:rPr>
          <w:rFonts w:cs="Angsana New" w:hint="cs"/>
          <w:szCs w:val="30"/>
          <w:cs/>
        </w:rPr>
        <w:t>มีสาระสำคัญ</w:t>
      </w:r>
    </w:p>
    <w:p w14:paraId="47BA2AD5" w14:textId="77777777" w:rsidR="00AC37C3" w:rsidRPr="00AC37C3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p w14:paraId="2550C013" w14:textId="12E93E19" w:rsidR="00B61D2F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AC37C3">
        <w:rPr>
          <w:rFonts w:asciiTheme="majorBidi" w:hAnsiTheme="majorBidi" w:cs="Angsana New" w:hint="cs"/>
          <w:sz w:val="30"/>
          <w:szCs w:val="30"/>
          <w:cs/>
        </w:rPr>
        <w:t>นโยบายการบัญชี</w:t>
      </w:r>
      <w:r w:rsidR="00E944CF">
        <w:rPr>
          <w:rFonts w:asciiTheme="majorBidi" w:hAnsiTheme="majorBidi" w:cs="Angsana New"/>
          <w:sz w:val="30"/>
          <w:szCs w:val="30"/>
        </w:rPr>
        <w:t xml:space="preserve"> </w:t>
      </w:r>
      <w:r w:rsidR="00E944CF">
        <w:rPr>
          <w:rFonts w:asciiTheme="majorBidi" w:hAnsiTheme="majorBidi" w:cs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</w:t>
      </w:r>
      <w:r w:rsidR="00DB2DD8">
        <w:rPr>
          <w:rFonts w:asciiTheme="majorBidi" w:hAnsiTheme="majorBidi" w:cs="Angsana New"/>
          <w:sz w:val="30"/>
          <w:szCs w:val="30"/>
        </w:rPr>
        <w:br/>
      </w:r>
      <w:r w:rsidR="00E944CF">
        <w:rPr>
          <w:rFonts w:asciiTheme="majorBidi" w:hAnsiTheme="majorBidi" w:cs="Angsana New" w:hint="cs"/>
          <w:sz w:val="30"/>
          <w:szCs w:val="30"/>
          <w:cs/>
        </w:rPr>
        <w:t>ไม่แตกต่างจากที่ได้อธิบายไว้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ในงบการเงินสําหรับปีสิ้นสุดวันที่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A731E">
        <w:rPr>
          <w:rFonts w:asciiTheme="majorBidi" w:hAnsiTheme="majorBidi" w:cs="Angsana New"/>
          <w:sz w:val="30"/>
          <w:szCs w:val="30"/>
        </w:rPr>
        <w:t>31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A53944">
        <w:rPr>
          <w:rFonts w:asciiTheme="majorBidi" w:hAnsiTheme="majorBidi" w:cs="Angsana New"/>
          <w:sz w:val="30"/>
          <w:szCs w:val="30"/>
        </w:rPr>
        <w:t xml:space="preserve"> </w:t>
      </w:r>
      <w:r w:rsidR="00BA731E">
        <w:rPr>
          <w:rFonts w:asciiTheme="majorBidi" w:hAnsiTheme="majorBidi" w:cs="Angsana New"/>
          <w:sz w:val="30"/>
          <w:szCs w:val="30"/>
        </w:rPr>
        <w:t>256</w:t>
      </w:r>
      <w:r w:rsidR="00992B7A">
        <w:rPr>
          <w:rFonts w:asciiTheme="majorBidi" w:hAnsiTheme="majorBidi" w:cs="Angsana New"/>
          <w:sz w:val="30"/>
          <w:szCs w:val="30"/>
        </w:rPr>
        <w:t>8</w:t>
      </w:r>
    </w:p>
    <w:p w14:paraId="2B0EED8C" w14:textId="726EC89E" w:rsidR="00AC37C3" w:rsidRPr="00AC37C3" w:rsidRDefault="004D4258" w:rsidP="004D4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sz w:val="30"/>
          <w:szCs w:val="30"/>
        </w:rPr>
      </w:pPr>
      <w:r>
        <w:rPr>
          <w:rFonts w:ascii="Angsana New" w:hAnsi="Angsana New" w:cs="Angsana New"/>
          <w:bCs/>
          <w:sz w:val="30"/>
          <w:szCs w:val="30"/>
          <w:cs/>
        </w:rPr>
        <w:br w:type="page"/>
      </w:r>
    </w:p>
    <w:p w14:paraId="179CC2F9" w14:textId="7AE66BC5" w:rsidR="00AF7B49" w:rsidRPr="00091CA0" w:rsidRDefault="00AF7B49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ประมาณการทางบัญชีที่สำคัญ ข้อสมมติ และการใช้ดุลยพินิจ</w:t>
      </w:r>
    </w:p>
    <w:p w14:paraId="195EDEE3" w14:textId="3C1E950B" w:rsidR="00AF7B49" w:rsidRPr="00AC37C3" w:rsidRDefault="00AF7B49" w:rsidP="00AC37C3">
      <w:pPr>
        <w:pStyle w:val="block"/>
        <w:spacing w:after="0" w:line="240" w:lineRule="auto"/>
        <w:ind w:left="547" w:right="-432"/>
        <w:rPr>
          <w:rFonts w:asciiTheme="majorBidi" w:hAnsiTheme="majorBidi" w:cstheme="minorBidi"/>
          <w:bCs/>
          <w:sz w:val="30"/>
          <w:szCs w:val="30"/>
          <w:lang w:val="en-US" w:bidi="th-TH"/>
        </w:rPr>
      </w:pPr>
    </w:p>
    <w:p w14:paraId="041796F1" w14:textId="74C16DFB" w:rsidR="00AC37C3" w:rsidRPr="00AC37C3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C37C3">
        <w:rPr>
          <w:rFonts w:asciiTheme="majorBidi" w:hAnsiTheme="majorBidi" w:cs="Angsana New" w:hint="cs"/>
          <w:sz w:val="30"/>
          <w:szCs w:val="30"/>
          <w:cs/>
        </w:rPr>
        <w:t>การประมาณการ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ข้อสมมติ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และการใช้ดุลยพินิจ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ได้มีการประเมินทบทวนอย่างต่อเนื่อง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และอยู่บนพื้นฐานของประสบการณ์ในอดีตและปัจจัยอื่น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ๆ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18064DAE" w14:textId="77777777" w:rsidR="00AC37C3" w:rsidRPr="00AC37C3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4DED38B" w14:textId="190011A9" w:rsidR="00AC37C3" w:rsidRDefault="00AC37C3" w:rsidP="007E05F0">
      <w:pPr>
        <w:pStyle w:val="block"/>
        <w:spacing w:after="0" w:line="240" w:lineRule="auto"/>
        <w:ind w:left="547" w:right="14"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ในการจัดทํางบการเงินระหว่างกาลนี้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ประมาณการทางบัญชีที่สําคัญ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ข้อสมมติ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และการใช้ดุลยพินิจเป็น</w:t>
      </w:r>
      <w:r w:rsidR="00DB2DD8">
        <w:rPr>
          <w:rFonts w:ascii="Angsana New" w:hAnsi="Angsana New" w:cs="Angsana New"/>
          <w:b/>
          <w:sz w:val="30"/>
          <w:szCs w:val="30"/>
          <w:lang w:val="en-US" w:bidi="th-TH"/>
        </w:rPr>
        <w:br/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การประมาณการเดียวกันกับการประมาณการที่ใช้ในการจัดทํางบการเงินสําหรับปีสิ้นสุด</w:t>
      </w:r>
      <w:r w:rsidRPr="00DC51F8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วันที่</w:t>
      </w:r>
      <w:r w:rsidRPr="00DC51F8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="00DC51F8">
        <w:rPr>
          <w:rFonts w:ascii="Angsana New" w:hAnsi="Angsana New" w:cs="Angsana New"/>
          <w:bCs/>
          <w:sz w:val="30"/>
          <w:szCs w:val="30"/>
          <w:lang w:val="en-US" w:bidi="th-TH"/>
        </w:rPr>
        <w:t>31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ธันวาคม</w:t>
      </w:r>
      <w:r w:rsidR="008118D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 xml:space="preserve"> </w:t>
      </w:r>
      <w:r w:rsidR="008358F3" w:rsidRPr="008358F3">
        <w:rPr>
          <w:rFonts w:ascii="Angsana New" w:hAnsi="Angsana New" w:cs="Angsana New"/>
          <w:bCs/>
          <w:sz w:val="30"/>
          <w:szCs w:val="30"/>
          <w:lang w:val="en-US" w:bidi="th-TH"/>
        </w:rPr>
        <w:t>256</w:t>
      </w:r>
      <w:r w:rsidR="00992B7A">
        <w:rPr>
          <w:rFonts w:ascii="Angsana New" w:hAnsi="Angsana New" w:cs="Angsana New"/>
          <w:bCs/>
          <w:sz w:val="30"/>
          <w:szCs w:val="30"/>
          <w:lang w:val="en-US" w:bidi="th-TH"/>
        </w:rPr>
        <w:t>8</w:t>
      </w:r>
    </w:p>
    <w:p w14:paraId="4C10CE73" w14:textId="5376218D" w:rsidR="00AC37C3" w:rsidRDefault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BEEC0CD" w14:textId="484FD790" w:rsidR="00CA37E0" w:rsidRPr="00091CA0" w:rsidRDefault="00CA37E0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t>ส่วนงานดำเนินงานและการจำแนกรายได้</w:t>
      </w:r>
      <w:r w:rsidRPr="00091CA0">
        <w:rPr>
          <w:rFonts w:ascii="Angsana New" w:hAnsi="Angsana New" w:cs="Angsana New"/>
          <w:szCs w:val="30"/>
        </w:rPr>
        <w:t xml:space="preserve"> </w:t>
      </w:r>
    </w:p>
    <w:p w14:paraId="616728BA" w14:textId="77777777" w:rsidR="00CA37E0" w:rsidRPr="008118D3" w:rsidRDefault="00CA37E0" w:rsidP="00811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D924082" w14:textId="21FD6556" w:rsidR="00CA37E0" w:rsidRPr="00E3605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คณะผู้บริหารกลุ่มไทยยูเนี่ยน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คือ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ผู้มีอํานาจตัดสินใจสูงสุดด้านการดําเนินงานของกลุ่มบริษัท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ผู้บริหารกําหนด</w:t>
      </w:r>
      <w:r w:rsidR="008967A5">
        <w:rPr>
          <w:rFonts w:asciiTheme="majorBidi" w:hAnsiTheme="majorBidi" w:cs="Angsana New"/>
          <w:sz w:val="30"/>
          <w:szCs w:val="30"/>
        </w:rPr>
        <w:br/>
      </w:r>
      <w:r w:rsidRPr="00E36050">
        <w:rPr>
          <w:rFonts w:asciiTheme="majorBidi" w:hAnsiTheme="majorBidi" w:cs="Angsana New" w:hint="cs"/>
          <w:sz w:val="30"/>
          <w:szCs w:val="30"/>
          <w:cs/>
        </w:rPr>
        <w:t>ส่วนงานดําเนินงานจากข้อมูลที่จะถูกสอบทานโดยคณะผู้บริหารกลุ่มไทยยูเนี่ยน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โดยมีจุดประสงค์เพื่อจัดสรรทรัพยากรแล</w:t>
      </w:r>
      <w:r>
        <w:rPr>
          <w:rFonts w:asciiTheme="majorBidi" w:hAnsiTheme="majorBidi" w:cs="Angsana New" w:hint="cs"/>
          <w:sz w:val="30"/>
          <w:szCs w:val="30"/>
          <w:cs/>
        </w:rPr>
        <w:t>ะ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ประเมินผลการดําเนินงานของส่วนงาน</w:t>
      </w:r>
    </w:p>
    <w:p w14:paraId="7EC1AC5D" w14:textId="77777777" w:rsidR="00CA37E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p w14:paraId="4B19C84B" w14:textId="77EED3D3" w:rsidR="00CA37E0" w:rsidRDefault="00CA37E0" w:rsidP="00991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เพื่อวัตถุประสงค์ในการบริหารงาน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กลุ่มบริษัทมีส่วนงานที่รายงานทั้งสิ้น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A7EF0">
        <w:rPr>
          <w:rFonts w:asciiTheme="majorBidi" w:hAnsiTheme="majorBidi" w:cs="Angsana New"/>
          <w:sz w:val="30"/>
          <w:szCs w:val="30"/>
        </w:rPr>
        <w:t>4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ส่วนงาน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ดังนี้</w:t>
      </w:r>
    </w:p>
    <w:p w14:paraId="1D115D61" w14:textId="77777777" w:rsidR="0099195B" w:rsidRPr="008967A5" w:rsidRDefault="0099195B" w:rsidP="00991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  <w:cs/>
        </w:rPr>
      </w:pPr>
    </w:p>
    <w:p w14:paraId="3725BBDD" w14:textId="63896947" w:rsidR="00CA37E0" w:rsidRPr="00DB5151" w:rsidRDefault="00CA37E0" w:rsidP="00052BFF">
      <w:pPr>
        <w:pStyle w:val="ListParagraph"/>
        <w:numPr>
          <w:ilvl w:val="0"/>
          <w:numId w:val="7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  <w:r w:rsidRPr="00DB5151">
        <w:rPr>
          <w:rFonts w:asciiTheme="majorBidi" w:hAnsiTheme="majorBidi" w:hint="cs"/>
          <w:sz w:val="30"/>
          <w:szCs w:val="30"/>
          <w:cs/>
        </w:rPr>
        <w:t>ผลิตภัณฑ์อาหารทะเลแปรรูป</w:t>
      </w:r>
    </w:p>
    <w:p w14:paraId="3DA4E63A" w14:textId="59552AB4" w:rsidR="00CA37E0" w:rsidRPr="00DB5151" w:rsidRDefault="00CA37E0" w:rsidP="00052BFF">
      <w:pPr>
        <w:pStyle w:val="ListParagraph"/>
        <w:numPr>
          <w:ilvl w:val="0"/>
          <w:numId w:val="7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  <w:r w:rsidRPr="00DB5151">
        <w:rPr>
          <w:rFonts w:asciiTheme="majorBidi" w:hAnsiTheme="majorBidi" w:hint="cs"/>
          <w:sz w:val="30"/>
          <w:szCs w:val="30"/>
          <w:cs/>
        </w:rPr>
        <w:t>ผลิตภัณฑ์อาหารทะเลแช่แข็ง</w:t>
      </w:r>
      <w:r w:rsidRPr="00DB5151">
        <w:rPr>
          <w:rFonts w:asciiTheme="majorBidi" w:hAnsiTheme="majorBidi"/>
          <w:sz w:val="30"/>
          <w:szCs w:val="30"/>
          <w:cs/>
        </w:rPr>
        <w:t xml:space="preserve"> </w:t>
      </w:r>
      <w:r w:rsidRPr="00DB5151">
        <w:rPr>
          <w:rFonts w:asciiTheme="majorBidi" w:hAnsiTheme="majorBidi" w:hint="cs"/>
          <w:sz w:val="30"/>
          <w:szCs w:val="30"/>
          <w:cs/>
        </w:rPr>
        <w:t>แช่เย็น</w:t>
      </w:r>
      <w:r w:rsidRPr="00DB5151">
        <w:rPr>
          <w:rFonts w:asciiTheme="majorBidi" w:hAnsiTheme="majorBidi"/>
          <w:sz w:val="30"/>
          <w:szCs w:val="30"/>
          <w:cs/>
        </w:rPr>
        <w:t xml:space="preserve"> </w:t>
      </w:r>
      <w:r w:rsidRPr="00DB5151">
        <w:rPr>
          <w:rFonts w:asciiTheme="majorBidi" w:hAnsiTheme="majorBidi" w:hint="cs"/>
          <w:sz w:val="30"/>
          <w:szCs w:val="30"/>
          <w:cs/>
        </w:rPr>
        <w:t>และธุรกิจที่เกี่ยวข้อง</w:t>
      </w:r>
    </w:p>
    <w:p w14:paraId="7A2109D8" w14:textId="5F452D02" w:rsidR="00CA37E0" w:rsidRPr="00DB5151" w:rsidRDefault="00CA37E0" w:rsidP="00052BFF">
      <w:pPr>
        <w:pStyle w:val="ListParagraph"/>
        <w:numPr>
          <w:ilvl w:val="0"/>
          <w:numId w:val="7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  <w:r w:rsidRPr="00DB5151">
        <w:rPr>
          <w:rFonts w:asciiTheme="majorBidi" w:hAnsiTheme="majorBidi" w:hint="cs"/>
          <w:sz w:val="30"/>
          <w:szCs w:val="30"/>
          <w:cs/>
        </w:rPr>
        <w:t>ผลิตภัณฑ์อาหารสัตว์เลี้ยง</w:t>
      </w:r>
    </w:p>
    <w:p w14:paraId="6083AE4F" w14:textId="2A8DCA02" w:rsidR="00CA37E0" w:rsidRPr="00DB5151" w:rsidRDefault="00CA37E0" w:rsidP="00052BFF">
      <w:pPr>
        <w:pStyle w:val="ListParagraph"/>
        <w:numPr>
          <w:ilvl w:val="0"/>
          <w:numId w:val="7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rPr>
          <w:rFonts w:asciiTheme="majorBidi" w:hAnsiTheme="majorBidi"/>
          <w:sz w:val="30"/>
          <w:szCs w:val="30"/>
        </w:rPr>
      </w:pPr>
      <w:r w:rsidRPr="00DB5151">
        <w:rPr>
          <w:rFonts w:asciiTheme="majorBidi" w:hAnsiTheme="majorBidi" w:hint="cs"/>
          <w:sz w:val="30"/>
          <w:szCs w:val="30"/>
          <w:cs/>
        </w:rPr>
        <w:t>ผลิตภัณฑ์เพิ่มมูลค่า</w:t>
      </w:r>
      <w:r w:rsidRPr="00DB5151">
        <w:rPr>
          <w:rFonts w:asciiTheme="majorBidi" w:hAnsiTheme="majorBidi"/>
          <w:sz w:val="30"/>
          <w:szCs w:val="30"/>
          <w:cs/>
        </w:rPr>
        <w:t xml:space="preserve"> </w:t>
      </w:r>
      <w:r w:rsidRPr="00DB5151">
        <w:rPr>
          <w:rFonts w:asciiTheme="majorBidi" w:hAnsiTheme="majorBidi" w:hint="cs"/>
          <w:sz w:val="30"/>
          <w:szCs w:val="30"/>
          <w:cs/>
        </w:rPr>
        <w:t>และธุรกิจอื่น</w:t>
      </w:r>
    </w:p>
    <w:p w14:paraId="2E97EA63" w14:textId="77777777" w:rsidR="008967A5" w:rsidRPr="00E36050" w:rsidRDefault="008967A5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rPr>
          <w:rFonts w:asciiTheme="majorBidi" w:hAnsiTheme="majorBidi" w:cstheme="majorBidi"/>
          <w:sz w:val="30"/>
          <w:szCs w:val="30"/>
        </w:rPr>
      </w:pPr>
    </w:p>
    <w:p w14:paraId="716BA743" w14:textId="77777777" w:rsidR="00CA37E0" w:rsidRPr="00E3605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ผู้มีอํานาจตัดสินใจสูงสุดด้านการดําเนินงานสอบทานผลการดํา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กลุ่มบริษัทประเมินผลการปฏิบัติงานของส่วนงานโดยพิจารณาจากกําไรขั้นต้น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ซึ่งวัดมูลค่าโดยใช้เกณฑ์เดียวกับที่ใช้ในการวัดกําไรขั้นต้นในงบกําไรขาดทุน</w:t>
      </w:r>
    </w:p>
    <w:p w14:paraId="49FCB4A5" w14:textId="77777777" w:rsidR="00CA37E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Theme="majorBidi" w:hAnsiTheme="majorBidi" w:cs="Angsana New"/>
          <w:sz w:val="30"/>
          <w:szCs w:val="30"/>
        </w:rPr>
      </w:pPr>
    </w:p>
    <w:p w14:paraId="7EAAE8CB" w14:textId="77777777" w:rsidR="00CA37E0" w:rsidRPr="00E3605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การบันทึกบัญชีสําหรับรายการระหว่างส่วนงานที่รายงานเป็นไปในลักษณะเดียวกับการบันทึกบัญชีสําหรับรายการธุรกิจกับบุคคลภายนอก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รวมได้ตัดรายการระหว่างกันออกแล้ว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ข้อมูลเกี่ยวกับการจําแนกรายได้เป็นข้อมูลเดียวกันกับข้อมูลรายได้ที่ได้เปิดเผยตามส่วนงาน</w:t>
      </w:r>
    </w:p>
    <w:p w14:paraId="5DB52DFA" w14:textId="77777777" w:rsidR="008967A5" w:rsidRDefault="008967A5" w:rsidP="00C82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BA7652E" w14:textId="10A222C0" w:rsidR="002B0462" w:rsidRDefault="002B0462" w:rsidP="004D4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2B0462" w:rsidSect="007E0C78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738C0F1" w14:textId="4CE7BCEB" w:rsidR="005F38B1" w:rsidRDefault="00730041" w:rsidP="006C7140">
      <w:pPr>
        <w:rPr>
          <w:rFonts w:ascii="Angsana New" w:hAnsi="Angsana New" w:cs="Angsana New"/>
          <w:sz w:val="28"/>
          <w:szCs w:val="28"/>
        </w:rPr>
      </w:pPr>
      <w:r w:rsidRPr="00196AB4">
        <w:rPr>
          <w:rFonts w:ascii="Angsana New" w:hAnsi="Angsana New" w:cs="Angsana New" w:hint="cs"/>
          <w:sz w:val="28"/>
          <w:szCs w:val="28"/>
          <w:cs/>
        </w:rPr>
        <w:lastRenderedPageBreak/>
        <w:t>ข้อมูลผลการดำเนินงานจำแนกส่วนงานตามส่วนงานของกลุ่มบริษัทมีดังต่อไปนี้</w:t>
      </w:r>
    </w:p>
    <w:tbl>
      <w:tblPr>
        <w:tblW w:w="1473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464"/>
        <w:gridCol w:w="1152"/>
        <w:gridCol w:w="269"/>
        <w:gridCol w:w="1711"/>
        <w:gridCol w:w="270"/>
        <w:gridCol w:w="1152"/>
        <w:gridCol w:w="270"/>
        <w:gridCol w:w="1158"/>
        <w:gridCol w:w="269"/>
        <w:gridCol w:w="1152"/>
        <w:gridCol w:w="270"/>
        <w:gridCol w:w="1152"/>
        <w:gridCol w:w="270"/>
        <w:gridCol w:w="1152"/>
        <w:gridCol w:w="20"/>
      </w:tblGrid>
      <w:tr w:rsidR="006A0252" w:rsidRPr="00196AB4" w14:paraId="56D0831C" w14:textId="77777777" w:rsidTr="00EB3C03">
        <w:trPr>
          <w:cantSplit/>
          <w:trHeight w:hRule="exact" w:val="317"/>
        </w:trPr>
        <w:tc>
          <w:tcPr>
            <w:tcW w:w="4464" w:type="dxa"/>
          </w:tcPr>
          <w:p w14:paraId="07F270BA" w14:textId="77777777" w:rsidR="006A0252" w:rsidRPr="00196AB4" w:rsidRDefault="006A0252" w:rsidP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7ADB4E5B" w14:textId="77777777" w:rsidR="006A0252" w:rsidRPr="00196AB4" w:rsidRDefault="006A0252" w:rsidP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4A5A0181" w14:textId="77777777" w:rsidR="006A0252" w:rsidRPr="00196AB4" w:rsidRDefault="006A0252" w:rsidP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79F882DC" w14:textId="77777777" w:rsidR="006A0252" w:rsidRPr="00196AB4" w:rsidRDefault="006A0252" w:rsidP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7" w:type="dxa"/>
            <w:gridSpan w:val="14"/>
          </w:tcPr>
          <w:p w14:paraId="4DC11953" w14:textId="77777777" w:rsidR="006A0252" w:rsidRPr="00196AB4" w:rsidRDefault="006A0252" w:rsidP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03F5521C" w14:textId="77777777" w:rsidR="006A0252" w:rsidRPr="00196AB4" w:rsidRDefault="006A0252" w:rsidP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755B9E30" w14:textId="77777777" w:rsidR="006A0252" w:rsidRPr="006A0252" w:rsidRDefault="006A0252" w:rsidP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A0252" w:rsidRPr="00196AB4" w14:paraId="5B879FC7" w14:textId="77777777" w:rsidTr="00EB3C03">
        <w:trPr>
          <w:gridAfter w:val="1"/>
          <w:wAfter w:w="20" w:type="dxa"/>
          <w:cantSplit/>
          <w:trHeight w:hRule="exact" w:val="331"/>
        </w:trPr>
        <w:tc>
          <w:tcPr>
            <w:tcW w:w="4464" w:type="dxa"/>
          </w:tcPr>
          <w:p w14:paraId="1842A3C3" w14:textId="77777777" w:rsidR="006A0252" w:rsidRPr="008E6772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99" w:right="-108" w:firstLine="19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4F913A78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69" w:type="dxa"/>
          </w:tcPr>
          <w:p w14:paraId="117CE424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1" w:type="dxa"/>
          </w:tcPr>
          <w:p w14:paraId="7F48E4AF" w14:textId="77777777" w:rsidR="006A0252" w:rsidRPr="00196AB4" w:rsidRDefault="006A0252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ผลิตภัณฑ์อาหารทะเล</w:t>
            </w:r>
          </w:p>
        </w:tc>
        <w:tc>
          <w:tcPr>
            <w:tcW w:w="270" w:type="dxa"/>
          </w:tcPr>
          <w:p w14:paraId="2A7A02D7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25CBAFEC" w14:textId="77777777" w:rsidR="006A0252" w:rsidRPr="00196AB4" w:rsidRDefault="006A0252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1228C4F5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4118A4C6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69" w:type="dxa"/>
          </w:tcPr>
          <w:p w14:paraId="69761B7D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3098943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FE3BD09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6ED7D91C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9B0F504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44B47F62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A0252" w:rsidRPr="00196AB4" w14:paraId="622F956E" w14:textId="77777777" w:rsidTr="00EB3C03">
        <w:trPr>
          <w:gridAfter w:val="1"/>
          <w:wAfter w:w="20" w:type="dxa"/>
          <w:cantSplit/>
          <w:trHeight w:hRule="exact" w:val="331"/>
        </w:trPr>
        <w:tc>
          <w:tcPr>
            <w:tcW w:w="4464" w:type="dxa"/>
            <w:vAlign w:val="bottom"/>
          </w:tcPr>
          <w:p w14:paraId="7D097293" w14:textId="595EEF3A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24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D22DF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152" w:type="dxa"/>
          </w:tcPr>
          <w:p w14:paraId="6E7D7712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อาหารทะเล</w:t>
            </w:r>
          </w:p>
        </w:tc>
        <w:tc>
          <w:tcPr>
            <w:tcW w:w="269" w:type="dxa"/>
          </w:tcPr>
          <w:p w14:paraId="5E4DEF8A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1" w:type="dxa"/>
          </w:tcPr>
          <w:p w14:paraId="6EEB60AA" w14:textId="77777777" w:rsidR="006A0252" w:rsidRPr="00196AB4" w:rsidRDefault="006A0252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แช่แข็งแช่เย็น</w:t>
            </w:r>
          </w:p>
        </w:tc>
        <w:tc>
          <w:tcPr>
            <w:tcW w:w="270" w:type="dxa"/>
          </w:tcPr>
          <w:p w14:paraId="56E84A4D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28773F38" w14:textId="77777777" w:rsidR="006A0252" w:rsidRPr="00196AB4" w:rsidRDefault="006A0252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อาหาร</w:t>
            </w:r>
          </w:p>
        </w:tc>
        <w:tc>
          <w:tcPr>
            <w:tcW w:w="270" w:type="dxa"/>
          </w:tcPr>
          <w:p w14:paraId="01C1199E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680086CE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เพิ่มมูลค่า</w:t>
            </w:r>
          </w:p>
        </w:tc>
        <w:tc>
          <w:tcPr>
            <w:tcW w:w="269" w:type="dxa"/>
          </w:tcPr>
          <w:p w14:paraId="774086D2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01810C0C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70" w:type="dxa"/>
          </w:tcPr>
          <w:p w14:paraId="4EB7CF3F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C968823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270" w:type="dxa"/>
          </w:tcPr>
          <w:p w14:paraId="35F1B3BB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488E115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A0252" w:rsidRPr="00196AB4" w14:paraId="437AC8F4" w14:textId="77777777" w:rsidTr="00EB3C03">
        <w:trPr>
          <w:gridAfter w:val="1"/>
          <w:wAfter w:w="20" w:type="dxa"/>
          <w:cantSplit/>
          <w:trHeight w:hRule="exact" w:val="371"/>
        </w:trPr>
        <w:tc>
          <w:tcPr>
            <w:tcW w:w="4464" w:type="dxa"/>
          </w:tcPr>
          <w:p w14:paraId="56847CA5" w14:textId="66F769E9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"/>
                <w:tab w:val="left" w:pos="313"/>
              </w:tabs>
              <w:spacing w:line="32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</w:t>
            </w:r>
            <w:r w:rsidR="00D22DF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D22DF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152" w:type="dxa"/>
          </w:tcPr>
          <w:p w14:paraId="33AE9E0F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แปรรูป</w:t>
            </w:r>
          </w:p>
        </w:tc>
        <w:tc>
          <w:tcPr>
            <w:tcW w:w="269" w:type="dxa"/>
          </w:tcPr>
          <w:p w14:paraId="4CF2704D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1" w:type="dxa"/>
          </w:tcPr>
          <w:p w14:paraId="0BCB256C" w14:textId="77777777" w:rsidR="006A0252" w:rsidRPr="00196AB4" w:rsidRDefault="006A0252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และธุรกิจที่เกี่ยวข้อง</w:t>
            </w:r>
          </w:p>
        </w:tc>
        <w:tc>
          <w:tcPr>
            <w:tcW w:w="270" w:type="dxa"/>
          </w:tcPr>
          <w:p w14:paraId="0B6765D9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8BADF7F" w14:textId="77777777" w:rsidR="006A0252" w:rsidRPr="00196AB4" w:rsidRDefault="006A0252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สัตว์เลี้ยง</w:t>
            </w:r>
          </w:p>
        </w:tc>
        <w:tc>
          <w:tcPr>
            <w:tcW w:w="270" w:type="dxa"/>
          </w:tcPr>
          <w:p w14:paraId="541CBE50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6DBDDF39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และธุรกิจอื่น</w:t>
            </w:r>
          </w:p>
        </w:tc>
        <w:tc>
          <w:tcPr>
            <w:tcW w:w="269" w:type="dxa"/>
          </w:tcPr>
          <w:p w14:paraId="28297795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59DD5BEE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270" w:type="dxa"/>
          </w:tcPr>
          <w:p w14:paraId="1C1C9A45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057169F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70" w:type="dxa"/>
          </w:tcPr>
          <w:p w14:paraId="780B8529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6D0066F5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20" w:lineRule="atLeast"/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A0252" w:rsidRPr="00196AB4" w14:paraId="24BE029F" w14:textId="77777777" w:rsidTr="00EB3C03">
        <w:trPr>
          <w:cantSplit/>
          <w:trHeight w:hRule="exact" w:val="331"/>
        </w:trPr>
        <w:tc>
          <w:tcPr>
            <w:tcW w:w="4464" w:type="dxa"/>
          </w:tcPr>
          <w:p w14:paraId="587C0D89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267" w:type="dxa"/>
            <w:gridSpan w:val="14"/>
          </w:tcPr>
          <w:p w14:paraId="2A2012E5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20" w:lineRule="atLeast"/>
              <w:ind w:lef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  <w:p w14:paraId="2B8191AA" w14:textId="77777777" w:rsidR="006A0252" w:rsidRPr="00196AB4" w:rsidRDefault="006A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20" w:lineRule="atLeas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919B7" w:rsidRPr="00196AB4" w14:paraId="4D751D51" w14:textId="77777777" w:rsidTr="009D1DFA">
        <w:trPr>
          <w:gridAfter w:val="1"/>
          <w:wAfter w:w="20" w:type="dxa"/>
          <w:cantSplit/>
          <w:trHeight w:hRule="exact" w:val="331"/>
        </w:trPr>
        <w:tc>
          <w:tcPr>
            <w:tcW w:w="4464" w:type="dxa"/>
          </w:tcPr>
          <w:p w14:paraId="28775BC4" w14:textId="77777777" w:rsidR="001919B7" w:rsidRPr="00196AB4" w:rsidRDefault="001919B7" w:rsidP="0019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จากการขายและการให้บริการ</w:t>
            </w: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</w:tcPr>
          <w:p w14:paraId="0608250E" w14:textId="6405D69A" w:rsidR="001919B7" w:rsidRPr="00BA797B" w:rsidRDefault="0065060A" w:rsidP="009D1DFA">
            <w:pPr>
              <w:pStyle w:val="acctfourfigures"/>
              <w:tabs>
                <w:tab w:val="clear" w:pos="765"/>
                <w:tab w:val="decimal" w:pos="917"/>
              </w:tabs>
              <w:spacing w:line="320" w:lineRule="atLeast"/>
              <w:ind w:right="-1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9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39,460,651</w:t>
            </w:r>
          </w:p>
        </w:tc>
        <w:tc>
          <w:tcPr>
            <w:tcW w:w="269" w:type="dxa"/>
          </w:tcPr>
          <w:p w14:paraId="01823C11" w14:textId="77777777" w:rsidR="001919B7" w:rsidRPr="00BA797B" w:rsidRDefault="001919B7" w:rsidP="009D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ind w:left="-108" w:right="4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1" w:type="dxa"/>
          </w:tcPr>
          <w:p w14:paraId="7C471191" w14:textId="4F06C316" w:rsidR="001919B7" w:rsidRPr="00BA797B" w:rsidRDefault="0065060A" w:rsidP="009D1DFA">
            <w:pPr>
              <w:pStyle w:val="acctfourfigures"/>
              <w:tabs>
                <w:tab w:val="clear" w:pos="765"/>
                <w:tab w:val="decimal" w:pos="1490"/>
              </w:tabs>
              <w:spacing w:line="30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9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21,754,120</w:t>
            </w:r>
          </w:p>
        </w:tc>
        <w:tc>
          <w:tcPr>
            <w:tcW w:w="270" w:type="dxa"/>
          </w:tcPr>
          <w:p w14:paraId="4D79ED20" w14:textId="77777777" w:rsidR="001919B7" w:rsidRPr="00BA797B" w:rsidRDefault="001919B7" w:rsidP="009D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ind w:left="-108" w:right="4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</w:tcPr>
          <w:p w14:paraId="598AB6F8" w14:textId="51770778" w:rsidR="001919B7" w:rsidRPr="00BA797B" w:rsidRDefault="0065060A" w:rsidP="009D1DFA">
            <w:pPr>
              <w:pStyle w:val="acctfourfigures"/>
              <w:tabs>
                <w:tab w:val="clear" w:pos="765"/>
                <w:tab w:val="decimal" w:pos="926"/>
              </w:tabs>
              <w:spacing w:line="300" w:lineRule="exact"/>
              <w:ind w:left="-119" w:right="-54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9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12,559,104</w:t>
            </w:r>
          </w:p>
        </w:tc>
        <w:tc>
          <w:tcPr>
            <w:tcW w:w="270" w:type="dxa"/>
          </w:tcPr>
          <w:p w14:paraId="399A39D6" w14:textId="77777777" w:rsidR="001919B7" w:rsidRPr="00BA797B" w:rsidRDefault="001919B7" w:rsidP="009D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  <w:tab w:val="decimal" w:pos="1135"/>
              </w:tabs>
              <w:spacing w:line="320" w:lineRule="atLeast"/>
              <w:ind w:left="-119" w:right="4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58" w:type="dxa"/>
          </w:tcPr>
          <w:p w14:paraId="6CA9963D" w14:textId="5E6676AF" w:rsidR="001919B7" w:rsidRPr="00BA797B" w:rsidRDefault="0065060A" w:rsidP="009D1DFA">
            <w:pPr>
              <w:pStyle w:val="acctfourfigures"/>
              <w:tabs>
                <w:tab w:val="clear" w:pos="765"/>
                <w:tab w:val="decimal" w:pos="957"/>
              </w:tabs>
              <w:spacing w:line="300" w:lineRule="exact"/>
              <w:ind w:left="-119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9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8,862,848</w:t>
            </w:r>
          </w:p>
        </w:tc>
        <w:tc>
          <w:tcPr>
            <w:tcW w:w="269" w:type="dxa"/>
          </w:tcPr>
          <w:p w14:paraId="40F597A6" w14:textId="77777777" w:rsidR="001919B7" w:rsidRPr="00BA797B" w:rsidRDefault="001919B7" w:rsidP="009D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  <w:tab w:val="decimal" w:pos="1135"/>
              </w:tabs>
              <w:spacing w:line="320" w:lineRule="atLeast"/>
              <w:ind w:left="-119" w:right="4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</w:tcPr>
          <w:p w14:paraId="28C78DF4" w14:textId="1BE40D97" w:rsidR="001919B7" w:rsidRPr="00BA797B" w:rsidRDefault="0065060A" w:rsidP="009D1DFA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left="-119" w:right="-2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9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82,636,723</w:t>
            </w:r>
          </w:p>
        </w:tc>
        <w:tc>
          <w:tcPr>
            <w:tcW w:w="270" w:type="dxa"/>
          </w:tcPr>
          <w:p w14:paraId="0A9D8A88" w14:textId="77777777" w:rsidR="001919B7" w:rsidRPr="00BA797B" w:rsidRDefault="001919B7" w:rsidP="009D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  <w:tab w:val="decimal" w:pos="1135"/>
              </w:tabs>
              <w:spacing w:line="320" w:lineRule="atLeast"/>
              <w:ind w:left="-119" w:right="4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</w:tcPr>
          <w:p w14:paraId="58D8426B" w14:textId="16EA108E" w:rsidR="001919B7" w:rsidRPr="00BA797B" w:rsidRDefault="0065060A" w:rsidP="009D1DFA">
            <w:pPr>
              <w:pStyle w:val="acctfourfigures"/>
              <w:tabs>
                <w:tab w:val="clear" w:pos="765"/>
                <w:tab w:val="decimal" w:pos="926"/>
              </w:tabs>
              <w:spacing w:line="320" w:lineRule="atLeast"/>
              <w:ind w:left="-119" w:right="-14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9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(16,737,359)</w:t>
            </w:r>
          </w:p>
        </w:tc>
        <w:tc>
          <w:tcPr>
            <w:tcW w:w="270" w:type="dxa"/>
          </w:tcPr>
          <w:p w14:paraId="7B78F9DB" w14:textId="77777777" w:rsidR="001919B7" w:rsidRPr="00BA797B" w:rsidRDefault="001919B7" w:rsidP="009D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  <w:tab w:val="decimal" w:pos="1135"/>
              </w:tabs>
              <w:spacing w:line="320" w:lineRule="atLeast"/>
              <w:ind w:left="-119" w:right="4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</w:tcPr>
          <w:p w14:paraId="6B16317B" w14:textId="2C89E1FE" w:rsidR="001919B7" w:rsidRPr="00BA797B" w:rsidRDefault="0065060A" w:rsidP="009D1DFA">
            <w:pPr>
              <w:pStyle w:val="acctfourfigures"/>
              <w:tabs>
                <w:tab w:val="clear" w:pos="765"/>
                <w:tab w:val="decimal" w:pos="939"/>
              </w:tabs>
              <w:spacing w:line="320" w:lineRule="atLeast"/>
              <w:ind w:left="-119" w:right="-24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9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65,899,364</w:t>
            </w:r>
          </w:p>
        </w:tc>
      </w:tr>
      <w:tr w:rsidR="001919B7" w:rsidRPr="00196AB4" w14:paraId="7320550A" w14:textId="77777777" w:rsidTr="009D1DFA">
        <w:trPr>
          <w:gridAfter w:val="1"/>
          <w:wAfter w:w="20" w:type="dxa"/>
          <w:cantSplit/>
          <w:trHeight w:hRule="exact" w:val="331"/>
        </w:trPr>
        <w:tc>
          <w:tcPr>
            <w:tcW w:w="4464" w:type="dxa"/>
          </w:tcPr>
          <w:p w14:paraId="20F279FB" w14:textId="77777777" w:rsidR="001919B7" w:rsidRPr="00196AB4" w:rsidRDefault="001919B7" w:rsidP="0019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13E4596" w14:textId="40AF8EE9" w:rsidR="001919B7" w:rsidRPr="00BA797B" w:rsidRDefault="0065060A" w:rsidP="009D1DFA">
            <w:pPr>
              <w:pStyle w:val="acctfourfigures"/>
              <w:tabs>
                <w:tab w:val="clear" w:pos="765"/>
                <w:tab w:val="decimal" w:pos="917"/>
              </w:tabs>
              <w:spacing w:line="320" w:lineRule="atLeast"/>
              <w:ind w:right="-1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9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(7,471,872)</w:t>
            </w:r>
          </w:p>
        </w:tc>
        <w:tc>
          <w:tcPr>
            <w:tcW w:w="269" w:type="dxa"/>
          </w:tcPr>
          <w:p w14:paraId="1D005633" w14:textId="77777777" w:rsidR="001919B7" w:rsidRPr="00BA797B" w:rsidRDefault="001919B7" w:rsidP="009D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ind w:right="4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30F799AD" w14:textId="2A0A5EFB" w:rsidR="001919B7" w:rsidRPr="00BA797B" w:rsidRDefault="0065060A" w:rsidP="009D1DFA">
            <w:pPr>
              <w:pStyle w:val="acctfourfigures"/>
              <w:tabs>
                <w:tab w:val="clear" w:pos="765"/>
                <w:tab w:val="decimal" w:pos="1490"/>
              </w:tabs>
              <w:spacing w:line="30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9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(2,338,426)</w:t>
            </w:r>
          </w:p>
        </w:tc>
        <w:tc>
          <w:tcPr>
            <w:tcW w:w="270" w:type="dxa"/>
          </w:tcPr>
          <w:p w14:paraId="25CF4FB3" w14:textId="77777777" w:rsidR="001919B7" w:rsidRPr="00BA797B" w:rsidRDefault="001919B7" w:rsidP="009D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ind w:right="4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D31554E" w14:textId="6AEA90F5" w:rsidR="001919B7" w:rsidRPr="00BA797B" w:rsidRDefault="0065060A" w:rsidP="009D1DFA">
            <w:pPr>
              <w:pStyle w:val="acctfourfigures"/>
              <w:tabs>
                <w:tab w:val="clear" w:pos="765"/>
                <w:tab w:val="decimal" w:pos="926"/>
              </w:tabs>
              <w:spacing w:line="300" w:lineRule="exact"/>
              <w:ind w:left="-119" w:right="-54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9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(2,955,152)</w:t>
            </w:r>
          </w:p>
        </w:tc>
        <w:tc>
          <w:tcPr>
            <w:tcW w:w="270" w:type="dxa"/>
          </w:tcPr>
          <w:p w14:paraId="08A24B8F" w14:textId="77777777" w:rsidR="001919B7" w:rsidRPr="00BA797B" w:rsidRDefault="001919B7" w:rsidP="009D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  <w:tab w:val="decimal" w:pos="1135"/>
              </w:tabs>
              <w:spacing w:line="320" w:lineRule="atLeast"/>
              <w:ind w:right="4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55396598" w14:textId="43C7F5AC" w:rsidR="001919B7" w:rsidRPr="00BA797B" w:rsidRDefault="0065060A" w:rsidP="009D1DFA">
            <w:pPr>
              <w:pStyle w:val="acctfourfigures"/>
              <w:tabs>
                <w:tab w:val="clear" w:pos="765"/>
                <w:tab w:val="decimal" w:pos="957"/>
              </w:tabs>
              <w:spacing w:line="300" w:lineRule="exact"/>
              <w:ind w:left="-119" w:right="-1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9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(3,971,909)</w:t>
            </w:r>
          </w:p>
        </w:tc>
        <w:tc>
          <w:tcPr>
            <w:tcW w:w="269" w:type="dxa"/>
          </w:tcPr>
          <w:p w14:paraId="15FB5E59" w14:textId="77777777" w:rsidR="001919B7" w:rsidRPr="00BA797B" w:rsidRDefault="001919B7" w:rsidP="009D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  <w:tab w:val="decimal" w:pos="1135"/>
              </w:tabs>
              <w:spacing w:line="320" w:lineRule="atLeast"/>
              <w:ind w:right="4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75F45E9" w14:textId="6928AC43" w:rsidR="001919B7" w:rsidRPr="00BA797B" w:rsidRDefault="0065060A" w:rsidP="009D1DFA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left="-119" w:right="-2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9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(16,737,359)</w:t>
            </w:r>
          </w:p>
        </w:tc>
        <w:tc>
          <w:tcPr>
            <w:tcW w:w="270" w:type="dxa"/>
          </w:tcPr>
          <w:p w14:paraId="4D09E3B8" w14:textId="77777777" w:rsidR="001919B7" w:rsidRPr="00BA797B" w:rsidRDefault="001919B7" w:rsidP="009D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  <w:tab w:val="decimal" w:pos="1135"/>
              </w:tabs>
              <w:spacing w:line="320" w:lineRule="atLeast"/>
              <w:ind w:right="4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71EF26" w14:textId="58656BF1" w:rsidR="001919B7" w:rsidRPr="00BA797B" w:rsidRDefault="0065060A" w:rsidP="009D1DFA">
            <w:pPr>
              <w:pStyle w:val="acctfourfigures"/>
              <w:tabs>
                <w:tab w:val="clear" w:pos="765"/>
                <w:tab w:val="decimal" w:pos="926"/>
              </w:tabs>
              <w:spacing w:line="320" w:lineRule="atLeast"/>
              <w:ind w:left="-119" w:right="-14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9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16,737,359</w:t>
            </w:r>
          </w:p>
        </w:tc>
        <w:tc>
          <w:tcPr>
            <w:tcW w:w="270" w:type="dxa"/>
          </w:tcPr>
          <w:p w14:paraId="20F04E76" w14:textId="77777777" w:rsidR="001919B7" w:rsidRPr="00BA797B" w:rsidRDefault="001919B7" w:rsidP="009D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  <w:tab w:val="decimal" w:pos="1135"/>
              </w:tabs>
              <w:spacing w:line="320" w:lineRule="atLeast"/>
              <w:ind w:right="4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DFECD8C" w14:textId="45EAE214" w:rsidR="001919B7" w:rsidRPr="00BA797B" w:rsidRDefault="0065060A" w:rsidP="009D1DFA">
            <w:pPr>
              <w:pStyle w:val="acctfourfigures"/>
              <w:tabs>
                <w:tab w:val="clear" w:pos="765"/>
                <w:tab w:val="decimal" w:pos="939"/>
              </w:tabs>
              <w:spacing w:line="320" w:lineRule="atLeast"/>
              <w:ind w:left="-119" w:right="-24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9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C5244" w:rsidRPr="00196AB4" w14:paraId="4BACB7E2" w14:textId="77777777" w:rsidTr="009D1DFA">
        <w:trPr>
          <w:gridAfter w:val="1"/>
          <w:wAfter w:w="20" w:type="dxa"/>
          <w:cantSplit/>
          <w:trHeight w:hRule="exact" w:val="363"/>
        </w:trPr>
        <w:tc>
          <w:tcPr>
            <w:tcW w:w="4464" w:type="dxa"/>
          </w:tcPr>
          <w:p w14:paraId="3A6B5107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รวมรายได้จากลูกค้าภายนอก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2103EB4" w14:textId="5EEFF7D3" w:rsidR="005C5244" w:rsidRPr="00423F56" w:rsidRDefault="0065060A" w:rsidP="009D1DFA">
            <w:pPr>
              <w:pStyle w:val="acctfourfigures"/>
              <w:tabs>
                <w:tab w:val="clear" w:pos="765"/>
                <w:tab w:val="decimal" w:pos="917"/>
              </w:tabs>
              <w:spacing w:line="320" w:lineRule="atLeast"/>
              <w:ind w:right="-15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3F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31,988,779</w:t>
            </w:r>
          </w:p>
        </w:tc>
        <w:tc>
          <w:tcPr>
            <w:tcW w:w="269" w:type="dxa"/>
          </w:tcPr>
          <w:p w14:paraId="04424BF9" w14:textId="77777777" w:rsidR="005C5244" w:rsidRPr="00BA797B" w:rsidRDefault="005C5244" w:rsidP="009D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7E6934FE" w14:textId="37033C55" w:rsidR="005C5244" w:rsidRPr="009D1DFA" w:rsidRDefault="0065060A" w:rsidP="009D1DFA">
            <w:pPr>
              <w:pStyle w:val="acctfourfigures"/>
              <w:tabs>
                <w:tab w:val="clear" w:pos="765"/>
                <w:tab w:val="decimal" w:pos="1503"/>
              </w:tabs>
              <w:spacing w:line="320" w:lineRule="atLeast"/>
              <w:ind w:right="-15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D1DF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19,415,694</w:t>
            </w:r>
          </w:p>
        </w:tc>
        <w:tc>
          <w:tcPr>
            <w:tcW w:w="270" w:type="dxa"/>
          </w:tcPr>
          <w:p w14:paraId="2522F48D" w14:textId="77777777" w:rsidR="005C5244" w:rsidRPr="00BA797B" w:rsidRDefault="005C5244" w:rsidP="009D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90C9DDD" w14:textId="122E6B30" w:rsidR="005C5244" w:rsidRPr="009D1DFA" w:rsidRDefault="0065060A" w:rsidP="009D1DFA">
            <w:pPr>
              <w:pStyle w:val="acctfourfigures"/>
              <w:tabs>
                <w:tab w:val="clear" w:pos="765"/>
                <w:tab w:val="decimal" w:pos="926"/>
              </w:tabs>
              <w:spacing w:line="300" w:lineRule="exact"/>
              <w:ind w:left="-119" w:right="-54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D1DF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9,603,952</w:t>
            </w:r>
          </w:p>
        </w:tc>
        <w:tc>
          <w:tcPr>
            <w:tcW w:w="270" w:type="dxa"/>
          </w:tcPr>
          <w:p w14:paraId="0410FC8F" w14:textId="77777777" w:rsidR="005C5244" w:rsidRPr="00BA797B" w:rsidRDefault="005C5244" w:rsidP="009D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  <w:tab w:val="decimal" w:pos="1135"/>
              </w:tabs>
              <w:spacing w:line="32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1AB5A230" w14:textId="19D2CFE8" w:rsidR="005C5244" w:rsidRPr="009D1DFA" w:rsidRDefault="0065060A" w:rsidP="009D1DFA">
            <w:pPr>
              <w:pStyle w:val="acctfourfigures"/>
              <w:tabs>
                <w:tab w:val="clear" w:pos="765"/>
                <w:tab w:val="decimal" w:pos="957"/>
              </w:tabs>
              <w:spacing w:line="300" w:lineRule="exact"/>
              <w:ind w:left="-11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D1DF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4,890,939</w:t>
            </w:r>
          </w:p>
        </w:tc>
        <w:tc>
          <w:tcPr>
            <w:tcW w:w="269" w:type="dxa"/>
          </w:tcPr>
          <w:p w14:paraId="451BD3AB" w14:textId="77777777" w:rsidR="005C5244" w:rsidRPr="00BA797B" w:rsidRDefault="005C5244" w:rsidP="009D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  <w:tab w:val="decimal" w:pos="1135"/>
              </w:tabs>
              <w:spacing w:line="32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79424DB" w14:textId="477EA4FD" w:rsidR="005C5244" w:rsidRPr="009D1DFA" w:rsidRDefault="0065060A" w:rsidP="009D1DFA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left="-119" w:right="-2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D1DF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65,899,364</w:t>
            </w:r>
          </w:p>
        </w:tc>
        <w:tc>
          <w:tcPr>
            <w:tcW w:w="270" w:type="dxa"/>
          </w:tcPr>
          <w:p w14:paraId="6956C850" w14:textId="77777777" w:rsidR="005C5244" w:rsidRPr="00BA797B" w:rsidRDefault="005C5244" w:rsidP="009D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  <w:tab w:val="decimal" w:pos="1135"/>
              </w:tabs>
              <w:spacing w:line="32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14F8E56" w14:textId="608C501B" w:rsidR="005C5244" w:rsidRPr="009D1DFA" w:rsidRDefault="0065060A" w:rsidP="009D1DFA">
            <w:pPr>
              <w:pStyle w:val="acctfourfigures"/>
              <w:tabs>
                <w:tab w:val="clear" w:pos="765"/>
                <w:tab w:val="decimal" w:pos="926"/>
              </w:tabs>
              <w:spacing w:line="320" w:lineRule="atLeast"/>
              <w:ind w:left="-119" w:right="-14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D1DF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4145AF3" w14:textId="77777777" w:rsidR="005C5244" w:rsidRPr="00BA797B" w:rsidRDefault="005C5244" w:rsidP="009D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  <w:tab w:val="decimal" w:pos="1135"/>
              </w:tabs>
              <w:spacing w:line="32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BF1F0B9" w14:textId="01E9FF9E" w:rsidR="005C5244" w:rsidRPr="009D1DFA" w:rsidRDefault="0065060A" w:rsidP="009D1DFA">
            <w:pPr>
              <w:pStyle w:val="acctfourfigures"/>
              <w:tabs>
                <w:tab w:val="clear" w:pos="765"/>
                <w:tab w:val="decimal" w:pos="939"/>
              </w:tabs>
              <w:spacing w:line="320" w:lineRule="atLeast"/>
              <w:ind w:left="-119" w:right="-24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D1DF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65,899,364</w:t>
            </w:r>
          </w:p>
        </w:tc>
      </w:tr>
      <w:tr w:rsidR="005C5244" w:rsidRPr="00196AB4" w14:paraId="16904643" w14:textId="77777777" w:rsidTr="00EB3C03">
        <w:trPr>
          <w:gridAfter w:val="1"/>
          <w:wAfter w:w="20" w:type="dxa"/>
          <w:cantSplit/>
          <w:trHeight w:hRule="exact" w:val="113"/>
        </w:trPr>
        <w:tc>
          <w:tcPr>
            <w:tcW w:w="4464" w:type="dxa"/>
          </w:tcPr>
          <w:p w14:paraId="3C17284D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5F71EB96" w14:textId="77777777" w:rsidR="005C5244" w:rsidRPr="00196AB4" w:rsidRDefault="005C5244" w:rsidP="0037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796"/>
              </w:tabs>
              <w:spacing w:line="320" w:lineRule="atLeast"/>
              <w:ind w:left="-110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067BCA0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double" w:sz="4" w:space="0" w:color="auto"/>
            </w:tcBorders>
          </w:tcPr>
          <w:p w14:paraId="16BC0584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2C660E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3053FD68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2D3BDA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</w:tcPr>
          <w:p w14:paraId="5F5DCF18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CDEAEB3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75E0E0D7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1E93D0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63196834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BF8455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2E448ADF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C5244" w:rsidRPr="00196AB4" w14:paraId="0B5A9E09" w14:textId="77777777" w:rsidTr="00EB3C03">
        <w:trPr>
          <w:gridAfter w:val="1"/>
          <w:wAfter w:w="20" w:type="dxa"/>
          <w:cantSplit/>
          <w:trHeight w:hRule="exact" w:val="331"/>
        </w:trPr>
        <w:tc>
          <w:tcPr>
            <w:tcW w:w="4464" w:type="dxa"/>
          </w:tcPr>
          <w:p w14:paraId="37E42320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52" w:type="dxa"/>
            <w:vAlign w:val="bottom"/>
          </w:tcPr>
          <w:p w14:paraId="46245199" w14:textId="77777777" w:rsidR="005C5244" w:rsidRPr="00196AB4" w:rsidRDefault="005C5244" w:rsidP="0037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796"/>
              </w:tabs>
              <w:spacing w:line="320" w:lineRule="atLeast"/>
              <w:ind w:left="-110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A5B45A7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1A8C072A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8FB9487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367DB059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EE30DBE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3792E979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A138A52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7AAE2A93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A451DA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68E4C2D4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13266B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18B5A3D3" w14:textId="77777777" w:rsidR="005C5244" w:rsidRPr="00196AB4" w:rsidRDefault="005C5244" w:rsidP="005C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81510" w:rsidRPr="00196AB4" w14:paraId="2FC36C2F" w14:textId="77777777" w:rsidTr="00FB0E96">
        <w:trPr>
          <w:gridAfter w:val="1"/>
          <w:wAfter w:w="20" w:type="dxa"/>
          <w:cantSplit/>
          <w:trHeight w:hRule="exact" w:val="331"/>
        </w:trPr>
        <w:tc>
          <w:tcPr>
            <w:tcW w:w="4464" w:type="dxa"/>
          </w:tcPr>
          <w:p w14:paraId="2E6D8494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1152" w:type="dxa"/>
          </w:tcPr>
          <w:p w14:paraId="3A83FC48" w14:textId="00DBC95A" w:rsidR="00D81510" w:rsidRPr="008752AA" w:rsidRDefault="009061ED" w:rsidP="00FB0E96">
            <w:pPr>
              <w:pStyle w:val="acctfourfigures"/>
              <w:tabs>
                <w:tab w:val="clear" w:pos="765"/>
                <w:tab w:val="decimal" w:pos="917"/>
              </w:tabs>
              <w:spacing w:line="320" w:lineRule="atLeast"/>
              <w:ind w:right="-15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752A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6,634,</w:t>
            </w:r>
            <w:r w:rsidRPr="00875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372</w:t>
            </w:r>
          </w:p>
        </w:tc>
        <w:tc>
          <w:tcPr>
            <w:tcW w:w="269" w:type="dxa"/>
          </w:tcPr>
          <w:p w14:paraId="747219D0" w14:textId="77777777" w:rsidR="00D81510" w:rsidRPr="008752AA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1" w:type="dxa"/>
          </w:tcPr>
          <w:p w14:paraId="58554196" w14:textId="0AC83FF7" w:rsidR="00D81510" w:rsidRPr="008752AA" w:rsidRDefault="009061ED" w:rsidP="00FB0E96">
            <w:pPr>
              <w:pStyle w:val="acctfourfigures"/>
              <w:tabs>
                <w:tab w:val="clear" w:pos="765"/>
                <w:tab w:val="decimal" w:pos="1490"/>
              </w:tabs>
              <w:spacing w:line="300" w:lineRule="exact"/>
              <w:ind w:right="-15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752A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2,400,739</w:t>
            </w:r>
          </w:p>
        </w:tc>
        <w:tc>
          <w:tcPr>
            <w:tcW w:w="270" w:type="dxa"/>
          </w:tcPr>
          <w:p w14:paraId="59C20F9A" w14:textId="77777777" w:rsidR="00D81510" w:rsidRPr="008752AA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</w:tcPr>
          <w:p w14:paraId="04DD674F" w14:textId="3F4A9809" w:rsidR="00D81510" w:rsidRPr="009D1DFA" w:rsidRDefault="009061ED" w:rsidP="00FB0E96">
            <w:pPr>
              <w:pStyle w:val="acctfourfigures"/>
              <w:tabs>
                <w:tab w:val="clear" w:pos="765"/>
                <w:tab w:val="decimal" w:pos="926"/>
              </w:tabs>
              <w:spacing w:line="300" w:lineRule="exact"/>
              <w:ind w:left="-119" w:right="-5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1D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Pr="009D1DF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540</w:t>
            </w:r>
            <w:r w:rsidRPr="009D1D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,469</w:t>
            </w:r>
          </w:p>
        </w:tc>
        <w:tc>
          <w:tcPr>
            <w:tcW w:w="270" w:type="dxa"/>
          </w:tcPr>
          <w:p w14:paraId="3CD0E571" w14:textId="77777777" w:rsidR="00D81510" w:rsidRPr="008752AA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  <w:tab w:val="decimal" w:pos="1135"/>
              </w:tabs>
              <w:spacing w:line="32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8" w:type="dxa"/>
          </w:tcPr>
          <w:p w14:paraId="34FEEC2E" w14:textId="2BB7642E" w:rsidR="00D81510" w:rsidRPr="009D1DFA" w:rsidRDefault="009061ED" w:rsidP="00FB0E96">
            <w:pPr>
              <w:pStyle w:val="acctfourfigures"/>
              <w:tabs>
                <w:tab w:val="clear" w:pos="765"/>
                <w:tab w:val="decimal" w:pos="957"/>
              </w:tabs>
              <w:spacing w:line="300" w:lineRule="exact"/>
              <w:ind w:left="-11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D1DF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1,443,734</w:t>
            </w:r>
          </w:p>
        </w:tc>
        <w:tc>
          <w:tcPr>
            <w:tcW w:w="269" w:type="dxa"/>
          </w:tcPr>
          <w:p w14:paraId="32B7692B" w14:textId="77777777" w:rsidR="00D81510" w:rsidRPr="008752AA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  <w:tab w:val="decimal" w:pos="1135"/>
              </w:tabs>
              <w:spacing w:line="32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</w:tcPr>
          <w:p w14:paraId="414A62E6" w14:textId="358AFED8" w:rsidR="00D81510" w:rsidRPr="009D1DFA" w:rsidRDefault="009061ED" w:rsidP="00FB0E96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left="-119" w:right="-2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D1DF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13,019,314</w:t>
            </w:r>
          </w:p>
        </w:tc>
        <w:tc>
          <w:tcPr>
            <w:tcW w:w="270" w:type="dxa"/>
          </w:tcPr>
          <w:p w14:paraId="5DC0E7F2" w14:textId="77777777" w:rsidR="00D81510" w:rsidRPr="008752AA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  <w:tab w:val="decimal" w:pos="1135"/>
              </w:tabs>
              <w:spacing w:line="32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</w:tcPr>
          <w:p w14:paraId="4C8F1950" w14:textId="305F7EE9" w:rsidR="00D81510" w:rsidRPr="009D1DFA" w:rsidRDefault="009061ED" w:rsidP="00FB0E96">
            <w:pPr>
              <w:pStyle w:val="acctfourfigures"/>
              <w:tabs>
                <w:tab w:val="clear" w:pos="765"/>
                <w:tab w:val="decimal" w:pos="926"/>
              </w:tabs>
              <w:spacing w:line="320" w:lineRule="atLeast"/>
              <w:ind w:left="-119" w:right="-14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D1DF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43,161</w:t>
            </w:r>
          </w:p>
        </w:tc>
        <w:tc>
          <w:tcPr>
            <w:tcW w:w="270" w:type="dxa"/>
          </w:tcPr>
          <w:p w14:paraId="28CAE935" w14:textId="77777777" w:rsidR="00D81510" w:rsidRPr="008752AA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  <w:tab w:val="decimal" w:pos="1135"/>
              </w:tabs>
              <w:spacing w:line="32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</w:tcPr>
          <w:p w14:paraId="0B615340" w14:textId="6886EF06" w:rsidR="00D81510" w:rsidRPr="009D1DFA" w:rsidRDefault="002A0103" w:rsidP="00FB0E96">
            <w:pPr>
              <w:pStyle w:val="acctfourfigures"/>
              <w:tabs>
                <w:tab w:val="clear" w:pos="765"/>
                <w:tab w:val="decimal" w:pos="939"/>
              </w:tabs>
              <w:spacing w:line="320" w:lineRule="atLeast"/>
              <w:ind w:left="-119" w:right="-24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D1DF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13,062,475</w:t>
            </w:r>
          </w:p>
        </w:tc>
      </w:tr>
      <w:tr w:rsidR="00D81510" w:rsidRPr="00196AB4" w14:paraId="50ED015F" w14:textId="77777777" w:rsidTr="00FB0E96">
        <w:trPr>
          <w:gridAfter w:val="1"/>
          <w:wAfter w:w="20" w:type="dxa"/>
          <w:cantSplit/>
          <w:trHeight w:hRule="exact" w:val="331"/>
        </w:trPr>
        <w:tc>
          <w:tcPr>
            <w:tcW w:w="4464" w:type="dxa"/>
          </w:tcPr>
          <w:p w14:paraId="771A07CF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152" w:type="dxa"/>
          </w:tcPr>
          <w:p w14:paraId="3CAA8E01" w14:textId="77777777" w:rsidR="00D81510" w:rsidRPr="00374ED7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796"/>
              </w:tabs>
              <w:spacing w:line="320" w:lineRule="atLeast"/>
              <w:ind w:left="-110" w:right="72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69" w:type="dxa"/>
          </w:tcPr>
          <w:p w14:paraId="7616954D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5B6A9C1D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F3E92A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5F44C7EC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B69680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33B8B0AD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F5EA035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7C34F667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6DDD5DD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57625048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AEC18E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4457E6" w14:textId="1B8CA65A" w:rsidR="00D81510" w:rsidRPr="00F40DFC" w:rsidRDefault="002A0103" w:rsidP="00FB0E96">
            <w:pPr>
              <w:pStyle w:val="acctfourfigures"/>
              <w:tabs>
                <w:tab w:val="clear" w:pos="765"/>
                <w:tab w:val="decimal" w:pos="939"/>
              </w:tabs>
              <w:spacing w:line="320" w:lineRule="atLeast"/>
              <w:ind w:left="-119" w:right="-24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40DF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(9,721,178)</w:t>
            </w:r>
          </w:p>
        </w:tc>
      </w:tr>
      <w:tr w:rsidR="00D81510" w:rsidRPr="00196AB4" w14:paraId="7E07AB28" w14:textId="77777777" w:rsidTr="00FB0E96">
        <w:trPr>
          <w:gridAfter w:val="1"/>
          <w:wAfter w:w="20" w:type="dxa"/>
          <w:cantSplit/>
          <w:trHeight w:hRule="exact" w:val="70"/>
        </w:trPr>
        <w:tc>
          <w:tcPr>
            <w:tcW w:w="4464" w:type="dxa"/>
          </w:tcPr>
          <w:p w14:paraId="2F5A8C27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FBF8A90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796"/>
              </w:tabs>
              <w:spacing w:line="320" w:lineRule="atLeast"/>
              <w:ind w:left="-110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2337A59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7BE97F78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CC2850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7E335981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FD9EE8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26C5D345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E46BF42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4B23FB80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744401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0D61A06D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5422B4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C43A91" w14:textId="77777777" w:rsidR="00D81510" w:rsidRPr="009D1DFA" w:rsidRDefault="00D81510" w:rsidP="00FB0E96">
            <w:pPr>
              <w:pStyle w:val="acctfourfigures"/>
              <w:tabs>
                <w:tab w:val="clear" w:pos="765"/>
                <w:tab w:val="decimal" w:pos="939"/>
              </w:tabs>
              <w:spacing w:line="320" w:lineRule="atLeast"/>
              <w:ind w:left="-119" w:right="-24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81510" w:rsidRPr="00196AB4" w14:paraId="5EA7D272" w14:textId="77777777" w:rsidTr="00FB0E96">
        <w:trPr>
          <w:gridAfter w:val="1"/>
          <w:wAfter w:w="20" w:type="dxa"/>
          <w:cantSplit/>
          <w:trHeight w:hRule="exact" w:val="331"/>
        </w:trPr>
        <w:tc>
          <w:tcPr>
            <w:tcW w:w="4464" w:type="dxa"/>
          </w:tcPr>
          <w:p w14:paraId="073E1F9C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152" w:type="dxa"/>
          </w:tcPr>
          <w:p w14:paraId="754F63BC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796"/>
              </w:tabs>
              <w:spacing w:line="320" w:lineRule="atLeast"/>
              <w:ind w:left="-110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1B208C1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2606857E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33C0126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1004FF80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CA8C2C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37703014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5F13CAA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72B137F2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BC383A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36C5BF8B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52135B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76BD7E6B" w14:textId="7DD6971E" w:rsidR="00D81510" w:rsidRPr="009D1DFA" w:rsidRDefault="002A0103" w:rsidP="00FB0E96">
            <w:pPr>
              <w:pStyle w:val="acctfourfigures"/>
              <w:tabs>
                <w:tab w:val="clear" w:pos="765"/>
                <w:tab w:val="decimal" w:pos="939"/>
              </w:tabs>
              <w:spacing w:line="320" w:lineRule="atLeast"/>
              <w:ind w:left="-119" w:right="-24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D1DF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3,341,297</w:t>
            </w:r>
          </w:p>
        </w:tc>
      </w:tr>
      <w:tr w:rsidR="00D81510" w:rsidRPr="00196AB4" w14:paraId="1606A98F" w14:textId="77777777" w:rsidTr="00FB0E96">
        <w:trPr>
          <w:gridAfter w:val="1"/>
          <w:wAfter w:w="20" w:type="dxa"/>
          <w:cantSplit/>
          <w:trHeight w:hRule="exact" w:val="331"/>
        </w:trPr>
        <w:tc>
          <w:tcPr>
            <w:tcW w:w="4464" w:type="dxa"/>
          </w:tcPr>
          <w:p w14:paraId="674137C1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52" w:type="dxa"/>
          </w:tcPr>
          <w:p w14:paraId="4C04C6DF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796"/>
              </w:tabs>
              <w:spacing w:line="320" w:lineRule="atLeast"/>
              <w:ind w:left="-110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E4E3818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49CADDD0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AC6063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1DFA780E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DC6C81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1F3B6C47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5B5AA59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6554E7E7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518561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23768267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56AAF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778A7710" w14:textId="2C706498" w:rsidR="00D81510" w:rsidRPr="008752AA" w:rsidRDefault="002A0103" w:rsidP="00FB0E96">
            <w:pPr>
              <w:pStyle w:val="acctfourfigures"/>
              <w:tabs>
                <w:tab w:val="clear" w:pos="765"/>
                <w:tab w:val="decimal" w:pos="939"/>
              </w:tabs>
              <w:spacing w:line="320" w:lineRule="atLeast"/>
              <w:ind w:left="-119" w:right="-24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752A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(1,106,122)</w:t>
            </w:r>
          </w:p>
        </w:tc>
      </w:tr>
      <w:tr w:rsidR="00D81510" w:rsidRPr="00196AB4" w14:paraId="7EB6AA57" w14:textId="77777777" w:rsidTr="00FB0E96">
        <w:trPr>
          <w:gridAfter w:val="1"/>
          <w:wAfter w:w="20" w:type="dxa"/>
          <w:cantSplit/>
          <w:trHeight w:hRule="exact" w:val="331"/>
        </w:trPr>
        <w:tc>
          <w:tcPr>
            <w:tcW w:w="4464" w:type="dxa"/>
          </w:tcPr>
          <w:p w14:paraId="18A39976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ส่วนแบ่งกำไรจากเงินลงทุนที่รับรู้ตามวิธีส่วนได้เสีย</w:t>
            </w:r>
          </w:p>
        </w:tc>
        <w:tc>
          <w:tcPr>
            <w:tcW w:w="1152" w:type="dxa"/>
          </w:tcPr>
          <w:p w14:paraId="5742F46B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796"/>
              </w:tabs>
              <w:spacing w:line="320" w:lineRule="atLeast"/>
              <w:ind w:left="-110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EA7A1AF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3FF2973B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A09869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2403D627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23B601F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7AE369D0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15F47A1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3F4B90BA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FC13FA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71972C0B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81941C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391BE897" w14:textId="32A1D432" w:rsidR="00D81510" w:rsidRPr="008752AA" w:rsidRDefault="000B0723" w:rsidP="00FB0E96">
            <w:pPr>
              <w:pStyle w:val="acctfourfigures"/>
              <w:tabs>
                <w:tab w:val="clear" w:pos="765"/>
                <w:tab w:val="decimal" w:pos="939"/>
              </w:tabs>
              <w:spacing w:line="320" w:lineRule="atLeast"/>
              <w:ind w:left="-119" w:right="-24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752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451</w:t>
            </w:r>
            <w:r w:rsidRPr="008752A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752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412</w:t>
            </w:r>
          </w:p>
        </w:tc>
      </w:tr>
      <w:tr w:rsidR="00D81510" w:rsidRPr="00196AB4" w14:paraId="7D9E00DE" w14:textId="77777777" w:rsidTr="00FB0E96">
        <w:trPr>
          <w:gridAfter w:val="1"/>
          <w:wAfter w:w="20" w:type="dxa"/>
          <w:cantSplit/>
          <w:trHeight w:hRule="exact" w:val="331"/>
        </w:trPr>
        <w:tc>
          <w:tcPr>
            <w:tcW w:w="4464" w:type="dxa"/>
          </w:tcPr>
          <w:p w14:paraId="40B1C25E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52" w:type="dxa"/>
          </w:tcPr>
          <w:p w14:paraId="7E7A663D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796"/>
              </w:tabs>
              <w:spacing w:line="320" w:lineRule="atLeast"/>
              <w:ind w:left="-110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8B1270D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7F33DEFB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FE4B68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4D9F90F3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888EA5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7AD53E02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1B8CC7C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09899155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92D03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7860C2B3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1A3B8C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6B40B4" w14:textId="055648E6" w:rsidR="00D81510" w:rsidRPr="008752AA" w:rsidRDefault="000B0723" w:rsidP="00FB0E96">
            <w:pPr>
              <w:pStyle w:val="acctfourfigures"/>
              <w:tabs>
                <w:tab w:val="clear" w:pos="765"/>
                <w:tab w:val="decimal" w:pos="939"/>
              </w:tabs>
              <w:spacing w:line="320" w:lineRule="atLeast"/>
              <w:ind w:left="-119" w:right="-24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752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198</w:t>
            </w:r>
            <w:r w:rsidRPr="008752A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752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198</w:t>
            </w:r>
          </w:p>
        </w:tc>
      </w:tr>
      <w:tr w:rsidR="00D81510" w:rsidRPr="00196AB4" w14:paraId="121A87E5" w14:textId="77777777" w:rsidTr="00FB0E96">
        <w:trPr>
          <w:gridAfter w:val="1"/>
          <w:wAfter w:w="20" w:type="dxa"/>
          <w:cantSplit/>
          <w:trHeight w:hRule="exact" w:val="111"/>
        </w:trPr>
        <w:tc>
          <w:tcPr>
            <w:tcW w:w="4464" w:type="dxa"/>
          </w:tcPr>
          <w:p w14:paraId="31944FCB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21C5DE10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796"/>
              </w:tabs>
              <w:spacing w:line="320" w:lineRule="atLeast"/>
              <w:ind w:left="-110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EE4D1F2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6B570B5A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5B5EC1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1D4ECAB0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C27ABB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29EB4C00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2CF5D6A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283F74F0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75F554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39515EB3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AAC1F0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EDEBD8D" w14:textId="77777777" w:rsidR="00D81510" w:rsidRPr="009D1DFA" w:rsidRDefault="00D81510" w:rsidP="00FB0E96">
            <w:pPr>
              <w:pStyle w:val="acctfourfigures"/>
              <w:tabs>
                <w:tab w:val="clear" w:pos="765"/>
                <w:tab w:val="decimal" w:pos="939"/>
              </w:tabs>
              <w:spacing w:line="320" w:lineRule="atLeast"/>
              <w:ind w:left="-119" w:right="-24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81510" w:rsidRPr="00196AB4" w14:paraId="75E83A87" w14:textId="77777777" w:rsidTr="00FB0E96">
        <w:trPr>
          <w:gridAfter w:val="1"/>
          <w:wAfter w:w="20" w:type="dxa"/>
          <w:cantSplit/>
          <w:trHeight w:hRule="exact" w:val="331"/>
        </w:trPr>
        <w:tc>
          <w:tcPr>
            <w:tcW w:w="4464" w:type="dxa"/>
          </w:tcPr>
          <w:p w14:paraId="1EDC131E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152" w:type="dxa"/>
          </w:tcPr>
          <w:p w14:paraId="7BD61ED7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796"/>
              </w:tabs>
              <w:spacing w:line="320" w:lineRule="atLeast"/>
              <w:ind w:left="-110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06A201B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625E8B57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147925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0C7879E7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E95742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06C52545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4337493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550C0132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96B42E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588B1A75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B82DADC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16131A64" w14:textId="5A376503" w:rsidR="00D81510" w:rsidRPr="009D1DFA" w:rsidRDefault="000B0723" w:rsidP="00FB0E96">
            <w:pPr>
              <w:pStyle w:val="acctfourfigures"/>
              <w:tabs>
                <w:tab w:val="clear" w:pos="765"/>
                <w:tab w:val="decimal" w:pos="939"/>
              </w:tabs>
              <w:spacing w:line="320" w:lineRule="atLeast"/>
              <w:ind w:left="-119" w:right="-24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D1D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9D1DF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D1D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884</w:t>
            </w:r>
            <w:r w:rsidRPr="009D1DF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D1D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785</w:t>
            </w:r>
          </w:p>
        </w:tc>
      </w:tr>
      <w:tr w:rsidR="00D81510" w:rsidRPr="00196AB4" w14:paraId="321EF6C0" w14:textId="77777777" w:rsidTr="00FB0E96">
        <w:trPr>
          <w:gridAfter w:val="1"/>
          <w:wAfter w:w="20" w:type="dxa"/>
          <w:cantSplit/>
          <w:trHeight w:hRule="exact" w:val="331"/>
        </w:trPr>
        <w:tc>
          <w:tcPr>
            <w:tcW w:w="4464" w:type="dxa"/>
          </w:tcPr>
          <w:p w14:paraId="691A42D4" w14:textId="4EB426D2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D432F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152" w:type="dxa"/>
          </w:tcPr>
          <w:p w14:paraId="2F82AD89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796"/>
              </w:tabs>
              <w:spacing w:line="320" w:lineRule="atLeast"/>
              <w:ind w:left="-110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3483789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448769A5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ECC7D8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2BBB6856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9E6DEE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0BEC1044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A38BB25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6D706E5A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4672E7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62B2B34D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C957154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C2993FD" w14:textId="1A2B0C8B" w:rsidR="00D81510" w:rsidRPr="008752AA" w:rsidRDefault="000B0723" w:rsidP="00FB0E96">
            <w:pPr>
              <w:pStyle w:val="acctfourfigures"/>
              <w:tabs>
                <w:tab w:val="clear" w:pos="765"/>
                <w:tab w:val="decimal" w:pos="939"/>
              </w:tabs>
              <w:spacing w:line="320" w:lineRule="atLeast"/>
              <w:ind w:left="-119" w:right="-24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752A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47,694</w:t>
            </w:r>
          </w:p>
        </w:tc>
      </w:tr>
      <w:tr w:rsidR="00D81510" w:rsidRPr="00196AB4" w14:paraId="3F532CA0" w14:textId="77777777" w:rsidTr="00FB0E96">
        <w:trPr>
          <w:gridAfter w:val="1"/>
          <w:wAfter w:w="20" w:type="dxa"/>
          <w:cantSplit/>
          <w:trHeight w:hRule="exact" w:val="70"/>
        </w:trPr>
        <w:tc>
          <w:tcPr>
            <w:tcW w:w="4464" w:type="dxa"/>
          </w:tcPr>
          <w:p w14:paraId="68ECF32C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52" w:type="dxa"/>
          </w:tcPr>
          <w:p w14:paraId="6539CD80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796"/>
              </w:tabs>
              <w:spacing w:line="320" w:lineRule="atLeast"/>
              <w:ind w:left="-110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58DA4A1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55F19B5D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E227C3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6F1C29AC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677906A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53EBFFC2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FBF99BC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14797620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55F47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5314DC5E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56D71E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88772FD" w14:textId="77777777" w:rsidR="00D81510" w:rsidRPr="009D1DFA" w:rsidRDefault="00D81510" w:rsidP="00FB0E96">
            <w:pPr>
              <w:pStyle w:val="acctfourfigures"/>
              <w:tabs>
                <w:tab w:val="clear" w:pos="765"/>
                <w:tab w:val="decimal" w:pos="939"/>
              </w:tabs>
              <w:spacing w:line="320" w:lineRule="atLeast"/>
              <w:ind w:left="-119" w:right="-24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81510" w:rsidRPr="00196AB4" w14:paraId="58D5072B" w14:textId="77777777" w:rsidTr="00FB0E96">
        <w:trPr>
          <w:gridAfter w:val="1"/>
          <w:wAfter w:w="20" w:type="dxa"/>
          <w:cantSplit/>
          <w:trHeight w:hRule="exact" w:val="331"/>
        </w:trPr>
        <w:tc>
          <w:tcPr>
            <w:tcW w:w="4464" w:type="dxa"/>
          </w:tcPr>
          <w:p w14:paraId="74E3D25C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52" w:type="dxa"/>
          </w:tcPr>
          <w:p w14:paraId="630A0443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796"/>
              </w:tabs>
              <w:spacing w:line="320" w:lineRule="atLeast"/>
              <w:ind w:left="-110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2526D76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7F3E09A7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0537F1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053FDE2A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3A9AEA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295602EA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3BA80E1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04EF2896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F4A4BC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75609A82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61461BE" w14:textId="77777777" w:rsidR="00D81510" w:rsidRPr="00196AB4" w:rsidRDefault="00D81510" w:rsidP="00FB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26F67AE2" w14:textId="008CEBEB" w:rsidR="00D81510" w:rsidRPr="009D1DFA" w:rsidRDefault="000B0723" w:rsidP="00FB0E96">
            <w:pPr>
              <w:pStyle w:val="acctfourfigures"/>
              <w:tabs>
                <w:tab w:val="clear" w:pos="765"/>
                <w:tab w:val="decimal" w:pos="939"/>
              </w:tabs>
              <w:spacing w:line="320" w:lineRule="atLeast"/>
              <w:ind w:left="-119" w:right="-2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D1DF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2,932,479</w:t>
            </w:r>
          </w:p>
        </w:tc>
      </w:tr>
      <w:tr w:rsidR="00D81510" w:rsidRPr="00196AB4" w14:paraId="54F8DC1D" w14:textId="77777777" w:rsidTr="00EB3C03">
        <w:trPr>
          <w:gridAfter w:val="1"/>
          <w:wAfter w:w="20" w:type="dxa"/>
          <w:cantSplit/>
          <w:trHeight w:hRule="exact" w:val="95"/>
        </w:trPr>
        <w:tc>
          <w:tcPr>
            <w:tcW w:w="4464" w:type="dxa"/>
          </w:tcPr>
          <w:p w14:paraId="7F80D901" w14:textId="77777777" w:rsidR="00D81510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0D11FA25" w14:textId="77777777" w:rsidR="00D81510" w:rsidRPr="00196AB4" w:rsidRDefault="00D81510" w:rsidP="0037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796"/>
              </w:tabs>
              <w:spacing w:line="320" w:lineRule="atLeast"/>
              <w:ind w:left="-110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5B61DCF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36A242CD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E97995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5CEA0B10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B75F06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2AC52679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861B9C2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08204476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EF1571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67168131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671947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3F41A8E3" w14:textId="77777777" w:rsidR="00D81510" w:rsidRPr="009D1DFA" w:rsidRDefault="00D81510" w:rsidP="009D1DFA">
            <w:pPr>
              <w:pStyle w:val="acctfourfigures"/>
              <w:tabs>
                <w:tab w:val="clear" w:pos="765"/>
                <w:tab w:val="decimal" w:pos="939"/>
              </w:tabs>
              <w:spacing w:line="320" w:lineRule="atLeast"/>
              <w:ind w:left="-119" w:right="-24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81510" w:rsidRPr="00196AB4" w14:paraId="4BE7DE12" w14:textId="77777777" w:rsidTr="00EB3C03">
        <w:trPr>
          <w:gridAfter w:val="1"/>
          <w:wAfter w:w="20" w:type="dxa"/>
          <w:cantSplit/>
          <w:trHeight w:hRule="exact" w:val="331"/>
        </w:trPr>
        <w:tc>
          <w:tcPr>
            <w:tcW w:w="4464" w:type="dxa"/>
          </w:tcPr>
          <w:p w14:paraId="6A212198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152" w:type="dxa"/>
            <w:vAlign w:val="bottom"/>
          </w:tcPr>
          <w:p w14:paraId="1412B4FD" w14:textId="77777777" w:rsidR="00D81510" w:rsidRPr="00196AB4" w:rsidRDefault="00D81510" w:rsidP="0037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796"/>
              </w:tabs>
              <w:spacing w:line="320" w:lineRule="atLeast"/>
              <w:ind w:left="-110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CB60F8D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5F7F4C31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9AE7F1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1EC0D0DC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6194643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72A956F9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57A781B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265E8225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39338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0E2393A7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E42C03" w14:textId="77777777" w:rsidR="00D81510" w:rsidRPr="00196AB4" w:rsidRDefault="00D81510" w:rsidP="00D81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1D79275D" w14:textId="77777777" w:rsidR="00D81510" w:rsidRPr="009D1DFA" w:rsidRDefault="00D81510" w:rsidP="009D1DFA">
            <w:pPr>
              <w:pStyle w:val="acctfourfigures"/>
              <w:tabs>
                <w:tab w:val="clear" w:pos="765"/>
                <w:tab w:val="decimal" w:pos="939"/>
              </w:tabs>
              <w:spacing w:line="320" w:lineRule="atLeast"/>
              <w:ind w:left="-119" w:right="-24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73F13" w:rsidRPr="00196AB4" w14:paraId="1C1A9125" w14:textId="77777777" w:rsidTr="009D1DFA">
        <w:trPr>
          <w:gridAfter w:val="1"/>
          <w:wAfter w:w="20" w:type="dxa"/>
          <w:cantSplit/>
          <w:trHeight w:hRule="exact" w:val="731"/>
        </w:trPr>
        <w:tc>
          <w:tcPr>
            <w:tcW w:w="4464" w:type="dxa"/>
          </w:tcPr>
          <w:p w14:paraId="193F36BA" w14:textId="77777777" w:rsidR="00A73F13" w:rsidRDefault="00A73F13" w:rsidP="00A73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เมื่อปฏิบัติตามภาระที่ต้องปฏิบัติ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เสร็จสิ้น</w:t>
            </w:r>
          </w:p>
          <w:p w14:paraId="29233D69" w14:textId="77777777" w:rsidR="00A73F13" w:rsidRPr="00196AB4" w:rsidRDefault="00A73F13" w:rsidP="00A73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ณ เวลาใดเวลาหนึ่ง</w:t>
            </w: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96AB4">
              <w:rPr>
                <w:rFonts w:ascii="Angsana New" w:hAnsi="Angsana New" w:cs="Angsana New"/>
                <w:sz w:val="28"/>
                <w:szCs w:val="28"/>
              </w:rPr>
              <w:t>(Point in time)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05022B42" w14:textId="720E5F18" w:rsidR="00A73F13" w:rsidRPr="008752AA" w:rsidRDefault="008752AA" w:rsidP="009D1DFA">
            <w:pPr>
              <w:pStyle w:val="acctfourfigures"/>
              <w:tabs>
                <w:tab w:val="clear" w:pos="765"/>
                <w:tab w:val="decimal" w:pos="917"/>
              </w:tabs>
              <w:spacing w:line="320" w:lineRule="atLeast"/>
              <w:ind w:right="-15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75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31,988,779</w:t>
            </w:r>
          </w:p>
        </w:tc>
        <w:tc>
          <w:tcPr>
            <w:tcW w:w="269" w:type="dxa"/>
            <w:vAlign w:val="bottom"/>
          </w:tcPr>
          <w:p w14:paraId="3F42424B" w14:textId="77777777" w:rsidR="00A73F13" w:rsidRPr="008752AA" w:rsidRDefault="00A73F13" w:rsidP="009D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1" w:type="dxa"/>
            <w:tcBorders>
              <w:bottom w:val="double" w:sz="4" w:space="0" w:color="auto"/>
            </w:tcBorders>
            <w:vAlign w:val="bottom"/>
          </w:tcPr>
          <w:p w14:paraId="57064CAD" w14:textId="2C63019F" w:rsidR="00A73F13" w:rsidRPr="008752AA" w:rsidRDefault="008752AA" w:rsidP="009D1DFA">
            <w:pPr>
              <w:pStyle w:val="acctfourfigures"/>
              <w:tabs>
                <w:tab w:val="clear" w:pos="765"/>
                <w:tab w:val="decimal" w:pos="1490"/>
              </w:tabs>
              <w:spacing w:line="300" w:lineRule="exact"/>
              <w:ind w:right="-1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5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19,415,694</w:t>
            </w:r>
          </w:p>
        </w:tc>
        <w:tc>
          <w:tcPr>
            <w:tcW w:w="270" w:type="dxa"/>
            <w:vAlign w:val="bottom"/>
          </w:tcPr>
          <w:p w14:paraId="27B86BFB" w14:textId="77777777" w:rsidR="00A73F13" w:rsidRPr="008752AA" w:rsidRDefault="00A73F13" w:rsidP="009D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21E14381" w14:textId="6D420BCC" w:rsidR="00A73F13" w:rsidRPr="009D1DFA" w:rsidRDefault="008752AA" w:rsidP="009D1DFA">
            <w:pPr>
              <w:pStyle w:val="acctfourfigures"/>
              <w:tabs>
                <w:tab w:val="clear" w:pos="765"/>
                <w:tab w:val="decimal" w:pos="926"/>
              </w:tabs>
              <w:spacing w:line="300" w:lineRule="exact"/>
              <w:ind w:left="-119" w:right="-54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D1D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</w:t>
            </w:r>
            <w:r w:rsidRPr="009D1DF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603</w:t>
            </w:r>
            <w:r w:rsidRPr="009D1D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,952</w:t>
            </w:r>
          </w:p>
        </w:tc>
        <w:tc>
          <w:tcPr>
            <w:tcW w:w="270" w:type="dxa"/>
            <w:vAlign w:val="bottom"/>
          </w:tcPr>
          <w:p w14:paraId="59E7822E" w14:textId="77777777" w:rsidR="00A73F13" w:rsidRPr="008752AA" w:rsidRDefault="00A73F13" w:rsidP="009D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  <w:tab w:val="decimal" w:pos="1135"/>
              </w:tabs>
              <w:spacing w:line="32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bottom"/>
          </w:tcPr>
          <w:p w14:paraId="217A0225" w14:textId="19CB858D" w:rsidR="00A73F13" w:rsidRPr="009D1DFA" w:rsidRDefault="008752AA" w:rsidP="009D1DFA">
            <w:pPr>
              <w:pStyle w:val="acctfourfigures"/>
              <w:tabs>
                <w:tab w:val="clear" w:pos="765"/>
                <w:tab w:val="decimal" w:pos="957"/>
              </w:tabs>
              <w:spacing w:line="300" w:lineRule="exact"/>
              <w:ind w:left="-119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1D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</w:t>
            </w:r>
            <w:r w:rsidRPr="009D1DF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890</w:t>
            </w:r>
            <w:r w:rsidRPr="009D1D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,939</w:t>
            </w:r>
          </w:p>
        </w:tc>
        <w:tc>
          <w:tcPr>
            <w:tcW w:w="269" w:type="dxa"/>
            <w:vAlign w:val="bottom"/>
          </w:tcPr>
          <w:p w14:paraId="60B0FA57" w14:textId="77777777" w:rsidR="00A73F13" w:rsidRPr="008752AA" w:rsidRDefault="00A73F13" w:rsidP="009D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  <w:tab w:val="decimal" w:pos="1135"/>
              </w:tabs>
              <w:spacing w:line="32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661C584E" w14:textId="2FCF3031" w:rsidR="00A73F13" w:rsidRPr="009D1DFA" w:rsidRDefault="008752AA" w:rsidP="009D1DFA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left="-119" w:right="-2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1D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65,899,364</w:t>
            </w:r>
          </w:p>
        </w:tc>
        <w:tc>
          <w:tcPr>
            <w:tcW w:w="270" w:type="dxa"/>
            <w:vAlign w:val="bottom"/>
          </w:tcPr>
          <w:p w14:paraId="6874A40B" w14:textId="77777777" w:rsidR="00A73F13" w:rsidRPr="008752AA" w:rsidRDefault="00A73F13" w:rsidP="009D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  <w:tab w:val="decimal" w:pos="1135"/>
              </w:tabs>
              <w:spacing w:line="32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1407BE00" w14:textId="3A788398" w:rsidR="00A73F13" w:rsidRPr="009D1DFA" w:rsidRDefault="008752AA" w:rsidP="009D1DFA">
            <w:pPr>
              <w:pStyle w:val="acctfourfigures"/>
              <w:tabs>
                <w:tab w:val="clear" w:pos="765"/>
                <w:tab w:val="decimal" w:pos="926"/>
              </w:tabs>
              <w:spacing w:line="300" w:lineRule="exact"/>
              <w:ind w:left="-119" w:right="-2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D1DF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10D368" w14:textId="77777777" w:rsidR="00A73F13" w:rsidRPr="008752AA" w:rsidRDefault="00A73F13" w:rsidP="009D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  <w:tab w:val="decimal" w:pos="1135"/>
              </w:tabs>
              <w:spacing w:line="32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53165DD5" w14:textId="0B81C455" w:rsidR="00A73F13" w:rsidRPr="009D1DFA" w:rsidRDefault="000B0723" w:rsidP="009D1DFA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left="-119" w:right="-2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D1DF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65,</w:t>
            </w:r>
            <w:r w:rsidRPr="009D1D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899</w:t>
            </w:r>
            <w:r w:rsidRPr="009D1DF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,364</w:t>
            </w:r>
          </w:p>
        </w:tc>
      </w:tr>
    </w:tbl>
    <w:p w14:paraId="50CA02C5" w14:textId="77777777" w:rsidR="006A0252" w:rsidRDefault="006A0252">
      <w:r>
        <w:br w:type="page"/>
      </w:r>
    </w:p>
    <w:tbl>
      <w:tblPr>
        <w:tblW w:w="1470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462"/>
        <w:gridCol w:w="1152"/>
        <w:gridCol w:w="270"/>
        <w:gridCol w:w="1714"/>
        <w:gridCol w:w="270"/>
        <w:gridCol w:w="1152"/>
        <w:gridCol w:w="270"/>
        <w:gridCol w:w="1152"/>
        <w:gridCol w:w="270"/>
        <w:gridCol w:w="1152"/>
        <w:gridCol w:w="270"/>
        <w:gridCol w:w="1153"/>
        <w:gridCol w:w="270"/>
        <w:gridCol w:w="1143"/>
        <w:gridCol w:w="9"/>
      </w:tblGrid>
      <w:tr w:rsidR="0096526C" w:rsidRPr="001F2AB0" w14:paraId="6B2594EE" w14:textId="77777777" w:rsidTr="00577394">
        <w:trPr>
          <w:gridAfter w:val="1"/>
          <w:wAfter w:w="9" w:type="dxa"/>
          <w:cantSplit/>
          <w:trHeight w:hRule="exact" w:val="317"/>
        </w:trPr>
        <w:tc>
          <w:tcPr>
            <w:tcW w:w="4462" w:type="dxa"/>
          </w:tcPr>
          <w:p w14:paraId="25CF8A20" w14:textId="04F547A4" w:rsidR="002B0462" w:rsidRPr="00196AB4" w:rsidRDefault="002B046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5B5B3BDB" w14:textId="77777777" w:rsidR="002B0462" w:rsidRPr="00196AB4" w:rsidRDefault="002B046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698EFA59" w14:textId="77777777" w:rsidR="002B0462" w:rsidRPr="00196AB4" w:rsidRDefault="002B046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1F8182D6" w14:textId="6B6DACE7" w:rsidR="002B0462" w:rsidRPr="00196AB4" w:rsidRDefault="002B046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38" w:type="dxa"/>
            <w:gridSpan w:val="13"/>
          </w:tcPr>
          <w:p w14:paraId="4684FE2B" w14:textId="77777777" w:rsidR="00CA37E0" w:rsidRPr="001F2AB0" w:rsidRDefault="00CA37E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77179AD3" w14:textId="77777777" w:rsidR="00CA37E0" w:rsidRPr="001F2AB0" w:rsidRDefault="00CA37E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5F9B7D5F" w14:textId="77777777" w:rsidR="00CA37E0" w:rsidRPr="001F2AB0" w:rsidRDefault="00CA37E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079D" w:rsidRPr="001F2AB0" w14:paraId="7B29CD47" w14:textId="77777777" w:rsidTr="00577394">
        <w:trPr>
          <w:cantSplit/>
          <w:trHeight w:hRule="exact" w:val="317"/>
        </w:trPr>
        <w:tc>
          <w:tcPr>
            <w:tcW w:w="4462" w:type="dxa"/>
          </w:tcPr>
          <w:p w14:paraId="536B3F86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99" w:right="-108" w:firstLine="19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5470E23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09A3B027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4" w:type="dxa"/>
          </w:tcPr>
          <w:p w14:paraId="67A97CEA" w14:textId="07353749" w:rsidR="00730041" w:rsidRPr="001F2AB0" w:rsidRDefault="00730041" w:rsidP="00593412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ผลิตภัณฑ์อาหารทะเล</w:t>
            </w:r>
          </w:p>
        </w:tc>
        <w:tc>
          <w:tcPr>
            <w:tcW w:w="270" w:type="dxa"/>
          </w:tcPr>
          <w:p w14:paraId="6C2A186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25F77A91" w14:textId="77777777" w:rsidR="00730041" w:rsidRPr="001F2AB0" w:rsidRDefault="00730041" w:rsidP="00593412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2225E16C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2245B06C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668DDDF3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6B888E63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CB675E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3" w:type="dxa"/>
          </w:tcPr>
          <w:p w14:paraId="464987A5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DE5A095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3D4E2D3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A079D" w:rsidRPr="001F2AB0" w14:paraId="2D75DBBB" w14:textId="77777777" w:rsidTr="00577394">
        <w:trPr>
          <w:cantSplit/>
          <w:trHeight w:hRule="exact" w:val="317"/>
        </w:trPr>
        <w:tc>
          <w:tcPr>
            <w:tcW w:w="4462" w:type="dxa"/>
            <w:vAlign w:val="bottom"/>
          </w:tcPr>
          <w:p w14:paraId="0DB51A60" w14:textId="63BCEA38" w:rsidR="00730041" w:rsidRPr="001F2AB0" w:rsidRDefault="00730041" w:rsidP="003F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24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D22DF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152" w:type="dxa"/>
          </w:tcPr>
          <w:p w14:paraId="77C198D5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อาหารทะเล</w:t>
            </w:r>
          </w:p>
        </w:tc>
        <w:tc>
          <w:tcPr>
            <w:tcW w:w="270" w:type="dxa"/>
          </w:tcPr>
          <w:p w14:paraId="591119E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4" w:type="dxa"/>
          </w:tcPr>
          <w:p w14:paraId="001C0DA3" w14:textId="67FC2A44" w:rsidR="00730041" w:rsidRPr="001F2AB0" w:rsidRDefault="00730041" w:rsidP="00593412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แช่แข็งแช่เย็น</w:t>
            </w:r>
          </w:p>
        </w:tc>
        <w:tc>
          <w:tcPr>
            <w:tcW w:w="270" w:type="dxa"/>
          </w:tcPr>
          <w:p w14:paraId="4F43E1B5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A36BF22" w14:textId="77777777" w:rsidR="00730041" w:rsidRPr="001F2AB0" w:rsidRDefault="00730041" w:rsidP="00593412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อาหาร</w:t>
            </w:r>
          </w:p>
        </w:tc>
        <w:tc>
          <w:tcPr>
            <w:tcW w:w="270" w:type="dxa"/>
          </w:tcPr>
          <w:p w14:paraId="214F7689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008330ED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เพิ่มมูลค่า</w:t>
            </w:r>
          </w:p>
        </w:tc>
        <w:tc>
          <w:tcPr>
            <w:tcW w:w="270" w:type="dxa"/>
          </w:tcPr>
          <w:p w14:paraId="43F8AEB1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65297C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70" w:type="dxa"/>
          </w:tcPr>
          <w:p w14:paraId="1995FD5F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3" w:type="dxa"/>
          </w:tcPr>
          <w:p w14:paraId="2A25E8F3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270" w:type="dxa"/>
          </w:tcPr>
          <w:p w14:paraId="0B66780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7517CF3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A079D" w:rsidRPr="001F2AB0" w14:paraId="3B88CC38" w14:textId="77777777" w:rsidTr="00577394">
        <w:trPr>
          <w:cantSplit/>
          <w:trHeight w:hRule="exact" w:val="362"/>
        </w:trPr>
        <w:tc>
          <w:tcPr>
            <w:tcW w:w="4462" w:type="dxa"/>
          </w:tcPr>
          <w:p w14:paraId="1D7B71EC" w14:textId="673F7DDD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"/>
                <w:tab w:val="left" w:pos="313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</w:t>
            </w:r>
            <w:r w:rsidR="00D22DF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D22DF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4E0B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4E0B2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152" w:type="dxa"/>
          </w:tcPr>
          <w:p w14:paraId="23CE2E2C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แปรรูป</w:t>
            </w:r>
          </w:p>
        </w:tc>
        <w:tc>
          <w:tcPr>
            <w:tcW w:w="270" w:type="dxa"/>
          </w:tcPr>
          <w:p w14:paraId="37CE13BE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4" w:type="dxa"/>
          </w:tcPr>
          <w:p w14:paraId="77D83DFB" w14:textId="13DFCA88" w:rsidR="00730041" w:rsidRPr="001F2AB0" w:rsidRDefault="00730041" w:rsidP="00593412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และธุรกิจที่เกี่ยวข้อง</w:t>
            </w:r>
          </w:p>
        </w:tc>
        <w:tc>
          <w:tcPr>
            <w:tcW w:w="270" w:type="dxa"/>
          </w:tcPr>
          <w:p w14:paraId="3DCEBDD8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F55E475" w14:textId="77777777" w:rsidR="00730041" w:rsidRPr="001F2AB0" w:rsidRDefault="00730041" w:rsidP="00593412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สัตว์เลี้ยง</w:t>
            </w:r>
          </w:p>
        </w:tc>
        <w:tc>
          <w:tcPr>
            <w:tcW w:w="270" w:type="dxa"/>
          </w:tcPr>
          <w:p w14:paraId="5D2A1FF0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418264F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และธุรกิจอื่น</w:t>
            </w:r>
          </w:p>
        </w:tc>
        <w:tc>
          <w:tcPr>
            <w:tcW w:w="270" w:type="dxa"/>
          </w:tcPr>
          <w:p w14:paraId="1D8282A9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2DB5EB1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270" w:type="dxa"/>
          </w:tcPr>
          <w:p w14:paraId="24CC8937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3" w:type="dxa"/>
          </w:tcPr>
          <w:p w14:paraId="55B8BF72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70" w:type="dxa"/>
          </w:tcPr>
          <w:p w14:paraId="2B9568A9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1DDCD29E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6526C" w:rsidRPr="001F2AB0" w14:paraId="093E4EC8" w14:textId="77777777" w:rsidTr="00577394">
        <w:trPr>
          <w:gridAfter w:val="1"/>
          <w:wAfter w:w="9" w:type="dxa"/>
          <w:cantSplit/>
          <w:trHeight w:hRule="exact" w:val="317"/>
        </w:trPr>
        <w:tc>
          <w:tcPr>
            <w:tcW w:w="4462" w:type="dxa"/>
          </w:tcPr>
          <w:p w14:paraId="0A0F4B80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238" w:type="dxa"/>
            <w:gridSpan w:val="13"/>
          </w:tcPr>
          <w:p w14:paraId="07D02819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  <w:p w14:paraId="579EFC35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B07BC" w:rsidRPr="001F2AB0" w14:paraId="594A4671" w14:textId="77777777" w:rsidTr="00577394">
        <w:trPr>
          <w:cantSplit/>
          <w:trHeight w:hRule="exact" w:val="302"/>
        </w:trPr>
        <w:tc>
          <w:tcPr>
            <w:tcW w:w="4462" w:type="dxa"/>
          </w:tcPr>
          <w:p w14:paraId="77B3012E" w14:textId="7542FD6C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จากการขายและการให้บริการ</w:t>
            </w: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</w:tcPr>
          <w:p w14:paraId="29412930" w14:textId="3EE8EB3D" w:rsidR="001B07BC" w:rsidRPr="007C415A" w:rsidRDefault="001B07BC" w:rsidP="001B07B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38</w:t>
            </w:r>
            <w:r w:rsidRPr="00132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29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671</w:t>
            </w:r>
            <w:r w:rsidRPr="00132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29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568</w:t>
            </w:r>
          </w:p>
        </w:tc>
        <w:tc>
          <w:tcPr>
            <w:tcW w:w="270" w:type="dxa"/>
          </w:tcPr>
          <w:p w14:paraId="43D5EA6F" w14:textId="77777777" w:rsidR="001B07BC" w:rsidRPr="007C415A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4" w:type="dxa"/>
          </w:tcPr>
          <w:p w14:paraId="008F6F8E" w14:textId="08954972" w:rsidR="001B07BC" w:rsidRPr="007C415A" w:rsidRDefault="001B07BC" w:rsidP="001B07B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20,234,607</w:t>
            </w:r>
          </w:p>
        </w:tc>
        <w:tc>
          <w:tcPr>
            <w:tcW w:w="270" w:type="dxa"/>
          </w:tcPr>
          <w:p w14:paraId="19B75C27" w14:textId="77777777" w:rsidR="001B07BC" w:rsidRPr="007C415A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</w:tcPr>
          <w:p w14:paraId="2A56F52D" w14:textId="622F5C6D" w:rsidR="001B07BC" w:rsidRPr="007C415A" w:rsidRDefault="001B07BC" w:rsidP="001B07B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10,992,627</w:t>
            </w:r>
          </w:p>
        </w:tc>
        <w:tc>
          <w:tcPr>
            <w:tcW w:w="270" w:type="dxa"/>
          </w:tcPr>
          <w:p w14:paraId="65087661" w14:textId="77777777" w:rsidR="001B07BC" w:rsidRPr="007C415A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</w:tcPr>
          <w:p w14:paraId="10B2642F" w14:textId="4DF99C69" w:rsidR="001B07BC" w:rsidRPr="0055788C" w:rsidRDefault="001B07BC" w:rsidP="0055788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8,782,666</w:t>
            </w:r>
          </w:p>
        </w:tc>
        <w:tc>
          <w:tcPr>
            <w:tcW w:w="270" w:type="dxa"/>
          </w:tcPr>
          <w:p w14:paraId="26BA2150" w14:textId="77777777" w:rsidR="001B07BC" w:rsidRPr="007C415A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</w:tcPr>
          <w:p w14:paraId="4D9CC36B" w14:textId="7BF247AD" w:rsidR="001B07BC" w:rsidRPr="007C415A" w:rsidRDefault="001B07BC" w:rsidP="0055788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78,681,468</w:t>
            </w:r>
          </w:p>
        </w:tc>
        <w:tc>
          <w:tcPr>
            <w:tcW w:w="270" w:type="dxa"/>
          </w:tcPr>
          <w:p w14:paraId="1201B30B" w14:textId="77777777" w:rsidR="001B07BC" w:rsidRPr="007C415A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53" w:type="dxa"/>
          </w:tcPr>
          <w:p w14:paraId="663E784C" w14:textId="18B4A865" w:rsidR="001B07BC" w:rsidRPr="00D13BAB" w:rsidRDefault="001B07BC" w:rsidP="00B8132C">
            <w:pPr>
              <w:pStyle w:val="acctfourfigures"/>
              <w:tabs>
                <w:tab w:val="clear" w:pos="765"/>
                <w:tab w:val="decimal" w:pos="939"/>
              </w:tabs>
              <w:spacing w:line="320" w:lineRule="atLeast"/>
              <w:ind w:left="-119" w:right="-110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(15,503,443)</w:t>
            </w:r>
          </w:p>
        </w:tc>
        <w:tc>
          <w:tcPr>
            <w:tcW w:w="270" w:type="dxa"/>
          </w:tcPr>
          <w:p w14:paraId="0599EA82" w14:textId="77777777" w:rsidR="001B07BC" w:rsidRPr="00D13BAB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044"/>
                <w:tab w:val="decimal" w:pos="1135"/>
              </w:tabs>
              <w:spacing w:line="320" w:lineRule="atLeast"/>
              <w:ind w:right="-110"/>
              <w:jc w:val="right"/>
              <w:rPr>
                <w:rFonts w:asciiTheme="majorBidi" w:eastAsia="Cordia New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gridSpan w:val="2"/>
          </w:tcPr>
          <w:p w14:paraId="7CC62A1B" w14:textId="65ACD792" w:rsidR="001B07BC" w:rsidRPr="007C415A" w:rsidRDefault="001B07BC" w:rsidP="001B07B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63,178,025</w:t>
            </w:r>
          </w:p>
        </w:tc>
      </w:tr>
      <w:tr w:rsidR="001B07BC" w:rsidRPr="001F2AB0" w14:paraId="0B074061" w14:textId="77777777" w:rsidTr="00577394">
        <w:trPr>
          <w:cantSplit/>
          <w:trHeight w:hRule="exact" w:val="302"/>
        </w:trPr>
        <w:tc>
          <w:tcPr>
            <w:tcW w:w="4462" w:type="dxa"/>
          </w:tcPr>
          <w:p w14:paraId="117D47FA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E3EFD04" w14:textId="32D6F4AD" w:rsidR="001B07BC" w:rsidRPr="007C415A" w:rsidRDefault="001B07BC" w:rsidP="001B07B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-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(7,312,677)</w:t>
            </w:r>
          </w:p>
        </w:tc>
        <w:tc>
          <w:tcPr>
            <w:tcW w:w="270" w:type="dxa"/>
          </w:tcPr>
          <w:p w14:paraId="217D48F6" w14:textId="77777777" w:rsidR="001B07BC" w:rsidRPr="007C415A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5E64DC48" w14:textId="7B755541" w:rsidR="001B07BC" w:rsidRPr="007C415A" w:rsidRDefault="001B07BC" w:rsidP="001B07B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(1,759,386)</w:t>
            </w:r>
          </w:p>
        </w:tc>
        <w:tc>
          <w:tcPr>
            <w:tcW w:w="270" w:type="dxa"/>
          </w:tcPr>
          <w:p w14:paraId="5E63AAF8" w14:textId="77777777" w:rsidR="001B07BC" w:rsidRPr="007C415A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A2CCC1" w14:textId="5F549898" w:rsidR="001B07BC" w:rsidRPr="007C415A" w:rsidRDefault="001B07BC" w:rsidP="001B07BC">
            <w:pPr>
              <w:pStyle w:val="acctfourfigures"/>
              <w:tabs>
                <w:tab w:val="clear" w:pos="765"/>
                <w:tab w:val="decimal" w:pos="68"/>
              </w:tabs>
              <w:spacing w:line="320" w:lineRule="atLeas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(2,431,493)</w:t>
            </w:r>
          </w:p>
        </w:tc>
        <w:tc>
          <w:tcPr>
            <w:tcW w:w="270" w:type="dxa"/>
          </w:tcPr>
          <w:p w14:paraId="7095C7BA" w14:textId="77777777" w:rsidR="001B07BC" w:rsidRPr="007C415A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D1C0C94" w14:textId="4B6EF455" w:rsidR="001B07BC" w:rsidRPr="0055788C" w:rsidRDefault="001B07BC" w:rsidP="0055788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(3,999,887)</w:t>
            </w:r>
          </w:p>
        </w:tc>
        <w:tc>
          <w:tcPr>
            <w:tcW w:w="270" w:type="dxa"/>
          </w:tcPr>
          <w:p w14:paraId="781B53B7" w14:textId="77777777" w:rsidR="001B07BC" w:rsidRPr="0055788C" w:rsidRDefault="001B07BC" w:rsidP="0055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B679E66" w14:textId="7AA0370B" w:rsidR="001B07BC" w:rsidRPr="0055788C" w:rsidRDefault="001B07BC" w:rsidP="0055788C">
            <w:pPr>
              <w:pStyle w:val="acctfourfigures"/>
              <w:tabs>
                <w:tab w:val="clear" w:pos="765"/>
                <w:tab w:val="decimal" w:pos="609"/>
                <w:tab w:val="decimal" w:pos="1135"/>
              </w:tabs>
              <w:spacing w:line="320" w:lineRule="atLeast"/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(15,503,443)</w:t>
            </w:r>
          </w:p>
        </w:tc>
        <w:tc>
          <w:tcPr>
            <w:tcW w:w="270" w:type="dxa"/>
          </w:tcPr>
          <w:p w14:paraId="61347FE7" w14:textId="77777777" w:rsidR="001B07BC" w:rsidRPr="007C415A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361B9A62" w14:textId="6F6C9CDA" w:rsidR="001B07BC" w:rsidRPr="007C415A" w:rsidRDefault="001B07BC" w:rsidP="001B07B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15,503,443</w:t>
            </w:r>
          </w:p>
        </w:tc>
        <w:tc>
          <w:tcPr>
            <w:tcW w:w="270" w:type="dxa"/>
          </w:tcPr>
          <w:p w14:paraId="5BFE76CB" w14:textId="77777777" w:rsidR="001B07BC" w:rsidRPr="007C415A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4C2037BE" w14:textId="34CA3AC7" w:rsidR="001B07BC" w:rsidRPr="007C415A" w:rsidRDefault="001B07BC" w:rsidP="001B07B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B07BC" w:rsidRPr="001F2AB0" w14:paraId="3AAB400B" w14:textId="77777777" w:rsidTr="00577394">
        <w:trPr>
          <w:cantSplit/>
          <w:trHeight w:hRule="exact" w:val="317"/>
        </w:trPr>
        <w:tc>
          <w:tcPr>
            <w:tcW w:w="4462" w:type="dxa"/>
          </w:tcPr>
          <w:p w14:paraId="303D803D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รวมรายได้จากลูกค้าภายนอก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26D6413" w14:textId="4D3DA734" w:rsidR="001B07BC" w:rsidRPr="00383140" w:rsidRDefault="001B07BC" w:rsidP="001B07B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31,358,891</w:t>
            </w:r>
          </w:p>
        </w:tc>
        <w:tc>
          <w:tcPr>
            <w:tcW w:w="270" w:type="dxa"/>
          </w:tcPr>
          <w:p w14:paraId="79A5046A" w14:textId="77777777" w:rsidR="001B07BC" w:rsidRPr="00764455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</w:tcPr>
          <w:p w14:paraId="4AA75CB4" w14:textId="51445799" w:rsidR="001B07BC" w:rsidRPr="00764455" w:rsidRDefault="001B07BC" w:rsidP="001B07B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18,475,221</w:t>
            </w:r>
          </w:p>
        </w:tc>
        <w:tc>
          <w:tcPr>
            <w:tcW w:w="270" w:type="dxa"/>
          </w:tcPr>
          <w:p w14:paraId="119C4B85" w14:textId="77777777" w:rsidR="001B07BC" w:rsidRPr="00764455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409F6E6" w14:textId="45E15D07" w:rsidR="001B07BC" w:rsidRPr="00764455" w:rsidRDefault="001B07BC" w:rsidP="001B07BC">
            <w:pPr>
              <w:pStyle w:val="acctfourfigures"/>
              <w:tabs>
                <w:tab w:val="clear" w:pos="765"/>
                <w:tab w:val="decimal" w:pos="1135"/>
                <w:tab w:val="decimal" w:pos="1244"/>
              </w:tabs>
              <w:spacing w:line="320" w:lineRule="atLeast"/>
              <w:ind w:right="5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8,561,134</w:t>
            </w:r>
          </w:p>
        </w:tc>
        <w:tc>
          <w:tcPr>
            <w:tcW w:w="270" w:type="dxa"/>
          </w:tcPr>
          <w:p w14:paraId="7D519743" w14:textId="77777777" w:rsidR="001B07BC" w:rsidRPr="00764455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E24F102" w14:textId="71BAA437" w:rsidR="001B07BC" w:rsidRPr="00B8132C" w:rsidRDefault="001B07BC" w:rsidP="00B8132C">
            <w:pPr>
              <w:pStyle w:val="acctfourfigures"/>
              <w:tabs>
                <w:tab w:val="clear" w:pos="765"/>
                <w:tab w:val="decimal" w:pos="1135"/>
                <w:tab w:val="decimal" w:pos="1244"/>
              </w:tabs>
              <w:spacing w:line="320" w:lineRule="atLeast"/>
              <w:ind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4,782,779</w:t>
            </w:r>
          </w:p>
        </w:tc>
        <w:tc>
          <w:tcPr>
            <w:tcW w:w="270" w:type="dxa"/>
          </w:tcPr>
          <w:p w14:paraId="2A3EA362" w14:textId="77777777" w:rsidR="001B07BC" w:rsidRPr="00764455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00EAF48" w14:textId="203AC78C" w:rsidR="001B07BC" w:rsidRPr="00764455" w:rsidRDefault="001B07BC" w:rsidP="0055788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5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63,178,025</w:t>
            </w:r>
          </w:p>
        </w:tc>
        <w:tc>
          <w:tcPr>
            <w:tcW w:w="270" w:type="dxa"/>
          </w:tcPr>
          <w:p w14:paraId="0E673E57" w14:textId="77777777" w:rsidR="001B07BC" w:rsidRPr="00764455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29CF59A3" w14:textId="0A05F930" w:rsidR="001B07BC" w:rsidRPr="00D55E66" w:rsidRDefault="001B07BC" w:rsidP="001B07B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AE8760" w14:textId="77777777" w:rsidR="001B07BC" w:rsidRPr="00D55E66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8C3A74" w14:textId="22356A2D" w:rsidR="001B07BC" w:rsidRPr="00764455" w:rsidRDefault="001B07BC" w:rsidP="001B07B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63,178,025</w:t>
            </w:r>
          </w:p>
        </w:tc>
      </w:tr>
      <w:tr w:rsidR="001B07BC" w:rsidRPr="001F2AB0" w14:paraId="513D1801" w14:textId="77777777" w:rsidTr="00577394">
        <w:trPr>
          <w:cantSplit/>
          <w:trHeight w:hRule="exact" w:val="113"/>
        </w:trPr>
        <w:tc>
          <w:tcPr>
            <w:tcW w:w="4462" w:type="dxa"/>
          </w:tcPr>
          <w:p w14:paraId="56C4BFE9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55032649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E093C9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double" w:sz="4" w:space="0" w:color="auto"/>
            </w:tcBorders>
          </w:tcPr>
          <w:p w14:paraId="66927AFB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84DDDB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303FD8E6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70CE31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2EA2F116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07B72D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0F0B1F8E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C634C5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</w:tcPr>
          <w:p w14:paraId="26E34D86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21CCFE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double" w:sz="4" w:space="0" w:color="auto"/>
            </w:tcBorders>
          </w:tcPr>
          <w:p w14:paraId="20C218C6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07BC" w:rsidRPr="001F2AB0" w14:paraId="5CB55E52" w14:textId="77777777" w:rsidTr="00577394">
        <w:trPr>
          <w:cantSplit/>
          <w:trHeight w:hRule="exact" w:val="317"/>
        </w:trPr>
        <w:tc>
          <w:tcPr>
            <w:tcW w:w="4462" w:type="dxa"/>
          </w:tcPr>
          <w:p w14:paraId="2AF6EEAD" w14:textId="3361564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52" w:type="dxa"/>
          </w:tcPr>
          <w:p w14:paraId="5E2F2036" w14:textId="5448AD8A" w:rsidR="001B07BC" w:rsidRPr="001F2AB0" w:rsidRDefault="001B07BC" w:rsidP="001B07BC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F3AEC1" w14:textId="77777777" w:rsidR="001B07BC" w:rsidRPr="001F2AB0" w:rsidRDefault="001B07BC" w:rsidP="001B07BC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4" w:type="dxa"/>
          </w:tcPr>
          <w:p w14:paraId="2F83F49C" w14:textId="15C8D2B9" w:rsidR="001B07BC" w:rsidRPr="001F2AB0" w:rsidRDefault="001B07BC" w:rsidP="001B07BC">
            <w:pPr>
              <w:pStyle w:val="acctfourfigures"/>
              <w:tabs>
                <w:tab w:val="clear" w:pos="765"/>
                <w:tab w:val="decimal" w:pos="156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4BDDFC" w14:textId="77777777" w:rsidR="001B07BC" w:rsidRPr="001F2AB0" w:rsidRDefault="001B07BC" w:rsidP="001B07BC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D8FFA2B" w14:textId="235F3033" w:rsidR="001B07BC" w:rsidRPr="001F2AB0" w:rsidRDefault="001B07BC" w:rsidP="001B07BC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7D1392" w14:textId="77777777" w:rsidR="001B07BC" w:rsidRPr="001F2AB0" w:rsidRDefault="001B07BC" w:rsidP="001B07BC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4649A9C" w14:textId="0F9D5F56" w:rsidR="001B07BC" w:rsidRPr="001F2AB0" w:rsidRDefault="001B07BC" w:rsidP="001B07BC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8C32F5" w14:textId="77777777" w:rsidR="001B07BC" w:rsidRPr="001F2AB0" w:rsidRDefault="001B07BC" w:rsidP="001B07BC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78BA424" w14:textId="2D4D7565" w:rsidR="001B07BC" w:rsidRPr="001F2AB0" w:rsidRDefault="001B07BC" w:rsidP="001B07BC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24C953" w14:textId="77777777" w:rsidR="001B07BC" w:rsidRPr="001F2AB0" w:rsidRDefault="001B07BC" w:rsidP="001B07BC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3" w:type="dxa"/>
          </w:tcPr>
          <w:p w14:paraId="454C6399" w14:textId="1DC1C273" w:rsidR="001B07BC" w:rsidRPr="001F2AB0" w:rsidRDefault="001B07BC" w:rsidP="001B07BC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95B462" w14:textId="77777777" w:rsidR="001B07BC" w:rsidRPr="001F2AB0" w:rsidRDefault="001B07BC" w:rsidP="001B07BC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7035D83C" w14:textId="2E917853" w:rsidR="001B07BC" w:rsidRPr="001F2AB0" w:rsidRDefault="001B07BC" w:rsidP="001B07BC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07BC" w:rsidRPr="007C415A" w14:paraId="68966759" w14:textId="77777777" w:rsidTr="00577394">
        <w:trPr>
          <w:cantSplit/>
          <w:trHeight w:hRule="exact" w:val="317"/>
        </w:trPr>
        <w:tc>
          <w:tcPr>
            <w:tcW w:w="4462" w:type="dxa"/>
          </w:tcPr>
          <w:p w14:paraId="78463EAD" w14:textId="22FF0683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1152" w:type="dxa"/>
            <w:vAlign w:val="center"/>
          </w:tcPr>
          <w:p w14:paraId="39DF5A06" w14:textId="11B3AADA" w:rsidR="001B07BC" w:rsidRPr="00B64CA7" w:rsidRDefault="001B07BC" w:rsidP="00B64CA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4CA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6,378,227</w:t>
            </w:r>
          </w:p>
        </w:tc>
        <w:tc>
          <w:tcPr>
            <w:tcW w:w="270" w:type="dxa"/>
            <w:vAlign w:val="center"/>
          </w:tcPr>
          <w:p w14:paraId="488D76AA" w14:textId="77777777" w:rsidR="001B07BC" w:rsidRPr="00E95C1B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714" w:type="dxa"/>
            <w:vAlign w:val="center"/>
          </w:tcPr>
          <w:p w14:paraId="760E3378" w14:textId="34AE2A1D" w:rsidR="001B07BC" w:rsidRPr="005A0287" w:rsidRDefault="001B07BC" w:rsidP="005A028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A028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2,234,969</w:t>
            </w:r>
          </w:p>
        </w:tc>
        <w:tc>
          <w:tcPr>
            <w:tcW w:w="270" w:type="dxa"/>
            <w:vAlign w:val="center"/>
          </w:tcPr>
          <w:p w14:paraId="19D96906" w14:textId="77777777" w:rsidR="001B07BC" w:rsidRPr="00E95C1B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vAlign w:val="center"/>
          </w:tcPr>
          <w:p w14:paraId="449ECA58" w14:textId="189267DD" w:rsidR="001B07BC" w:rsidRPr="00E95C1B" w:rsidRDefault="001B07BC" w:rsidP="001B07B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2,186,971</w:t>
            </w:r>
          </w:p>
        </w:tc>
        <w:tc>
          <w:tcPr>
            <w:tcW w:w="270" w:type="dxa"/>
            <w:vAlign w:val="center"/>
          </w:tcPr>
          <w:p w14:paraId="1AC57088" w14:textId="77777777" w:rsidR="001B07BC" w:rsidRPr="00E95C1B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vAlign w:val="center"/>
          </w:tcPr>
          <w:p w14:paraId="237ACDBA" w14:textId="43A74E25" w:rsidR="001B07BC" w:rsidRPr="0055788C" w:rsidRDefault="001B07BC" w:rsidP="0055788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1,566,118</w:t>
            </w:r>
          </w:p>
        </w:tc>
        <w:tc>
          <w:tcPr>
            <w:tcW w:w="270" w:type="dxa"/>
            <w:vAlign w:val="center"/>
          </w:tcPr>
          <w:p w14:paraId="39331484" w14:textId="77777777" w:rsidR="001B07BC" w:rsidRPr="0055788C" w:rsidRDefault="001B07BC" w:rsidP="0055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ind w:right="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vAlign w:val="center"/>
          </w:tcPr>
          <w:p w14:paraId="77A6CB6A" w14:textId="046DB883" w:rsidR="001B07BC" w:rsidRPr="0055788C" w:rsidRDefault="001B07BC" w:rsidP="0055788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12,366,285</w:t>
            </w:r>
          </w:p>
        </w:tc>
        <w:tc>
          <w:tcPr>
            <w:tcW w:w="270" w:type="dxa"/>
            <w:vAlign w:val="center"/>
          </w:tcPr>
          <w:p w14:paraId="54D69BF1" w14:textId="77777777" w:rsidR="001B07BC" w:rsidRPr="00E95C1B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53" w:type="dxa"/>
            <w:vAlign w:val="center"/>
          </w:tcPr>
          <w:p w14:paraId="48293EE6" w14:textId="004C2F9E" w:rsidR="001B07BC" w:rsidRPr="00D13BAB" w:rsidRDefault="001B07BC" w:rsidP="00B8132C">
            <w:pPr>
              <w:pStyle w:val="acctfourfigures"/>
              <w:tabs>
                <w:tab w:val="clear" w:pos="765"/>
                <w:tab w:val="decimal" w:pos="939"/>
              </w:tabs>
              <w:spacing w:line="320" w:lineRule="atLeast"/>
              <w:ind w:left="-119" w:right="-110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(187,926)</w:t>
            </w:r>
          </w:p>
        </w:tc>
        <w:tc>
          <w:tcPr>
            <w:tcW w:w="270" w:type="dxa"/>
            <w:vAlign w:val="center"/>
          </w:tcPr>
          <w:p w14:paraId="715EC8EE" w14:textId="77777777" w:rsidR="001B07BC" w:rsidRPr="00E95C1B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left" w:pos="1044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5C4F4852" w14:textId="05CB7274" w:rsidR="001B07BC" w:rsidRPr="00E95C1B" w:rsidRDefault="001B07BC" w:rsidP="001B07BC">
            <w:pPr>
              <w:pStyle w:val="acctfourfigures"/>
              <w:tabs>
                <w:tab w:val="clear" w:pos="765"/>
                <w:tab w:val="decimal" w:pos="888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12,178,359</w:t>
            </w:r>
          </w:p>
        </w:tc>
      </w:tr>
      <w:tr w:rsidR="001B07BC" w:rsidRPr="001F2AB0" w14:paraId="6B2E182C" w14:textId="77777777" w:rsidTr="00577394">
        <w:trPr>
          <w:cantSplit/>
          <w:trHeight w:hRule="exact" w:val="317"/>
        </w:trPr>
        <w:tc>
          <w:tcPr>
            <w:tcW w:w="4462" w:type="dxa"/>
          </w:tcPr>
          <w:p w14:paraId="4DF06BEB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152" w:type="dxa"/>
          </w:tcPr>
          <w:p w14:paraId="1B68F502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8C1104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4" w:type="dxa"/>
          </w:tcPr>
          <w:p w14:paraId="2C757E47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7A29A2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139BFC67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2EB902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357C6768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97C6EB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59B6D972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C0CD78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3D975ED8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1E4DAC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6C96AB14" w14:textId="68F28C81" w:rsidR="001B07BC" w:rsidRPr="007C415A" w:rsidRDefault="001B07BC" w:rsidP="00B8132C">
            <w:pPr>
              <w:pStyle w:val="acctfourfigures"/>
              <w:tabs>
                <w:tab w:val="clear" w:pos="765"/>
                <w:tab w:val="decimal" w:pos="939"/>
              </w:tabs>
              <w:spacing w:line="320" w:lineRule="atLeast"/>
              <w:ind w:left="-11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(9,339,843)</w:t>
            </w:r>
          </w:p>
        </w:tc>
      </w:tr>
      <w:tr w:rsidR="001B07BC" w:rsidRPr="001F2AB0" w14:paraId="02FD1DCF" w14:textId="77777777" w:rsidTr="00577394">
        <w:trPr>
          <w:cantSplit/>
          <w:trHeight w:hRule="exact" w:val="111"/>
        </w:trPr>
        <w:tc>
          <w:tcPr>
            <w:tcW w:w="4462" w:type="dxa"/>
          </w:tcPr>
          <w:p w14:paraId="0DD5A1F9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57B3862D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2F5972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4" w:type="dxa"/>
          </w:tcPr>
          <w:p w14:paraId="3C872FE0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446677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401B9EA6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A221B7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2CF45A66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3CCAB4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78393873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37848B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5AE4B092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56B658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239E17A0" w14:textId="77777777" w:rsidR="001B07BC" w:rsidRPr="007C415A" w:rsidRDefault="001B07BC" w:rsidP="001B07B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07BC" w:rsidRPr="001F2AB0" w14:paraId="432A52C1" w14:textId="77777777" w:rsidTr="00577394">
        <w:trPr>
          <w:cantSplit/>
          <w:trHeight w:hRule="exact" w:val="317"/>
        </w:trPr>
        <w:tc>
          <w:tcPr>
            <w:tcW w:w="4462" w:type="dxa"/>
          </w:tcPr>
          <w:p w14:paraId="62623E34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152" w:type="dxa"/>
          </w:tcPr>
          <w:p w14:paraId="6DF93238" w14:textId="69DFCD15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088CAD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4" w:type="dxa"/>
          </w:tcPr>
          <w:p w14:paraId="3F0985EA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633D45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5932630C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0E9B3F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3466C290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42DFC2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518F0053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0C4ABD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509C25A7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5D4E37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438E3F97" w14:textId="3C051A33" w:rsidR="001B07BC" w:rsidRPr="00A21450" w:rsidRDefault="001B07BC" w:rsidP="001B07B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2,838,516</w:t>
            </w:r>
          </w:p>
        </w:tc>
      </w:tr>
      <w:tr w:rsidR="001B07BC" w:rsidRPr="001F2AB0" w14:paraId="2BB73B1B" w14:textId="77777777" w:rsidTr="00577394">
        <w:trPr>
          <w:cantSplit/>
          <w:trHeight w:hRule="exact" w:val="317"/>
        </w:trPr>
        <w:tc>
          <w:tcPr>
            <w:tcW w:w="4462" w:type="dxa"/>
          </w:tcPr>
          <w:p w14:paraId="49B59A38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52" w:type="dxa"/>
          </w:tcPr>
          <w:p w14:paraId="56EA2398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646278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4" w:type="dxa"/>
          </w:tcPr>
          <w:p w14:paraId="79229724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0D4287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7ABE1805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left="-115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AC75FE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18378CFC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6284EC1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73620638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9596D2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0FC7AF2A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978C8F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22F853E5" w14:textId="2ACAE85A" w:rsidR="001B07BC" w:rsidRPr="00B8132C" w:rsidRDefault="001B07BC" w:rsidP="00B8132C">
            <w:pPr>
              <w:pStyle w:val="acctfourfigures"/>
              <w:tabs>
                <w:tab w:val="clear" w:pos="765"/>
                <w:tab w:val="decimal" w:pos="939"/>
              </w:tabs>
              <w:spacing w:line="32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(1,171,651)</w:t>
            </w:r>
          </w:p>
        </w:tc>
      </w:tr>
      <w:tr w:rsidR="001B07BC" w:rsidRPr="001F2AB0" w14:paraId="5552989F" w14:textId="77777777" w:rsidTr="00577394">
        <w:trPr>
          <w:cantSplit/>
          <w:trHeight w:hRule="exact" w:val="317"/>
        </w:trPr>
        <w:tc>
          <w:tcPr>
            <w:tcW w:w="4462" w:type="dxa"/>
          </w:tcPr>
          <w:p w14:paraId="2F633627" w14:textId="3EA688A8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ส่วนแบ่งกำไรจากเงินลงทุนที่รับรู้ตามวิธีส่วนได้เสีย</w:t>
            </w:r>
          </w:p>
        </w:tc>
        <w:tc>
          <w:tcPr>
            <w:tcW w:w="1152" w:type="dxa"/>
          </w:tcPr>
          <w:p w14:paraId="0C214A9E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3837B5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4" w:type="dxa"/>
          </w:tcPr>
          <w:p w14:paraId="2BBE1051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84CD1E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42BDBBA2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D4177D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7A95BD85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949079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27776739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BFB373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17541008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F7C0CD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51AC2D4C" w14:textId="454085A8" w:rsidR="001B07BC" w:rsidRPr="007C415A" w:rsidRDefault="001B07BC" w:rsidP="001B07B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448,775</w:t>
            </w:r>
          </w:p>
        </w:tc>
      </w:tr>
      <w:tr w:rsidR="001B07BC" w:rsidRPr="001F2AB0" w14:paraId="7A9F88D4" w14:textId="77777777" w:rsidTr="00577394">
        <w:trPr>
          <w:cantSplit/>
          <w:trHeight w:hRule="exact" w:val="317"/>
        </w:trPr>
        <w:tc>
          <w:tcPr>
            <w:tcW w:w="4462" w:type="dxa"/>
          </w:tcPr>
          <w:p w14:paraId="4CECDAD3" w14:textId="5339C147" w:rsidR="001B07BC" w:rsidRPr="001F2AB0" w:rsidRDefault="001B07BC" w:rsidP="001B07BC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52" w:type="dxa"/>
          </w:tcPr>
          <w:p w14:paraId="3593B488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81A41D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4" w:type="dxa"/>
          </w:tcPr>
          <w:p w14:paraId="4E81DD27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0DFB4E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1E6ECCE2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B6C302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4D63F373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7F66CF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4897D97B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7F2C10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1DCA1644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C4E7DF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5900468E" w14:textId="57546A60" w:rsidR="001B07BC" w:rsidRPr="007C415A" w:rsidRDefault="001B07BC" w:rsidP="001B07B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418,985</w:t>
            </w:r>
          </w:p>
        </w:tc>
      </w:tr>
      <w:tr w:rsidR="001B07BC" w:rsidRPr="001F2AB0" w14:paraId="391CBD0E" w14:textId="77777777" w:rsidTr="00577394">
        <w:trPr>
          <w:cantSplit/>
          <w:trHeight w:hRule="exact" w:val="84"/>
        </w:trPr>
        <w:tc>
          <w:tcPr>
            <w:tcW w:w="4462" w:type="dxa"/>
          </w:tcPr>
          <w:p w14:paraId="7748C375" w14:textId="77777777" w:rsidR="001B07BC" w:rsidRPr="001F2AB0" w:rsidRDefault="001B07BC" w:rsidP="001B07BC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D7F4748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DE5EA9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4" w:type="dxa"/>
          </w:tcPr>
          <w:p w14:paraId="2BE25A81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B6C9ED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706D5260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FE1F71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2C09018D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8D4D58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77DD21FA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6D5B25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734E86DC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6989FD5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4838763C" w14:textId="77777777" w:rsidR="001B07BC" w:rsidRPr="003730B7" w:rsidRDefault="001B07BC" w:rsidP="001B07BC">
            <w:pPr>
              <w:pStyle w:val="acctfourfigures"/>
              <w:tabs>
                <w:tab w:val="clear" w:pos="765"/>
                <w:tab w:val="decimal" w:pos="1114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07BC" w:rsidRPr="001F2AB0" w14:paraId="3E884197" w14:textId="77777777" w:rsidTr="00577394">
        <w:trPr>
          <w:cantSplit/>
          <w:trHeight w:hRule="exact" w:val="317"/>
        </w:trPr>
        <w:tc>
          <w:tcPr>
            <w:tcW w:w="4462" w:type="dxa"/>
          </w:tcPr>
          <w:p w14:paraId="3AD8E297" w14:textId="5E08A2BD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152" w:type="dxa"/>
          </w:tcPr>
          <w:p w14:paraId="2D797D05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BDEB34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4" w:type="dxa"/>
          </w:tcPr>
          <w:p w14:paraId="18F5012F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3B3302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1C20796B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DEBF5C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105FFCD3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72DA4E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4A2DD041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9B395C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0FF45FE8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D1006D2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5AE28153" w14:textId="5C81D7BD" w:rsidR="001B07BC" w:rsidRPr="00A21450" w:rsidRDefault="001B07BC" w:rsidP="001B07B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2,534,625</w:t>
            </w:r>
          </w:p>
        </w:tc>
      </w:tr>
      <w:tr w:rsidR="001B07BC" w:rsidRPr="001F2AB0" w14:paraId="18B3ED79" w14:textId="77777777" w:rsidTr="00577394">
        <w:trPr>
          <w:cantSplit/>
          <w:trHeight w:hRule="exact" w:val="317"/>
        </w:trPr>
        <w:tc>
          <w:tcPr>
            <w:tcW w:w="4462" w:type="dxa"/>
          </w:tcPr>
          <w:p w14:paraId="0C49220A" w14:textId="7A553A9E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</w:t>
            </w: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52" w:type="dxa"/>
          </w:tcPr>
          <w:p w14:paraId="6CAB877D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79A68C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4" w:type="dxa"/>
          </w:tcPr>
          <w:p w14:paraId="54F6FE22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803DD0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2CD017C6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2CDE25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42531BC4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5CFE61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4F97905A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89A09E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2EE391A9" w14:textId="17EABC7D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57C613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2156C442" w14:textId="7C3E58F4" w:rsidR="001B07BC" w:rsidRPr="00E95C1B" w:rsidRDefault="001B07BC" w:rsidP="001B07B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212,740</w:t>
            </w:r>
          </w:p>
        </w:tc>
      </w:tr>
      <w:tr w:rsidR="001B07BC" w:rsidRPr="001F2AB0" w14:paraId="728B5BE0" w14:textId="77777777" w:rsidTr="00577394">
        <w:trPr>
          <w:cantSplit/>
          <w:trHeight w:hRule="exact" w:val="84"/>
        </w:trPr>
        <w:tc>
          <w:tcPr>
            <w:tcW w:w="4462" w:type="dxa"/>
          </w:tcPr>
          <w:p w14:paraId="16F89AC9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5A56D32E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F07476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4" w:type="dxa"/>
          </w:tcPr>
          <w:p w14:paraId="56B0AA28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7CB1D2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14BEB7B5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9A5C3D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03D186ED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31E1D4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4CB1508A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6BA5C2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41C2E555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E4D042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211660C6" w14:textId="77777777" w:rsidR="001B07BC" w:rsidRPr="003730B7" w:rsidRDefault="001B07BC" w:rsidP="001B07B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07BC" w:rsidRPr="001F2AB0" w14:paraId="4ED9940E" w14:textId="77777777" w:rsidTr="00577394">
        <w:trPr>
          <w:cantSplit/>
          <w:trHeight w:hRule="exact" w:val="317"/>
        </w:trPr>
        <w:tc>
          <w:tcPr>
            <w:tcW w:w="4462" w:type="dxa"/>
          </w:tcPr>
          <w:p w14:paraId="21ED01CA" w14:textId="522BC6FE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52" w:type="dxa"/>
          </w:tcPr>
          <w:p w14:paraId="1C6A728F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B99910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4" w:type="dxa"/>
          </w:tcPr>
          <w:p w14:paraId="7D31CEBB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D4C68E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4FD221B5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63FACA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5598EFA6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2E8C18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7FC157EC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56E575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1BAD8290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76859B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double" w:sz="4" w:space="0" w:color="auto"/>
            </w:tcBorders>
          </w:tcPr>
          <w:p w14:paraId="5FF08D75" w14:textId="7EE78D09" w:rsidR="001B07BC" w:rsidRPr="00A21450" w:rsidRDefault="001B07BC" w:rsidP="001B07B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2,747,365</w:t>
            </w:r>
          </w:p>
        </w:tc>
      </w:tr>
      <w:tr w:rsidR="001B07BC" w:rsidRPr="001F2AB0" w14:paraId="39F5B5DE" w14:textId="77777777" w:rsidTr="00577394">
        <w:trPr>
          <w:cantSplit/>
          <w:trHeight w:hRule="exact" w:val="90"/>
        </w:trPr>
        <w:tc>
          <w:tcPr>
            <w:tcW w:w="4462" w:type="dxa"/>
          </w:tcPr>
          <w:p w14:paraId="25C9AF3E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4554A501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4AFC24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4" w:type="dxa"/>
          </w:tcPr>
          <w:p w14:paraId="66B7D6AE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B3B6BD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4A764F38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C9FA06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5A899A7C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F86CDF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3475A172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BF64C3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0C895839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0A2BD9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double" w:sz="4" w:space="0" w:color="auto"/>
            </w:tcBorders>
          </w:tcPr>
          <w:p w14:paraId="7D40CC97" w14:textId="77777777" w:rsidR="001B07BC" w:rsidRPr="003730B7" w:rsidRDefault="001B07BC" w:rsidP="001B07B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07BC" w:rsidRPr="001F2AB0" w14:paraId="7CE25A23" w14:textId="77777777" w:rsidTr="00577394">
        <w:trPr>
          <w:cantSplit/>
          <w:trHeight w:hRule="exact" w:val="335"/>
        </w:trPr>
        <w:tc>
          <w:tcPr>
            <w:tcW w:w="4462" w:type="dxa"/>
          </w:tcPr>
          <w:p w14:paraId="3C0AAF28" w14:textId="2215608B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152" w:type="dxa"/>
          </w:tcPr>
          <w:p w14:paraId="00EE6CCC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D08ABA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4" w:type="dxa"/>
          </w:tcPr>
          <w:p w14:paraId="3C66D963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AE8BC6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5334F87B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2D6073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11D9E67C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6BDA31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179E7E04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552ECE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7CF15605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7DFF11" w14:textId="77777777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69AF15C0" w14:textId="77777777" w:rsidR="001B07BC" w:rsidRPr="003730B7" w:rsidRDefault="001B07BC" w:rsidP="001B07B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07BC" w:rsidRPr="00196AB4" w14:paraId="2C3FFB4B" w14:textId="77777777" w:rsidTr="005A0287">
        <w:trPr>
          <w:cantSplit/>
          <w:trHeight w:hRule="exact" w:val="623"/>
        </w:trPr>
        <w:tc>
          <w:tcPr>
            <w:tcW w:w="4462" w:type="dxa"/>
          </w:tcPr>
          <w:p w14:paraId="50DD0E44" w14:textId="73EAC50A" w:rsidR="001B07BC" w:rsidRPr="001F2AB0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เมื่อปฏิบัติตามภาระที่ต้องปฏิบัติ</w:t>
            </w:r>
            <w:r w:rsidRPr="001F2AB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เสร็จสิ้น </w:t>
            </w:r>
          </w:p>
          <w:p w14:paraId="31C8BB42" w14:textId="7B8B6E83" w:rsidR="001B07BC" w:rsidRPr="00FB4C4B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ณ เวลาใดเวลาหนึ่ง</w:t>
            </w: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F2AB0">
              <w:rPr>
                <w:rFonts w:ascii="Angsana New" w:hAnsi="Angsana New" w:cs="Angsana New"/>
                <w:sz w:val="28"/>
                <w:szCs w:val="28"/>
              </w:rPr>
              <w:t>(Point in time)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7CC4997B" w14:textId="6CAA91B3" w:rsidR="001B07BC" w:rsidRPr="00B64CA7" w:rsidRDefault="001B07BC" w:rsidP="00B64CA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31,358,891</w:t>
            </w:r>
          </w:p>
        </w:tc>
        <w:tc>
          <w:tcPr>
            <w:tcW w:w="270" w:type="dxa"/>
          </w:tcPr>
          <w:p w14:paraId="1D4100F7" w14:textId="77777777" w:rsidR="001B07BC" w:rsidRPr="004945FC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980"/>
                <w:tab w:val="decimal" w:pos="1062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714" w:type="dxa"/>
            <w:tcBorders>
              <w:bottom w:val="double" w:sz="4" w:space="0" w:color="auto"/>
            </w:tcBorders>
            <w:vAlign w:val="bottom"/>
          </w:tcPr>
          <w:p w14:paraId="61CED22E" w14:textId="0F2BC5CD" w:rsidR="001B07BC" w:rsidRPr="005A0287" w:rsidRDefault="001B07BC" w:rsidP="005A028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18,475,221</w:t>
            </w:r>
          </w:p>
        </w:tc>
        <w:tc>
          <w:tcPr>
            <w:tcW w:w="270" w:type="dxa"/>
            <w:vAlign w:val="bottom"/>
          </w:tcPr>
          <w:p w14:paraId="56620F5E" w14:textId="77777777" w:rsidR="001B07BC" w:rsidRPr="005A0287" w:rsidRDefault="001B07BC" w:rsidP="005A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980"/>
                <w:tab w:val="decimal" w:pos="1062"/>
                <w:tab w:val="decimal" w:pos="1135"/>
              </w:tabs>
              <w:spacing w:line="320" w:lineRule="atLeast"/>
              <w:ind w:left="-110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0AF46F21" w14:textId="23680844" w:rsidR="001B07BC" w:rsidRPr="005A0287" w:rsidRDefault="001B07BC" w:rsidP="005A0287">
            <w:pPr>
              <w:pStyle w:val="acctfourfigures"/>
              <w:tabs>
                <w:tab w:val="clear" w:pos="765"/>
                <w:tab w:val="decimal" w:pos="820"/>
                <w:tab w:val="decimal" w:pos="1135"/>
              </w:tabs>
              <w:spacing w:line="320" w:lineRule="atLeast"/>
              <w:ind w:left="-119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8,561,134</w:t>
            </w:r>
          </w:p>
        </w:tc>
        <w:tc>
          <w:tcPr>
            <w:tcW w:w="270" w:type="dxa"/>
            <w:vAlign w:val="bottom"/>
          </w:tcPr>
          <w:p w14:paraId="5E5800A1" w14:textId="77777777" w:rsidR="001B07BC" w:rsidRPr="005A0287" w:rsidRDefault="001B07BC" w:rsidP="005A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  <w:tab w:val="decimal" w:pos="980"/>
                <w:tab w:val="decimal" w:pos="1062"/>
                <w:tab w:val="decimal" w:pos="1135"/>
              </w:tabs>
              <w:spacing w:line="320" w:lineRule="atLeast"/>
              <w:ind w:left="-119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711D10CE" w14:textId="6EACC605" w:rsidR="001B07BC" w:rsidRPr="005A0287" w:rsidRDefault="001B07BC" w:rsidP="005A0287">
            <w:pPr>
              <w:pStyle w:val="acctfourfigures"/>
              <w:tabs>
                <w:tab w:val="clear" w:pos="765"/>
                <w:tab w:val="decimal" w:pos="868"/>
                <w:tab w:val="decimal" w:pos="1135"/>
              </w:tabs>
              <w:spacing w:line="320" w:lineRule="atLeast"/>
              <w:ind w:left="-119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4,782,779</w:t>
            </w:r>
          </w:p>
        </w:tc>
        <w:tc>
          <w:tcPr>
            <w:tcW w:w="270" w:type="dxa"/>
            <w:vAlign w:val="bottom"/>
          </w:tcPr>
          <w:p w14:paraId="031A9365" w14:textId="77777777" w:rsidR="001B07BC" w:rsidRPr="005A0287" w:rsidRDefault="001B07BC" w:rsidP="005A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980"/>
                <w:tab w:val="decimal" w:pos="1062"/>
                <w:tab w:val="decimal" w:pos="1135"/>
              </w:tabs>
              <w:spacing w:line="320" w:lineRule="atLeast"/>
              <w:ind w:left="-110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2D95342D" w14:textId="28339E0D" w:rsidR="001B07BC" w:rsidRPr="005A0287" w:rsidRDefault="001B07BC" w:rsidP="0055788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left="-119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63,178,025</w:t>
            </w:r>
          </w:p>
        </w:tc>
        <w:tc>
          <w:tcPr>
            <w:tcW w:w="270" w:type="dxa"/>
            <w:vAlign w:val="bottom"/>
          </w:tcPr>
          <w:p w14:paraId="4FFF7BD0" w14:textId="77777777" w:rsidR="001B07BC" w:rsidRPr="005A0287" w:rsidRDefault="001B07BC" w:rsidP="005A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left" w:pos="1044"/>
                <w:tab w:val="decimal" w:pos="1135"/>
              </w:tabs>
              <w:spacing w:line="320" w:lineRule="atLeas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  <w:vAlign w:val="bottom"/>
          </w:tcPr>
          <w:p w14:paraId="173DC6C3" w14:textId="2B12485F" w:rsidR="001B07BC" w:rsidRPr="005A0287" w:rsidRDefault="001B07BC" w:rsidP="00B8132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7FEE568" w14:textId="77777777" w:rsidR="001B07BC" w:rsidRPr="005A0287" w:rsidRDefault="001B07BC" w:rsidP="005A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980"/>
                <w:tab w:val="left" w:pos="1044"/>
                <w:tab w:val="decimal" w:pos="1135"/>
              </w:tabs>
              <w:spacing w:line="320" w:lineRule="atLeast"/>
              <w:ind w:left="-110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gridSpan w:val="2"/>
            <w:tcBorders>
              <w:bottom w:val="double" w:sz="4" w:space="0" w:color="auto"/>
            </w:tcBorders>
            <w:vAlign w:val="bottom"/>
          </w:tcPr>
          <w:p w14:paraId="48B393F5" w14:textId="00B52003" w:rsidR="001B07BC" w:rsidRPr="005A0287" w:rsidRDefault="001B07BC" w:rsidP="00B8132C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63,178,025</w:t>
            </w:r>
          </w:p>
        </w:tc>
      </w:tr>
    </w:tbl>
    <w:p w14:paraId="5935B19F" w14:textId="32B24C4C" w:rsidR="00593412" w:rsidRDefault="00593412"/>
    <w:p w14:paraId="1D0E2920" w14:textId="1FCC4A14" w:rsidR="0022294F" w:rsidRPr="00EC721A" w:rsidRDefault="0022294F" w:rsidP="00EC721A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</w:rPr>
        <w:sectPr w:rsidR="0022294F" w:rsidRPr="00EC721A" w:rsidSect="008758CA">
          <w:footerReference w:type="default" r:id="rId13"/>
          <w:pgSz w:w="16834" w:h="11909" w:orient="landscape" w:code="9"/>
          <w:pgMar w:top="691" w:right="1152" w:bottom="576" w:left="1152" w:header="720" w:footer="576" w:gutter="0"/>
          <w:cols w:space="720"/>
          <w:docGrid w:linePitch="272"/>
        </w:sectPr>
      </w:pPr>
    </w:p>
    <w:tbl>
      <w:tblPr>
        <w:tblpPr w:leftFromText="180" w:rightFromText="180" w:vertAnchor="page" w:horzAnchor="margin" w:tblpX="450" w:tblpY="2554"/>
        <w:tblW w:w="9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360"/>
        <w:gridCol w:w="1260"/>
        <w:gridCol w:w="180"/>
        <w:gridCol w:w="1350"/>
      </w:tblGrid>
      <w:tr w:rsidR="001227FA" w:rsidRPr="00CA4865" w14:paraId="6BE4A519" w14:textId="77777777" w:rsidTr="008B5A88">
        <w:trPr>
          <w:cantSplit/>
          <w:trHeight w:val="320"/>
          <w:tblHeader/>
        </w:trPr>
        <w:tc>
          <w:tcPr>
            <w:tcW w:w="6210" w:type="dxa"/>
            <w:vAlign w:val="bottom"/>
          </w:tcPr>
          <w:p w14:paraId="68CC99E4" w14:textId="77777777" w:rsidR="00112C65" w:rsidRPr="00771107" w:rsidRDefault="00112C65" w:rsidP="00112C6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0C38AFA0" w14:textId="77777777" w:rsidR="00112C65" w:rsidRPr="00771107" w:rsidRDefault="00112C65" w:rsidP="00112C6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790" w:type="dxa"/>
            <w:gridSpan w:val="3"/>
          </w:tcPr>
          <w:p w14:paraId="75B640E6" w14:textId="77777777" w:rsidR="00112C65" w:rsidRPr="00771107" w:rsidRDefault="00112C65" w:rsidP="00112C65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77110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A1E64" w:rsidRPr="00CA4865" w14:paraId="7A7F10E9" w14:textId="77777777" w:rsidTr="008B5A88">
        <w:trPr>
          <w:cantSplit/>
          <w:trHeight w:val="327"/>
          <w:tblHeader/>
        </w:trPr>
        <w:tc>
          <w:tcPr>
            <w:tcW w:w="6210" w:type="dxa"/>
            <w:vAlign w:val="bottom"/>
          </w:tcPr>
          <w:p w14:paraId="3D9E9F80" w14:textId="21F871CC" w:rsidR="006A1E64" w:rsidRPr="00771107" w:rsidRDefault="006A1E64" w:rsidP="006A1E64">
            <w:pPr>
              <w:pStyle w:val="acctfourfigures"/>
              <w:tabs>
                <w:tab w:val="left" w:pos="10"/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020A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D22DF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F020A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F020A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D22D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="00D22D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360" w:type="dxa"/>
            <w:vAlign w:val="bottom"/>
          </w:tcPr>
          <w:p w14:paraId="0959CF3D" w14:textId="77777777" w:rsidR="006A1E64" w:rsidRPr="00771107" w:rsidRDefault="006A1E64" w:rsidP="006A1E6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570138D" w14:textId="61DDEF2A" w:rsidR="006A1E64" w:rsidRPr="00771107" w:rsidRDefault="006A1E64" w:rsidP="006A1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2690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47AAF17F" w14:textId="77777777" w:rsidR="006A1E64" w:rsidRPr="00771107" w:rsidRDefault="006A1E64" w:rsidP="006A1E64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3FF76D9" w14:textId="1A2CF64D" w:rsidR="006A1E64" w:rsidRPr="00771107" w:rsidRDefault="006A1E64" w:rsidP="006A1E6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7110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726909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</w:tr>
      <w:tr w:rsidR="001227FA" w:rsidRPr="00CA4865" w14:paraId="1CC26F48" w14:textId="77777777" w:rsidTr="008B5A88">
        <w:trPr>
          <w:cantSplit/>
          <w:trHeight w:val="306"/>
        </w:trPr>
        <w:tc>
          <w:tcPr>
            <w:tcW w:w="6210" w:type="dxa"/>
          </w:tcPr>
          <w:p w14:paraId="77B8AFAE" w14:textId="77777777" w:rsidR="00112C65" w:rsidRPr="00771107" w:rsidRDefault="00112C65" w:rsidP="00112C6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3389BED" w14:textId="77777777" w:rsidR="00112C65" w:rsidRPr="00771107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90" w:type="dxa"/>
            <w:gridSpan w:val="3"/>
          </w:tcPr>
          <w:p w14:paraId="2DC2945D" w14:textId="77777777" w:rsidR="00112C65" w:rsidRPr="00771107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71107" w:rsidRPr="00CA4865" w14:paraId="3CD31A98" w14:textId="77777777" w:rsidTr="008B5A88">
        <w:trPr>
          <w:cantSplit/>
          <w:trHeight w:val="313"/>
        </w:trPr>
        <w:tc>
          <w:tcPr>
            <w:tcW w:w="6210" w:type="dxa"/>
          </w:tcPr>
          <w:p w14:paraId="17DC044A" w14:textId="7F37DF0D" w:rsidR="00771107" w:rsidRPr="00771107" w:rsidRDefault="00771107" w:rsidP="0077110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รายได้รวม 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- 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เมื่อต้องปฏิบัติตามภาระที่ต้องปฏิบัติเสร็จสิ้น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  <w:p w14:paraId="6A33F02D" w14:textId="1D74DFD3" w:rsidR="00771107" w:rsidRPr="00771107" w:rsidRDefault="00771107" w:rsidP="0077110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ณ เวลาใดเวลาหนึ่ง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(Point in time)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60" w:type="dxa"/>
          </w:tcPr>
          <w:p w14:paraId="6591D213" w14:textId="77777777" w:rsidR="00771107" w:rsidRPr="00771107" w:rsidRDefault="00771107" w:rsidP="0077110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6351A0A" w14:textId="77777777" w:rsidR="00771107" w:rsidRPr="00771107" w:rsidRDefault="00771107" w:rsidP="0077110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E34C421" w14:textId="77777777" w:rsidR="00771107" w:rsidRPr="00771107" w:rsidRDefault="00771107" w:rsidP="0077110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54FF4E" w14:textId="41E736D2" w:rsidR="00771107" w:rsidRPr="00771107" w:rsidRDefault="00771107" w:rsidP="0077110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2DF5" w:rsidRPr="00CA4865" w14:paraId="496DDB56" w14:textId="77777777">
        <w:trPr>
          <w:cantSplit/>
          <w:trHeight w:val="306"/>
        </w:trPr>
        <w:tc>
          <w:tcPr>
            <w:tcW w:w="6210" w:type="dxa"/>
          </w:tcPr>
          <w:p w14:paraId="09B00919" w14:textId="77777777" w:rsidR="00D22DF5" w:rsidRPr="00771107" w:rsidRDefault="00D22DF5" w:rsidP="00D22DF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ผลิตภัณฑ์อาหารทะเลแปรรูป</w:t>
            </w:r>
          </w:p>
        </w:tc>
        <w:tc>
          <w:tcPr>
            <w:tcW w:w="360" w:type="dxa"/>
          </w:tcPr>
          <w:p w14:paraId="4159A952" w14:textId="77777777" w:rsidR="00D22DF5" w:rsidRPr="00771107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27C19332" w14:textId="096B0AF8" w:rsidR="00D22DF5" w:rsidRPr="005B5AB4" w:rsidRDefault="005B5AB4" w:rsidP="00D22D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5A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6,484,447 </w:t>
            </w:r>
          </w:p>
        </w:tc>
        <w:tc>
          <w:tcPr>
            <w:tcW w:w="180" w:type="dxa"/>
          </w:tcPr>
          <w:p w14:paraId="4838A7ED" w14:textId="77777777" w:rsidR="00D22DF5" w:rsidRPr="00771107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08F02DE" w14:textId="40BDB50C" w:rsidR="00D22DF5" w:rsidRPr="00B2643D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0F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5,553,461</w:t>
            </w:r>
          </w:p>
        </w:tc>
      </w:tr>
      <w:tr w:rsidR="00D22DF5" w:rsidRPr="00CA4865" w14:paraId="71784252" w14:textId="77777777">
        <w:trPr>
          <w:cantSplit/>
          <w:trHeight w:val="313"/>
        </w:trPr>
        <w:tc>
          <w:tcPr>
            <w:tcW w:w="6210" w:type="dxa"/>
          </w:tcPr>
          <w:p w14:paraId="1684402C" w14:textId="16E022A4" w:rsidR="00D22DF5" w:rsidRPr="00771107" w:rsidRDefault="00D22DF5" w:rsidP="00D22DF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ผลิตภัณฑ์อาหารทะเลแช่แข็ง แช่เย็นและธุรกิจ</w:t>
            </w:r>
            <w:r w:rsidRPr="002008E9">
              <w:rPr>
                <w:rFonts w:ascii="Angsana New" w:hAnsi="Angsana New" w:cs="Angsana New"/>
                <w:sz w:val="30"/>
                <w:szCs w:val="30"/>
                <w:cs/>
              </w:rPr>
              <w:t>ที่เกี่</w:t>
            </w: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ยวข้อง</w:t>
            </w:r>
          </w:p>
        </w:tc>
        <w:tc>
          <w:tcPr>
            <w:tcW w:w="360" w:type="dxa"/>
          </w:tcPr>
          <w:p w14:paraId="6A9E87DC" w14:textId="77777777" w:rsidR="00D22DF5" w:rsidRPr="00771107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5ECF05BF" w14:textId="6A9073BB" w:rsidR="00D22DF5" w:rsidRPr="005B5AB4" w:rsidRDefault="005B5AB4" w:rsidP="00D22D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5A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2,264,924 </w:t>
            </w:r>
          </w:p>
        </w:tc>
        <w:tc>
          <w:tcPr>
            <w:tcW w:w="180" w:type="dxa"/>
          </w:tcPr>
          <w:p w14:paraId="471C4FC5" w14:textId="77777777" w:rsidR="00D22DF5" w:rsidRPr="00771107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42D1B2D" w14:textId="09FB0893" w:rsidR="00D22DF5" w:rsidRPr="00B2643D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0F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2,921,228</w:t>
            </w:r>
          </w:p>
        </w:tc>
      </w:tr>
      <w:tr w:rsidR="00D22DF5" w:rsidRPr="00CA4865" w14:paraId="71BC7EAD" w14:textId="77777777">
        <w:trPr>
          <w:cantSplit/>
          <w:trHeight w:val="306"/>
        </w:trPr>
        <w:tc>
          <w:tcPr>
            <w:tcW w:w="6210" w:type="dxa"/>
          </w:tcPr>
          <w:p w14:paraId="2D952DBD" w14:textId="069E0F3C" w:rsidR="00D22DF5" w:rsidRPr="00771107" w:rsidRDefault="00D22DF5" w:rsidP="00D22DF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ผลิตภัณฑ์เพิ่มมูลค่าและธุรกิจอื่น</w:t>
            </w:r>
          </w:p>
        </w:tc>
        <w:tc>
          <w:tcPr>
            <w:tcW w:w="360" w:type="dxa"/>
          </w:tcPr>
          <w:p w14:paraId="4F087F81" w14:textId="77777777" w:rsidR="00D22DF5" w:rsidRPr="00771107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4105B85" w14:textId="42B4AA25" w:rsidR="00D22DF5" w:rsidRPr="005B5AB4" w:rsidRDefault="005B5AB4" w:rsidP="00D22D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5A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963,883 </w:t>
            </w:r>
          </w:p>
        </w:tc>
        <w:tc>
          <w:tcPr>
            <w:tcW w:w="180" w:type="dxa"/>
          </w:tcPr>
          <w:p w14:paraId="5293C71F" w14:textId="77777777" w:rsidR="00D22DF5" w:rsidRPr="00771107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A4AC6E2" w14:textId="420D3C0A" w:rsidR="00D22DF5" w:rsidRPr="00B2643D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0F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748,335</w:t>
            </w:r>
          </w:p>
        </w:tc>
      </w:tr>
      <w:tr w:rsidR="00D22DF5" w:rsidRPr="00B2643D" w14:paraId="6F106A95" w14:textId="77777777" w:rsidTr="008B5A88">
        <w:trPr>
          <w:cantSplit/>
          <w:trHeight w:val="313"/>
        </w:trPr>
        <w:tc>
          <w:tcPr>
            <w:tcW w:w="6210" w:type="dxa"/>
          </w:tcPr>
          <w:p w14:paraId="6754A3FD" w14:textId="77777777" w:rsidR="00D22DF5" w:rsidRPr="00771107" w:rsidRDefault="00D22DF5" w:rsidP="00D22DF5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3524058A" w14:textId="77777777" w:rsidR="00D22DF5" w:rsidRPr="00771107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F556CD" w14:textId="27F025C9" w:rsidR="00D22DF5" w:rsidRPr="005B5AB4" w:rsidRDefault="005B5AB4" w:rsidP="00D22D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5A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9,713,254</w:t>
            </w:r>
          </w:p>
        </w:tc>
        <w:tc>
          <w:tcPr>
            <w:tcW w:w="180" w:type="dxa"/>
          </w:tcPr>
          <w:p w14:paraId="7C0FBDE0" w14:textId="77777777" w:rsidR="00D22DF5" w:rsidRPr="00771107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F43E8D" w14:textId="7577ED6C" w:rsidR="00D22DF5" w:rsidRPr="00B2643D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93C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9,223,024</w:t>
            </w:r>
          </w:p>
        </w:tc>
      </w:tr>
    </w:tbl>
    <w:p w14:paraId="0F6BC523" w14:textId="00D49C30" w:rsidR="00112C65" w:rsidRPr="00E85A21" w:rsidRDefault="00112C65" w:rsidP="00E85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1DA5490" w14:textId="7342B68A" w:rsidR="00D632B9" w:rsidRDefault="00D632B9" w:rsidP="00112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C7419B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การจำแนกรายได้</w:t>
      </w:r>
    </w:p>
    <w:p w14:paraId="5AEEF4A9" w14:textId="77777777" w:rsidR="00D632B9" w:rsidRPr="00C7419B" w:rsidRDefault="00D632B9" w:rsidP="00112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4AED048" w14:textId="384ECB4F" w:rsidR="00CA37E0" w:rsidRPr="00CA4865" w:rsidRDefault="00CA37E0" w:rsidP="00112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CA4865">
        <w:rPr>
          <w:rFonts w:asciiTheme="majorBidi" w:hAnsiTheme="majorBidi" w:cstheme="majorBidi" w:hint="cs"/>
          <w:b/>
          <w:bCs/>
          <w:sz w:val="30"/>
          <w:szCs w:val="30"/>
          <w:cs/>
        </w:rPr>
        <w:t>ข้อมูลเกี่ยวกับเขตภูมิศาสตร์</w:t>
      </w:r>
    </w:p>
    <w:p w14:paraId="017924DD" w14:textId="77777777" w:rsidR="00CA37E0" w:rsidRPr="00E85A21" w:rsidRDefault="00CA37E0" w:rsidP="00415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662A675" w14:textId="7FB45BAA" w:rsidR="00CA37E0" w:rsidRDefault="00CA37E0" w:rsidP="00DA7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CA4865">
        <w:rPr>
          <w:rFonts w:asciiTheme="majorBidi" w:hAnsiTheme="majorBidi" w:cstheme="majorBidi" w:hint="cs"/>
          <w:sz w:val="30"/>
          <w:szCs w:val="30"/>
          <w:cs/>
        </w:rPr>
        <w:t>รายได้จากลูกค้าภายนอกตามสถานที่ตั้งของลูกค้าสามารถแสดงได้ดังนี้</w:t>
      </w:r>
    </w:p>
    <w:p w14:paraId="4F6CE3B7" w14:textId="77777777" w:rsidR="00136935" w:rsidRDefault="00136935" w:rsidP="00DA7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51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4"/>
        <w:gridCol w:w="290"/>
        <w:gridCol w:w="1245"/>
        <w:gridCol w:w="179"/>
        <w:gridCol w:w="1333"/>
      </w:tblGrid>
      <w:tr w:rsidR="008C109A" w:rsidRPr="00CA4865" w14:paraId="7074B83E" w14:textId="77777777" w:rsidTr="008D4A59">
        <w:trPr>
          <w:trHeight w:val="320"/>
          <w:tblHeader/>
        </w:trPr>
        <w:tc>
          <w:tcPr>
            <w:tcW w:w="6304" w:type="dxa"/>
            <w:vAlign w:val="bottom"/>
          </w:tcPr>
          <w:p w14:paraId="544169B9" w14:textId="6D7C9403" w:rsidR="008C109A" w:rsidRPr="00771107" w:rsidRDefault="008C109A" w:rsidP="008C109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0" w:type="dxa"/>
            <w:vAlign w:val="bottom"/>
          </w:tcPr>
          <w:p w14:paraId="6C81D38B" w14:textId="77777777" w:rsidR="008C109A" w:rsidRPr="00771107" w:rsidRDefault="008C109A" w:rsidP="008C109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757" w:type="dxa"/>
            <w:gridSpan w:val="3"/>
          </w:tcPr>
          <w:p w14:paraId="4B9D6691" w14:textId="06BF641E" w:rsidR="008C109A" w:rsidRPr="00771107" w:rsidRDefault="008C109A" w:rsidP="008C109A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77110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0009F2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A1E64" w:rsidRPr="00CA4865" w14:paraId="53E4A7B6" w14:textId="77777777" w:rsidTr="008D4A59">
        <w:trPr>
          <w:trHeight w:val="327"/>
          <w:tblHeader/>
        </w:trPr>
        <w:tc>
          <w:tcPr>
            <w:tcW w:w="6304" w:type="dxa"/>
          </w:tcPr>
          <w:p w14:paraId="48CD0E1F" w14:textId="4D551CC5" w:rsidR="006A1E64" w:rsidRPr="00771107" w:rsidRDefault="006A1E64" w:rsidP="006A1E64">
            <w:pPr>
              <w:pStyle w:val="acctfourfigures"/>
              <w:tabs>
                <w:tab w:val="left" w:pos="10"/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02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D22D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F02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F02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22D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22D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90" w:type="dxa"/>
            <w:vAlign w:val="bottom"/>
          </w:tcPr>
          <w:p w14:paraId="7DA38ECE" w14:textId="77777777" w:rsidR="006A1E64" w:rsidRPr="00771107" w:rsidRDefault="006A1E64" w:rsidP="006A1E6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245" w:type="dxa"/>
            <w:vAlign w:val="bottom"/>
          </w:tcPr>
          <w:p w14:paraId="06AA62FC" w14:textId="028177F0" w:rsidR="006A1E64" w:rsidRPr="00771107" w:rsidRDefault="006A1E64" w:rsidP="006A1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A6FD0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9" w:type="dxa"/>
          </w:tcPr>
          <w:p w14:paraId="51A4119F" w14:textId="77777777" w:rsidR="006A1E64" w:rsidRPr="00771107" w:rsidRDefault="006A1E64" w:rsidP="006A1E64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333" w:type="dxa"/>
            <w:vAlign w:val="bottom"/>
          </w:tcPr>
          <w:p w14:paraId="1E44E3D2" w14:textId="3BE2EEA8" w:rsidR="006A1E64" w:rsidRPr="00771107" w:rsidRDefault="006A1E64" w:rsidP="006A1E6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7110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6A6FD0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</w:tr>
      <w:tr w:rsidR="008C109A" w:rsidRPr="00CA4865" w14:paraId="6B719311" w14:textId="77777777" w:rsidTr="008D4A59">
        <w:trPr>
          <w:trHeight w:val="306"/>
        </w:trPr>
        <w:tc>
          <w:tcPr>
            <w:tcW w:w="6304" w:type="dxa"/>
          </w:tcPr>
          <w:p w14:paraId="0602C258" w14:textId="77777777" w:rsidR="008C109A" w:rsidRPr="00771107" w:rsidRDefault="008C109A" w:rsidP="008C109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32E6598D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57" w:type="dxa"/>
            <w:gridSpan w:val="3"/>
          </w:tcPr>
          <w:p w14:paraId="4A0636D0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C109A" w:rsidRPr="00CA4865" w14:paraId="2AD35BD6" w14:textId="77777777" w:rsidTr="008D4A59">
        <w:trPr>
          <w:trHeight w:val="313"/>
        </w:trPr>
        <w:tc>
          <w:tcPr>
            <w:tcW w:w="6304" w:type="dxa"/>
          </w:tcPr>
          <w:p w14:paraId="7F23D448" w14:textId="3407A2BC" w:rsidR="008C109A" w:rsidRPr="00771107" w:rsidRDefault="008C109A" w:rsidP="008C109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290" w:type="dxa"/>
          </w:tcPr>
          <w:p w14:paraId="1C93B795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</w:tcPr>
          <w:p w14:paraId="69F6987B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14:paraId="3444A038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7C34FA6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2DF5" w:rsidRPr="00CA4865" w14:paraId="43A65D2E" w14:textId="77777777">
        <w:trPr>
          <w:trHeight w:val="306"/>
        </w:trPr>
        <w:tc>
          <w:tcPr>
            <w:tcW w:w="6304" w:type="dxa"/>
          </w:tcPr>
          <w:p w14:paraId="0976F3FE" w14:textId="0468F7BD" w:rsidR="00D22DF5" w:rsidRPr="00771107" w:rsidRDefault="00D22DF5" w:rsidP="00D22DF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90" w:type="dxa"/>
          </w:tcPr>
          <w:p w14:paraId="337B032F" w14:textId="77777777" w:rsidR="00D22DF5" w:rsidRPr="00771107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vAlign w:val="bottom"/>
          </w:tcPr>
          <w:p w14:paraId="1135E67D" w14:textId="4B860AD7" w:rsidR="00D22DF5" w:rsidRPr="002068E8" w:rsidRDefault="0034074E" w:rsidP="00D22D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bidi="th-TH"/>
              </w:rPr>
            </w:pPr>
            <w:r w:rsidRPr="002226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9,068,445 </w:t>
            </w:r>
          </w:p>
        </w:tc>
        <w:tc>
          <w:tcPr>
            <w:tcW w:w="179" w:type="dxa"/>
          </w:tcPr>
          <w:p w14:paraId="5BD7F6AA" w14:textId="77777777" w:rsidR="00D22DF5" w:rsidRPr="00771107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71ECCE0" w14:textId="06CDDE71" w:rsidR="00D22DF5" w:rsidRPr="00771107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C7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7,459,4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</w:p>
        </w:tc>
      </w:tr>
      <w:tr w:rsidR="00D22DF5" w:rsidRPr="00CA4865" w14:paraId="24B2F41E" w14:textId="77777777">
        <w:trPr>
          <w:trHeight w:val="306"/>
        </w:trPr>
        <w:tc>
          <w:tcPr>
            <w:tcW w:w="6304" w:type="dxa"/>
          </w:tcPr>
          <w:p w14:paraId="084D52A1" w14:textId="2E52B13E" w:rsidR="00D22DF5" w:rsidRPr="00771107" w:rsidRDefault="00D22DF5" w:rsidP="00D22DF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ประเทศสหรัฐอเมริกา</w:t>
            </w:r>
          </w:p>
        </w:tc>
        <w:tc>
          <w:tcPr>
            <w:tcW w:w="290" w:type="dxa"/>
          </w:tcPr>
          <w:p w14:paraId="1967A8AE" w14:textId="77777777" w:rsidR="00D22DF5" w:rsidRPr="00771107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EEBE9" w14:textId="547BD60A" w:rsidR="00D22DF5" w:rsidRPr="002068E8" w:rsidRDefault="0034074E" w:rsidP="00D22D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bidi="th-TH"/>
              </w:rPr>
            </w:pPr>
            <w:r w:rsidRPr="002226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25,528,779 </w:t>
            </w:r>
          </w:p>
        </w:tc>
        <w:tc>
          <w:tcPr>
            <w:tcW w:w="179" w:type="dxa"/>
          </w:tcPr>
          <w:p w14:paraId="0F6D152D" w14:textId="77777777" w:rsidR="00D22DF5" w:rsidRPr="00771107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66D2166B" w14:textId="22DB5770" w:rsidR="00D22DF5" w:rsidRPr="00771107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C7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24,279,037</w:t>
            </w:r>
          </w:p>
        </w:tc>
      </w:tr>
      <w:tr w:rsidR="00D22DF5" w:rsidRPr="00CA4865" w14:paraId="3B85FC1E" w14:textId="77777777">
        <w:trPr>
          <w:trHeight w:val="306"/>
        </w:trPr>
        <w:tc>
          <w:tcPr>
            <w:tcW w:w="6304" w:type="dxa"/>
          </w:tcPr>
          <w:p w14:paraId="1C714836" w14:textId="296E4699" w:rsidR="00D22DF5" w:rsidRPr="00771107" w:rsidRDefault="00D22DF5" w:rsidP="00D22DF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290" w:type="dxa"/>
          </w:tcPr>
          <w:p w14:paraId="40EBFEA2" w14:textId="77777777" w:rsidR="00D22DF5" w:rsidRPr="00771107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5D7A" w14:textId="69E120F2" w:rsidR="00D22DF5" w:rsidRPr="002068E8" w:rsidRDefault="0034074E" w:rsidP="00D22D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bidi="th-TH"/>
              </w:rPr>
            </w:pPr>
            <w:r w:rsidRPr="002226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2,974,752 </w:t>
            </w:r>
          </w:p>
        </w:tc>
        <w:tc>
          <w:tcPr>
            <w:tcW w:w="179" w:type="dxa"/>
          </w:tcPr>
          <w:p w14:paraId="2ED2D5E2" w14:textId="77777777" w:rsidR="00D22DF5" w:rsidRPr="00771107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6963FA4B" w14:textId="53B63AFA" w:rsidR="00D22DF5" w:rsidRPr="00771107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C7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3,283,814</w:t>
            </w:r>
          </w:p>
        </w:tc>
      </w:tr>
      <w:tr w:rsidR="00D22DF5" w:rsidRPr="00CA4865" w14:paraId="700CD60A" w14:textId="77777777">
        <w:trPr>
          <w:trHeight w:val="313"/>
        </w:trPr>
        <w:tc>
          <w:tcPr>
            <w:tcW w:w="6304" w:type="dxa"/>
          </w:tcPr>
          <w:p w14:paraId="60518334" w14:textId="3596EEAB" w:rsidR="00D22DF5" w:rsidRPr="00771107" w:rsidRDefault="00D22DF5" w:rsidP="00D22DF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ประเทศในทวีปยุโรป</w:t>
            </w:r>
          </w:p>
        </w:tc>
        <w:tc>
          <w:tcPr>
            <w:tcW w:w="290" w:type="dxa"/>
          </w:tcPr>
          <w:p w14:paraId="32234566" w14:textId="77777777" w:rsidR="00D22DF5" w:rsidRPr="00771107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A15ED" w14:textId="5599B86C" w:rsidR="00D22DF5" w:rsidRPr="002068E8" w:rsidRDefault="0034074E" w:rsidP="00D22D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bidi="th-TH"/>
              </w:rPr>
            </w:pPr>
            <w:r w:rsidRPr="002226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19,690,173 </w:t>
            </w:r>
          </w:p>
        </w:tc>
        <w:tc>
          <w:tcPr>
            <w:tcW w:w="179" w:type="dxa"/>
          </w:tcPr>
          <w:p w14:paraId="7F97DD97" w14:textId="77777777" w:rsidR="00D22DF5" w:rsidRPr="00771107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01CE86A" w14:textId="11017A1D" w:rsidR="00D22DF5" w:rsidRPr="00771107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C7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19,047,5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</w:t>
            </w:r>
          </w:p>
        </w:tc>
      </w:tr>
      <w:tr w:rsidR="00D22DF5" w:rsidRPr="00CA4865" w14:paraId="376A4C34" w14:textId="77777777">
        <w:trPr>
          <w:trHeight w:val="306"/>
        </w:trPr>
        <w:tc>
          <w:tcPr>
            <w:tcW w:w="6304" w:type="dxa"/>
          </w:tcPr>
          <w:p w14:paraId="377C2BEE" w14:textId="5EE8E2E2" w:rsidR="00D22DF5" w:rsidRPr="00771107" w:rsidRDefault="00D22DF5" w:rsidP="00D22DF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ประเทศอื่น</w:t>
            </w:r>
            <w:r w:rsidRPr="0077110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290" w:type="dxa"/>
          </w:tcPr>
          <w:p w14:paraId="31AE19B6" w14:textId="77777777" w:rsidR="00D22DF5" w:rsidRPr="00771107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D2332" w14:textId="34D7CC65" w:rsidR="00D22DF5" w:rsidRPr="002068E8" w:rsidRDefault="0034074E" w:rsidP="00D22D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bidi="th-TH"/>
              </w:rPr>
            </w:pPr>
            <w:r w:rsidRPr="002226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8,637,215 </w:t>
            </w:r>
          </w:p>
        </w:tc>
        <w:tc>
          <w:tcPr>
            <w:tcW w:w="179" w:type="dxa"/>
          </w:tcPr>
          <w:p w14:paraId="1BDC2B54" w14:textId="77777777" w:rsidR="00D22DF5" w:rsidRPr="00771107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876FA39" w14:textId="00B67697" w:rsidR="00D22DF5" w:rsidRPr="00771107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C7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9,108,17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D22DF5" w:rsidRPr="00CA4865" w14:paraId="3AAD088E" w14:textId="77777777" w:rsidTr="008D4A59">
        <w:trPr>
          <w:trHeight w:val="313"/>
        </w:trPr>
        <w:tc>
          <w:tcPr>
            <w:tcW w:w="6304" w:type="dxa"/>
          </w:tcPr>
          <w:p w14:paraId="03FA2529" w14:textId="06BBA9F2" w:rsidR="00D22DF5" w:rsidRPr="00771107" w:rsidRDefault="00D22DF5" w:rsidP="00D22DF5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รวมรายได้จากลูกค้าภายนอก</w:t>
            </w:r>
          </w:p>
        </w:tc>
        <w:tc>
          <w:tcPr>
            <w:tcW w:w="290" w:type="dxa"/>
          </w:tcPr>
          <w:p w14:paraId="2E704733" w14:textId="77777777" w:rsidR="00D22DF5" w:rsidRPr="00771107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246836F0" w14:textId="7F22A119" w:rsidR="00D22DF5" w:rsidRPr="002068E8" w:rsidRDefault="0034074E" w:rsidP="002226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226A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65,899,364</w:t>
            </w:r>
          </w:p>
        </w:tc>
        <w:tc>
          <w:tcPr>
            <w:tcW w:w="179" w:type="dxa"/>
          </w:tcPr>
          <w:p w14:paraId="4D104CA2" w14:textId="77777777" w:rsidR="00D22DF5" w:rsidRPr="00771107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14:paraId="0558CC94" w14:textId="72F04057" w:rsidR="00D22DF5" w:rsidRPr="00771107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6872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63,178,025</w:t>
            </w:r>
          </w:p>
        </w:tc>
      </w:tr>
    </w:tbl>
    <w:p w14:paraId="307EA192" w14:textId="4AE2E4BE" w:rsidR="008C109A" w:rsidRDefault="008C109A"/>
    <w:p w14:paraId="04EFC84F" w14:textId="77777777" w:rsidR="008C109A" w:rsidRPr="00374ED7" w:rsidRDefault="008C109A">
      <w:pPr>
        <w:rPr>
          <w:rFonts w:cstheme="minorBidi"/>
          <w:cs/>
        </w:rPr>
      </w:pPr>
    </w:p>
    <w:p w14:paraId="452D87D4" w14:textId="7EC09D1D" w:rsidR="004B6033" w:rsidRDefault="004B6033" w:rsidP="00DA7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E585E37" w14:textId="77777777" w:rsidR="004B6033" w:rsidRPr="0030677F" w:rsidRDefault="004B6033" w:rsidP="004B6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1989F42" w14:textId="77777777" w:rsidR="00CA37E0" w:rsidRPr="00B5292A" w:rsidRDefault="00CA37E0" w:rsidP="00306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</w:rPr>
      </w:pPr>
    </w:p>
    <w:p w14:paraId="72308044" w14:textId="77777777" w:rsidR="0030677F" w:rsidRDefault="0030677F" w:rsidP="004B6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color w:val="C45911" w:themeColor="accent2" w:themeShade="BF"/>
          <w:sz w:val="30"/>
          <w:szCs w:val="30"/>
          <w:cs/>
        </w:rPr>
        <w:sectPr w:rsidR="0030677F" w:rsidSect="008758CA"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105D49C" w14:textId="726A38EB" w:rsidR="00CA37E0" w:rsidRPr="00E17ED0" w:rsidRDefault="00CA37E0" w:rsidP="00E17ED0">
      <w:pPr>
        <w:pStyle w:val="Heading1"/>
        <w:tabs>
          <w:tab w:val="clear" w:pos="283"/>
          <w:tab w:val="left" w:pos="450"/>
        </w:tabs>
        <w:ind w:left="0" w:firstLine="0"/>
        <w:rPr>
          <w:rFonts w:ascii="Angsana New" w:hAnsi="Angsana New" w:cs="Angsana New"/>
          <w:szCs w:val="30"/>
          <w:cs/>
        </w:rPr>
      </w:pPr>
      <w:r w:rsidRPr="00E17ED0">
        <w:rPr>
          <w:rFonts w:ascii="Angsana New" w:hAnsi="Angsana New" w:cs="Angsana New"/>
          <w:szCs w:val="30"/>
          <w:cs/>
        </w:rPr>
        <w:lastRenderedPageBreak/>
        <w:t>เครื่องมือทางการเงิน</w:t>
      </w:r>
    </w:p>
    <w:p w14:paraId="15F44F58" w14:textId="77777777" w:rsidR="00313DD4" w:rsidRPr="00646BF6" w:rsidRDefault="00313DD4" w:rsidP="00811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44"/>
        <w:jc w:val="both"/>
        <w:rPr>
          <w:rFonts w:eastAsia="Cordia New"/>
          <w:sz w:val="8"/>
          <w:szCs w:val="8"/>
        </w:rPr>
      </w:pPr>
    </w:p>
    <w:p w14:paraId="56DDEAC6" w14:textId="09621880" w:rsidR="00313DD4" w:rsidRPr="00313DD4" w:rsidRDefault="001F0342" w:rsidP="001F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44"/>
        <w:jc w:val="both"/>
        <w:rPr>
          <w:rFonts w:ascii="Angsana New" w:eastAsia="Cordia New" w:hAnsi="Angsana New" w:cs="Angsana New"/>
          <w:i/>
          <w:iCs/>
          <w:sz w:val="30"/>
          <w:szCs w:val="30"/>
          <w:cs/>
        </w:rPr>
      </w:pPr>
      <w:r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มูลค่า</w:t>
      </w:r>
      <w:r w:rsidR="00313DD4" w:rsidRPr="00313DD4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ตามบัญช</w:t>
      </w:r>
      <w:r w:rsidR="002E0F37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ี</w:t>
      </w:r>
      <w:r w:rsidR="00313DD4" w:rsidRPr="00313DD4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และมูลค่ายุติธรรม</w:t>
      </w:r>
    </w:p>
    <w:p w14:paraId="1D738AC7" w14:textId="77777777" w:rsidR="00313DD4" w:rsidRPr="00646BF6" w:rsidRDefault="00313DD4" w:rsidP="00811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rPr>
          <w:rFonts w:eastAsia="Cordia New"/>
          <w:sz w:val="10"/>
          <w:szCs w:val="10"/>
        </w:rPr>
      </w:pPr>
    </w:p>
    <w:p w14:paraId="40297142" w14:textId="6FA06107" w:rsidR="002D421C" w:rsidRDefault="001F0342" w:rsidP="001F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eastAsia="Cordia New" w:cs="Angsana New"/>
          <w:sz w:val="30"/>
          <w:szCs w:val="30"/>
        </w:rPr>
      </w:pPr>
      <w:r w:rsidRPr="001F0342">
        <w:rPr>
          <w:rFonts w:eastAsia="Cordia New" w:cs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1F0342">
        <w:rPr>
          <w:rFonts w:eastAsia="Cordia New" w:cs="Angsana New"/>
          <w:sz w:val="30"/>
          <w:szCs w:val="30"/>
          <w:cs/>
        </w:rPr>
        <w:t xml:space="preserve"> </w:t>
      </w:r>
      <w:r w:rsidRPr="001F0342">
        <w:rPr>
          <w:rFonts w:eastAsia="Cordia New" w:cs="Angsana New" w:hint="cs"/>
          <w:sz w:val="30"/>
          <w:szCs w:val="30"/>
          <w:cs/>
        </w:rPr>
        <w:t>รวมถึงลำดับชั้นมูลค่ายุติธรรม</w:t>
      </w:r>
      <w:r w:rsidRPr="001F0342">
        <w:rPr>
          <w:rFonts w:eastAsia="Cordia New" w:cs="Angsana New"/>
          <w:sz w:val="30"/>
          <w:szCs w:val="30"/>
          <w:cs/>
        </w:rPr>
        <w:t xml:space="preserve"> </w:t>
      </w:r>
      <w:r w:rsidRPr="001F0342">
        <w:rPr>
          <w:rFonts w:eastAsia="Cordia New" w:cs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4FA2549" w14:textId="77777777" w:rsidR="00DF3C19" w:rsidRPr="00C7419B" w:rsidRDefault="00DF3C19" w:rsidP="001F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eastAsia="Cordia New" w:cs="Angsana New"/>
          <w:sz w:val="10"/>
          <w:szCs w:val="10"/>
        </w:rPr>
      </w:pPr>
    </w:p>
    <w:tbl>
      <w:tblPr>
        <w:tblW w:w="140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52"/>
        <w:gridCol w:w="1075"/>
        <w:gridCol w:w="236"/>
        <w:gridCol w:w="1076"/>
        <w:gridCol w:w="236"/>
        <w:gridCol w:w="1085"/>
        <w:gridCol w:w="236"/>
        <w:gridCol w:w="1084"/>
        <w:gridCol w:w="236"/>
        <w:gridCol w:w="1080"/>
        <w:gridCol w:w="239"/>
        <w:gridCol w:w="1080"/>
        <w:gridCol w:w="6"/>
        <w:gridCol w:w="230"/>
        <w:gridCol w:w="6"/>
        <w:gridCol w:w="1076"/>
        <w:gridCol w:w="236"/>
        <w:gridCol w:w="1080"/>
        <w:gridCol w:w="7"/>
        <w:gridCol w:w="6"/>
      </w:tblGrid>
      <w:tr w:rsidR="0096793C" w:rsidRPr="004C7879" w14:paraId="468450B2" w14:textId="77777777" w:rsidTr="00D849E8">
        <w:trPr>
          <w:trHeight w:hRule="exact" w:val="331"/>
        </w:trPr>
        <w:tc>
          <w:tcPr>
            <w:tcW w:w="3752" w:type="dxa"/>
            <w:vAlign w:val="bottom"/>
          </w:tcPr>
          <w:p w14:paraId="1BAA1F8C" w14:textId="77777777" w:rsidR="00B404C2" w:rsidRPr="008D4A59" w:rsidRDefault="00B404C2">
            <w:pPr>
              <w:tabs>
                <w:tab w:val="left" w:pos="348"/>
              </w:tabs>
              <w:ind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10" w:type="dxa"/>
            <w:gridSpan w:val="19"/>
          </w:tcPr>
          <w:p w14:paraId="691ADC5A" w14:textId="77777777" w:rsidR="00B404C2" w:rsidRPr="008D4A59" w:rsidRDefault="00B404C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6793C" w:rsidRPr="004C7879" w14:paraId="354B5631" w14:textId="77777777" w:rsidTr="00D849E8">
        <w:trPr>
          <w:trHeight w:hRule="exact" w:val="380"/>
        </w:trPr>
        <w:tc>
          <w:tcPr>
            <w:tcW w:w="3752" w:type="dxa"/>
            <w:vAlign w:val="bottom"/>
            <w:hideMark/>
          </w:tcPr>
          <w:p w14:paraId="5D189AFF" w14:textId="77777777" w:rsidR="00B404C2" w:rsidRPr="008D4A59" w:rsidRDefault="00B404C2" w:rsidP="008118D3">
            <w:pPr>
              <w:ind w:left="71" w:right="-90" w:hanging="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87" w:type="dxa"/>
            <w:gridSpan w:val="3"/>
            <w:vAlign w:val="bottom"/>
          </w:tcPr>
          <w:p w14:paraId="3CFFC699" w14:textId="77777777" w:rsidR="00B404C2" w:rsidRPr="008D4A59" w:rsidRDefault="00B404C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3B72C049" w14:textId="77777777" w:rsidR="00B404C2" w:rsidRPr="008D4A59" w:rsidRDefault="00B404C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5" w:type="dxa"/>
            <w:gridSpan w:val="3"/>
            <w:vAlign w:val="bottom"/>
          </w:tcPr>
          <w:p w14:paraId="3C478F28" w14:textId="77777777" w:rsidR="00B404C2" w:rsidRPr="008D4A59" w:rsidRDefault="00B404C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204BB4D2" w14:textId="77777777" w:rsidR="00B404C2" w:rsidRPr="008D4A59" w:rsidRDefault="00B404C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5" w:type="dxa"/>
            <w:gridSpan w:val="4"/>
            <w:vAlign w:val="bottom"/>
          </w:tcPr>
          <w:p w14:paraId="1364941D" w14:textId="77777777" w:rsidR="00B404C2" w:rsidRPr="008D4A59" w:rsidRDefault="00B404C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  <w:gridSpan w:val="2"/>
          </w:tcPr>
          <w:p w14:paraId="1492DC61" w14:textId="77777777" w:rsidR="00B404C2" w:rsidRPr="008D4A59" w:rsidRDefault="00B404C2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5" w:type="dxa"/>
            <w:gridSpan w:val="5"/>
            <w:vAlign w:val="bottom"/>
          </w:tcPr>
          <w:p w14:paraId="611D1F6C" w14:textId="77777777" w:rsidR="00B404C2" w:rsidRPr="008D4A59" w:rsidRDefault="00B404C2">
            <w:pPr>
              <w:tabs>
                <w:tab w:val="clear" w:pos="1871"/>
                <w:tab w:val="left" w:pos="1403"/>
              </w:tabs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D22DF5" w:rsidRPr="004C7879" w14:paraId="38E6E2D9" w14:textId="77777777" w:rsidTr="004A1C45">
        <w:trPr>
          <w:gridAfter w:val="1"/>
          <w:wAfter w:w="6" w:type="dxa"/>
          <w:trHeight w:val="331"/>
        </w:trPr>
        <w:tc>
          <w:tcPr>
            <w:tcW w:w="3752" w:type="dxa"/>
            <w:vAlign w:val="bottom"/>
          </w:tcPr>
          <w:p w14:paraId="2636551E" w14:textId="77140148" w:rsidR="00D22DF5" w:rsidRPr="008D4A59" w:rsidRDefault="00D22DF5" w:rsidP="00D22DF5">
            <w:pPr>
              <w:tabs>
                <w:tab w:val="clear" w:pos="454"/>
                <w:tab w:val="left" w:pos="350"/>
              </w:tabs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075" w:type="dxa"/>
          </w:tcPr>
          <w:p w14:paraId="411AA206" w14:textId="0EFC0790" w:rsidR="00D22DF5" w:rsidRPr="00D22DF5" w:rsidRDefault="00D22DF5" w:rsidP="00D22DF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35C69EF7" w14:textId="77777777" w:rsidR="00D22DF5" w:rsidRPr="008D4A59" w:rsidRDefault="00D22DF5" w:rsidP="00D22DF5">
            <w:pPr>
              <w:pStyle w:val="NoSpacing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6" w:type="dxa"/>
            <w:vAlign w:val="bottom"/>
          </w:tcPr>
          <w:p w14:paraId="1F5B7896" w14:textId="6F624DDC" w:rsidR="00D22DF5" w:rsidRPr="008D4A59" w:rsidRDefault="00D22DF5" w:rsidP="00D22DF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36" w:type="dxa"/>
          </w:tcPr>
          <w:p w14:paraId="132DD315" w14:textId="77777777" w:rsidR="00D22DF5" w:rsidRPr="008D4A59" w:rsidRDefault="00D22DF5" w:rsidP="00D22DF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</w:tcPr>
          <w:p w14:paraId="1E177776" w14:textId="0959A7EE" w:rsidR="00D22DF5" w:rsidRPr="008D4A59" w:rsidRDefault="00D22DF5" w:rsidP="00D22DF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054EACEF" w14:textId="77777777" w:rsidR="00D22DF5" w:rsidRPr="008D4A59" w:rsidRDefault="00D22DF5" w:rsidP="00D22DF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4" w:type="dxa"/>
            <w:vAlign w:val="bottom"/>
          </w:tcPr>
          <w:p w14:paraId="4096183A" w14:textId="526939AA" w:rsidR="00D22DF5" w:rsidRPr="008D4A59" w:rsidRDefault="00D22DF5" w:rsidP="00D22DF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592C387E" w14:textId="77777777" w:rsidR="00D22DF5" w:rsidRPr="008D4A59" w:rsidRDefault="00D22DF5" w:rsidP="00D22DF5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F969C04" w14:textId="365EEEE6" w:rsidR="00D22DF5" w:rsidRPr="008D4A59" w:rsidRDefault="00D22DF5" w:rsidP="00D22DF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39" w:type="dxa"/>
          </w:tcPr>
          <w:p w14:paraId="6FEC05F7" w14:textId="77777777" w:rsidR="00D22DF5" w:rsidRPr="008D4A59" w:rsidRDefault="00D22DF5" w:rsidP="00D22DF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050AEB7" w14:textId="6E311347" w:rsidR="00D22DF5" w:rsidRPr="008D4A59" w:rsidRDefault="00D22DF5" w:rsidP="00D22DF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724B8B87" w14:textId="77777777" w:rsidR="00D22DF5" w:rsidRPr="008D4A59" w:rsidRDefault="00D22DF5" w:rsidP="00D22DF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gridSpan w:val="2"/>
          </w:tcPr>
          <w:p w14:paraId="1AE5AB24" w14:textId="3099DC57" w:rsidR="00D22DF5" w:rsidRPr="008D4A59" w:rsidRDefault="00D22DF5" w:rsidP="00D22DF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77E3323B" w14:textId="77777777" w:rsidR="00D22DF5" w:rsidRPr="008D4A59" w:rsidRDefault="00D22DF5" w:rsidP="00D22DF5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5AA9A334" w14:textId="66EE7487" w:rsidR="00D22DF5" w:rsidRPr="008D4A59" w:rsidRDefault="00D22DF5" w:rsidP="00D22DF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22DF5" w:rsidRPr="004C7879" w14:paraId="5A52C74B" w14:textId="77777777" w:rsidTr="00D849E8">
        <w:trPr>
          <w:gridAfter w:val="1"/>
          <w:wAfter w:w="6" w:type="dxa"/>
          <w:trHeight w:hRule="exact" w:val="331"/>
        </w:trPr>
        <w:tc>
          <w:tcPr>
            <w:tcW w:w="3752" w:type="dxa"/>
            <w:vAlign w:val="bottom"/>
          </w:tcPr>
          <w:p w14:paraId="68DC1EE1" w14:textId="77777777" w:rsidR="00D22DF5" w:rsidRPr="008D4A59" w:rsidRDefault="00D22DF5" w:rsidP="00D22DF5">
            <w:pPr>
              <w:tabs>
                <w:tab w:val="clear" w:pos="454"/>
                <w:tab w:val="left" w:pos="350"/>
              </w:tabs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075" w:type="dxa"/>
          </w:tcPr>
          <w:p w14:paraId="201C9CF4" w14:textId="51522A53" w:rsidR="00D22DF5" w:rsidRPr="008D4A59" w:rsidRDefault="00D22DF5" w:rsidP="00D22DF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04BE0327" w14:textId="77777777" w:rsidR="00D22DF5" w:rsidRPr="008D4A59" w:rsidRDefault="00D22DF5" w:rsidP="00D22DF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088B9FBA" w14:textId="582E8A6B" w:rsidR="00D22DF5" w:rsidRPr="008D4A59" w:rsidRDefault="00D22DF5" w:rsidP="00D22DF5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36" w:type="dxa"/>
          </w:tcPr>
          <w:p w14:paraId="6F7B4AA8" w14:textId="77777777" w:rsidR="00D22DF5" w:rsidRPr="008D4A59" w:rsidRDefault="00D22DF5" w:rsidP="00D22DF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</w:tcPr>
          <w:p w14:paraId="67EBEFB0" w14:textId="4B9E6115" w:rsidR="00D22DF5" w:rsidRPr="008D4A59" w:rsidRDefault="00D22DF5" w:rsidP="00D22DF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61571910" w14:textId="77777777" w:rsidR="00D22DF5" w:rsidRPr="008D4A59" w:rsidRDefault="00D22DF5" w:rsidP="00D22DF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4" w:type="dxa"/>
            <w:vAlign w:val="bottom"/>
          </w:tcPr>
          <w:p w14:paraId="65696AC1" w14:textId="4C764D99" w:rsidR="00D22DF5" w:rsidRPr="008D4A59" w:rsidRDefault="00D22DF5" w:rsidP="00D22DF5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18315631" w14:textId="77777777" w:rsidR="00D22DF5" w:rsidRPr="008D4A59" w:rsidRDefault="00D22DF5" w:rsidP="00D22DF5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7C454BE" w14:textId="5AF2CF74" w:rsidR="00D22DF5" w:rsidRPr="008D4A59" w:rsidRDefault="00D22DF5" w:rsidP="00D22DF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9" w:type="dxa"/>
          </w:tcPr>
          <w:p w14:paraId="01F3C6AF" w14:textId="77777777" w:rsidR="00D22DF5" w:rsidRPr="008D4A59" w:rsidRDefault="00D22DF5" w:rsidP="00D22DF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019C9E5" w14:textId="1C362052" w:rsidR="00D22DF5" w:rsidRPr="008D4A59" w:rsidRDefault="00D22DF5" w:rsidP="00D22DF5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36" w:type="dxa"/>
            <w:gridSpan w:val="2"/>
          </w:tcPr>
          <w:p w14:paraId="78631102" w14:textId="77777777" w:rsidR="00D22DF5" w:rsidRPr="008D4A59" w:rsidRDefault="00D22DF5" w:rsidP="00D22DF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gridSpan w:val="2"/>
          </w:tcPr>
          <w:p w14:paraId="0B90811F" w14:textId="2D579245" w:rsidR="00D22DF5" w:rsidRPr="008D4A59" w:rsidRDefault="00D22DF5" w:rsidP="00D22DF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41B62D7F" w14:textId="77777777" w:rsidR="00D22DF5" w:rsidRPr="008D4A59" w:rsidRDefault="00D22DF5" w:rsidP="00D22DF5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04FC3390" w14:textId="2465108D" w:rsidR="00D22DF5" w:rsidRPr="008D4A59" w:rsidRDefault="00D22DF5" w:rsidP="00D22DF5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D22DF5" w:rsidRPr="004C7879" w14:paraId="49C5DB7F" w14:textId="77777777" w:rsidTr="00D849E8">
        <w:trPr>
          <w:trHeight w:hRule="exact" w:val="331"/>
        </w:trPr>
        <w:tc>
          <w:tcPr>
            <w:tcW w:w="3752" w:type="dxa"/>
          </w:tcPr>
          <w:p w14:paraId="0C997A53" w14:textId="77777777" w:rsidR="00D22DF5" w:rsidRPr="008D4A59" w:rsidRDefault="00D22DF5" w:rsidP="00D22DF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10310" w:type="dxa"/>
            <w:gridSpan w:val="19"/>
          </w:tcPr>
          <w:p w14:paraId="66CC6183" w14:textId="77777777" w:rsidR="00D22DF5" w:rsidRPr="008D4A59" w:rsidRDefault="00D22DF5" w:rsidP="00D22DF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D22DF5" w:rsidRPr="004C7879" w14:paraId="43BA28DC" w14:textId="77777777" w:rsidTr="00D849E8">
        <w:trPr>
          <w:gridAfter w:val="1"/>
          <w:wAfter w:w="6" w:type="dxa"/>
          <w:trHeight w:hRule="exact" w:val="360"/>
        </w:trPr>
        <w:tc>
          <w:tcPr>
            <w:tcW w:w="3752" w:type="dxa"/>
            <w:hideMark/>
          </w:tcPr>
          <w:p w14:paraId="78730667" w14:textId="77777777" w:rsidR="00D22DF5" w:rsidRPr="008D4A59" w:rsidRDefault="00D22DF5" w:rsidP="00D22DF5">
            <w:pPr>
              <w:tabs>
                <w:tab w:val="clear" w:pos="227"/>
                <w:tab w:val="left" w:pos="-14"/>
                <w:tab w:val="left" w:pos="161"/>
              </w:tabs>
              <w:ind w:left="-14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075" w:type="dxa"/>
          </w:tcPr>
          <w:p w14:paraId="22B6C546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BAC4E7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020ADC9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B79FA8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2F74CD3E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F29BDE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C524D0C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627E14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8BB25D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F465F3F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C0B5F9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111F33E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48AD4693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793FF5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14:paraId="58976994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2DF5" w:rsidRPr="004C7879" w14:paraId="65562C1F" w14:textId="77777777" w:rsidTr="00D849E8">
        <w:trPr>
          <w:gridAfter w:val="1"/>
          <w:wAfter w:w="6" w:type="dxa"/>
          <w:trHeight w:hRule="exact" w:val="360"/>
        </w:trPr>
        <w:tc>
          <w:tcPr>
            <w:tcW w:w="3752" w:type="dxa"/>
            <w:vAlign w:val="bottom"/>
            <w:hideMark/>
          </w:tcPr>
          <w:p w14:paraId="57BE4E72" w14:textId="77777777" w:rsidR="00D22DF5" w:rsidRPr="008D4A59" w:rsidRDefault="00D22DF5" w:rsidP="00D22DF5">
            <w:pPr>
              <w:ind w:left="160" w:right="-90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75" w:type="dxa"/>
            <w:vAlign w:val="bottom"/>
          </w:tcPr>
          <w:p w14:paraId="7E82887C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BB05CA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51DA0341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BBAB9B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1B32EBA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14721C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356A5C29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C5E6F61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E3B7F3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414CBB5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D79DD8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6CF3F0F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7B30940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76BE2E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686AD40F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2DF5" w:rsidRPr="004C7879" w14:paraId="0A5CDDF5" w14:textId="77777777" w:rsidTr="00D849E8">
        <w:trPr>
          <w:gridAfter w:val="1"/>
          <w:wAfter w:w="6" w:type="dxa"/>
          <w:trHeight w:hRule="exact" w:val="360"/>
        </w:trPr>
        <w:tc>
          <w:tcPr>
            <w:tcW w:w="3752" w:type="dxa"/>
            <w:hideMark/>
          </w:tcPr>
          <w:p w14:paraId="35E797F3" w14:textId="77777777" w:rsidR="00D22DF5" w:rsidRPr="008D4A59" w:rsidRDefault="00D22DF5" w:rsidP="00D22DF5">
            <w:pPr>
              <w:ind w:left="160" w:right="-90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1075" w:type="dxa"/>
          </w:tcPr>
          <w:p w14:paraId="40C1A632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11912C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1CFB29FD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86A30D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A2A2940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7D5BEF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3A3CB7F1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696367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1751DD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DAC7742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67EEFF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A48AC8A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1110065F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ED134FE" w14:textId="77777777" w:rsidR="00D22DF5" w:rsidRPr="008D4A59" w:rsidRDefault="00D22DF5" w:rsidP="00D22DF5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2AEABCE1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2DF5" w:rsidRPr="004C7879" w14:paraId="21885C4C" w14:textId="77777777">
        <w:trPr>
          <w:gridAfter w:val="1"/>
          <w:wAfter w:w="6" w:type="dxa"/>
          <w:trHeight w:hRule="exact" w:val="360"/>
        </w:trPr>
        <w:tc>
          <w:tcPr>
            <w:tcW w:w="3752" w:type="dxa"/>
            <w:hideMark/>
          </w:tcPr>
          <w:p w14:paraId="27BBA7CB" w14:textId="54A36DB1" w:rsidR="00D22DF5" w:rsidRPr="008D4A59" w:rsidRDefault="00D22DF5" w:rsidP="00D22DF5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ตราสารหนี้</w:t>
            </w:r>
          </w:p>
        </w:tc>
        <w:tc>
          <w:tcPr>
            <w:tcW w:w="1075" w:type="dxa"/>
            <w:vAlign w:val="bottom"/>
          </w:tcPr>
          <w:p w14:paraId="3892C081" w14:textId="2A628006" w:rsidR="00D22DF5" w:rsidRPr="00DD4FB4" w:rsidRDefault="00DD4FB4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4F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0EFF55E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0A5158E" w14:textId="1DB6E5D2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1838AC8C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1404708" w14:textId="3E635695" w:rsidR="00D22DF5" w:rsidRPr="00BF4685" w:rsidRDefault="00BF468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46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F1E562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3FF9B486" w14:textId="410308B3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98F3CF0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21AF3C" w14:textId="51EC5D67" w:rsidR="00D22DF5" w:rsidRPr="008B59EA" w:rsidRDefault="008B59EA" w:rsidP="008B59E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59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89,196</w:t>
            </w:r>
          </w:p>
        </w:tc>
        <w:tc>
          <w:tcPr>
            <w:tcW w:w="239" w:type="dxa"/>
            <w:vAlign w:val="bottom"/>
          </w:tcPr>
          <w:p w14:paraId="224C67CA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3685CD" w14:textId="1DBC0B10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82,753</w:t>
            </w:r>
          </w:p>
        </w:tc>
        <w:tc>
          <w:tcPr>
            <w:tcW w:w="236" w:type="dxa"/>
            <w:gridSpan w:val="2"/>
            <w:vAlign w:val="bottom"/>
          </w:tcPr>
          <w:p w14:paraId="0EB7E603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FFFC114" w14:textId="640DE42C" w:rsidR="00D22DF5" w:rsidRPr="00053E0F" w:rsidRDefault="00053E0F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E0F">
              <w:rPr>
                <w:rFonts w:asciiTheme="majorBidi" w:hAnsiTheme="majorBidi" w:cstheme="majorBidi"/>
                <w:sz w:val="28"/>
                <w:szCs w:val="28"/>
              </w:rPr>
              <w:t>89,196</w:t>
            </w:r>
          </w:p>
        </w:tc>
        <w:tc>
          <w:tcPr>
            <w:tcW w:w="236" w:type="dxa"/>
            <w:vAlign w:val="bottom"/>
          </w:tcPr>
          <w:p w14:paraId="519EFAC0" w14:textId="77777777" w:rsidR="00D22DF5" w:rsidRPr="008D4A59" w:rsidRDefault="00D22DF5" w:rsidP="00D22DF5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5B067376" w14:textId="10D98BDE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82,753</w:t>
            </w:r>
          </w:p>
        </w:tc>
      </w:tr>
      <w:tr w:rsidR="00D22DF5" w:rsidRPr="004C7879" w14:paraId="0CBE15B3" w14:textId="77777777">
        <w:trPr>
          <w:gridAfter w:val="1"/>
          <w:wAfter w:w="6" w:type="dxa"/>
          <w:trHeight w:hRule="exact" w:val="360"/>
        </w:trPr>
        <w:tc>
          <w:tcPr>
            <w:tcW w:w="3752" w:type="dxa"/>
            <w:hideMark/>
          </w:tcPr>
          <w:p w14:paraId="07498EB4" w14:textId="74354EDF" w:rsidR="00D22DF5" w:rsidRPr="008D4A59" w:rsidRDefault="00D22DF5" w:rsidP="00D22DF5">
            <w:pPr>
              <w:tabs>
                <w:tab w:val="clear" w:pos="227"/>
                <w:tab w:val="left" w:pos="150"/>
              </w:tabs>
              <w:ind w:right="-90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ตราสารทุน</w:t>
            </w:r>
          </w:p>
        </w:tc>
        <w:tc>
          <w:tcPr>
            <w:tcW w:w="1075" w:type="dxa"/>
            <w:vAlign w:val="bottom"/>
          </w:tcPr>
          <w:p w14:paraId="545FD433" w14:textId="1FD64292" w:rsidR="00D22DF5" w:rsidRPr="00DD4FB4" w:rsidRDefault="00DD4FB4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4F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B5C8A75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283893DB" w14:textId="57DCA57D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1D8CFB06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486CD14" w14:textId="03FD6946" w:rsidR="00D22DF5" w:rsidRPr="00BF4685" w:rsidRDefault="00BF468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4685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236" w:type="dxa"/>
          </w:tcPr>
          <w:p w14:paraId="02763F14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0D5E8855" w14:textId="226B9A8C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  <w:tc>
          <w:tcPr>
            <w:tcW w:w="236" w:type="dxa"/>
            <w:vAlign w:val="bottom"/>
          </w:tcPr>
          <w:p w14:paraId="7EA0E2D8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2B71A0" w14:textId="73C80C8F" w:rsidR="00D22DF5" w:rsidRPr="008B59EA" w:rsidRDefault="008B59EA" w:rsidP="00D22DF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59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06B2FC64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894626" w14:textId="5352152C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C54CDA8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5C62AC87" w14:textId="03F75C9B" w:rsidR="00D22DF5" w:rsidRPr="00053E0F" w:rsidRDefault="00053E0F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3E0F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236" w:type="dxa"/>
            <w:vAlign w:val="bottom"/>
          </w:tcPr>
          <w:p w14:paraId="508192AE" w14:textId="77777777" w:rsidR="00D22DF5" w:rsidRPr="008D4A59" w:rsidRDefault="00D22DF5" w:rsidP="00D22DF5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15E4FCAC" w14:textId="0520ECE1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</w:tr>
      <w:tr w:rsidR="00D22DF5" w:rsidRPr="004C7879" w14:paraId="6891A397" w14:textId="77777777">
        <w:trPr>
          <w:gridAfter w:val="1"/>
          <w:wAfter w:w="6" w:type="dxa"/>
          <w:trHeight w:hRule="exact" w:val="360"/>
        </w:trPr>
        <w:tc>
          <w:tcPr>
            <w:tcW w:w="3752" w:type="dxa"/>
            <w:vAlign w:val="bottom"/>
          </w:tcPr>
          <w:p w14:paraId="735324E1" w14:textId="18EAE1EE" w:rsidR="00D22DF5" w:rsidRPr="008D4A59" w:rsidRDefault="00D22DF5" w:rsidP="00D22DF5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075" w:type="dxa"/>
          </w:tcPr>
          <w:p w14:paraId="30E75410" w14:textId="77777777" w:rsidR="00D22DF5" w:rsidRPr="00DD4FB4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590B1E5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0B056DFE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596DE8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3DA45CF" w14:textId="77777777" w:rsidR="00D22DF5" w:rsidRPr="00BF4685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B4D895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1FE5C9C9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7AEEF3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2DAC55" w14:textId="77777777" w:rsidR="00D22DF5" w:rsidRPr="008B59EA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7338FA5D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E9B88C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059B758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0CDB4E6A" w14:textId="77777777" w:rsidR="00D22DF5" w:rsidRPr="00053E0F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5BE8C3" w14:textId="77777777" w:rsidR="00D22DF5" w:rsidRPr="008D4A59" w:rsidRDefault="00D22DF5" w:rsidP="00D22DF5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64FD6828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2DF5" w:rsidRPr="004C7879" w14:paraId="7E516FDC" w14:textId="77777777">
        <w:trPr>
          <w:gridAfter w:val="1"/>
          <w:wAfter w:w="6" w:type="dxa"/>
          <w:trHeight w:hRule="exact" w:val="360"/>
        </w:trPr>
        <w:tc>
          <w:tcPr>
            <w:tcW w:w="3752" w:type="dxa"/>
          </w:tcPr>
          <w:p w14:paraId="307CA201" w14:textId="77777777" w:rsidR="00D22DF5" w:rsidRPr="008D4A59" w:rsidRDefault="00D22DF5" w:rsidP="00D22DF5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ตราสารทุน</w:t>
            </w:r>
          </w:p>
        </w:tc>
        <w:tc>
          <w:tcPr>
            <w:tcW w:w="1075" w:type="dxa"/>
          </w:tcPr>
          <w:p w14:paraId="4CB0B7B0" w14:textId="79C48D17" w:rsidR="00D22DF5" w:rsidRPr="00DD4FB4" w:rsidRDefault="00DD4FB4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4F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349,356</w:t>
            </w:r>
          </w:p>
        </w:tc>
        <w:tc>
          <w:tcPr>
            <w:tcW w:w="236" w:type="dxa"/>
          </w:tcPr>
          <w:p w14:paraId="3283BA79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02957E24" w14:textId="46DB06CF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305,339</w:t>
            </w:r>
          </w:p>
        </w:tc>
        <w:tc>
          <w:tcPr>
            <w:tcW w:w="236" w:type="dxa"/>
          </w:tcPr>
          <w:p w14:paraId="3C14D7D0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6A80AE7" w14:textId="2BBC5F6C" w:rsidR="00D22DF5" w:rsidRPr="00BF4685" w:rsidRDefault="00BF468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46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B6FD35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421CCA6C" w14:textId="4CFC849D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58E67ED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35CF02" w14:textId="5C96C97A" w:rsidR="00D22DF5" w:rsidRPr="008B59EA" w:rsidRDefault="008B59EA" w:rsidP="00D22DF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59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255,794</w:t>
            </w:r>
          </w:p>
        </w:tc>
        <w:tc>
          <w:tcPr>
            <w:tcW w:w="239" w:type="dxa"/>
            <w:vAlign w:val="bottom"/>
          </w:tcPr>
          <w:p w14:paraId="62534662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C00275" w14:textId="3ADE15B8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238,763</w:t>
            </w:r>
          </w:p>
        </w:tc>
        <w:tc>
          <w:tcPr>
            <w:tcW w:w="236" w:type="dxa"/>
            <w:gridSpan w:val="2"/>
            <w:vAlign w:val="bottom"/>
          </w:tcPr>
          <w:p w14:paraId="742B08B5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1FA0F86" w14:textId="43A85A02" w:rsidR="00D22DF5" w:rsidRPr="00053E0F" w:rsidRDefault="00053E0F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E0F">
              <w:rPr>
                <w:rFonts w:asciiTheme="majorBidi" w:hAnsiTheme="majorBidi" w:cstheme="majorBidi"/>
                <w:sz w:val="28"/>
                <w:szCs w:val="28"/>
              </w:rPr>
              <w:t>605,150</w:t>
            </w:r>
          </w:p>
        </w:tc>
        <w:tc>
          <w:tcPr>
            <w:tcW w:w="236" w:type="dxa"/>
            <w:vAlign w:val="bottom"/>
          </w:tcPr>
          <w:p w14:paraId="6132669D" w14:textId="77777777" w:rsidR="00D22DF5" w:rsidRPr="008D4A59" w:rsidRDefault="00D22DF5" w:rsidP="00D22DF5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65977431" w14:textId="4F67DF25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544,102</w:t>
            </w:r>
          </w:p>
        </w:tc>
      </w:tr>
      <w:tr w:rsidR="00D22DF5" w:rsidRPr="004C7879" w14:paraId="5E5AE708" w14:textId="77777777">
        <w:trPr>
          <w:gridAfter w:val="1"/>
          <w:wAfter w:w="6" w:type="dxa"/>
          <w:trHeight w:hRule="exact" w:val="360"/>
        </w:trPr>
        <w:tc>
          <w:tcPr>
            <w:tcW w:w="3752" w:type="dxa"/>
          </w:tcPr>
          <w:p w14:paraId="4FE8C08E" w14:textId="7971BA8C" w:rsidR="00D22DF5" w:rsidRPr="008D4A59" w:rsidRDefault="00D22DF5" w:rsidP="00D22DF5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1075" w:type="dxa"/>
          </w:tcPr>
          <w:p w14:paraId="5D54C855" w14:textId="77777777" w:rsidR="00D22DF5" w:rsidRPr="00DD4FB4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8965CD8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5B747686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F3EB64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19A26B5" w14:textId="77777777" w:rsidR="00D22DF5" w:rsidRPr="00BF4685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CBBD42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002835BE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1A26650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3BBC95" w14:textId="77777777" w:rsidR="00D22DF5" w:rsidRPr="008B59EA" w:rsidRDefault="00D22DF5" w:rsidP="008B59E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04BE928C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08C66D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1B0F49A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0CA489D8" w14:textId="77777777" w:rsidR="00D22DF5" w:rsidRPr="00053E0F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48EB67" w14:textId="77777777" w:rsidR="00D22DF5" w:rsidRPr="008D4A59" w:rsidRDefault="00D22DF5" w:rsidP="00D22DF5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4B7B9048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2DF5" w:rsidRPr="004C7879" w14:paraId="77433976" w14:textId="77777777" w:rsidTr="00D849E8">
        <w:trPr>
          <w:gridAfter w:val="1"/>
          <w:wAfter w:w="6" w:type="dxa"/>
          <w:trHeight w:hRule="exact" w:val="360"/>
        </w:trPr>
        <w:tc>
          <w:tcPr>
            <w:tcW w:w="3752" w:type="dxa"/>
          </w:tcPr>
          <w:p w14:paraId="70A97029" w14:textId="3CEA3F42" w:rsidR="00D22DF5" w:rsidRPr="008D4A59" w:rsidRDefault="00D22DF5" w:rsidP="00D22DF5">
            <w:pPr>
              <w:tabs>
                <w:tab w:val="clear" w:pos="227"/>
                <w:tab w:val="left" w:pos="150"/>
              </w:tabs>
              <w:ind w:right="-90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สัญญาแลกเปลี่ยนเงินตราต่างประเทศล่วงหน้า</w:t>
            </w:r>
          </w:p>
        </w:tc>
        <w:tc>
          <w:tcPr>
            <w:tcW w:w="1075" w:type="dxa"/>
            <w:vAlign w:val="bottom"/>
          </w:tcPr>
          <w:p w14:paraId="2F40D64C" w14:textId="04659216" w:rsidR="00D22DF5" w:rsidRPr="00DD4FB4" w:rsidRDefault="00DD4FB4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4F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6569EFC2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2C1FD0A0" w14:textId="16E3CD96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B935A39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EF91D37" w14:textId="74A58687" w:rsidR="00D22DF5" w:rsidRPr="003B5191" w:rsidRDefault="00BF468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4685">
              <w:rPr>
                <w:rFonts w:asciiTheme="majorBidi" w:hAnsiTheme="majorBidi" w:cstheme="majorBidi"/>
                <w:sz w:val="28"/>
                <w:szCs w:val="28"/>
              </w:rPr>
              <w:t>756,077</w:t>
            </w:r>
          </w:p>
        </w:tc>
        <w:tc>
          <w:tcPr>
            <w:tcW w:w="236" w:type="dxa"/>
          </w:tcPr>
          <w:p w14:paraId="75E29F05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11FB6D11" w14:textId="4CCD67E2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1,623,252</w:t>
            </w:r>
          </w:p>
        </w:tc>
        <w:tc>
          <w:tcPr>
            <w:tcW w:w="236" w:type="dxa"/>
            <w:vAlign w:val="bottom"/>
          </w:tcPr>
          <w:p w14:paraId="7593EE87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32AA94" w14:textId="1FBC2D28" w:rsidR="00D22DF5" w:rsidRPr="008B59EA" w:rsidRDefault="008B59EA" w:rsidP="008B59E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59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7DC6BB37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0929D0" w14:textId="34BE5392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695DBB8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0E1ADC71" w14:textId="2C91E54E" w:rsidR="00D22DF5" w:rsidRPr="008D58EB" w:rsidRDefault="00053E0F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E0F">
              <w:rPr>
                <w:rFonts w:asciiTheme="majorBidi" w:hAnsiTheme="majorBidi" w:cstheme="majorBidi"/>
                <w:sz w:val="28"/>
                <w:szCs w:val="28"/>
              </w:rPr>
              <w:t>756,077</w:t>
            </w:r>
          </w:p>
        </w:tc>
        <w:tc>
          <w:tcPr>
            <w:tcW w:w="236" w:type="dxa"/>
            <w:vAlign w:val="bottom"/>
          </w:tcPr>
          <w:p w14:paraId="3787902D" w14:textId="77777777" w:rsidR="00D22DF5" w:rsidRPr="008D4A59" w:rsidRDefault="00D22DF5" w:rsidP="00D22DF5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66B2DFDE" w14:textId="75BCE1D3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1,623,252</w:t>
            </w:r>
          </w:p>
        </w:tc>
      </w:tr>
      <w:tr w:rsidR="00D22DF5" w:rsidRPr="004C7879" w14:paraId="1ECCB4C0" w14:textId="77777777" w:rsidTr="00D849E8">
        <w:trPr>
          <w:gridAfter w:val="1"/>
          <w:wAfter w:w="6" w:type="dxa"/>
          <w:trHeight w:hRule="exact" w:val="360"/>
        </w:trPr>
        <w:tc>
          <w:tcPr>
            <w:tcW w:w="3752" w:type="dxa"/>
          </w:tcPr>
          <w:p w14:paraId="4C599217" w14:textId="132FCAA0" w:rsidR="00D22DF5" w:rsidRPr="008D4A59" w:rsidRDefault="00D22DF5" w:rsidP="00D22DF5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สัญญาแลกเปลี่ยนสกุลเงินและอัตราดอกเบี้ย</w:t>
            </w:r>
          </w:p>
        </w:tc>
        <w:tc>
          <w:tcPr>
            <w:tcW w:w="1075" w:type="dxa"/>
            <w:vAlign w:val="bottom"/>
          </w:tcPr>
          <w:p w14:paraId="5C727D37" w14:textId="47A20AAB" w:rsidR="00D22DF5" w:rsidRPr="00DD4FB4" w:rsidRDefault="00DD4FB4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4F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2F3A90B5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74CE2E8A" w14:textId="5AE20215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24DC6C94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373E3AC4" w14:textId="0D26D026" w:rsidR="00D22DF5" w:rsidRPr="003B5191" w:rsidRDefault="00BF468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4685">
              <w:rPr>
                <w:rFonts w:asciiTheme="majorBidi" w:hAnsiTheme="majorBidi" w:cstheme="majorBidi"/>
                <w:sz w:val="28"/>
                <w:szCs w:val="28"/>
              </w:rPr>
              <w:t>206,496</w:t>
            </w:r>
          </w:p>
        </w:tc>
        <w:tc>
          <w:tcPr>
            <w:tcW w:w="236" w:type="dxa"/>
          </w:tcPr>
          <w:p w14:paraId="6961323D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50D14179" w14:textId="064B5009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191,372</w:t>
            </w:r>
          </w:p>
        </w:tc>
        <w:tc>
          <w:tcPr>
            <w:tcW w:w="236" w:type="dxa"/>
            <w:vAlign w:val="bottom"/>
          </w:tcPr>
          <w:p w14:paraId="06C9ADB4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1997B4" w14:textId="111D1739" w:rsidR="00D22DF5" w:rsidRPr="008B59EA" w:rsidRDefault="008B59EA" w:rsidP="008B59E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59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2ADD888B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CC0029" w14:textId="3F54C789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02EF033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43C19D0F" w14:textId="7416AE5C" w:rsidR="00D22DF5" w:rsidRPr="008D58EB" w:rsidRDefault="00053E0F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E0F">
              <w:rPr>
                <w:rFonts w:asciiTheme="majorBidi" w:hAnsiTheme="majorBidi" w:cstheme="majorBidi"/>
                <w:sz w:val="28"/>
                <w:szCs w:val="28"/>
              </w:rPr>
              <w:t>206,496</w:t>
            </w:r>
          </w:p>
        </w:tc>
        <w:tc>
          <w:tcPr>
            <w:tcW w:w="236" w:type="dxa"/>
            <w:vAlign w:val="bottom"/>
          </w:tcPr>
          <w:p w14:paraId="75B31BB1" w14:textId="77777777" w:rsidR="00D22DF5" w:rsidRPr="008D4A59" w:rsidRDefault="00D22DF5" w:rsidP="00D22DF5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</w:tcPr>
          <w:p w14:paraId="733A4DEF" w14:textId="325CA2E8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191,372</w:t>
            </w:r>
          </w:p>
        </w:tc>
      </w:tr>
      <w:tr w:rsidR="00D22DF5" w:rsidRPr="004C7879" w14:paraId="3B21B7ED" w14:textId="77777777" w:rsidTr="00D849E8">
        <w:trPr>
          <w:gridAfter w:val="1"/>
          <w:wAfter w:w="6" w:type="dxa"/>
          <w:trHeight w:hRule="exact" w:val="360"/>
        </w:trPr>
        <w:tc>
          <w:tcPr>
            <w:tcW w:w="3752" w:type="dxa"/>
          </w:tcPr>
          <w:p w14:paraId="33587EE9" w14:textId="0ED14293" w:rsidR="00D22DF5" w:rsidRPr="008D4A59" w:rsidRDefault="00D22DF5" w:rsidP="00D22DF5">
            <w:pPr>
              <w:tabs>
                <w:tab w:val="clear" w:pos="227"/>
                <w:tab w:val="left" w:pos="150"/>
                <w:tab w:val="left" w:pos="250"/>
              </w:tabs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สัญญาแลกเปลี่ยนอัตราดอกเบี้ย</w:t>
            </w:r>
          </w:p>
        </w:tc>
        <w:tc>
          <w:tcPr>
            <w:tcW w:w="1075" w:type="dxa"/>
            <w:vAlign w:val="bottom"/>
          </w:tcPr>
          <w:p w14:paraId="3A3DB248" w14:textId="2E801033" w:rsidR="00D22DF5" w:rsidRPr="00DD4FB4" w:rsidRDefault="00DD4FB4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4F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6BED44C7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08747138" w14:textId="598BAA68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6282C9C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7E445082" w14:textId="250BF2E2" w:rsidR="00D22DF5" w:rsidRPr="003B5191" w:rsidRDefault="00BF468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4685">
              <w:rPr>
                <w:rFonts w:asciiTheme="majorBidi" w:hAnsiTheme="majorBidi" w:cstheme="majorBidi"/>
                <w:sz w:val="28"/>
                <w:szCs w:val="28"/>
              </w:rPr>
              <w:t>107,134</w:t>
            </w:r>
          </w:p>
        </w:tc>
        <w:tc>
          <w:tcPr>
            <w:tcW w:w="236" w:type="dxa"/>
          </w:tcPr>
          <w:p w14:paraId="1DD1848A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9D6589C" w14:textId="6F6DC34D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19,933</w:t>
            </w:r>
          </w:p>
        </w:tc>
        <w:tc>
          <w:tcPr>
            <w:tcW w:w="236" w:type="dxa"/>
            <w:vAlign w:val="bottom"/>
          </w:tcPr>
          <w:p w14:paraId="7F120E2B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B67BFB" w14:textId="2410A852" w:rsidR="00D22DF5" w:rsidRPr="008B59EA" w:rsidRDefault="008B59EA" w:rsidP="008B59E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59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5DBF4FD5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667DC4" w14:textId="17491395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9F38471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3E2CE4C1" w14:textId="252BF523" w:rsidR="00D22DF5" w:rsidRPr="008D58EB" w:rsidRDefault="00053E0F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E0F">
              <w:rPr>
                <w:rFonts w:asciiTheme="majorBidi" w:hAnsiTheme="majorBidi" w:cstheme="majorBidi"/>
                <w:sz w:val="28"/>
                <w:szCs w:val="28"/>
              </w:rPr>
              <w:t>107,134</w:t>
            </w:r>
          </w:p>
        </w:tc>
        <w:tc>
          <w:tcPr>
            <w:tcW w:w="236" w:type="dxa"/>
            <w:vAlign w:val="bottom"/>
          </w:tcPr>
          <w:p w14:paraId="5B5083B2" w14:textId="77777777" w:rsidR="00D22DF5" w:rsidRPr="008D4A59" w:rsidRDefault="00D22DF5" w:rsidP="00D22DF5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</w:tcPr>
          <w:p w14:paraId="3AD93DB9" w14:textId="13C7110B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19,933</w:t>
            </w:r>
          </w:p>
        </w:tc>
      </w:tr>
      <w:tr w:rsidR="00D22DF5" w:rsidRPr="004C7879" w14:paraId="4D224A6C" w14:textId="77777777" w:rsidTr="00D849E8">
        <w:trPr>
          <w:gridAfter w:val="1"/>
          <w:wAfter w:w="6" w:type="dxa"/>
          <w:trHeight w:hRule="exact" w:val="360"/>
        </w:trPr>
        <w:tc>
          <w:tcPr>
            <w:tcW w:w="3752" w:type="dxa"/>
          </w:tcPr>
          <w:p w14:paraId="3BBF4DC0" w14:textId="1A67D767" w:rsidR="00D22DF5" w:rsidRPr="008D4A59" w:rsidRDefault="00D22DF5" w:rsidP="00D22DF5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ตราสารอนุพันธ์อื่น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40C5D50F" w14:textId="01FA3259" w:rsidR="00D22DF5" w:rsidRPr="00DD4FB4" w:rsidRDefault="00DD4FB4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4FB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008B8049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02C53036" w14:textId="3DE90731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61D74A3A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B478AC5" w14:textId="5671A0F7" w:rsidR="00D22DF5" w:rsidRPr="003B5191" w:rsidRDefault="00BF468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4685">
              <w:rPr>
                <w:rFonts w:asciiTheme="majorBidi" w:hAnsiTheme="majorBidi" w:cstheme="majorBidi"/>
                <w:sz w:val="28"/>
                <w:szCs w:val="28"/>
              </w:rPr>
              <w:t>15,436</w:t>
            </w:r>
          </w:p>
        </w:tc>
        <w:tc>
          <w:tcPr>
            <w:tcW w:w="236" w:type="dxa"/>
          </w:tcPr>
          <w:p w14:paraId="22A35DD1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052E1E1" w14:textId="4DA0EB3E" w:rsidR="00D22DF5" w:rsidRPr="008D4A59" w:rsidRDefault="00D22DF5" w:rsidP="00D22DF5">
            <w:pPr>
              <w:pStyle w:val="acctfourfigures"/>
              <w:tabs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51,278</w:t>
            </w:r>
          </w:p>
        </w:tc>
        <w:tc>
          <w:tcPr>
            <w:tcW w:w="236" w:type="dxa"/>
            <w:vAlign w:val="bottom"/>
          </w:tcPr>
          <w:p w14:paraId="36B07577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973278" w14:textId="2E1617A0" w:rsidR="00D22DF5" w:rsidRPr="008B59EA" w:rsidRDefault="008B59EA" w:rsidP="008B59EA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59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0577F014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41D182" w14:textId="54AB120C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90F4271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4974B733" w14:textId="226800FB" w:rsidR="00D22DF5" w:rsidRPr="008D58EB" w:rsidRDefault="00053E0F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E0F">
              <w:rPr>
                <w:rFonts w:asciiTheme="majorBidi" w:hAnsiTheme="majorBidi" w:cstheme="majorBidi"/>
                <w:sz w:val="28"/>
                <w:szCs w:val="28"/>
              </w:rPr>
              <w:t>15,436</w:t>
            </w:r>
          </w:p>
        </w:tc>
        <w:tc>
          <w:tcPr>
            <w:tcW w:w="236" w:type="dxa"/>
            <w:vAlign w:val="bottom"/>
          </w:tcPr>
          <w:p w14:paraId="1DA50AAD" w14:textId="77777777" w:rsidR="00D22DF5" w:rsidRPr="008D4A59" w:rsidRDefault="00D22DF5" w:rsidP="00D22DF5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</w:tcPr>
          <w:p w14:paraId="5F975EF2" w14:textId="512180A3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51,278</w:t>
            </w:r>
          </w:p>
        </w:tc>
      </w:tr>
      <w:tr w:rsidR="00D22DF5" w:rsidRPr="004C7879" w14:paraId="2B01FA2F" w14:textId="77777777" w:rsidTr="00D849E8">
        <w:trPr>
          <w:gridAfter w:val="1"/>
          <w:wAfter w:w="6" w:type="dxa"/>
          <w:trHeight w:hRule="exact" w:val="360"/>
        </w:trPr>
        <w:tc>
          <w:tcPr>
            <w:tcW w:w="3752" w:type="dxa"/>
          </w:tcPr>
          <w:p w14:paraId="24FCE04B" w14:textId="78BB240B" w:rsidR="00D22DF5" w:rsidRPr="008D4A59" w:rsidRDefault="00D22DF5" w:rsidP="00D22DF5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5C8079B7" w14:textId="766A2E2F" w:rsidR="00D22DF5" w:rsidRPr="00DD4FB4" w:rsidRDefault="00DD4FB4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D4FB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349,356</w:t>
            </w:r>
          </w:p>
        </w:tc>
        <w:tc>
          <w:tcPr>
            <w:tcW w:w="236" w:type="dxa"/>
          </w:tcPr>
          <w:p w14:paraId="47CA3C25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3472290A" w14:textId="5C254558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305,339</w:t>
            </w:r>
          </w:p>
        </w:tc>
        <w:tc>
          <w:tcPr>
            <w:tcW w:w="236" w:type="dxa"/>
          </w:tcPr>
          <w:p w14:paraId="1A9D370E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1C55E66F" w14:textId="60390DE7" w:rsidR="00D22DF5" w:rsidRPr="00AB3DE2" w:rsidRDefault="00BF468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46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1,085,386</w:t>
            </w:r>
          </w:p>
        </w:tc>
        <w:tc>
          <w:tcPr>
            <w:tcW w:w="236" w:type="dxa"/>
          </w:tcPr>
          <w:p w14:paraId="2675FBB4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745F7E4" w14:textId="2CE2BE11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1,886,028</w:t>
            </w:r>
          </w:p>
        </w:tc>
        <w:tc>
          <w:tcPr>
            <w:tcW w:w="236" w:type="dxa"/>
            <w:vAlign w:val="bottom"/>
          </w:tcPr>
          <w:p w14:paraId="7243B4F3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1C74A" w14:textId="209513B1" w:rsidR="00D22DF5" w:rsidRPr="008B59EA" w:rsidRDefault="008B59EA" w:rsidP="00D22DF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B59E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344,990</w:t>
            </w:r>
          </w:p>
        </w:tc>
        <w:tc>
          <w:tcPr>
            <w:tcW w:w="239" w:type="dxa"/>
            <w:vAlign w:val="bottom"/>
          </w:tcPr>
          <w:p w14:paraId="4FC722D8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0A4D1" w14:textId="1BD22CC3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321,516</w:t>
            </w:r>
          </w:p>
        </w:tc>
        <w:tc>
          <w:tcPr>
            <w:tcW w:w="236" w:type="dxa"/>
            <w:gridSpan w:val="2"/>
            <w:vAlign w:val="bottom"/>
          </w:tcPr>
          <w:p w14:paraId="390FB26E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CEAE6" w14:textId="0AFA58AE" w:rsidR="00D22DF5" w:rsidRPr="008D58EB" w:rsidRDefault="00053E0F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E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1,779,732</w:t>
            </w:r>
          </w:p>
        </w:tc>
        <w:tc>
          <w:tcPr>
            <w:tcW w:w="236" w:type="dxa"/>
            <w:vAlign w:val="bottom"/>
          </w:tcPr>
          <w:p w14:paraId="7E0C3139" w14:textId="77777777" w:rsidR="00D22DF5" w:rsidRPr="008D4A59" w:rsidRDefault="00D22DF5" w:rsidP="00D22DF5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95656" w14:textId="0A494CAD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2,512,883</w:t>
            </w:r>
          </w:p>
        </w:tc>
      </w:tr>
      <w:tr w:rsidR="00D22DF5" w:rsidRPr="004C7879" w14:paraId="29068819" w14:textId="77777777" w:rsidTr="00D849E8">
        <w:trPr>
          <w:trHeight w:hRule="exact" w:val="331"/>
        </w:trPr>
        <w:tc>
          <w:tcPr>
            <w:tcW w:w="3752" w:type="dxa"/>
            <w:vAlign w:val="bottom"/>
          </w:tcPr>
          <w:p w14:paraId="0F80A7C4" w14:textId="01899907" w:rsidR="00D22DF5" w:rsidRPr="008D4A59" w:rsidRDefault="00D22DF5" w:rsidP="00D22DF5">
            <w:pPr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310" w:type="dxa"/>
            <w:gridSpan w:val="19"/>
          </w:tcPr>
          <w:p w14:paraId="170B569D" w14:textId="2EB6CEA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22DF5" w:rsidRPr="004C7879" w14:paraId="2752E637" w14:textId="77777777" w:rsidTr="00D849E8">
        <w:trPr>
          <w:gridAfter w:val="2"/>
          <w:wAfter w:w="13" w:type="dxa"/>
          <w:trHeight w:hRule="exact" w:val="331"/>
        </w:trPr>
        <w:tc>
          <w:tcPr>
            <w:tcW w:w="3752" w:type="dxa"/>
            <w:vAlign w:val="bottom"/>
          </w:tcPr>
          <w:p w14:paraId="6472E287" w14:textId="77777777" w:rsidR="00D22DF5" w:rsidRPr="008D4A59" w:rsidRDefault="00D22DF5" w:rsidP="00D22DF5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387" w:type="dxa"/>
            <w:gridSpan w:val="3"/>
            <w:vAlign w:val="center"/>
          </w:tcPr>
          <w:p w14:paraId="17F572C5" w14:textId="100F9E9D" w:rsidR="00D22DF5" w:rsidRPr="008D4A59" w:rsidRDefault="00D22DF5" w:rsidP="00D849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vAlign w:val="center"/>
          </w:tcPr>
          <w:p w14:paraId="3E40A91D" w14:textId="77777777" w:rsidR="00D22DF5" w:rsidRPr="008D4A59" w:rsidRDefault="00D22DF5" w:rsidP="00D849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5" w:type="dxa"/>
            <w:gridSpan w:val="3"/>
            <w:vAlign w:val="center"/>
          </w:tcPr>
          <w:p w14:paraId="7E07633C" w14:textId="38001C90" w:rsidR="00D22DF5" w:rsidRPr="008D4A59" w:rsidRDefault="00D22DF5" w:rsidP="00D849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236" w:type="dxa"/>
            <w:vAlign w:val="center"/>
          </w:tcPr>
          <w:p w14:paraId="7C76FC90" w14:textId="77777777" w:rsidR="00D22DF5" w:rsidRPr="008D4A59" w:rsidRDefault="00D22DF5" w:rsidP="00D849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5" w:type="dxa"/>
            <w:gridSpan w:val="4"/>
            <w:tcBorders>
              <w:top w:val="nil"/>
              <w:left w:val="nil"/>
            </w:tcBorders>
            <w:vAlign w:val="center"/>
          </w:tcPr>
          <w:p w14:paraId="70068906" w14:textId="14AC839F" w:rsidR="00D22DF5" w:rsidRPr="008D4A59" w:rsidRDefault="00D22DF5" w:rsidP="00D849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ข้อมูลระดับ 3</w:t>
            </w:r>
          </w:p>
        </w:tc>
        <w:tc>
          <w:tcPr>
            <w:tcW w:w="236" w:type="dxa"/>
            <w:gridSpan w:val="2"/>
            <w:vAlign w:val="center"/>
          </w:tcPr>
          <w:p w14:paraId="45C395BA" w14:textId="77777777" w:rsidR="00D22DF5" w:rsidRPr="008D4A59" w:rsidRDefault="00D22DF5" w:rsidP="00D849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2" w:type="dxa"/>
            <w:gridSpan w:val="3"/>
            <w:vAlign w:val="center"/>
          </w:tcPr>
          <w:p w14:paraId="0E106DD9" w14:textId="76888BA6" w:rsidR="00D22DF5" w:rsidRPr="008D4A59" w:rsidRDefault="00D22DF5" w:rsidP="00D849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22DF5" w:rsidRPr="004C7879" w14:paraId="4D5AFA90" w14:textId="77777777" w:rsidTr="004A1C45">
        <w:trPr>
          <w:gridAfter w:val="2"/>
          <w:wAfter w:w="13" w:type="dxa"/>
          <w:trHeight w:val="331"/>
        </w:trPr>
        <w:tc>
          <w:tcPr>
            <w:tcW w:w="3752" w:type="dxa"/>
            <w:vAlign w:val="bottom"/>
          </w:tcPr>
          <w:p w14:paraId="1773F65D" w14:textId="77777777" w:rsidR="00D22DF5" w:rsidRPr="008D4A59" w:rsidRDefault="00D22DF5" w:rsidP="00D22DF5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75" w:type="dxa"/>
            <w:vAlign w:val="center"/>
          </w:tcPr>
          <w:p w14:paraId="56BF0D40" w14:textId="37FBB714" w:rsidR="00D22DF5" w:rsidRPr="00D849E8" w:rsidRDefault="00D22DF5" w:rsidP="00D849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849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30 </w:t>
            </w:r>
            <w:r w:rsidRPr="00D849E8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7A6C2451" w14:textId="77777777" w:rsidR="00D22DF5" w:rsidRPr="00D849E8" w:rsidRDefault="00D22DF5" w:rsidP="00D849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vAlign w:val="center"/>
          </w:tcPr>
          <w:p w14:paraId="21BA2FFD" w14:textId="71C8D583" w:rsidR="00D22DF5" w:rsidRPr="00D849E8" w:rsidRDefault="00D22DF5" w:rsidP="00D849E8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849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31 </w:t>
            </w:r>
            <w:r w:rsidRPr="00D849E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  <w:vAlign w:val="center"/>
          </w:tcPr>
          <w:p w14:paraId="7ECFBA6C" w14:textId="77777777" w:rsidR="00D22DF5" w:rsidRPr="00D849E8" w:rsidRDefault="00D22DF5" w:rsidP="00D849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center"/>
          </w:tcPr>
          <w:p w14:paraId="022FC650" w14:textId="59FDC471" w:rsidR="00D22DF5" w:rsidRPr="00D849E8" w:rsidRDefault="00D22DF5" w:rsidP="00D849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849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30 </w:t>
            </w:r>
            <w:r w:rsidRPr="00D849E8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7DD78EF3" w14:textId="77777777" w:rsidR="00D22DF5" w:rsidRPr="00D849E8" w:rsidRDefault="00D22DF5" w:rsidP="00D849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vAlign w:val="center"/>
          </w:tcPr>
          <w:p w14:paraId="519400B5" w14:textId="17A0519B" w:rsidR="00D22DF5" w:rsidRPr="00D849E8" w:rsidRDefault="00D22DF5" w:rsidP="00D849E8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849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31 </w:t>
            </w:r>
            <w:r w:rsidRPr="00D849E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  <w:vAlign w:val="center"/>
          </w:tcPr>
          <w:p w14:paraId="35EBF70C" w14:textId="77777777" w:rsidR="00D22DF5" w:rsidRPr="00D849E8" w:rsidRDefault="00D22DF5" w:rsidP="00D849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871524A" w14:textId="2CA35680" w:rsidR="00D22DF5" w:rsidRPr="00D849E8" w:rsidRDefault="00D22DF5" w:rsidP="00D849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849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30 </w:t>
            </w:r>
            <w:r w:rsidRPr="00D849E8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39" w:type="dxa"/>
            <w:vAlign w:val="center"/>
          </w:tcPr>
          <w:p w14:paraId="6E6EACEF" w14:textId="77777777" w:rsidR="00D22DF5" w:rsidRPr="00D849E8" w:rsidRDefault="00D22DF5" w:rsidP="00D849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26ED34AD" w14:textId="7BF373FE" w:rsidR="00D22DF5" w:rsidRPr="00D849E8" w:rsidRDefault="00D22DF5" w:rsidP="00D849E8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849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31 </w:t>
            </w:r>
            <w:r w:rsidRPr="00D849E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  <w:gridSpan w:val="2"/>
            <w:vAlign w:val="center"/>
          </w:tcPr>
          <w:p w14:paraId="750AA165" w14:textId="77777777" w:rsidR="00D22DF5" w:rsidRPr="00D849E8" w:rsidRDefault="00D22DF5" w:rsidP="00D849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33DE83A6" w14:textId="64DD05CE" w:rsidR="00D22DF5" w:rsidRPr="008D4A59" w:rsidRDefault="00D22DF5" w:rsidP="00D849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849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30 </w:t>
            </w:r>
            <w:r w:rsidRPr="00D849E8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7A6D36C4" w14:textId="77777777" w:rsidR="00D22DF5" w:rsidRPr="00D849E8" w:rsidRDefault="00D22DF5" w:rsidP="00D84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ADAF7A3" w14:textId="02E62B07" w:rsidR="00D22DF5" w:rsidRPr="00D849E8" w:rsidRDefault="00D22DF5" w:rsidP="00D849E8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849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31 </w:t>
            </w:r>
            <w:r w:rsidRPr="00D849E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D22DF5" w:rsidRPr="004C7879" w14:paraId="64BA70FB" w14:textId="77777777" w:rsidTr="00D849E8">
        <w:trPr>
          <w:gridAfter w:val="2"/>
          <w:wAfter w:w="13" w:type="dxa"/>
          <w:trHeight w:hRule="exact" w:val="331"/>
        </w:trPr>
        <w:tc>
          <w:tcPr>
            <w:tcW w:w="3752" w:type="dxa"/>
            <w:vAlign w:val="bottom"/>
          </w:tcPr>
          <w:p w14:paraId="432C3881" w14:textId="77777777" w:rsidR="00D22DF5" w:rsidRPr="008D4A59" w:rsidRDefault="00D22DF5" w:rsidP="00D22DF5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75" w:type="dxa"/>
          </w:tcPr>
          <w:p w14:paraId="12809458" w14:textId="390F4996" w:rsidR="00D22DF5" w:rsidRPr="008D4A59" w:rsidRDefault="00D22DF5" w:rsidP="00D22DF5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69C7A186" w14:textId="77777777" w:rsidR="00D22DF5" w:rsidRPr="008D4A59" w:rsidRDefault="00D22DF5" w:rsidP="00D22DF5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vAlign w:val="bottom"/>
          </w:tcPr>
          <w:p w14:paraId="2A8C7C4E" w14:textId="1A86D6F0" w:rsidR="00D22DF5" w:rsidRPr="008D4A59" w:rsidRDefault="00D22DF5" w:rsidP="00D22DF5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36" w:type="dxa"/>
          </w:tcPr>
          <w:p w14:paraId="6A898204" w14:textId="77777777" w:rsidR="00D22DF5" w:rsidRPr="008D4A59" w:rsidRDefault="00D22DF5" w:rsidP="00D22DF5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384DD0CF" w14:textId="1F4D20DF" w:rsidR="00D22DF5" w:rsidRPr="008D4A59" w:rsidRDefault="00D22DF5" w:rsidP="00D22DF5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1C506A9F" w14:textId="77777777" w:rsidR="00D22DF5" w:rsidRPr="008D4A59" w:rsidRDefault="00D22DF5" w:rsidP="00D22DF5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vAlign w:val="bottom"/>
          </w:tcPr>
          <w:p w14:paraId="54170BEF" w14:textId="3EC6B51C" w:rsidR="00D22DF5" w:rsidRPr="008D4A59" w:rsidRDefault="00D22DF5" w:rsidP="00D22DF5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1331B62E" w14:textId="77777777" w:rsidR="00D22DF5" w:rsidRPr="008D4A59" w:rsidRDefault="00D22DF5" w:rsidP="00D22DF5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526BAD4" w14:textId="00C96A64" w:rsidR="00D22DF5" w:rsidRPr="008D4A59" w:rsidRDefault="00D22DF5" w:rsidP="00D22DF5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9" w:type="dxa"/>
          </w:tcPr>
          <w:p w14:paraId="69DA5917" w14:textId="77777777" w:rsidR="00D22DF5" w:rsidRPr="008D4A59" w:rsidRDefault="00D22DF5" w:rsidP="00D22DF5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98ADC8" w14:textId="02E2044A" w:rsidR="00D22DF5" w:rsidRPr="008D4A59" w:rsidRDefault="00D22DF5" w:rsidP="00D22DF5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36" w:type="dxa"/>
            <w:gridSpan w:val="2"/>
          </w:tcPr>
          <w:p w14:paraId="144FB71D" w14:textId="77777777" w:rsidR="00D22DF5" w:rsidRPr="008D4A59" w:rsidRDefault="00D22DF5" w:rsidP="00D22DF5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513084EA" w14:textId="15B9E829" w:rsidR="00D22DF5" w:rsidRPr="008D4A59" w:rsidRDefault="00D22DF5" w:rsidP="00D22DF5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4D67D362" w14:textId="77777777" w:rsidR="00D22DF5" w:rsidRPr="008D4A59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325304B" w14:textId="16244C9C" w:rsidR="00D22DF5" w:rsidRPr="008D4A59" w:rsidRDefault="00D22DF5" w:rsidP="00D22DF5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D22DF5" w:rsidRPr="004C7879" w14:paraId="0F5917A4" w14:textId="77777777" w:rsidTr="00D849E8">
        <w:trPr>
          <w:trHeight w:hRule="exact" w:val="331"/>
        </w:trPr>
        <w:tc>
          <w:tcPr>
            <w:tcW w:w="3752" w:type="dxa"/>
          </w:tcPr>
          <w:p w14:paraId="2F6D2FB6" w14:textId="77777777" w:rsidR="00D22DF5" w:rsidRPr="008D4A59" w:rsidRDefault="00D22DF5" w:rsidP="00D22DF5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310" w:type="dxa"/>
            <w:gridSpan w:val="19"/>
          </w:tcPr>
          <w:p w14:paraId="3FA09AA2" w14:textId="5C676F8F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D22DF5" w:rsidRPr="004C7879" w14:paraId="1F1B904C" w14:textId="77777777" w:rsidTr="00D849E8">
        <w:trPr>
          <w:gridAfter w:val="2"/>
          <w:wAfter w:w="13" w:type="dxa"/>
          <w:trHeight w:hRule="exact" w:val="371"/>
        </w:trPr>
        <w:tc>
          <w:tcPr>
            <w:tcW w:w="3752" w:type="dxa"/>
          </w:tcPr>
          <w:p w14:paraId="5DA4395B" w14:textId="5730A83F" w:rsidR="00D22DF5" w:rsidRPr="008D4A59" w:rsidRDefault="00D22DF5" w:rsidP="00D22DF5">
            <w:pPr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075" w:type="dxa"/>
            <w:vAlign w:val="bottom"/>
          </w:tcPr>
          <w:p w14:paraId="00393845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306B3C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vAlign w:val="bottom"/>
          </w:tcPr>
          <w:p w14:paraId="128EB12C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72F94B8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768FF01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0BB0FE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vAlign w:val="bottom"/>
          </w:tcPr>
          <w:p w14:paraId="3591BBC4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DD3096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A9DB0EC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E99440C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D452EF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47E54BF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1D85E686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E972EE" w14:textId="77777777" w:rsidR="00D22DF5" w:rsidRPr="008D4A59" w:rsidRDefault="00D22DF5" w:rsidP="00D22DF5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AEADC8A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2DF5" w:rsidRPr="004C7879" w14:paraId="04E8F2BE" w14:textId="77777777" w:rsidTr="00D849E8">
        <w:trPr>
          <w:gridAfter w:val="2"/>
          <w:wAfter w:w="13" w:type="dxa"/>
          <w:trHeight w:hRule="exact" w:val="360"/>
        </w:trPr>
        <w:tc>
          <w:tcPr>
            <w:tcW w:w="3752" w:type="dxa"/>
          </w:tcPr>
          <w:p w14:paraId="39A7658B" w14:textId="5F472ED3" w:rsidR="00D22DF5" w:rsidRPr="008D4A59" w:rsidRDefault="00D22DF5" w:rsidP="00D22DF5">
            <w:pPr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สัญญาอนุพันธ์</w:t>
            </w:r>
          </w:p>
        </w:tc>
        <w:tc>
          <w:tcPr>
            <w:tcW w:w="1075" w:type="dxa"/>
            <w:vAlign w:val="bottom"/>
          </w:tcPr>
          <w:p w14:paraId="29322E8C" w14:textId="3D7C9039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308289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vAlign w:val="bottom"/>
          </w:tcPr>
          <w:p w14:paraId="310C74CC" w14:textId="6EB5B824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E98456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2A86A2FF" w14:textId="4C662A53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27DC9E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vAlign w:val="bottom"/>
          </w:tcPr>
          <w:p w14:paraId="364753EB" w14:textId="067285B4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6B32E3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08C2A78" w14:textId="727FEBCE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C462F09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874643" w14:textId="30863E7D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F9F3196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093E18A5" w14:textId="2918169B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E441A8E" w14:textId="77777777" w:rsidR="00D22DF5" w:rsidRPr="008D4A59" w:rsidRDefault="00D22DF5" w:rsidP="00D22DF5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5BB7E4D" w14:textId="1C27FFF1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2DF5" w:rsidRPr="004C7879" w14:paraId="3C5D8D88" w14:textId="77777777" w:rsidTr="00D849E8">
        <w:trPr>
          <w:gridAfter w:val="2"/>
          <w:wAfter w:w="13" w:type="dxa"/>
          <w:trHeight w:hRule="exact" w:val="346"/>
        </w:trPr>
        <w:tc>
          <w:tcPr>
            <w:tcW w:w="3752" w:type="dxa"/>
          </w:tcPr>
          <w:p w14:paraId="64F8F7EC" w14:textId="6206551A" w:rsidR="00D22DF5" w:rsidRPr="008D4A59" w:rsidRDefault="00D22DF5" w:rsidP="00D22DF5">
            <w:pPr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 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75" w:type="dxa"/>
            <w:vAlign w:val="bottom"/>
          </w:tcPr>
          <w:p w14:paraId="0765AC60" w14:textId="23D10F25" w:rsidR="00D22DF5" w:rsidRPr="008D4A59" w:rsidRDefault="006F2B9C" w:rsidP="00D22D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292810A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296D563E" w14:textId="359BE9A6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2925ACB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23B20885" w14:textId="0BED156F" w:rsidR="00D22DF5" w:rsidRPr="00485F7F" w:rsidRDefault="00227A3E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7A3E">
              <w:rPr>
                <w:rFonts w:asciiTheme="majorBidi" w:hAnsiTheme="majorBidi" w:cstheme="majorBidi"/>
                <w:sz w:val="28"/>
                <w:szCs w:val="28"/>
              </w:rPr>
              <w:t>1,908,363</w:t>
            </w:r>
          </w:p>
        </w:tc>
        <w:tc>
          <w:tcPr>
            <w:tcW w:w="236" w:type="dxa"/>
          </w:tcPr>
          <w:p w14:paraId="7FFDA9EF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416D2AF0" w14:textId="19CF2BC1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409,624</w:t>
            </w:r>
          </w:p>
        </w:tc>
        <w:tc>
          <w:tcPr>
            <w:tcW w:w="236" w:type="dxa"/>
            <w:vAlign w:val="bottom"/>
          </w:tcPr>
          <w:p w14:paraId="14150F6F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6FDCB6D" w14:textId="573F5ED0" w:rsidR="00D22DF5" w:rsidRPr="008D4A59" w:rsidRDefault="006F2B9C" w:rsidP="00D22D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5171CD9E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EA0902" w14:textId="7609CD12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E6846B3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116D2AFB" w14:textId="6FE1F8AF" w:rsidR="00D22DF5" w:rsidRPr="008D4A59" w:rsidRDefault="00AA7BE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7A3E">
              <w:rPr>
                <w:rFonts w:asciiTheme="majorBidi" w:hAnsiTheme="majorBidi" w:cstheme="majorBidi"/>
                <w:sz w:val="28"/>
                <w:szCs w:val="28"/>
              </w:rPr>
              <w:t>1,908,363</w:t>
            </w:r>
          </w:p>
        </w:tc>
        <w:tc>
          <w:tcPr>
            <w:tcW w:w="236" w:type="dxa"/>
            <w:vAlign w:val="bottom"/>
          </w:tcPr>
          <w:p w14:paraId="24168C84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1979AD" w14:textId="20B8B0C2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409,624</w:t>
            </w:r>
          </w:p>
        </w:tc>
      </w:tr>
      <w:tr w:rsidR="00D22DF5" w:rsidRPr="004C7879" w14:paraId="3223ACAB" w14:textId="77777777" w:rsidTr="00D849E8">
        <w:trPr>
          <w:gridAfter w:val="2"/>
          <w:wAfter w:w="13" w:type="dxa"/>
          <w:trHeight w:hRule="exact" w:val="360"/>
        </w:trPr>
        <w:tc>
          <w:tcPr>
            <w:tcW w:w="3752" w:type="dxa"/>
            <w:vAlign w:val="bottom"/>
          </w:tcPr>
          <w:p w14:paraId="13E90AB9" w14:textId="27FBA96D" w:rsidR="00D22DF5" w:rsidRPr="008D4A59" w:rsidRDefault="00D22DF5" w:rsidP="00D22DF5">
            <w:pPr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สัญญาแลกเปลี่ยนสกุลเงินและอัตราดอกเบี้ย</w:t>
            </w:r>
          </w:p>
        </w:tc>
        <w:tc>
          <w:tcPr>
            <w:tcW w:w="1075" w:type="dxa"/>
            <w:vAlign w:val="bottom"/>
          </w:tcPr>
          <w:p w14:paraId="1E6413CC" w14:textId="263EB285" w:rsidR="00D22DF5" w:rsidRPr="008D4A59" w:rsidRDefault="006F2B9C" w:rsidP="00D22D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0584C0F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566A91D9" w14:textId="0765E520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16A06BA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6B90EE13" w14:textId="215BEF3C" w:rsidR="00D22DF5" w:rsidRPr="00485F7F" w:rsidRDefault="00227A3E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7A3E">
              <w:rPr>
                <w:rFonts w:asciiTheme="majorBidi" w:hAnsiTheme="majorBidi" w:cstheme="majorBidi"/>
                <w:sz w:val="28"/>
                <w:szCs w:val="28"/>
              </w:rPr>
              <w:t>1,830,991</w:t>
            </w:r>
          </w:p>
        </w:tc>
        <w:tc>
          <w:tcPr>
            <w:tcW w:w="236" w:type="dxa"/>
          </w:tcPr>
          <w:p w14:paraId="320A4D4F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504493A9" w14:textId="702C0686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2,369,472</w:t>
            </w:r>
          </w:p>
        </w:tc>
        <w:tc>
          <w:tcPr>
            <w:tcW w:w="236" w:type="dxa"/>
            <w:vAlign w:val="bottom"/>
          </w:tcPr>
          <w:p w14:paraId="71E18A91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48DC426" w14:textId="35252D5A" w:rsidR="00D22DF5" w:rsidRPr="008D4A59" w:rsidRDefault="006F2B9C" w:rsidP="00D22D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7DAAE029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667690" w14:textId="6BB6AF05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8DF3AEB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66E42395" w14:textId="4B0E32E8" w:rsidR="00D22DF5" w:rsidRPr="008D4A59" w:rsidRDefault="00AA7BE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7A3E">
              <w:rPr>
                <w:rFonts w:asciiTheme="majorBidi" w:hAnsiTheme="majorBidi" w:cstheme="majorBidi"/>
                <w:sz w:val="28"/>
                <w:szCs w:val="28"/>
              </w:rPr>
              <w:t>1,830,991</w:t>
            </w:r>
          </w:p>
        </w:tc>
        <w:tc>
          <w:tcPr>
            <w:tcW w:w="236" w:type="dxa"/>
            <w:vAlign w:val="bottom"/>
          </w:tcPr>
          <w:p w14:paraId="5935FFA4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9D21BB" w14:textId="791DFBF1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2,369,472</w:t>
            </w:r>
          </w:p>
        </w:tc>
      </w:tr>
      <w:tr w:rsidR="00D22DF5" w:rsidRPr="004C7879" w14:paraId="397FADE2" w14:textId="77777777" w:rsidTr="00D849E8">
        <w:trPr>
          <w:gridAfter w:val="2"/>
          <w:wAfter w:w="13" w:type="dxa"/>
          <w:trHeight w:hRule="exact" w:val="360"/>
        </w:trPr>
        <w:tc>
          <w:tcPr>
            <w:tcW w:w="3752" w:type="dxa"/>
          </w:tcPr>
          <w:p w14:paraId="608A5C65" w14:textId="7C9F9269" w:rsidR="00D22DF5" w:rsidRPr="008D4A59" w:rsidRDefault="00D22DF5" w:rsidP="00D22DF5">
            <w:pPr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75" w:type="dxa"/>
            <w:vAlign w:val="bottom"/>
          </w:tcPr>
          <w:p w14:paraId="340266E8" w14:textId="4E535502" w:rsidR="00D22DF5" w:rsidRPr="008D4A59" w:rsidRDefault="006F2B9C" w:rsidP="00D22D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B328E99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3D9565E3" w14:textId="444E0F46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7729B4B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72BC6050" w14:textId="5EF59534" w:rsidR="00D22DF5" w:rsidRPr="00485F7F" w:rsidRDefault="00227A3E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7A3E">
              <w:rPr>
                <w:rFonts w:asciiTheme="majorBidi" w:hAnsiTheme="majorBidi" w:cstheme="majorBidi"/>
                <w:sz w:val="28"/>
                <w:szCs w:val="28"/>
              </w:rPr>
              <w:t>62,078</w:t>
            </w:r>
          </w:p>
        </w:tc>
        <w:tc>
          <w:tcPr>
            <w:tcW w:w="236" w:type="dxa"/>
          </w:tcPr>
          <w:p w14:paraId="3FC7D59F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705B18A3" w14:textId="5D48A5B1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172,449</w:t>
            </w:r>
          </w:p>
        </w:tc>
        <w:tc>
          <w:tcPr>
            <w:tcW w:w="236" w:type="dxa"/>
            <w:vAlign w:val="bottom"/>
          </w:tcPr>
          <w:p w14:paraId="71CD2A49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6DC2322" w14:textId="6E499CBA" w:rsidR="00D22DF5" w:rsidRPr="008D4A59" w:rsidRDefault="006F2B9C" w:rsidP="00D22D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263CCFDB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FECBBF" w14:textId="501265DC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ADB00EE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5EBF7A2F" w14:textId="7AC3C652" w:rsidR="00D22DF5" w:rsidRPr="008D4A59" w:rsidRDefault="00AA7BE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7A3E">
              <w:rPr>
                <w:rFonts w:asciiTheme="majorBidi" w:hAnsiTheme="majorBidi" w:cstheme="majorBidi"/>
                <w:sz w:val="28"/>
                <w:szCs w:val="28"/>
              </w:rPr>
              <w:t>62,078</w:t>
            </w:r>
          </w:p>
        </w:tc>
        <w:tc>
          <w:tcPr>
            <w:tcW w:w="236" w:type="dxa"/>
            <w:vAlign w:val="bottom"/>
          </w:tcPr>
          <w:p w14:paraId="72BF411A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316F18" w14:textId="14C910AC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172,449</w:t>
            </w:r>
          </w:p>
        </w:tc>
      </w:tr>
      <w:tr w:rsidR="00D22DF5" w:rsidRPr="004C7879" w14:paraId="4F34353A" w14:textId="77777777" w:rsidTr="00D849E8">
        <w:trPr>
          <w:gridAfter w:val="2"/>
          <w:wAfter w:w="13" w:type="dxa"/>
          <w:trHeight w:hRule="exact" w:val="360"/>
        </w:trPr>
        <w:tc>
          <w:tcPr>
            <w:tcW w:w="3752" w:type="dxa"/>
          </w:tcPr>
          <w:p w14:paraId="12A42963" w14:textId="10C0C1DB" w:rsidR="00D22DF5" w:rsidRPr="008D4A59" w:rsidRDefault="00D22DF5" w:rsidP="00D22DF5">
            <w:pPr>
              <w:ind w:right="-90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ตราสารอนุพันธ์อื่น</w:t>
            </w:r>
          </w:p>
        </w:tc>
        <w:tc>
          <w:tcPr>
            <w:tcW w:w="1075" w:type="dxa"/>
            <w:vAlign w:val="bottom"/>
          </w:tcPr>
          <w:p w14:paraId="3ED48345" w14:textId="6DF10C82" w:rsidR="00D22DF5" w:rsidRPr="008D4A59" w:rsidRDefault="006F2B9C" w:rsidP="00D22D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9BCD2C4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5BEEAE33" w14:textId="614DAE59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E9DC440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357EB067" w14:textId="0E69E5E1" w:rsidR="00D22DF5" w:rsidRPr="00485F7F" w:rsidRDefault="00227A3E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7A3E">
              <w:rPr>
                <w:rFonts w:asciiTheme="majorBidi" w:hAnsiTheme="majorBidi" w:cstheme="majorBidi"/>
                <w:sz w:val="28"/>
                <w:szCs w:val="28"/>
              </w:rPr>
              <w:t>91,697</w:t>
            </w:r>
          </w:p>
        </w:tc>
        <w:tc>
          <w:tcPr>
            <w:tcW w:w="236" w:type="dxa"/>
          </w:tcPr>
          <w:p w14:paraId="584241A6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00DD5C2B" w14:textId="69ABB1CA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48,726</w:t>
            </w:r>
          </w:p>
        </w:tc>
        <w:tc>
          <w:tcPr>
            <w:tcW w:w="236" w:type="dxa"/>
            <w:vAlign w:val="bottom"/>
          </w:tcPr>
          <w:p w14:paraId="47258F73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FD009B" w14:textId="190E6CE8" w:rsidR="00D22DF5" w:rsidRPr="008D4A59" w:rsidRDefault="006F2B9C" w:rsidP="00D22D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330CE060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0880D8" w14:textId="2B0DBEC6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1439A43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0981D43C" w14:textId="439C220A" w:rsidR="00D22DF5" w:rsidRPr="008D4A59" w:rsidRDefault="00AA7BE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7A3E">
              <w:rPr>
                <w:rFonts w:asciiTheme="majorBidi" w:hAnsiTheme="majorBidi" w:cstheme="majorBidi"/>
                <w:sz w:val="28"/>
                <w:szCs w:val="28"/>
              </w:rPr>
              <w:t>91,697</w:t>
            </w:r>
          </w:p>
        </w:tc>
        <w:tc>
          <w:tcPr>
            <w:tcW w:w="236" w:type="dxa"/>
            <w:vAlign w:val="bottom"/>
          </w:tcPr>
          <w:p w14:paraId="54B7B7BF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10EBD6" w14:textId="7CCCE8DC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48,726</w:t>
            </w:r>
          </w:p>
        </w:tc>
      </w:tr>
      <w:tr w:rsidR="00D22DF5" w:rsidRPr="004C7879" w14:paraId="2D1E78BE" w14:textId="77777777" w:rsidTr="00D849E8">
        <w:trPr>
          <w:gridAfter w:val="2"/>
          <w:wAfter w:w="13" w:type="dxa"/>
          <w:trHeight w:hRule="exact" w:val="360"/>
        </w:trPr>
        <w:tc>
          <w:tcPr>
            <w:tcW w:w="3752" w:type="dxa"/>
          </w:tcPr>
          <w:p w14:paraId="50A67F1E" w14:textId="6A8D3892" w:rsidR="00D22DF5" w:rsidRPr="008D4A59" w:rsidRDefault="00D22DF5" w:rsidP="00D22DF5">
            <w:pPr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816B3" w14:textId="5379CED0" w:rsidR="00D22DF5" w:rsidRPr="008D4A59" w:rsidRDefault="006F2B9C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B4B7C1C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E52906" w14:textId="269FC154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763967B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4290DB94" w14:textId="0FA49121" w:rsidR="00D22DF5" w:rsidRPr="00485F7F" w:rsidRDefault="00227A3E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7A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3,893,129</w:t>
            </w:r>
          </w:p>
        </w:tc>
        <w:tc>
          <w:tcPr>
            <w:tcW w:w="236" w:type="dxa"/>
          </w:tcPr>
          <w:p w14:paraId="4A449003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55955C" w14:textId="7854CDBE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3,000,271</w:t>
            </w:r>
          </w:p>
        </w:tc>
        <w:tc>
          <w:tcPr>
            <w:tcW w:w="236" w:type="dxa"/>
            <w:vAlign w:val="bottom"/>
          </w:tcPr>
          <w:p w14:paraId="454FD532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B2B2C9" w14:textId="5974B1F5" w:rsidR="00D22DF5" w:rsidRPr="008D4A59" w:rsidRDefault="006F2B9C" w:rsidP="00D22D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3C8197C5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836BC" w14:textId="2AF90229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A489FCB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26EBE3" w14:textId="57D2A2FD" w:rsidR="00D22DF5" w:rsidRPr="008D4A59" w:rsidRDefault="00AA7BE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7A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3,893,129</w:t>
            </w:r>
          </w:p>
        </w:tc>
        <w:tc>
          <w:tcPr>
            <w:tcW w:w="236" w:type="dxa"/>
            <w:vAlign w:val="bottom"/>
          </w:tcPr>
          <w:p w14:paraId="433445B2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629C99" w14:textId="51811B58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3,000,271</w:t>
            </w:r>
          </w:p>
        </w:tc>
      </w:tr>
      <w:tr w:rsidR="00D22DF5" w:rsidRPr="004C7879" w14:paraId="53D5E3E0" w14:textId="77777777" w:rsidTr="00D849E8">
        <w:trPr>
          <w:gridAfter w:val="2"/>
          <w:wAfter w:w="13" w:type="dxa"/>
          <w:trHeight w:hRule="exact" w:val="331"/>
        </w:trPr>
        <w:tc>
          <w:tcPr>
            <w:tcW w:w="3752" w:type="dxa"/>
          </w:tcPr>
          <w:p w14:paraId="545CBB76" w14:textId="27283FFB" w:rsidR="00D22DF5" w:rsidRPr="008D4A59" w:rsidRDefault="00D22DF5" w:rsidP="00D22DF5">
            <w:pPr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75" w:type="dxa"/>
            <w:vAlign w:val="bottom"/>
          </w:tcPr>
          <w:p w14:paraId="3835AAEE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DEB4CAA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46E91EA7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849C11C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40824436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07F9AF7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68DD49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FDEE0B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A2027F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546AE90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A37780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12C0AEB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vAlign w:val="bottom"/>
          </w:tcPr>
          <w:p w14:paraId="01ABB3AA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182F84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E39B9E" w14:textId="77777777" w:rsidR="00D22DF5" w:rsidRPr="008D4A59" w:rsidRDefault="00D22DF5" w:rsidP="00D22DF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2A67C72F" w14:textId="3D279AAC" w:rsidR="00137E45" w:rsidRPr="00B31CDB" w:rsidRDefault="00137E45">
      <w:pPr>
        <w:rPr>
          <w:rFonts w:cstheme="minorBidi"/>
        </w:rPr>
      </w:pPr>
    </w:p>
    <w:p w14:paraId="3D412FF9" w14:textId="77777777" w:rsidR="005642A3" w:rsidRDefault="005642A3">
      <w:r>
        <w:br w:type="page"/>
      </w:r>
    </w:p>
    <w:tbl>
      <w:tblPr>
        <w:tblW w:w="1415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52"/>
        <w:gridCol w:w="1077"/>
        <w:gridCol w:w="236"/>
        <w:gridCol w:w="1078"/>
        <w:gridCol w:w="236"/>
        <w:gridCol w:w="1079"/>
        <w:gridCol w:w="236"/>
        <w:gridCol w:w="1074"/>
        <w:gridCol w:w="6"/>
        <w:gridCol w:w="230"/>
        <w:gridCol w:w="6"/>
        <w:gridCol w:w="1080"/>
        <w:gridCol w:w="236"/>
        <w:gridCol w:w="1086"/>
        <w:gridCol w:w="236"/>
        <w:gridCol w:w="1080"/>
        <w:gridCol w:w="236"/>
        <w:gridCol w:w="1080"/>
        <w:gridCol w:w="12"/>
      </w:tblGrid>
      <w:tr w:rsidR="00F06A32" w:rsidRPr="00C01183" w14:paraId="1F189E47" w14:textId="77777777" w:rsidTr="00781B59">
        <w:trPr>
          <w:trHeight w:hRule="exact" w:val="331"/>
          <w:tblHeader/>
        </w:trPr>
        <w:tc>
          <w:tcPr>
            <w:tcW w:w="3852" w:type="dxa"/>
            <w:vAlign w:val="bottom"/>
          </w:tcPr>
          <w:p w14:paraId="5BBF649C" w14:textId="03B120BA" w:rsidR="00F06A32" w:rsidRPr="008D4A59" w:rsidRDefault="00F06A32" w:rsidP="00812D46">
            <w:pPr>
              <w:tabs>
                <w:tab w:val="left" w:pos="348"/>
              </w:tabs>
              <w:spacing w:line="240" w:lineRule="auto"/>
              <w:ind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04" w:type="dxa"/>
            <w:gridSpan w:val="18"/>
          </w:tcPr>
          <w:p w14:paraId="4938B22F" w14:textId="77777777" w:rsidR="00F06A32" w:rsidRPr="008D4A59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06A32" w:rsidRPr="00C01183" w14:paraId="5599F839" w14:textId="77777777" w:rsidTr="00781B59">
        <w:trPr>
          <w:trHeight w:hRule="exact" w:val="331"/>
          <w:tblHeader/>
        </w:trPr>
        <w:tc>
          <w:tcPr>
            <w:tcW w:w="3852" w:type="dxa"/>
            <w:vAlign w:val="bottom"/>
            <w:hideMark/>
          </w:tcPr>
          <w:p w14:paraId="0E7CBE2C" w14:textId="77777777" w:rsidR="00F06A32" w:rsidRPr="008D4A59" w:rsidRDefault="00F06A32" w:rsidP="00812D46">
            <w:pPr>
              <w:spacing w:line="240" w:lineRule="auto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91" w:type="dxa"/>
            <w:gridSpan w:val="3"/>
            <w:vAlign w:val="center"/>
          </w:tcPr>
          <w:p w14:paraId="08490FBE" w14:textId="77777777" w:rsidR="00F06A32" w:rsidRPr="008D4A59" w:rsidRDefault="00F06A32" w:rsidP="00D849E8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vAlign w:val="center"/>
          </w:tcPr>
          <w:p w14:paraId="75ED9861" w14:textId="77777777" w:rsidR="00F06A32" w:rsidRPr="008D4A59" w:rsidRDefault="00F06A32" w:rsidP="00D849E8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89" w:type="dxa"/>
            <w:gridSpan w:val="3"/>
            <w:vAlign w:val="center"/>
          </w:tcPr>
          <w:p w14:paraId="36FBAF75" w14:textId="77777777" w:rsidR="00F06A32" w:rsidRPr="008D4A59" w:rsidRDefault="00F06A32" w:rsidP="00D849E8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  <w:gridSpan w:val="2"/>
            <w:vAlign w:val="center"/>
          </w:tcPr>
          <w:p w14:paraId="7086FCD5" w14:textId="77777777" w:rsidR="00F06A32" w:rsidRPr="008D4A59" w:rsidRDefault="00F06A32" w:rsidP="00D849E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8" w:type="dxa"/>
            <w:gridSpan w:val="4"/>
            <w:vAlign w:val="center"/>
          </w:tcPr>
          <w:p w14:paraId="059E75B6" w14:textId="77777777" w:rsidR="00F06A32" w:rsidRPr="008D4A59" w:rsidRDefault="00F06A32" w:rsidP="00D849E8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  <w:vAlign w:val="center"/>
          </w:tcPr>
          <w:p w14:paraId="2B16842F" w14:textId="77777777" w:rsidR="00F06A32" w:rsidRPr="008D4A59" w:rsidRDefault="00F06A32" w:rsidP="00D849E8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8" w:type="dxa"/>
            <w:gridSpan w:val="4"/>
            <w:vAlign w:val="center"/>
          </w:tcPr>
          <w:p w14:paraId="19D9DA57" w14:textId="77777777" w:rsidR="00F06A32" w:rsidRPr="008D4A59" w:rsidRDefault="00F06A32" w:rsidP="00D849E8">
            <w:pPr>
              <w:tabs>
                <w:tab w:val="clear" w:pos="1871"/>
                <w:tab w:val="left" w:pos="1403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D22DF5" w:rsidRPr="00C01183" w14:paraId="40EF7A3C" w14:textId="77777777" w:rsidTr="00781B59">
        <w:trPr>
          <w:gridAfter w:val="1"/>
          <w:wAfter w:w="12" w:type="dxa"/>
          <w:trHeight w:hRule="exact" w:val="331"/>
          <w:tblHeader/>
        </w:trPr>
        <w:tc>
          <w:tcPr>
            <w:tcW w:w="3852" w:type="dxa"/>
            <w:vAlign w:val="bottom"/>
          </w:tcPr>
          <w:p w14:paraId="0ED47A87" w14:textId="6D284B84" w:rsidR="00D22DF5" w:rsidRPr="008D4A59" w:rsidRDefault="00D22DF5" w:rsidP="00D22DF5">
            <w:pPr>
              <w:tabs>
                <w:tab w:val="clear" w:pos="454"/>
                <w:tab w:val="left" w:pos="120"/>
                <w:tab w:val="left" w:pos="350"/>
              </w:tabs>
              <w:spacing w:line="240" w:lineRule="auto"/>
              <w:ind w:right="-90" w:firstLine="7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077" w:type="dxa"/>
            <w:vAlign w:val="center"/>
          </w:tcPr>
          <w:p w14:paraId="7FF894DB" w14:textId="7BB570E0" w:rsidR="00D22DF5" w:rsidRPr="008D4A59" w:rsidRDefault="00D22DF5" w:rsidP="00D849E8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7E739A07" w14:textId="77777777" w:rsidR="00D22DF5" w:rsidRPr="008D4A59" w:rsidRDefault="00D22DF5" w:rsidP="00D849E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center"/>
          </w:tcPr>
          <w:p w14:paraId="0D50ADD3" w14:textId="00E8EC21" w:rsidR="00D22DF5" w:rsidRPr="008D4A59" w:rsidRDefault="00D22DF5" w:rsidP="00D849E8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vAlign w:val="center"/>
          </w:tcPr>
          <w:p w14:paraId="6B293BD6" w14:textId="77777777" w:rsidR="00D22DF5" w:rsidRPr="008D4A59" w:rsidRDefault="00D22DF5" w:rsidP="00D849E8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vAlign w:val="center"/>
          </w:tcPr>
          <w:p w14:paraId="3FF4047A" w14:textId="7C838AF0" w:rsidR="00D22DF5" w:rsidRPr="008D4A59" w:rsidRDefault="00D22DF5" w:rsidP="00D849E8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0F5C9856" w14:textId="77777777" w:rsidR="00D22DF5" w:rsidRPr="008D4A59" w:rsidRDefault="00D22DF5" w:rsidP="00D849E8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3F3B6E6" w14:textId="70EEAD81" w:rsidR="00D22DF5" w:rsidRPr="008D4A59" w:rsidRDefault="00D22DF5" w:rsidP="00D849E8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gridSpan w:val="2"/>
            <w:vAlign w:val="center"/>
          </w:tcPr>
          <w:p w14:paraId="07BC486F" w14:textId="77777777" w:rsidR="00D22DF5" w:rsidRPr="008D4A59" w:rsidRDefault="00D22DF5" w:rsidP="00D84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1D597D08" w14:textId="20270BC2" w:rsidR="00D22DF5" w:rsidRPr="008D4A59" w:rsidRDefault="00D22DF5" w:rsidP="00D849E8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0D1E6723" w14:textId="77777777" w:rsidR="00D22DF5" w:rsidRPr="008D4A59" w:rsidRDefault="00D22DF5" w:rsidP="00D849E8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6" w:type="dxa"/>
            <w:vAlign w:val="center"/>
          </w:tcPr>
          <w:p w14:paraId="348B5A29" w14:textId="60758473" w:rsidR="00D22DF5" w:rsidRPr="008D4A59" w:rsidRDefault="00D22DF5" w:rsidP="00D849E8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vAlign w:val="center"/>
          </w:tcPr>
          <w:p w14:paraId="610EA8CA" w14:textId="77777777" w:rsidR="00D22DF5" w:rsidRPr="008D4A59" w:rsidRDefault="00D22DF5" w:rsidP="00D849E8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41F44413" w14:textId="5EF77D3F" w:rsidR="00D22DF5" w:rsidRPr="008D4A59" w:rsidRDefault="00D22DF5" w:rsidP="00D849E8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52E459C7" w14:textId="77777777" w:rsidR="00D22DF5" w:rsidRPr="008D4A59" w:rsidRDefault="00D22DF5" w:rsidP="00D84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32FEEF8" w14:textId="628457A6" w:rsidR="00D22DF5" w:rsidRPr="008D4A59" w:rsidRDefault="00D22DF5" w:rsidP="00D84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D22DF5" w:rsidRPr="00C01183" w14:paraId="1D6907F3" w14:textId="77777777" w:rsidTr="00781B59">
        <w:trPr>
          <w:gridAfter w:val="1"/>
          <w:wAfter w:w="12" w:type="dxa"/>
          <w:trHeight w:hRule="exact" w:val="331"/>
          <w:tblHeader/>
        </w:trPr>
        <w:tc>
          <w:tcPr>
            <w:tcW w:w="3852" w:type="dxa"/>
            <w:vAlign w:val="bottom"/>
          </w:tcPr>
          <w:p w14:paraId="30850122" w14:textId="77777777" w:rsidR="00D22DF5" w:rsidRPr="008D4A59" w:rsidRDefault="00D22DF5" w:rsidP="00D22DF5">
            <w:pPr>
              <w:tabs>
                <w:tab w:val="clear" w:pos="454"/>
                <w:tab w:val="left" w:pos="120"/>
                <w:tab w:val="left" w:pos="350"/>
              </w:tabs>
              <w:spacing w:line="240" w:lineRule="auto"/>
              <w:ind w:right="-90" w:firstLine="7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077" w:type="dxa"/>
          </w:tcPr>
          <w:p w14:paraId="2006C6A3" w14:textId="0A98D26E" w:rsidR="00D22DF5" w:rsidRPr="008D4A59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3EFF0EFE" w14:textId="77777777" w:rsidR="00D22DF5" w:rsidRPr="008D4A59" w:rsidRDefault="00D22DF5" w:rsidP="00D22D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59EEED74" w14:textId="45752CAC" w:rsidR="00D22DF5" w:rsidRPr="008D4A59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36" w:type="dxa"/>
            <w:vAlign w:val="center"/>
          </w:tcPr>
          <w:p w14:paraId="3E186A69" w14:textId="77777777" w:rsidR="00D22DF5" w:rsidRPr="008D4A59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49B70DDE" w14:textId="16710663" w:rsidR="00D22DF5" w:rsidRPr="008D4A59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0E9BE1AE" w14:textId="77777777" w:rsidR="00D22DF5" w:rsidRPr="008D4A59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D2D967F" w14:textId="134B8318" w:rsidR="00D22DF5" w:rsidRPr="008D4A59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36" w:type="dxa"/>
            <w:gridSpan w:val="2"/>
            <w:vAlign w:val="center"/>
          </w:tcPr>
          <w:p w14:paraId="28F34826" w14:textId="77777777" w:rsidR="00D22DF5" w:rsidRPr="008D4A59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823B49F" w14:textId="7511C2E9" w:rsidR="00D22DF5" w:rsidRPr="008D4A59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2CD4F0EF" w14:textId="77777777" w:rsidR="00D22DF5" w:rsidRPr="008D4A59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002BCB02" w14:textId="7EB3220C" w:rsidR="00D22DF5" w:rsidRPr="008D4A59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36" w:type="dxa"/>
            <w:vAlign w:val="center"/>
          </w:tcPr>
          <w:p w14:paraId="2B17B876" w14:textId="77777777" w:rsidR="00D22DF5" w:rsidRPr="008D4A59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80C4B34" w14:textId="4C984F94" w:rsidR="00D22DF5" w:rsidRPr="008D4A59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1AADE4EE" w14:textId="77777777" w:rsidR="00D22DF5" w:rsidRPr="008D4A59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344C8A" w14:textId="3A9E533B" w:rsidR="00D22DF5" w:rsidRPr="008D4A59" w:rsidRDefault="00D22DF5" w:rsidP="00D22DF5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D22DF5" w:rsidRPr="00C01183" w14:paraId="35C9614C" w14:textId="77777777" w:rsidTr="00781B59">
        <w:trPr>
          <w:trHeight w:hRule="exact" w:val="331"/>
          <w:tblHeader/>
        </w:trPr>
        <w:tc>
          <w:tcPr>
            <w:tcW w:w="3852" w:type="dxa"/>
          </w:tcPr>
          <w:p w14:paraId="3E3116FB" w14:textId="77777777" w:rsidR="00D22DF5" w:rsidRPr="008D4A59" w:rsidRDefault="00D22DF5" w:rsidP="00D22DF5">
            <w:pPr>
              <w:spacing w:line="240" w:lineRule="auto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10304" w:type="dxa"/>
            <w:gridSpan w:val="18"/>
          </w:tcPr>
          <w:p w14:paraId="734B9614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D22DF5" w:rsidRPr="00C01183" w14:paraId="60966558" w14:textId="77777777" w:rsidTr="00781B59">
        <w:trPr>
          <w:gridAfter w:val="1"/>
          <w:wAfter w:w="12" w:type="dxa"/>
          <w:trHeight w:hRule="exact" w:val="360"/>
        </w:trPr>
        <w:tc>
          <w:tcPr>
            <w:tcW w:w="3852" w:type="dxa"/>
            <w:vAlign w:val="center"/>
          </w:tcPr>
          <w:p w14:paraId="5D361F5D" w14:textId="3B4287D6" w:rsidR="00D22DF5" w:rsidRPr="008D4A59" w:rsidRDefault="00D22DF5" w:rsidP="00D22DF5">
            <w:pPr>
              <w:spacing w:line="240" w:lineRule="auto"/>
              <w:ind w:left="72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077" w:type="dxa"/>
          </w:tcPr>
          <w:p w14:paraId="33ACA113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AC18D2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540D3A7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04A3AF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40832BC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8F3F0D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7729DA7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316F7E6" w14:textId="77777777" w:rsidR="00D22DF5" w:rsidRPr="008D4A59" w:rsidRDefault="00D22DF5" w:rsidP="00D22DF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30D925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0728D4" w14:textId="77777777" w:rsidR="00D22DF5" w:rsidRPr="008D4A59" w:rsidRDefault="00D22DF5" w:rsidP="00D22DF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41B602F7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9C8F2D" w14:textId="77777777" w:rsidR="00D22DF5" w:rsidRPr="008D4A59" w:rsidRDefault="00D22DF5" w:rsidP="00D22DF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2D9C32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CE04E8" w14:textId="77777777" w:rsidR="00D22DF5" w:rsidRPr="008D4A59" w:rsidRDefault="00D22DF5" w:rsidP="00D22DF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9EEA7B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2DF5" w:rsidRPr="00C01183" w14:paraId="4B40169E" w14:textId="77777777" w:rsidTr="00781B59">
        <w:trPr>
          <w:gridAfter w:val="1"/>
          <w:wAfter w:w="12" w:type="dxa"/>
          <w:trHeight w:hRule="exact" w:val="362"/>
        </w:trPr>
        <w:tc>
          <w:tcPr>
            <w:tcW w:w="3852" w:type="dxa"/>
            <w:vAlign w:val="center"/>
            <w:hideMark/>
          </w:tcPr>
          <w:p w14:paraId="35F9AF8B" w14:textId="77777777" w:rsidR="00D22DF5" w:rsidRPr="008D4A59" w:rsidRDefault="00D22DF5" w:rsidP="00D22DF5">
            <w:pPr>
              <w:spacing w:line="240" w:lineRule="auto"/>
              <w:ind w:left="160" w:right="-90" w:hanging="8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77" w:type="dxa"/>
            <w:vAlign w:val="bottom"/>
          </w:tcPr>
          <w:p w14:paraId="3B4555FF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E00EFE6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350049B6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7188808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3278E99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964872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1365EE1F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86CD149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11A5B5F0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D41788E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73BA942F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D3BC8B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F508DE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3622DD4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84D72F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2DF5" w:rsidRPr="00C01183" w14:paraId="6BF1CBC2" w14:textId="77777777" w:rsidTr="00781B59">
        <w:trPr>
          <w:gridAfter w:val="1"/>
          <w:wAfter w:w="12" w:type="dxa"/>
          <w:trHeight w:hRule="exact" w:val="362"/>
        </w:trPr>
        <w:tc>
          <w:tcPr>
            <w:tcW w:w="3852" w:type="dxa"/>
            <w:vAlign w:val="center"/>
            <w:hideMark/>
          </w:tcPr>
          <w:p w14:paraId="74B07E7E" w14:textId="2BC8D339" w:rsidR="00D22DF5" w:rsidRPr="008D4A59" w:rsidRDefault="00D22DF5" w:rsidP="00D22DF5">
            <w:pPr>
              <w:spacing w:line="240" w:lineRule="auto"/>
              <w:ind w:left="160" w:right="-90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77" w:type="dxa"/>
          </w:tcPr>
          <w:p w14:paraId="1B8CF89C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2A4B8C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3A0E94B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2294E6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CB70D4E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862354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6063DFB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884B8AD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AD8D4E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B12B59D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57CE1E6D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722600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287EC7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947BA5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58639A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2DF5" w:rsidRPr="00C01183" w14:paraId="1F442DC4" w14:textId="77777777" w:rsidTr="00781B59">
        <w:trPr>
          <w:gridAfter w:val="1"/>
          <w:wAfter w:w="12" w:type="dxa"/>
          <w:trHeight w:hRule="exact" w:val="362"/>
        </w:trPr>
        <w:tc>
          <w:tcPr>
            <w:tcW w:w="3852" w:type="dxa"/>
            <w:vAlign w:val="center"/>
            <w:hideMark/>
          </w:tcPr>
          <w:p w14:paraId="37D90868" w14:textId="525C0135" w:rsidR="00D22DF5" w:rsidRPr="008D4A59" w:rsidRDefault="00D22DF5" w:rsidP="00D22DF5">
            <w:pPr>
              <w:tabs>
                <w:tab w:val="clear" w:pos="227"/>
                <w:tab w:val="left" w:pos="176"/>
              </w:tabs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77" w:type="dxa"/>
          </w:tcPr>
          <w:p w14:paraId="3992BCD0" w14:textId="4D24EFBF" w:rsidR="00D22DF5" w:rsidRPr="00781B59" w:rsidRDefault="00781B59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1B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211,731</w:t>
            </w:r>
          </w:p>
        </w:tc>
        <w:tc>
          <w:tcPr>
            <w:tcW w:w="236" w:type="dxa"/>
          </w:tcPr>
          <w:p w14:paraId="4D6250A7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FBCEF62" w14:textId="7E87819C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182,915</w:t>
            </w:r>
          </w:p>
        </w:tc>
        <w:tc>
          <w:tcPr>
            <w:tcW w:w="236" w:type="dxa"/>
          </w:tcPr>
          <w:p w14:paraId="1E385ED7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39B2895" w14:textId="0FA2E53C" w:rsidR="00D22DF5" w:rsidRPr="00D13BAB" w:rsidRDefault="001647A0" w:rsidP="001647A0">
            <w:pPr>
              <w:pStyle w:val="acctfourfigures"/>
              <w:tabs>
                <w:tab w:val="clear" w:pos="765"/>
                <w:tab w:val="decimal" w:pos="521"/>
                <w:tab w:val="decimal" w:pos="864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7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70CB1A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C2C585F" w14:textId="7F54EB66" w:rsidR="00D22DF5" w:rsidRPr="00D13BAB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864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C4709A2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494C84" w14:textId="237ADFCB" w:rsidR="00D22DF5" w:rsidRPr="0002788E" w:rsidRDefault="00DB4F09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78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16,500</w:t>
            </w:r>
          </w:p>
        </w:tc>
        <w:tc>
          <w:tcPr>
            <w:tcW w:w="236" w:type="dxa"/>
            <w:vAlign w:val="bottom"/>
          </w:tcPr>
          <w:p w14:paraId="6309346D" w14:textId="77777777" w:rsidR="00D22DF5" w:rsidRPr="0002788E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6" w:type="dxa"/>
            <w:vAlign w:val="bottom"/>
          </w:tcPr>
          <w:p w14:paraId="732D1695" w14:textId="24370224" w:rsidR="00D22DF5" w:rsidRPr="0002788E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78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16,500</w:t>
            </w:r>
          </w:p>
        </w:tc>
        <w:tc>
          <w:tcPr>
            <w:tcW w:w="236" w:type="dxa"/>
            <w:vAlign w:val="bottom"/>
          </w:tcPr>
          <w:p w14:paraId="23C83BEE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AFDF38" w14:textId="59A2930C" w:rsidR="00D22DF5" w:rsidRPr="00FD5935" w:rsidRDefault="003F7BFB" w:rsidP="00D22DF5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7BFB">
              <w:rPr>
                <w:rFonts w:asciiTheme="majorBidi" w:hAnsiTheme="majorBidi" w:cstheme="majorBidi"/>
                <w:sz w:val="28"/>
                <w:szCs w:val="28"/>
              </w:rPr>
              <w:t>228,231</w:t>
            </w:r>
          </w:p>
        </w:tc>
        <w:tc>
          <w:tcPr>
            <w:tcW w:w="236" w:type="dxa"/>
            <w:vAlign w:val="bottom"/>
          </w:tcPr>
          <w:p w14:paraId="1D13454E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5692A3" w14:textId="2D08BF91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199,415</w:t>
            </w:r>
          </w:p>
        </w:tc>
      </w:tr>
      <w:tr w:rsidR="00D22DF5" w:rsidRPr="00C01183" w14:paraId="56B6EE7A" w14:textId="77777777" w:rsidTr="00781B59">
        <w:trPr>
          <w:gridAfter w:val="1"/>
          <w:wAfter w:w="12" w:type="dxa"/>
          <w:trHeight w:hRule="exact" w:val="360"/>
        </w:trPr>
        <w:tc>
          <w:tcPr>
            <w:tcW w:w="3852" w:type="dxa"/>
            <w:vAlign w:val="center"/>
          </w:tcPr>
          <w:p w14:paraId="159C74AC" w14:textId="77777777" w:rsidR="00D22DF5" w:rsidRPr="008D4A59" w:rsidRDefault="00D22DF5" w:rsidP="00D22DF5">
            <w:pPr>
              <w:tabs>
                <w:tab w:val="clear" w:pos="227"/>
              </w:tabs>
              <w:spacing w:line="240" w:lineRule="auto"/>
              <w:ind w:right="-90" w:firstLine="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1077" w:type="dxa"/>
          </w:tcPr>
          <w:p w14:paraId="36F8315F" w14:textId="77777777" w:rsidR="00D22DF5" w:rsidRPr="00781B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A8ADE54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C802E08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72C9DE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AB6FEED" w14:textId="77777777" w:rsidR="00D22DF5" w:rsidRPr="001647A0" w:rsidRDefault="00D22DF5" w:rsidP="001647A0">
            <w:pPr>
              <w:pStyle w:val="acctfourfigures"/>
              <w:tabs>
                <w:tab w:val="clear" w:pos="765"/>
                <w:tab w:val="decimal" w:pos="521"/>
                <w:tab w:val="decimal" w:pos="864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5E8331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9DBD860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208B218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A506AD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FFE1162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10EDC43B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8DC6EE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15547B" w14:textId="77777777" w:rsidR="00D22DF5" w:rsidRPr="00FD5935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56B91D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0883D8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2DF5" w:rsidRPr="00C01183" w14:paraId="27B05FB8" w14:textId="77777777" w:rsidTr="00781B59">
        <w:trPr>
          <w:gridAfter w:val="1"/>
          <w:wAfter w:w="12" w:type="dxa"/>
          <w:trHeight w:hRule="exact" w:val="353"/>
        </w:trPr>
        <w:tc>
          <w:tcPr>
            <w:tcW w:w="3852" w:type="dxa"/>
            <w:vAlign w:val="center"/>
          </w:tcPr>
          <w:p w14:paraId="4C2490E8" w14:textId="7287EAE1" w:rsidR="00D22DF5" w:rsidRPr="008D4A59" w:rsidRDefault="00D22DF5" w:rsidP="00D22DF5">
            <w:pPr>
              <w:tabs>
                <w:tab w:val="clear" w:pos="227"/>
                <w:tab w:val="left" w:pos="191"/>
                <w:tab w:val="left" w:pos="321"/>
              </w:tabs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77" w:type="dxa"/>
            <w:vAlign w:val="bottom"/>
          </w:tcPr>
          <w:p w14:paraId="46DC2A25" w14:textId="1D0E55F8" w:rsidR="00D22DF5" w:rsidRPr="00781B59" w:rsidRDefault="00781B59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1B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749AACE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02A60C0" w14:textId="66C38014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4CE7D44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0A87989" w14:textId="7740EF62" w:rsidR="00D22DF5" w:rsidRPr="002D5209" w:rsidRDefault="001647A0" w:rsidP="001647A0">
            <w:pPr>
              <w:pStyle w:val="acctfourfigures"/>
              <w:tabs>
                <w:tab w:val="clear" w:pos="765"/>
                <w:tab w:val="decimal" w:pos="521"/>
                <w:tab w:val="decimal" w:pos="864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7A0">
              <w:rPr>
                <w:rFonts w:asciiTheme="majorBidi" w:hAnsiTheme="majorBidi" w:cstheme="majorBidi"/>
                <w:sz w:val="28"/>
                <w:szCs w:val="28"/>
              </w:rPr>
              <w:t>1,016,641</w:t>
            </w:r>
          </w:p>
        </w:tc>
        <w:tc>
          <w:tcPr>
            <w:tcW w:w="236" w:type="dxa"/>
          </w:tcPr>
          <w:p w14:paraId="3A4B62D3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91AFB43" w14:textId="4F80ED0C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864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1,210,411</w:t>
            </w:r>
          </w:p>
        </w:tc>
        <w:tc>
          <w:tcPr>
            <w:tcW w:w="236" w:type="dxa"/>
            <w:gridSpan w:val="2"/>
            <w:vAlign w:val="bottom"/>
          </w:tcPr>
          <w:p w14:paraId="1B26258A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7ADDB3" w14:textId="3BE8260B" w:rsidR="00D22DF5" w:rsidRPr="008D4A59" w:rsidRDefault="00DB4F09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3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197E935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3BDA4D2D" w14:textId="0CFB39A6" w:rsidR="00D22DF5" w:rsidRPr="003E03BD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3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CF96A8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D39221" w14:textId="4CF00D59" w:rsidR="00D22DF5" w:rsidRPr="00FD5935" w:rsidRDefault="003F7BFB" w:rsidP="003F7BFB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7BFB">
              <w:rPr>
                <w:rFonts w:asciiTheme="majorBidi" w:hAnsiTheme="majorBidi" w:cstheme="majorBidi"/>
                <w:sz w:val="28"/>
                <w:szCs w:val="28"/>
              </w:rPr>
              <w:t>1,016,641</w:t>
            </w:r>
          </w:p>
        </w:tc>
        <w:tc>
          <w:tcPr>
            <w:tcW w:w="236" w:type="dxa"/>
            <w:vAlign w:val="bottom"/>
          </w:tcPr>
          <w:p w14:paraId="2D99F9CB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10B9B1" w14:textId="3BB04112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1,210,411</w:t>
            </w:r>
          </w:p>
        </w:tc>
      </w:tr>
      <w:tr w:rsidR="00D22DF5" w:rsidRPr="00C01183" w14:paraId="24332456" w14:textId="77777777" w:rsidTr="00781B59">
        <w:trPr>
          <w:gridAfter w:val="1"/>
          <w:wAfter w:w="12" w:type="dxa"/>
          <w:trHeight w:hRule="exact" w:val="362"/>
        </w:trPr>
        <w:tc>
          <w:tcPr>
            <w:tcW w:w="3852" w:type="dxa"/>
            <w:vAlign w:val="center"/>
          </w:tcPr>
          <w:p w14:paraId="7CBDE385" w14:textId="45D05E73" w:rsidR="00D22DF5" w:rsidRPr="008D4A59" w:rsidRDefault="00D22DF5" w:rsidP="00D22DF5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077" w:type="dxa"/>
            <w:vAlign w:val="bottom"/>
          </w:tcPr>
          <w:p w14:paraId="59B19EB3" w14:textId="4A04CDEE" w:rsidR="00D22DF5" w:rsidRPr="00781B59" w:rsidRDefault="00781B59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1B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E220FA6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4BBF05E2" w14:textId="3C423064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A5179E0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2BD9138" w14:textId="112C7279" w:rsidR="00D22DF5" w:rsidRPr="002D5209" w:rsidRDefault="001647A0" w:rsidP="001647A0">
            <w:pPr>
              <w:pStyle w:val="acctfourfigures"/>
              <w:tabs>
                <w:tab w:val="clear" w:pos="765"/>
                <w:tab w:val="decimal" w:pos="521"/>
                <w:tab w:val="decimal" w:pos="864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7A0">
              <w:rPr>
                <w:rFonts w:asciiTheme="majorBidi" w:hAnsiTheme="majorBidi" w:cstheme="majorBidi"/>
                <w:sz w:val="28"/>
                <w:szCs w:val="28"/>
              </w:rPr>
              <w:t>206,496</w:t>
            </w:r>
          </w:p>
        </w:tc>
        <w:tc>
          <w:tcPr>
            <w:tcW w:w="236" w:type="dxa"/>
          </w:tcPr>
          <w:p w14:paraId="5D78DB26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007C176D" w14:textId="13F12A92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191,372</w:t>
            </w:r>
          </w:p>
        </w:tc>
        <w:tc>
          <w:tcPr>
            <w:tcW w:w="236" w:type="dxa"/>
            <w:gridSpan w:val="2"/>
            <w:vAlign w:val="bottom"/>
          </w:tcPr>
          <w:p w14:paraId="339B632D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B388020" w14:textId="54084FC8" w:rsidR="00D22DF5" w:rsidRPr="008D4A59" w:rsidRDefault="00DB4F09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3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1983B9A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783381CC" w14:textId="25547CFC" w:rsidR="00D22DF5" w:rsidRPr="003E03BD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3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B075CE1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8301A0" w14:textId="303CEEF1" w:rsidR="00D22DF5" w:rsidRPr="00FD5935" w:rsidRDefault="003F7BFB" w:rsidP="003F7BFB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7BFB">
              <w:rPr>
                <w:rFonts w:asciiTheme="majorBidi" w:hAnsiTheme="majorBidi" w:cstheme="majorBidi"/>
                <w:sz w:val="28"/>
                <w:szCs w:val="28"/>
              </w:rPr>
              <w:t>206,496</w:t>
            </w:r>
          </w:p>
        </w:tc>
        <w:tc>
          <w:tcPr>
            <w:tcW w:w="236" w:type="dxa"/>
            <w:vAlign w:val="bottom"/>
          </w:tcPr>
          <w:p w14:paraId="00E22188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2D200A" w14:textId="31DF15F3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191,372</w:t>
            </w:r>
          </w:p>
        </w:tc>
      </w:tr>
      <w:tr w:rsidR="00D22DF5" w:rsidRPr="00C01183" w14:paraId="25037C90" w14:textId="77777777" w:rsidTr="00781B59">
        <w:trPr>
          <w:gridAfter w:val="1"/>
          <w:wAfter w:w="12" w:type="dxa"/>
          <w:trHeight w:hRule="exact" w:val="362"/>
        </w:trPr>
        <w:tc>
          <w:tcPr>
            <w:tcW w:w="3852" w:type="dxa"/>
            <w:vAlign w:val="center"/>
          </w:tcPr>
          <w:p w14:paraId="662A8B13" w14:textId="5CE0CC95" w:rsidR="00D22DF5" w:rsidRPr="008D4A59" w:rsidRDefault="00D22DF5" w:rsidP="00D22DF5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77" w:type="dxa"/>
            <w:vAlign w:val="bottom"/>
          </w:tcPr>
          <w:p w14:paraId="1F0BF59D" w14:textId="355CFE33" w:rsidR="00D22DF5" w:rsidRPr="00781B59" w:rsidRDefault="00781B59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1B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8DA3F2F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57B6BBEC" w14:textId="501F53EF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8544260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3831717" w14:textId="713046C6" w:rsidR="00D22DF5" w:rsidRPr="002D5209" w:rsidRDefault="001647A0" w:rsidP="001647A0">
            <w:pPr>
              <w:pStyle w:val="acctfourfigures"/>
              <w:tabs>
                <w:tab w:val="clear" w:pos="765"/>
                <w:tab w:val="decimal" w:pos="521"/>
                <w:tab w:val="decimal" w:pos="864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7A0">
              <w:rPr>
                <w:rFonts w:asciiTheme="majorBidi" w:hAnsiTheme="majorBidi" w:cstheme="majorBidi"/>
                <w:sz w:val="28"/>
                <w:szCs w:val="28"/>
              </w:rPr>
              <w:t>107,134</w:t>
            </w:r>
          </w:p>
        </w:tc>
        <w:tc>
          <w:tcPr>
            <w:tcW w:w="236" w:type="dxa"/>
          </w:tcPr>
          <w:p w14:paraId="0719D2BB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04B60FB4" w14:textId="2C53A865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19,933</w:t>
            </w:r>
          </w:p>
        </w:tc>
        <w:tc>
          <w:tcPr>
            <w:tcW w:w="236" w:type="dxa"/>
            <w:gridSpan w:val="2"/>
            <w:vAlign w:val="bottom"/>
          </w:tcPr>
          <w:p w14:paraId="57850F9B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6B49563" w14:textId="5DE9990D" w:rsidR="00D22DF5" w:rsidRPr="008D4A59" w:rsidRDefault="00DB4F09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3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8D3B5E7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6CF64EEF" w14:textId="0281FD11" w:rsidR="00D22DF5" w:rsidRPr="003E03BD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E03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3F15F1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39A6C7" w14:textId="2CA764B3" w:rsidR="00D22DF5" w:rsidRPr="00FD5935" w:rsidRDefault="003F7BFB" w:rsidP="003F7BFB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7BFB">
              <w:rPr>
                <w:rFonts w:asciiTheme="majorBidi" w:hAnsiTheme="majorBidi" w:cstheme="majorBidi"/>
                <w:sz w:val="28"/>
                <w:szCs w:val="28"/>
              </w:rPr>
              <w:t>107,134</w:t>
            </w:r>
          </w:p>
        </w:tc>
        <w:tc>
          <w:tcPr>
            <w:tcW w:w="236" w:type="dxa"/>
            <w:vAlign w:val="bottom"/>
          </w:tcPr>
          <w:p w14:paraId="71BFED2B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FA7265" w14:textId="67524FC9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19,933</w:t>
            </w:r>
          </w:p>
        </w:tc>
      </w:tr>
      <w:tr w:rsidR="00D22DF5" w:rsidRPr="00C01183" w14:paraId="17183851" w14:textId="77777777" w:rsidTr="00781B59">
        <w:trPr>
          <w:gridAfter w:val="1"/>
          <w:wAfter w:w="12" w:type="dxa"/>
          <w:trHeight w:hRule="exact" w:val="360"/>
        </w:trPr>
        <w:tc>
          <w:tcPr>
            <w:tcW w:w="3852" w:type="dxa"/>
            <w:vAlign w:val="center"/>
            <w:hideMark/>
          </w:tcPr>
          <w:p w14:paraId="0B6694AC" w14:textId="77777777" w:rsidR="00D22DF5" w:rsidRPr="008D4A59" w:rsidRDefault="00D22DF5" w:rsidP="00D22DF5">
            <w:pPr>
              <w:tabs>
                <w:tab w:val="clear" w:pos="227"/>
                <w:tab w:val="left" w:pos="252"/>
              </w:tabs>
              <w:spacing w:line="240" w:lineRule="auto"/>
              <w:ind w:right="-90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8771D78" w14:textId="4B90C318" w:rsidR="00D22DF5" w:rsidRPr="00781B59" w:rsidRDefault="00781B59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81B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211,731</w:t>
            </w:r>
          </w:p>
        </w:tc>
        <w:tc>
          <w:tcPr>
            <w:tcW w:w="236" w:type="dxa"/>
          </w:tcPr>
          <w:p w14:paraId="1CB2719E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BD78E5" w14:textId="496866EB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182,915</w:t>
            </w:r>
          </w:p>
        </w:tc>
        <w:tc>
          <w:tcPr>
            <w:tcW w:w="236" w:type="dxa"/>
          </w:tcPr>
          <w:p w14:paraId="73D38908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153CFFAE" w14:textId="64180A52" w:rsidR="00D22DF5" w:rsidRPr="00D901F9" w:rsidRDefault="001647A0" w:rsidP="001647A0">
            <w:pPr>
              <w:pStyle w:val="acctfourfigures"/>
              <w:tabs>
                <w:tab w:val="clear" w:pos="765"/>
                <w:tab w:val="decimal" w:pos="521"/>
                <w:tab w:val="decimal" w:pos="864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01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1,330,271</w:t>
            </w:r>
          </w:p>
        </w:tc>
        <w:tc>
          <w:tcPr>
            <w:tcW w:w="236" w:type="dxa"/>
          </w:tcPr>
          <w:p w14:paraId="60296EC8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8BCDD1" w14:textId="707F1375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1,421,716</w:t>
            </w:r>
          </w:p>
        </w:tc>
        <w:tc>
          <w:tcPr>
            <w:tcW w:w="236" w:type="dxa"/>
            <w:gridSpan w:val="2"/>
            <w:vAlign w:val="bottom"/>
          </w:tcPr>
          <w:p w14:paraId="7E63989F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E319D3" w14:textId="65A1690D" w:rsidR="00D22DF5" w:rsidRPr="00385B07" w:rsidRDefault="00DB4F09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B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16,500</w:t>
            </w:r>
          </w:p>
        </w:tc>
        <w:tc>
          <w:tcPr>
            <w:tcW w:w="236" w:type="dxa"/>
            <w:vAlign w:val="bottom"/>
          </w:tcPr>
          <w:p w14:paraId="1C629C7B" w14:textId="77777777" w:rsidR="00D22DF5" w:rsidRPr="00385B07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9D295" w14:textId="4B932EA9" w:rsidR="00D22DF5" w:rsidRPr="00385B07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B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16,500</w:t>
            </w:r>
          </w:p>
        </w:tc>
        <w:tc>
          <w:tcPr>
            <w:tcW w:w="236" w:type="dxa"/>
            <w:vAlign w:val="bottom"/>
          </w:tcPr>
          <w:p w14:paraId="0FB064F0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D179C" w14:textId="2CCEF601" w:rsidR="00D22DF5" w:rsidRPr="005A1453" w:rsidRDefault="003F7BFB" w:rsidP="00D22DF5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1,558,502</w:t>
            </w:r>
          </w:p>
        </w:tc>
        <w:tc>
          <w:tcPr>
            <w:tcW w:w="236" w:type="dxa"/>
            <w:vAlign w:val="bottom"/>
          </w:tcPr>
          <w:p w14:paraId="601FC65D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9C004" w14:textId="2BBF9142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1,621,131</w:t>
            </w:r>
          </w:p>
        </w:tc>
      </w:tr>
      <w:tr w:rsidR="00D22DF5" w:rsidRPr="00C01183" w14:paraId="4D9F9C26" w14:textId="77777777">
        <w:trPr>
          <w:gridAfter w:val="1"/>
          <w:wAfter w:w="12" w:type="dxa"/>
          <w:trHeight w:hRule="exact" w:val="302"/>
        </w:trPr>
        <w:tc>
          <w:tcPr>
            <w:tcW w:w="3852" w:type="dxa"/>
            <w:vAlign w:val="center"/>
          </w:tcPr>
          <w:p w14:paraId="17352D42" w14:textId="77777777" w:rsidR="00D22DF5" w:rsidRPr="008D4A59" w:rsidRDefault="00D22DF5" w:rsidP="00D22DF5">
            <w:pPr>
              <w:spacing w:line="240" w:lineRule="auto"/>
              <w:ind w:left="-14" w:right="-90"/>
              <w:rPr>
                <w:rFonts w:ascii="Angsana New" w:hAnsi="Angsana New" w:cs="Angsana New"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5982D1A6" w14:textId="77777777" w:rsidR="00D22DF5" w:rsidRPr="00781B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AB1B9BB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5F2EE80A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88AED0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07A7199D" w14:textId="77777777" w:rsidR="00D22DF5" w:rsidRPr="001647A0" w:rsidRDefault="00D22DF5" w:rsidP="001647A0">
            <w:pPr>
              <w:pStyle w:val="acctfourfigures"/>
              <w:tabs>
                <w:tab w:val="clear" w:pos="765"/>
                <w:tab w:val="decimal" w:pos="521"/>
                <w:tab w:val="decimal" w:pos="864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8E4A6B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bottom"/>
          </w:tcPr>
          <w:p w14:paraId="5DC9AF0E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D4D912B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3C6D35F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DA7B88E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vAlign w:val="bottom"/>
          </w:tcPr>
          <w:p w14:paraId="665FFFA4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DF318A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C7C3162" w14:textId="77777777" w:rsidR="00D22DF5" w:rsidRPr="003F7BFB" w:rsidRDefault="00D22DF5" w:rsidP="003F7BFB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7F4390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44F9F51" w14:textId="77777777" w:rsidR="00D22DF5" w:rsidRPr="008D4A59" w:rsidRDefault="00D22DF5" w:rsidP="00D22DF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2DF5" w:rsidRPr="00C01183" w14:paraId="052B1736" w14:textId="77777777">
        <w:trPr>
          <w:gridAfter w:val="1"/>
          <w:wAfter w:w="12" w:type="dxa"/>
          <w:trHeight w:hRule="exact" w:val="360"/>
        </w:trPr>
        <w:tc>
          <w:tcPr>
            <w:tcW w:w="3852" w:type="dxa"/>
            <w:vAlign w:val="center"/>
          </w:tcPr>
          <w:p w14:paraId="4128B774" w14:textId="1F22303B" w:rsidR="00D22DF5" w:rsidRPr="008D4A59" w:rsidRDefault="00D22DF5" w:rsidP="00D22DF5">
            <w:pPr>
              <w:spacing w:line="240" w:lineRule="auto"/>
              <w:ind w:left="72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77" w:type="dxa"/>
          </w:tcPr>
          <w:p w14:paraId="3095BFCB" w14:textId="77777777" w:rsidR="00D22DF5" w:rsidRPr="00781B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BEBA6DC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A6D3724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E9253C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D4661BE" w14:textId="77777777" w:rsidR="00D22DF5" w:rsidRPr="001647A0" w:rsidRDefault="00D22DF5" w:rsidP="001647A0">
            <w:pPr>
              <w:pStyle w:val="acctfourfigures"/>
              <w:tabs>
                <w:tab w:val="clear" w:pos="765"/>
                <w:tab w:val="decimal" w:pos="521"/>
                <w:tab w:val="decimal" w:pos="864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205BB6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46B3CF8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10EC67E" w14:textId="77777777" w:rsidR="00D22DF5" w:rsidRPr="008D4A59" w:rsidRDefault="00D22DF5" w:rsidP="00D22DF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E1A5CB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A2244D" w14:textId="77777777" w:rsidR="00D22DF5" w:rsidRPr="008D4A59" w:rsidRDefault="00D22DF5" w:rsidP="00D22DF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545789B8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4B3953" w14:textId="77777777" w:rsidR="00D22DF5" w:rsidRPr="008D4A59" w:rsidRDefault="00D22DF5" w:rsidP="00D22DF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E30B0F" w14:textId="77777777" w:rsidR="00D22DF5" w:rsidRPr="003F7BFB" w:rsidRDefault="00D22DF5" w:rsidP="003F7BFB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2BF31F" w14:textId="77777777" w:rsidR="00D22DF5" w:rsidRPr="008D4A59" w:rsidRDefault="00D22DF5" w:rsidP="00D22DF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1AE0B3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2DF5" w:rsidRPr="00C01183" w14:paraId="2B8450D1" w14:textId="77777777" w:rsidTr="00781B59">
        <w:trPr>
          <w:gridAfter w:val="1"/>
          <w:wAfter w:w="12" w:type="dxa"/>
          <w:trHeight w:hRule="exact" w:val="360"/>
        </w:trPr>
        <w:tc>
          <w:tcPr>
            <w:tcW w:w="3852" w:type="dxa"/>
            <w:vAlign w:val="center"/>
            <w:hideMark/>
          </w:tcPr>
          <w:p w14:paraId="61262079" w14:textId="25647BB2" w:rsidR="00D22DF5" w:rsidRPr="008D4A59" w:rsidRDefault="00D22DF5" w:rsidP="00D22DF5">
            <w:pPr>
              <w:spacing w:line="240" w:lineRule="auto"/>
              <w:ind w:left="160" w:right="-90" w:hanging="8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1077" w:type="dxa"/>
          </w:tcPr>
          <w:p w14:paraId="5C2F27EB" w14:textId="77777777" w:rsidR="00D22DF5" w:rsidRPr="00781B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81B3ADD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7ADF79D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013F3E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2E3F502" w14:textId="77777777" w:rsidR="00D22DF5" w:rsidRPr="001647A0" w:rsidRDefault="00D22DF5" w:rsidP="001647A0">
            <w:pPr>
              <w:pStyle w:val="acctfourfigures"/>
              <w:tabs>
                <w:tab w:val="clear" w:pos="765"/>
                <w:tab w:val="decimal" w:pos="521"/>
                <w:tab w:val="decimal" w:pos="864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3B0C23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A4DA6AF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0005DD1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1BF763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0EE705A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5658E8F0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ED1A87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1F7C18" w14:textId="77777777" w:rsidR="00D22DF5" w:rsidRPr="003F7BFB" w:rsidRDefault="00D22DF5" w:rsidP="003F7BFB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CE87065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2CBE11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2DF5" w:rsidRPr="00C01183" w14:paraId="54B99597" w14:textId="77777777" w:rsidTr="00781B59">
        <w:trPr>
          <w:gridAfter w:val="1"/>
          <w:wAfter w:w="12" w:type="dxa"/>
          <w:trHeight w:hRule="exact" w:val="362"/>
        </w:trPr>
        <w:tc>
          <w:tcPr>
            <w:tcW w:w="3852" w:type="dxa"/>
            <w:vAlign w:val="center"/>
          </w:tcPr>
          <w:p w14:paraId="62907E57" w14:textId="2C666E23" w:rsidR="00D22DF5" w:rsidRPr="008D4A59" w:rsidRDefault="00D22DF5" w:rsidP="00D22DF5">
            <w:pPr>
              <w:tabs>
                <w:tab w:val="clear" w:pos="227"/>
                <w:tab w:val="left" w:pos="191"/>
                <w:tab w:val="left" w:pos="321"/>
              </w:tabs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77" w:type="dxa"/>
          </w:tcPr>
          <w:p w14:paraId="5EEF5DBB" w14:textId="0B993E06" w:rsidR="00D22DF5" w:rsidRPr="00781B59" w:rsidRDefault="00781B59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1B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FEBAB3F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F156156" w14:textId="4899899B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243E4BA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1AA8E28" w14:textId="41636381" w:rsidR="00D22DF5" w:rsidRPr="008D5C2C" w:rsidRDefault="001647A0" w:rsidP="001647A0">
            <w:pPr>
              <w:pStyle w:val="acctfourfigures"/>
              <w:tabs>
                <w:tab w:val="clear" w:pos="765"/>
                <w:tab w:val="decimal" w:pos="521"/>
                <w:tab w:val="decimal" w:pos="864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7A0">
              <w:rPr>
                <w:rFonts w:asciiTheme="majorBidi" w:hAnsiTheme="majorBidi" w:cstheme="majorBidi"/>
                <w:sz w:val="28"/>
                <w:szCs w:val="28"/>
              </w:rPr>
              <w:t>1,326,</w:t>
            </w:r>
            <w:r w:rsidR="003F147A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236" w:type="dxa"/>
          </w:tcPr>
          <w:p w14:paraId="671C8585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C3B3C39" w14:textId="65AEC344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477,68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178228AE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5F6A1B" w14:textId="7C48160C" w:rsidR="00D22DF5" w:rsidRPr="008D4A59" w:rsidRDefault="00DB4F09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3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2769847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3ABCA90B" w14:textId="394C8A99" w:rsidR="00D22DF5" w:rsidRPr="003E03BD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3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2ADEF3F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C04571" w14:textId="7B5897F3" w:rsidR="00D22DF5" w:rsidRPr="00F340FF" w:rsidRDefault="003F7BFB" w:rsidP="003F7BFB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7BFB">
              <w:rPr>
                <w:rFonts w:asciiTheme="majorBidi" w:hAnsiTheme="majorBidi" w:cstheme="majorBidi"/>
                <w:sz w:val="28"/>
                <w:szCs w:val="28"/>
              </w:rPr>
              <w:t>1,326,</w:t>
            </w:r>
            <w:r w:rsidR="003F147A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236" w:type="dxa"/>
            <w:vAlign w:val="bottom"/>
          </w:tcPr>
          <w:p w14:paraId="0C34B5C7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2E4FD5" w14:textId="3933C1D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477,68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22DF5" w:rsidRPr="00C01183" w14:paraId="4D6C3F67" w14:textId="77777777" w:rsidTr="00781B59">
        <w:trPr>
          <w:gridAfter w:val="1"/>
          <w:wAfter w:w="12" w:type="dxa"/>
          <w:trHeight w:hRule="exact" w:val="353"/>
        </w:trPr>
        <w:tc>
          <w:tcPr>
            <w:tcW w:w="3852" w:type="dxa"/>
            <w:vAlign w:val="center"/>
          </w:tcPr>
          <w:p w14:paraId="37A1D534" w14:textId="2D3EB01A" w:rsidR="00D22DF5" w:rsidRPr="008D4A59" w:rsidRDefault="00D22DF5" w:rsidP="00D22DF5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สัญญาแลกเปลี่ยนสกุลเงินและอัตราดอกเบี้ย</w:t>
            </w:r>
          </w:p>
        </w:tc>
        <w:tc>
          <w:tcPr>
            <w:tcW w:w="1077" w:type="dxa"/>
          </w:tcPr>
          <w:p w14:paraId="11A892C5" w14:textId="10ED188A" w:rsidR="00D22DF5" w:rsidRPr="00781B59" w:rsidRDefault="00781B59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1B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B134358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</w:tcPr>
          <w:p w14:paraId="7D0B4E26" w14:textId="4A4F7EE9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5C1F713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D3063B3" w14:textId="396E51A2" w:rsidR="00D22DF5" w:rsidRPr="008D5C2C" w:rsidRDefault="001647A0" w:rsidP="001647A0">
            <w:pPr>
              <w:pStyle w:val="acctfourfigures"/>
              <w:tabs>
                <w:tab w:val="clear" w:pos="765"/>
                <w:tab w:val="decimal" w:pos="521"/>
                <w:tab w:val="decimal" w:pos="864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7A0">
              <w:rPr>
                <w:rFonts w:asciiTheme="majorBidi" w:hAnsiTheme="majorBidi" w:cstheme="majorBidi"/>
                <w:sz w:val="28"/>
                <w:szCs w:val="28"/>
              </w:rPr>
              <w:t>1,830,99</w:t>
            </w:r>
            <w:r w:rsidR="003F147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46DB506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2FC68FB5" w14:textId="1FA7EA33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2,369,472</w:t>
            </w:r>
          </w:p>
        </w:tc>
        <w:tc>
          <w:tcPr>
            <w:tcW w:w="236" w:type="dxa"/>
            <w:gridSpan w:val="2"/>
            <w:vAlign w:val="bottom"/>
          </w:tcPr>
          <w:p w14:paraId="6F83D536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F977D3E" w14:textId="7482D400" w:rsidR="00D22DF5" w:rsidRPr="008D4A59" w:rsidRDefault="00DB4F09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3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1AC7A7B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30E39B0C" w14:textId="62C2BFE0" w:rsidR="00D22DF5" w:rsidRPr="003E03BD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3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6BFF773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84B352" w14:textId="3C3701A7" w:rsidR="00D22DF5" w:rsidRPr="00F340FF" w:rsidRDefault="003F7BFB" w:rsidP="003F7BFB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7BFB">
              <w:rPr>
                <w:rFonts w:asciiTheme="majorBidi" w:hAnsiTheme="majorBidi" w:cstheme="majorBidi"/>
                <w:sz w:val="28"/>
                <w:szCs w:val="28"/>
              </w:rPr>
              <w:t>1,830,99</w:t>
            </w:r>
            <w:r w:rsidR="003F147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56E021A3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7743AD" w14:textId="3190E7B9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2,369,472</w:t>
            </w:r>
          </w:p>
        </w:tc>
      </w:tr>
      <w:tr w:rsidR="00D22DF5" w:rsidRPr="00C01183" w14:paraId="699EB2AE" w14:textId="77777777" w:rsidTr="00781B59">
        <w:trPr>
          <w:gridAfter w:val="1"/>
          <w:wAfter w:w="12" w:type="dxa"/>
          <w:trHeight w:hRule="exact" w:val="360"/>
        </w:trPr>
        <w:tc>
          <w:tcPr>
            <w:tcW w:w="3852" w:type="dxa"/>
            <w:vAlign w:val="center"/>
          </w:tcPr>
          <w:p w14:paraId="71ECD671" w14:textId="16D9FFDC" w:rsidR="00D22DF5" w:rsidRPr="008D4A59" w:rsidRDefault="00D22DF5" w:rsidP="00D22DF5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ABC06E1" w14:textId="72D32DFC" w:rsidR="00D22DF5" w:rsidRPr="00781B59" w:rsidRDefault="00781B59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1B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A60D394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1DFE8" w14:textId="3B3F376E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017ACF6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7531F94" w14:textId="0930337C" w:rsidR="00D22DF5" w:rsidRPr="008D5C2C" w:rsidRDefault="001647A0" w:rsidP="001647A0">
            <w:pPr>
              <w:pStyle w:val="acctfourfigures"/>
              <w:tabs>
                <w:tab w:val="clear" w:pos="765"/>
                <w:tab w:val="decimal" w:pos="521"/>
                <w:tab w:val="decimal" w:pos="864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7A0">
              <w:rPr>
                <w:rFonts w:asciiTheme="majorBidi" w:hAnsiTheme="majorBidi" w:cstheme="majorBidi"/>
                <w:sz w:val="28"/>
                <w:szCs w:val="28"/>
              </w:rPr>
              <w:t>62,078</w:t>
            </w:r>
          </w:p>
        </w:tc>
        <w:tc>
          <w:tcPr>
            <w:tcW w:w="236" w:type="dxa"/>
          </w:tcPr>
          <w:p w14:paraId="6AEF2BCF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708321" w14:textId="0944136C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172,44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gridSpan w:val="2"/>
            <w:vAlign w:val="bottom"/>
          </w:tcPr>
          <w:p w14:paraId="1B638E97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61E53C" w14:textId="5A0BF7C3" w:rsidR="00D22DF5" w:rsidRPr="008D4A59" w:rsidRDefault="00DB4F09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3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7A41959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D6D2A0C" w14:textId="75FC5923" w:rsidR="00D22DF5" w:rsidRPr="003E03BD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E03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FF2E979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F39C00" w14:textId="2FA64289" w:rsidR="00D22DF5" w:rsidRPr="00F340FF" w:rsidRDefault="003F7BFB" w:rsidP="003F7BFB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7BFB">
              <w:rPr>
                <w:rFonts w:asciiTheme="majorBidi" w:hAnsiTheme="majorBidi" w:cstheme="majorBidi"/>
                <w:sz w:val="28"/>
                <w:szCs w:val="28"/>
              </w:rPr>
              <w:t>62,078</w:t>
            </w:r>
          </w:p>
        </w:tc>
        <w:tc>
          <w:tcPr>
            <w:tcW w:w="236" w:type="dxa"/>
            <w:vAlign w:val="bottom"/>
          </w:tcPr>
          <w:p w14:paraId="70B48C0E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6DF00B" w14:textId="7F27713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172,44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D22DF5" w:rsidRPr="00C01183" w14:paraId="47F04D9D" w14:textId="77777777" w:rsidTr="00781B59">
        <w:trPr>
          <w:gridAfter w:val="1"/>
          <w:wAfter w:w="12" w:type="dxa"/>
          <w:trHeight w:hRule="exact" w:val="360"/>
        </w:trPr>
        <w:tc>
          <w:tcPr>
            <w:tcW w:w="3852" w:type="dxa"/>
            <w:vAlign w:val="center"/>
          </w:tcPr>
          <w:p w14:paraId="68BCECED" w14:textId="41CE6C16" w:rsidR="00D22DF5" w:rsidRPr="008D4A59" w:rsidRDefault="00D22DF5" w:rsidP="00D22DF5">
            <w:pPr>
              <w:spacing w:line="240" w:lineRule="auto"/>
              <w:ind w:left="70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8D647AB" w14:textId="2A98242B" w:rsidR="00D22DF5" w:rsidRPr="00781B59" w:rsidRDefault="00781B59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81B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F886A80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6A823F" w14:textId="5B8F6564" w:rsidR="00D22DF5" w:rsidRPr="003E03BD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3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4138B3E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CD1B9FE" w14:textId="1933CFAD" w:rsidR="00D22DF5" w:rsidRPr="008D5C2C" w:rsidRDefault="001647A0" w:rsidP="001647A0">
            <w:pPr>
              <w:pStyle w:val="acctfourfigures"/>
              <w:tabs>
                <w:tab w:val="clear" w:pos="765"/>
                <w:tab w:val="decimal" w:pos="521"/>
                <w:tab w:val="decimal" w:pos="864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47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3,219,268</w:t>
            </w:r>
          </w:p>
        </w:tc>
        <w:tc>
          <w:tcPr>
            <w:tcW w:w="236" w:type="dxa"/>
          </w:tcPr>
          <w:p w14:paraId="04D9117B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8044BF" w14:textId="32CAA668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3,019,606</w:t>
            </w:r>
          </w:p>
        </w:tc>
        <w:tc>
          <w:tcPr>
            <w:tcW w:w="236" w:type="dxa"/>
            <w:gridSpan w:val="2"/>
            <w:vAlign w:val="bottom"/>
          </w:tcPr>
          <w:p w14:paraId="51DA1B8B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5F7A44" w14:textId="182CE61C" w:rsidR="00D22DF5" w:rsidRPr="008D4A59" w:rsidRDefault="00DB4F09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3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4E24337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57397DE1" w14:textId="015E93D0" w:rsidR="00D22DF5" w:rsidRPr="003E03BD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3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39F05F7" w14:textId="77777777" w:rsidR="00D22DF5" w:rsidRPr="008D4A59" w:rsidRDefault="00D22DF5" w:rsidP="00D22D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B4BDC8" w14:textId="18535970" w:rsidR="00D22DF5" w:rsidRPr="00F340FF" w:rsidRDefault="003F7BFB" w:rsidP="003F7BFB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7B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3,219,268</w:t>
            </w:r>
          </w:p>
        </w:tc>
        <w:tc>
          <w:tcPr>
            <w:tcW w:w="236" w:type="dxa"/>
            <w:vAlign w:val="bottom"/>
          </w:tcPr>
          <w:p w14:paraId="2EE16E76" w14:textId="77777777" w:rsidR="00D22DF5" w:rsidRPr="008D4A59" w:rsidRDefault="00D22DF5" w:rsidP="00D22DF5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575F50" w14:textId="10119D1C" w:rsidR="00D22DF5" w:rsidRPr="008D4A59" w:rsidRDefault="00D22DF5" w:rsidP="00D22DF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3,019,606</w:t>
            </w:r>
          </w:p>
        </w:tc>
      </w:tr>
    </w:tbl>
    <w:p w14:paraId="15D8B41E" w14:textId="77777777" w:rsidR="00812D46" w:rsidRPr="004E54DC" w:rsidRDefault="00812D46" w:rsidP="00C842DE">
      <w:pPr>
        <w:tabs>
          <w:tab w:val="clear" w:pos="227"/>
          <w:tab w:val="clear" w:pos="454"/>
          <w:tab w:val="left" w:pos="191"/>
          <w:tab w:val="left" w:pos="321"/>
          <w:tab w:val="left" w:pos="540"/>
        </w:tabs>
        <w:ind w:left="540" w:right="-90"/>
        <w:rPr>
          <w:rFonts w:asciiTheme="majorBidi" w:hAnsiTheme="majorBidi" w:cs="Angsana New"/>
          <w:sz w:val="16"/>
          <w:szCs w:val="16"/>
        </w:rPr>
      </w:pPr>
    </w:p>
    <w:p w14:paraId="39F51FA4" w14:textId="47E0CB01" w:rsidR="0090579D" w:rsidRDefault="00045BE7" w:rsidP="00C842DE">
      <w:pPr>
        <w:tabs>
          <w:tab w:val="clear" w:pos="227"/>
          <w:tab w:val="clear" w:pos="454"/>
          <w:tab w:val="left" w:pos="191"/>
          <w:tab w:val="left" w:pos="321"/>
          <w:tab w:val="left" w:pos="540"/>
        </w:tabs>
        <w:ind w:left="540" w:right="-90"/>
        <w:rPr>
          <w:rFonts w:asciiTheme="majorBidi" w:hAnsiTheme="majorBidi" w:cs="Angsana New"/>
          <w:sz w:val="30"/>
          <w:szCs w:val="30"/>
          <w:cs/>
        </w:rPr>
        <w:sectPr w:rsidR="0090579D" w:rsidSect="008D4A59">
          <w:footerReference w:type="default" r:id="rId15"/>
          <w:pgSz w:w="16834" w:h="11909" w:orient="landscape" w:code="9"/>
          <w:pgMar w:top="691" w:right="1152" w:bottom="576" w:left="1152" w:header="720" w:footer="590" w:gutter="0"/>
          <w:cols w:space="720"/>
          <w:docGrid w:linePitch="245"/>
        </w:sectPr>
      </w:pPr>
      <w:r w:rsidRPr="00045BE7">
        <w:rPr>
          <w:rFonts w:asciiTheme="majorBidi" w:hAnsiTheme="majorBidi" w:cs="Angsana New" w:hint="cs"/>
          <w:sz w:val="30"/>
          <w:szCs w:val="30"/>
          <w:cs/>
        </w:rPr>
        <w:t>ไม่มีรายการโอนระหว่างลําดับชั้นมูลค่ายุติธรรมในระหว่างงวด</w:t>
      </w:r>
    </w:p>
    <w:p w14:paraId="78C22619" w14:textId="5535EB0A" w:rsidR="00CA37E0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lastRenderedPageBreak/>
        <w:t>สินทรัพย์และหนี้สินทางการเงินที่มีมูลค่ายุติธรรมใกล้เคียงกับราคาตามบัญชี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มีดังต่อไปนี้</w:t>
      </w:r>
    </w:p>
    <w:p w14:paraId="1086B5ED" w14:textId="77777777" w:rsidR="008118D3" w:rsidRPr="00153671" w:rsidRDefault="008118D3" w:rsidP="00185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B3C9381" w14:textId="2DC55AC4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  <w:r w:rsidRPr="00B300F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รวมทั้งเงินฝากสถาบันการเงินที่มีภาระคํ้าประกัน</w:t>
      </w:r>
    </w:p>
    <w:p w14:paraId="6DF3909B" w14:textId="76DD9345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เงินลงทุนระยะสั้น</w:t>
      </w:r>
    </w:p>
    <w:p w14:paraId="33FF74DC" w14:textId="3E354477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ลูกหนี้การค้าและลูกหนี้อื่น</w:t>
      </w:r>
    </w:p>
    <w:p w14:paraId="6A32DAC9" w14:textId="6A1A622B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เงินให้กู้ยืมระยะสั้นและระยะยาวแก่กิจการที่เกี่ยวข้องกันและกิจการอื่น</w:t>
      </w:r>
    </w:p>
    <w:p w14:paraId="3C003A12" w14:textId="25DF5EC7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สินทรัพย์หมุนเวียนและไม่หมุนเวียนอื่น</w:t>
      </w:r>
    </w:p>
    <w:p w14:paraId="6FC09157" w14:textId="4DD99DD6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เงินกู้ยืมระยะสั้นและระยะยาวจากสถาบันการเงิน</w:t>
      </w:r>
      <w:r w:rsidRPr="00B300F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กิจการที่เกี่ยวข้องกันและกิจการอื่น</w:t>
      </w:r>
    </w:p>
    <w:p w14:paraId="4994976A" w14:textId="221466AE" w:rsidR="00CA37E0" w:rsidRPr="0018516E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เจ้าหนี้การค้าและเจ้าหนี้อื่น</w:t>
      </w:r>
    </w:p>
    <w:p w14:paraId="289380AD" w14:textId="64060939" w:rsidR="0018516E" w:rsidRPr="00B300FF" w:rsidRDefault="0018516E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หุ้นกู้</w:t>
      </w:r>
    </w:p>
    <w:p w14:paraId="64818B0F" w14:textId="68FF6D29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หนี้สินหมุนเวียนและไม่หมุนเวียนอื่น</w:t>
      </w:r>
    </w:p>
    <w:p w14:paraId="58C09836" w14:textId="77777777" w:rsidR="00CA37E0" w:rsidRPr="00153671" w:rsidRDefault="00CA37E0" w:rsidP="001536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2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F9C40AE" w14:textId="77777777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งินให้กู้ยืมระยะยาวและเงินกู้ยืมระยะยาวดังกล่าวมีมูลค่าใกล้เคียงราคาตามบัญชี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เนื่องจากผลกระทบของการคิดลดไม่มีสาระสําคัญ</w:t>
      </w:r>
    </w:p>
    <w:p w14:paraId="4F9807BE" w14:textId="77777777" w:rsidR="007546E9" w:rsidRPr="00153671" w:rsidRDefault="007546E9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u w:val="single"/>
        </w:rPr>
      </w:pPr>
    </w:p>
    <w:p w14:paraId="586A5715" w14:textId="37C9B0FF" w:rsidR="00CA37E0" w:rsidRPr="00810AE8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10AE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มูลค่ายุติธรรมและวิธีการประเมินมูลค่าแบ่งออกเป็นลําดับชั้นตามข้อมูลที่ใช้ดังนี้</w:t>
      </w:r>
    </w:p>
    <w:p w14:paraId="029BB4D9" w14:textId="77777777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2A7591BF" w14:textId="5D7F8408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ข้อมูลระดับ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1: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ณ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วันที่ในงบฐานะการเงิน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ตลาดจะถือเป็นตลาดที่มีสภาพคล่องเมื่อราคาเสนอซื้อขายมีพร้อมและสมํ่าเสมอ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จากการแลกเปลี่ยนจากตัวแทน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นายหน้า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กลุ่มอุตสาหกรรม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ผู้ให้บริการด้านราคา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หรือหน่วยงานกํากับดูแล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และราคานั้น</w:t>
      </w:r>
      <w:r w:rsidRPr="000A05F8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แสดงถึงรายการในตลาดที่เกิดขึ้นจริงอย่างสมํ่าเสมอ</w:t>
      </w:r>
      <w:r w:rsidRPr="000A05F8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 xml:space="preserve"> </w:t>
      </w:r>
      <w:r w:rsidRPr="000A05F8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ในราคาซึ่งคู่สัญญาซึ่งเป็นอิสระจากกันพึงกําหนดในการซื้อ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ขาย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(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Arm’s length basis)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ราคาเสนอซื้อขายที่ใช้สําหรับสินทรัพย์ทางการเงินที่ถือโดยกลุ่มบริษัท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ได้แก่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ราคาเสนอซื้อปัจจุบัน</w:t>
      </w:r>
    </w:p>
    <w:p w14:paraId="7B65069B" w14:textId="77777777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6DBB5E51" w14:textId="21392327" w:rsidR="00CA37E0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ข้อมูลระดับ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2: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มูลค่ายุติธรรมของเครื่องมือทางการเงินที่มีการซื้อขายแบบไม่เป็นทางการ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เช่นการซื้อขายตราสารอนุพันธุ์นอกตลาดหลักทรัพย์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(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Over the counter)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โดยจะเป็นการตกลงรายละเอียดกันเองโดยตรงระหว่างผู้ซื้อและผู้ขาย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และใช้ข้อมูลที่มีอยู่โดยสามารถสังเกตได้โดยตรงในตลาด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หรือใช้ข้อมูลที่มาจากการอ้างอิงหรือการคํานวณจากข้อมูลที่สามารถสังเกตได้โดยตรงในตลาดร่วมด้วยในการประเมินมูลค่ายุติธรรม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วิธีการประเมินมูลค่ายุติธรรมประกอบด้วย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มูลค่าปัจจุบันของประมาณการกระแสเงินสดในอนาคตโดยอ้างอิงจากเส้นอัตราผลตอบแทน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(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Yield curves)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ที่สังเกตได้ในตลาด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และมูลค่าปัจจุบันของกระแสเงินสดในอนาคตโดยอ้างอิงจากอัตราแลกเปลี่ยนล่วงหน้า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ณ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วันที่รายงาน</w:t>
      </w:r>
    </w:p>
    <w:p w14:paraId="28064D0F" w14:textId="77777777" w:rsidR="00012B87" w:rsidRPr="00153671" w:rsidRDefault="00012B87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D79F18B" w14:textId="4D2DF028" w:rsidR="00CA37E0" w:rsidRDefault="00CA37E0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lastRenderedPageBreak/>
        <w:t>ข้อมูลระดับ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3: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กลุ่มบริษัทใช้เทคนิคการประเมินมูลค่าสําหรับการวัดมูลค่ายุติธรรมระดับที่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โดยใช้วิธีแบบจําลองการกําหนดราคาและการคิดลดกระแสเงินสด</w:t>
      </w:r>
    </w:p>
    <w:p w14:paraId="7663006D" w14:textId="77777777" w:rsidR="0024539C" w:rsidRPr="00153671" w:rsidRDefault="0024539C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361A68F" w14:textId="77777777" w:rsidR="00CA37E0" w:rsidRPr="00153671" w:rsidRDefault="00CA37E0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กลุ่มบริษัทไม่มีการเปลี่ยนแปลงวิธีการประมาณมูลค่ายุติธรรมระหว่างงวด</w:t>
      </w:r>
    </w:p>
    <w:p w14:paraId="743F8693" w14:textId="77777777" w:rsidR="00CA37E0" w:rsidRPr="00153671" w:rsidRDefault="00CA37E0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186E3F42" w14:textId="398D2687" w:rsidR="00CA37E0" w:rsidRPr="009609DE" w:rsidRDefault="00CA37E0" w:rsidP="00F95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จัดประเภทเงินลงทุนในตราสารหนี้ที่ไม่เป็นไปตามเงื่อนไขการวัดมูลค่าด้วยราคาทุนตัดจําหน่ายหรือการวัดมูลค่าด้วยมูลค่ายุติธรรมผ่านกําไรขาดทุนเบ็ดเสร็จอื่นเป็นประเภทมูลค่ายุติธรรมผ่านกําไรขาดทุ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สินทรัพย์ทางการเงินที่ต้องวัดด้วยมูลค่ายุติธรรมผ่านกําไรขาดทุน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มีรายการดังต่อไปนี</w:t>
      </w:r>
      <w:r w:rsidR="009609DE"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้</w:t>
      </w:r>
    </w:p>
    <w:p w14:paraId="2266F579" w14:textId="3ADD54D8" w:rsidR="007546E9" w:rsidRDefault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  <w:cs/>
        </w:rPr>
      </w:pPr>
    </w:p>
    <w:tbl>
      <w:tblPr>
        <w:tblpPr w:leftFromText="180" w:rightFromText="180" w:vertAnchor="page" w:horzAnchor="margin" w:tblpX="450" w:tblpY="6591"/>
        <w:tblW w:w="91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80"/>
        <w:gridCol w:w="1350"/>
        <w:gridCol w:w="180"/>
        <w:gridCol w:w="1440"/>
      </w:tblGrid>
      <w:tr w:rsidR="0024539C" w:rsidRPr="00CA4865" w14:paraId="223C15D8" w14:textId="77777777" w:rsidTr="0024539C">
        <w:trPr>
          <w:cantSplit/>
          <w:trHeight w:val="320"/>
          <w:tblHeader/>
        </w:trPr>
        <w:tc>
          <w:tcPr>
            <w:tcW w:w="6030" w:type="dxa"/>
            <w:vAlign w:val="bottom"/>
          </w:tcPr>
          <w:p w14:paraId="67698848" w14:textId="77777777" w:rsidR="0024539C" w:rsidRPr="00CA4865" w:rsidRDefault="0024539C" w:rsidP="0024539C">
            <w:pPr>
              <w:pStyle w:val="acctfourfigures"/>
              <w:tabs>
                <w:tab w:val="left" w:pos="213"/>
                <w:tab w:val="left" w:pos="327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9E0F97" w14:textId="77777777" w:rsidR="0024539C" w:rsidRPr="00CA4865" w:rsidRDefault="0024539C" w:rsidP="0024539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970" w:type="dxa"/>
            <w:gridSpan w:val="3"/>
          </w:tcPr>
          <w:p w14:paraId="08C9011B" w14:textId="77777777" w:rsidR="0024539C" w:rsidRPr="00CA4865" w:rsidRDefault="0024539C" w:rsidP="0024539C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CA486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95BF6" w:rsidRPr="00CA4865" w14:paraId="62EDDE4B" w14:textId="77777777" w:rsidTr="0024539C">
        <w:trPr>
          <w:cantSplit/>
          <w:trHeight w:val="327"/>
          <w:tblHeader/>
        </w:trPr>
        <w:tc>
          <w:tcPr>
            <w:tcW w:w="6030" w:type="dxa"/>
            <w:vAlign w:val="bottom"/>
          </w:tcPr>
          <w:p w14:paraId="761EB94F" w14:textId="6810A752" w:rsidR="00B95BF6" w:rsidRDefault="00B95BF6" w:rsidP="00B95BF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B81499" w14:textId="77777777" w:rsidR="00B95BF6" w:rsidRPr="00CA4865" w:rsidRDefault="00B95BF6" w:rsidP="00B95BF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7FADFAA" w14:textId="4F11D14C" w:rsidR="00B95BF6" w:rsidRDefault="00D22DF5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0E634B70" w14:textId="77777777" w:rsidR="00B95BF6" w:rsidRPr="00CA4865" w:rsidRDefault="00B95BF6" w:rsidP="00B95BF6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251B087" w14:textId="77777777" w:rsidR="00B95BF6" w:rsidRDefault="00B95BF6" w:rsidP="00B95BF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24539C" w:rsidRPr="00CA4865" w14:paraId="2DFAFCAA" w14:textId="77777777" w:rsidTr="0024539C">
        <w:trPr>
          <w:cantSplit/>
          <w:trHeight w:val="327"/>
          <w:tblHeader/>
        </w:trPr>
        <w:tc>
          <w:tcPr>
            <w:tcW w:w="6030" w:type="dxa"/>
            <w:vAlign w:val="bottom"/>
          </w:tcPr>
          <w:p w14:paraId="5A75C660" w14:textId="77777777" w:rsidR="0024539C" w:rsidRDefault="0024539C" w:rsidP="0024539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4836A0" w14:textId="77777777" w:rsidR="0024539C" w:rsidRPr="00CA4865" w:rsidRDefault="0024539C" w:rsidP="0024539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4648B97" w14:textId="0EC5005F" w:rsidR="0024539C" w:rsidRDefault="0024539C" w:rsidP="0024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38A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104BF640" w14:textId="77777777" w:rsidR="0024539C" w:rsidRPr="00CA4865" w:rsidRDefault="0024539C" w:rsidP="0024539C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D32B949" w14:textId="36ABF964" w:rsidR="0024539C" w:rsidRDefault="0024539C" w:rsidP="0024539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8438A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</w:tr>
      <w:tr w:rsidR="0024539C" w:rsidRPr="00CA4865" w14:paraId="71DE8385" w14:textId="77777777" w:rsidTr="0024539C">
        <w:trPr>
          <w:cantSplit/>
          <w:trHeight w:val="306"/>
        </w:trPr>
        <w:tc>
          <w:tcPr>
            <w:tcW w:w="6030" w:type="dxa"/>
          </w:tcPr>
          <w:p w14:paraId="10BBC2C1" w14:textId="77777777" w:rsidR="0024539C" w:rsidRPr="00CA4865" w:rsidRDefault="0024539C" w:rsidP="002453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E2B140C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25ACD119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A48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4539C" w:rsidRPr="00CA4865" w14:paraId="1A75D10B" w14:textId="77777777" w:rsidTr="0024539C">
        <w:trPr>
          <w:cantSplit/>
          <w:trHeight w:val="313"/>
        </w:trPr>
        <w:tc>
          <w:tcPr>
            <w:tcW w:w="6030" w:type="dxa"/>
          </w:tcPr>
          <w:p w14:paraId="0068848D" w14:textId="77777777" w:rsidR="0024539C" w:rsidRPr="00536FBF" w:rsidRDefault="0024539C" w:rsidP="0024539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6F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80" w:type="dxa"/>
          </w:tcPr>
          <w:p w14:paraId="44B1B2D2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025F276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AD38EBA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176B23" w14:textId="77777777" w:rsidR="0024539C" w:rsidRPr="00764E41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44DE7" w:rsidRPr="00CA4865" w14:paraId="3F97C5B9" w14:textId="77777777" w:rsidTr="00B2643D">
        <w:trPr>
          <w:cantSplit/>
          <w:trHeight w:val="306"/>
        </w:trPr>
        <w:tc>
          <w:tcPr>
            <w:tcW w:w="6030" w:type="dxa"/>
          </w:tcPr>
          <w:p w14:paraId="34E156BB" w14:textId="73F49055" w:rsidR="00C44DE7" w:rsidRPr="00CA4865" w:rsidRDefault="00C44DE7" w:rsidP="00C44D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B4B0C">
              <w:rPr>
                <w:rFonts w:asciiTheme="majorBidi" w:hAnsiTheme="majorBidi" w:cs="Angsana New" w:hint="cs"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180" w:type="dxa"/>
          </w:tcPr>
          <w:p w14:paraId="43C92591" w14:textId="77777777" w:rsidR="00C44DE7" w:rsidRPr="00CA4865" w:rsidRDefault="00C44DE7" w:rsidP="00C44DE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6B2F928" w14:textId="28E2A59B" w:rsidR="00C44DE7" w:rsidRPr="00C44DE7" w:rsidRDefault="00D811AB" w:rsidP="00C44DE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1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89,196</w:t>
            </w:r>
          </w:p>
        </w:tc>
        <w:tc>
          <w:tcPr>
            <w:tcW w:w="180" w:type="dxa"/>
          </w:tcPr>
          <w:p w14:paraId="6B0D1FF6" w14:textId="77777777" w:rsidR="00C44DE7" w:rsidRPr="00CA4865" w:rsidRDefault="00C44DE7" w:rsidP="00C44DE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190158D" w14:textId="4149ACC2" w:rsidR="00C44DE7" w:rsidRPr="00250210" w:rsidRDefault="00C44DE7" w:rsidP="00C44DE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70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82,753</w:t>
            </w:r>
          </w:p>
        </w:tc>
      </w:tr>
      <w:tr w:rsidR="00C44DE7" w:rsidRPr="00CA4865" w14:paraId="0DD42987" w14:textId="77777777" w:rsidTr="00B2643D">
        <w:trPr>
          <w:cantSplit/>
          <w:trHeight w:hRule="exact" w:val="360"/>
        </w:trPr>
        <w:tc>
          <w:tcPr>
            <w:tcW w:w="6030" w:type="dxa"/>
          </w:tcPr>
          <w:p w14:paraId="768D6FDC" w14:textId="77777777" w:rsidR="00C44DE7" w:rsidRDefault="00C44DE7" w:rsidP="00C44D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ตราสารทุน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80" w:type="dxa"/>
          </w:tcPr>
          <w:p w14:paraId="2B094E46" w14:textId="77777777" w:rsidR="00C44DE7" w:rsidRPr="00CA4865" w:rsidRDefault="00C44DE7" w:rsidP="00C44DE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0C96F1" w14:textId="19F80706" w:rsidR="00C44DE7" w:rsidRPr="00C44DE7" w:rsidRDefault="00D811AB" w:rsidP="00C44DE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1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180" w:type="dxa"/>
          </w:tcPr>
          <w:p w14:paraId="41076847" w14:textId="77777777" w:rsidR="00C44DE7" w:rsidRPr="00CA4865" w:rsidRDefault="00C44DE7" w:rsidP="00C44DE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3845A2" w14:textId="2F1E26DB" w:rsidR="00C44DE7" w:rsidRPr="00250210" w:rsidRDefault="00C44DE7" w:rsidP="00C44DE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70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</w:t>
            </w:r>
          </w:p>
        </w:tc>
      </w:tr>
      <w:tr w:rsidR="00C44DE7" w:rsidRPr="00CA4865" w14:paraId="51514B96" w14:textId="77777777" w:rsidTr="00B2643D">
        <w:trPr>
          <w:cantSplit/>
          <w:trHeight w:hRule="exact" w:val="389"/>
        </w:trPr>
        <w:tc>
          <w:tcPr>
            <w:tcW w:w="6030" w:type="dxa"/>
          </w:tcPr>
          <w:p w14:paraId="1F49D312" w14:textId="77777777" w:rsidR="00C44DE7" w:rsidRPr="00AF351C" w:rsidRDefault="00C44DE7" w:rsidP="00C44DE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51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80" w:type="dxa"/>
          </w:tcPr>
          <w:p w14:paraId="6E3327C3" w14:textId="77777777" w:rsidR="00C44DE7" w:rsidRPr="00CA4865" w:rsidRDefault="00C44DE7" w:rsidP="00C44DE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8955F5" w14:textId="5B32313E" w:rsidR="00C44DE7" w:rsidRPr="00C44DE7" w:rsidRDefault="00D811AB" w:rsidP="00C44DE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811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89,439</w:t>
            </w:r>
          </w:p>
        </w:tc>
        <w:tc>
          <w:tcPr>
            <w:tcW w:w="180" w:type="dxa"/>
          </w:tcPr>
          <w:p w14:paraId="1EB3640F" w14:textId="77777777" w:rsidR="00C44DE7" w:rsidRPr="00396A44" w:rsidRDefault="00C44DE7" w:rsidP="00C44DE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254EF" w14:textId="5A00700F" w:rsidR="00C44DE7" w:rsidRPr="00250210" w:rsidRDefault="00C44DE7" w:rsidP="00C44DE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70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82,946</w:t>
            </w:r>
          </w:p>
        </w:tc>
      </w:tr>
    </w:tbl>
    <w:p w14:paraId="6290FF91" w14:textId="77777777" w:rsidR="00764E41" w:rsidRPr="00764E41" w:rsidRDefault="00764E41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rPr>
          <w:rFonts w:asciiTheme="majorBidi" w:hAnsiTheme="majorBidi" w:cs="Angsana New"/>
          <w:sz w:val="30"/>
          <w:szCs w:val="30"/>
        </w:rPr>
      </w:pPr>
    </w:p>
    <w:p w14:paraId="6D9AE432" w14:textId="74CA056B" w:rsidR="0024539C" w:rsidRPr="009609DE" w:rsidRDefault="0024539C" w:rsidP="00245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Theme="majorBidi" w:hAnsiTheme="majorBidi" w:cs="Angsana New"/>
          <w:b/>
          <w:bCs/>
          <w:sz w:val="30"/>
          <w:szCs w:val="30"/>
        </w:rPr>
      </w:pPr>
      <w:r w:rsidRPr="00D86CB5">
        <w:rPr>
          <w:rFonts w:asciiTheme="majorBidi" w:hAnsiTheme="majorBidi" w:cs="Angsana New" w:hint="cs"/>
          <w:b/>
          <w:bCs/>
          <w:sz w:val="30"/>
          <w:szCs w:val="30"/>
          <w:cs/>
        </w:rPr>
        <w:t>การวัดมูลค่ายุติธรรมโดยใช้เทคนิคการประเมินมูลค่าซึ่งไม่ได้มาจากข้อมูลที่สังเกตได้ในตลาด</w:t>
      </w:r>
      <w:r w:rsidRPr="00D86CB5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Pr="00D86CB5">
        <w:rPr>
          <w:rFonts w:asciiTheme="majorBidi" w:hAnsiTheme="majorBidi" w:cs="Angsana New" w:hint="cs"/>
          <w:b/>
          <w:bCs/>
          <w:sz w:val="30"/>
          <w:szCs w:val="30"/>
          <w:cs/>
        </w:rPr>
        <w:t>ข้อมูลระดับ</w:t>
      </w:r>
      <w:r w:rsidRPr="00D86CB5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0D188C" w:rsidRPr="000D188C">
        <w:rPr>
          <w:rFonts w:asciiTheme="majorBidi" w:hAnsiTheme="majorBidi" w:cs="Angsana New"/>
          <w:b/>
          <w:bCs/>
          <w:sz w:val="30"/>
          <w:szCs w:val="30"/>
        </w:rPr>
        <w:t>3</w:t>
      </w:r>
      <w:r w:rsidRPr="00D86CB5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6C6E7A97" w14:textId="79C1AA8D" w:rsidR="00754196" w:rsidRDefault="00754196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z w:val="30"/>
          <w:szCs w:val="30"/>
        </w:rPr>
      </w:pPr>
    </w:p>
    <w:p w14:paraId="5BE5F9F4" w14:textId="1BC9A70F" w:rsidR="00CA357C" w:rsidRDefault="008F6152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="Angsana New"/>
          <w:sz w:val="30"/>
          <w:szCs w:val="30"/>
        </w:rPr>
      </w:pPr>
      <w:r w:rsidRPr="008F6152">
        <w:rPr>
          <w:rFonts w:asciiTheme="majorBidi" w:hAnsiTheme="majorBidi" w:cs="Angsana New" w:hint="cs"/>
          <w:sz w:val="30"/>
          <w:szCs w:val="30"/>
          <w:cs/>
        </w:rPr>
        <w:t>ตารางต่อไปนี้แสดงการเปล</w:t>
      </w:r>
      <w:r>
        <w:rPr>
          <w:rFonts w:asciiTheme="majorBidi" w:hAnsiTheme="majorBidi" w:cs="Angsana New" w:hint="cs"/>
          <w:sz w:val="30"/>
          <w:szCs w:val="30"/>
          <w:cs/>
        </w:rPr>
        <w:t>ี่ย</w:t>
      </w:r>
      <w:r w:rsidRPr="008F6152">
        <w:rPr>
          <w:rFonts w:asciiTheme="majorBidi" w:hAnsiTheme="majorBidi" w:cs="Angsana New" w:hint="cs"/>
          <w:sz w:val="30"/>
          <w:szCs w:val="30"/>
          <w:cs/>
        </w:rPr>
        <w:t>นแปลงของตราสารหนี้ซ</w:t>
      </w:r>
      <w:r>
        <w:rPr>
          <w:rFonts w:asciiTheme="majorBidi" w:hAnsiTheme="majorBidi" w:cs="Angsana New" w:hint="cs"/>
          <w:sz w:val="30"/>
          <w:szCs w:val="30"/>
          <w:cs/>
        </w:rPr>
        <w:t>ึ่งวัดมูลค่า</w:t>
      </w:r>
      <w:r w:rsidRPr="008F6152">
        <w:rPr>
          <w:rFonts w:asciiTheme="majorBidi" w:hAnsiTheme="majorBidi" w:cs="Angsana New" w:hint="cs"/>
          <w:sz w:val="30"/>
          <w:szCs w:val="30"/>
          <w:cs/>
        </w:rPr>
        <w:t>ยุต</w:t>
      </w:r>
      <w:r>
        <w:rPr>
          <w:rFonts w:asciiTheme="majorBidi" w:hAnsiTheme="majorBidi" w:cs="Angsana New" w:hint="cs"/>
          <w:sz w:val="30"/>
          <w:szCs w:val="30"/>
          <w:cs/>
        </w:rPr>
        <w:t>ิธรรมผ่านกำไรหรือขาดทุน ด้วยข้อมูล</w:t>
      </w:r>
      <w:r w:rsidRPr="008F6152">
        <w:rPr>
          <w:rFonts w:asciiTheme="majorBidi" w:hAnsiTheme="majorBidi" w:cs="Angsana New" w:hint="cs"/>
          <w:sz w:val="30"/>
          <w:szCs w:val="30"/>
          <w:cs/>
        </w:rPr>
        <w:t>ระด</w:t>
      </w:r>
      <w:r>
        <w:rPr>
          <w:rFonts w:asciiTheme="majorBidi" w:hAnsiTheme="majorBidi" w:cs="Angsana New" w:hint="cs"/>
          <w:sz w:val="30"/>
          <w:szCs w:val="30"/>
          <w:cs/>
        </w:rPr>
        <w:t>ับ</w:t>
      </w:r>
      <w:r w:rsidRPr="008F6152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</w:t>
      </w:r>
    </w:p>
    <w:p w14:paraId="73C51821" w14:textId="1D088E62" w:rsidR="008F6152" w:rsidRDefault="008F6152" w:rsidP="00245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90"/>
        <w:gridCol w:w="180"/>
        <w:gridCol w:w="1800"/>
      </w:tblGrid>
      <w:tr w:rsidR="00396A44" w:rsidRPr="00CA4865" w14:paraId="0B911D1D" w14:textId="77777777" w:rsidTr="00396A44">
        <w:trPr>
          <w:cantSplit/>
          <w:trHeight w:val="327"/>
          <w:tblHeader/>
        </w:trPr>
        <w:tc>
          <w:tcPr>
            <w:tcW w:w="7290" w:type="dxa"/>
            <w:vAlign w:val="bottom"/>
          </w:tcPr>
          <w:p w14:paraId="5F8F6087" w14:textId="77777777" w:rsidR="00396A44" w:rsidRDefault="00396A44" w:rsidP="00015F3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A76FBEE" w14:textId="77777777" w:rsidR="00396A44" w:rsidRPr="00CA4865" w:rsidRDefault="00396A44" w:rsidP="00015F3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61AB879D" w14:textId="6DD0629B" w:rsidR="00396A44" w:rsidRDefault="00396A44" w:rsidP="00015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486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รวม</w:t>
            </w:r>
          </w:p>
        </w:tc>
      </w:tr>
      <w:tr w:rsidR="00396A44" w:rsidRPr="00CA4865" w14:paraId="3A53D924" w14:textId="77777777" w:rsidTr="00396A44">
        <w:trPr>
          <w:cantSplit/>
          <w:trHeight w:val="327"/>
          <w:tblHeader/>
        </w:trPr>
        <w:tc>
          <w:tcPr>
            <w:tcW w:w="7290" w:type="dxa"/>
            <w:vAlign w:val="bottom"/>
          </w:tcPr>
          <w:p w14:paraId="65C00969" w14:textId="77777777" w:rsidR="00396A44" w:rsidRDefault="00396A44" w:rsidP="00015F3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35F2E4" w14:textId="77777777" w:rsidR="00396A44" w:rsidRPr="00CA4865" w:rsidRDefault="00396A44" w:rsidP="00015F3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17B3BDF7" w14:textId="750C766A" w:rsidR="00396A44" w:rsidRDefault="00396A44" w:rsidP="00015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A48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96A44" w:rsidRPr="00CA4865" w14:paraId="189CF1C7" w14:textId="77777777" w:rsidTr="008D4A59">
        <w:trPr>
          <w:cantSplit/>
          <w:trHeight w:hRule="exact" w:val="360"/>
        </w:trPr>
        <w:tc>
          <w:tcPr>
            <w:tcW w:w="7290" w:type="dxa"/>
          </w:tcPr>
          <w:p w14:paraId="0B5FF9BF" w14:textId="5DD7C34B" w:rsidR="00396A44" w:rsidRPr="00536FBF" w:rsidRDefault="00396A44" w:rsidP="00015F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C4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7BFCDD83" w14:textId="77777777" w:rsidR="00396A44" w:rsidRPr="00CA4865" w:rsidRDefault="00396A44" w:rsidP="00015F3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2ECAF595" w14:textId="396BF7E7" w:rsidR="00396A44" w:rsidRPr="00396A44" w:rsidRDefault="009C4979" w:rsidP="0091012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63D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82,753</w:t>
            </w:r>
          </w:p>
        </w:tc>
      </w:tr>
      <w:tr w:rsidR="00B14572" w:rsidRPr="00CA4865" w14:paraId="2C0A94F9" w14:textId="77777777" w:rsidTr="008D4A59">
        <w:trPr>
          <w:cantSplit/>
          <w:trHeight w:hRule="exact" w:val="360"/>
        </w:trPr>
        <w:tc>
          <w:tcPr>
            <w:tcW w:w="7290" w:type="dxa"/>
          </w:tcPr>
          <w:p w14:paraId="7D1B20C3" w14:textId="26BDC4A5" w:rsidR="00B14572" w:rsidRPr="00CA48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กำไรจากการวัดมูลค่ายุติธรรมของตราสารหนี้ที่รับรู้ผ่านกำไรหรือขาดทุน</w:t>
            </w:r>
          </w:p>
        </w:tc>
        <w:tc>
          <w:tcPr>
            <w:tcW w:w="180" w:type="dxa"/>
          </w:tcPr>
          <w:p w14:paraId="14C4E0D6" w14:textId="77777777" w:rsidR="00B14572" w:rsidRPr="00CA48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5FF23F4B" w14:textId="61B90D5E" w:rsidR="00B14572" w:rsidRPr="00B14572" w:rsidRDefault="00DA20A6" w:rsidP="0091012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0A6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DA20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A20A6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950</w:t>
            </w:r>
          </w:p>
        </w:tc>
      </w:tr>
      <w:tr w:rsidR="00B14572" w:rsidRPr="00CA4865" w14:paraId="2EF16DB1" w14:textId="77777777" w:rsidTr="008D4A59">
        <w:trPr>
          <w:cantSplit/>
          <w:trHeight w:hRule="exact" w:val="360"/>
        </w:trPr>
        <w:tc>
          <w:tcPr>
            <w:tcW w:w="7290" w:type="dxa"/>
          </w:tcPr>
          <w:p w14:paraId="67A5DDB2" w14:textId="48DC38AE" w:rsidR="00B14572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80" w:type="dxa"/>
          </w:tcPr>
          <w:p w14:paraId="6136E72E" w14:textId="77777777" w:rsidR="00B14572" w:rsidRPr="00CA48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24FB0AC" w14:textId="2294D637" w:rsidR="00B14572" w:rsidRPr="00B14572" w:rsidRDefault="00CE1FEF" w:rsidP="0091012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1FE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</w:t>
            </w:r>
            <w:r w:rsidRPr="00CE1F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E1FE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493</w:t>
            </w:r>
          </w:p>
        </w:tc>
      </w:tr>
      <w:tr w:rsidR="00B14572" w:rsidRPr="00CA4865" w14:paraId="45C2B810" w14:textId="77777777" w:rsidTr="008D4A59">
        <w:trPr>
          <w:cantSplit/>
          <w:trHeight w:hRule="exact" w:val="374"/>
        </w:trPr>
        <w:tc>
          <w:tcPr>
            <w:tcW w:w="7290" w:type="dxa"/>
          </w:tcPr>
          <w:p w14:paraId="466561DE" w14:textId="52B7F2B9" w:rsidR="00B14572" w:rsidRPr="00AF351C" w:rsidRDefault="00B95BF6" w:rsidP="00B145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D22DF5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30 </w:t>
            </w:r>
            <w:r w:rsidR="00D22DF5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B14572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B14572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256</w:t>
            </w:r>
            <w:r w:rsidR="009C4979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3A684CA8" w14:textId="77777777" w:rsidR="00B14572" w:rsidRPr="00CA48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E518CB1" w14:textId="132B52C1" w:rsidR="00B14572" w:rsidRPr="007C2814" w:rsidRDefault="007E3758" w:rsidP="0091012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E375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89</w:t>
            </w:r>
            <w:r w:rsidRPr="007E37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E375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196</w:t>
            </w:r>
          </w:p>
        </w:tc>
      </w:tr>
    </w:tbl>
    <w:p w14:paraId="495F6619" w14:textId="77777777" w:rsidR="0024539C" w:rsidRDefault="0024539C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z w:val="30"/>
          <w:szCs w:val="30"/>
        </w:rPr>
      </w:pPr>
    </w:p>
    <w:p w14:paraId="037BEC7C" w14:textId="77777777" w:rsidR="00041B0A" w:rsidRPr="00697388" w:rsidRDefault="00041B0A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z w:val="30"/>
          <w:szCs w:val="30"/>
        </w:rPr>
      </w:pPr>
    </w:p>
    <w:p w14:paraId="27948F8B" w14:textId="7ABEE8F0" w:rsidR="00872143" w:rsidRPr="006A6040" w:rsidRDefault="00B1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1C7F3C4" w14:textId="77712E9B" w:rsidR="00CA37E0" w:rsidRPr="00594664" w:rsidRDefault="00CA37E0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="Angsana New"/>
          <w:b/>
          <w:bCs/>
          <w:sz w:val="30"/>
          <w:szCs w:val="30"/>
        </w:rPr>
      </w:pPr>
      <w:r w:rsidRPr="00594664">
        <w:rPr>
          <w:rFonts w:asciiTheme="majorBidi" w:hAnsiTheme="majorBidi" w:cs="Angsana New" w:hint="cs"/>
          <w:b/>
          <w:bCs/>
          <w:sz w:val="30"/>
          <w:szCs w:val="30"/>
          <w:cs/>
        </w:rPr>
        <w:lastRenderedPageBreak/>
        <w:t>ขั้นตอนการประเมินมูลค่ายุติธรรมของกลุ่มบริษัท</w:t>
      </w:r>
    </w:p>
    <w:p w14:paraId="2EDF8224" w14:textId="77777777" w:rsidR="00CA37E0" w:rsidRDefault="00CA37E0" w:rsidP="00DB4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p w14:paraId="4F90740C" w14:textId="686B1160" w:rsidR="00CA37E0" w:rsidRDefault="00CA37E0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  <w:r w:rsidRPr="00594664">
        <w:rPr>
          <w:rFonts w:asciiTheme="majorBidi" w:hAnsiTheme="majorBidi" w:cs="Angsana New" w:hint="cs"/>
          <w:sz w:val="30"/>
          <w:szCs w:val="30"/>
          <w:cs/>
        </w:rPr>
        <w:t>ฝ่ายการเงินของกลุ่มบริษัทรวมถึงคณะทํางานที่ได้ทําการประเมินมูลค่ายุติธรรมของสินทรัพย์ทางการเงินสําหรับการรายงานในงบการเงิน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รวมถึงมูลค่ายุติธรรมระดับที่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theme="majorBidi"/>
          <w:sz w:val="30"/>
          <w:szCs w:val="30"/>
        </w:rPr>
        <w:t>3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คณะทํางานนี้ได้รายงานโดยตรงต่อผู้อํานวยการสายการเงิน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594664">
        <w:rPr>
          <w:rFonts w:asciiTheme="majorBidi" w:hAnsiTheme="majorBidi" w:cstheme="majorBidi"/>
          <w:sz w:val="30"/>
          <w:szCs w:val="30"/>
        </w:rPr>
        <w:t xml:space="preserve">CFO)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และคณะกรรมการบริหารการเงินของกลุ่มบริษัท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การประชุมระหว่างผู้อํานวยการสายการเงิน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และคณะทํางานเกี่ยวกับการประเมินมูลค่ายุติธรรมได้จัดขึ้นอย่างน้อยหนึ่งครั้งในแต่ละไตรมาส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ซึ่งสอดคล้องกับวันที่รายงานไตรมาสของกลุ่มบริษัท</w:t>
      </w:r>
    </w:p>
    <w:p w14:paraId="6E866CDC" w14:textId="77777777" w:rsidR="00E55941" w:rsidRPr="00594664" w:rsidRDefault="00E55941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FD197E" w14:textId="3C96235E" w:rsidR="00CA37E0" w:rsidRDefault="00CA37E0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="Angsana New"/>
          <w:sz w:val="30"/>
          <w:szCs w:val="30"/>
        </w:rPr>
      </w:pPr>
      <w:r w:rsidRPr="00594664">
        <w:rPr>
          <w:rFonts w:asciiTheme="majorBidi" w:hAnsiTheme="majorBidi" w:cs="Angsana New" w:hint="cs"/>
          <w:sz w:val="30"/>
          <w:szCs w:val="30"/>
          <w:cs/>
        </w:rPr>
        <w:t>ข้อมูลที่ไม่สามารถสังเกตได้ที่มีสาระสําคัญของลําดับชั้นของมูลค่ายุติธรรมที่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theme="majorBidi"/>
          <w:sz w:val="30"/>
          <w:szCs w:val="30"/>
        </w:rPr>
        <w:t>3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ที่กลุ่มบริษัทใช้ในการประเมินได้แก่</w:t>
      </w:r>
    </w:p>
    <w:p w14:paraId="66D79D8B" w14:textId="77777777" w:rsidR="00DB434B" w:rsidRPr="00594664" w:rsidRDefault="00DB434B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4097A" w14:textId="77777777" w:rsidR="00BE4858" w:rsidRPr="00BE4858" w:rsidRDefault="00CA37E0" w:rsidP="00FC1F67">
      <w:pPr>
        <w:pStyle w:val="ListParagraph"/>
        <w:numPr>
          <w:ilvl w:val="0"/>
          <w:numId w:val="6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  <w:tab w:val="num" w:pos="2243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4664">
        <w:rPr>
          <w:rFonts w:asciiTheme="majorBidi" w:hAnsiTheme="majorBidi" w:hint="cs"/>
          <w:sz w:val="30"/>
          <w:szCs w:val="30"/>
          <w:cs/>
        </w:rPr>
        <w:t>อัตราคิดลดสําหรับสินทรัพย์และหนี้สินทางการเงิน</w:t>
      </w:r>
      <w:r w:rsidRPr="00594664">
        <w:rPr>
          <w:rFonts w:asciiTheme="majorBidi" w:hAnsiTheme="majorBidi"/>
          <w:sz w:val="30"/>
          <w:szCs w:val="30"/>
          <w:cs/>
        </w:rPr>
        <w:t xml:space="preserve"> </w:t>
      </w:r>
      <w:r w:rsidRPr="00594664">
        <w:rPr>
          <w:rFonts w:asciiTheme="majorBidi" w:hAnsiTheme="majorBidi" w:hint="cs"/>
          <w:sz w:val="30"/>
          <w:szCs w:val="30"/>
          <w:cs/>
        </w:rPr>
        <w:t>ซึ่งพิจารณาจากแบบจําลองการประเมินราคาหลักทรัพย</w:t>
      </w:r>
      <w:r w:rsidR="00556C30">
        <w:rPr>
          <w:rFonts w:asciiTheme="majorBidi" w:hAnsiTheme="majorBidi" w:hint="cs"/>
          <w:sz w:val="30"/>
          <w:szCs w:val="30"/>
          <w:cs/>
        </w:rPr>
        <w:t>์</w:t>
      </w:r>
      <w:r w:rsidR="00161445">
        <w:rPr>
          <w:rFonts w:asciiTheme="majorBidi" w:hAnsiTheme="majorBidi" w:hint="cs"/>
          <w:sz w:val="30"/>
          <w:szCs w:val="30"/>
          <w:cs/>
        </w:rPr>
        <w:t xml:space="preserve"> </w:t>
      </w:r>
      <w:r w:rsidR="00161445">
        <w:rPr>
          <w:rFonts w:asciiTheme="majorBidi" w:hAnsiTheme="majorBidi"/>
          <w:sz w:val="30"/>
          <w:szCs w:val="30"/>
        </w:rPr>
        <w:t>(</w:t>
      </w:r>
      <w:r w:rsidRPr="00161445">
        <w:rPr>
          <w:rFonts w:asciiTheme="majorBidi" w:hAnsiTheme="majorBidi" w:cstheme="majorBidi"/>
          <w:sz w:val="30"/>
          <w:szCs w:val="30"/>
        </w:rPr>
        <w:t>CAPM</w:t>
      </w:r>
      <w:r w:rsidR="00161445">
        <w:rPr>
          <w:rFonts w:asciiTheme="majorBidi" w:hAnsiTheme="majorBidi" w:cstheme="majorBidi"/>
          <w:sz w:val="30"/>
          <w:szCs w:val="30"/>
        </w:rPr>
        <w:t>)</w:t>
      </w:r>
      <w:r w:rsidRPr="00161445">
        <w:rPr>
          <w:rFonts w:asciiTheme="majorBidi" w:hAnsiTheme="majorBidi" w:cstheme="majorBidi"/>
          <w:sz w:val="30"/>
          <w:szCs w:val="30"/>
        </w:rPr>
        <w:t xml:space="preserve"> </w:t>
      </w:r>
      <w:r w:rsidRPr="00161445">
        <w:rPr>
          <w:rFonts w:ascii="Angsana New" w:hAnsi="Angsana New" w:hint="cs"/>
          <w:sz w:val="30"/>
          <w:szCs w:val="30"/>
          <w:cs/>
        </w:rPr>
        <w:t>เพื่อคํานวณอัตราก่อนภาษีที่สะท้อนผลการประเมินตลาดในปัจจุบันของมูลค่าของเงินตามเวลาและ</w:t>
      </w:r>
      <w:r w:rsidRPr="003D0898">
        <w:rPr>
          <w:rFonts w:asciiTheme="majorBidi" w:hAnsiTheme="majorBidi" w:hint="cs"/>
          <w:sz w:val="30"/>
          <w:szCs w:val="30"/>
          <w:cs/>
        </w:rPr>
        <w:t>ความเสี่ยงที่เฉพาะเจาะจงของสินทรัพย์</w:t>
      </w:r>
    </w:p>
    <w:p w14:paraId="21F6E492" w14:textId="175FE4AA" w:rsidR="00CA37E0" w:rsidRPr="00BE4858" w:rsidRDefault="00CA37E0" w:rsidP="00FC1F67">
      <w:pPr>
        <w:pStyle w:val="ListParagraph"/>
        <w:numPr>
          <w:ilvl w:val="0"/>
          <w:numId w:val="6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  <w:tab w:val="num" w:pos="2243"/>
        </w:tabs>
        <w:spacing w:line="240" w:lineRule="auto"/>
        <w:ind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BE4858">
        <w:rPr>
          <w:rFonts w:asciiTheme="majorBidi" w:hAnsiTheme="majorBidi" w:hint="cs"/>
          <w:sz w:val="30"/>
          <w:szCs w:val="30"/>
          <w:cs/>
        </w:rPr>
        <w:t>การปรับปรุงความเสี่ยงเฉพาะสําหรับคู่สัญญา</w:t>
      </w:r>
    </w:p>
    <w:p w14:paraId="5980FA2F" w14:textId="6282B079" w:rsidR="005F38B1" w:rsidRDefault="005F3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A25705D" w14:textId="0AEB9A22" w:rsidR="00CA37E0" w:rsidRPr="00091CA0" w:rsidRDefault="00B95BF6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t>เงินลงทุนระยะสั้นและเงินลงทุนในตราสาร</w:t>
      </w:r>
      <w:r w:rsidR="00CA37E0" w:rsidRPr="00091CA0">
        <w:rPr>
          <w:rFonts w:ascii="Angsana New" w:hAnsi="Angsana New" w:cs="Angsana New"/>
          <w:szCs w:val="30"/>
          <w:cs/>
        </w:rPr>
        <w:t>หนี้ที่วัดมูลค่าด้วยวิธีราคาทุนตัดจำหน่าย</w:t>
      </w:r>
    </w:p>
    <w:p w14:paraId="5954659E" w14:textId="77777777" w:rsidR="00CA37E0" w:rsidRPr="00556C30" w:rsidRDefault="00CA37E0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450" w:firstLine="90"/>
        <w:rPr>
          <w:rFonts w:asciiTheme="majorBidi" w:hAnsiTheme="majorBidi" w:cstheme="majorBidi"/>
          <w:sz w:val="30"/>
          <w:szCs w:val="30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4"/>
        <w:gridCol w:w="1714"/>
        <w:gridCol w:w="275"/>
        <w:gridCol w:w="1714"/>
      </w:tblGrid>
      <w:tr w:rsidR="00CA37E0" w:rsidRPr="005E76BF" w14:paraId="6220F596" w14:textId="77777777" w:rsidTr="006E4725">
        <w:trPr>
          <w:tblHeader/>
        </w:trPr>
        <w:tc>
          <w:tcPr>
            <w:tcW w:w="2982" w:type="pct"/>
          </w:tcPr>
          <w:p w14:paraId="15CB4354" w14:textId="77777777" w:rsidR="00CA37E0" w:rsidRPr="005E76BF" w:rsidRDefault="00CA37E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18" w:type="pct"/>
            <w:gridSpan w:val="3"/>
          </w:tcPr>
          <w:p w14:paraId="31E2BAB1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76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E76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B95BF6" w:rsidRPr="005E76BF" w14:paraId="22869608" w14:textId="77777777" w:rsidTr="006E4725">
        <w:trPr>
          <w:tblHeader/>
        </w:trPr>
        <w:tc>
          <w:tcPr>
            <w:tcW w:w="2982" w:type="pct"/>
          </w:tcPr>
          <w:p w14:paraId="257A5ACE" w14:textId="7B79CA28" w:rsidR="00B95BF6" w:rsidRPr="005E76BF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4" w:type="pct"/>
          </w:tcPr>
          <w:p w14:paraId="61FA461C" w14:textId="72746208" w:rsidR="00B95BF6" w:rsidRPr="005E76BF" w:rsidRDefault="00D22DF5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B95B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0" w:type="pct"/>
          </w:tcPr>
          <w:p w14:paraId="59607FA1" w14:textId="77777777" w:rsidR="00B95BF6" w:rsidRPr="005E76BF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pct"/>
          </w:tcPr>
          <w:p w14:paraId="660D2D0F" w14:textId="1891F9CD" w:rsidR="00B95BF6" w:rsidRPr="005E76BF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76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50626" w:rsidRPr="005E76BF" w14:paraId="3A480ACF" w14:textId="77777777" w:rsidTr="006E4725">
        <w:trPr>
          <w:tblHeader/>
        </w:trPr>
        <w:tc>
          <w:tcPr>
            <w:tcW w:w="2982" w:type="pct"/>
          </w:tcPr>
          <w:p w14:paraId="6E119C3A" w14:textId="77777777" w:rsidR="00A50626" w:rsidRPr="005E76BF" w:rsidRDefault="00A50626" w:rsidP="00122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4" w:type="pct"/>
          </w:tcPr>
          <w:p w14:paraId="34A3527C" w14:textId="581A47B2" w:rsidR="00A50626" w:rsidRPr="005E76BF" w:rsidRDefault="00A5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C0ED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0" w:type="pct"/>
          </w:tcPr>
          <w:p w14:paraId="78A02ACC" w14:textId="77777777" w:rsidR="00A50626" w:rsidRPr="005E76BF" w:rsidRDefault="00A5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pct"/>
          </w:tcPr>
          <w:p w14:paraId="3396C673" w14:textId="033D5FAC" w:rsidR="00A50626" w:rsidRPr="005E76BF" w:rsidRDefault="00A5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C0ED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A37E0" w:rsidRPr="005E76BF" w14:paraId="5C46B7C3" w14:textId="77777777" w:rsidTr="006E4725">
        <w:trPr>
          <w:tblHeader/>
        </w:trPr>
        <w:tc>
          <w:tcPr>
            <w:tcW w:w="2982" w:type="pct"/>
          </w:tcPr>
          <w:p w14:paraId="203674DE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8" w:type="pct"/>
            <w:gridSpan w:val="3"/>
          </w:tcPr>
          <w:p w14:paraId="642E38D2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76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37E0" w:rsidRPr="005E76BF" w14:paraId="2BDF0258" w14:textId="77777777" w:rsidTr="006E4725">
        <w:trPr>
          <w:trHeight w:hRule="exact" w:val="374"/>
        </w:trPr>
        <w:tc>
          <w:tcPr>
            <w:tcW w:w="2982" w:type="pct"/>
          </w:tcPr>
          <w:p w14:paraId="2004AE20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34" w:type="pct"/>
          </w:tcPr>
          <w:p w14:paraId="6E98C5E2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5EC5B25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pct"/>
          </w:tcPr>
          <w:p w14:paraId="077197F3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2371E" w:rsidRPr="005E76BF" w14:paraId="00C56FB6" w14:textId="77777777" w:rsidTr="006E4725">
        <w:trPr>
          <w:trHeight w:hRule="exact" w:val="374"/>
        </w:trPr>
        <w:tc>
          <w:tcPr>
            <w:tcW w:w="2982" w:type="pct"/>
          </w:tcPr>
          <w:p w14:paraId="2569C53C" w14:textId="77777777" w:rsidR="0002371E" w:rsidRPr="005E76BF" w:rsidRDefault="0002371E" w:rsidP="000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3"/>
                <w:tab w:val="left" w:pos="3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เงินฝากประจำที่มีกำหนดมากกว่า </w:t>
            </w:r>
            <w:r w:rsidRPr="005E76B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934" w:type="pct"/>
          </w:tcPr>
          <w:p w14:paraId="65C04B69" w14:textId="5B53F50B" w:rsidR="0002371E" w:rsidRPr="00E11E56" w:rsidRDefault="00886458" w:rsidP="00E11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6,667,445</w:t>
            </w:r>
          </w:p>
        </w:tc>
        <w:tc>
          <w:tcPr>
            <w:tcW w:w="150" w:type="pct"/>
          </w:tcPr>
          <w:p w14:paraId="1D19F954" w14:textId="77777777" w:rsidR="0002371E" w:rsidRPr="005E76BF" w:rsidRDefault="0002371E" w:rsidP="000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pct"/>
            <w:vAlign w:val="bottom"/>
          </w:tcPr>
          <w:p w14:paraId="087EBA80" w14:textId="18861591" w:rsidR="0002371E" w:rsidRPr="005E76BF" w:rsidRDefault="0002371E" w:rsidP="000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72C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4,350,000</w:t>
            </w:r>
          </w:p>
        </w:tc>
      </w:tr>
      <w:tr w:rsidR="0002371E" w:rsidRPr="005E76BF" w14:paraId="63B383FF" w14:textId="77777777" w:rsidTr="006E4725">
        <w:trPr>
          <w:trHeight w:hRule="exact" w:val="374"/>
        </w:trPr>
        <w:tc>
          <w:tcPr>
            <w:tcW w:w="2982" w:type="pct"/>
          </w:tcPr>
          <w:p w14:paraId="315B36DD" w14:textId="77777777" w:rsidR="0002371E" w:rsidRPr="005E76BF" w:rsidRDefault="0002371E" w:rsidP="000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เงินลงทุนในหุ้นกู้</w:t>
            </w:r>
          </w:p>
        </w:tc>
        <w:tc>
          <w:tcPr>
            <w:tcW w:w="934" w:type="pct"/>
            <w:tcBorders>
              <w:bottom w:val="single" w:sz="4" w:space="0" w:color="auto"/>
            </w:tcBorders>
          </w:tcPr>
          <w:p w14:paraId="13549A66" w14:textId="232E8694" w:rsidR="0002371E" w:rsidRPr="00BD7508" w:rsidRDefault="00886458" w:rsidP="000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1,358,926</w:t>
            </w:r>
          </w:p>
        </w:tc>
        <w:tc>
          <w:tcPr>
            <w:tcW w:w="150" w:type="pct"/>
          </w:tcPr>
          <w:p w14:paraId="2FB3FF6E" w14:textId="77777777" w:rsidR="0002371E" w:rsidRPr="005E76BF" w:rsidRDefault="0002371E" w:rsidP="000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pct"/>
            <w:tcBorders>
              <w:bottom w:val="single" w:sz="4" w:space="0" w:color="auto"/>
            </w:tcBorders>
            <w:vAlign w:val="bottom"/>
          </w:tcPr>
          <w:p w14:paraId="275ADBEB" w14:textId="76103711" w:rsidR="0002371E" w:rsidRPr="005E76BF" w:rsidRDefault="0002371E" w:rsidP="000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72C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849,312</w:t>
            </w:r>
          </w:p>
        </w:tc>
      </w:tr>
      <w:tr w:rsidR="0002371E" w:rsidRPr="005E76BF" w14:paraId="06244FA0" w14:textId="77777777" w:rsidTr="006E4725">
        <w:trPr>
          <w:trHeight w:hRule="exact" w:val="374"/>
        </w:trPr>
        <w:tc>
          <w:tcPr>
            <w:tcW w:w="2982" w:type="pct"/>
          </w:tcPr>
          <w:p w14:paraId="23A052C0" w14:textId="77777777" w:rsidR="0002371E" w:rsidRPr="00556C30" w:rsidRDefault="0002371E" w:rsidP="000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6C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รวมเงินลงทุนระยะสั้นและเงินลงทุนในตราสารหนี้</w:t>
            </w:r>
          </w:p>
        </w:tc>
        <w:tc>
          <w:tcPr>
            <w:tcW w:w="934" w:type="pct"/>
            <w:tcBorders>
              <w:top w:val="single" w:sz="4" w:space="0" w:color="auto"/>
            </w:tcBorders>
          </w:tcPr>
          <w:p w14:paraId="5893507D" w14:textId="77777777" w:rsidR="0002371E" w:rsidRPr="00BD7508" w:rsidRDefault="0002371E" w:rsidP="000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2683A2DA" w14:textId="77777777" w:rsidR="0002371E" w:rsidRPr="00556C30" w:rsidRDefault="0002371E" w:rsidP="000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pct"/>
            <w:tcBorders>
              <w:top w:val="single" w:sz="4" w:space="0" w:color="auto"/>
            </w:tcBorders>
            <w:vAlign w:val="bottom"/>
          </w:tcPr>
          <w:p w14:paraId="230B5E10" w14:textId="77777777" w:rsidR="0002371E" w:rsidRPr="00556C30" w:rsidRDefault="0002371E" w:rsidP="000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2371E" w:rsidRPr="005E76BF" w14:paraId="20CB9DDC" w14:textId="77777777" w:rsidTr="006E4725">
        <w:trPr>
          <w:trHeight w:hRule="exact" w:val="374"/>
        </w:trPr>
        <w:tc>
          <w:tcPr>
            <w:tcW w:w="2982" w:type="pct"/>
          </w:tcPr>
          <w:p w14:paraId="3A0F6F5D" w14:textId="77777777" w:rsidR="0002371E" w:rsidRPr="00556C30" w:rsidRDefault="0002371E" w:rsidP="000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6C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ที่วัดมูลค่าด้วยวิธีราคาทุนตัดจำหน่าย</w:t>
            </w:r>
          </w:p>
        </w:tc>
        <w:tc>
          <w:tcPr>
            <w:tcW w:w="934" w:type="pct"/>
            <w:tcBorders>
              <w:bottom w:val="double" w:sz="4" w:space="0" w:color="auto"/>
            </w:tcBorders>
          </w:tcPr>
          <w:p w14:paraId="7D300C23" w14:textId="50668194" w:rsidR="0002371E" w:rsidRPr="00902236" w:rsidRDefault="00886458" w:rsidP="000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8,026,371</w:t>
            </w:r>
          </w:p>
        </w:tc>
        <w:tc>
          <w:tcPr>
            <w:tcW w:w="150" w:type="pct"/>
          </w:tcPr>
          <w:p w14:paraId="374E9440" w14:textId="77777777" w:rsidR="0002371E" w:rsidRPr="00556C30" w:rsidRDefault="0002371E" w:rsidP="000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pct"/>
            <w:tcBorders>
              <w:bottom w:val="double" w:sz="4" w:space="0" w:color="auto"/>
            </w:tcBorders>
            <w:vAlign w:val="bottom"/>
          </w:tcPr>
          <w:p w14:paraId="5C9A26B4" w14:textId="086DE2BB" w:rsidR="0002371E" w:rsidRPr="00556C30" w:rsidRDefault="00780A54" w:rsidP="000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1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5,199,312</w:t>
            </w:r>
          </w:p>
        </w:tc>
      </w:tr>
    </w:tbl>
    <w:p w14:paraId="032ACDC2" w14:textId="77777777" w:rsidR="00E41B4E" w:rsidRDefault="00E41B4E" w:rsidP="00E4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5E9C3E0" w14:textId="77777777" w:rsidR="00B61575" w:rsidRDefault="00B61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1C243776" w14:textId="4C2B1F04" w:rsidR="00E41B4E" w:rsidRDefault="00E41B4E" w:rsidP="00E4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F96788">
        <w:rPr>
          <w:rFonts w:asciiTheme="majorBidi" w:hAnsiTheme="majorBidi" w:cs="Angsana New" w:hint="cs"/>
          <w:sz w:val="30"/>
          <w:szCs w:val="30"/>
          <w:cs/>
        </w:rPr>
        <w:lastRenderedPageBreak/>
        <w:t>ณ</w:t>
      </w:r>
      <w:r w:rsidRPr="00F967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96788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F967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22DF5">
        <w:rPr>
          <w:rFonts w:asciiTheme="majorBidi" w:hAnsiTheme="majorBidi" w:cs="Angsana New"/>
          <w:sz w:val="30"/>
          <w:szCs w:val="30"/>
        </w:rPr>
        <w:t xml:space="preserve">30 </w:t>
      </w:r>
      <w:r w:rsidR="00D22DF5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49C7" w:rsidRPr="00E25530">
        <w:rPr>
          <w:rFonts w:asciiTheme="majorBidi" w:hAnsiTheme="majorBidi" w:cs="Angsana New"/>
          <w:sz w:val="30"/>
          <w:szCs w:val="30"/>
        </w:rPr>
        <w:t>256</w:t>
      </w:r>
      <w:r w:rsidR="00EF49C7">
        <w:rPr>
          <w:rFonts w:asciiTheme="majorBidi" w:hAnsiTheme="majorBidi" w:cs="Angsana New"/>
          <w:sz w:val="30"/>
          <w:szCs w:val="30"/>
        </w:rPr>
        <w:t>9</w:t>
      </w:r>
      <w:r w:rsidR="00EF49C7"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เงินฝากประจําที่มีกําหนดมากกว่า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/>
          <w:sz w:val="30"/>
          <w:szCs w:val="30"/>
        </w:rPr>
        <w:t>3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จํานวน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E30E4">
        <w:rPr>
          <w:rFonts w:asciiTheme="majorBidi" w:hAnsiTheme="majorBidi" w:cs="Angsana New"/>
          <w:sz w:val="30"/>
          <w:szCs w:val="30"/>
          <w:lang w:val="en-GB"/>
        </w:rPr>
        <w:t>6,667.4</w:t>
      </w:r>
      <w:r w:rsidRPr="00E25530">
        <w:rPr>
          <w:rFonts w:asciiTheme="majorBidi" w:hAnsiTheme="majorBidi" w:cs="Angsana New"/>
          <w:sz w:val="30"/>
          <w:szCs w:val="30"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AD337D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AD337D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AD337D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EF49C7" w:rsidRPr="00E25530">
        <w:rPr>
          <w:rFonts w:asciiTheme="majorBidi" w:hAnsiTheme="majorBidi" w:cs="Angsana New"/>
          <w:i/>
          <w:iCs/>
          <w:sz w:val="30"/>
          <w:szCs w:val="30"/>
        </w:rPr>
        <w:t>256</w:t>
      </w:r>
      <w:r w:rsidR="00EF49C7">
        <w:rPr>
          <w:rFonts w:asciiTheme="majorBidi" w:hAnsiTheme="majorBidi" w:cs="Angsana New"/>
          <w:i/>
          <w:iCs/>
          <w:sz w:val="30"/>
          <w:szCs w:val="30"/>
        </w:rPr>
        <w:t>8</w:t>
      </w:r>
      <w:r w:rsidRPr="00E25530">
        <w:rPr>
          <w:rFonts w:asciiTheme="majorBidi" w:hAnsiTheme="majorBidi" w:cs="Angsana New"/>
          <w:i/>
          <w:iCs/>
          <w:sz w:val="30"/>
          <w:szCs w:val="30"/>
        </w:rPr>
        <w:t>: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i/>
          <w:iCs/>
          <w:sz w:val="30"/>
          <w:szCs w:val="30"/>
          <w:cs/>
        </w:rPr>
        <w:t>จํานวน</w:t>
      </w:r>
      <w:r w:rsidR="00053E5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="00053E53">
        <w:rPr>
          <w:rFonts w:asciiTheme="majorBidi" w:hAnsiTheme="majorBidi" w:cs="Angsana New"/>
          <w:i/>
          <w:iCs/>
          <w:sz w:val="30"/>
          <w:szCs w:val="30"/>
        </w:rPr>
        <w:t>4,3</w:t>
      </w:r>
      <w:r w:rsidR="003E7A21">
        <w:rPr>
          <w:rFonts w:asciiTheme="majorBidi" w:hAnsiTheme="majorBidi" w:cs="Angsana New"/>
          <w:i/>
          <w:iCs/>
          <w:sz w:val="30"/>
          <w:szCs w:val="30"/>
        </w:rPr>
        <w:t>50.0</w:t>
      </w:r>
      <w:r w:rsidR="00053E53" w:rsidRPr="00053E5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053E53" w:rsidRPr="00053E53">
        <w:rPr>
          <w:rFonts w:asciiTheme="majorBidi" w:hAnsiTheme="majorBidi" w:cs="Angsana New" w:hint="cs"/>
          <w:i/>
          <w:iCs/>
          <w:sz w:val="30"/>
          <w:szCs w:val="30"/>
          <w:cs/>
        </w:rPr>
        <w:t>ล้าน</w:t>
      </w:r>
      <w:r w:rsidR="00053E53">
        <w:rPr>
          <w:rFonts w:asciiTheme="majorBidi" w:hAnsiTheme="majorBidi" w:cs="Angsana New" w:hint="cs"/>
          <w:i/>
          <w:iCs/>
          <w:sz w:val="30"/>
          <w:szCs w:val="30"/>
          <w:cs/>
        </w:rPr>
        <w:t>บาท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มีอัตราดอกเบี้ยคงที่</w:t>
      </w:r>
      <w:r w:rsidRPr="00A3129D">
        <w:rPr>
          <w:rFonts w:asciiTheme="majorBidi" w:hAnsiTheme="majorBidi" w:cs="Angsana New" w:hint="cs"/>
          <w:sz w:val="30"/>
          <w:szCs w:val="30"/>
          <w:cs/>
        </w:rPr>
        <w:t>ระหว่าง</w:t>
      </w:r>
      <w:r w:rsidRPr="00A96A5B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="007F360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DD19A2">
        <w:rPr>
          <w:rFonts w:asciiTheme="majorBidi" w:hAnsiTheme="majorBidi" w:cs="Angsana New"/>
          <w:sz w:val="30"/>
          <w:szCs w:val="30"/>
        </w:rPr>
        <w:t>1.10</w:t>
      </w:r>
      <w:r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A96A5B">
        <w:rPr>
          <w:rFonts w:asciiTheme="majorBidi" w:hAnsiTheme="majorBidi" w:cs="Angsana New" w:hint="cs"/>
          <w:sz w:val="30"/>
          <w:szCs w:val="30"/>
          <w:cs/>
        </w:rPr>
        <w:t>ถึงร้อยละ</w:t>
      </w:r>
      <w:r w:rsidR="00A3129D" w:rsidRPr="00A96A5B">
        <w:rPr>
          <w:rFonts w:asciiTheme="majorBidi" w:hAnsiTheme="majorBidi" w:cs="Angsana New"/>
          <w:sz w:val="30"/>
          <w:szCs w:val="30"/>
        </w:rPr>
        <w:t xml:space="preserve"> </w:t>
      </w:r>
      <w:r w:rsidR="001754BF">
        <w:rPr>
          <w:rFonts w:asciiTheme="majorBidi" w:hAnsiTheme="majorBidi" w:cs="Angsana New"/>
          <w:sz w:val="30"/>
          <w:szCs w:val="30"/>
          <w:lang w:val="en-GB"/>
        </w:rPr>
        <w:t>4.13</w:t>
      </w:r>
      <w:r w:rsidR="00D22DF5">
        <w:rPr>
          <w:rFonts w:asciiTheme="majorBidi" w:hAnsiTheme="majorBidi" w:cs="Angsana New"/>
          <w:sz w:val="30"/>
          <w:szCs w:val="30"/>
          <w:lang w:val="en-GB"/>
        </w:rPr>
        <w:t xml:space="preserve"> </w:t>
      </w:r>
      <w:r w:rsidRPr="00A96A5B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A96A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96A5B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A96A5B"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A96A5B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A96A5B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A96A5B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EF49C7" w:rsidRPr="00A96A5B">
        <w:rPr>
          <w:rFonts w:asciiTheme="majorBidi" w:hAnsiTheme="majorBidi" w:cs="Angsana New"/>
          <w:i/>
          <w:iCs/>
          <w:sz w:val="30"/>
          <w:szCs w:val="30"/>
        </w:rPr>
        <w:t>2568</w:t>
      </w:r>
      <w:r w:rsidRPr="00A96A5B">
        <w:rPr>
          <w:rFonts w:asciiTheme="majorBidi" w:hAnsiTheme="majorBidi" w:cs="Angsana New"/>
          <w:i/>
          <w:iCs/>
          <w:sz w:val="30"/>
          <w:szCs w:val="30"/>
        </w:rPr>
        <w:t>:</w:t>
      </w:r>
      <w:r w:rsidR="00D33156" w:rsidRPr="00A96A5B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อัตราดอกเบี้ยระหว่าง</w:t>
      </w:r>
      <w:r w:rsidRPr="00A96A5B">
        <w:rPr>
          <w:rFonts w:asciiTheme="majorBidi" w:hAnsiTheme="majorBidi" w:cs="Angsana New" w:hint="cs"/>
          <w:i/>
          <w:iCs/>
          <w:sz w:val="30"/>
          <w:szCs w:val="30"/>
          <w:cs/>
        </w:rPr>
        <w:t>ร้อยละ</w:t>
      </w:r>
      <w:r w:rsidRPr="00A96A5B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3E7A21" w:rsidRPr="00A96A5B">
        <w:rPr>
          <w:rFonts w:asciiTheme="majorBidi" w:hAnsiTheme="majorBidi" w:cs="Angsana New"/>
          <w:i/>
          <w:iCs/>
          <w:sz w:val="30"/>
          <w:szCs w:val="30"/>
        </w:rPr>
        <w:t>1.20</w:t>
      </w:r>
      <w:r w:rsidRPr="00A96A5B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A96A5B">
        <w:rPr>
          <w:rFonts w:asciiTheme="majorBidi" w:hAnsiTheme="majorBidi" w:cs="Angsana New" w:hint="cs"/>
          <w:i/>
          <w:iCs/>
          <w:sz w:val="30"/>
          <w:szCs w:val="30"/>
          <w:cs/>
        </w:rPr>
        <w:t>ถึงร้อยละ</w:t>
      </w:r>
      <w:r w:rsidRPr="00A96A5B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3E7A21" w:rsidRPr="00A96A5B">
        <w:rPr>
          <w:rFonts w:asciiTheme="majorBidi" w:hAnsiTheme="majorBidi" w:cs="Angsana New"/>
          <w:i/>
          <w:iCs/>
          <w:sz w:val="30"/>
          <w:szCs w:val="30"/>
        </w:rPr>
        <w:t>1.60</w:t>
      </w:r>
      <w:r w:rsidRPr="00A96A5B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A96A5B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Pr="00A96A5B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A96A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96A5B">
        <w:rPr>
          <w:rFonts w:asciiTheme="majorBidi" w:hAnsiTheme="majorBidi" w:cs="Angsana New" w:hint="cs"/>
          <w:sz w:val="30"/>
          <w:szCs w:val="30"/>
          <w:cs/>
        </w:rPr>
        <w:t>และจะครบกําหนดภายในเดือน</w:t>
      </w:r>
      <w:r w:rsidR="00D7596A">
        <w:rPr>
          <w:rFonts w:asciiTheme="majorBidi" w:hAnsiTheme="majorBidi" w:cs="Angsana New" w:hint="cs"/>
          <w:sz w:val="30"/>
          <w:szCs w:val="30"/>
          <w:cs/>
          <w:lang w:val="en-GB"/>
        </w:rPr>
        <w:t xml:space="preserve">พฤศจิกายน </w:t>
      </w:r>
      <w:r w:rsidR="009101C7">
        <w:rPr>
          <w:rFonts w:asciiTheme="majorBidi" w:hAnsiTheme="majorBidi" w:cs="Angsana New"/>
          <w:sz w:val="30"/>
          <w:szCs w:val="30"/>
        </w:rPr>
        <w:t>2569</w:t>
      </w:r>
      <w:r w:rsidR="00D22DF5" w:rsidRPr="0097718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977182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977182"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97718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977182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977182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EF49C7" w:rsidRPr="00977182">
        <w:rPr>
          <w:rFonts w:asciiTheme="majorBidi" w:hAnsiTheme="majorBidi" w:cs="Angsana New"/>
          <w:i/>
          <w:iCs/>
          <w:sz w:val="30"/>
          <w:szCs w:val="30"/>
        </w:rPr>
        <w:t>25</w:t>
      </w:r>
      <w:r w:rsidR="00EF49C7">
        <w:rPr>
          <w:rFonts w:asciiTheme="majorBidi" w:hAnsiTheme="majorBidi" w:cs="Angsana New"/>
          <w:i/>
          <w:iCs/>
          <w:sz w:val="30"/>
          <w:szCs w:val="30"/>
        </w:rPr>
        <w:t>68</w:t>
      </w:r>
      <w:r w:rsidRPr="00977182">
        <w:rPr>
          <w:rFonts w:asciiTheme="majorBidi" w:hAnsiTheme="majorBidi" w:cs="Angsana New"/>
          <w:i/>
          <w:iCs/>
          <w:sz w:val="30"/>
          <w:szCs w:val="30"/>
        </w:rPr>
        <w:t>:</w:t>
      </w:r>
      <w:r w:rsidRPr="0097718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977182">
        <w:rPr>
          <w:rFonts w:asciiTheme="majorBidi" w:hAnsiTheme="majorBidi" w:cs="Angsana New" w:hint="cs"/>
          <w:i/>
          <w:iCs/>
          <w:sz w:val="30"/>
          <w:szCs w:val="30"/>
          <w:cs/>
        </w:rPr>
        <w:t>ครบกําหนดภายในเดือน</w:t>
      </w:r>
      <w:r w:rsidR="003E7A21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กันยายน </w:t>
      </w:r>
      <w:r w:rsidR="003E7A21">
        <w:rPr>
          <w:rFonts w:asciiTheme="majorBidi" w:hAnsiTheme="majorBidi" w:cs="Angsana New"/>
          <w:i/>
          <w:iCs/>
          <w:sz w:val="30"/>
          <w:szCs w:val="30"/>
        </w:rPr>
        <w:t>2569</w:t>
      </w:r>
      <w:r w:rsidRPr="00977182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3E73CBED" w14:textId="77777777" w:rsidR="00CA37E0" w:rsidRPr="004100EC" w:rsidRDefault="00CA37E0" w:rsidP="00CA3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B64611F" w14:textId="5A68067E" w:rsidR="004100EC" w:rsidRDefault="00B95BF6" w:rsidP="00223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95BF6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B95BF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95BF6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B95BF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22DF5">
        <w:rPr>
          <w:rFonts w:asciiTheme="majorBidi" w:hAnsiTheme="majorBidi" w:cs="Angsana New"/>
          <w:sz w:val="30"/>
          <w:szCs w:val="30"/>
        </w:rPr>
        <w:t xml:space="preserve">30 </w:t>
      </w:r>
      <w:r w:rsidR="00D22DF5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D22DF5"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A7F2D">
        <w:rPr>
          <w:rFonts w:asciiTheme="majorBidi" w:hAnsiTheme="majorBidi" w:cs="Angsana New"/>
          <w:spacing w:val="-2"/>
          <w:sz w:val="30"/>
          <w:szCs w:val="30"/>
        </w:rPr>
        <w:t>2569</w:t>
      </w:r>
      <w:r w:rsidR="007A7F2D"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4100EC"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บริษัทย่อยแห่งหนึ่งของกลุ่มบริษัทมีเงินลงทุนในตราสารหนี้ของบริษัท</w:t>
      </w:r>
      <w:r w:rsidR="004100EC"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4100EC"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ซึ่งมีอัตราดอกเบี้ย</w:t>
      </w:r>
      <w:r w:rsidR="004100EC" w:rsidRPr="004100EC">
        <w:rPr>
          <w:rFonts w:asciiTheme="majorBidi" w:hAnsiTheme="majorBidi" w:cs="Angsana New" w:hint="cs"/>
          <w:sz w:val="30"/>
          <w:szCs w:val="30"/>
          <w:cs/>
        </w:rPr>
        <w:t>ระหว่างร้อย</w:t>
      </w:r>
      <w:r w:rsidR="004100EC" w:rsidRPr="00952F56">
        <w:rPr>
          <w:rFonts w:asciiTheme="majorBidi" w:hAnsiTheme="majorBidi" w:cs="Angsana New" w:hint="cs"/>
          <w:sz w:val="30"/>
          <w:szCs w:val="30"/>
          <w:cs/>
        </w:rPr>
        <w:t>ละ</w:t>
      </w:r>
      <w:r w:rsidR="004100EC" w:rsidRPr="00952F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101C7">
        <w:rPr>
          <w:rFonts w:asciiTheme="majorBidi" w:hAnsiTheme="majorBidi" w:cs="Angsana New"/>
          <w:sz w:val="30"/>
          <w:szCs w:val="30"/>
          <w:lang w:val="en-GB"/>
        </w:rPr>
        <w:t>1.31</w:t>
      </w:r>
      <w:r w:rsidR="004100EC" w:rsidRPr="00952F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100EC" w:rsidRPr="00952F56">
        <w:rPr>
          <w:rFonts w:asciiTheme="majorBidi" w:hAnsiTheme="majorBidi" w:cs="Angsana New" w:hint="cs"/>
          <w:sz w:val="30"/>
          <w:szCs w:val="30"/>
          <w:cs/>
        </w:rPr>
        <w:t>ถึงร้อยละ</w:t>
      </w:r>
      <w:r w:rsidR="00F505F4" w:rsidRPr="00952F5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101C7">
        <w:rPr>
          <w:rFonts w:asciiTheme="majorBidi" w:hAnsiTheme="majorBidi" w:cs="Angsana New"/>
          <w:sz w:val="30"/>
          <w:szCs w:val="30"/>
          <w:lang w:val="en-GB"/>
        </w:rPr>
        <w:t>3.38</w:t>
      </w:r>
      <w:r w:rsidR="00D22DF5">
        <w:rPr>
          <w:rFonts w:asciiTheme="majorBidi" w:hAnsiTheme="majorBidi" w:cs="Angsana New"/>
          <w:sz w:val="30"/>
          <w:szCs w:val="30"/>
          <w:lang w:val="en-GB"/>
        </w:rPr>
        <w:t xml:space="preserve"> </w:t>
      </w:r>
      <w:r w:rsidR="002B77AC" w:rsidRPr="00952F56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="004100EC" w:rsidRPr="00952F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100EC" w:rsidRPr="00952F56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(</w:t>
      </w:r>
      <w:r w:rsidR="004B6033" w:rsidRPr="00952F56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31 </w:t>
      </w:r>
      <w:r w:rsidR="004B6033" w:rsidRPr="00952F56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ธันวาคม </w:t>
      </w:r>
      <w:r w:rsidR="007A7F2D" w:rsidRPr="00952F56">
        <w:rPr>
          <w:rFonts w:asciiTheme="majorBidi" w:hAnsiTheme="majorBidi" w:cs="Angsana New"/>
          <w:i/>
          <w:iCs/>
          <w:spacing w:val="-2"/>
          <w:sz w:val="30"/>
          <w:szCs w:val="30"/>
        </w:rPr>
        <w:t>2568</w:t>
      </w:r>
      <w:r w:rsidR="004100EC" w:rsidRPr="00952F56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: </w:t>
      </w:r>
      <w:r w:rsidR="00434A65" w:rsidRPr="00952F56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อัตราดอกเบี้ยระหว่างร้อยละ </w:t>
      </w:r>
      <w:r w:rsidR="003A416A" w:rsidRPr="00952F56">
        <w:rPr>
          <w:rFonts w:asciiTheme="majorBidi" w:hAnsiTheme="majorBidi" w:cs="Angsana New"/>
          <w:i/>
          <w:iCs/>
          <w:spacing w:val="-2"/>
          <w:sz w:val="30"/>
          <w:szCs w:val="30"/>
        </w:rPr>
        <w:t>1.31</w:t>
      </w:r>
      <w:r w:rsidR="00434A65" w:rsidRPr="00952F56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ถึงร้อยละ </w:t>
      </w:r>
      <w:r w:rsidR="003A416A" w:rsidRPr="00952F56">
        <w:rPr>
          <w:rFonts w:asciiTheme="majorBidi" w:hAnsiTheme="majorBidi" w:cs="Angsana New"/>
          <w:i/>
          <w:iCs/>
          <w:spacing w:val="-2"/>
          <w:sz w:val="30"/>
          <w:szCs w:val="30"/>
        </w:rPr>
        <w:t>3.34</w:t>
      </w:r>
      <w:r w:rsidRPr="00952F56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ต่อปี</w:t>
      </w:r>
      <w:r w:rsidR="004100EC" w:rsidRPr="00952F56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)</w:t>
      </w:r>
      <w:r w:rsidR="00556C30" w:rsidRPr="00952F5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100EC" w:rsidRPr="00952F56">
        <w:rPr>
          <w:rFonts w:asciiTheme="majorBidi" w:hAnsiTheme="majorBidi" w:cs="Angsana New" w:hint="cs"/>
          <w:spacing w:val="-2"/>
          <w:sz w:val="30"/>
          <w:szCs w:val="30"/>
          <w:cs/>
        </w:rPr>
        <w:t>ตราสารหนี้ดังกล่าว</w:t>
      </w:r>
      <w:r w:rsidR="004100EC" w:rsidRPr="00952F56">
        <w:rPr>
          <w:rFonts w:asciiTheme="majorBidi" w:hAnsiTheme="majorBidi" w:cstheme="minorBidi" w:hint="cs"/>
          <w:spacing w:val="-2"/>
          <w:sz w:val="30"/>
          <w:szCs w:val="30"/>
          <w:cs/>
        </w:rPr>
        <w:t xml:space="preserve"> </w:t>
      </w:r>
      <w:r w:rsidR="004100EC" w:rsidRPr="00952F56">
        <w:rPr>
          <w:rFonts w:asciiTheme="majorBidi" w:hAnsiTheme="majorBidi" w:cs="Angsana New" w:hint="cs"/>
          <w:spacing w:val="-2"/>
          <w:sz w:val="30"/>
          <w:szCs w:val="30"/>
          <w:cs/>
        </w:rPr>
        <w:t>มีวันครบกำหนดอายุระหว่าง</w:t>
      </w:r>
      <w:r w:rsidR="004100EC" w:rsidRPr="00952F5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2A6456">
        <w:rPr>
          <w:rFonts w:asciiTheme="majorBidi" w:hAnsiTheme="majorBidi" w:cs="Angsana New"/>
          <w:sz w:val="30"/>
          <w:szCs w:val="30"/>
          <w:lang w:val="en-GB"/>
        </w:rPr>
        <w:t>1</w:t>
      </w:r>
      <w:r w:rsidR="003A416A" w:rsidRPr="00952F56">
        <w:rPr>
          <w:rFonts w:asciiTheme="majorBidi" w:hAnsiTheme="majorBidi"/>
          <w:spacing w:val="-2"/>
          <w:sz w:val="30"/>
          <w:szCs w:val="30"/>
        </w:rPr>
        <w:t xml:space="preserve"> </w:t>
      </w:r>
      <w:r w:rsidR="004100EC" w:rsidRPr="00952F56">
        <w:rPr>
          <w:rFonts w:asciiTheme="majorBidi" w:hAnsiTheme="majorBidi" w:cs="Angsana New" w:hint="cs"/>
          <w:spacing w:val="-2"/>
          <w:sz w:val="30"/>
          <w:szCs w:val="30"/>
          <w:cs/>
        </w:rPr>
        <w:t>ถึง</w:t>
      </w:r>
      <w:r w:rsidR="004100EC" w:rsidRPr="00952F5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45698D">
        <w:rPr>
          <w:rFonts w:asciiTheme="majorBidi" w:hAnsiTheme="majorBidi" w:cs="Angsana New"/>
          <w:spacing w:val="-2"/>
          <w:sz w:val="30"/>
          <w:szCs w:val="30"/>
        </w:rPr>
        <w:t>12</w:t>
      </w:r>
      <w:r w:rsidR="003A416A" w:rsidRPr="00952F56">
        <w:rPr>
          <w:rFonts w:asciiTheme="majorBidi" w:hAnsiTheme="majorBidi"/>
          <w:spacing w:val="-2"/>
          <w:sz w:val="30"/>
          <w:szCs w:val="30"/>
        </w:rPr>
        <w:t xml:space="preserve"> </w:t>
      </w:r>
      <w:r w:rsidR="004100EC" w:rsidRPr="00952F56">
        <w:rPr>
          <w:rFonts w:asciiTheme="majorBidi" w:hAnsiTheme="majorBidi" w:cs="Angsana New" w:hint="cs"/>
          <w:spacing w:val="-2"/>
          <w:sz w:val="30"/>
          <w:szCs w:val="30"/>
          <w:cs/>
        </w:rPr>
        <w:t>เดือน</w:t>
      </w:r>
      <w:r w:rsidR="004100EC" w:rsidRPr="00952F5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4100EC" w:rsidRPr="00952F56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(</w:t>
      </w:r>
      <w:r w:rsidR="00556C30" w:rsidRPr="00952F56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31 </w:t>
      </w:r>
      <w:r w:rsidR="00556C30" w:rsidRPr="00952F56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="007A7F2D" w:rsidRPr="00952F56">
        <w:rPr>
          <w:rFonts w:asciiTheme="majorBidi" w:hAnsiTheme="majorBidi" w:cs="Angsana New"/>
          <w:i/>
          <w:iCs/>
          <w:spacing w:val="-2"/>
          <w:sz w:val="30"/>
          <w:szCs w:val="30"/>
        </w:rPr>
        <w:t>2568</w:t>
      </w:r>
      <w:r w:rsidR="004100EC" w:rsidRPr="00952F56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: </w:t>
      </w:r>
      <w:r w:rsidR="004100EC" w:rsidRPr="00952F56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วันครบกำหนดอายุระหว่าง</w:t>
      </w:r>
      <w:r w:rsidR="004100EC" w:rsidRPr="00952F56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="003A416A" w:rsidRPr="00952F56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1 </w:t>
      </w:r>
      <w:r w:rsidR="00434A65" w:rsidRPr="00952F56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ถึง</w:t>
      </w:r>
      <w:r w:rsidR="00434A65" w:rsidRPr="00952F56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="003A416A" w:rsidRPr="00952F56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4 </w:t>
      </w:r>
      <w:r w:rsidR="00434A65" w:rsidRPr="00952F56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เดือน</w:t>
      </w:r>
      <w:r w:rsidR="004100EC" w:rsidRPr="00952F56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="00697388" w:rsidRPr="00952F5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100EC" w:rsidRPr="00952F56">
        <w:rPr>
          <w:rFonts w:asciiTheme="majorBidi" w:hAnsiTheme="majorBidi" w:cs="Angsana New" w:hint="cs"/>
          <w:sz w:val="30"/>
          <w:szCs w:val="30"/>
          <w:cs/>
        </w:rPr>
        <w:t>นับจากวันที่ในรายงานทางการเงิน</w:t>
      </w:r>
    </w:p>
    <w:p w14:paraId="774649B4" w14:textId="640C27EA" w:rsidR="00075F2A" w:rsidRDefault="00075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1B16F8EB" w14:textId="6DCFBB15" w:rsidR="00CA37E0" w:rsidRPr="00091CA0" w:rsidRDefault="00CA37E0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 w:val="44"/>
          <w:szCs w:val="30"/>
        </w:rPr>
      </w:pPr>
      <w:r w:rsidRPr="00091CA0">
        <w:rPr>
          <w:rFonts w:ascii="Angsana New" w:hAnsi="Angsana New" w:cs="Angsana New"/>
          <w:sz w:val="44"/>
          <w:szCs w:val="30"/>
          <w:cs/>
        </w:rPr>
        <w:t>ลูกหนี้การค้าและลูกหนี้อื่น</w:t>
      </w:r>
      <w:r w:rsidRPr="00091CA0">
        <w:rPr>
          <w:rFonts w:ascii="Angsana New" w:hAnsi="Angsana New" w:cs="Angsana New"/>
          <w:sz w:val="44"/>
          <w:szCs w:val="30"/>
        </w:rPr>
        <w:t xml:space="preserve"> </w:t>
      </w:r>
      <w:r w:rsidRPr="00091CA0">
        <w:rPr>
          <w:rFonts w:ascii="Angsana New" w:hAnsi="Angsana New" w:cs="Angsana New"/>
          <w:sz w:val="44"/>
          <w:szCs w:val="30"/>
          <w:cs/>
        </w:rPr>
        <w:t>สุทธิ</w:t>
      </w:r>
    </w:p>
    <w:p w14:paraId="5B58083E" w14:textId="77777777" w:rsidR="00CA37E0" w:rsidRPr="00042172" w:rsidRDefault="00CA37E0" w:rsidP="00CA3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17"/>
        <w:gridCol w:w="1181"/>
        <w:gridCol w:w="180"/>
        <w:gridCol w:w="1173"/>
        <w:gridCol w:w="8"/>
        <w:gridCol w:w="172"/>
        <w:gridCol w:w="8"/>
        <w:gridCol w:w="1181"/>
        <w:gridCol w:w="180"/>
        <w:gridCol w:w="1173"/>
        <w:gridCol w:w="8"/>
      </w:tblGrid>
      <w:tr w:rsidR="00CA37E0" w:rsidRPr="00A85D0A" w14:paraId="752EC529" w14:textId="77777777" w:rsidTr="00860190">
        <w:trPr>
          <w:cantSplit/>
          <w:trHeight w:val="344"/>
          <w:tblHeader/>
        </w:trPr>
        <w:tc>
          <w:tcPr>
            <w:tcW w:w="3917" w:type="dxa"/>
            <w:vAlign w:val="bottom"/>
            <w:hideMark/>
          </w:tcPr>
          <w:p w14:paraId="5B410731" w14:textId="77777777" w:rsidR="00CA37E0" w:rsidRPr="00A85D0A" w:rsidRDefault="00CA37E0" w:rsidP="004100EC">
            <w:pPr>
              <w:pStyle w:val="acctfourfigures"/>
              <w:tabs>
                <w:tab w:val="left" w:pos="46"/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4" w:type="dxa"/>
            <w:gridSpan w:val="3"/>
            <w:vAlign w:val="bottom"/>
            <w:hideMark/>
          </w:tcPr>
          <w:p w14:paraId="68BDC661" w14:textId="77777777" w:rsidR="00CA37E0" w:rsidRPr="00A85D0A" w:rsidRDefault="00CA37E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53706070" w14:textId="77777777" w:rsidR="00CA37E0" w:rsidRPr="00A85D0A" w:rsidRDefault="00CA37E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50" w:type="dxa"/>
            <w:gridSpan w:val="5"/>
            <w:vAlign w:val="bottom"/>
            <w:hideMark/>
          </w:tcPr>
          <w:p w14:paraId="1930836E" w14:textId="77777777" w:rsidR="00CA37E0" w:rsidRPr="00A85D0A" w:rsidRDefault="00CA37E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22DF5" w:rsidRPr="00A85D0A" w14:paraId="600ED234" w14:textId="77777777" w:rsidTr="00860190">
        <w:trPr>
          <w:cantSplit/>
          <w:trHeight w:val="344"/>
          <w:tblHeader/>
        </w:trPr>
        <w:tc>
          <w:tcPr>
            <w:tcW w:w="3917" w:type="dxa"/>
            <w:vAlign w:val="bottom"/>
          </w:tcPr>
          <w:p w14:paraId="1E4EAA8F" w14:textId="0722CCDD" w:rsidR="00D22DF5" w:rsidRPr="00950787" w:rsidRDefault="00D22DF5" w:rsidP="00D22DF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81" w:type="dxa"/>
            <w:vAlign w:val="bottom"/>
          </w:tcPr>
          <w:p w14:paraId="4AF202BF" w14:textId="499DEBBD" w:rsidR="00D22DF5" w:rsidRPr="00D22DF5" w:rsidRDefault="00D22DF5" w:rsidP="00D22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pacing w:val="-2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41602836" w14:textId="77777777" w:rsidR="00D22DF5" w:rsidRPr="00A85D0A" w:rsidRDefault="00D22DF5" w:rsidP="00D22DF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20F37CC1" w14:textId="4E2A053C" w:rsidR="00D22DF5" w:rsidRPr="00F92A58" w:rsidRDefault="00D22DF5" w:rsidP="00D22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3805C97C" w14:textId="77777777" w:rsidR="00D22DF5" w:rsidRPr="00A85D0A" w:rsidRDefault="00D22DF5" w:rsidP="00D22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81" w:type="dxa"/>
            <w:vAlign w:val="bottom"/>
          </w:tcPr>
          <w:p w14:paraId="510F7DED" w14:textId="5A13B7BD" w:rsidR="00D22DF5" w:rsidRPr="00A85D0A" w:rsidRDefault="00D22DF5" w:rsidP="00D22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pacing w:val="-2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A5ECBCE" w14:textId="77777777" w:rsidR="00D22DF5" w:rsidRPr="00A85D0A" w:rsidRDefault="00D22DF5" w:rsidP="00D22DF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01BD8E75" w14:textId="6E75FBE8" w:rsidR="00D22DF5" w:rsidRPr="00A85D0A" w:rsidRDefault="00D22DF5" w:rsidP="00D22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D22DF5" w:rsidRPr="00A85D0A" w14:paraId="161AFC15" w14:textId="77777777" w:rsidTr="00860190">
        <w:trPr>
          <w:cantSplit/>
          <w:trHeight w:val="344"/>
          <w:tblHeader/>
        </w:trPr>
        <w:tc>
          <w:tcPr>
            <w:tcW w:w="3917" w:type="dxa"/>
            <w:vAlign w:val="bottom"/>
          </w:tcPr>
          <w:p w14:paraId="1EB55ABF" w14:textId="77777777" w:rsidR="00D22DF5" w:rsidRDefault="00D22DF5" w:rsidP="00D22DF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1" w:type="dxa"/>
            <w:vAlign w:val="bottom"/>
          </w:tcPr>
          <w:p w14:paraId="2E6711FA" w14:textId="43180320" w:rsidR="00D22DF5" w:rsidRPr="009B0838" w:rsidRDefault="00D22DF5" w:rsidP="00D22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80" w:type="dxa"/>
            <w:vAlign w:val="bottom"/>
          </w:tcPr>
          <w:p w14:paraId="43296D53" w14:textId="77777777" w:rsidR="00D22DF5" w:rsidRPr="00A85D0A" w:rsidRDefault="00D22DF5" w:rsidP="00D22DF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2753EA43" w14:textId="0B3CBC65" w:rsidR="00D22DF5" w:rsidRDefault="00D22DF5" w:rsidP="00D22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  <w:gridSpan w:val="2"/>
          </w:tcPr>
          <w:p w14:paraId="594ECF66" w14:textId="77777777" w:rsidR="00D22DF5" w:rsidRPr="00A85D0A" w:rsidRDefault="00D22DF5" w:rsidP="00D22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81" w:type="dxa"/>
            <w:vAlign w:val="bottom"/>
          </w:tcPr>
          <w:p w14:paraId="3F776BB3" w14:textId="66B6E539" w:rsidR="00D22DF5" w:rsidRDefault="00D22DF5" w:rsidP="00D22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80" w:type="dxa"/>
            <w:vAlign w:val="bottom"/>
          </w:tcPr>
          <w:p w14:paraId="636B7E3A" w14:textId="77777777" w:rsidR="00D22DF5" w:rsidRPr="00A85D0A" w:rsidRDefault="00D22DF5" w:rsidP="00D22DF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2DD66CDC" w14:textId="012AF76C" w:rsidR="00D22DF5" w:rsidRDefault="00D22DF5" w:rsidP="00D22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2568</w:t>
            </w:r>
          </w:p>
        </w:tc>
      </w:tr>
      <w:tr w:rsidR="00D22DF5" w:rsidRPr="00A85D0A" w14:paraId="2DBBD669" w14:textId="77777777" w:rsidTr="00860190">
        <w:trPr>
          <w:gridAfter w:val="1"/>
          <w:wAfter w:w="8" w:type="dxa"/>
          <w:cantSplit/>
          <w:trHeight w:val="425"/>
          <w:tblHeader/>
        </w:trPr>
        <w:tc>
          <w:tcPr>
            <w:tcW w:w="3917" w:type="dxa"/>
            <w:vAlign w:val="bottom"/>
          </w:tcPr>
          <w:p w14:paraId="33A2FB79" w14:textId="77777777" w:rsidR="00D22DF5" w:rsidRPr="00A85D0A" w:rsidRDefault="00D22DF5" w:rsidP="00D22DF5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256" w:type="dxa"/>
            <w:gridSpan w:val="9"/>
            <w:vAlign w:val="bottom"/>
            <w:hideMark/>
          </w:tcPr>
          <w:p w14:paraId="0E960EA0" w14:textId="77777777" w:rsidR="00D22DF5" w:rsidRPr="00A85D0A" w:rsidRDefault="00D22DF5" w:rsidP="00D22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22DF5" w:rsidRPr="00A85D0A" w14:paraId="54F6051B" w14:textId="77777777" w:rsidTr="006D015C">
        <w:trPr>
          <w:cantSplit/>
          <w:trHeight w:hRule="exact" w:val="374"/>
        </w:trPr>
        <w:tc>
          <w:tcPr>
            <w:tcW w:w="3917" w:type="dxa"/>
            <w:hideMark/>
          </w:tcPr>
          <w:p w14:paraId="1A1D3C29" w14:textId="77777777" w:rsidR="00D22DF5" w:rsidRPr="001D5B6F" w:rsidRDefault="00D22DF5" w:rsidP="00D22DF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81" w:type="dxa"/>
            <w:vAlign w:val="bottom"/>
          </w:tcPr>
          <w:p w14:paraId="6E99A558" w14:textId="70C8A052" w:rsidR="00D22DF5" w:rsidRPr="00ED07FC" w:rsidRDefault="00C13A71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/>
              <w:ind w:left="-108" w:right="-19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C13A71">
              <w:rPr>
                <w:rFonts w:asciiTheme="majorBidi" w:hAnsiTheme="majorBidi" w:cstheme="majorBidi"/>
                <w:sz w:val="30"/>
                <w:szCs w:val="30"/>
              </w:rPr>
              <w:t>16,933,816</w:t>
            </w:r>
          </w:p>
        </w:tc>
        <w:tc>
          <w:tcPr>
            <w:tcW w:w="180" w:type="dxa"/>
          </w:tcPr>
          <w:p w14:paraId="17690081" w14:textId="77777777" w:rsidR="00D22DF5" w:rsidRPr="0060309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32451F1E" w14:textId="287D357C" w:rsidR="00D22DF5" w:rsidRPr="00BD72CE" w:rsidRDefault="00D22DF5" w:rsidP="00BD7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15,433,095</w:t>
            </w:r>
          </w:p>
        </w:tc>
        <w:tc>
          <w:tcPr>
            <w:tcW w:w="180" w:type="dxa"/>
            <w:gridSpan w:val="2"/>
          </w:tcPr>
          <w:p w14:paraId="20C79BF7" w14:textId="77777777" w:rsidR="00D22DF5" w:rsidRPr="0060309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24B712F2" w14:textId="7177ED17" w:rsidR="00D22DF5" w:rsidRPr="005D0A5E" w:rsidRDefault="005D5F2C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/>
              <w:ind w:left="-108" w:right="-181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5D5F2C">
              <w:rPr>
                <w:rFonts w:asciiTheme="majorBidi" w:hAnsiTheme="majorBidi" w:cstheme="majorBidi"/>
                <w:sz w:val="30"/>
                <w:szCs w:val="30"/>
              </w:rPr>
              <w:t>1,515,547</w:t>
            </w:r>
          </w:p>
        </w:tc>
        <w:tc>
          <w:tcPr>
            <w:tcW w:w="180" w:type="dxa"/>
          </w:tcPr>
          <w:p w14:paraId="1E5E9AF1" w14:textId="77777777" w:rsidR="00D22DF5" w:rsidRPr="00BD72CE" w:rsidRDefault="00D22DF5" w:rsidP="00BD7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951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2E6ADEE7" w14:textId="62582BEC" w:rsidR="00D22DF5" w:rsidRPr="00BD72CE" w:rsidRDefault="00D22DF5" w:rsidP="00BD7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1,295,632</w:t>
            </w:r>
          </w:p>
        </w:tc>
      </w:tr>
      <w:tr w:rsidR="00D22DF5" w:rsidRPr="00A85D0A" w14:paraId="015243FF" w14:textId="77777777" w:rsidTr="006D015C">
        <w:trPr>
          <w:cantSplit/>
          <w:trHeight w:hRule="exact" w:val="374"/>
        </w:trPr>
        <w:tc>
          <w:tcPr>
            <w:tcW w:w="3917" w:type="dxa"/>
          </w:tcPr>
          <w:p w14:paraId="7D2EB7B1" w14:textId="77777777" w:rsidR="00D22DF5" w:rsidRPr="001D5B6F" w:rsidRDefault="00D22DF5" w:rsidP="00D22DF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044A0E2C" w14:textId="5BBB4FD7" w:rsidR="00D22DF5" w:rsidRPr="00ED07FC" w:rsidRDefault="00C13A71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/>
              <w:ind w:left="-108" w:right="-19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C13A71">
              <w:rPr>
                <w:rFonts w:asciiTheme="majorBidi" w:hAnsiTheme="majorBidi" w:cstheme="majorBidi"/>
                <w:sz w:val="30"/>
                <w:szCs w:val="30"/>
              </w:rPr>
              <w:t>47,691</w:t>
            </w:r>
          </w:p>
        </w:tc>
        <w:tc>
          <w:tcPr>
            <w:tcW w:w="180" w:type="dxa"/>
          </w:tcPr>
          <w:p w14:paraId="280E4DAE" w14:textId="77777777" w:rsidR="00D22DF5" w:rsidRPr="0060309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  <w:vAlign w:val="bottom"/>
          </w:tcPr>
          <w:p w14:paraId="47C6DFAE" w14:textId="0CDFBC7E" w:rsidR="00D22DF5" w:rsidRPr="00BD72CE" w:rsidRDefault="00D22DF5" w:rsidP="00BD7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39,368</w:t>
            </w:r>
          </w:p>
        </w:tc>
        <w:tc>
          <w:tcPr>
            <w:tcW w:w="180" w:type="dxa"/>
            <w:gridSpan w:val="2"/>
          </w:tcPr>
          <w:p w14:paraId="337FFD63" w14:textId="77777777" w:rsidR="00D22DF5" w:rsidRPr="0060309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50289D60" w14:textId="7E78CF79" w:rsidR="00D22DF5" w:rsidRPr="005D0A5E" w:rsidRDefault="005D5F2C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/>
              <w:ind w:left="-108" w:right="-181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5D5F2C">
              <w:rPr>
                <w:rFonts w:asciiTheme="majorBidi" w:hAnsiTheme="majorBidi" w:cstheme="majorBidi"/>
                <w:sz w:val="30"/>
                <w:szCs w:val="30"/>
              </w:rPr>
              <w:t xml:space="preserve">791,789 </w:t>
            </w:r>
          </w:p>
        </w:tc>
        <w:tc>
          <w:tcPr>
            <w:tcW w:w="180" w:type="dxa"/>
          </w:tcPr>
          <w:p w14:paraId="412A409F" w14:textId="77777777" w:rsidR="00D22DF5" w:rsidRPr="00BD72CE" w:rsidRDefault="00D22DF5" w:rsidP="00BD7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951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  <w:vAlign w:val="bottom"/>
          </w:tcPr>
          <w:p w14:paraId="0CFDD7F3" w14:textId="35071032" w:rsidR="00D22DF5" w:rsidRPr="00BD72CE" w:rsidRDefault="00D22DF5" w:rsidP="00BD7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1,451,695</w:t>
            </w:r>
          </w:p>
        </w:tc>
      </w:tr>
      <w:tr w:rsidR="00D22DF5" w:rsidRPr="00A85D0A" w14:paraId="313529BB" w14:textId="77777777" w:rsidTr="006D015C">
        <w:trPr>
          <w:cantSplit/>
          <w:trHeight w:hRule="exact" w:val="374"/>
        </w:trPr>
        <w:tc>
          <w:tcPr>
            <w:tcW w:w="3917" w:type="dxa"/>
          </w:tcPr>
          <w:p w14:paraId="4C074263" w14:textId="77777777" w:rsidR="00D22DF5" w:rsidRDefault="00D22DF5" w:rsidP="00D22DF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AA502" w14:textId="3BF2D43B" w:rsidR="00D22DF5" w:rsidRPr="00ED07FC" w:rsidRDefault="00C13A71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/>
              <w:ind w:left="-108" w:right="-19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C13A71">
              <w:rPr>
                <w:rFonts w:asciiTheme="majorBidi" w:hAnsiTheme="majorBidi" w:cstheme="majorBidi"/>
                <w:sz w:val="30"/>
                <w:szCs w:val="30"/>
              </w:rPr>
              <w:t>16,981,507</w:t>
            </w:r>
          </w:p>
        </w:tc>
        <w:tc>
          <w:tcPr>
            <w:tcW w:w="180" w:type="dxa"/>
          </w:tcPr>
          <w:p w14:paraId="5AE9293F" w14:textId="77777777" w:rsidR="00D22DF5" w:rsidRPr="0060309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048D4" w14:textId="479FC8B2" w:rsidR="00D22DF5" w:rsidRPr="00BD72CE" w:rsidRDefault="00D22DF5" w:rsidP="00BD7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15,472,463</w:t>
            </w:r>
          </w:p>
        </w:tc>
        <w:tc>
          <w:tcPr>
            <w:tcW w:w="180" w:type="dxa"/>
            <w:gridSpan w:val="2"/>
          </w:tcPr>
          <w:p w14:paraId="6056B8EB" w14:textId="77777777" w:rsidR="00D22DF5" w:rsidRPr="0060309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0E948" w14:textId="7BBC4F29" w:rsidR="00D22DF5" w:rsidRPr="005D0A5E" w:rsidRDefault="005D5F2C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/>
              <w:ind w:left="-108" w:right="-181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5D5F2C">
              <w:rPr>
                <w:rFonts w:asciiTheme="majorBidi" w:hAnsiTheme="majorBidi" w:cstheme="majorBidi"/>
                <w:sz w:val="30"/>
                <w:szCs w:val="30"/>
              </w:rPr>
              <w:t xml:space="preserve">2,307,336 </w:t>
            </w:r>
          </w:p>
        </w:tc>
        <w:tc>
          <w:tcPr>
            <w:tcW w:w="180" w:type="dxa"/>
          </w:tcPr>
          <w:p w14:paraId="10026E2A" w14:textId="77777777" w:rsidR="00D22DF5" w:rsidRPr="00BD72CE" w:rsidRDefault="00D22DF5" w:rsidP="00BD7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951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8F03D" w14:textId="73046C26" w:rsidR="00D22DF5" w:rsidRPr="00BD72CE" w:rsidRDefault="00D22DF5" w:rsidP="00BD7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2,747,327</w:t>
            </w:r>
          </w:p>
        </w:tc>
      </w:tr>
      <w:tr w:rsidR="00D22DF5" w:rsidRPr="00A85D0A" w14:paraId="157426E4" w14:textId="77777777" w:rsidTr="006D015C">
        <w:trPr>
          <w:cantSplit/>
          <w:trHeight w:hRule="exact" w:val="374"/>
        </w:trPr>
        <w:tc>
          <w:tcPr>
            <w:tcW w:w="3917" w:type="dxa"/>
          </w:tcPr>
          <w:p w14:paraId="5F8EAF0B" w14:textId="77777777" w:rsidR="00D22DF5" w:rsidRDefault="00D22DF5" w:rsidP="00D22DF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7A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7FDE171A" w14:textId="6DC4AF33" w:rsidR="00D22DF5" w:rsidRPr="00ED07FC" w:rsidRDefault="00C13A71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/>
              <w:ind w:left="-108" w:right="-19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C13A71">
              <w:rPr>
                <w:rFonts w:asciiTheme="majorBidi" w:hAnsiTheme="majorBidi" w:cstheme="majorBidi"/>
                <w:sz w:val="30"/>
                <w:szCs w:val="30"/>
              </w:rPr>
              <w:t>(359,889)</w:t>
            </w:r>
          </w:p>
        </w:tc>
        <w:tc>
          <w:tcPr>
            <w:tcW w:w="180" w:type="dxa"/>
          </w:tcPr>
          <w:p w14:paraId="0629460C" w14:textId="77777777" w:rsidR="00D22DF5" w:rsidRPr="0060309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  <w:vAlign w:val="bottom"/>
          </w:tcPr>
          <w:p w14:paraId="7870E8BD" w14:textId="145C1F84" w:rsidR="00D22DF5" w:rsidRPr="00BD72CE" w:rsidRDefault="00D22DF5" w:rsidP="00BD7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(323,370)</w:t>
            </w:r>
          </w:p>
        </w:tc>
        <w:tc>
          <w:tcPr>
            <w:tcW w:w="180" w:type="dxa"/>
            <w:gridSpan w:val="2"/>
          </w:tcPr>
          <w:p w14:paraId="1E9D8536" w14:textId="77777777" w:rsidR="00D22DF5" w:rsidRPr="0060309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1C0C277C" w14:textId="0235E1FE" w:rsidR="00D22DF5" w:rsidRPr="005D0A5E" w:rsidRDefault="005D5F2C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/>
              <w:ind w:left="-108" w:right="-181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5D5F2C">
              <w:rPr>
                <w:rFonts w:asciiTheme="majorBidi" w:hAnsiTheme="majorBidi" w:cstheme="majorBidi"/>
                <w:sz w:val="30"/>
                <w:szCs w:val="30"/>
              </w:rPr>
              <w:t>(3,618)</w:t>
            </w:r>
          </w:p>
        </w:tc>
        <w:tc>
          <w:tcPr>
            <w:tcW w:w="180" w:type="dxa"/>
          </w:tcPr>
          <w:p w14:paraId="195382BC" w14:textId="77777777" w:rsidR="00D22DF5" w:rsidRPr="00BD72CE" w:rsidRDefault="00D22DF5" w:rsidP="00BD7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951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  <w:vAlign w:val="bottom"/>
          </w:tcPr>
          <w:p w14:paraId="33CB3319" w14:textId="7B9070AF" w:rsidR="00D22DF5" w:rsidRPr="00BD72CE" w:rsidRDefault="00D22DF5" w:rsidP="00BD7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(3,546)</w:t>
            </w:r>
          </w:p>
        </w:tc>
      </w:tr>
      <w:tr w:rsidR="00D22DF5" w:rsidRPr="005D5F2C" w14:paraId="5A5306D9" w14:textId="77777777" w:rsidTr="005D5F2C">
        <w:trPr>
          <w:cantSplit/>
          <w:trHeight w:hRule="exact" w:val="767"/>
        </w:trPr>
        <w:tc>
          <w:tcPr>
            <w:tcW w:w="3917" w:type="dxa"/>
          </w:tcPr>
          <w:p w14:paraId="32BC80BA" w14:textId="77777777" w:rsidR="00D22DF5" w:rsidRDefault="00D22DF5" w:rsidP="00D22DF5">
            <w:pPr>
              <w:tabs>
                <w:tab w:val="left" w:pos="5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9A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ค่าเผื่อผลขาดทุนลูกหนี้การค้า - </w:t>
            </w:r>
            <w:r w:rsidRPr="009B083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</w:t>
            </w:r>
          </w:p>
          <w:p w14:paraId="2404C662" w14:textId="33C54F13" w:rsidR="00D22DF5" w:rsidRDefault="00D22DF5" w:rsidP="00D22DF5">
            <w:pPr>
              <w:tabs>
                <w:tab w:val="left" w:pos="5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9B083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4E3120AB" w14:textId="77777777" w:rsidR="005D5F2C" w:rsidRDefault="005D5F2C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/>
              <w:ind w:left="-108" w:right="-19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3B5100" w14:textId="2D823A94" w:rsidR="00D22DF5" w:rsidRPr="00ED07FC" w:rsidRDefault="00C13A71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/>
              <w:ind w:left="-108" w:right="-19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C13A71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80" w:type="dxa"/>
          </w:tcPr>
          <w:p w14:paraId="0C9F5E12" w14:textId="77777777" w:rsidR="00D22DF5" w:rsidRPr="005D5F2C" w:rsidRDefault="00D22DF5" w:rsidP="005D5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984"/>
              </w:tabs>
              <w:spacing w:after="0"/>
              <w:ind w:left="-108" w:right="-122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1E8ACDB1" w14:textId="77777777" w:rsidR="00D22DF5" w:rsidRDefault="00D22DF5" w:rsidP="00BD7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E88FAF" w14:textId="70F1D084" w:rsidR="00D22DF5" w:rsidRPr="005D5F2C" w:rsidRDefault="00D22DF5" w:rsidP="00BD7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80" w:type="dxa"/>
            <w:gridSpan w:val="2"/>
          </w:tcPr>
          <w:p w14:paraId="6CDD20C9" w14:textId="77777777" w:rsidR="00D22DF5" w:rsidRPr="005D5F2C" w:rsidRDefault="00D22DF5" w:rsidP="005D5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00FDD387" w14:textId="77777777" w:rsidR="005D5F2C" w:rsidRDefault="005D5F2C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/>
              <w:ind w:left="-108" w:right="-181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3FB4A7" w14:textId="1F4A5078" w:rsidR="00D22DF5" w:rsidRPr="005D0A5E" w:rsidRDefault="005D5F2C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/>
              <w:ind w:right="-181"/>
              <w:rPr>
                <w:rFonts w:asciiTheme="majorBidi" w:hAnsiTheme="majorBidi" w:cstheme="majorBidi"/>
                <w:sz w:val="30"/>
                <w:szCs w:val="30"/>
              </w:rPr>
            </w:pPr>
            <w:r w:rsidRPr="005D5F2C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80" w:type="dxa"/>
          </w:tcPr>
          <w:p w14:paraId="790271C3" w14:textId="77777777" w:rsidR="00D22DF5" w:rsidRPr="00BD72CE" w:rsidRDefault="00D22DF5" w:rsidP="00BD7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951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736581C3" w14:textId="77777777" w:rsidR="00D22DF5" w:rsidRDefault="00D22DF5" w:rsidP="00BD7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D332DC" w14:textId="709F99CE" w:rsidR="00D22DF5" w:rsidRPr="005D5F2C" w:rsidRDefault="005D5F2C" w:rsidP="00BD7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22DF5" w:rsidRPr="004125A3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D22DF5" w:rsidRPr="00A85D0A" w14:paraId="298F9B5F" w14:textId="77777777" w:rsidTr="006D015C">
        <w:trPr>
          <w:cantSplit/>
          <w:trHeight w:hRule="exact" w:val="374"/>
        </w:trPr>
        <w:tc>
          <w:tcPr>
            <w:tcW w:w="3917" w:type="dxa"/>
            <w:hideMark/>
          </w:tcPr>
          <w:p w14:paraId="48A16273" w14:textId="07DE227B" w:rsidR="00D22DF5" w:rsidRPr="00A85D0A" w:rsidRDefault="00D22DF5" w:rsidP="00D22DF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AAFFD" w14:textId="780E0DC3" w:rsidR="00D22DF5" w:rsidRPr="00ED07FC" w:rsidRDefault="00C13A71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/>
              <w:ind w:left="-108" w:right="-19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C13A71">
              <w:rPr>
                <w:rFonts w:asciiTheme="majorBidi" w:hAnsiTheme="majorBidi" w:cstheme="majorBidi"/>
                <w:sz w:val="30"/>
                <w:szCs w:val="30"/>
              </w:rPr>
              <w:t>(359,892)</w:t>
            </w:r>
          </w:p>
        </w:tc>
        <w:tc>
          <w:tcPr>
            <w:tcW w:w="180" w:type="dxa"/>
          </w:tcPr>
          <w:p w14:paraId="364E716D" w14:textId="77777777" w:rsidR="00D22DF5" w:rsidRPr="0060309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22774" w14:textId="755F06DC" w:rsidR="00D22DF5" w:rsidRPr="00BD72CE" w:rsidRDefault="00D22DF5" w:rsidP="00BD7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(323,371)</w:t>
            </w:r>
          </w:p>
        </w:tc>
        <w:tc>
          <w:tcPr>
            <w:tcW w:w="180" w:type="dxa"/>
            <w:gridSpan w:val="2"/>
          </w:tcPr>
          <w:p w14:paraId="22908A93" w14:textId="77777777" w:rsidR="00D22DF5" w:rsidRPr="0060309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0DF94" w14:textId="669E26F1" w:rsidR="00D22DF5" w:rsidRPr="005D0A5E" w:rsidRDefault="005D5F2C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/>
              <w:ind w:left="-108" w:right="-181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5D5F2C">
              <w:rPr>
                <w:rFonts w:asciiTheme="majorBidi" w:hAnsiTheme="majorBidi" w:cstheme="majorBidi"/>
                <w:sz w:val="30"/>
                <w:szCs w:val="30"/>
              </w:rPr>
              <w:t>(3,621)</w:t>
            </w:r>
          </w:p>
        </w:tc>
        <w:tc>
          <w:tcPr>
            <w:tcW w:w="180" w:type="dxa"/>
          </w:tcPr>
          <w:p w14:paraId="6E2DF0C0" w14:textId="77777777" w:rsidR="00D22DF5" w:rsidRPr="00BD72CE" w:rsidRDefault="00D22DF5" w:rsidP="00BD7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951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9FA98" w14:textId="13ECDD98" w:rsidR="00D22DF5" w:rsidRPr="00BD72CE" w:rsidRDefault="00D22DF5" w:rsidP="00BD7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(3,547)</w:t>
            </w:r>
          </w:p>
        </w:tc>
      </w:tr>
      <w:tr w:rsidR="00D22DF5" w:rsidRPr="00A85D0A" w14:paraId="2DAAE871" w14:textId="77777777" w:rsidTr="006D015C">
        <w:trPr>
          <w:cantSplit/>
          <w:trHeight w:hRule="exact" w:val="374"/>
        </w:trPr>
        <w:tc>
          <w:tcPr>
            <w:tcW w:w="3917" w:type="dxa"/>
            <w:hideMark/>
          </w:tcPr>
          <w:p w14:paraId="0548529F" w14:textId="77777777" w:rsidR="00D22DF5" w:rsidRPr="00907A48" w:rsidRDefault="00D22DF5" w:rsidP="00D22DF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7A4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42965FB3" w14:textId="4E32F56A" w:rsidR="00D22DF5" w:rsidRPr="00ED07FC" w:rsidRDefault="00C13A71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/>
              <w:ind w:left="-108" w:right="-19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C13A71">
              <w:rPr>
                <w:rFonts w:asciiTheme="majorBidi" w:hAnsiTheme="majorBidi" w:cstheme="majorBidi"/>
                <w:sz w:val="30"/>
                <w:szCs w:val="30"/>
              </w:rPr>
              <w:t>16,621,615</w:t>
            </w:r>
          </w:p>
        </w:tc>
        <w:tc>
          <w:tcPr>
            <w:tcW w:w="180" w:type="dxa"/>
          </w:tcPr>
          <w:p w14:paraId="1DE229E0" w14:textId="77777777" w:rsidR="00D22DF5" w:rsidRPr="0039572C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6D33AC" w14:textId="22C7CFA6" w:rsidR="00D22DF5" w:rsidRPr="00BD72CE" w:rsidRDefault="00D22DF5" w:rsidP="00BD7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15,149,092</w:t>
            </w:r>
          </w:p>
        </w:tc>
        <w:tc>
          <w:tcPr>
            <w:tcW w:w="180" w:type="dxa"/>
            <w:gridSpan w:val="2"/>
          </w:tcPr>
          <w:p w14:paraId="6063F0EC" w14:textId="77777777" w:rsidR="00D22DF5" w:rsidRPr="0060309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751E8AB6" w14:textId="5C48D7BF" w:rsidR="00D22DF5" w:rsidRPr="005D0A5E" w:rsidRDefault="005D5F2C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/>
              <w:ind w:left="-108" w:right="-181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5D5F2C">
              <w:rPr>
                <w:rFonts w:asciiTheme="majorBidi" w:hAnsiTheme="majorBidi" w:cstheme="majorBidi"/>
                <w:sz w:val="30"/>
                <w:szCs w:val="30"/>
              </w:rPr>
              <w:t xml:space="preserve">2,303,715 </w:t>
            </w:r>
          </w:p>
        </w:tc>
        <w:tc>
          <w:tcPr>
            <w:tcW w:w="180" w:type="dxa"/>
          </w:tcPr>
          <w:p w14:paraId="2FBC676C" w14:textId="77777777" w:rsidR="00D22DF5" w:rsidRPr="00BD72CE" w:rsidRDefault="00D22DF5" w:rsidP="00BD7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951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D86516" w14:textId="50D8F280" w:rsidR="00D22DF5" w:rsidRPr="00BD72CE" w:rsidRDefault="00D22DF5" w:rsidP="00BD7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2,743,780</w:t>
            </w:r>
          </w:p>
        </w:tc>
      </w:tr>
      <w:tr w:rsidR="00D22DF5" w:rsidRPr="00A85D0A" w14:paraId="09603EC6" w14:textId="77777777" w:rsidTr="006D015C">
        <w:trPr>
          <w:cantSplit/>
          <w:trHeight w:hRule="exact" w:val="374"/>
        </w:trPr>
        <w:tc>
          <w:tcPr>
            <w:tcW w:w="3917" w:type="dxa"/>
          </w:tcPr>
          <w:p w14:paraId="36DDAFA6" w14:textId="1C6FFF69" w:rsidR="00D22DF5" w:rsidRPr="00907A48" w:rsidRDefault="00D22DF5" w:rsidP="00D22DF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81" w:type="dxa"/>
            <w:vAlign w:val="bottom"/>
          </w:tcPr>
          <w:p w14:paraId="71A83923" w14:textId="13FDBBDA" w:rsidR="00D22DF5" w:rsidRPr="00ED07FC" w:rsidRDefault="00C13A71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/>
              <w:ind w:left="-108" w:right="-19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C13A71">
              <w:rPr>
                <w:rFonts w:asciiTheme="majorBidi" w:hAnsiTheme="majorBidi" w:cstheme="majorBidi"/>
                <w:sz w:val="30"/>
                <w:szCs w:val="30"/>
              </w:rPr>
              <w:t>3,901,770</w:t>
            </w:r>
          </w:p>
        </w:tc>
        <w:tc>
          <w:tcPr>
            <w:tcW w:w="180" w:type="dxa"/>
          </w:tcPr>
          <w:p w14:paraId="5DA4D8A4" w14:textId="77777777" w:rsidR="00D22DF5" w:rsidRPr="0039572C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817FF32" w14:textId="69C766F5" w:rsidR="00D22DF5" w:rsidRPr="00BD72CE" w:rsidRDefault="00D22DF5" w:rsidP="00BD7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2,925,320</w:t>
            </w:r>
          </w:p>
        </w:tc>
        <w:tc>
          <w:tcPr>
            <w:tcW w:w="180" w:type="dxa"/>
            <w:gridSpan w:val="2"/>
          </w:tcPr>
          <w:p w14:paraId="6BA5DF0D" w14:textId="77777777" w:rsidR="00D22DF5" w:rsidRPr="0060309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56AF746" w14:textId="71899F50" w:rsidR="00D22DF5" w:rsidRPr="005D0A5E" w:rsidRDefault="005D5F2C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/>
              <w:ind w:left="-108" w:right="-181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5D5F2C">
              <w:rPr>
                <w:rFonts w:asciiTheme="majorBidi" w:hAnsiTheme="majorBidi" w:cstheme="majorBidi"/>
                <w:sz w:val="30"/>
                <w:szCs w:val="30"/>
              </w:rPr>
              <w:t>1,198,343</w:t>
            </w:r>
          </w:p>
        </w:tc>
        <w:tc>
          <w:tcPr>
            <w:tcW w:w="180" w:type="dxa"/>
          </w:tcPr>
          <w:p w14:paraId="039D1485" w14:textId="77777777" w:rsidR="00D22DF5" w:rsidRPr="00BD72CE" w:rsidRDefault="00D22DF5" w:rsidP="00BD7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951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C28EEDC" w14:textId="37A1DCAA" w:rsidR="00D22DF5" w:rsidRPr="00BD72CE" w:rsidRDefault="00D22DF5" w:rsidP="00BD7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1,278,105</w:t>
            </w:r>
          </w:p>
        </w:tc>
      </w:tr>
      <w:tr w:rsidR="00D22DF5" w:rsidRPr="00A85D0A" w14:paraId="4B97936C" w14:textId="77777777" w:rsidTr="00860190">
        <w:trPr>
          <w:cantSplit/>
          <w:trHeight w:hRule="exact" w:val="374"/>
        </w:trPr>
        <w:tc>
          <w:tcPr>
            <w:tcW w:w="3917" w:type="dxa"/>
          </w:tcPr>
          <w:p w14:paraId="1792BA8A" w14:textId="77777777" w:rsidR="00D22DF5" w:rsidRPr="00907A48" w:rsidRDefault="00D22DF5" w:rsidP="00D22D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A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0AF781" w14:textId="081C5398" w:rsidR="00D22DF5" w:rsidRPr="00417849" w:rsidRDefault="00C13A71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/>
              <w:ind w:left="-108" w:right="-198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8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20,523,385</w:t>
            </w:r>
          </w:p>
        </w:tc>
        <w:tc>
          <w:tcPr>
            <w:tcW w:w="180" w:type="dxa"/>
          </w:tcPr>
          <w:p w14:paraId="06C5F29F" w14:textId="77777777" w:rsidR="00D22DF5" w:rsidRPr="00637234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F980D2" w14:textId="623AEEF9" w:rsidR="00D22DF5" w:rsidRPr="00BD72CE" w:rsidRDefault="00D22DF5" w:rsidP="00BD7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40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18,074,412</w:t>
            </w:r>
          </w:p>
        </w:tc>
        <w:tc>
          <w:tcPr>
            <w:tcW w:w="180" w:type="dxa"/>
            <w:gridSpan w:val="2"/>
          </w:tcPr>
          <w:p w14:paraId="68CFE7EE" w14:textId="77777777" w:rsidR="00D22DF5" w:rsidRPr="00637234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01882E" w14:textId="47B1B39A" w:rsidR="00D22DF5" w:rsidRPr="00417849" w:rsidRDefault="005D5F2C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/>
              <w:ind w:left="-108" w:right="-181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8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3,502,058</w:t>
            </w:r>
          </w:p>
        </w:tc>
        <w:tc>
          <w:tcPr>
            <w:tcW w:w="180" w:type="dxa"/>
          </w:tcPr>
          <w:p w14:paraId="54D203B5" w14:textId="77777777" w:rsidR="00D22DF5" w:rsidRPr="00BD72CE" w:rsidRDefault="00D22DF5" w:rsidP="00BD7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951"/>
              </w:tabs>
              <w:spacing w:after="0"/>
              <w:ind w:left="-108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E51D09" w14:textId="60044A3A" w:rsidR="00D22DF5" w:rsidRPr="00BD72CE" w:rsidRDefault="00D22DF5" w:rsidP="00BD7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40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4,021,885</w:t>
            </w:r>
          </w:p>
        </w:tc>
      </w:tr>
    </w:tbl>
    <w:p w14:paraId="3AA1ED12" w14:textId="379D3CB9" w:rsidR="00F82388" w:rsidRPr="00091CA0" w:rsidRDefault="00F82388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68C13E6" w14:textId="568D7A76" w:rsidR="00B2494D" w:rsidRDefault="00B61575" w:rsidP="00D13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  <w:r w:rsidR="00B2494D" w:rsidRPr="00B2494D">
        <w:rPr>
          <w:rFonts w:asciiTheme="majorBidi" w:hAnsiTheme="majorBidi" w:cs="Angsana New" w:hint="cs"/>
          <w:sz w:val="30"/>
          <w:szCs w:val="30"/>
          <w:cs/>
        </w:rPr>
        <w:lastRenderedPageBreak/>
        <w:t>ลูกหนี้การค้าสามารถวิเคราะห์ตามอายุหนี้ที่ค้างชําระได้ดัง</w:t>
      </w:r>
      <w:r w:rsidR="00ED2704">
        <w:rPr>
          <w:rFonts w:asciiTheme="majorBidi" w:hAnsiTheme="majorBidi" w:cs="Angsana New" w:hint="cs"/>
          <w:sz w:val="30"/>
          <w:szCs w:val="30"/>
          <w:cs/>
        </w:rPr>
        <w:t>นี้</w:t>
      </w:r>
    </w:p>
    <w:p w14:paraId="30BB19BE" w14:textId="77777777" w:rsidR="00B2494D" w:rsidRPr="00042172" w:rsidRDefault="00B2494D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8"/>
        <w:gridCol w:w="1182"/>
        <w:gridCol w:w="238"/>
        <w:gridCol w:w="1179"/>
        <w:gridCol w:w="11"/>
        <w:gridCol w:w="232"/>
        <w:gridCol w:w="9"/>
        <w:gridCol w:w="1168"/>
        <w:gridCol w:w="19"/>
        <w:gridCol w:w="223"/>
        <w:gridCol w:w="13"/>
        <w:gridCol w:w="1175"/>
        <w:gridCol w:w="19"/>
      </w:tblGrid>
      <w:tr w:rsidR="001212E8" w:rsidRPr="006F6412" w14:paraId="56821E15" w14:textId="77777777" w:rsidTr="000749F7">
        <w:trPr>
          <w:gridAfter w:val="1"/>
          <w:wAfter w:w="10" w:type="pct"/>
          <w:tblHeader/>
        </w:trPr>
        <w:tc>
          <w:tcPr>
            <w:tcW w:w="2059" w:type="pct"/>
          </w:tcPr>
          <w:p w14:paraId="643EEDCC" w14:textId="77777777" w:rsidR="001A1855" w:rsidRPr="006F6412" w:rsidRDefault="001A185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98" w:type="pct"/>
            <w:gridSpan w:val="3"/>
          </w:tcPr>
          <w:p w14:paraId="5D35A8DF" w14:textId="77777777" w:rsidR="001A1855" w:rsidRPr="006F6412" w:rsidRDefault="001A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F6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" w:type="pct"/>
            <w:gridSpan w:val="2"/>
          </w:tcPr>
          <w:p w14:paraId="6E9C6AF8" w14:textId="77777777" w:rsidR="001A1855" w:rsidRPr="006F6412" w:rsidRDefault="001A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pct"/>
            <w:gridSpan w:val="6"/>
          </w:tcPr>
          <w:p w14:paraId="01C0A4E2" w14:textId="77777777" w:rsidR="001A1855" w:rsidRPr="006F6412" w:rsidRDefault="001A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22DF5" w:rsidRPr="006F6412" w14:paraId="74470DCA" w14:textId="77777777" w:rsidTr="000749F7">
        <w:trPr>
          <w:gridAfter w:val="1"/>
          <w:wAfter w:w="10" w:type="pct"/>
          <w:tblHeader/>
        </w:trPr>
        <w:tc>
          <w:tcPr>
            <w:tcW w:w="2059" w:type="pct"/>
          </w:tcPr>
          <w:p w14:paraId="58C8FD5F" w14:textId="602505B0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  <w:vAlign w:val="bottom"/>
          </w:tcPr>
          <w:p w14:paraId="31AD0C04" w14:textId="1500311E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DF5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  <w:vAlign w:val="bottom"/>
          </w:tcPr>
          <w:p w14:paraId="56B2BB83" w14:textId="77777777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21D06410" w14:textId="756959B0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  <w:gridSpan w:val="2"/>
          </w:tcPr>
          <w:p w14:paraId="529B7AA0" w14:textId="77777777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31BC2A89" w14:textId="16DB5DB0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DF5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spacing w:val="-2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  <w:gridSpan w:val="2"/>
            <w:vAlign w:val="bottom"/>
          </w:tcPr>
          <w:p w14:paraId="1AB89E84" w14:textId="77777777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vAlign w:val="bottom"/>
          </w:tcPr>
          <w:p w14:paraId="37A5F224" w14:textId="68590154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ธันวาคม</w:t>
            </w:r>
          </w:p>
        </w:tc>
      </w:tr>
      <w:tr w:rsidR="00D22DF5" w:rsidRPr="006F6412" w14:paraId="45B2B353" w14:textId="77777777" w:rsidTr="000749F7">
        <w:trPr>
          <w:gridAfter w:val="1"/>
          <w:wAfter w:w="10" w:type="pct"/>
          <w:tblHeader/>
        </w:trPr>
        <w:tc>
          <w:tcPr>
            <w:tcW w:w="2059" w:type="pct"/>
          </w:tcPr>
          <w:p w14:paraId="64E8FFDB" w14:textId="77777777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59AC6FF7" w14:textId="305E7D6D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2569</w:t>
            </w:r>
          </w:p>
        </w:tc>
        <w:tc>
          <w:tcPr>
            <w:tcW w:w="128" w:type="pct"/>
            <w:vAlign w:val="bottom"/>
          </w:tcPr>
          <w:p w14:paraId="475036CA" w14:textId="77777777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6B52B7F9" w14:textId="693F8FA6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pacing w:val="-8"/>
                <w:sz w:val="30"/>
                <w:szCs w:val="30"/>
              </w:rPr>
              <w:t>8</w:t>
            </w:r>
          </w:p>
        </w:tc>
        <w:tc>
          <w:tcPr>
            <w:tcW w:w="131" w:type="pct"/>
            <w:gridSpan w:val="2"/>
          </w:tcPr>
          <w:p w14:paraId="5F68CE6E" w14:textId="77777777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52C43F48" w14:textId="0CFA4C36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2569</w:t>
            </w:r>
          </w:p>
        </w:tc>
        <w:tc>
          <w:tcPr>
            <w:tcW w:w="130" w:type="pct"/>
            <w:gridSpan w:val="2"/>
            <w:vAlign w:val="bottom"/>
          </w:tcPr>
          <w:p w14:paraId="4DBC8785" w14:textId="77777777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vAlign w:val="bottom"/>
          </w:tcPr>
          <w:p w14:paraId="54A7D567" w14:textId="16FD6772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pacing w:val="-8"/>
                <w:sz w:val="30"/>
                <w:szCs w:val="30"/>
              </w:rPr>
              <w:t>8</w:t>
            </w:r>
          </w:p>
        </w:tc>
      </w:tr>
      <w:tr w:rsidR="00D22DF5" w:rsidRPr="006F6412" w14:paraId="43260793" w14:textId="77777777" w:rsidTr="000749F7">
        <w:trPr>
          <w:gridAfter w:val="1"/>
          <w:wAfter w:w="10" w:type="pct"/>
          <w:tblHeader/>
        </w:trPr>
        <w:tc>
          <w:tcPr>
            <w:tcW w:w="2059" w:type="pct"/>
          </w:tcPr>
          <w:p w14:paraId="739647FF" w14:textId="77777777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31" w:type="pct"/>
            <w:gridSpan w:val="11"/>
          </w:tcPr>
          <w:p w14:paraId="67550176" w14:textId="77777777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2DF5" w:rsidRPr="006F6412" w14:paraId="4A3083A8" w14:textId="77777777" w:rsidTr="00A25D85">
        <w:trPr>
          <w:trHeight w:hRule="exact" w:val="374"/>
        </w:trPr>
        <w:tc>
          <w:tcPr>
            <w:tcW w:w="2695" w:type="pct"/>
            <w:gridSpan w:val="2"/>
          </w:tcPr>
          <w:p w14:paraId="24FD67F9" w14:textId="6985C49E" w:rsidR="00D22DF5" w:rsidRPr="004B17A1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17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28" w:type="pct"/>
          </w:tcPr>
          <w:p w14:paraId="288A7F92" w14:textId="77777777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gridSpan w:val="2"/>
          </w:tcPr>
          <w:p w14:paraId="644CBBC9" w14:textId="77777777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6ECCED40" w14:textId="77777777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46B6AB48" w14:textId="77777777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14:paraId="68D5CCE2" w14:textId="77777777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6D21F13C" w14:textId="77777777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2DF5" w:rsidRPr="006F6412" w14:paraId="3B615567" w14:textId="77777777" w:rsidTr="000749F7">
        <w:trPr>
          <w:trHeight w:hRule="exact" w:val="374"/>
        </w:trPr>
        <w:tc>
          <w:tcPr>
            <w:tcW w:w="2059" w:type="pct"/>
          </w:tcPr>
          <w:p w14:paraId="42379D6C" w14:textId="77777777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36" w:type="pct"/>
          </w:tcPr>
          <w:p w14:paraId="6A9F0675" w14:textId="36B91ED7" w:rsidR="00D22DF5" w:rsidRPr="00D164AF" w:rsidRDefault="00A25D85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23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A25D85">
              <w:rPr>
                <w:rFonts w:asciiTheme="majorBidi" w:hAnsiTheme="majorBidi" w:cstheme="majorBidi"/>
                <w:sz w:val="30"/>
                <w:szCs w:val="30"/>
              </w:rPr>
              <w:t>12,285,232</w:t>
            </w:r>
          </w:p>
        </w:tc>
        <w:tc>
          <w:tcPr>
            <w:tcW w:w="128" w:type="pct"/>
          </w:tcPr>
          <w:p w14:paraId="71C7A89E" w14:textId="77777777" w:rsidR="00D22DF5" w:rsidRPr="00843767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gridSpan w:val="2"/>
          </w:tcPr>
          <w:p w14:paraId="139CA7BE" w14:textId="6F06A3AB" w:rsidR="00D22DF5" w:rsidRPr="00CB0AD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0AD2">
              <w:rPr>
                <w:rFonts w:asciiTheme="majorBidi" w:hAnsiTheme="majorBidi" w:cstheme="majorBidi"/>
                <w:sz w:val="30"/>
                <w:szCs w:val="30"/>
              </w:rPr>
              <w:t>11,287,411</w:t>
            </w:r>
          </w:p>
        </w:tc>
        <w:tc>
          <w:tcPr>
            <w:tcW w:w="130" w:type="pct"/>
            <w:gridSpan w:val="2"/>
          </w:tcPr>
          <w:p w14:paraId="7BDBDEB0" w14:textId="77777777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3CFB0EC2" w14:textId="137B422D" w:rsidR="00D22DF5" w:rsidRPr="00CB0AD2" w:rsidRDefault="000749F7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16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0749F7">
              <w:rPr>
                <w:rFonts w:asciiTheme="majorBidi" w:hAnsiTheme="majorBidi" w:cstheme="majorBidi"/>
                <w:sz w:val="30"/>
                <w:szCs w:val="30"/>
              </w:rPr>
              <w:t>1,966,784</w:t>
            </w:r>
          </w:p>
        </w:tc>
        <w:tc>
          <w:tcPr>
            <w:tcW w:w="127" w:type="pct"/>
            <w:gridSpan w:val="2"/>
          </w:tcPr>
          <w:p w14:paraId="0671F608" w14:textId="77777777" w:rsidR="00D22DF5" w:rsidRPr="00CB0AD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5CF8444E" w14:textId="5F74CAAE" w:rsidR="00D22DF5" w:rsidRPr="00CB0AD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0AD2">
              <w:rPr>
                <w:rFonts w:asciiTheme="majorBidi" w:hAnsiTheme="majorBidi" w:cstheme="majorBidi"/>
                <w:sz w:val="30"/>
                <w:szCs w:val="30"/>
              </w:rPr>
              <w:t>2,368,832</w:t>
            </w:r>
          </w:p>
        </w:tc>
      </w:tr>
      <w:tr w:rsidR="00D22DF5" w:rsidRPr="006F6412" w14:paraId="53823433" w14:textId="77777777" w:rsidTr="000749F7">
        <w:trPr>
          <w:trHeight w:hRule="exact" w:val="374"/>
        </w:trPr>
        <w:tc>
          <w:tcPr>
            <w:tcW w:w="2059" w:type="pct"/>
          </w:tcPr>
          <w:p w14:paraId="13732A12" w14:textId="16929567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36" w:type="pct"/>
          </w:tcPr>
          <w:p w14:paraId="4421B919" w14:textId="76E0E25D" w:rsidR="00D22DF5" w:rsidRPr="00D164AF" w:rsidRDefault="00A25D85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23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A25D85">
              <w:rPr>
                <w:rFonts w:asciiTheme="majorBidi" w:hAnsiTheme="majorBidi" w:cstheme="majorBidi"/>
                <w:sz w:val="30"/>
                <w:szCs w:val="30"/>
              </w:rPr>
              <w:t>3,410,882</w:t>
            </w:r>
          </w:p>
        </w:tc>
        <w:tc>
          <w:tcPr>
            <w:tcW w:w="128" w:type="pct"/>
          </w:tcPr>
          <w:p w14:paraId="5CC6D5A3" w14:textId="77777777" w:rsidR="00D22DF5" w:rsidRPr="00CB0AD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gridSpan w:val="2"/>
          </w:tcPr>
          <w:p w14:paraId="52FEBB16" w14:textId="225AAA35" w:rsidR="00D22DF5" w:rsidRPr="00CB0AD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0AD2">
              <w:rPr>
                <w:rFonts w:asciiTheme="majorBidi" w:hAnsiTheme="majorBidi" w:cstheme="majorBidi"/>
                <w:sz w:val="30"/>
                <w:szCs w:val="30"/>
              </w:rPr>
              <w:t>3,386,474</w:t>
            </w:r>
          </w:p>
        </w:tc>
        <w:tc>
          <w:tcPr>
            <w:tcW w:w="130" w:type="pct"/>
            <w:gridSpan w:val="2"/>
          </w:tcPr>
          <w:p w14:paraId="115C11EA" w14:textId="77777777" w:rsidR="00D22DF5" w:rsidRPr="00CB0AD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1427E619" w14:textId="7AA683F2" w:rsidR="00D22DF5" w:rsidRPr="00CB0AD2" w:rsidRDefault="000749F7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16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0749F7">
              <w:rPr>
                <w:rFonts w:asciiTheme="majorBidi" w:hAnsiTheme="majorBidi" w:cstheme="majorBidi"/>
                <w:sz w:val="30"/>
                <w:szCs w:val="30"/>
              </w:rPr>
              <w:t>319,307</w:t>
            </w:r>
          </w:p>
        </w:tc>
        <w:tc>
          <w:tcPr>
            <w:tcW w:w="127" w:type="pct"/>
            <w:gridSpan w:val="2"/>
          </w:tcPr>
          <w:p w14:paraId="59B30760" w14:textId="77777777" w:rsidR="00D22DF5" w:rsidRPr="00CB0AD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442ED3DA" w14:textId="40DFE389" w:rsidR="00D22DF5" w:rsidRPr="00CB0AD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0AD2">
              <w:rPr>
                <w:rFonts w:asciiTheme="majorBidi" w:hAnsiTheme="majorBidi" w:cstheme="majorBidi"/>
                <w:sz w:val="30"/>
                <w:szCs w:val="30"/>
              </w:rPr>
              <w:t>298,654</w:t>
            </w:r>
          </w:p>
        </w:tc>
      </w:tr>
      <w:tr w:rsidR="00D22DF5" w:rsidRPr="006F6412" w14:paraId="37F83F8A" w14:textId="77777777" w:rsidTr="000749F7">
        <w:trPr>
          <w:trHeight w:hRule="exact" w:val="374"/>
        </w:trPr>
        <w:tc>
          <w:tcPr>
            <w:tcW w:w="2059" w:type="pct"/>
          </w:tcPr>
          <w:p w14:paraId="451978D8" w14:textId="04BA2DC1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="Angsana New"/>
                <w:sz w:val="30"/>
                <w:szCs w:val="30"/>
              </w:rPr>
              <w:t xml:space="preserve">3 - 6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36" w:type="pct"/>
            <w:vAlign w:val="bottom"/>
          </w:tcPr>
          <w:p w14:paraId="7D3DDB05" w14:textId="3E762329" w:rsidR="00D22DF5" w:rsidRPr="00D164AF" w:rsidRDefault="00A25D85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23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A25D85">
              <w:rPr>
                <w:rFonts w:asciiTheme="majorBidi" w:hAnsiTheme="majorBidi" w:cstheme="majorBidi"/>
                <w:sz w:val="30"/>
                <w:szCs w:val="30"/>
              </w:rPr>
              <w:t>475,461</w:t>
            </w:r>
          </w:p>
        </w:tc>
        <w:tc>
          <w:tcPr>
            <w:tcW w:w="128" w:type="pct"/>
          </w:tcPr>
          <w:p w14:paraId="490845E1" w14:textId="77777777" w:rsidR="00D22DF5" w:rsidRPr="00CB0AD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gridSpan w:val="2"/>
          </w:tcPr>
          <w:p w14:paraId="5D6D9457" w14:textId="03975880" w:rsidR="00D22DF5" w:rsidRPr="00CB0AD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0AD2">
              <w:rPr>
                <w:rFonts w:asciiTheme="majorBidi" w:hAnsiTheme="majorBidi" w:cstheme="majorBidi"/>
                <w:sz w:val="30"/>
                <w:szCs w:val="30"/>
              </w:rPr>
              <w:t>370,518</w:t>
            </w:r>
          </w:p>
        </w:tc>
        <w:tc>
          <w:tcPr>
            <w:tcW w:w="130" w:type="pct"/>
            <w:gridSpan w:val="2"/>
          </w:tcPr>
          <w:p w14:paraId="4FE0B202" w14:textId="77777777" w:rsidR="00D22DF5" w:rsidRPr="00CB0AD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7A19DFD9" w14:textId="03F70C7F" w:rsidR="00D22DF5" w:rsidRPr="00CB0AD2" w:rsidRDefault="000749F7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16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0749F7">
              <w:rPr>
                <w:rFonts w:asciiTheme="majorBidi" w:hAnsiTheme="majorBidi" w:cstheme="majorBidi"/>
                <w:sz w:val="30"/>
                <w:szCs w:val="30"/>
              </w:rPr>
              <w:t>17,793</w:t>
            </w:r>
          </w:p>
        </w:tc>
        <w:tc>
          <w:tcPr>
            <w:tcW w:w="127" w:type="pct"/>
            <w:gridSpan w:val="2"/>
          </w:tcPr>
          <w:p w14:paraId="4DAD81F7" w14:textId="77777777" w:rsidR="00D22DF5" w:rsidRPr="00CB0AD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145FBD92" w14:textId="67EA92A0" w:rsidR="00D22DF5" w:rsidRPr="00CB0AD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0AD2">
              <w:rPr>
                <w:rFonts w:asciiTheme="majorBidi" w:hAnsiTheme="majorBidi" w:cstheme="majorBidi"/>
                <w:sz w:val="30"/>
                <w:szCs w:val="30"/>
              </w:rPr>
              <w:t>75,603</w:t>
            </w:r>
          </w:p>
        </w:tc>
      </w:tr>
      <w:tr w:rsidR="00D22DF5" w:rsidRPr="006F6412" w14:paraId="5AB82ED6" w14:textId="77777777" w:rsidTr="000749F7">
        <w:trPr>
          <w:trHeight w:hRule="exact" w:val="374"/>
        </w:trPr>
        <w:tc>
          <w:tcPr>
            <w:tcW w:w="2059" w:type="pct"/>
          </w:tcPr>
          <w:p w14:paraId="49AA5F22" w14:textId="614406C6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36" w:type="pct"/>
            <w:vAlign w:val="bottom"/>
          </w:tcPr>
          <w:p w14:paraId="28107890" w14:textId="552FB090" w:rsidR="00D22DF5" w:rsidRPr="00D164AF" w:rsidRDefault="00A25D85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23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A25D85">
              <w:rPr>
                <w:rFonts w:asciiTheme="majorBidi" w:hAnsiTheme="majorBidi" w:cstheme="majorBidi"/>
                <w:sz w:val="30"/>
                <w:szCs w:val="30"/>
              </w:rPr>
              <w:t>306,445</w:t>
            </w:r>
          </w:p>
        </w:tc>
        <w:tc>
          <w:tcPr>
            <w:tcW w:w="128" w:type="pct"/>
          </w:tcPr>
          <w:p w14:paraId="1AEE04A8" w14:textId="77777777" w:rsidR="00D22DF5" w:rsidRPr="00CB0AD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gridSpan w:val="2"/>
          </w:tcPr>
          <w:p w14:paraId="38355A6D" w14:textId="27671E84" w:rsidR="00D22DF5" w:rsidRPr="00CB0AD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0AD2">
              <w:rPr>
                <w:rFonts w:asciiTheme="majorBidi" w:hAnsiTheme="majorBidi" w:cstheme="majorBidi"/>
                <w:sz w:val="30"/>
                <w:szCs w:val="30"/>
              </w:rPr>
              <w:t>160,105</w:t>
            </w:r>
          </w:p>
        </w:tc>
        <w:tc>
          <w:tcPr>
            <w:tcW w:w="130" w:type="pct"/>
            <w:gridSpan w:val="2"/>
          </w:tcPr>
          <w:p w14:paraId="71DAE6AE" w14:textId="77777777" w:rsidR="00D22DF5" w:rsidRPr="00CB0AD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75D08E4E" w14:textId="37A71750" w:rsidR="00D22DF5" w:rsidRPr="00CB0AD2" w:rsidRDefault="000749F7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16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0749F7"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  <w:tc>
          <w:tcPr>
            <w:tcW w:w="127" w:type="pct"/>
            <w:gridSpan w:val="2"/>
          </w:tcPr>
          <w:p w14:paraId="5CF03228" w14:textId="77777777" w:rsidR="00D22DF5" w:rsidRPr="00CB0AD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05C1110F" w14:textId="40954D97" w:rsidR="00D22DF5" w:rsidRPr="00CB0AD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0AD2"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</w:tr>
      <w:tr w:rsidR="00D22DF5" w:rsidRPr="006F6412" w14:paraId="500744BE" w14:textId="77777777" w:rsidTr="000749F7">
        <w:trPr>
          <w:trHeight w:hRule="exact" w:val="374"/>
        </w:trPr>
        <w:tc>
          <w:tcPr>
            <w:tcW w:w="2059" w:type="pct"/>
          </w:tcPr>
          <w:p w14:paraId="66E99F08" w14:textId="2E518FAD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="Angsana New" w:hint="cs"/>
                <w:sz w:val="30"/>
                <w:szCs w:val="30"/>
                <w:cs/>
              </w:rPr>
              <w:t>มากกว่า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2B86E733" w14:textId="219567E5" w:rsidR="00D22DF5" w:rsidRPr="00D164AF" w:rsidRDefault="00A25D85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23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A25D85">
              <w:rPr>
                <w:rFonts w:asciiTheme="majorBidi" w:hAnsiTheme="majorBidi" w:cstheme="majorBidi"/>
                <w:sz w:val="30"/>
                <w:szCs w:val="30"/>
              </w:rPr>
              <w:t>503,487</w:t>
            </w:r>
          </w:p>
        </w:tc>
        <w:tc>
          <w:tcPr>
            <w:tcW w:w="128" w:type="pct"/>
          </w:tcPr>
          <w:p w14:paraId="71605B94" w14:textId="77777777" w:rsidR="00D22DF5" w:rsidRPr="00CB0AD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tcBorders>
              <w:bottom w:val="single" w:sz="4" w:space="0" w:color="auto"/>
            </w:tcBorders>
          </w:tcPr>
          <w:p w14:paraId="18A6249E" w14:textId="1EDCF275" w:rsidR="00D22DF5" w:rsidRPr="00CB0AD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0AD2">
              <w:rPr>
                <w:rFonts w:asciiTheme="majorBidi" w:hAnsiTheme="majorBidi" w:cstheme="majorBidi"/>
                <w:sz w:val="30"/>
                <w:szCs w:val="30"/>
              </w:rPr>
              <w:t>267,955</w:t>
            </w:r>
          </w:p>
        </w:tc>
        <w:tc>
          <w:tcPr>
            <w:tcW w:w="130" w:type="pct"/>
            <w:gridSpan w:val="2"/>
          </w:tcPr>
          <w:p w14:paraId="38D791F2" w14:textId="77777777" w:rsidR="00D22DF5" w:rsidRPr="00CB0AD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tcBorders>
              <w:bottom w:val="single" w:sz="4" w:space="0" w:color="auto"/>
            </w:tcBorders>
            <w:vAlign w:val="bottom"/>
          </w:tcPr>
          <w:p w14:paraId="4106D4DE" w14:textId="28901004" w:rsidR="00D22DF5" w:rsidRPr="00CB0AD2" w:rsidRDefault="000749F7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16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0749F7">
              <w:rPr>
                <w:rFonts w:asciiTheme="majorBidi" w:hAnsiTheme="majorBidi" w:cstheme="majorBidi"/>
                <w:sz w:val="30"/>
                <w:szCs w:val="30"/>
              </w:rPr>
              <w:t>2,625</w:t>
            </w:r>
          </w:p>
        </w:tc>
        <w:tc>
          <w:tcPr>
            <w:tcW w:w="127" w:type="pct"/>
            <w:gridSpan w:val="2"/>
          </w:tcPr>
          <w:p w14:paraId="3E212E54" w14:textId="77777777" w:rsidR="00D22DF5" w:rsidRPr="00CB0AD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tcBorders>
              <w:bottom w:val="single" w:sz="4" w:space="0" w:color="auto"/>
            </w:tcBorders>
          </w:tcPr>
          <w:p w14:paraId="19FB12A7" w14:textId="5BD44BAE" w:rsidR="00D22DF5" w:rsidRPr="00CB0AD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0AD2">
              <w:rPr>
                <w:rFonts w:asciiTheme="majorBidi" w:hAnsiTheme="majorBidi" w:cstheme="majorBidi"/>
                <w:sz w:val="30"/>
                <w:szCs w:val="30"/>
              </w:rPr>
              <w:t>3,267</w:t>
            </w:r>
          </w:p>
        </w:tc>
      </w:tr>
      <w:tr w:rsidR="00D22DF5" w:rsidRPr="006F6412" w14:paraId="7755F68B" w14:textId="77777777" w:rsidTr="000749F7">
        <w:trPr>
          <w:trHeight w:hRule="exact" w:val="374"/>
        </w:trPr>
        <w:tc>
          <w:tcPr>
            <w:tcW w:w="2059" w:type="pct"/>
          </w:tcPr>
          <w:p w14:paraId="41E51014" w14:textId="6CF1B991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14:paraId="0BA6AE0E" w14:textId="7C790A47" w:rsidR="00D22DF5" w:rsidRPr="00467B9B" w:rsidRDefault="00A25D85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234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7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16,981,507</w:t>
            </w:r>
          </w:p>
        </w:tc>
        <w:tc>
          <w:tcPr>
            <w:tcW w:w="128" w:type="pct"/>
          </w:tcPr>
          <w:p w14:paraId="146FF9F3" w14:textId="77777777" w:rsidR="00D22DF5" w:rsidRPr="00467B9B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</w:tcBorders>
          </w:tcPr>
          <w:p w14:paraId="26D48EDC" w14:textId="0AC1F123" w:rsidR="00D22DF5" w:rsidRPr="00467B9B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7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15,472,463</w:t>
            </w:r>
          </w:p>
        </w:tc>
        <w:tc>
          <w:tcPr>
            <w:tcW w:w="130" w:type="pct"/>
            <w:gridSpan w:val="2"/>
          </w:tcPr>
          <w:p w14:paraId="43794E83" w14:textId="77777777" w:rsidR="00D22DF5" w:rsidRPr="00467B9B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tcBorders>
              <w:top w:val="single" w:sz="4" w:space="0" w:color="auto"/>
            </w:tcBorders>
            <w:vAlign w:val="bottom"/>
          </w:tcPr>
          <w:p w14:paraId="1FC5C119" w14:textId="4DAE9AD1" w:rsidR="00D22DF5" w:rsidRPr="00467B9B" w:rsidRDefault="000749F7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168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7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2,307,336</w:t>
            </w:r>
          </w:p>
        </w:tc>
        <w:tc>
          <w:tcPr>
            <w:tcW w:w="127" w:type="pct"/>
            <w:gridSpan w:val="2"/>
          </w:tcPr>
          <w:p w14:paraId="008D96D4" w14:textId="77777777" w:rsidR="00D22DF5" w:rsidRPr="00467B9B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</w:tcBorders>
          </w:tcPr>
          <w:p w14:paraId="52E00613" w14:textId="0C8437C9" w:rsidR="00D22DF5" w:rsidRPr="00467B9B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7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2,747,327</w:t>
            </w:r>
          </w:p>
        </w:tc>
      </w:tr>
      <w:tr w:rsidR="00D22DF5" w:rsidRPr="006F6412" w14:paraId="5DABC073" w14:textId="77777777" w:rsidTr="000749F7">
        <w:trPr>
          <w:trHeight w:hRule="exact" w:val="374"/>
        </w:trPr>
        <w:tc>
          <w:tcPr>
            <w:tcW w:w="2059" w:type="pct"/>
          </w:tcPr>
          <w:p w14:paraId="37E03087" w14:textId="6586622C" w:rsidR="00D22DF5" w:rsidRPr="00000E28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000E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6" w:type="pct"/>
          </w:tcPr>
          <w:p w14:paraId="2EB2729A" w14:textId="2C7034EA" w:rsidR="00D22DF5" w:rsidRPr="00D164AF" w:rsidRDefault="00A25D85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23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A25D85">
              <w:rPr>
                <w:rFonts w:asciiTheme="majorBidi" w:hAnsiTheme="majorBidi" w:cstheme="majorBidi"/>
                <w:sz w:val="30"/>
                <w:szCs w:val="30"/>
              </w:rPr>
              <w:t>(359,892)</w:t>
            </w:r>
          </w:p>
        </w:tc>
        <w:tc>
          <w:tcPr>
            <w:tcW w:w="128" w:type="pct"/>
          </w:tcPr>
          <w:p w14:paraId="0EE34355" w14:textId="77777777" w:rsidR="00D22DF5" w:rsidRPr="00EC721A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tcBorders>
              <w:bottom w:val="single" w:sz="4" w:space="0" w:color="auto"/>
            </w:tcBorders>
          </w:tcPr>
          <w:p w14:paraId="3F9ACEFF" w14:textId="433BA003" w:rsidR="00D22DF5" w:rsidRPr="00EC721A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E08">
              <w:rPr>
                <w:rFonts w:ascii="Angsana New" w:hAnsi="Angsana New" w:cs="Angsana New"/>
                <w:sz w:val="30"/>
                <w:szCs w:val="30"/>
              </w:rPr>
              <w:t>(323,371)</w:t>
            </w:r>
          </w:p>
        </w:tc>
        <w:tc>
          <w:tcPr>
            <w:tcW w:w="130" w:type="pct"/>
            <w:gridSpan w:val="2"/>
          </w:tcPr>
          <w:p w14:paraId="3103F28A" w14:textId="77777777" w:rsidR="00D22DF5" w:rsidRPr="00000E28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tcBorders>
              <w:bottom w:val="single" w:sz="4" w:space="0" w:color="auto"/>
            </w:tcBorders>
          </w:tcPr>
          <w:p w14:paraId="7F7C732B" w14:textId="5667B196" w:rsidR="00D22DF5" w:rsidRPr="000749F7" w:rsidRDefault="000749F7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16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0749F7">
              <w:rPr>
                <w:rFonts w:asciiTheme="majorBidi" w:hAnsiTheme="majorBidi" w:cstheme="majorBidi"/>
                <w:sz w:val="30"/>
                <w:szCs w:val="30"/>
              </w:rPr>
              <w:t>(3,621)</w:t>
            </w:r>
          </w:p>
        </w:tc>
        <w:tc>
          <w:tcPr>
            <w:tcW w:w="127" w:type="pct"/>
            <w:gridSpan w:val="2"/>
          </w:tcPr>
          <w:p w14:paraId="645B2D0F" w14:textId="77777777" w:rsidR="00D22DF5" w:rsidRPr="00EC721A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tcBorders>
              <w:bottom w:val="single" w:sz="4" w:space="0" w:color="auto"/>
            </w:tcBorders>
          </w:tcPr>
          <w:p w14:paraId="18DC7CC8" w14:textId="73045B4E" w:rsidR="00D22DF5" w:rsidRPr="00EC721A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261D">
              <w:rPr>
                <w:rFonts w:ascii="Angsana New" w:hAnsi="Angsana New" w:cs="Angsana New"/>
                <w:sz w:val="30"/>
                <w:szCs w:val="30"/>
              </w:rPr>
              <w:t>(3,547)</w:t>
            </w:r>
          </w:p>
        </w:tc>
      </w:tr>
      <w:tr w:rsidR="00D22DF5" w:rsidRPr="006F6412" w14:paraId="0191F5EC" w14:textId="77777777" w:rsidTr="000749F7">
        <w:trPr>
          <w:trHeight w:hRule="exact" w:val="374"/>
        </w:trPr>
        <w:tc>
          <w:tcPr>
            <w:tcW w:w="2059" w:type="pct"/>
          </w:tcPr>
          <w:p w14:paraId="2102D3AC" w14:textId="5A00AA75" w:rsidR="00D22DF5" w:rsidRPr="006F6412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F2370" w14:textId="67AACE9F" w:rsidR="00D22DF5" w:rsidRPr="00467B9B" w:rsidRDefault="00A25D85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234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7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16,621,615</w:t>
            </w:r>
          </w:p>
        </w:tc>
        <w:tc>
          <w:tcPr>
            <w:tcW w:w="128" w:type="pct"/>
            <w:vAlign w:val="bottom"/>
          </w:tcPr>
          <w:p w14:paraId="1C7F2AC6" w14:textId="77777777" w:rsidR="00D22DF5" w:rsidRPr="00467B9B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98B26A" w14:textId="56BC3055" w:rsidR="00D22DF5" w:rsidRPr="00467B9B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7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15,149,092</w:t>
            </w:r>
          </w:p>
        </w:tc>
        <w:tc>
          <w:tcPr>
            <w:tcW w:w="130" w:type="pct"/>
            <w:gridSpan w:val="2"/>
            <w:vAlign w:val="bottom"/>
          </w:tcPr>
          <w:p w14:paraId="5E016718" w14:textId="77777777" w:rsidR="00D22DF5" w:rsidRPr="00467B9B" w:rsidRDefault="00D22DF5" w:rsidP="00D2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CF4B5" w14:textId="6314A3F4" w:rsidR="00D22DF5" w:rsidRPr="00467B9B" w:rsidRDefault="000749F7" w:rsidP="00417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/>
              <w:ind w:left="-108" w:right="-168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7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2,303,715</w:t>
            </w:r>
          </w:p>
        </w:tc>
        <w:tc>
          <w:tcPr>
            <w:tcW w:w="127" w:type="pct"/>
            <w:gridSpan w:val="2"/>
            <w:vAlign w:val="bottom"/>
          </w:tcPr>
          <w:p w14:paraId="15A4C0AA" w14:textId="77777777" w:rsidR="00D22DF5" w:rsidRPr="00467B9B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FE570" w14:textId="1A6AC130" w:rsidR="00D22DF5" w:rsidRPr="00467B9B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7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2,743,780</w:t>
            </w:r>
          </w:p>
        </w:tc>
      </w:tr>
    </w:tbl>
    <w:p w14:paraId="3A8EE627" w14:textId="77777777" w:rsidR="008423BD" w:rsidRPr="00934CAF" w:rsidRDefault="008423BD" w:rsidP="00934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4"/>
        <w:rPr>
          <w:rFonts w:asciiTheme="majorBidi" w:hAnsiTheme="majorBidi" w:cstheme="majorBidi"/>
          <w:b/>
          <w:bCs/>
          <w:sz w:val="30"/>
          <w:szCs w:val="30"/>
        </w:rPr>
      </w:pPr>
    </w:p>
    <w:p w14:paraId="309F692A" w14:textId="4AACAF13" w:rsidR="000176FF" w:rsidRPr="00091CA0" w:rsidRDefault="000176FF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t>เงินลงทุน</w:t>
      </w:r>
      <w:r w:rsidR="001F0541" w:rsidRPr="00091CA0">
        <w:rPr>
          <w:rFonts w:ascii="Angsana New" w:hAnsi="Angsana New" w:cs="Angsana New"/>
          <w:szCs w:val="30"/>
          <w:cs/>
        </w:rPr>
        <w:t>ตามวิธีราคาทุน และเงินลงทุนที่รับรู้ตามวิธีส่วนได้เสีย สุทธิ</w:t>
      </w:r>
    </w:p>
    <w:p w14:paraId="6E922F1F" w14:textId="77777777" w:rsidR="000176FF" w:rsidRPr="00D15DAC" w:rsidRDefault="000176FF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4"/>
        <w:rPr>
          <w:rFonts w:asciiTheme="majorBidi" w:hAnsiTheme="majorBidi" w:cstheme="majorBidi"/>
          <w:b/>
          <w:bCs/>
          <w:sz w:val="30"/>
          <w:szCs w:val="30"/>
        </w:rPr>
      </w:pPr>
    </w:p>
    <w:p w14:paraId="7926A14F" w14:textId="27E5B09D" w:rsidR="000176FF" w:rsidRDefault="000176FF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จำนวนของเงินลงทุนที่รับรู้ในงบฐานะการเงินมีดังนี้</w:t>
      </w:r>
    </w:p>
    <w:p w14:paraId="5A074703" w14:textId="77777777" w:rsidR="000176FF" w:rsidRPr="00307326" w:rsidRDefault="000176FF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439"/>
        <w:gridCol w:w="181"/>
        <w:gridCol w:w="1349"/>
        <w:gridCol w:w="181"/>
        <w:gridCol w:w="1350"/>
        <w:gridCol w:w="180"/>
        <w:gridCol w:w="1350"/>
      </w:tblGrid>
      <w:tr w:rsidR="000176FF" w:rsidRPr="00A85D0A" w14:paraId="27B30932" w14:textId="77777777" w:rsidTr="00373B7F">
        <w:trPr>
          <w:cantSplit/>
          <w:trHeight w:val="343"/>
          <w:tblHeader/>
        </w:trPr>
        <w:tc>
          <w:tcPr>
            <w:tcW w:w="3240" w:type="dxa"/>
            <w:vAlign w:val="bottom"/>
            <w:hideMark/>
          </w:tcPr>
          <w:p w14:paraId="643C2CE8" w14:textId="77777777" w:rsidR="000176FF" w:rsidRPr="00A85D0A" w:rsidRDefault="000176F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69" w:type="dxa"/>
            <w:gridSpan w:val="3"/>
            <w:vAlign w:val="bottom"/>
            <w:hideMark/>
          </w:tcPr>
          <w:p w14:paraId="7393B2EB" w14:textId="2E4282C5" w:rsidR="000176FF" w:rsidRPr="00A85D0A" w:rsidRDefault="000176F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0443DE21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  <w:hideMark/>
          </w:tcPr>
          <w:p w14:paraId="3AAD5C19" w14:textId="2B93D610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22DF5" w:rsidRPr="00A85D0A" w14:paraId="2BB1132F" w14:textId="77777777" w:rsidTr="00373B7F">
        <w:trPr>
          <w:cantSplit/>
          <w:trHeight w:val="343"/>
          <w:tblHeader/>
        </w:trPr>
        <w:tc>
          <w:tcPr>
            <w:tcW w:w="3240" w:type="dxa"/>
            <w:vAlign w:val="bottom"/>
          </w:tcPr>
          <w:p w14:paraId="1A747C0A" w14:textId="4D236542" w:rsidR="00D22DF5" w:rsidRPr="00ED4451" w:rsidRDefault="00D22DF5" w:rsidP="00D22DF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439" w:type="dxa"/>
            <w:vAlign w:val="bottom"/>
          </w:tcPr>
          <w:p w14:paraId="01C739F1" w14:textId="2F00DAF4" w:rsidR="00D22DF5" w:rsidRPr="00F92A58" w:rsidRDefault="00D22DF5" w:rsidP="00D22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cs/>
                <w:lang w:val="en-US" w:bidi="th-TH"/>
              </w:rPr>
            </w:pPr>
            <w:r w:rsidRPr="00D22DF5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30</w:t>
            </w:r>
            <w:r w:rsidRPr="00D22DF5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 w:val="0"/>
                <w:spacing w:val="-2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  <w:vAlign w:val="bottom"/>
          </w:tcPr>
          <w:p w14:paraId="53068FC4" w14:textId="77777777" w:rsidR="00D22DF5" w:rsidRPr="00A85D0A" w:rsidRDefault="00D22DF5" w:rsidP="00D22DF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3DC63B68" w14:textId="7A173BA5" w:rsidR="00D22DF5" w:rsidRPr="00A85D0A" w:rsidRDefault="00D22DF5" w:rsidP="00D22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78E1D028" w14:textId="77777777" w:rsidR="00D22DF5" w:rsidRPr="00A85D0A" w:rsidRDefault="00D22DF5" w:rsidP="00D22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9FB8466" w14:textId="56D0184F" w:rsidR="00D22DF5" w:rsidRPr="00A85D0A" w:rsidRDefault="00D22DF5" w:rsidP="00D22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 w:rsidRPr="00D22DF5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30</w:t>
            </w:r>
            <w:r w:rsidRPr="00D22DF5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 w:val="0"/>
                <w:spacing w:val="-2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1112E5E5" w14:textId="77777777" w:rsidR="00D22DF5" w:rsidRPr="00A85D0A" w:rsidRDefault="00D22DF5" w:rsidP="00D22DF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D0A3572" w14:textId="15A2670C" w:rsidR="00D22DF5" w:rsidRPr="00A85D0A" w:rsidRDefault="00D22DF5" w:rsidP="00D22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D22DF5" w:rsidRPr="00A85D0A" w14:paraId="7A875A14" w14:textId="77777777" w:rsidTr="00373B7F">
        <w:trPr>
          <w:cantSplit/>
          <w:trHeight w:val="343"/>
          <w:tblHeader/>
        </w:trPr>
        <w:tc>
          <w:tcPr>
            <w:tcW w:w="3240" w:type="dxa"/>
            <w:vAlign w:val="bottom"/>
          </w:tcPr>
          <w:p w14:paraId="25D69286" w14:textId="77777777" w:rsidR="00D22DF5" w:rsidRPr="00ED4451" w:rsidRDefault="00D22DF5" w:rsidP="00D22DF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9" w:type="dxa"/>
            <w:vAlign w:val="bottom"/>
          </w:tcPr>
          <w:p w14:paraId="33BFE82F" w14:textId="73F4ED98" w:rsidR="00D22DF5" w:rsidRPr="00B2643D" w:rsidRDefault="00D22DF5" w:rsidP="00D22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pacing w:val="-2"/>
                <w:sz w:val="30"/>
                <w:szCs w:val="30"/>
                <w:lang w:val="en-US" w:bidi="th-TH"/>
              </w:rPr>
            </w:pPr>
            <w:r w:rsidRPr="00B2643D">
              <w:rPr>
                <w:rFonts w:asciiTheme="majorBidi" w:hAnsiTheme="majorBidi" w:cstheme="majorBidi"/>
                <w:b w:val="0"/>
                <w:bCs/>
                <w:spacing w:val="-8"/>
                <w:sz w:val="30"/>
                <w:szCs w:val="30"/>
              </w:rPr>
              <w:t>2569</w:t>
            </w:r>
          </w:p>
        </w:tc>
        <w:tc>
          <w:tcPr>
            <w:tcW w:w="181" w:type="dxa"/>
            <w:vAlign w:val="bottom"/>
          </w:tcPr>
          <w:p w14:paraId="643B342E" w14:textId="77777777" w:rsidR="00D22DF5" w:rsidRPr="00B2643D" w:rsidRDefault="00D22DF5" w:rsidP="00D22DF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4E4DB222" w14:textId="164BDD34" w:rsidR="00D22DF5" w:rsidRPr="00B2643D" w:rsidRDefault="00D22DF5" w:rsidP="00D22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pacing w:val="-8"/>
                <w:sz w:val="30"/>
                <w:szCs w:val="30"/>
                <w:lang w:bidi="th-TH"/>
              </w:rPr>
            </w:pPr>
            <w:r w:rsidRPr="00B2643D">
              <w:rPr>
                <w:rFonts w:asciiTheme="majorBidi" w:hAnsiTheme="majorBidi" w:cstheme="majorBidi"/>
                <w:b w:val="0"/>
                <w:bCs/>
                <w:spacing w:val="-8"/>
                <w:sz w:val="30"/>
                <w:szCs w:val="30"/>
              </w:rPr>
              <w:t>2568</w:t>
            </w:r>
          </w:p>
        </w:tc>
        <w:tc>
          <w:tcPr>
            <w:tcW w:w="181" w:type="dxa"/>
          </w:tcPr>
          <w:p w14:paraId="15B7B1FF" w14:textId="77777777" w:rsidR="00D22DF5" w:rsidRPr="00A85D0A" w:rsidRDefault="00D22DF5" w:rsidP="00D22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3344FD7" w14:textId="50E9C114" w:rsidR="00D22DF5" w:rsidRDefault="00D22DF5" w:rsidP="00D22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 w:rsidRPr="00B2643D">
              <w:rPr>
                <w:rFonts w:asciiTheme="majorBidi" w:hAnsiTheme="majorBidi" w:cstheme="majorBidi"/>
                <w:b w:val="0"/>
                <w:bCs/>
                <w:spacing w:val="-8"/>
                <w:sz w:val="30"/>
                <w:szCs w:val="30"/>
              </w:rPr>
              <w:t>2569</w:t>
            </w:r>
          </w:p>
        </w:tc>
        <w:tc>
          <w:tcPr>
            <w:tcW w:w="180" w:type="dxa"/>
            <w:vAlign w:val="bottom"/>
          </w:tcPr>
          <w:p w14:paraId="48E7BA87" w14:textId="77777777" w:rsidR="00D22DF5" w:rsidRPr="00A85D0A" w:rsidRDefault="00D22DF5" w:rsidP="00D22DF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CEBBB8F" w14:textId="082F8525" w:rsidR="00D22DF5" w:rsidRDefault="00D22DF5" w:rsidP="00D22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 w:rsidRPr="00DB0196">
              <w:rPr>
                <w:rFonts w:asciiTheme="majorBidi" w:hAnsiTheme="majorBidi" w:cstheme="majorBidi"/>
                <w:b w:val="0"/>
                <w:bCs/>
                <w:spacing w:val="-8"/>
                <w:sz w:val="30"/>
                <w:szCs w:val="30"/>
              </w:rPr>
              <w:t>2568</w:t>
            </w:r>
          </w:p>
        </w:tc>
      </w:tr>
      <w:tr w:rsidR="00D22DF5" w:rsidRPr="00A85D0A" w14:paraId="703F6632" w14:textId="77777777" w:rsidTr="00373B7F">
        <w:trPr>
          <w:cantSplit/>
          <w:trHeight w:val="423"/>
          <w:tblHeader/>
        </w:trPr>
        <w:tc>
          <w:tcPr>
            <w:tcW w:w="3240" w:type="dxa"/>
            <w:vAlign w:val="bottom"/>
          </w:tcPr>
          <w:p w14:paraId="4339B177" w14:textId="77777777" w:rsidR="00D22DF5" w:rsidRPr="00A85D0A" w:rsidRDefault="00D22DF5" w:rsidP="00D22DF5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6030" w:type="dxa"/>
            <w:gridSpan w:val="7"/>
            <w:vAlign w:val="bottom"/>
            <w:hideMark/>
          </w:tcPr>
          <w:p w14:paraId="1759EF56" w14:textId="77777777" w:rsidR="00D22DF5" w:rsidRPr="00A85D0A" w:rsidRDefault="00D22DF5" w:rsidP="00D22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22DF5" w:rsidRPr="00A85D0A" w14:paraId="19599C62" w14:textId="77777777" w:rsidTr="008D4A59">
        <w:trPr>
          <w:cantSplit/>
          <w:trHeight w:hRule="exact" w:val="374"/>
        </w:trPr>
        <w:tc>
          <w:tcPr>
            <w:tcW w:w="3240" w:type="dxa"/>
            <w:hideMark/>
          </w:tcPr>
          <w:p w14:paraId="4B406F98" w14:textId="77777777" w:rsidR="00D22DF5" w:rsidRPr="00143880" w:rsidRDefault="00D22DF5" w:rsidP="00D22D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8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เงินลงทุนในบริษัทย่อย บริษัทร่วม</w:t>
            </w:r>
          </w:p>
        </w:tc>
        <w:tc>
          <w:tcPr>
            <w:tcW w:w="1439" w:type="dxa"/>
          </w:tcPr>
          <w:p w14:paraId="0205F58F" w14:textId="77777777" w:rsidR="00D22DF5" w:rsidRPr="0060309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39AA3289" w14:textId="77777777" w:rsidR="00D22DF5" w:rsidRPr="0060309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1618577" w14:textId="77777777" w:rsidR="00D22DF5" w:rsidRPr="00A85D0A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54A12F4" w14:textId="77777777" w:rsidR="00D22DF5" w:rsidRPr="0060309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C5E39F" w14:textId="77777777" w:rsidR="00D22DF5" w:rsidRPr="0060309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BA2174" w14:textId="77777777" w:rsidR="00D22DF5" w:rsidRPr="0060309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A23F0D" w14:textId="77777777" w:rsidR="00D22DF5" w:rsidRPr="0060309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2DF5" w:rsidRPr="00A85D0A" w14:paraId="59C12290" w14:textId="77777777" w:rsidTr="008D4A59">
        <w:trPr>
          <w:cantSplit/>
          <w:trHeight w:hRule="exact" w:val="374"/>
        </w:trPr>
        <w:tc>
          <w:tcPr>
            <w:tcW w:w="3240" w:type="dxa"/>
          </w:tcPr>
          <w:p w14:paraId="1DD11A18" w14:textId="77777777" w:rsidR="00D22DF5" w:rsidRPr="00143880" w:rsidRDefault="00D22DF5" w:rsidP="00D22DF5">
            <w:pPr>
              <w:tabs>
                <w:tab w:val="left" w:pos="1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38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และการร่วมค้า สุทธิ</w:t>
            </w:r>
          </w:p>
        </w:tc>
        <w:tc>
          <w:tcPr>
            <w:tcW w:w="1439" w:type="dxa"/>
          </w:tcPr>
          <w:p w14:paraId="79E2D0EC" w14:textId="77777777" w:rsidR="00D22DF5" w:rsidRPr="0060309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0D75F582" w14:textId="77777777" w:rsidR="00D22DF5" w:rsidRPr="0060309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15834CD" w14:textId="77777777" w:rsidR="00D22DF5" w:rsidRPr="00A85D0A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FEE5545" w14:textId="77777777" w:rsidR="00D22DF5" w:rsidRPr="0060309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4A05C4" w14:textId="77777777" w:rsidR="00D22DF5" w:rsidRPr="0060309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CC2367" w14:textId="77777777" w:rsidR="00D22DF5" w:rsidRPr="0060309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771DDB" w14:textId="77777777" w:rsidR="00D22DF5" w:rsidRPr="0060309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05D8E" w:rsidRPr="00A85D0A" w14:paraId="17FDB315" w14:textId="77777777" w:rsidTr="008D4A59">
        <w:trPr>
          <w:cantSplit/>
          <w:trHeight w:hRule="exact" w:val="374"/>
        </w:trPr>
        <w:tc>
          <w:tcPr>
            <w:tcW w:w="3240" w:type="dxa"/>
            <w:hideMark/>
          </w:tcPr>
          <w:p w14:paraId="6157DD81" w14:textId="77777777" w:rsidR="00705D8E" w:rsidRPr="00A85D0A" w:rsidRDefault="00705D8E" w:rsidP="00705D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39" w:type="dxa"/>
          </w:tcPr>
          <w:p w14:paraId="02D98CFC" w14:textId="76CC4F1F" w:rsidR="00705D8E" w:rsidRPr="00603092" w:rsidRDefault="00705D8E" w:rsidP="00705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5D8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6F026155" w14:textId="77777777" w:rsidR="00705D8E" w:rsidRPr="00603092" w:rsidRDefault="00705D8E" w:rsidP="00705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95CE627" w14:textId="63319FCB" w:rsidR="00705D8E" w:rsidRPr="00603092" w:rsidRDefault="00705D8E" w:rsidP="00705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1" w:type="dxa"/>
          </w:tcPr>
          <w:p w14:paraId="0BF642B5" w14:textId="77777777" w:rsidR="00705D8E" w:rsidRPr="00603092" w:rsidRDefault="00705D8E" w:rsidP="00705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69D9BF" w14:textId="76FD2210" w:rsidR="00705D8E" w:rsidRPr="00603092" w:rsidRDefault="00705D8E" w:rsidP="00705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3085">
              <w:rPr>
                <w:rFonts w:ascii="Angsana New" w:hAnsi="Angsana New" w:cs="Angsana New"/>
                <w:sz w:val="30"/>
                <w:szCs w:val="30"/>
              </w:rPr>
              <w:t>40,508,723</w:t>
            </w:r>
          </w:p>
        </w:tc>
        <w:tc>
          <w:tcPr>
            <w:tcW w:w="180" w:type="dxa"/>
          </w:tcPr>
          <w:p w14:paraId="54D32C82" w14:textId="77777777" w:rsidR="00705D8E" w:rsidRPr="00603092" w:rsidRDefault="00705D8E" w:rsidP="00705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5F52F1" w14:textId="7756191E" w:rsidR="00705D8E" w:rsidRPr="00603092" w:rsidRDefault="00705D8E" w:rsidP="00705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019">
              <w:rPr>
                <w:rFonts w:ascii="Angsana New" w:hAnsi="Angsana New" w:cs="Angsana New"/>
                <w:sz w:val="30"/>
                <w:szCs w:val="30"/>
              </w:rPr>
              <w:t>38,414,129</w:t>
            </w:r>
          </w:p>
        </w:tc>
      </w:tr>
      <w:tr w:rsidR="00705D8E" w:rsidRPr="00A85D0A" w14:paraId="2BB756EB" w14:textId="77777777" w:rsidTr="00B2643D">
        <w:trPr>
          <w:cantSplit/>
          <w:trHeight w:hRule="exact" w:val="374"/>
        </w:trPr>
        <w:tc>
          <w:tcPr>
            <w:tcW w:w="3240" w:type="dxa"/>
            <w:hideMark/>
          </w:tcPr>
          <w:p w14:paraId="7ACBE3B3" w14:textId="77777777" w:rsidR="00705D8E" w:rsidRPr="00A85D0A" w:rsidRDefault="00705D8E" w:rsidP="00705D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39" w:type="dxa"/>
          </w:tcPr>
          <w:p w14:paraId="7AEB3745" w14:textId="1704418A" w:rsidR="00705D8E" w:rsidRPr="00603092" w:rsidRDefault="00705D8E" w:rsidP="00705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5D8E">
              <w:rPr>
                <w:rFonts w:ascii="Angsana New" w:hAnsi="Angsana New" w:cs="Angsana New"/>
                <w:sz w:val="30"/>
                <w:szCs w:val="30"/>
              </w:rPr>
              <w:t>9,081,710</w:t>
            </w:r>
          </w:p>
        </w:tc>
        <w:tc>
          <w:tcPr>
            <w:tcW w:w="181" w:type="dxa"/>
          </w:tcPr>
          <w:p w14:paraId="2CB44BFA" w14:textId="77777777" w:rsidR="00705D8E" w:rsidRPr="00603092" w:rsidRDefault="00705D8E" w:rsidP="00705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1BD37DAE" w14:textId="4F029280" w:rsidR="00705D8E" w:rsidRPr="00603092" w:rsidRDefault="00705D8E" w:rsidP="00705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019">
              <w:rPr>
                <w:rFonts w:ascii="Angsana New" w:hAnsi="Angsana New" w:cs="Angsana New"/>
                <w:sz w:val="30"/>
                <w:szCs w:val="30"/>
              </w:rPr>
              <w:t>8,583,415</w:t>
            </w:r>
          </w:p>
        </w:tc>
        <w:tc>
          <w:tcPr>
            <w:tcW w:w="181" w:type="dxa"/>
          </w:tcPr>
          <w:p w14:paraId="1B89371B" w14:textId="77777777" w:rsidR="00705D8E" w:rsidRPr="00603092" w:rsidRDefault="00705D8E" w:rsidP="00705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13D7CE" w14:textId="6810BE84" w:rsidR="00705D8E" w:rsidRPr="00603092" w:rsidRDefault="00705D8E" w:rsidP="00705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3085">
              <w:rPr>
                <w:rFonts w:ascii="Angsana New" w:hAnsi="Angsana New" w:cs="Angsana New"/>
                <w:sz w:val="30"/>
                <w:szCs w:val="30"/>
              </w:rPr>
              <w:t>7,473,733</w:t>
            </w:r>
          </w:p>
        </w:tc>
        <w:tc>
          <w:tcPr>
            <w:tcW w:w="180" w:type="dxa"/>
          </w:tcPr>
          <w:p w14:paraId="664AE13C" w14:textId="77777777" w:rsidR="00705D8E" w:rsidRPr="00603092" w:rsidRDefault="00705D8E" w:rsidP="00705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AFAE1C" w14:textId="0F072566" w:rsidR="00705D8E" w:rsidRPr="00603092" w:rsidRDefault="00705D8E" w:rsidP="00705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019">
              <w:rPr>
                <w:rFonts w:ascii="Angsana New" w:hAnsi="Angsana New" w:cs="Angsana New"/>
                <w:sz w:val="30"/>
                <w:szCs w:val="30"/>
              </w:rPr>
              <w:t>7,415,087</w:t>
            </w:r>
          </w:p>
        </w:tc>
      </w:tr>
      <w:tr w:rsidR="00705D8E" w:rsidRPr="00A85D0A" w14:paraId="0B47367F" w14:textId="77777777" w:rsidTr="00B2643D">
        <w:trPr>
          <w:cantSplit/>
          <w:trHeight w:hRule="exact" w:val="374"/>
        </w:trPr>
        <w:tc>
          <w:tcPr>
            <w:tcW w:w="3240" w:type="dxa"/>
          </w:tcPr>
          <w:p w14:paraId="338E3AAE" w14:textId="77777777" w:rsidR="00705D8E" w:rsidRPr="00A85D0A" w:rsidRDefault="00705D8E" w:rsidP="00705D8E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39" w:type="dxa"/>
          </w:tcPr>
          <w:p w14:paraId="726DFFB9" w14:textId="1953068E" w:rsidR="00705D8E" w:rsidRPr="00603092" w:rsidRDefault="00705D8E" w:rsidP="00705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5D8E">
              <w:rPr>
                <w:rFonts w:ascii="Angsana New" w:hAnsi="Angsana New" w:cs="Angsana New"/>
                <w:sz w:val="30"/>
                <w:szCs w:val="30"/>
              </w:rPr>
              <w:t>327,120</w:t>
            </w:r>
          </w:p>
        </w:tc>
        <w:tc>
          <w:tcPr>
            <w:tcW w:w="181" w:type="dxa"/>
          </w:tcPr>
          <w:p w14:paraId="00F8463C" w14:textId="77777777" w:rsidR="00705D8E" w:rsidRPr="00603092" w:rsidRDefault="00705D8E" w:rsidP="00705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FAB202C" w14:textId="41DD5B34" w:rsidR="00705D8E" w:rsidRPr="00603092" w:rsidRDefault="00705D8E" w:rsidP="00705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019">
              <w:rPr>
                <w:rFonts w:ascii="Angsana New" w:hAnsi="Angsana New" w:cs="Angsana New"/>
                <w:sz w:val="30"/>
                <w:szCs w:val="30"/>
              </w:rPr>
              <w:t>369,905</w:t>
            </w:r>
          </w:p>
        </w:tc>
        <w:tc>
          <w:tcPr>
            <w:tcW w:w="181" w:type="dxa"/>
          </w:tcPr>
          <w:p w14:paraId="72FE108C" w14:textId="77777777" w:rsidR="00705D8E" w:rsidRPr="00603092" w:rsidRDefault="00705D8E" w:rsidP="00705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CDCAFD" w14:textId="6569ADC9" w:rsidR="00705D8E" w:rsidRPr="00603092" w:rsidRDefault="00705D8E" w:rsidP="00705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30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F116C3" w14:textId="77777777" w:rsidR="00705D8E" w:rsidRPr="00603092" w:rsidRDefault="00705D8E" w:rsidP="00705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032249" w14:textId="3CA69F1A" w:rsidR="00705D8E" w:rsidRPr="00603092" w:rsidRDefault="00705D8E" w:rsidP="00705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019">
              <w:rPr>
                <w:rFonts w:ascii="Angsana New" w:hAnsi="Angsana New" w:cs="Angsana New"/>
                <w:sz w:val="30"/>
                <w:szCs w:val="30"/>
              </w:rPr>
              <w:t>58,646</w:t>
            </w:r>
          </w:p>
        </w:tc>
      </w:tr>
      <w:tr w:rsidR="00D22DF5" w:rsidRPr="00A85D0A" w14:paraId="242D00A6" w14:textId="77777777" w:rsidTr="00B2643D">
        <w:trPr>
          <w:cantSplit/>
          <w:trHeight w:hRule="exact" w:val="374"/>
        </w:trPr>
        <w:tc>
          <w:tcPr>
            <w:tcW w:w="3240" w:type="dxa"/>
          </w:tcPr>
          <w:p w14:paraId="46024FCC" w14:textId="77777777" w:rsidR="00D22DF5" w:rsidRPr="00A85D0A" w:rsidRDefault="00D22DF5" w:rsidP="00D22D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รวมเงินลงทุน สุทธิ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BC1EA6" w14:textId="5FF68172" w:rsidR="00D22DF5" w:rsidRDefault="00EB6AAB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6A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</w:t>
            </w:r>
            <w:r w:rsidRPr="00EB6A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B6A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408</w:t>
            </w:r>
            <w:r w:rsidRPr="00EB6A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B6A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830</w:t>
            </w:r>
          </w:p>
        </w:tc>
        <w:tc>
          <w:tcPr>
            <w:tcW w:w="181" w:type="dxa"/>
          </w:tcPr>
          <w:p w14:paraId="08F0A278" w14:textId="77777777" w:rsidR="00D22DF5" w:rsidRPr="0039572C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95991B" w14:textId="7BECDDAB" w:rsidR="00D22DF5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10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8,953,320</w:t>
            </w:r>
          </w:p>
        </w:tc>
        <w:tc>
          <w:tcPr>
            <w:tcW w:w="181" w:type="dxa"/>
          </w:tcPr>
          <w:p w14:paraId="101F6D8A" w14:textId="77777777" w:rsidR="00D22DF5" w:rsidRPr="00603092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0B9FA9C" w14:textId="4E734337" w:rsidR="00D22DF5" w:rsidRPr="00330F7B" w:rsidRDefault="00FA2334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233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47</w:t>
            </w:r>
            <w:r w:rsidRPr="00FA23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A233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982</w:t>
            </w:r>
            <w:r w:rsidRPr="00FA23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A233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456</w:t>
            </w:r>
          </w:p>
        </w:tc>
        <w:tc>
          <w:tcPr>
            <w:tcW w:w="180" w:type="dxa"/>
          </w:tcPr>
          <w:p w14:paraId="19D00459" w14:textId="77777777" w:rsidR="00D22DF5" w:rsidRPr="004A26FE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2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C437D5B" w14:textId="0C218D8D" w:rsidR="00D22DF5" w:rsidRPr="004A26FE" w:rsidRDefault="00D22DF5" w:rsidP="00D2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10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45,887,862</w:t>
            </w:r>
          </w:p>
        </w:tc>
      </w:tr>
    </w:tbl>
    <w:p w14:paraId="64E6C30F" w14:textId="4469AEEC" w:rsidR="002270F8" w:rsidRDefault="00227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2F9B876E" w14:textId="0334EABF" w:rsidR="000176FF" w:rsidRDefault="000176FF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hanging="180"/>
        <w:jc w:val="thaiDistribute"/>
        <w:rPr>
          <w:rFonts w:asciiTheme="majorBidi" w:hAnsiTheme="majorBidi" w:cs="Angsana New"/>
          <w:sz w:val="30"/>
          <w:szCs w:val="30"/>
        </w:rPr>
      </w:pPr>
      <w:r w:rsidRPr="00022DA2">
        <w:rPr>
          <w:rFonts w:asciiTheme="majorBidi" w:hAnsiTheme="majorBidi" w:cs="Angsana New" w:hint="cs"/>
          <w:sz w:val="30"/>
          <w:szCs w:val="30"/>
          <w:cs/>
        </w:rPr>
        <w:lastRenderedPageBreak/>
        <w:t>จํานวนที่รับรู้ในงบกําไรขาดทุนและงบกําไรขาดทุนเบ็ดเสร็จมีดังน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7CA741A0" w14:textId="77777777" w:rsidR="000176FF" w:rsidRDefault="000176FF" w:rsidP="00D13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630" w:hanging="9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480"/>
        <w:gridCol w:w="1260"/>
        <w:gridCol w:w="180"/>
        <w:gridCol w:w="1260"/>
      </w:tblGrid>
      <w:tr w:rsidR="000176FF" w:rsidRPr="001F2AB0" w14:paraId="120CB2FF" w14:textId="77777777" w:rsidTr="00822D77">
        <w:trPr>
          <w:cantSplit/>
          <w:trHeight w:val="343"/>
          <w:tblHeader/>
        </w:trPr>
        <w:tc>
          <w:tcPr>
            <w:tcW w:w="6480" w:type="dxa"/>
            <w:vAlign w:val="bottom"/>
            <w:hideMark/>
          </w:tcPr>
          <w:p w14:paraId="378D9FF2" w14:textId="77777777" w:rsidR="000176FF" w:rsidRPr="00A85D0A" w:rsidRDefault="000176F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4F3DD477" w14:textId="0C656D63" w:rsidR="000176FF" w:rsidRPr="001F2AB0" w:rsidRDefault="000176F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F2A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176FF" w:rsidRPr="001F2AB0" w14:paraId="6674B1C3" w14:textId="77777777" w:rsidTr="00822D77">
        <w:trPr>
          <w:cantSplit/>
          <w:trHeight w:val="343"/>
          <w:tblHeader/>
        </w:trPr>
        <w:tc>
          <w:tcPr>
            <w:tcW w:w="6480" w:type="dxa"/>
            <w:vAlign w:val="bottom"/>
          </w:tcPr>
          <w:p w14:paraId="0C3BAB58" w14:textId="393EC486" w:rsidR="000176FF" w:rsidRPr="001F2AB0" w:rsidRDefault="00AD57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ED4451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สำหรับงวด</w:t>
            </w:r>
            <w:r w:rsidR="00D22DF5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หก</w:t>
            </w:r>
            <w:r w:rsidRPr="00ED4451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D22DF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 w:bidi="th-TH"/>
              </w:rPr>
              <w:t xml:space="preserve">30 </w:t>
            </w:r>
            <w:r w:rsidR="00D22DF5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6829061D" w14:textId="7E4015DD" w:rsidR="000176FF" w:rsidRPr="001F2AB0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 w:rsidRPr="001F2AB0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 w:rsidR="006E3E75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08DC7AC1" w14:textId="77777777" w:rsidR="000176FF" w:rsidRPr="001F2AB0" w:rsidRDefault="000176F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D5DE707" w14:textId="7B93AF99" w:rsidR="000176FF" w:rsidRPr="001F2AB0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 w:rsidRPr="001F2AB0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</w:t>
            </w:r>
            <w:r w:rsidR="006E3E75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8</w:t>
            </w:r>
          </w:p>
        </w:tc>
      </w:tr>
      <w:tr w:rsidR="000176FF" w:rsidRPr="001F2AB0" w14:paraId="5603ACF2" w14:textId="77777777" w:rsidTr="00822D77">
        <w:trPr>
          <w:cantSplit/>
          <w:trHeight w:val="423"/>
          <w:tblHeader/>
        </w:trPr>
        <w:tc>
          <w:tcPr>
            <w:tcW w:w="6480" w:type="dxa"/>
            <w:vAlign w:val="bottom"/>
          </w:tcPr>
          <w:p w14:paraId="25D464DA" w14:textId="77777777" w:rsidR="000176FF" w:rsidRPr="008B5A88" w:rsidRDefault="000176FF">
            <w:pPr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02DBEF5" w14:textId="77777777" w:rsidR="000176FF" w:rsidRPr="008B5A88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F2A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F2A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F2A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76FF" w:rsidRPr="001F2AB0" w14:paraId="6E1C545F" w14:textId="77777777" w:rsidTr="00822D77">
        <w:trPr>
          <w:cantSplit/>
          <w:trHeight w:hRule="exact" w:val="374"/>
        </w:trPr>
        <w:tc>
          <w:tcPr>
            <w:tcW w:w="6480" w:type="dxa"/>
            <w:hideMark/>
          </w:tcPr>
          <w:p w14:paraId="660EA7FD" w14:textId="32574AD0" w:rsidR="000176FF" w:rsidRPr="001F2AB0" w:rsidRDefault="000176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ส่วนแบ่งกำไร</w:t>
            </w:r>
            <w:r w:rsidR="00CB35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</w:t>
            </w:r>
            <w:r w:rsidRPr="001F2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  <w:r w:rsidRPr="001F2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B4F7A36" w14:textId="77777777" w:rsidR="000176FF" w:rsidRPr="001F2AB0" w:rsidRDefault="00017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1059A3" w14:textId="77777777" w:rsidR="000176FF" w:rsidRPr="001F2AB0" w:rsidRDefault="00017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4B8AE4" w14:textId="77777777" w:rsidR="000176FF" w:rsidRPr="001F2AB0" w:rsidRDefault="00017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72DF" w:rsidRPr="001F2AB0" w14:paraId="3AA3E9D1" w14:textId="77777777" w:rsidTr="00822D77">
        <w:trPr>
          <w:cantSplit/>
          <w:trHeight w:hRule="exact" w:val="374"/>
        </w:trPr>
        <w:tc>
          <w:tcPr>
            <w:tcW w:w="6480" w:type="dxa"/>
            <w:hideMark/>
          </w:tcPr>
          <w:p w14:paraId="4FDDB0FA" w14:textId="77777777" w:rsidR="00E672DF" w:rsidRPr="001F2AB0" w:rsidRDefault="00E672DF" w:rsidP="00E672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DB5964" w14:textId="08024355" w:rsidR="00E672DF" w:rsidRPr="001F2AB0" w:rsidRDefault="00E672DF" w:rsidP="00E67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72DF">
              <w:rPr>
                <w:rFonts w:ascii="Angsana New" w:hAnsi="Angsana New" w:cs="Angsana New"/>
                <w:sz w:val="30"/>
                <w:szCs w:val="30"/>
              </w:rPr>
              <w:t>455,993</w:t>
            </w:r>
          </w:p>
        </w:tc>
        <w:tc>
          <w:tcPr>
            <w:tcW w:w="180" w:type="dxa"/>
          </w:tcPr>
          <w:p w14:paraId="2800FA64" w14:textId="77777777" w:rsidR="00E672DF" w:rsidRPr="001F2AB0" w:rsidRDefault="00E672DF" w:rsidP="00E67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92967C" w14:textId="59986E78" w:rsidR="00E672DF" w:rsidRPr="001F2AB0" w:rsidRDefault="00E672DF" w:rsidP="00E67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443C">
              <w:rPr>
                <w:rFonts w:ascii="Angsana New" w:hAnsi="Angsana New" w:cs="Angsana New"/>
                <w:sz w:val="30"/>
                <w:szCs w:val="30"/>
                <w:cs/>
              </w:rPr>
              <w:t>453</w:t>
            </w:r>
            <w:r w:rsidRPr="0089443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443C">
              <w:rPr>
                <w:rFonts w:ascii="Angsana New" w:hAnsi="Angsana New" w:cs="Angsana New"/>
                <w:sz w:val="30"/>
                <w:szCs w:val="30"/>
                <w:cs/>
              </w:rPr>
              <w:t>946</w:t>
            </w:r>
          </w:p>
        </w:tc>
      </w:tr>
      <w:tr w:rsidR="00E672DF" w:rsidRPr="001F2AB0" w14:paraId="15FE3FFF" w14:textId="77777777" w:rsidTr="00822D77">
        <w:trPr>
          <w:cantSplit/>
          <w:trHeight w:hRule="exact" w:val="374"/>
        </w:trPr>
        <w:tc>
          <w:tcPr>
            <w:tcW w:w="6480" w:type="dxa"/>
          </w:tcPr>
          <w:p w14:paraId="3D4DB771" w14:textId="77777777" w:rsidR="00E672DF" w:rsidRPr="001F2AB0" w:rsidRDefault="00E672DF" w:rsidP="00E672DF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F2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69832C96" w14:textId="59DDBB84" w:rsidR="00E672DF" w:rsidRPr="001F2AB0" w:rsidRDefault="00E672DF" w:rsidP="00E67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72DF">
              <w:rPr>
                <w:rFonts w:ascii="Angsana New" w:hAnsi="Angsana New" w:cs="Angsana New"/>
                <w:sz w:val="30"/>
                <w:szCs w:val="30"/>
              </w:rPr>
              <w:t>(4,581)</w:t>
            </w:r>
          </w:p>
        </w:tc>
        <w:tc>
          <w:tcPr>
            <w:tcW w:w="180" w:type="dxa"/>
          </w:tcPr>
          <w:p w14:paraId="68525BB8" w14:textId="77777777" w:rsidR="00E672DF" w:rsidRPr="001F2AB0" w:rsidRDefault="00E672DF" w:rsidP="00E67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958AE5" w14:textId="47D2D5FF" w:rsidR="00E672DF" w:rsidRPr="001F2AB0" w:rsidRDefault="00E672DF" w:rsidP="00E67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3B598C">
              <w:rPr>
                <w:rFonts w:ascii="Angsana New" w:hAnsi="Angsana New" w:cs="Angsana New"/>
                <w:sz w:val="30"/>
                <w:szCs w:val="30"/>
                <w:cs/>
              </w:rPr>
              <w:t>(5</w:t>
            </w:r>
            <w:r w:rsidRPr="003B598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598C">
              <w:rPr>
                <w:rFonts w:ascii="Angsana New" w:hAnsi="Angsana New" w:cs="Angsana New"/>
                <w:sz w:val="30"/>
                <w:szCs w:val="30"/>
                <w:cs/>
              </w:rPr>
              <w:t>171)</w:t>
            </w:r>
          </w:p>
        </w:tc>
      </w:tr>
      <w:tr w:rsidR="008B422F" w:rsidRPr="001F2AB0" w14:paraId="2849ABB1" w14:textId="77777777" w:rsidTr="00822D77">
        <w:trPr>
          <w:cantSplit/>
          <w:trHeight w:hRule="exact" w:val="374"/>
        </w:trPr>
        <w:tc>
          <w:tcPr>
            <w:tcW w:w="6480" w:type="dxa"/>
          </w:tcPr>
          <w:p w14:paraId="55E9D414" w14:textId="2547557C" w:rsidR="008B422F" w:rsidRPr="001F2AB0" w:rsidRDefault="008B422F" w:rsidP="008B42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รวมส่วนแบ่งกำไรจากเงินลงทุน</w:t>
            </w:r>
            <w:r w:rsidRPr="001F2AB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ที่รับรู้ตามวิธีส่วนได้เสีย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79F72F" w14:textId="27C56258" w:rsidR="008B422F" w:rsidRPr="00117218" w:rsidRDefault="00F60F6B" w:rsidP="008B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0F6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451</w:t>
            </w:r>
            <w:r w:rsidRPr="00F60F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60F6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412</w:t>
            </w:r>
          </w:p>
        </w:tc>
        <w:tc>
          <w:tcPr>
            <w:tcW w:w="180" w:type="dxa"/>
          </w:tcPr>
          <w:p w14:paraId="100C797A" w14:textId="77777777" w:rsidR="008B422F" w:rsidRPr="001F2AB0" w:rsidRDefault="008B422F" w:rsidP="008B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D0806" w14:textId="7E6880C2" w:rsidR="008B422F" w:rsidRPr="001F2AB0" w:rsidRDefault="008B422F" w:rsidP="008B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448</w:t>
            </w:r>
            <w:r w:rsidRPr="001F2A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775</w:t>
            </w:r>
          </w:p>
        </w:tc>
      </w:tr>
      <w:tr w:rsidR="008B422F" w:rsidRPr="001F2AB0" w14:paraId="14E8FC0D" w14:textId="77777777" w:rsidTr="00822D77">
        <w:trPr>
          <w:cantSplit/>
          <w:trHeight w:val="354"/>
        </w:trPr>
        <w:tc>
          <w:tcPr>
            <w:tcW w:w="6480" w:type="dxa"/>
          </w:tcPr>
          <w:p w14:paraId="2D4C7327" w14:textId="77777777" w:rsidR="008B422F" w:rsidRPr="001F2AB0" w:rsidRDefault="008B422F" w:rsidP="008B42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8EA6E71" w14:textId="77777777" w:rsidR="008B422F" w:rsidRPr="001F2AB0" w:rsidRDefault="008B422F" w:rsidP="008B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6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49BC5A3" w14:textId="77777777" w:rsidR="008B422F" w:rsidRPr="001F2AB0" w:rsidRDefault="008B422F" w:rsidP="008B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6F9B6DC" w14:textId="77777777" w:rsidR="008B422F" w:rsidRPr="001F2AB0" w:rsidRDefault="008B422F" w:rsidP="008B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B422F" w:rsidRPr="001F2AB0" w14:paraId="2421FD31" w14:textId="77777777" w:rsidTr="00822D77">
        <w:trPr>
          <w:cantSplit/>
          <w:trHeight w:hRule="exact" w:val="374"/>
        </w:trPr>
        <w:tc>
          <w:tcPr>
            <w:tcW w:w="6480" w:type="dxa"/>
          </w:tcPr>
          <w:p w14:paraId="491A484D" w14:textId="75E77B2D" w:rsidR="008B422F" w:rsidRPr="001F2AB0" w:rsidRDefault="008B422F" w:rsidP="008B42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ส่วนแบ่ง</w:t>
            </w:r>
            <w:r w:rsidR="00F60F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F60F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เบ็ดเสร็จ</w:t>
            </w:r>
            <w:r w:rsidRPr="006F42A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549A0D" w14:textId="77777777" w:rsidR="008B422F" w:rsidRPr="001F2AB0" w:rsidRDefault="008B422F" w:rsidP="008B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6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8A6A3AA" w14:textId="77777777" w:rsidR="008B422F" w:rsidRPr="001F2AB0" w:rsidRDefault="008B422F" w:rsidP="008B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BE17A69" w14:textId="77777777" w:rsidR="008B422F" w:rsidRPr="001F2AB0" w:rsidRDefault="008B422F" w:rsidP="008B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119D6" w:rsidRPr="001F2AB0" w14:paraId="6970BFD2" w14:textId="77777777" w:rsidTr="00822D77">
        <w:trPr>
          <w:cantSplit/>
          <w:trHeight w:hRule="exact" w:val="374"/>
        </w:trPr>
        <w:tc>
          <w:tcPr>
            <w:tcW w:w="6480" w:type="dxa"/>
          </w:tcPr>
          <w:p w14:paraId="46FAFB9F" w14:textId="77777777" w:rsidR="00E119D6" w:rsidRPr="001F2AB0" w:rsidRDefault="00E119D6" w:rsidP="00E119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93CCCB" w14:textId="74928BB1" w:rsidR="00E119D6" w:rsidRPr="001F2AB0" w:rsidRDefault="00E119D6" w:rsidP="00E11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E119D6">
              <w:rPr>
                <w:rFonts w:ascii="Angsana New" w:hAnsi="Angsana New" w:cs="Angsana New"/>
                <w:sz w:val="30"/>
                <w:szCs w:val="30"/>
              </w:rPr>
              <w:t>(1,365)</w:t>
            </w:r>
          </w:p>
        </w:tc>
        <w:tc>
          <w:tcPr>
            <w:tcW w:w="180" w:type="dxa"/>
          </w:tcPr>
          <w:p w14:paraId="32244CE8" w14:textId="77777777" w:rsidR="00E119D6" w:rsidRPr="001F2AB0" w:rsidRDefault="00E119D6" w:rsidP="00E11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5A72CDC" w14:textId="0A208C9D" w:rsidR="00E119D6" w:rsidRPr="00B62BDA" w:rsidRDefault="00E119D6" w:rsidP="00E11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B62BDA">
              <w:rPr>
                <w:rFonts w:ascii="Angsana New" w:hAnsi="Angsana New" w:cs="Angsana New"/>
                <w:sz w:val="30"/>
                <w:szCs w:val="30"/>
              </w:rPr>
              <w:t>2,043</w:t>
            </w:r>
          </w:p>
        </w:tc>
      </w:tr>
      <w:tr w:rsidR="00E119D6" w:rsidRPr="001F2AB0" w14:paraId="5640F106" w14:textId="77777777" w:rsidTr="00822D77">
        <w:trPr>
          <w:cantSplit/>
          <w:trHeight w:hRule="exact" w:val="374"/>
        </w:trPr>
        <w:tc>
          <w:tcPr>
            <w:tcW w:w="6480" w:type="dxa"/>
          </w:tcPr>
          <w:p w14:paraId="58D604B2" w14:textId="54A2C87A" w:rsidR="00E119D6" w:rsidRPr="001F2AB0" w:rsidRDefault="00E119D6" w:rsidP="00E119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57EF7E2" w14:textId="35060AC0" w:rsidR="00E119D6" w:rsidRPr="001F2AB0" w:rsidRDefault="00E119D6" w:rsidP="00E11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E119D6">
              <w:rPr>
                <w:rFonts w:ascii="Angsana New" w:hAnsi="Angsana New" w:cs="Angsana New"/>
                <w:sz w:val="30"/>
                <w:szCs w:val="30"/>
              </w:rPr>
              <w:t>(10)</w:t>
            </w:r>
          </w:p>
        </w:tc>
        <w:tc>
          <w:tcPr>
            <w:tcW w:w="180" w:type="dxa"/>
          </w:tcPr>
          <w:p w14:paraId="12F85D11" w14:textId="77777777" w:rsidR="00E119D6" w:rsidRPr="001F2AB0" w:rsidRDefault="00E119D6" w:rsidP="00E11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16FEFC" w14:textId="1DBF1983" w:rsidR="00E119D6" w:rsidRPr="00191F83" w:rsidRDefault="00E119D6" w:rsidP="00E11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EA088B">
              <w:rPr>
                <w:rFonts w:ascii="Angsana New" w:hAnsi="Angsana New" w:cs="Angsana New"/>
                <w:sz w:val="30"/>
                <w:szCs w:val="30"/>
              </w:rPr>
              <w:t>(556)</w:t>
            </w:r>
          </w:p>
        </w:tc>
      </w:tr>
      <w:tr w:rsidR="008B422F" w:rsidRPr="00A85D0A" w14:paraId="152309F0" w14:textId="77777777" w:rsidTr="00822D77">
        <w:trPr>
          <w:cantSplit/>
          <w:trHeight w:hRule="exact" w:val="374"/>
        </w:trPr>
        <w:tc>
          <w:tcPr>
            <w:tcW w:w="6480" w:type="dxa"/>
          </w:tcPr>
          <w:p w14:paraId="257BDB91" w14:textId="3403BCF7" w:rsidR="008B422F" w:rsidRPr="001F2AB0" w:rsidRDefault="008B422F" w:rsidP="006C264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รวมส่วนแบ่ง</w:t>
            </w:r>
            <w:r w:rsidR="00FD77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Pr="001F2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="00FD77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เบ็ดเสร็จจากเงินลงทุน</w:t>
            </w:r>
            <w:r w:rsidRPr="001F2AB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ที่รับรู้ตามวิธีส่วนได้เสีย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B4447C" w14:textId="0CFCE82D" w:rsidR="0053568B" w:rsidRPr="0053568B" w:rsidRDefault="00DE4E52" w:rsidP="00535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4E5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(1</w:t>
            </w:r>
            <w:r w:rsidRPr="00DE4E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E4E5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375)</w:t>
            </w:r>
          </w:p>
          <w:p w14:paraId="1BA32252" w14:textId="22B43AB7" w:rsidR="008B422F" w:rsidRPr="001F2AB0" w:rsidRDefault="0053568B" w:rsidP="00535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56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(1</w:t>
            </w:r>
            <w:r w:rsidRPr="005356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356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375)</w:t>
            </w:r>
          </w:p>
        </w:tc>
        <w:tc>
          <w:tcPr>
            <w:tcW w:w="180" w:type="dxa"/>
          </w:tcPr>
          <w:p w14:paraId="5C6852B1" w14:textId="77777777" w:rsidR="008B422F" w:rsidRPr="001F2AB0" w:rsidRDefault="008B422F" w:rsidP="008B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394544" w14:textId="47426C17" w:rsidR="008B422F" w:rsidRPr="004216C1" w:rsidRDefault="008B422F" w:rsidP="008B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1,487</w:t>
            </w:r>
          </w:p>
        </w:tc>
      </w:tr>
    </w:tbl>
    <w:p w14:paraId="390E695C" w14:textId="2E660B69" w:rsidR="008B422F" w:rsidRDefault="008B4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62CC97B4" w14:textId="136C7B0E" w:rsidR="000176FF" w:rsidRPr="002E7E9A" w:rsidRDefault="00047212" w:rsidP="007F3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</w:rPr>
        <w:t>10</w:t>
      </w:r>
      <w:r w:rsidR="000176FF" w:rsidRPr="002E7E9A">
        <w:rPr>
          <w:rFonts w:asciiTheme="majorBidi" w:hAnsiTheme="majorBidi" w:cs="Angsana New"/>
          <w:sz w:val="30"/>
          <w:szCs w:val="30"/>
        </w:rPr>
        <w:t xml:space="preserve">.1 </w:t>
      </w:r>
      <w:r w:rsidR="00B5672B" w:rsidRPr="002E7E9A">
        <w:rPr>
          <w:rFonts w:asciiTheme="majorBidi" w:hAnsiTheme="majorBidi" w:cs="Angsana New"/>
          <w:sz w:val="30"/>
          <w:szCs w:val="30"/>
        </w:rPr>
        <w:t xml:space="preserve"> </w:t>
      </w:r>
      <w:r w:rsidR="004D2C4D">
        <w:rPr>
          <w:rFonts w:asciiTheme="majorBidi" w:hAnsiTheme="majorBidi" w:cs="Angsana New"/>
          <w:sz w:val="30"/>
          <w:szCs w:val="30"/>
        </w:rPr>
        <w:t xml:space="preserve"> </w:t>
      </w:r>
      <w:r w:rsidR="00E540F6">
        <w:rPr>
          <w:rFonts w:asciiTheme="majorBidi" w:hAnsiTheme="majorBidi" w:cs="Angsana New"/>
          <w:sz w:val="30"/>
          <w:szCs w:val="30"/>
        </w:rPr>
        <w:t xml:space="preserve"> </w:t>
      </w:r>
      <w:r w:rsidR="000176FF" w:rsidRPr="002E7E9A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</w:t>
      </w:r>
      <w:r w:rsidR="00B95773" w:rsidRPr="002E7E9A">
        <w:rPr>
          <w:rFonts w:asciiTheme="majorBidi" w:hAnsiTheme="majorBidi" w:cs="Angsana New" w:hint="cs"/>
          <w:sz w:val="30"/>
          <w:szCs w:val="30"/>
          <w:cs/>
        </w:rPr>
        <w:t>ย่อย</w:t>
      </w:r>
    </w:p>
    <w:p w14:paraId="5DE4BDD0" w14:textId="77777777" w:rsidR="000176FF" w:rsidRDefault="000176FF" w:rsidP="00D03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180"/>
        <w:jc w:val="thaiDistribute"/>
        <w:rPr>
          <w:rFonts w:asciiTheme="majorBidi" w:hAnsiTheme="majorBidi" w:cs="Angsana New"/>
          <w:sz w:val="30"/>
          <w:szCs w:val="30"/>
        </w:rPr>
      </w:pPr>
    </w:p>
    <w:p w14:paraId="2B52C435" w14:textId="704B6608" w:rsidR="000176FF" w:rsidRDefault="000176FF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การเปลี่ยนแปลงของเงินลงทุนใน</w:t>
      </w:r>
      <w:r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B95773">
        <w:rPr>
          <w:rFonts w:asciiTheme="majorBidi" w:hAnsiTheme="majorBidi" w:cs="Angsana New" w:hint="cs"/>
          <w:sz w:val="30"/>
          <w:szCs w:val="30"/>
          <w:cs/>
        </w:rPr>
        <w:t>ย่อย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ระหว่างงวดมีดังต่อไปน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213DF175" w14:textId="77777777" w:rsidR="000176FF" w:rsidRDefault="000176FF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480"/>
        <w:gridCol w:w="2700"/>
      </w:tblGrid>
      <w:tr w:rsidR="000176FF" w:rsidRPr="00A85D0A" w14:paraId="7434F22A" w14:textId="77777777" w:rsidTr="00822D77">
        <w:trPr>
          <w:cantSplit/>
          <w:trHeight w:val="343"/>
          <w:tblHeader/>
        </w:trPr>
        <w:tc>
          <w:tcPr>
            <w:tcW w:w="6480" w:type="dxa"/>
            <w:vAlign w:val="bottom"/>
            <w:hideMark/>
          </w:tcPr>
          <w:p w14:paraId="6064E4ED" w14:textId="4F8A56E3" w:rsidR="000176FF" w:rsidRPr="00C70B18" w:rsidRDefault="000176FF" w:rsidP="0041559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vAlign w:val="bottom"/>
            <w:hideMark/>
          </w:tcPr>
          <w:p w14:paraId="19AF469F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7CD" w:rsidRPr="00A85D0A" w14:paraId="70DEB559" w14:textId="77777777" w:rsidTr="00822D77">
        <w:trPr>
          <w:cantSplit/>
          <w:trHeight w:val="343"/>
          <w:tblHeader/>
        </w:trPr>
        <w:tc>
          <w:tcPr>
            <w:tcW w:w="6480" w:type="dxa"/>
            <w:vAlign w:val="bottom"/>
          </w:tcPr>
          <w:p w14:paraId="2E3B1C23" w14:textId="7680A920" w:rsidR="00AD57CD" w:rsidRPr="00CB02E8" w:rsidRDefault="00AD57CD" w:rsidP="00AD57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B422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8B42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B422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70B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E3E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700" w:type="dxa"/>
            <w:vAlign w:val="bottom"/>
          </w:tcPr>
          <w:p w14:paraId="2CB32D54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เงินลงทุนตามวิธีราคาทุน</w:t>
            </w:r>
          </w:p>
        </w:tc>
      </w:tr>
      <w:tr w:rsidR="000176FF" w:rsidRPr="00A85D0A" w14:paraId="61427C1C" w14:textId="77777777" w:rsidTr="00822D77">
        <w:trPr>
          <w:cantSplit/>
          <w:trHeight w:val="423"/>
          <w:tblHeader/>
        </w:trPr>
        <w:tc>
          <w:tcPr>
            <w:tcW w:w="6480" w:type="dxa"/>
            <w:vAlign w:val="bottom"/>
          </w:tcPr>
          <w:p w14:paraId="2ADFFC43" w14:textId="77777777" w:rsidR="000176FF" w:rsidRPr="00A85D0A" w:rsidRDefault="000176F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0" w:type="dxa"/>
            <w:vAlign w:val="bottom"/>
            <w:hideMark/>
          </w:tcPr>
          <w:p w14:paraId="6DDD6397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76FF" w:rsidRPr="00A85D0A" w14:paraId="59FEE40B" w14:textId="77777777" w:rsidTr="00822D77">
        <w:trPr>
          <w:cantSplit/>
          <w:trHeight w:hRule="exact" w:val="374"/>
        </w:trPr>
        <w:tc>
          <w:tcPr>
            <w:tcW w:w="6480" w:type="dxa"/>
            <w:hideMark/>
          </w:tcPr>
          <w:p w14:paraId="4EA01982" w14:textId="77777777" w:rsidR="000176FF" w:rsidRPr="00A85D0A" w:rsidRDefault="00017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 สุทธิ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0" w:type="dxa"/>
          </w:tcPr>
          <w:p w14:paraId="6EFF7A2C" w14:textId="527CA36E" w:rsidR="000176FF" w:rsidRPr="00D11963" w:rsidRDefault="008B422F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649E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38</w:t>
            </w:r>
            <w:r w:rsidRPr="00E649E7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E649E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414</w:t>
            </w:r>
            <w:r w:rsidRPr="00E649E7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E649E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129</w:t>
            </w:r>
          </w:p>
        </w:tc>
      </w:tr>
      <w:tr w:rsidR="00416738" w:rsidRPr="00A85D0A" w14:paraId="42F4B965" w14:textId="77777777" w:rsidTr="00822D77">
        <w:trPr>
          <w:cantSplit/>
          <w:trHeight w:hRule="exact" w:val="374"/>
        </w:trPr>
        <w:tc>
          <w:tcPr>
            <w:tcW w:w="6480" w:type="dxa"/>
          </w:tcPr>
          <w:p w14:paraId="7E620FC3" w14:textId="1ABC0437" w:rsidR="00416738" w:rsidRDefault="00416738" w:rsidP="00416738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เพิ่มขึ้น</w:t>
            </w:r>
          </w:p>
          <w:p w14:paraId="741B452C" w14:textId="77777777" w:rsidR="00416738" w:rsidRDefault="00416738" w:rsidP="00416738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  <w:p w14:paraId="32888B0B" w14:textId="2EFA9792" w:rsidR="00416738" w:rsidRPr="00D85058" w:rsidRDefault="00416738" w:rsidP="00416738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3B4AE30A" w14:textId="09E738F7" w:rsidR="00416738" w:rsidRPr="00416738" w:rsidRDefault="00416738" w:rsidP="0041673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416738">
              <w:rPr>
                <w:rFonts w:asciiTheme="majorBidi" w:hAnsiTheme="majorBidi" w:cs="Angsana New"/>
                <w:sz w:val="30"/>
                <w:szCs w:val="30"/>
                <w:lang w:bidi="th-TH"/>
              </w:rPr>
              <w:t>450,000</w:t>
            </w:r>
          </w:p>
        </w:tc>
      </w:tr>
      <w:tr w:rsidR="00416738" w:rsidRPr="00A85D0A" w14:paraId="19506758" w14:textId="77777777" w:rsidTr="00822D77">
        <w:trPr>
          <w:cantSplit/>
          <w:trHeight w:hRule="exact" w:val="374"/>
        </w:trPr>
        <w:tc>
          <w:tcPr>
            <w:tcW w:w="6480" w:type="dxa"/>
          </w:tcPr>
          <w:p w14:paraId="3484EB5C" w14:textId="012A6811" w:rsidR="00416738" w:rsidRDefault="00416738" w:rsidP="00416738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527C8">
              <w:rPr>
                <w:rFonts w:asciiTheme="majorBidi" w:hAnsiTheme="majorBidi" w:cs="Angsana New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2700" w:type="dxa"/>
          </w:tcPr>
          <w:p w14:paraId="6A45F838" w14:textId="068101A6" w:rsidR="00416738" w:rsidRPr="00416738" w:rsidRDefault="00416738" w:rsidP="0041673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416738">
              <w:rPr>
                <w:rFonts w:asciiTheme="majorBidi" w:hAnsiTheme="majorBidi" w:cs="Angsana New"/>
                <w:sz w:val="30"/>
                <w:szCs w:val="30"/>
                <w:lang w:bidi="th-TH"/>
              </w:rPr>
              <w:t>1,651,279</w:t>
            </w:r>
          </w:p>
        </w:tc>
      </w:tr>
      <w:tr w:rsidR="00416738" w:rsidRPr="00A85D0A" w14:paraId="5308FDF3" w14:textId="77777777" w:rsidTr="00822D77">
        <w:trPr>
          <w:cantSplit/>
          <w:trHeight w:hRule="exact" w:val="374"/>
        </w:trPr>
        <w:tc>
          <w:tcPr>
            <w:tcW w:w="6480" w:type="dxa"/>
          </w:tcPr>
          <w:p w14:paraId="12C9498E" w14:textId="48187309" w:rsidR="00416738" w:rsidRPr="00D85058" w:rsidRDefault="00416738" w:rsidP="00416738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4F177C51" w14:textId="1E28ED56" w:rsidR="00416738" w:rsidRPr="00416738" w:rsidRDefault="00416738" w:rsidP="00467B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416738">
              <w:rPr>
                <w:rFonts w:asciiTheme="majorBidi" w:hAnsiTheme="majorBidi" w:cs="Angsana New"/>
                <w:sz w:val="30"/>
                <w:szCs w:val="30"/>
                <w:lang w:bidi="th-TH"/>
              </w:rPr>
              <w:t>(6,685)</w:t>
            </w:r>
          </w:p>
        </w:tc>
      </w:tr>
      <w:tr w:rsidR="00416738" w:rsidRPr="00A85D0A" w14:paraId="7DF4E520" w14:textId="77777777" w:rsidTr="00822D77">
        <w:trPr>
          <w:cantSplit/>
          <w:trHeight w:hRule="exact" w:val="374"/>
        </w:trPr>
        <w:tc>
          <w:tcPr>
            <w:tcW w:w="6480" w:type="dxa"/>
          </w:tcPr>
          <w:p w14:paraId="1E306FAD" w14:textId="77777777" w:rsidR="00416738" w:rsidRPr="00EC721A" w:rsidRDefault="00416738" w:rsidP="0041673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2700" w:type="dxa"/>
            <w:tcBorders>
              <w:top w:val="single" w:sz="4" w:space="0" w:color="auto"/>
              <w:bottom w:val="double" w:sz="4" w:space="0" w:color="auto"/>
            </w:tcBorders>
          </w:tcPr>
          <w:p w14:paraId="43390801" w14:textId="1CA2B850" w:rsidR="00416738" w:rsidRPr="00EE0D72" w:rsidRDefault="007D240C" w:rsidP="0041673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D240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40</w:t>
            </w:r>
            <w:r w:rsidRPr="007D240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D240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508</w:t>
            </w:r>
            <w:r w:rsidRPr="007D240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D240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723</w:t>
            </w:r>
          </w:p>
        </w:tc>
      </w:tr>
    </w:tbl>
    <w:p w14:paraId="45E0B642" w14:textId="747AD0C0" w:rsidR="000176FF" w:rsidRDefault="000176FF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="Angsana New"/>
          <w:sz w:val="30"/>
          <w:szCs w:val="30"/>
        </w:rPr>
      </w:pPr>
    </w:p>
    <w:p w14:paraId="2CC89DDB" w14:textId="4ECBF93E" w:rsidR="00D53BF6" w:rsidRPr="00B321C9" w:rsidRDefault="00D53BF6" w:rsidP="00D53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321C9">
        <w:rPr>
          <w:rFonts w:ascii="Angsana New" w:hAnsi="Angsana New" w:cs="Angsana New"/>
          <w:sz w:val="30"/>
          <w:szCs w:val="30"/>
          <w:cs/>
          <w:lang w:val="en-GB"/>
        </w:rPr>
        <w:t>ในเดือน</w:t>
      </w:r>
      <w:r w:rsidRPr="00B321C9">
        <w:rPr>
          <w:rFonts w:ascii="Angsana New" w:hAnsi="Angsana New" w:cs="Angsana New" w:hint="cs"/>
          <w:sz w:val="30"/>
          <w:szCs w:val="30"/>
          <w:cs/>
          <w:lang w:val="en-GB"/>
        </w:rPr>
        <w:t>มีนาคม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B321C9">
        <w:rPr>
          <w:rFonts w:ascii="Angsana New" w:hAnsi="Angsana New" w:cs="Angsana New"/>
          <w:sz w:val="30"/>
          <w:szCs w:val="30"/>
          <w:lang w:val="en-GB"/>
        </w:rPr>
        <w:t>256</w:t>
      </w:r>
      <w:r w:rsidRPr="00B321C9">
        <w:rPr>
          <w:rFonts w:ascii="Angsana New" w:hAnsi="Angsana New" w:cs="Angsana New"/>
          <w:sz w:val="30"/>
          <w:szCs w:val="30"/>
        </w:rPr>
        <w:t>9</w:t>
      </w:r>
      <w:r w:rsidRPr="00B321C9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>บริษัทได้ทำการซื้อหุ้นเพิ่มในบริษัท</w:t>
      </w:r>
      <w:r w:rsidRPr="00B321C9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B321C9">
        <w:rPr>
          <w:rFonts w:ascii="Angsana New" w:hAnsi="Angsana New" w:cs="Angsana New"/>
          <w:sz w:val="30"/>
          <w:szCs w:val="30"/>
        </w:rPr>
        <w:t xml:space="preserve">Thai Union Ingredients Co., Ltd. </w:t>
      </w:r>
      <w:r w:rsidRPr="00B321C9">
        <w:rPr>
          <w:rFonts w:ascii="Angsana New" w:hAnsi="Angsana New" w:cs="Angsana New"/>
          <w:sz w:val="30"/>
          <w:szCs w:val="30"/>
          <w:lang w:val="en-GB"/>
        </w:rPr>
        <w:t xml:space="preserve">(“TUI”) 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ซึ่งเป็นบริษัทย่อยของบริษัทในอัตราส่วนร้อยละ </w:t>
      </w:r>
      <w:r w:rsidRPr="00B321C9">
        <w:rPr>
          <w:rFonts w:ascii="Angsana New" w:hAnsi="Angsana New" w:cs="Angsana New"/>
          <w:sz w:val="30"/>
          <w:szCs w:val="30"/>
          <w:lang w:val="en-GB"/>
        </w:rPr>
        <w:t xml:space="preserve">100 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จำนวน </w:t>
      </w:r>
      <w:r w:rsidRPr="00B321C9">
        <w:rPr>
          <w:rFonts w:ascii="Angsana New" w:hAnsi="Angsana New" w:cs="Angsana New"/>
          <w:sz w:val="30"/>
          <w:szCs w:val="30"/>
          <w:lang w:val="en-GB"/>
        </w:rPr>
        <w:t>450</w:t>
      </w:r>
      <w:r w:rsidR="003A6B1F">
        <w:rPr>
          <w:rFonts w:ascii="Angsana New" w:hAnsi="Angsana New" w:cs="Angsana New"/>
          <w:sz w:val="30"/>
          <w:szCs w:val="30"/>
          <w:lang w:val="en-GB"/>
        </w:rPr>
        <w:t>.0</w:t>
      </w:r>
      <w:r w:rsidRPr="00B321C9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B321C9">
        <w:rPr>
          <w:rFonts w:ascii="Angsana New" w:hAnsi="Angsana New" w:cs="Angsana New"/>
          <w:sz w:val="30"/>
          <w:szCs w:val="30"/>
          <w:cs/>
          <w:lang w:val="en-GB"/>
        </w:rPr>
        <w:t xml:space="preserve">ล้านบาท </w:t>
      </w:r>
      <w:r w:rsidRPr="00B321C9">
        <w:rPr>
          <w:rFonts w:ascii="Angsana New" w:hAnsi="Angsana New" w:cs="Angsana New"/>
          <w:spacing w:val="-4"/>
          <w:sz w:val="30"/>
          <w:szCs w:val="30"/>
          <w:cs/>
          <w:lang w:val="en-GB"/>
        </w:rPr>
        <w:t xml:space="preserve">จากนั้น </w:t>
      </w:r>
      <w:r w:rsidRPr="00B321C9">
        <w:rPr>
          <w:rFonts w:ascii="Angsana New" w:hAnsi="Angsana New" w:cs="Angsana New"/>
          <w:spacing w:val="-4"/>
          <w:sz w:val="30"/>
          <w:szCs w:val="30"/>
        </w:rPr>
        <w:t>TUI</w:t>
      </w:r>
      <w:r w:rsidRPr="00B321C9">
        <w:rPr>
          <w:rFonts w:ascii="Angsana New" w:hAnsi="Angsana New" w:cs="Angsana New"/>
          <w:spacing w:val="-4"/>
          <w:sz w:val="30"/>
          <w:szCs w:val="30"/>
          <w:cs/>
        </w:rPr>
        <w:t xml:space="preserve"> ได้ทำการจ่ายชำระคืนเงินกู้ยืมระยะ</w:t>
      </w:r>
      <w:r w:rsidRPr="00B321C9">
        <w:rPr>
          <w:rFonts w:ascii="Angsana New" w:hAnsi="Angsana New" w:cs="Angsana New" w:hint="cs"/>
          <w:spacing w:val="-4"/>
          <w:sz w:val="30"/>
          <w:szCs w:val="30"/>
          <w:cs/>
        </w:rPr>
        <w:t>สั้น</w:t>
      </w:r>
      <w:r w:rsidRPr="00B321C9">
        <w:rPr>
          <w:rFonts w:ascii="Angsana New" w:hAnsi="Angsana New" w:cs="Angsana New"/>
          <w:spacing w:val="-2"/>
          <w:sz w:val="30"/>
          <w:szCs w:val="30"/>
          <w:cs/>
        </w:rPr>
        <w:t>แก่บริษัทเป็นจำนวนเงิน</w:t>
      </w:r>
      <w:r w:rsidRPr="00B321C9">
        <w:rPr>
          <w:rFonts w:ascii="Angsana New" w:hAnsi="Angsana New" w:cs="Angsana New"/>
          <w:spacing w:val="-2"/>
          <w:sz w:val="30"/>
          <w:szCs w:val="30"/>
        </w:rPr>
        <w:t xml:space="preserve"> 451.4</w:t>
      </w:r>
      <w:r w:rsidRPr="00B321C9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</w:t>
      </w:r>
      <w:r w:rsidRPr="00B321C9">
        <w:rPr>
          <w:rFonts w:ascii="Angsana New" w:hAnsi="Angsana New" w:cs="Angsana New"/>
          <w:spacing w:val="-2"/>
          <w:sz w:val="30"/>
          <w:szCs w:val="30"/>
          <w:cs/>
          <w:lang w:val="en-GB"/>
        </w:rPr>
        <w:t>และบริษัทยังคงถือหุ้นที่อัตราส่วนร้อยละ</w:t>
      </w:r>
      <w:r w:rsidRPr="00B321C9">
        <w:rPr>
          <w:rFonts w:ascii="Angsana New" w:hAnsi="Angsana New" w:cs="Angsana New"/>
          <w:spacing w:val="-2"/>
          <w:sz w:val="30"/>
          <w:szCs w:val="30"/>
          <w:lang w:val="en-GB"/>
        </w:rPr>
        <w:t xml:space="preserve"> 100 </w:t>
      </w:r>
      <w:r w:rsidRPr="00B321C9">
        <w:rPr>
          <w:rFonts w:ascii="Angsana New" w:hAnsi="Angsana New" w:cs="Angsana New"/>
          <w:spacing w:val="-2"/>
          <w:sz w:val="30"/>
          <w:szCs w:val="30"/>
          <w:cs/>
          <w:lang w:val="en-GB"/>
        </w:rPr>
        <w:t xml:space="preserve">ดังเดิม </w:t>
      </w:r>
    </w:p>
    <w:p w14:paraId="52B1D911" w14:textId="77777777" w:rsidR="00E767F4" w:rsidRPr="0024275B" w:rsidRDefault="00E767F4" w:rsidP="00C54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2EB4B91E" w14:textId="77777777" w:rsidR="006A3F81" w:rsidRDefault="006A3F81" w:rsidP="00D13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  <w:r>
        <w:rPr>
          <w:rFonts w:ascii="Angsana New" w:hAnsi="Angsana New" w:cs="Angsana New"/>
          <w:sz w:val="30"/>
          <w:szCs w:val="30"/>
          <w:cs/>
          <w:lang w:val="en-GB"/>
        </w:rPr>
        <w:br w:type="page"/>
      </w:r>
    </w:p>
    <w:p w14:paraId="73AE89C2" w14:textId="715819FA" w:rsidR="00C543E6" w:rsidRPr="007B796E" w:rsidRDefault="00C543E6" w:rsidP="00D13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7B796E">
        <w:rPr>
          <w:rFonts w:ascii="Angsana New" w:hAnsi="Angsana New" w:cs="Angsana New"/>
          <w:sz w:val="30"/>
          <w:szCs w:val="30"/>
          <w:cs/>
          <w:lang w:val="en-GB"/>
        </w:rPr>
        <w:lastRenderedPageBreak/>
        <w:t xml:space="preserve">ในเดือนมีนาคม </w:t>
      </w:r>
      <w:r w:rsidRPr="007B796E">
        <w:rPr>
          <w:rFonts w:ascii="Angsana New" w:hAnsi="Angsana New" w:cs="Angsana New"/>
          <w:sz w:val="30"/>
          <w:szCs w:val="30"/>
          <w:lang w:val="en-GB"/>
        </w:rPr>
        <w:t>256</w:t>
      </w:r>
      <w:r w:rsidRPr="007B796E">
        <w:rPr>
          <w:rFonts w:ascii="Angsana New" w:hAnsi="Angsana New" w:cs="Angsana New"/>
          <w:sz w:val="30"/>
          <w:szCs w:val="30"/>
        </w:rPr>
        <w:t>9</w:t>
      </w:r>
      <w:r w:rsidRPr="007B796E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7B796E">
        <w:rPr>
          <w:rFonts w:ascii="Angsana New" w:hAnsi="Angsana New" w:cs="Angsana New"/>
          <w:sz w:val="30"/>
          <w:szCs w:val="30"/>
          <w:cs/>
          <w:lang w:val="en-GB"/>
        </w:rPr>
        <w:t xml:space="preserve">บริษัทได้ตัดจำหน่ายเงินลงทุนใน </w:t>
      </w:r>
      <w:r w:rsidRPr="007B796E">
        <w:rPr>
          <w:rFonts w:ascii="Angsana New" w:hAnsi="Angsana New" w:cs="Angsana New"/>
          <w:sz w:val="30"/>
          <w:szCs w:val="30"/>
          <w:lang w:val="en-GB"/>
        </w:rPr>
        <w:t xml:space="preserve">Thai Union South East Asia </w:t>
      </w:r>
      <w:proofErr w:type="spellStart"/>
      <w:r w:rsidRPr="007B796E">
        <w:rPr>
          <w:rFonts w:ascii="Angsana New" w:hAnsi="Angsana New" w:cs="Angsana New"/>
          <w:sz w:val="30"/>
          <w:szCs w:val="30"/>
          <w:lang w:val="en-GB"/>
        </w:rPr>
        <w:t>Pte.</w:t>
      </w:r>
      <w:proofErr w:type="spellEnd"/>
      <w:r w:rsidRPr="007B796E">
        <w:rPr>
          <w:rFonts w:ascii="Angsana New" w:hAnsi="Angsana New" w:cs="Angsana New"/>
          <w:sz w:val="30"/>
          <w:szCs w:val="30"/>
          <w:lang w:val="en-GB"/>
        </w:rPr>
        <w:t xml:space="preserve"> Ltd. (“TUSEA”) </w:t>
      </w:r>
      <w:r w:rsidRPr="007B796E">
        <w:rPr>
          <w:rFonts w:ascii="Angsana New" w:hAnsi="Angsana New" w:cs="Angsana New"/>
          <w:sz w:val="30"/>
          <w:szCs w:val="30"/>
          <w:cs/>
          <w:lang w:val="en-GB"/>
        </w:rPr>
        <w:t xml:space="preserve">ซึ่งเป็นบริษัทย่อย </w:t>
      </w:r>
      <w:r w:rsidR="00235972" w:rsidRPr="007B796E">
        <w:rPr>
          <w:rFonts w:ascii="Angsana New" w:hAnsi="Angsana New" w:cs="Angsana New" w:hint="cs"/>
          <w:sz w:val="30"/>
          <w:szCs w:val="30"/>
          <w:cs/>
          <w:lang w:val="en-GB"/>
        </w:rPr>
        <w:t>ที่บริษัท</w:t>
      </w:r>
      <w:r w:rsidRPr="007B796E">
        <w:rPr>
          <w:rFonts w:ascii="Angsana New" w:hAnsi="Angsana New" w:cs="Angsana New"/>
          <w:sz w:val="30"/>
          <w:szCs w:val="30"/>
          <w:cs/>
          <w:lang w:val="en-GB"/>
        </w:rPr>
        <w:t>มีสัดส่วนการถือหุ้นร้อยละ</w:t>
      </w:r>
      <w:r w:rsidR="007F3607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7B796E">
        <w:rPr>
          <w:rFonts w:ascii="Angsana New" w:hAnsi="Angsana New" w:cs="Angsana New"/>
          <w:sz w:val="30"/>
          <w:szCs w:val="30"/>
          <w:lang w:val="en-GB"/>
        </w:rPr>
        <w:t xml:space="preserve">100 </w:t>
      </w:r>
      <w:r w:rsidRPr="007B796E">
        <w:rPr>
          <w:rFonts w:ascii="Angsana New" w:hAnsi="Angsana New" w:cs="Angsana New"/>
          <w:sz w:val="30"/>
          <w:szCs w:val="30"/>
          <w:cs/>
          <w:lang w:val="en-GB"/>
        </w:rPr>
        <w:t>เนื่องจากการเลิก</w:t>
      </w:r>
      <w:r w:rsidR="00235972" w:rsidRPr="007B796E">
        <w:rPr>
          <w:rFonts w:ascii="Angsana New" w:hAnsi="Angsana New" w:cs="Angsana New" w:hint="cs"/>
          <w:sz w:val="30"/>
          <w:szCs w:val="30"/>
          <w:cs/>
          <w:lang w:val="en-GB"/>
        </w:rPr>
        <w:t>กิจการ</w:t>
      </w:r>
      <w:r w:rsidRPr="007B796E">
        <w:rPr>
          <w:rFonts w:ascii="Angsana New" w:hAnsi="Angsana New" w:cs="Angsana New"/>
          <w:sz w:val="30"/>
          <w:szCs w:val="30"/>
          <w:cs/>
          <w:lang w:val="en-GB"/>
        </w:rPr>
        <w:t xml:space="preserve"> ส่งผลให้บริษัทรับรู้ขาดทุนจากการ</w:t>
      </w:r>
      <w:r w:rsidR="00235972" w:rsidRPr="007B796E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Pr="007B796E">
        <w:rPr>
          <w:rFonts w:ascii="Angsana New" w:hAnsi="Angsana New" w:cs="Angsana New"/>
          <w:sz w:val="30"/>
          <w:szCs w:val="30"/>
          <w:cs/>
          <w:lang w:val="en-GB"/>
        </w:rPr>
        <w:t xml:space="preserve">ตัดจำหน่ายเงินลงทุนจำนวน </w:t>
      </w:r>
      <w:r w:rsidR="00345A61">
        <w:rPr>
          <w:rFonts w:ascii="Angsana New" w:hAnsi="Angsana New" w:cs="Angsana New"/>
          <w:sz w:val="30"/>
          <w:szCs w:val="30"/>
          <w:lang w:val="en-GB"/>
        </w:rPr>
        <w:t>0.1</w:t>
      </w:r>
      <w:r w:rsidRPr="007B796E">
        <w:rPr>
          <w:rFonts w:ascii="Angsana New" w:hAnsi="Angsana New" w:cs="Angsana New"/>
          <w:sz w:val="30"/>
          <w:szCs w:val="30"/>
          <w:cs/>
          <w:lang w:val="en-GB"/>
        </w:rPr>
        <w:t xml:space="preserve"> ล้านบาท และกลุ่มบริษัทรับรู้กำไรจากการตัดจำหน่าย</w:t>
      </w:r>
      <w:r w:rsidR="00235972" w:rsidRPr="007B796E">
        <w:rPr>
          <w:rFonts w:ascii="Angsana New" w:hAnsi="Angsana New" w:cs="Angsana New" w:hint="cs"/>
          <w:sz w:val="30"/>
          <w:szCs w:val="30"/>
          <w:cs/>
          <w:lang w:val="en-GB"/>
        </w:rPr>
        <w:t>เงินลงทุน</w:t>
      </w:r>
      <w:r w:rsidRPr="007B796E">
        <w:rPr>
          <w:rFonts w:ascii="Angsana New" w:hAnsi="Angsana New" w:cs="Angsana New"/>
          <w:sz w:val="30"/>
          <w:szCs w:val="30"/>
          <w:cs/>
          <w:lang w:val="en-GB"/>
        </w:rPr>
        <w:t xml:space="preserve">จำนวน </w:t>
      </w:r>
      <w:r w:rsidR="00345A61">
        <w:rPr>
          <w:rFonts w:ascii="Angsana New" w:hAnsi="Angsana New" w:cs="Angsana New"/>
          <w:sz w:val="30"/>
          <w:szCs w:val="30"/>
          <w:lang w:val="en-GB"/>
        </w:rPr>
        <w:t>0.</w:t>
      </w:r>
      <w:r w:rsidR="003A6B1F">
        <w:rPr>
          <w:rFonts w:ascii="Angsana New" w:hAnsi="Angsana New" w:cs="Angsana New"/>
          <w:sz w:val="30"/>
          <w:szCs w:val="30"/>
          <w:lang w:val="en-GB"/>
        </w:rPr>
        <w:t>5</w:t>
      </w:r>
      <w:r w:rsidRPr="007B796E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235972" w:rsidRPr="007B796E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Pr="00467B9B">
        <w:rPr>
          <w:rFonts w:ascii="Angsana New" w:hAnsi="Angsana New" w:cs="Angsana New"/>
          <w:spacing w:val="-4"/>
          <w:sz w:val="30"/>
          <w:szCs w:val="30"/>
          <w:cs/>
          <w:lang w:val="en-GB"/>
        </w:rPr>
        <w:t>ล้านบาท ซึ่งแสดงเป็นกำไร (ขาดทุน) อื่น ในงบกำไรขาดทุนเฉพาะกิจการและงบกำไรขาดทุนรวมสำหรับงวด</w:t>
      </w:r>
      <w:r w:rsidR="007B796E" w:rsidRPr="00467B9B">
        <w:rPr>
          <w:rFonts w:ascii="Angsana New" w:hAnsi="Angsana New" w:cs="Angsana New" w:hint="cs"/>
          <w:spacing w:val="-4"/>
          <w:sz w:val="30"/>
          <w:szCs w:val="30"/>
          <w:cs/>
          <w:lang w:val="en-GB"/>
        </w:rPr>
        <w:t>หก</w:t>
      </w:r>
      <w:r w:rsidRPr="00467B9B">
        <w:rPr>
          <w:rFonts w:ascii="Angsana New" w:hAnsi="Angsana New" w:cs="Angsana New"/>
          <w:spacing w:val="-4"/>
          <w:sz w:val="30"/>
          <w:szCs w:val="30"/>
          <w:cs/>
          <w:lang w:val="en-GB"/>
        </w:rPr>
        <w:t>เดือน</w:t>
      </w:r>
      <w:r w:rsidRPr="007B796E">
        <w:rPr>
          <w:rFonts w:ascii="Angsana New" w:hAnsi="Angsana New" w:cs="Angsana New"/>
          <w:sz w:val="30"/>
          <w:szCs w:val="30"/>
          <w:cs/>
          <w:lang w:val="en-GB"/>
        </w:rPr>
        <w:t xml:space="preserve">สิ้นสุดวันที่ </w:t>
      </w:r>
      <w:r w:rsidR="007B796E">
        <w:rPr>
          <w:rFonts w:ascii="Angsana New" w:hAnsi="Angsana New" w:cs="Angsana New"/>
          <w:sz w:val="30"/>
          <w:szCs w:val="30"/>
          <w:lang w:val="en-GB"/>
        </w:rPr>
        <w:t xml:space="preserve">30 </w:t>
      </w:r>
      <w:r w:rsidR="007B796E">
        <w:rPr>
          <w:rFonts w:ascii="Angsana New" w:hAnsi="Angsana New" w:cs="Angsana New" w:hint="cs"/>
          <w:sz w:val="30"/>
          <w:szCs w:val="30"/>
          <w:cs/>
          <w:lang w:val="en-GB"/>
        </w:rPr>
        <w:t>มิถุนายน</w:t>
      </w:r>
      <w:r w:rsidRPr="007B796E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433C47" w:rsidRPr="007B796E">
        <w:rPr>
          <w:rFonts w:ascii="Angsana New" w:hAnsi="Angsana New" w:cs="Angsana New"/>
          <w:sz w:val="30"/>
          <w:szCs w:val="30"/>
          <w:lang w:val="en-GB"/>
        </w:rPr>
        <w:t>2569</w:t>
      </w:r>
      <w:r w:rsidRPr="007B796E">
        <w:rPr>
          <w:rFonts w:ascii="Angsana New" w:hAnsi="Angsana New" w:cs="Angsana New"/>
          <w:sz w:val="30"/>
          <w:szCs w:val="30"/>
          <w:cs/>
          <w:lang w:val="en-GB"/>
        </w:rPr>
        <w:t xml:space="preserve"> ตามลำดับ</w:t>
      </w:r>
    </w:p>
    <w:p w14:paraId="232DBCB3" w14:textId="77777777" w:rsidR="00992B42" w:rsidRDefault="00992B42" w:rsidP="00C54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</w:p>
    <w:p w14:paraId="366ED953" w14:textId="27E363FA" w:rsidR="00C543E6" w:rsidRPr="00992B42" w:rsidRDefault="00992B42" w:rsidP="0099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992B42">
        <w:rPr>
          <w:rFonts w:ascii="Angsana New" w:hAnsi="Angsana New" w:cs="Angsana New"/>
          <w:sz w:val="30"/>
          <w:szCs w:val="30"/>
          <w:cs/>
          <w:lang w:val="en-GB"/>
        </w:rPr>
        <w:t xml:space="preserve">ในเดือนมิถุนายน </w:t>
      </w:r>
      <w:r w:rsidR="006B6EF5">
        <w:rPr>
          <w:rFonts w:ascii="Angsana New" w:hAnsi="Angsana New" w:cs="Angsana New"/>
          <w:sz w:val="30"/>
          <w:szCs w:val="30"/>
        </w:rPr>
        <w:t>2569</w:t>
      </w:r>
      <w:r w:rsidRPr="00992B42">
        <w:rPr>
          <w:rFonts w:ascii="Angsana New" w:hAnsi="Angsana New" w:cs="Angsana New"/>
          <w:sz w:val="30"/>
          <w:szCs w:val="30"/>
          <w:cs/>
          <w:lang w:val="en-GB"/>
        </w:rPr>
        <w:t xml:space="preserve"> บริษัท และบริษัท </w:t>
      </w:r>
      <w:r w:rsidRPr="00992B42">
        <w:rPr>
          <w:rFonts w:ascii="Angsana New" w:hAnsi="Angsana New" w:cs="Angsana New"/>
          <w:sz w:val="30"/>
          <w:szCs w:val="30"/>
          <w:lang w:val="en-GB"/>
        </w:rPr>
        <w:t xml:space="preserve">Thai Union European Seafood </w:t>
      </w:r>
      <w:r w:rsidRPr="00992B42">
        <w:rPr>
          <w:rFonts w:ascii="Angsana New" w:hAnsi="Angsana New" w:cs="Angsana New"/>
          <w:sz w:val="30"/>
          <w:szCs w:val="30"/>
          <w:cs/>
          <w:lang w:val="en-GB"/>
        </w:rPr>
        <w:t xml:space="preserve">1 </w:t>
      </w:r>
      <w:r w:rsidRPr="00992B42">
        <w:rPr>
          <w:rFonts w:ascii="Angsana New" w:hAnsi="Angsana New" w:cs="Angsana New"/>
          <w:sz w:val="30"/>
          <w:szCs w:val="30"/>
          <w:lang w:val="en-GB"/>
        </w:rPr>
        <w:t>S.A. (“TUES</w:t>
      </w:r>
      <w:r w:rsidRPr="00992B42">
        <w:rPr>
          <w:rFonts w:ascii="Angsana New" w:hAnsi="Angsana New" w:cs="Angsana New"/>
          <w:sz w:val="30"/>
          <w:szCs w:val="30"/>
          <w:cs/>
          <w:lang w:val="en-GB"/>
        </w:rPr>
        <w:t xml:space="preserve">1”) ซึ่งเป็นบริษัทย่อยของบริษัทในอัตราส่วนร้อยละ </w:t>
      </w:r>
      <w:r w:rsidR="006B6EF5">
        <w:rPr>
          <w:rFonts w:ascii="Angsana New" w:hAnsi="Angsana New" w:cs="Angsana New"/>
          <w:sz w:val="30"/>
          <w:szCs w:val="30"/>
          <w:lang w:val="en-GB"/>
        </w:rPr>
        <w:t>100</w:t>
      </w:r>
      <w:r w:rsidRPr="00992B42">
        <w:rPr>
          <w:rFonts w:ascii="Angsana New" w:hAnsi="Angsana New" w:cs="Angsana New"/>
          <w:sz w:val="30"/>
          <w:szCs w:val="30"/>
          <w:cs/>
          <w:lang w:val="en-GB"/>
        </w:rPr>
        <w:t xml:space="preserve"> เข้าทำสัญญา </w:t>
      </w:r>
      <w:r w:rsidRPr="00992B42">
        <w:rPr>
          <w:rFonts w:ascii="Angsana New" w:hAnsi="Angsana New" w:cs="Angsana New"/>
          <w:sz w:val="30"/>
          <w:szCs w:val="30"/>
          <w:lang w:val="en-GB"/>
        </w:rPr>
        <w:t xml:space="preserve">Contribution Agreement </w:t>
      </w:r>
      <w:r w:rsidRPr="00992B42">
        <w:rPr>
          <w:rFonts w:ascii="Angsana New" w:hAnsi="Angsana New" w:cs="Angsana New"/>
          <w:sz w:val="30"/>
          <w:szCs w:val="30"/>
          <w:cs/>
          <w:lang w:val="en-GB"/>
        </w:rPr>
        <w:t xml:space="preserve">เป็นจำนวนเงิน </w:t>
      </w:r>
      <w:r w:rsidR="006B6EF5">
        <w:rPr>
          <w:rFonts w:ascii="Angsana New" w:hAnsi="Angsana New" w:cs="Angsana New"/>
          <w:sz w:val="30"/>
          <w:szCs w:val="30"/>
          <w:lang w:val="en-GB"/>
        </w:rPr>
        <w:t>50.0</w:t>
      </w:r>
      <w:r w:rsidRPr="00992B42">
        <w:rPr>
          <w:rFonts w:ascii="Angsana New" w:hAnsi="Angsana New" w:cs="Angsana New"/>
          <w:sz w:val="30"/>
          <w:szCs w:val="30"/>
          <w:cs/>
          <w:lang w:val="en-GB"/>
        </w:rPr>
        <w:t xml:space="preserve"> ล้านดอลลาร์สหรัฐ หรือเทียบเท่า </w:t>
      </w:r>
      <w:r w:rsidR="006B6EF5">
        <w:rPr>
          <w:rFonts w:ascii="Angsana New" w:hAnsi="Angsana New" w:cs="Angsana New"/>
          <w:sz w:val="30"/>
          <w:szCs w:val="30"/>
          <w:lang w:val="en-GB"/>
        </w:rPr>
        <w:t xml:space="preserve">1,651.3 </w:t>
      </w:r>
      <w:r w:rsidRPr="00992B42">
        <w:rPr>
          <w:rFonts w:ascii="Angsana New" w:hAnsi="Angsana New" w:cs="Angsana New"/>
          <w:sz w:val="30"/>
          <w:szCs w:val="30"/>
          <w:cs/>
          <w:lang w:val="en-GB"/>
        </w:rPr>
        <w:t>ล้านบาท ซึ่งกำหนดให้แปลงสภาพเงินให้กู้ยืมระยะยาวเป็นเงินลงทุน</w:t>
      </w:r>
    </w:p>
    <w:p w14:paraId="61728DAF" w14:textId="77777777" w:rsidR="00CE460D" w:rsidRPr="008B422F" w:rsidRDefault="00CE460D" w:rsidP="00C54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jc w:val="thaiDistribute"/>
        <w:rPr>
          <w:rFonts w:ascii="Angsana New" w:hAnsi="Angsana New" w:cs="Angsana New"/>
          <w:b/>
          <w:sz w:val="30"/>
          <w:szCs w:val="30"/>
          <w:highlight w:val="yellow"/>
          <w:lang w:val="en-GB"/>
        </w:rPr>
      </w:pPr>
    </w:p>
    <w:p w14:paraId="13A93F72" w14:textId="501528B0" w:rsidR="001B1759" w:rsidRDefault="001B1759" w:rsidP="001B1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trike/>
          <w:sz w:val="30"/>
          <w:szCs w:val="30"/>
        </w:rPr>
      </w:pPr>
      <w:r w:rsidRPr="007B796E">
        <w:rPr>
          <w:rFonts w:ascii="Angsana New" w:hAnsi="Angsana New" w:cs="Angsana New" w:hint="cs"/>
          <w:sz w:val="30"/>
          <w:szCs w:val="30"/>
          <w:cs/>
          <w:lang w:val="en-GB"/>
        </w:rPr>
        <w:t>เมื่อวันที่</w:t>
      </w:r>
      <w:r w:rsidRPr="007B796E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433C47" w:rsidRPr="007B796E">
        <w:rPr>
          <w:rFonts w:ascii="Angsana New" w:hAnsi="Angsana New" w:cs="Angsana New"/>
          <w:sz w:val="30"/>
          <w:szCs w:val="30"/>
          <w:lang w:val="en-GB"/>
        </w:rPr>
        <w:t>12</w:t>
      </w:r>
      <w:r w:rsidRPr="007B796E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7B796E">
        <w:rPr>
          <w:rFonts w:ascii="Angsana New" w:hAnsi="Angsana New" w:cs="Angsana New" w:hint="cs"/>
          <w:sz w:val="30"/>
          <w:szCs w:val="30"/>
          <w:cs/>
          <w:lang w:val="en-GB"/>
        </w:rPr>
        <w:t>กุมภาพันธ์</w:t>
      </w:r>
      <w:r w:rsidRPr="007B796E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433C47" w:rsidRPr="007B796E">
        <w:rPr>
          <w:rFonts w:ascii="Angsana New" w:hAnsi="Angsana New" w:cs="Angsana New"/>
          <w:sz w:val="30"/>
          <w:szCs w:val="30"/>
          <w:lang w:val="en-GB"/>
        </w:rPr>
        <w:t>2569</w:t>
      </w:r>
      <w:r w:rsidRPr="007B796E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7B796E">
        <w:rPr>
          <w:rFonts w:ascii="Angsana New" w:hAnsi="Angsana New" w:cs="Angsana New" w:hint="cs"/>
          <w:sz w:val="30"/>
          <w:szCs w:val="30"/>
          <w:cs/>
          <w:lang w:val="en-GB"/>
        </w:rPr>
        <w:t>ที่ประชุมคณะกรรมการของ</w:t>
      </w:r>
      <w:r w:rsidRPr="007B796E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7B796E">
        <w:rPr>
          <w:rFonts w:ascii="Angsana New" w:hAnsi="Angsana New" w:cs="Angsana New"/>
          <w:sz w:val="30"/>
          <w:szCs w:val="30"/>
        </w:rPr>
        <w:t xml:space="preserve">Thai Union </w:t>
      </w:r>
      <w:proofErr w:type="spellStart"/>
      <w:r w:rsidRPr="007B796E">
        <w:rPr>
          <w:rFonts w:ascii="Angsana New" w:hAnsi="Angsana New" w:cs="Angsana New"/>
          <w:sz w:val="30"/>
          <w:szCs w:val="30"/>
        </w:rPr>
        <w:t>Feedmill</w:t>
      </w:r>
      <w:proofErr w:type="spellEnd"/>
      <w:r w:rsidRPr="007B796E">
        <w:rPr>
          <w:rFonts w:ascii="Angsana New" w:hAnsi="Angsana New" w:cs="Angsana New"/>
          <w:sz w:val="30"/>
          <w:szCs w:val="30"/>
        </w:rPr>
        <w:t xml:space="preserve"> Public Company Limited  (“TFM</w:t>
      </w:r>
      <w:r w:rsidR="00091E8E" w:rsidRPr="007B796E">
        <w:rPr>
          <w:rFonts w:ascii="Angsana New" w:hAnsi="Angsana New" w:cs="Angsana New"/>
          <w:sz w:val="30"/>
          <w:szCs w:val="30"/>
        </w:rPr>
        <w:t>”</w:t>
      </w:r>
      <w:r w:rsidRPr="007B796E">
        <w:rPr>
          <w:rFonts w:ascii="Angsana New" w:hAnsi="Angsana New" w:cs="Angsana New"/>
          <w:sz w:val="30"/>
          <w:szCs w:val="30"/>
        </w:rPr>
        <w:t xml:space="preserve">) </w:t>
      </w:r>
      <w:r w:rsidRPr="007B796E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7B796E">
        <w:rPr>
          <w:rFonts w:ascii="Angsana New" w:hAnsi="Angsana New" w:cs="Angsana New" w:hint="cs"/>
          <w:sz w:val="30"/>
          <w:szCs w:val="30"/>
          <w:cs/>
          <w:lang w:val="en-GB"/>
        </w:rPr>
        <w:t>มีมติอนุมัติให้</w:t>
      </w:r>
      <w:r w:rsidRPr="007B796E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7B796E">
        <w:rPr>
          <w:rFonts w:ascii="Angsana New" w:hAnsi="Angsana New" w:cs="Angsana New"/>
          <w:sz w:val="30"/>
          <w:szCs w:val="30"/>
          <w:lang w:val="en-GB"/>
        </w:rPr>
        <w:t xml:space="preserve">TFM </w:t>
      </w:r>
      <w:r w:rsidRPr="007B796E">
        <w:rPr>
          <w:rFonts w:ascii="Angsana New" w:hAnsi="Angsana New" w:cs="Angsana New" w:hint="cs"/>
          <w:sz w:val="30"/>
          <w:szCs w:val="30"/>
          <w:cs/>
          <w:lang w:val="en-GB"/>
        </w:rPr>
        <w:t>หรือบริษัทย่อยของ</w:t>
      </w:r>
      <w:r w:rsidRPr="007B796E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7B796E">
        <w:rPr>
          <w:rFonts w:ascii="Angsana New" w:hAnsi="Angsana New" w:cs="Angsana New"/>
          <w:sz w:val="30"/>
          <w:szCs w:val="30"/>
          <w:lang w:val="en-GB"/>
        </w:rPr>
        <w:t xml:space="preserve">TFM </w:t>
      </w:r>
      <w:r w:rsidRPr="007B796E">
        <w:rPr>
          <w:rFonts w:ascii="Angsana New" w:hAnsi="Angsana New" w:cs="Angsana New" w:hint="cs"/>
          <w:sz w:val="30"/>
          <w:szCs w:val="30"/>
          <w:cs/>
          <w:lang w:val="en-GB"/>
        </w:rPr>
        <w:t>ที่จะจัดตั้งขึ้นใหม่ในประเทศเอกวาดอร์</w:t>
      </w:r>
      <w:r w:rsidRPr="007B796E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DF3803">
        <w:rPr>
          <w:rFonts w:ascii="Angsana New" w:hAnsi="Angsana New" w:cs="Angsana New" w:hint="cs"/>
          <w:sz w:val="30"/>
          <w:szCs w:val="30"/>
          <w:cs/>
          <w:lang w:val="en-GB"/>
        </w:rPr>
        <w:t>ลงทุนก่อสร้างโรงงานประกอบธุรกิจสัตว์น้ำในประเทศเอกวาดอร์</w:t>
      </w:r>
      <w:r w:rsidRPr="00D96375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D96375">
        <w:rPr>
          <w:rFonts w:ascii="Angsana New" w:hAnsi="Angsana New" w:cs="Angsana New" w:hint="cs"/>
          <w:sz w:val="30"/>
          <w:szCs w:val="30"/>
          <w:cs/>
          <w:lang w:val="en-GB"/>
        </w:rPr>
        <w:t>มูลค่าการลงทุนไม่เกิน</w:t>
      </w:r>
      <w:r w:rsidRPr="00D96375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433C47" w:rsidRPr="00D96375">
        <w:rPr>
          <w:rFonts w:ascii="Angsana New" w:hAnsi="Angsana New" w:cs="Angsana New"/>
          <w:sz w:val="30"/>
          <w:szCs w:val="30"/>
          <w:lang w:val="en-GB"/>
        </w:rPr>
        <w:t>55</w:t>
      </w:r>
      <w:r w:rsidR="003A6B1F">
        <w:rPr>
          <w:rFonts w:ascii="Angsana New" w:hAnsi="Angsana New" w:cs="Angsana New"/>
          <w:sz w:val="30"/>
          <w:szCs w:val="30"/>
          <w:lang w:val="en-GB"/>
        </w:rPr>
        <w:t>.0</w:t>
      </w:r>
      <w:r w:rsidRPr="00D96375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D96375">
        <w:rPr>
          <w:rFonts w:ascii="Angsana New" w:hAnsi="Angsana New" w:cs="Angsana New" w:hint="cs"/>
          <w:sz w:val="30"/>
          <w:szCs w:val="30"/>
          <w:cs/>
          <w:lang w:val="en-GB"/>
        </w:rPr>
        <w:t>ล้านดอลลาร์สหรัฐ</w:t>
      </w:r>
      <w:r w:rsidRPr="00D96375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D96375">
        <w:rPr>
          <w:rFonts w:ascii="Angsana New" w:hAnsi="Angsana New" w:cs="Angsana New" w:hint="cs"/>
          <w:sz w:val="30"/>
          <w:szCs w:val="30"/>
          <w:cs/>
          <w:lang w:val="en-GB"/>
        </w:rPr>
        <w:t>หรือเทียบเท่ากับ</w:t>
      </w:r>
      <w:r w:rsidRPr="00D96375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433C47" w:rsidRPr="00D96375">
        <w:rPr>
          <w:rFonts w:ascii="Angsana New" w:hAnsi="Angsana New" w:cs="Angsana New"/>
          <w:sz w:val="30"/>
          <w:szCs w:val="30"/>
          <w:lang w:val="en-GB"/>
        </w:rPr>
        <w:t>1,711</w:t>
      </w:r>
      <w:r w:rsidR="003A6B1F">
        <w:rPr>
          <w:rFonts w:ascii="Angsana New" w:hAnsi="Angsana New" w:cs="Angsana New"/>
          <w:sz w:val="30"/>
          <w:szCs w:val="30"/>
          <w:lang w:val="en-GB"/>
        </w:rPr>
        <w:t>.1</w:t>
      </w:r>
      <w:r w:rsidRPr="00D96375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D96375">
        <w:rPr>
          <w:rFonts w:ascii="Angsana New" w:hAnsi="Angsana New" w:cs="Angsana New" w:hint="cs"/>
          <w:sz w:val="30"/>
          <w:szCs w:val="30"/>
          <w:cs/>
          <w:lang w:val="en-GB"/>
        </w:rPr>
        <w:t>ล้านบาท</w:t>
      </w:r>
      <w:r w:rsidRPr="00D96375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430970">
        <w:rPr>
          <w:rFonts w:ascii="Angsana New" w:hAnsi="Angsana New" w:cs="Angsana New" w:hint="cs"/>
          <w:sz w:val="30"/>
          <w:szCs w:val="30"/>
          <w:cs/>
          <w:lang w:val="en-GB"/>
        </w:rPr>
        <w:t>และคาดว่าจะดำเนินการก่อสร้างแล้วเสร็จภายในปี</w:t>
      </w:r>
      <w:r w:rsidRPr="00430970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433C47" w:rsidRPr="00430970">
        <w:rPr>
          <w:rFonts w:ascii="Angsana New" w:hAnsi="Angsana New" w:cs="Angsana New"/>
          <w:sz w:val="30"/>
          <w:szCs w:val="30"/>
          <w:lang w:val="en-GB"/>
        </w:rPr>
        <w:t>2571</w:t>
      </w:r>
      <w:r w:rsidRPr="00430970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D96375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ทั้งนี้ </w:t>
      </w:r>
      <w:r w:rsidR="008E24F5" w:rsidRPr="00D96375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ณ วันที่ </w:t>
      </w:r>
      <w:r w:rsidR="007B796E" w:rsidRPr="00D96375">
        <w:rPr>
          <w:rFonts w:ascii="Angsana New" w:hAnsi="Angsana New" w:cs="Angsana New"/>
          <w:sz w:val="30"/>
          <w:szCs w:val="30"/>
          <w:lang w:val="en-GB"/>
        </w:rPr>
        <w:t xml:space="preserve">30 </w:t>
      </w:r>
      <w:r w:rsidR="007B796E" w:rsidRPr="00D96375">
        <w:rPr>
          <w:rFonts w:ascii="Angsana New" w:hAnsi="Angsana New" w:cs="Angsana New" w:hint="cs"/>
          <w:sz w:val="30"/>
          <w:szCs w:val="30"/>
          <w:cs/>
          <w:lang w:val="en-GB"/>
        </w:rPr>
        <w:t>มิถุนายน</w:t>
      </w:r>
      <w:r w:rsidR="008E24F5" w:rsidRPr="00D96375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8E24F5" w:rsidRPr="00D96375">
        <w:rPr>
          <w:rFonts w:ascii="Angsana New" w:hAnsi="Angsana New" w:cs="Angsana New"/>
          <w:sz w:val="30"/>
          <w:szCs w:val="30"/>
          <w:lang w:val="en-GB"/>
        </w:rPr>
        <w:t xml:space="preserve">2569 </w:t>
      </w:r>
      <w:r w:rsidRPr="00D96375">
        <w:rPr>
          <w:rFonts w:ascii="Angsana New" w:hAnsi="Angsana New" w:cs="Angsana New" w:hint="cs"/>
          <w:sz w:val="30"/>
          <w:szCs w:val="30"/>
          <w:cs/>
          <w:lang w:val="en-GB"/>
        </w:rPr>
        <w:t>บริษัทย่อยของ</w:t>
      </w:r>
      <w:r w:rsidRPr="00D96375">
        <w:rPr>
          <w:rFonts w:ascii="Angsana New" w:hAnsi="Angsana New" w:cs="Angsana New"/>
          <w:sz w:val="30"/>
          <w:szCs w:val="30"/>
          <w:lang w:val="en-GB"/>
        </w:rPr>
        <w:t xml:space="preserve"> TFM </w:t>
      </w:r>
      <w:r w:rsidRPr="00D96375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ยังอยู่ในระหว่างการจดทะเบียนจัดตั้งบริษัท และ </w:t>
      </w:r>
      <w:r w:rsidRPr="00D96375">
        <w:rPr>
          <w:rFonts w:ascii="Angsana New" w:hAnsi="Angsana New" w:cs="Angsana New"/>
          <w:sz w:val="30"/>
          <w:szCs w:val="30"/>
          <w:lang w:val="en-GB"/>
        </w:rPr>
        <w:t xml:space="preserve">TFM </w:t>
      </w:r>
      <w:r w:rsidRPr="00D96375">
        <w:rPr>
          <w:rFonts w:ascii="Angsana New" w:hAnsi="Angsana New" w:cs="Angsana New" w:hint="cs"/>
          <w:sz w:val="30"/>
          <w:szCs w:val="30"/>
          <w:cs/>
          <w:lang w:val="en-GB"/>
        </w:rPr>
        <w:t>ยังไม่ได้</w:t>
      </w:r>
      <w:r w:rsidR="00235972" w:rsidRPr="00D96375">
        <w:rPr>
          <w:rFonts w:ascii="Angsana New" w:hAnsi="Angsana New" w:cs="Angsana New" w:hint="cs"/>
          <w:sz w:val="30"/>
          <w:szCs w:val="30"/>
          <w:cs/>
          <w:lang w:val="en-GB"/>
        </w:rPr>
        <w:t>ดำเนินการเข้าลงทุน</w:t>
      </w:r>
      <w:r w:rsidRPr="00D96375">
        <w:rPr>
          <w:rFonts w:ascii="Angsana New" w:hAnsi="Angsana New" w:cs="Angsana New" w:hint="cs"/>
          <w:sz w:val="30"/>
          <w:szCs w:val="30"/>
          <w:cs/>
          <w:lang w:val="en-GB"/>
        </w:rPr>
        <w:t>ในบริษัทย่อยดังกล่าว</w:t>
      </w:r>
    </w:p>
    <w:p w14:paraId="16690E96" w14:textId="77777777" w:rsidR="002270F8" w:rsidRPr="00B321C9" w:rsidRDefault="002270F8" w:rsidP="00296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</w:p>
    <w:p w14:paraId="58BCE63B" w14:textId="5BE980EF" w:rsidR="000176FF" w:rsidRDefault="00047212" w:rsidP="00934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10</w:t>
      </w:r>
      <w:r w:rsidR="000176FF" w:rsidRPr="002E7E9A">
        <w:rPr>
          <w:rFonts w:asciiTheme="majorBidi" w:hAnsiTheme="majorBidi" w:cs="Angsana New"/>
          <w:sz w:val="30"/>
          <w:szCs w:val="30"/>
        </w:rPr>
        <w:t xml:space="preserve">.2 </w:t>
      </w:r>
      <w:r w:rsidR="00AC0D9C" w:rsidRPr="002E7E9A">
        <w:rPr>
          <w:rFonts w:asciiTheme="majorBidi" w:hAnsiTheme="majorBidi" w:cs="Angsana New"/>
          <w:sz w:val="30"/>
          <w:szCs w:val="30"/>
        </w:rPr>
        <w:t xml:space="preserve"> </w:t>
      </w:r>
      <w:r w:rsidR="00E540F6">
        <w:rPr>
          <w:rFonts w:asciiTheme="majorBidi" w:hAnsiTheme="majorBidi" w:cs="Angsana New"/>
          <w:sz w:val="30"/>
          <w:szCs w:val="30"/>
        </w:rPr>
        <w:t xml:space="preserve">  </w:t>
      </w:r>
      <w:r w:rsidR="000176FF" w:rsidRPr="002E7E9A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เงินลงทุนในบริษัทร่วม</w:t>
      </w:r>
    </w:p>
    <w:p w14:paraId="3412EE8A" w14:textId="77777777" w:rsidR="00D0371B" w:rsidRPr="002E7E9A" w:rsidRDefault="00D0371B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</w:p>
    <w:p w14:paraId="6690EFC6" w14:textId="77777777" w:rsidR="000176FF" w:rsidRDefault="000176FF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การเปลี่ยนแปลงของเงินลงทุนในบริษัทร่วมระหว่างงวดมีดังต่อไปน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5AD57AFA" w14:textId="77777777" w:rsidR="00D0371B" w:rsidRDefault="00D0371B" w:rsidP="00245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81"/>
        <w:gridCol w:w="2160"/>
        <w:gridCol w:w="360"/>
        <w:gridCol w:w="1890"/>
      </w:tblGrid>
      <w:tr w:rsidR="000176FF" w:rsidRPr="00A85D0A" w14:paraId="0B6320C4" w14:textId="77777777" w:rsidTr="00460CF4">
        <w:trPr>
          <w:cantSplit/>
          <w:trHeight w:val="343"/>
          <w:tblHeader/>
        </w:trPr>
        <w:tc>
          <w:tcPr>
            <w:tcW w:w="4781" w:type="dxa"/>
            <w:vAlign w:val="bottom"/>
            <w:hideMark/>
          </w:tcPr>
          <w:p w14:paraId="22E9CB9F" w14:textId="77777777" w:rsidR="000176FF" w:rsidRPr="00915B53" w:rsidRDefault="000176F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  <w:hideMark/>
          </w:tcPr>
          <w:p w14:paraId="7E35457C" w14:textId="77777777" w:rsidR="000176FF" w:rsidRPr="00A85D0A" w:rsidRDefault="000176F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</w:tcPr>
          <w:p w14:paraId="5CB7A520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  <w:hideMark/>
          </w:tcPr>
          <w:p w14:paraId="0C4698DD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7CD" w:rsidRPr="00A85D0A" w14:paraId="1B636ED0" w14:textId="77777777" w:rsidTr="00460CF4">
        <w:trPr>
          <w:cantSplit/>
          <w:trHeight w:val="343"/>
          <w:tblHeader/>
        </w:trPr>
        <w:tc>
          <w:tcPr>
            <w:tcW w:w="4781" w:type="dxa"/>
            <w:vAlign w:val="bottom"/>
          </w:tcPr>
          <w:p w14:paraId="74ECC7CE" w14:textId="472E505E" w:rsidR="00AD57CD" w:rsidRPr="00C70B18" w:rsidRDefault="00AD57CD" w:rsidP="00AD57CD">
            <w:pPr>
              <w:pStyle w:val="acctfourfigures"/>
              <w:tabs>
                <w:tab w:val="left" w:pos="720"/>
              </w:tabs>
              <w:spacing w:line="240" w:lineRule="auto"/>
              <w:ind w:left="1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B422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8B422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="008B422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 w:rsidR="008057F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9</w:t>
            </w:r>
          </w:p>
        </w:tc>
        <w:tc>
          <w:tcPr>
            <w:tcW w:w="2160" w:type="dxa"/>
            <w:vAlign w:val="bottom"/>
          </w:tcPr>
          <w:p w14:paraId="3ABA2A6A" w14:textId="4BABA446" w:rsidR="00AD57CD" w:rsidRPr="00A85D0A" w:rsidRDefault="00AD57CD" w:rsidP="00AD57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เงินลงทุนที่รับรู้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360" w:type="dxa"/>
          </w:tcPr>
          <w:p w14:paraId="12F9F2A9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9DF022E" w14:textId="12C9EC19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ตามวิธีราคาทุน</w:t>
            </w:r>
          </w:p>
        </w:tc>
      </w:tr>
      <w:tr w:rsidR="000176FF" w:rsidRPr="00A85D0A" w14:paraId="60C303FE" w14:textId="77777777" w:rsidTr="00460CF4">
        <w:trPr>
          <w:cantSplit/>
          <w:trHeight w:val="423"/>
          <w:tblHeader/>
        </w:trPr>
        <w:tc>
          <w:tcPr>
            <w:tcW w:w="4781" w:type="dxa"/>
            <w:vAlign w:val="bottom"/>
          </w:tcPr>
          <w:p w14:paraId="509EDBB5" w14:textId="77777777" w:rsidR="000176FF" w:rsidRPr="00915B53" w:rsidRDefault="000176F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14:paraId="795F86CB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B422F" w:rsidRPr="00A85D0A" w14:paraId="3F6A8A1F" w14:textId="77777777" w:rsidTr="00460CF4">
        <w:trPr>
          <w:cantSplit/>
          <w:trHeight w:hRule="exact" w:val="374"/>
        </w:trPr>
        <w:tc>
          <w:tcPr>
            <w:tcW w:w="4781" w:type="dxa"/>
            <w:hideMark/>
          </w:tcPr>
          <w:p w14:paraId="347D16FE" w14:textId="4DFF9E47" w:rsidR="008B422F" w:rsidRPr="00915B53" w:rsidRDefault="008B422F" w:rsidP="008B42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 สุทธิ</w:t>
            </w:r>
          </w:p>
        </w:tc>
        <w:tc>
          <w:tcPr>
            <w:tcW w:w="2160" w:type="dxa"/>
          </w:tcPr>
          <w:p w14:paraId="3DE7E172" w14:textId="12746B7D" w:rsidR="008B422F" w:rsidRPr="00A85D0A" w:rsidRDefault="008B422F" w:rsidP="008B422F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632F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8</w:t>
            </w:r>
            <w:r w:rsidRPr="00E632FA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E632F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583</w:t>
            </w:r>
            <w:r w:rsidRPr="00E632FA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E632F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415</w:t>
            </w:r>
          </w:p>
        </w:tc>
        <w:tc>
          <w:tcPr>
            <w:tcW w:w="360" w:type="dxa"/>
          </w:tcPr>
          <w:p w14:paraId="03C09DB9" w14:textId="77777777" w:rsidR="008B422F" w:rsidRPr="00603092" w:rsidRDefault="008B422F" w:rsidP="008B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F6F6461" w14:textId="174C66C4" w:rsidR="008B422F" w:rsidRPr="00D11963" w:rsidRDefault="008B422F" w:rsidP="008B422F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672D">
              <w:rPr>
                <w:rFonts w:asciiTheme="majorBidi" w:hAnsiTheme="majorBidi" w:cstheme="majorBidi"/>
                <w:sz w:val="30"/>
                <w:szCs w:val="30"/>
              </w:rPr>
              <w:t>7,415,087</w:t>
            </w:r>
          </w:p>
        </w:tc>
      </w:tr>
      <w:tr w:rsidR="00CA4A5E" w:rsidRPr="00A85D0A" w14:paraId="33CE9C6B" w14:textId="77777777" w:rsidTr="00460CF4">
        <w:trPr>
          <w:cantSplit/>
          <w:trHeight w:hRule="exact" w:val="374"/>
        </w:trPr>
        <w:tc>
          <w:tcPr>
            <w:tcW w:w="4781" w:type="dxa"/>
            <w:hideMark/>
          </w:tcPr>
          <w:p w14:paraId="75419988" w14:textId="0FC1D96D" w:rsidR="00CA4A5E" w:rsidRPr="00915B53" w:rsidRDefault="00CA4A5E" w:rsidP="00CA4A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160" w:type="dxa"/>
          </w:tcPr>
          <w:p w14:paraId="70ABE12D" w14:textId="2D574EF2" w:rsidR="00CA4A5E" w:rsidRPr="00CA4A5E" w:rsidRDefault="00CA4A5E" w:rsidP="00CA4A5E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4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455,993</w:t>
            </w:r>
          </w:p>
        </w:tc>
        <w:tc>
          <w:tcPr>
            <w:tcW w:w="360" w:type="dxa"/>
          </w:tcPr>
          <w:p w14:paraId="0CEA7569" w14:textId="77777777" w:rsidR="00CA4A5E" w:rsidRPr="00603092" w:rsidRDefault="00CA4A5E" w:rsidP="00CA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9A6EC94" w14:textId="3B8C0F76" w:rsidR="00CA4A5E" w:rsidRPr="00EE0D72" w:rsidRDefault="00CA4A5E" w:rsidP="00CA4A5E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A4A5E" w:rsidRPr="00A85D0A" w14:paraId="10DC2F6F" w14:textId="77777777" w:rsidTr="00460CF4">
        <w:trPr>
          <w:cantSplit/>
          <w:trHeight w:hRule="exact" w:val="374"/>
        </w:trPr>
        <w:tc>
          <w:tcPr>
            <w:tcW w:w="4781" w:type="dxa"/>
          </w:tcPr>
          <w:p w14:paraId="1853869F" w14:textId="28882B1F" w:rsidR="00CA4A5E" w:rsidRPr="00915B53" w:rsidRDefault="00CA4A5E" w:rsidP="00CA4A5E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2160" w:type="dxa"/>
          </w:tcPr>
          <w:p w14:paraId="57603BC1" w14:textId="097C7807" w:rsidR="00CA4A5E" w:rsidRPr="00CA4A5E" w:rsidRDefault="00CA4A5E" w:rsidP="003534EC">
            <w:pPr>
              <w:pStyle w:val="acctfourfigures"/>
              <w:tabs>
                <w:tab w:val="clear" w:pos="765"/>
              </w:tabs>
              <w:spacing w:line="240" w:lineRule="auto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4A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(1,868)</w:t>
            </w:r>
          </w:p>
        </w:tc>
        <w:tc>
          <w:tcPr>
            <w:tcW w:w="360" w:type="dxa"/>
          </w:tcPr>
          <w:p w14:paraId="21E14B95" w14:textId="77777777" w:rsidR="00CA4A5E" w:rsidRPr="00603092" w:rsidRDefault="00CA4A5E" w:rsidP="00CA4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B1D5F41" w14:textId="0739F411" w:rsidR="00CA4A5E" w:rsidRPr="00D11963" w:rsidRDefault="00CA4A5E" w:rsidP="00CA4A5E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5519DB" w:rsidRPr="00A85D0A" w14:paraId="49EAA9BB" w14:textId="77777777" w:rsidTr="00460CF4">
        <w:trPr>
          <w:cantSplit/>
          <w:trHeight w:hRule="exact" w:val="374"/>
        </w:trPr>
        <w:tc>
          <w:tcPr>
            <w:tcW w:w="4781" w:type="dxa"/>
          </w:tcPr>
          <w:p w14:paraId="1FDB8D1F" w14:textId="05254C01" w:rsidR="005519DB" w:rsidRPr="00915B53" w:rsidRDefault="005519DB" w:rsidP="008B422F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19DB">
              <w:rPr>
                <w:rFonts w:asciiTheme="majorBidi" w:hAnsiTheme="majorBidi" w:cs="Angsana New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2160" w:type="dxa"/>
          </w:tcPr>
          <w:p w14:paraId="44C1A871" w14:textId="1AD7964F" w:rsidR="005519DB" w:rsidRPr="003C4BA4" w:rsidRDefault="00CA4A5E" w:rsidP="00CA4A5E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4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52,224</w:t>
            </w:r>
          </w:p>
        </w:tc>
        <w:tc>
          <w:tcPr>
            <w:tcW w:w="360" w:type="dxa"/>
          </w:tcPr>
          <w:p w14:paraId="5467CA25" w14:textId="77777777" w:rsidR="005519DB" w:rsidRPr="003C4BA4" w:rsidRDefault="005519DB" w:rsidP="008B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CC2D824" w14:textId="18AC113C" w:rsidR="005519DB" w:rsidRPr="005519DB" w:rsidRDefault="005519DB" w:rsidP="008B422F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,646</w:t>
            </w:r>
          </w:p>
        </w:tc>
      </w:tr>
      <w:tr w:rsidR="00257910" w:rsidRPr="00A85D0A" w14:paraId="6BBF26CD" w14:textId="77777777" w:rsidTr="00460CF4">
        <w:trPr>
          <w:cantSplit/>
          <w:trHeight w:hRule="exact" w:val="374"/>
        </w:trPr>
        <w:tc>
          <w:tcPr>
            <w:tcW w:w="4781" w:type="dxa"/>
          </w:tcPr>
          <w:p w14:paraId="73C8E8B1" w14:textId="77777777" w:rsidR="00257910" w:rsidRPr="00915B53" w:rsidRDefault="00257910" w:rsidP="00257910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160" w:type="dxa"/>
          </w:tcPr>
          <w:p w14:paraId="7D93B147" w14:textId="574E8594" w:rsidR="00257910" w:rsidRPr="00257910" w:rsidRDefault="00257910" w:rsidP="003534E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79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(67,000)</w:t>
            </w:r>
          </w:p>
        </w:tc>
        <w:tc>
          <w:tcPr>
            <w:tcW w:w="360" w:type="dxa"/>
          </w:tcPr>
          <w:p w14:paraId="2604EF0D" w14:textId="77777777" w:rsidR="00257910" w:rsidRPr="00603092" w:rsidRDefault="00257910" w:rsidP="002579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6537BBF" w14:textId="1C1DEFA9" w:rsidR="00257910" w:rsidRPr="00D11963" w:rsidRDefault="00257910" w:rsidP="0025791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57910" w:rsidRPr="00A85D0A" w14:paraId="340023AE" w14:textId="77777777" w:rsidTr="00460CF4">
        <w:trPr>
          <w:cantSplit/>
          <w:trHeight w:hRule="exact" w:val="374"/>
        </w:trPr>
        <w:tc>
          <w:tcPr>
            <w:tcW w:w="4781" w:type="dxa"/>
          </w:tcPr>
          <w:p w14:paraId="1F406D34" w14:textId="77777777" w:rsidR="00257910" w:rsidRPr="00915B53" w:rsidRDefault="00257910" w:rsidP="00257910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5AA1892" w14:textId="7A6750F5" w:rsidR="00257910" w:rsidRPr="00257910" w:rsidRDefault="00257910" w:rsidP="0025791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79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58,946</w:t>
            </w:r>
          </w:p>
        </w:tc>
        <w:tc>
          <w:tcPr>
            <w:tcW w:w="360" w:type="dxa"/>
          </w:tcPr>
          <w:p w14:paraId="697D40C0" w14:textId="77777777" w:rsidR="00257910" w:rsidRPr="00603092" w:rsidRDefault="00257910" w:rsidP="002579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529E9EF" w14:textId="437FD719" w:rsidR="00257910" w:rsidRPr="00D11963" w:rsidRDefault="00257910" w:rsidP="0025791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B422F" w:rsidRPr="00A85D0A" w14:paraId="0937234F" w14:textId="77777777" w:rsidTr="00460CF4">
        <w:trPr>
          <w:cantSplit/>
          <w:trHeight w:hRule="exact" w:val="374"/>
        </w:trPr>
        <w:tc>
          <w:tcPr>
            <w:tcW w:w="4781" w:type="dxa"/>
          </w:tcPr>
          <w:p w14:paraId="0465AA59" w14:textId="652149C1" w:rsidR="008B422F" w:rsidRPr="00EC721A" w:rsidRDefault="008B422F" w:rsidP="008B422F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4B44CD88" w14:textId="548E5FED" w:rsidR="008B422F" w:rsidRPr="00FC38CE" w:rsidRDefault="006D3724" w:rsidP="008B422F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6D3724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9,081,710</w:t>
            </w:r>
          </w:p>
        </w:tc>
        <w:tc>
          <w:tcPr>
            <w:tcW w:w="360" w:type="dxa"/>
          </w:tcPr>
          <w:p w14:paraId="298DB2E6" w14:textId="77777777" w:rsidR="008B422F" w:rsidRPr="00603092" w:rsidRDefault="008B422F" w:rsidP="008B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C14E8E3" w14:textId="61C07FBF" w:rsidR="008B422F" w:rsidRPr="00EE0D72" w:rsidRDefault="00FD42E7" w:rsidP="008B422F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4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7,473,733</w:t>
            </w:r>
          </w:p>
        </w:tc>
      </w:tr>
    </w:tbl>
    <w:p w14:paraId="06146BAA" w14:textId="3234C83B" w:rsidR="003A6B1F" w:rsidRDefault="003A6B1F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  <w:highlight w:val="yellow"/>
        </w:rPr>
      </w:pPr>
      <w:r>
        <w:rPr>
          <w:rFonts w:asciiTheme="majorBidi" w:hAnsiTheme="majorBidi" w:cs="Angsana New"/>
          <w:sz w:val="30"/>
          <w:szCs w:val="30"/>
          <w:highlight w:val="yellow"/>
        </w:rPr>
        <w:br w:type="page"/>
      </w:r>
    </w:p>
    <w:p w14:paraId="36A8A370" w14:textId="425B93A3" w:rsidR="000176FF" w:rsidRPr="00FC1501" w:rsidRDefault="00047212" w:rsidP="007F3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lastRenderedPageBreak/>
        <w:t>10</w:t>
      </w:r>
      <w:r w:rsidR="000176FF" w:rsidRPr="00FC1501">
        <w:rPr>
          <w:rFonts w:asciiTheme="majorBidi" w:hAnsiTheme="majorBidi" w:cs="Angsana New"/>
          <w:sz w:val="30"/>
          <w:szCs w:val="30"/>
        </w:rPr>
        <w:t>.3</w:t>
      </w:r>
      <w:r w:rsidR="00CC0C21">
        <w:rPr>
          <w:rFonts w:asciiTheme="majorBidi" w:hAnsiTheme="majorBidi" w:cs="Angsana New"/>
          <w:sz w:val="30"/>
          <w:szCs w:val="30"/>
        </w:rPr>
        <w:t xml:space="preserve">  </w:t>
      </w:r>
      <w:r w:rsidR="00F91E52">
        <w:rPr>
          <w:rFonts w:asciiTheme="majorBidi" w:hAnsiTheme="majorBidi" w:cs="Angsana New"/>
          <w:sz w:val="30"/>
          <w:szCs w:val="30"/>
        </w:rPr>
        <w:t xml:space="preserve">  </w:t>
      </w:r>
      <w:r w:rsidR="000176FF" w:rsidRPr="00FC1501">
        <w:rPr>
          <w:rFonts w:asciiTheme="majorBidi" w:hAnsiTheme="majorBidi" w:cs="Angsana New" w:hint="cs"/>
          <w:sz w:val="30"/>
          <w:szCs w:val="30"/>
          <w:cs/>
        </w:rPr>
        <w:t>เงินลงทุนในการร่วมค้า</w:t>
      </w:r>
    </w:p>
    <w:p w14:paraId="7E92CFA2" w14:textId="77777777" w:rsidR="000176FF" w:rsidRDefault="000176FF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rFonts w:asciiTheme="majorBidi" w:hAnsiTheme="majorBidi" w:cs="Angsana New"/>
          <w:sz w:val="30"/>
          <w:szCs w:val="30"/>
        </w:rPr>
      </w:pPr>
    </w:p>
    <w:p w14:paraId="613472C9" w14:textId="77777777" w:rsidR="000176FF" w:rsidRDefault="000176FF" w:rsidP="00F91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การเปลี่ยนแปลงของเงินลงทุนใน</w:t>
      </w:r>
      <w:r>
        <w:rPr>
          <w:rFonts w:asciiTheme="majorBidi" w:hAnsiTheme="majorBidi" w:cs="Angsana New" w:hint="cs"/>
          <w:sz w:val="30"/>
          <w:szCs w:val="30"/>
          <w:cs/>
        </w:rPr>
        <w:t>การร่วมค้า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ระหว่างงวดมีดังต่อไปน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34246974" w14:textId="77777777" w:rsidR="000176FF" w:rsidRDefault="000176FF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81"/>
        <w:gridCol w:w="2070"/>
        <w:gridCol w:w="360"/>
        <w:gridCol w:w="1980"/>
      </w:tblGrid>
      <w:tr w:rsidR="000176FF" w:rsidRPr="00A85D0A" w14:paraId="3A9A7456" w14:textId="77777777" w:rsidTr="00292E91">
        <w:trPr>
          <w:cantSplit/>
          <w:trHeight w:val="343"/>
          <w:tblHeader/>
        </w:trPr>
        <w:tc>
          <w:tcPr>
            <w:tcW w:w="4781" w:type="dxa"/>
            <w:vAlign w:val="bottom"/>
            <w:hideMark/>
          </w:tcPr>
          <w:p w14:paraId="73EE5836" w14:textId="77777777" w:rsidR="000176FF" w:rsidRPr="00915B53" w:rsidRDefault="000176F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  <w:hideMark/>
          </w:tcPr>
          <w:p w14:paraId="19BAFDFD" w14:textId="77777777" w:rsidR="000176FF" w:rsidRPr="00A85D0A" w:rsidRDefault="000176F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</w:tcPr>
          <w:p w14:paraId="35AE9BD1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  <w:hideMark/>
          </w:tcPr>
          <w:p w14:paraId="069C70A7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7CD" w:rsidRPr="00A85D0A" w14:paraId="04BCF08A" w14:textId="77777777" w:rsidTr="00292E91">
        <w:trPr>
          <w:cantSplit/>
          <w:trHeight w:val="343"/>
          <w:tblHeader/>
        </w:trPr>
        <w:tc>
          <w:tcPr>
            <w:tcW w:w="4781" w:type="dxa"/>
            <w:vAlign w:val="bottom"/>
          </w:tcPr>
          <w:p w14:paraId="526DCD86" w14:textId="09B37AF1" w:rsidR="00AD57CD" w:rsidRPr="00C70B18" w:rsidRDefault="00AD57CD" w:rsidP="00AD57CD">
            <w:pPr>
              <w:pStyle w:val="acctfourfigures"/>
              <w:tabs>
                <w:tab w:val="left" w:pos="720"/>
              </w:tabs>
              <w:spacing w:line="240" w:lineRule="auto"/>
              <w:ind w:left="10" w:firstLine="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B422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หก</w:t>
            </w: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8B422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="008B422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0 </w:t>
            </w:r>
            <w:r w:rsidR="008B422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 w:rsidR="0047672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9</w:t>
            </w:r>
          </w:p>
        </w:tc>
        <w:tc>
          <w:tcPr>
            <w:tcW w:w="2070" w:type="dxa"/>
            <w:vAlign w:val="bottom"/>
          </w:tcPr>
          <w:p w14:paraId="6FA598F8" w14:textId="77777777" w:rsidR="00AD57CD" w:rsidRDefault="00AD57CD" w:rsidP="00AD57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เงินลงทุนที่รับรู้</w:t>
            </w:r>
          </w:p>
          <w:p w14:paraId="5972760E" w14:textId="7AC4EC2E" w:rsidR="00AD57CD" w:rsidRPr="00A85D0A" w:rsidRDefault="00AD57CD" w:rsidP="00AD57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360" w:type="dxa"/>
          </w:tcPr>
          <w:p w14:paraId="1727D1E7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E1DAE23" w14:textId="77777777" w:rsidR="00AD57CD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</w:t>
            </w:r>
          </w:p>
          <w:p w14:paraId="6DAC4416" w14:textId="3EEA50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ตามวิธีราคาทุน</w:t>
            </w:r>
          </w:p>
        </w:tc>
      </w:tr>
      <w:tr w:rsidR="000176FF" w:rsidRPr="00A85D0A" w14:paraId="427AA5FB" w14:textId="77777777" w:rsidTr="00292E91">
        <w:trPr>
          <w:cantSplit/>
          <w:trHeight w:val="423"/>
          <w:tblHeader/>
        </w:trPr>
        <w:tc>
          <w:tcPr>
            <w:tcW w:w="4781" w:type="dxa"/>
            <w:vAlign w:val="bottom"/>
          </w:tcPr>
          <w:p w14:paraId="5F648B03" w14:textId="77777777" w:rsidR="000176FF" w:rsidRPr="00915B53" w:rsidRDefault="000176F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14:paraId="2F35EABA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B422F" w:rsidRPr="00A85D0A" w14:paraId="21023BDD" w14:textId="77777777" w:rsidTr="00292E91">
        <w:trPr>
          <w:cantSplit/>
          <w:trHeight w:hRule="exact" w:val="374"/>
        </w:trPr>
        <w:tc>
          <w:tcPr>
            <w:tcW w:w="4781" w:type="dxa"/>
            <w:hideMark/>
          </w:tcPr>
          <w:p w14:paraId="763E61CD" w14:textId="7E045C32" w:rsidR="008B422F" w:rsidRPr="00915B53" w:rsidRDefault="008B422F" w:rsidP="008B42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 สุทธิ</w:t>
            </w:r>
          </w:p>
        </w:tc>
        <w:tc>
          <w:tcPr>
            <w:tcW w:w="2070" w:type="dxa"/>
          </w:tcPr>
          <w:p w14:paraId="523AEA96" w14:textId="7A646080" w:rsidR="008B422F" w:rsidRPr="00FC38CE" w:rsidRDefault="008B422F" w:rsidP="008B422F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276C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369</w:t>
            </w:r>
            <w:r w:rsidRPr="005276C3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5276C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905</w:t>
            </w:r>
          </w:p>
        </w:tc>
        <w:tc>
          <w:tcPr>
            <w:tcW w:w="360" w:type="dxa"/>
          </w:tcPr>
          <w:p w14:paraId="394652BC" w14:textId="77777777" w:rsidR="008B422F" w:rsidRPr="00603092" w:rsidRDefault="008B422F" w:rsidP="008B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9E0D2C2" w14:textId="77D70868" w:rsidR="008B422F" w:rsidRPr="00D11963" w:rsidRDefault="008B422F" w:rsidP="008B422F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960A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58</w:t>
            </w:r>
            <w:r w:rsidRPr="009960A6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9960A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646</w:t>
            </w:r>
          </w:p>
        </w:tc>
      </w:tr>
      <w:tr w:rsidR="001A7D6C" w:rsidRPr="00A85D0A" w14:paraId="50E9EF92" w14:textId="77777777" w:rsidTr="00292E91">
        <w:trPr>
          <w:cantSplit/>
          <w:trHeight w:hRule="exact" w:val="374"/>
        </w:trPr>
        <w:tc>
          <w:tcPr>
            <w:tcW w:w="4781" w:type="dxa"/>
          </w:tcPr>
          <w:p w14:paraId="2AC02AF4" w14:textId="7F90C26C" w:rsidR="001A7D6C" w:rsidRDefault="001A7D6C" w:rsidP="001A7D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</w:tcPr>
          <w:p w14:paraId="293CAB95" w14:textId="39CA3A4B" w:rsidR="001A7D6C" w:rsidRPr="005276C3" w:rsidRDefault="001A7D6C" w:rsidP="001A7D6C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1A7D6C">
              <w:rPr>
                <w:rFonts w:asciiTheme="majorBidi" w:hAnsiTheme="majorBidi" w:cs="Angsana New"/>
                <w:sz w:val="30"/>
                <w:szCs w:val="30"/>
                <w:lang w:bidi="th-TH"/>
              </w:rPr>
              <w:t>87,710</w:t>
            </w:r>
          </w:p>
        </w:tc>
        <w:tc>
          <w:tcPr>
            <w:tcW w:w="360" w:type="dxa"/>
          </w:tcPr>
          <w:p w14:paraId="178F3DE9" w14:textId="77777777" w:rsidR="001A7D6C" w:rsidRPr="00603092" w:rsidRDefault="001A7D6C" w:rsidP="001A7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D46D1C2" w14:textId="12CE7BAB" w:rsidR="001A7D6C" w:rsidRPr="005C061A" w:rsidRDefault="001A7D6C" w:rsidP="001A7D6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A7D6C" w:rsidRPr="00A85D0A" w14:paraId="4DBAB3CE" w14:textId="77777777" w:rsidTr="00292E91">
        <w:trPr>
          <w:cantSplit/>
          <w:trHeight w:hRule="exact" w:val="374"/>
        </w:trPr>
        <w:tc>
          <w:tcPr>
            <w:tcW w:w="4781" w:type="dxa"/>
          </w:tcPr>
          <w:p w14:paraId="0C8D01DE" w14:textId="771DA92F" w:rsidR="001A7D6C" w:rsidRPr="00915B53" w:rsidRDefault="001A7D6C" w:rsidP="001A7D6C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 สุทธิ</w:t>
            </w:r>
          </w:p>
        </w:tc>
        <w:tc>
          <w:tcPr>
            <w:tcW w:w="2070" w:type="dxa"/>
          </w:tcPr>
          <w:p w14:paraId="188D549A" w14:textId="1E2B1A07" w:rsidR="001A7D6C" w:rsidRPr="00FC38CE" w:rsidRDefault="001A7D6C" w:rsidP="003534EC">
            <w:pPr>
              <w:pStyle w:val="acctfourfigures"/>
              <w:tabs>
                <w:tab w:val="clear" w:pos="765"/>
              </w:tabs>
              <w:spacing w:line="240" w:lineRule="auto"/>
              <w:ind w:left="-79" w:right="-65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1A7D6C">
              <w:rPr>
                <w:rFonts w:asciiTheme="majorBidi" w:hAnsiTheme="majorBidi" w:cs="Angsana New"/>
                <w:sz w:val="30"/>
                <w:szCs w:val="30"/>
                <w:lang w:bidi="th-TH"/>
              </w:rPr>
              <w:t>(4,581)</w:t>
            </w:r>
          </w:p>
        </w:tc>
        <w:tc>
          <w:tcPr>
            <w:tcW w:w="360" w:type="dxa"/>
          </w:tcPr>
          <w:p w14:paraId="00F35F35" w14:textId="77777777" w:rsidR="001A7D6C" w:rsidRPr="00603092" w:rsidRDefault="001A7D6C" w:rsidP="001A7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3981DC4" w14:textId="7590F59D" w:rsidR="001A7D6C" w:rsidRPr="00D11963" w:rsidRDefault="001A7D6C" w:rsidP="001A7D6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A7D6C" w:rsidRPr="00A85D0A" w14:paraId="60E4E8DE" w14:textId="77777777" w:rsidTr="00292E91">
        <w:trPr>
          <w:cantSplit/>
          <w:trHeight w:hRule="exact" w:val="374"/>
        </w:trPr>
        <w:tc>
          <w:tcPr>
            <w:tcW w:w="4781" w:type="dxa"/>
          </w:tcPr>
          <w:p w14:paraId="677DFD59" w14:textId="259113C0" w:rsidR="001A7D6C" w:rsidRPr="00915B53" w:rsidRDefault="001A7D6C" w:rsidP="001A7D6C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2070" w:type="dxa"/>
          </w:tcPr>
          <w:p w14:paraId="676D1EDD" w14:textId="76923CA8" w:rsidR="001A7D6C" w:rsidRPr="009404F5" w:rsidRDefault="001A7D6C" w:rsidP="003534EC">
            <w:pPr>
              <w:pStyle w:val="acctfourfigures"/>
              <w:tabs>
                <w:tab w:val="clear" w:pos="765"/>
              </w:tabs>
              <w:spacing w:line="240" w:lineRule="auto"/>
              <w:ind w:left="-79" w:right="-65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1A7D6C">
              <w:rPr>
                <w:rFonts w:asciiTheme="majorBidi" w:hAnsiTheme="majorBidi" w:cs="Angsana New"/>
                <w:sz w:val="30"/>
                <w:szCs w:val="30"/>
                <w:lang w:bidi="th-TH"/>
              </w:rPr>
              <w:t>(10)</w:t>
            </w:r>
          </w:p>
        </w:tc>
        <w:tc>
          <w:tcPr>
            <w:tcW w:w="360" w:type="dxa"/>
          </w:tcPr>
          <w:p w14:paraId="6045F4D3" w14:textId="77777777" w:rsidR="001A7D6C" w:rsidRPr="003534EC" w:rsidRDefault="001A7D6C" w:rsidP="0035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65" w:right="-65" w:hanging="89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</w:tcPr>
          <w:p w14:paraId="76CE3C1C" w14:textId="26B50274" w:rsidR="001A7D6C" w:rsidRDefault="001A7D6C" w:rsidP="001A7D6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A7D6C" w:rsidRPr="00A85D0A" w14:paraId="2834BCDE" w14:textId="77777777" w:rsidTr="00292E91">
        <w:trPr>
          <w:cantSplit/>
          <w:trHeight w:hRule="exact" w:val="374"/>
        </w:trPr>
        <w:tc>
          <w:tcPr>
            <w:tcW w:w="4781" w:type="dxa"/>
          </w:tcPr>
          <w:p w14:paraId="147B835E" w14:textId="245C23BC" w:rsidR="001A7D6C" w:rsidRPr="00915B53" w:rsidRDefault="001A7D6C" w:rsidP="001A7D6C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70" w:type="dxa"/>
          </w:tcPr>
          <w:p w14:paraId="616B65CB" w14:textId="2A96AD49" w:rsidR="001A7D6C" w:rsidRPr="009404F5" w:rsidRDefault="001A7D6C" w:rsidP="003534EC">
            <w:pPr>
              <w:pStyle w:val="acctfourfigures"/>
              <w:tabs>
                <w:tab w:val="clear" w:pos="765"/>
              </w:tabs>
              <w:spacing w:line="240" w:lineRule="auto"/>
              <w:ind w:left="-79" w:right="-65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1A7D6C">
              <w:rPr>
                <w:rFonts w:asciiTheme="majorBidi" w:hAnsiTheme="majorBidi" w:cs="Angsana New"/>
                <w:sz w:val="30"/>
                <w:szCs w:val="30"/>
                <w:lang w:bidi="th-TH"/>
              </w:rPr>
              <w:t>(8</w:t>
            </w:r>
            <w:r w:rsidR="0020796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0,245</w:t>
            </w:r>
            <w:r w:rsidRPr="001A7D6C">
              <w:rPr>
                <w:rFonts w:asciiTheme="majorBidi" w:hAnsiTheme="majorBidi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60" w:type="dxa"/>
          </w:tcPr>
          <w:p w14:paraId="702D02DF" w14:textId="77777777" w:rsidR="001A7D6C" w:rsidRPr="003534EC" w:rsidRDefault="001A7D6C" w:rsidP="0035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65" w:right="-65" w:hanging="89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</w:tcPr>
          <w:p w14:paraId="09D414F5" w14:textId="092BDFBB" w:rsidR="001A7D6C" w:rsidRDefault="001A7D6C" w:rsidP="001A7D6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A7D6C" w:rsidRPr="005C061A" w14:paraId="24210002" w14:textId="77777777" w:rsidTr="00292E91">
        <w:trPr>
          <w:cantSplit/>
          <w:trHeight w:hRule="exact" w:val="374"/>
        </w:trPr>
        <w:tc>
          <w:tcPr>
            <w:tcW w:w="4781" w:type="dxa"/>
          </w:tcPr>
          <w:p w14:paraId="0E90D5BF" w14:textId="77777777" w:rsidR="001A7D6C" w:rsidRPr="00915B53" w:rsidRDefault="001A7D6C" w:rsidP="001A7D6C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2070" w:type="dxa"/>
          </w:tcPr>
          <w:p w14:paraId="6564AB65" w14:textId="2DAFFB15" w:rsidR="001A7D6C" w:rsidRPr="00FC38CE" w:rsidRDefault="001A7D6C" w:rsidP="003534EC">
            <w:pPr>
              <w:pStyle w:val="acctfourfigures"/>
              <w:tabs>
                <w:tab w:val="clear" w:pos="765"/>
              </w:tabs>
              <w:spacing w:line="240" w:lineRule="auto"/>
              <w:ind w:left="-79" w:right="-65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1A7D6C">
              <w:rPr>
                <w:rFonts w:asciiTheme="majorBidi" w:hAnsiTheme="majorBidi" w:cs="Angsana New"/>
                <w:sz w:val="30"/>
                <w:szCs w:val="30"/>
                <w:lang w:bidi="th-TH"/>
              </w:rPr>
              <w:t>(</w:t>
            </w:r>
            <w:r w:rsidR="0020796D">
              <w:rPr>
                <w:rFonts w:asciiTheme="majorBidi" w:hAnsiTheme="majorBidi" w:cs="Angsana New"/>
                <w:sz w:val="30"/>
                <w:szCs w:val="30"/>
                <w:lang w:bidi="th-TH"/>
              </w:rPr>
              <w:t>52,224</w:t>
            </w:r>
            <w:r w:rsidRPr="001A7D6C">
              <w:rPr>
                <w:rFonts w:asciiTheme="majorBidi" w:hAnsiTheme="majorBidi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60" w:type="dxa"/>
          </w:tcPr>
          <w:p w14:paraId="62102592" w14:textId="77777777" w:rsidR="001A7D6C" w:rsidRPr="003534EC" w:rsidRDefault="001A7D6C" w:rsidP="0035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right="-65" w:hanging="89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</w:tcPr>
          <w:p w14:paraId="207E30C0" w14:textId="104EFE6F" w:rsidR="001A7D6C" w:rsidRPr="005C061A" w:rsidRDefault="001A7D6C" w:rsidP="001A7D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(</w:t>
            </w:r>
            <w:r w:rsidRPr="009960A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58</w:t>
            </w:r>
            <w:r w:rsidRPr="009960A6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9960A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646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)</w:t>
            </w:r>
          </w:p>
        </w:tc>
      </w:tr>
      <w:tr w:rsidR="001A7D6C" w:rsidRPr="00A85D0A" w14:paraId="33F5EB42" w14:textId="77777777" w:rsidTr="00292E91">
        <w:trPr>
          <w:cantSplit/>
          <w:trHeight w:hRule="exact" w:val="374"/>
        </w:trPr>
        <w:tc>
          <w:tcPr>
            <w:tcW w:w="4781" w:type="dxa"/>
          </w:tcPr>
          <w:p w14:paraId="210A006E" w14:textId="77777777" w:rsidR="001A7D6C" w:rsidRPr="00915B53" w:rsidRDefault="001A7D6C" w:rsidP="001A7D6C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17BF3C2D" w14:textId="288F9A7E" w:rsidR="001A7D6C" w:rsidRPr="00FC38CE" w:rsidRDefault="001A7D6C" w:rsidP="001A7D6C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1A7D6C">
              <w:rPr>
                <w:rFonts w:asciiTheme="majorBidi" w:hAnsiTheme="majorBidi" w:cs="Angsana New"/>
                <w:sz w:val="30"/>
                <w:szCs w:val="30"/>
                <w:lang w:bidi="th-TH"/>
              </w:rPr>
              <w:t>6,565</w:t>
            </w:r>
          </w:p>
        </w:tc>
        <w:tc>
          <w:tcPr>
            <w:tcW w:w="360" w:type="dxa"/>
          </w:tcPr>
          <w:p w14:paraId="1E745760" w14:textId="77777777" w:rsidR="001A7D6C" w:rsidRPr="00603092" w:rsidRDefault="001A7D6C" w:rsidP="001A7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048CD39" w14:textId="6D4D5DAC" w:rsidR="001A7D6C" w:rsidRPr="00D11963" w:rsidRDefault="001A7D6C" w:rsidP="001A7D6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B422F" w:rsidRPr="00A85D0A" w14:paraId="52BD4D04" w14:textId="77777777" w:rsidTr="00292E91">
        <w:trPr>
          <w:cantSplit/>
          <w:trHeight w:hRule="exact" w:val="374"/>
        </w:trPr>
        <w:tc>
          <w:tcPr>
            <w:tcW w:w="4781" w:type="dxa"/>
          </w:tcPr>
          <w:p w14:paraId="7C4F1E03" w14:textId="2853E934" w:rsidR="008B422F" w:rsidRPr="00EC721A" w:rsidRDefault="008B422F" w:rsidP="008B422F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023F4D88" w14:textId="5BE716F6" w:rsidR="008B422F" w:rsidRPr="00FC38CE" w:rsidRDefault="003534EC" w:rsidP="008B422F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3534EC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327,120</w:t>
            </w:r>
          </w:p>
        </w:tc>
        <w:tc>
          <w:tcPr>
            <w:tcW w:w="360" w:type="dxa"/>
          </w:tcPr>
          <w:p w14:paraId="518E185F" w14:textId="77777777" w:rsidR="008B422F" w:rsidRPr="00603092" w:rsidRDefault="008B422F" w:rsidP="008B4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349D6AB" w14:textId="4C0F7E3A" w:rsidR="008B422F" w:rsidRPr="00EE0D72" w:rsidRDefault="005C061A" w:rsidP="008B422F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1CFDC2B9" w14:textId="7E983E29" w:rsidR="0084138E" w:rsidRDefault="0084138E" w:rsidP="00292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3195A867" w14:textId="5FD7064F" w:rsidR="0084138E" w:rsidRDefault="008F777E" w:rsidP="008F7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F0643">
        <w:rPr>
          <w:rFonts w:ascii="Angsana New" w:hAnsi="Angsana New" w:cs="Angsana New"/>
          <w:sz w:val="30"/>
          <w:szCs w:val="30"/>
          <w:cs/>
        </w:rPr>
        <w:t xml:space="preserve">ในเดือนเมษายน </w:t>
      </w:r>
      <w:r w:rsidR="0046717E">
        <w:rPr>
          <w:rFonts w:ascii="Angsana New" w:hAnsi="Angsana New" w:cs="Angsana New"/>
          <w:sz w:val="30"/>
          <w:szCs w:val="30"/>
        </w:rPr>
        <w:t>2569</w:t>
      </w:r>
      <w:r w:rsidRPr="004F0643">
        <w:rPr>
          <w:rFonts w:ascii="Angsana New" w:hAnsi="Angsana New" w:cs="Angsana New"/>
          <w:sz w:val="30"/>
          <w:szCs w:val="30"/>
          <w:cs/>
        </w:rPr>
        <w:t xml:space="preserve"> บริษัทย่อยของบริษัทได้ชำระเงินค่าหุ้นของบริษัท </w:t>
      </w:r>
      <w:r w:rsidRPr="004F0643">
        <w:rPr>
          <w:rFonts w:ascii="Angsana New" w:hAnsi="Angsana New" w:cs="Angsana New"/>
          <w:sz w:val="30"/>
          <w:szCs w:val="30"/>
        </w:rPr>
        <w:t xml:space="preserve">Food and Beverage United Co., Ltd. (“F&amp;B”) </w:t>
      </w:r>
      <w:r w:rsidRPr="004F0643">
        <w:rPr>
          <w:rFonts w:ascii="Angsana New" w:hAnsi="Angsana New" w:cs="Angsana New"/>
          <w:sz w:val="30"/>
          <w:szCs w:val="30"/>
          <w:cs/>
        </w:rPr>
        <w:t xml:space="preserve">เพิ่มเป็นจำนวน </w:t>
      </w:r>
      <w:r w:rsidR="0046717E">
        <w:rPr>
          <w:rFonts w:ascii="Angsana New" w:hAnsi="Angsana New" w:cs="Angsana New"/>
          <w:sz w:val="30"/>
          <w:szCs w:val="30"/>
        </w:rPr>
        <w:t>87.7</w:t>
      </w:r>
      <w:r w:rsidRPr="004F0643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4F0643" w:rsidRPr="004F0643">
        <w:rPr>
          <w:rFonts w:ascii="Angsana New" w:hAnsi="Angsana New" w:cs="Angsana New"/>
          <w:sz w:val="30"/>
          <w:szCs w:val="30"/>
          <w:cs/>
        </w:rPr>
        <w:t xml:space="preserve">จากนั้น </w:t>
      </w:r>
      <w:r w:rsidR="004F0643" w:rsidRPr="004F0643">
        <w:rPr>
          <w:rFonts w:ascii="Angsana New" w:hAnsi="Angsana New" w:cs="Angsana New"/>
          <w:sz w:val="30"/>
          <w:szCs w:val="30"/>
        </w:rPr>
        <w:t xml:space="preserve">F&amp;B </w:t>
      </w:r>
      <w:r w:rsidR="004F0643" w:rsidRPr="004F0643">
        <w:rPr>
          <w:rFonts w:ascii="Angsana New" w:hAnsi="Angsana New" w:cs="Angsana New"/>
          <w:sz w:val="30"/>
          <w:szCs w:val="30"/>
          <w:cs/>
        </w:rPr>
        <w:t>ได้ทำการจ่ายชำระเงินกู้ยืมระยะยาวแก่บริษัทย่อยของบริษัทด้วยจำนวนเงินเดียวกัน และบริษัทย่อยของบริษัท</w:t>
      </w:r>
      <w:r w:rsidRPr="004F0643">
        <w:rPr>
          <w:rFonts w:ascii="Angsana New" w:hAnsi="Angsana New" w:cs="Angsana New"/>
          <w:sz w:val="30"/>
          <w:szCs w:val="30"/>
          <w:cs/>
        </w:rPr>
        <w:t xml:space="preserve">ได้เข้าทำสัญญาซื้อขายเงินลงทุนทั้งหมดของ </w:t>
      </w:r>
      <w:r w:rsidRPr="004F0643">
        <w:rPr>
          <w:rFonts w:ascii="Angsana New" w:hAnsi="Angsana New" w:cs="Angsana New"/>
          <w:sz w:val="30"/>
          <w:szCs w:val="30"/>
        </w:rPr>
        <w:t xml:space="preserve">F&amp;B </w:t>
      </w:r>
      <w:r w:rsidRPr="004F0643">
        <w:rPr>
          <w:rFonts w:ascii="Angsana New" w:hAnsi="Angsana New" w:cs="Angsana New"/>
          <w:sz w:val="30"/>
          <w:szCs w:val="30"/>
          <w:cs/>
        </w:rPr>
        <w:t>ให้กับ</w:t>
      </w:r>
      <w:r w:rsidRPr="00F83C33">
        <w:rPr>
          <w:rFonts w:ascii="Angsana New" w:hAnsi="Angsana New" w:cs="Angsana New"/>
          <w:spacing w:val="-4"/>
          <w:sz w:val="30"/>
          <w:szCs w:val="30"/>
          <w:cs/>
        </w:rPr>
        <w:t xml:space="preserve">บุคคลภายนอกเป็นจำนวนเงิน </w:t>
      </w:r>
      <w:r w:rsidR="0046717E" w:rsidRPr="00F83C33">
        <w:rPr>
          <w:rFonts w:ascii="Angsana New" w:hAnsi="Angsana New" w:cs="Angsana New"/>
          <w:spacing w:val="-4"/>
          <w:sz w:val="30"/>
          <w:szCs w:val="30"/>
        </w:rPr>
        <w:t>35.0</w:t>
      </w:r>
      <w:r w:rsidRPr="00F83C33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กลุ่มบริษัทรับรู้กำไรจากการขายเงินลงทุนเป็นจำนวนเงิน </w:t>
      </w:r>
      <w:r w:rsidR="00683E8D" w:rsidRPr="00F83C33">
        <w:rPr>
          <w:rFonts w:ascii="Angsana New" w:hAnsi="Angsana New" w:cs="Angsana New"/>
          <w:spacing w:val="-4"/>
          <w:sz w:val="30"/>
          <w:szCs w:val="30"/>
        </w:rPr>
        <w:t>35.2</w:t>
      </w:r>
      <w:r w:rsidRPr="00F83C33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</w:t>
      </w:r>
      <w:r w:rsidRPr="004F0643">
        <w:rPr>
          <w:rFonts w:ascii="Angsana New" w:hAnsi="Angsana New" w:cs="Angsana New"/>
          <w:sz w:val="30"/>
          <w:szCs w:val="30"/>
          <w:cs/>
        </w:rPr>
        <w:t xml:space="preserve">ในงบกำไรขาดทุนรวมสำหรับสำหรับงวดหกเดือนสิ้นสุดวันที่ </w:t>
      </w:r>
      <w:r w:rsidR="00683E8D">
        <w:rPr>
          <w:rFonts w:ascii="Angsana New" w:hAnsi="Angsana New" w:cs="Angsana New"/>
          <w:sz w:val="30"/>
          <w:szCs w:val="30"/>
        </w:rPr>
        <w:t>30</w:t>
      </w:r>
      <w:r w:rsidRPr="004F0643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683E8D">
        <w:rPr>
          <w:rFonts w:ascii="Angsana New" w:hAnsi="Angsana New" w:cs="Angsana New"/>
          <w:sz w:val="30"/>
          <w:szCs w:val="30"/>
        </w:rPr>
        <w:t>2569</w:t>
      </w:r>
      <w:r w:rsidRPr="008F777E">
        <w:rPr>
          <w:rFonts w:ascii="Angsana New" w:hAnsi="Angsana New" w:cs="Angsana New"/>
          <w:sz w:val="30"/>
          <w:szCs w:val="30"/>
          <w:cs/>
        </w:rPr>
        <w:t xml:space="preserve"> </w:t>
      </w:r>
      <w:r w:rsidR="0084138E">
        <w:rPr>
          <w:rFonts w:ascii="Angsana New" w:hAnsi="Angsana New" w:cs="Angsana New"/>
          <w:sz w:val="30"/>
          <w:szCs w:val="30"/>
          <w:cs/>
        </w:rPr>
        <w:br w:type="page"/>
      </w:r>
    </w:p>
    <w:p w14:paraId="1E9F5F39" w14:textId="58F72971" w:rsidR="000176FF" w:rsidRPr="00091CA0" w:rsidRDefault="000176FF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ที่ดิน อาคารและอุปกรณ์ สินทรัพย์ไม่มีตัวตน และค่าความนิยม</w:t>
      </w:r>
      <w:r w:rsidRPr="00091CA0">
        <w:rPr>
          <w:rFonts w:ascii="Angsana New" w:hAnsi="Angsana New" w:cs="Angsana New"/>
          <w:szCs w:val="30"/>
        </w:rPr>
        <w:t xml:space="preserve"> </w:t>
      </w:r>
      <w:r w:rsidR="00077127" w:rsidRPr="00091CA0">
        <w:rPr>
          <w:rFonts w:ascii="Angsana New" w:hAnsi="Angsana New" w:cs="Angsana New"/>
          <w:szCs w:val="30"/>
          <w:cs/>
        </w:rPr>
        <w:t>สุทธิ</w:t>
      </w:r>
    </w:p>
    <w:p w14:paraId="6314DC74" w14:textId="77777777" w:rsidR="000176FF" w:rsidRPr="00915B53" w:rsidRDefault="000176FF" w:rsidP="0001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25A4AAC" w14:textId="0299FE75" w:rsidR="000176FF" w:rsidRDefault="000176FF" w:rsidP="002E5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ab/>
      </w: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การเปลี่ยนแปลงของที่ดิน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อาคารและอุปกรณ์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สินทรัพย์ไม่มีตัวตน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และค่าความนิยมสําหรับงวดมีดังนี้</w:t>
      </w:r>
    </w:p>
    <w:p w14:paraId="4CEF7DFA" w14:textId="77777777" w:rsidR="000176FF" w:rsidRPr="00915B53" w:rsidRDefault="000176FF" w:rsidP="0001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529"/>
        <w:gridCol w:w="181"/>
        <w:gridCol w:w="1530"/>
        <w:gridCol w:w="180"/>
        <w:gridCol w:w="1440"/>
      </w:tblGrid>
      <w:tr w:rsidR="00DE64A0" w14:paraId="08BC4E36" w14:textId="77777777" w:rsidTr="00DE64A0">
        <w:trPr>
          <w:cantSplit/>
          <w:trHeight w:val="330"/>
          <w:tblHeader/>
        </w:trPr>
        <w:tc>
          <w:tcPr>
            <w:tcW w:w="4320" w:type="dxa"/>
            <w:vAlign w:val="bottom"/>
          </w:tcPr>
          <w:p w14:paraId="1AC0C354" w14:textId="77777777" w:rsidR="00DE64A0" w:rsidRPr="00E77E65" w:rsidRDefault="00DE64A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60" w:type="dxa"/>
            <w:gridSpan w:val="5"/>
          </w:tcPr>
          <w:p w14:paraId="03CA7377" w14:textId="77777777" w:rsidR="00DE64A0" w:rsidRPr="00E77E65" w:rsidRDefault="00DE64A0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E77E6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E64A0" w14:paraId="57FDD6F3" w14:textId="77777777" w:rsidTr="00DE64A0">
        <w:trPr>
          <w:cantSplit/>
          <w:trHeight w:val="337"/>
          <w:tblHeader/>
        </w:trPr>
        <w:tc>
          <w:tcPr>
            <w:tcW w:w="4320" w:type="dxa"/>
            <w:vAlign w:val="bottom"/>
          </w:tcPr>
          <w:p w14:paraId="3B112703" w14:textId="1B6571EE" w:rsidR="00DE64A0" w:rsidRPr="0024539C" w:rsidRDefault="00DE64A0" w:rsidP="00AD57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9</w:t>
            </w:r>
          </w:p>
        </w:tc>
        <w:tc>
          <w:tcPr>
            <w:tcW w:w="1529" w:type="dxa"/>
            <w:vAlign w:val="bottom"/>
          </w:tcPr>
          <w:p w14:paraId="0C58EE15" w14:textId="77777777" w:rsidR="00DE64A0" w:rsidRPr="00E77E65" w:rsidRDefault="00DE64A0" w:rsidP="00AD5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ที่ดิน อาคาร </w:t>
            </w:r>
          </w:p>
          <w:p w14:paraId="4AB26116" w14:textId="77777777" w:rsidR="00DE64A0" w:rsidRPr="00E77E65" w:rsidRDefault="00DE64A0" w:rsidP="00AD5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1" w:type="dxa"/>
          </w:tcPr>
          <w:p w14:paraId="38437171" w14:textId="77777777" w:rsidR="00DE64A0" w:rsidRPr="00E77E65" w:rsidRDefault="00DE64A0" w:rsidP="00AD57C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E63DDD6" w14:textId="77777777" w:rsidR="00DE64A0" w:rsidRPr="00E77E65" w:rsidRDefault="00DE64A0" w:rsidP="00AD57C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E77E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สินทรัพย์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br/>
            </w:r>
            <w:r w:rsidRPr="00E77E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ไม่มีตัวตน</w:t>
            </w:r>
          </w:p>
        </w:tc>
        <w:tc>
          <w:tcPr>
            <w:tcW w:w="180" w:type="dxa"/>
          </w:tcPr>
          <w:p w14:paraId="28420FCB" w14:textId="77777777" w:rsidR="00DE64A0" w:rsidRPr="00E77E65" w:rsidRDefault="00DE64A0" w:rsidP="00AD57C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964A94E" w14:textId="77777777" w:rsidR="00DE64A0" w:rsidRPr="00E77E65" w:rsidRDefault="00DE64A0" w:rsidP="00AD57C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  <w:p w14:paraId="75BFBE8B" w14:textId="77777777" w:rsidR="00DE64A0" w:rsidRPr="00E77E65" w:rsidRDefault="00DE64A0" w:rsidP="00AD57C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77E65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ค่าความนิยม</w:t>
            </w:r>
          </w:p>
        </w:tc>
      </w:tr>
      <w:tr w:rsidR="00DE64A0" w14:paraId="49541FAA" w14:textId="77777777" w:rsidTr="00DE64A0">
        <w:trPr>
          <w:cantSplit/>
          <w:trHeight w:val="315"/>
        </w:trPr>
        <w:tc>
          <w:tcPr>
            <w:tcW w:w="4320" w:type="dxa"/>
          </w:tcPr>
          <w:p w14:paraId="402C1D3E" w14:textId="77777777" w:rsidR="00DE64A0" w:rsidRPr="00E77E65" w:rsidRDefault="00DE64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</w:tcPr>
          <w:p w14:paraId="4FE618D9" w14:textId="77777777" w:rsidR="00DE64A0" w:rsidRPr="00E77E65" w:rsidRDefault="00DE64A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E77E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E64A0" w14:paraId="2065DE56" w14:textId="77777777" w:rsidTr="00DE64A0">
        <w:trPr>
          <w:cantSplit/>
          <w:trHeight w:hRule="exact" w:val="374"/>
        </w:trPr>
        <w:tc>
          <w:tcPr>
            <w:tcW w:w="4320" w:type="dxa"/>
          </w:tcPr>
          <w:p w14:paraId="3B4F86A3" w14:textId="77777777" w:rsidR="00DE64A0" w:rsidRPr="00E77E65" w:rsidRDefault="00DE64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 สุทธิ</w:t>
            </w:r>
          </w:p>
        </w:tc>
        <w:tc>
          <w:tcPr>
            <w:tcW w:w="1529" w:type="dxa"/>
          </w:tcPr>
          <w:p w14:paraId="4211A54B" w14:textId="0C337D1D" w:rsidR="00DE64A0" w:rsidRPr="0075126C" w:rsidRDefault="00DE64A0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9D5885">
              <w:rPr>
                <w:rFonts w:ascii="Angsana New" w:eastAsia="Cordia New" w:hAnsi="Angsana New" w:cs="Angsana New"/>
                <w:sz w:val="30"/>
                <w:szCs w:val="30"/>
                <w:cs/>
              </w:rPr>
              <w:t>29</w:t>
            </w:r>
            <w:r w:rsidRPr="009D5885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9D5885">
              <w:rPr>
                <w:rFonts w:ascii="Angsana New" w:eastAsia="Cordia New" w:hAnsi="Angsana New" w:cs="Angsana New"/>
                <w:sz w:val="30"/>
                <w:szCs w:val="30"/>
                <w:cs/>
              </w:rPr>
              <w:t>886</w:t>
            </w:r>
            <w:r w:rsidRPr="009D5885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9D5885">
              <w:rPr>
                <w:rFonts w:ascii="Angsana New" w:eastAsia="Cordia New" w:hAnsi="Angsana New" w:cs="Angsana New"/>
                <w:sz w:val="30"/>
                <w:szCs w:val="30"/>
                <w:cs/>
              </w:rPr>
              <w:t>784</w:t>
            </w:r>
          </w:p>
        </w:tc>
        <w:tc>
          <w:tcPr>
            <w:tcW w:w="181" w:type="dxa"/>
          </w:tcPr>
          <w:p w14:paraId="39FEF966" w14:textId="77777777" w:rsidR="00DE64A0" w:rsidRDefault="00DE64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B29F04" w14:textId="4485F6F4" w:rsidR="00DE64A0" w:rsidRPr="0075126C" w:rsidRDefault="00DE64A0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C67D4">
              <w:rPr>
                <w:rFonts w:ascii="Angsana New" w:eastAsia="Cordia New" w:hAnsi="Angsana New" w:cs="Angsana New"/>
                <w:sz w:val="30"/>
                <w:szCs w:val="30"/>
                <w:cs/>
              </w:rPr>
              <w:t>15</w:t>
            </w:r>
            <w:r w:rsidRPr="007C67D4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7C67D4">
              <w:rPr>
                <w:rFonts w:ascii="Angsana New" w:eastAsia="Cordia New" w:hAnsi="Angsana New" w:cs="Angsana New"/>
                <w:sz w:val="30"/>
                <w:szCs w:val="30"/>
                <w:cs/>
              </w:rPr>
              <w:t>400</w:t>
            </w:r>
            <w:r w:rsidRPr="007C67D4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7C67D4">
              <w:rPr>
                <w:rFonts w:ascii="Angsana New" w:eastAsia="Cordia New" w:hAnsi="Angsana New" w:cs="Angsana New"/>
                <w:sz w:val="30"/>
                <w:szCs w:val="30"/>
                <w:cs/>
              </w:rPr>
              <w:t>309</w:t>
            </w:r>
          </w:p>
        </w:tc>
        <w:tc>
          <w:tcPr>
            <w:tcW w:w="180" w:type="dxa"/>
          </w:tcPr>
          <w:p w14:paraId="308B1194" w14:textId="77777777" w:rsidR="00DE64A0" w:rsidRDefault="00DE64A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2E2C49" w14:textId="625FD9DC" w:rsidR="00DE64A0" w:rsidRPr="007F6D8F" w:rsidRDefault="00DE64A0" w:rsidP="007F6D8F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40B9">
              <w:rPr>
                <w:rFonts w:asciiTheme="majorBidi" w:hAnsiTheme="majorBidi" w:cstheme="majorBidi"/>
                <w:sz w:val="30"/>
                <w:szCs w:val="30"/>
              </w:rPr>
              <w:t>13,215,197</w:t>
            </w:r>
          </w:p>
        </w:tc>
      </w:tr>
      <w:tr w:rsidR="00DE64A0" w14:paraId="03EBA680" w14:textId="77777777" w:rsidTr="00DE64A0">
        <w:trPr>
          <w:cantSplit/>
          <w:trHeight w:hRule="exact" w:val="374"/>
        </w:trPr>
        <w:tc>
          <w:tcPr>
            <w:tcW w:w="4320" w:type="dxa"/>
          </w:tcPr>
          <w:p w14:paraId="7F0F5FB5" w14:textId="77777777" w:rsidR="00DE64A0" w:rsidRPr="00E77E65" w:rsidRDefault="00DE64A0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529" w:type="dxa"/>
          </w:tcPr>
          <w:p w14:paraId="685A3C5B" w14:textId="0E254BC7" w:rsidR="00DE64A0" w:rsidRPr="0075126C" w:rsidRDefault="002371A3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1,647,390</w:t>
            </w:r>
          </w:p>
        </w:tc>
        <w:tc>
          <w:tcPr>
            <w:tcW w:w="181" w:type="dxa"/>
          </w:tcPr>
          <w:p w14:paraId="68CA59C1" w14:textId="77777777" w:rsidR="00DE64A0" w:rsidRPr="00EE0D72" w:rsidRDefault="00DE64A0" w:rsidP="00B145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5E23421" w14:textId="4AD4CB32" w:rsidR="00DE64A0" w:rsidRPr="0075126C" w:rsidRDefault="000A7663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9,358</w:t>
            </w:r>
          </w:p>
        </w:tc>
        <w:tc>
          <w:tcPr>
            <w:tcW w:w="180" w:type="dxa"/>
          </w:tcPr>
          <w:p w14:paraId="41F6A8DC" w14:textId="77777777" w:rsidR="00DE64A0" w:rsidRPr="00AB5EF0" w:rsidRDefault="00DE64A0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EB8D5B7" w14:textId="36442487" w:rsidR="00DE64A0" w:rsidRPr="00D41C16" w:rsidRDefault="009C1AF5" w:rsidP="00D41C16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E64A0" w14:paraId="3AD2A3E3" w14:textId="77777777" w:rsidTr="00DE64A0">
        <w:trPr>
          <w:cantSplit/>
          <w:trHeight w:hRule="exact" w:val="374"/>
        </w:trPr>
        <w:tc>
          <w:tcPr>
            <w:tcW w:w="4320" w:type="dxa"/>
          </w:tcPr>
          <w:p w14:paraId="025F27E3" w14:textId="77777777" w:rsidR="00DE64A0" w:rsidRPr="00E77E65" w:rsidRDefault="00DE64A0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1529" w:type="dxa"/>
          </w:tcPr>
          <w:p w14:paraId="20CE1DFA" w14:textId="751905EB" w:rsidR="00DE64A0" w:rsidRPr="00B14572" w:rsidRDefault="002371A3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8,953</w:t>
            </w:r>
          </w:p>
        </w:tc>
        <w:tc>
          <w:tcPr>
            <w:tcW w:w="181" w:type="dxa"/>
          </w:tcPr>
          <w:p w14:paraId="1E60BC97" w14:textId="77777777" w:rsidR="00DE64A0" w:rsidRPr="00EE0D72" w:rsidRDefault="00DE64A0" w:rsidP="00B145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02FAC40" w14:textId="082DE362" w:rsidR="00DE64A0" w:rsidRPr="0075126C" w:rsidRDefault="000A7663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(8,953)</w:t>
            </w:r>
          </w:p>
        </w:tc>
        <w:tc>
          <w:tcPr>
            <w:tcW w:w="180" w:type="dxa"/>
          </w:tcPr>
          <w:p w14:paraId="3FEFB9FD" w14:textId="77777777" w:rsidR="00DE64A0" w:rsidRPr="00AB5EF0" w:rsidRDefault="00DE64A0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6ABEF53A" w14:textId="6F3A1B64" w:rsidR="00DE64A0" w:rsidRPr="00D41C16" w:rsidRDefault="009C1AF5" w:rsidP="00D41C16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E64A0" w14:paraId="3E2E6D0C" w14:textId="77777777" w:rsidTr="00DE64A0">
        <w:trPr>
          <w:cantSplit/>
          <w:trHeight w:hRule="exact" w:val="374"/>
        </w:trPr>
        <w:tc>
          <w:tcPr>
            <w:tcW w:w="4320" w:type="dxa"/>
          </w:tcPr>
          <w:p w14:paraId="3DE611EF" w14:textId="10B55742" w:rsidR="00DE64A0" w:rsidRPr="00E77E65" w:rsidRDefault="00DE64A0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จำหน่ายและตัดจำหน่าย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529" w:type="dxa"/>
          </w:tcPr>
          <w:p w14:paraId="56074009" w14:textId="4F02BC35" w:rsidR="00DE64A0" w:rsidRPr="00B14572" w:rsidRDefault="002371A3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(208,881)</w:t>
            </w:r>
          </w:p>
        </w:tc>
        <w:tc>
          <w:tcPr>
            <w:tcW w:w="181" w:type="dxa"/>
          </w:tcPr>
          <w:p w14:paraId="6F307CFF" w14:textId="77777777" w:rsidR="00DE64A0" w:rsidRPr="00EE0D72" w:rsidRDefault="00DE64A0" w:rsidP="00B14572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23839C6" w14:textId="74B8183E" w:rsidR="00DE64A0" w:rsidRPr="0075126C" w:rsidRDefault="000A7663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(801)</w:t>
            </w:r>
          </w:p>
        </w:tc>
        <w:tc>
          <w:tcPr>
            <w:tcW w:w="180" w:type="dxa"/>
          </w:tcPr>
          <w:p w14:paraId="320D3394" w14:textId="77777777" w:rsidR="00DE64A0" w:rsidRPr="00AB5EF0" w:rsidRDefault="00DE64A0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F8075A7" w14:textId="2339CF0E" w:rsidR="00DE64A0" w:rsidRPr="00D41C16" w:rsidRDefault="009C1AF5" w:rsidP="009F63B8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E64A0" w14:paraId="79176143" w14:textId="77777777" w:rsidTr="00DE64A0">
        <w:trPr>
          <w:cantSplit/>
          <w:trHeight w:hRule="exact" w:val="374"/>
        </w:trPr>
        <w:tc>
          <w:tcPr>
            <w:tcW w:w="4320" w:type="dxa"/>
          </w:tcPr>
          <w:p w14:paraId="6AF82270" w14:textId="77777777" w:rsidR="00DE64A0" w:rsidRPr="00E77E65" w:rsidRDefault="00DE64A0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29" w:type="dxa"/>
          </w:tcPr>
          <w:p w14:paraId="6B4A25D5" w14:textId="3B4A5E62" w:rsidR="00DE64A0" w:rsidRPr="00B14572" w:rsidRDefault="000A7663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(1,695,559)</w:t>
            </w:r>
          </w:p>
        </w:tc>
        <w:tc>
          <w:tcPr>
            <w:tcW w:w="181" w:type="dxa"/>
          </w:tcPr>
          <w:p w14:paraId="169A56AA" w14:textId="77777777" w:rsidR="00DE64A0" w:rsidRPr="00EE0D72" w:rsidRDefault="00DE64A0" w:rsidP="00B14572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9FB7C05" w14:textId="1D46A1CC" w:rsidR="00DE64A0" w:rsidRPr="0075126C" w:rsidRDefault="009C1AF5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(195,782)</w:t>
            </w:r>
          </w:p>
        </w:tc>
        <w:tc>
          <w:tcPr>
            <w:tcW w:w="180" w:type="dxa"/>
          </w:tcPr>
          <w:p w14:paraId="7FD1917F" w14:textId="77777777" w:rsidR="00DE64A0" w:rsidRPr="00AB5EF0" w:rsidRDefault="00DE64A0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5C7B27E" w14:textId="7BC90C25" w:rsidR="00DE64A0" w:rsidRPr="00D41C16" w:rsidRDefault="009C1AF5" w:rsidP="00D41C16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E64A0" w14:paraId="250713E4" w14:textId="77777777" w:rsidTr="00DE64A0">
        <w:trPr>
          <w:cantSplit/>
          <w:trHeight w:hRule="exact" w:val="374"/>
        </w:trPr>
        <w:tc>
          <w:tcPr>
            <w:tcW w:w="4320" w:type="dxa"/>
          </w:tcPr>
          <w:p w14:paraId="10FB5136" w14:textId="77777777" w:rsidR="00DE64A0" w:rsidRPr="00E77E65" w:rsidRDefault="00DE64A0" w:rsidP="00B14572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ผลต่างจากการแปลงค่า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5821B3E8" w14:textId="2EBCC83D" w:rsidR="00DE64A0" w:rsidRPr="00B14572" w:rsidRDefault="000A7663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231,686</w:t>
            </w:r>
          </w:p>
        </w:tc>
        <w:tc>
          <w:tcPr>
            <w:tcW w:w="181" w:type="dxa"/>
          </w:tcPr>
          <w:p w14:paraId="1FFFA379" w14:textId="77777777" w:rsidR="00DE64A0" w:rsidRPr="00EE0D72" w:rsidRDefault="00DE64A0" w:rsidP="00B145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2F2AC8" w14:textId="795E55A9" w:rsidR="00DE64A0" w:rsidRPr="0075126C" w:rsidRDefault="009C1AF5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322,959</w:t>
            </w:r>
          </w:p>
        </w:tc>
        <w:tc>
          <w:tcPr>
            <w:tcW w:w="180" w:type="dxa"/>
          </w:tcPr>
          <w:p w14:paraId="0588FB9F" w14:textId="77777777" w:rsidR="00DE64A0" w:rsidRPr="00E77E65" w:rsidRDefault="00DE64A0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9C8BE" w14:textId="6A88921E" w:rsidR="00DE64A0" w:rsidRPr="00B14572" w:rsidRDefault="009C1AF5" w:rsidP="00AD1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255,831</w:t>
            </w:r>
          </w:p>
        </w:tc>
      </w:tr>
      <w:tr w:rsidR="00DE64A0" w14:paraId="2FD2562E" w14:textId="77777777" w:rsidTr="00DE64A0">
        <w:trPr>
          <w:cantSplit/>
          <w:trHeight w:hRule="exact" w:val="374"/>
        </w:trPr>
        <w:tc>
          <w:tcPr>
            <w:tcW w:w="4320" w:type="dxa"/>
          </w:tcPr>
          <w:p w14:paraId="1B92D6D7" w14:textId="0B2C438B" w:rsidR="00DE64A0" w:rsidRPr="00EC721A" w:rsidRDefault="00DE64A0" w:rsidP="00B145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5F4AD788" w14:textId="7EA4C273" w:rsidR="00DE64A0" w:rsidRPr="00B14572" w:rsidRDefault="000A7663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29,870,373</w:t>
            </w:r>
          </w:p>
        </w:tc>
        <w:tc>
          <w:tcPr>
            <w:tcW w:w="181" w:type="dxa"/>
          </w:tcPr>
          <w:p w14:paraId="553B55A5" w14:textId="77777777" w:rsidR="00DE64A0" w:rsidRPr="00EE0D72" w:rsidRDefault="00DE64A0" w:rsidP="00B145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518197" w14:textId="5BFDE4EC" w:rsidR="00DE64A0" w:rsidRPr="00B14572" w:rsidRDefault="009C1AF5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15,527,090</w:t>
            </w:r>
          </w:p>
        </w:tc>
        <w:tc>
          <w:tcPr>
            <w:tcW w:w="180" w:type="dxa"/>
          </w:tcPr>
          <w:p w14:paraId="31E57837" w14:textId="77777777" w:rsidR="00DE64A0" w:rsidRPr="00B14572" w:rsidRDefault="00DE64A0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B41A135" w14:textId="49382DEA" w:rsidR="00DE64A0" w:rsidRPr="00B14572" w:rsidRDefault="009C1AF5" w:rsidP="00AD1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13,471,028</w:t>
            </w:r>
          </w:p>
        </w:tc>
      </w:tr>
    </w:tbl>
    <w:p w14:paraId="3340FA14" w14:textId="77777777" w:rsidR="000176FF" w:rsidRDefault="000176FF" w:rsidP="0001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46"/>
        <w:gridCol w:w="180"/>
        <w:gridCol w:w="1440"/>
        <w:gridCol w:w="270"/>
        <w:gridCol w:w="1444"/>
      </w:tblGrid>
      <w:tr w:rsidR="003D4547" w:rsidRPr="00E77E65" w14:paraId="536375A2" w14:textId="77777777" w:rsidTr="00535E5A">
        <w:trPr>
          <w:cantSplit/>
          <w:trHeight w:val="332"/>
          <w:tblHeader/>
        </w:trPr>
        <w:tc>
          <w:tcPr>
            <w:tcW w:w="5846" w:type="dxa"/>
            <w:vAlign w:val="bottom"/>
          </w:tcPr>
          <w:p w14:paraId="5EC6A329" w14:textId="77777777" w:rsidR="000176FF" w:rsidRPr="00E77E65" w:rsidRDefault="000176F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56E4A31" w14:textId="77777777" w:rsidR="000176FF" w:rsidRPr="00E77E65" w:rsidRDefault="000176F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3154" w:type="dxa"/>
            <w:gridSpan w:val="3"/>
          </w:tcPr>
          <w:p w14:paraId="7320FBA9" w14:textId="77777777" w:rsidR="000176FF" w:rsidRPr="00E77E65" w:rsidRDefault="000176FF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E77E6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7CD" w:rsidRPr="00E77E65" w14:paraId="635A0D78" w14:textId="77777777" w:rsidTr="00535E5A">
        <w:trPr>
          <w:cantSplit/>
          <w:trHeight w:val="331"/>
          <w:tblHeader/>
        </w:trPr>
        <w:tc>
          <w:tcPr>
            <w:tcW w:w="5846" w:type="dxa"/>
            <w:vAlign w:val="bottom"/>
          </w:tcPr>
          <w:p w14:paraId="29A4AFC7" w14:textId="31239FCB" w:rsidR="00AD57CD" w:rsidRPr="00415593" w:rsidRDefault="00AD57CD" w:rsidP="00AD57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1559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B422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41559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41559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8B42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="008B422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Pr="0041559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4155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 w:rsidR="00F140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2DF83CA9" w14:textId="77777777" w:rsidR="00AD57CD" w:rsidRPr="00E77E65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73BF14B" w14:textId="77777777" w:rsidR="00AD57CD" w:rsidRPr="00E77E65" w:rsidRDefault="00AD57CD" w:rsidP="00AD5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ที่ดิน อาคาร </w:t>
            </w:r>
          </w:p>
          <w:p w14:paraId="41A4922D" w14:textId="77777777" w:rsidR="00AD57CD" w:rsidRPr="00E77E65" w:rsidRDefault="00AD57CD" w:rsidP="00AD5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6188B092" w14:textId="77777777" w:rsidR="00AD57CD" w:rsidRPr="00E77E65" w:rsidRDefault="00AD57CD" w:rsidP="00AD57C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7078BF91" w14:textId="4A34F711" w:rsidR="00AD57CD" w:rsidRPr="00E77E65" w:rsidRDefault="00AD57CD" w:rsidP="00AD57C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77E65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สินทรัพย์</w:t>
            </w:r>
            <w:r w:rsidR="002259AC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br/>
            </w:r>
            <w:r w:rsidRPr="00E77E65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ไม่มีตัวตน</w:t>
            </w:r>
          </w:p>
        </w:tc>
      </w:tr>
      <w:tr w:rsidR="003D4547" w:rsidRPr="00E77E65" w14:paraId="17F3FC95" w14:textId="77777777" w:rsidTr="00535E5A">
        <w:trPr>
          <w:cantSplit/>
          <w:trHeight w:val="317"/>
        </w:trPr>
        <w:tc>
          <w:tcPr>
            <w:tcW w:w="5846" w:type="dxa"/>
          </w:tcPr>
          <w:p w14:paraId="10C38EBC" w14:textId="77777777" w:rsidR="005168DC" w:rsidRPr="00E77E65" w:rsidRDefault="005168DC" w:rsidP="005168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947897B" w14:textId="77777777" w:rsidR="005168DC" w:rsidRPr="00E77E65" w:rsidRDefault="005168DC" w:rsidP="005168D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154" w:type="dxa"/>
            <w:gridSpan w:val="3"/>
          </w:tcPr>
          <w:p w14:paraId="0871FC98" w14:textId="77777777" w:rsidR="005168DC" w:rsidRPr="00E77E65" w:rsidRDefault="005168DC" w:rsidP="005168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E77E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D4547" w:rsidRPr="00E77E65" w14:paraId="32A0FAC7" w14:textId="77777777" w:rsidTr="00535E5A">
        <w:trPr>
          <w:cantSplit/>
          <w:trHeight w:val="324"/>
        </w:trPr>
        <w:tc>
          <w:tcPr>
            <w:tcW w:w="5846" w:type="dxa"/>
          </w:tcPr>
          <w:p w14:paraId="062D9DCC" w14:textId="77777777" w:rsidR="007F6D8F" w:rsidRPr="00E77E65" w:rsidRDefault="007F6D8F" w:rsidP="007F6D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 สุทธิ</w:t>
            </w:r>
          </w:p>
        </w:tc>
        <w:tc>
          <w:tcPr>
            <w:tcW w:w="180" w:type="dxa"/>
          </w:tcPr>
          <w:p w14:paraId="1F0B6165" w14:textId="77777777" w:rsidR="007F6D8F" w:rsidRPr="00E77E65" w:rsidRDefault="007F6D8F" w:rsidP="007F6D8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2A421B5" w14:textId="68E8B0B1" w:rsidR="007F6D8F" w:rsidRPr="00E77E65" w:rsidRDefault="00DF2D31" w:rsidP="008B5A88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2D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2,990,022</w:t>
            </w:r>
          </w:p>
        </w:tc>
        <w:tc>
          <w:tcPr>
            <w:tcW w:w="270" w:type="dxa"/>
          </w:tcPr>
          <w:p w14:paraId="3DADD134" w14:textId="77777777" w:rsidR="007F6D8F" w:rsidRDefault="007F6D8F" w:rsidP="007F6D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503F976C" w14:textId="660F6AEB" w:rsidR="007F6D8F" w:rsidRPr="00E17ED0" w:rsidRDefault="00030433" w:rsidP="008B5A88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043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03043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03043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140</w:t>
            </w:r>
            <w:r w:rsidRPr="0003043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03043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372</w:t>
            </w:r>
          </w:p>
        </w:tc>
      </w:tr>
      <w:tr w:rsidR="00B14572" w:rsidRPr="00E77E65" w14:paraId="148D96CC" w14:textId="77777777" w:rsidTr="00535E5A">
        <w:trPr>
          <w:cantSplit/>
          <w:trHeight w:val="317"/>
        </w:trPr>
        <w:tc>
          <w:tcPr>
            <w:tcW w:w="5846" w:type="dxa"/>
          </w:tcPr>
          <w:p w14:paraId="64C17763" w14:textId="77777777" w:rsidR="00B14572" w:rsidRPr="00E77E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0" w:type="dxa"/>
          </w:tcPr>
          <w:p w14:paraId="6D0DFBA9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4C7C7569" w14:textId="6F86A925" w:rsidR="00B14572" w:rsidRPr="00AB5EF0" w:rsidRDefault="009C1AF5" w:rsidP="00B14572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725,365</w:t>
            </w:r>
          </w:p>
        </w:tc>
        <w:tc>
          <w:tcPr>
            <w:tcW w:w="270" w:type="dxa"/>
          </w:tcPr>
          <w:p w14:paraId="5DB11017" w14:textId="77777777" w:rsidR="00B14572" w:rsidRPr="00E77E65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6CC31F1D" w14:textId="1F7B5504" w:rsidR="00B14572" w:rsidRPr="00AB5EF0" w:rsidRDefault="00CA2F8C" w:rsidP="00B14572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1,957</w:t>
            </w:r>
          </w:p>
        </w:tc>
      </w:tr>
      <w:tr w:rsidR="00CA2F8C" w:rsidRPr="00E77E65" w14:paraId="1E26D687" w14:textId="77777777" w:rsidTr="00535E5A">
        <w:trPr>
          <w:cantSplit/>
          <w:trHeight w:val="317"/>
        </w:trPr>
        <w:tc>
          <w:tcPr>
            <w:tcW w:w="5846" w:type="dxa"/>
          </w:tcPr>
          <w:p w14:paraId="69AC7F4F" w14:textId="5DF54452" w:rsidR="00CA2F8C" w:rsidRPr="00E77E65" w:rsidRDefault="00CA2F8C" w:rsidP="00CA2F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180" w:type="dxa"/>
          </w:tcPr>
          <w:p w14:paraId="199CE2FA" w14:textId="77777777" w:rsidR="00CA2F8C" w:rsidRPr="00E77E65" w:rsidRDefault="00CA2F8C" w:rsidP="00CA2F8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2BC4C2A" w14:textId="721B6DA8" w:rsidR="00CA2F8C" w:rsidRDefault="00CA2F8C" w:rsidP="00934CAF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(447)</w:t>
            </w:r>
          </w:p>
        </w:tc>
        <w:tc>
          <w:tcPr>
            <w:tcW w:w="270" w:type="dxa"/>
          </w:tcPr>
          <w:p w14:paraId="7CC2BBB3" w14:textId="77777777" w:rsidR="00CA2F8C" w:rsidRPr="00E77E65" w:rsidRDefault="00CA2F8C" w:rsidP="00CA2F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55A7B710" w14:textId="558AB344" w:rsidR="00CA2F8C" w:rsidRPr="00AB5EF0" w:rsidRDefault="00CA2F8C" w:rsidP="00CA2F8C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447</w:t>
            </w:r>
          </w:p>
        </w:tc>
      </w:tr>
      <w:tr w:rsidR="00CA2F8C" w:rsidRPr="00E77E65" w14:paraId="3CB4F04E" w14:textId="77777777" w:rsidTr="00535E5A">
        <w:trPr>
          <w:cantSplit/>
          <w:trHeight w:val="324"/>
        </w:trPr>
        <w:tc>
          <w:tcPr>
            <w:tcW w:w="5846" w:type="dxa"/>
          </w:tcPr>
          <w:p w14:paraId="16DEBBF2" w14:textId="17E148C9" w:rsidR="00CA2F8C" w:rsidRPr="00E77E65" w:rsidRDefault="00CA2F8C" w:rsidP="00CA2F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จำหน่ายและตัดจำหน่าย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0" w:type="dxa"/>
          </w:tcPr>
          <w:p w14:paraId="79DCF05A" w14:textId="77777777" w:rsidR="00CA2F8C" w:rsidRPr="00E77E65" w:rsidRDefault="00CA2F8C" w:rsidP="00CA2F8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BFDAACD" w14:textId="214ABC92" w:rsidR="00CA2F8C" w:rsidRPr="00AB5EF0" w:rsidRDefault="00CA2F8C" w:rsidP="00CA2F8C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(1,560)</w:t>
            </w:r>
          </w:p>
        </w:tc>
        <w:tc>
          <w:tcPr>
            <w:tcW w:w="270" w:type="dxa"/>
          </w:tcPr>
          <w:p w14:paraId="3D8E48EC" w14:textId="77777777" w:rsidR="00CA2F8C" w:rsidRPr="00E77E65" w:rsidRDefault="00CA2F8C" w:rsidP="00CA2F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16906665" w14:textId="450C107E" w:rsidR="00CA2F8C" w:rsidRPr="00AB5EF0" w:rsidRDefault="00CA2F8C" w:rsidP="00CA2F8C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A2F8C" w:rsidRPr="0037585C" w14:paraId="4458F078" w14:textId="77777777" w:rsidTr="00535E5A">
        <w:trPr>
          <w:cantSplit/>
          <w:trHeight w:hRule="exact" w:val="374"/>
        </w:trPr>
        <w:tc>
          <w:tcPr>
            <w:tcW w:w="5846" w:type="dxa"/>
          </w:tcPr>
          <w:p w14:paraId="0473C259" w14:textId="77777777" w:rsidR="00CA2F8C" w:rsidRPr="00E77E65" w:rsidRDefault="00CA2F8C" w:rsidP="00CA2F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80" w:type="dxa"/>
          </w:tcPr>
          <w:p w14:paraId="67F373EC" w14:textId="77777777" w:rsidR="00CA2F8C" w:rsidRPr="00E77E65" w:rsidRDefault="00CA2F8C" w:rsidP="00CA2F8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B3094B" w14:textId="4EE52C2F" w:rsidR="00CA2F8C" w:rsidRPr="00AB5EF0" w:rsidRDefault="00CA2F8C" w:rsidP="00CA2F8C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(206,013)</w:t>
            </w:r>
          </w:p>
        </w:tc>
        <w:tc>
          <w:tcPr>
            <w:tcW w:w="270" w:type="dxa"/>
          </w:tcPr>
          <w:p w14:paraId="4C782C95" w14:textId="77777777" w:rsidR="00CA2F8C" w:rsidRPr="00E77E65" w:rsidRDefault="00CA2F8C" w:rsidP="00CA2F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39531BA9" w14:textId="74024F3F" w:rsidR="00CA2F8C" w:rsidRPr="00AB5EF0" w:rsidRDefault="00CA2F8C" w:rsidP="00CA2F8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(121,337)</w:t>
            </w:r>
          </w:p>
        </w:tc>
      </w:tr>
      <w:tr w:rsidR="00CA2F8C" w:rsidRPr="00E77E65" w14:paraId="732CFBE5" w14:textId="77777777" w:rsidTr="00535E5A">
        <w:trPr>
          <w:cantSplit/>
          <w:trHeight w:hRule="exact" w:val="374"/>
        </w:trPr>
        <w:tc>
          <w:tcPr>
            <w:tcW w:w="5846" w:type="dxa"/>
          </w:tcPr>
          <w:p w14:paraId="230E0FC6" w14:textId="77777777" w:rsidR="00CA2F8C" w:rsidRPr="00EC721A" w:rsidRDefault="00CA2F8C" w:rsidP="00CA2F8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180" w:type="dxa"/>
          </w:tcPr>
          <w:p w14:paraId="6D7FF326" w14:textId="77777777" w:rsidR="00CA2F8C" w:rsidRPr="00E77E65" w:rsidRDefault="00CA2F8C" w:rsidP="00CA2F8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09FD8F0" w14:textId="721582F0" w:rsidR="00CA2F8C" w:rsidRPr="00B14572" w:rsidRDefault="00CA2F8C" w:rsidP="00CA2F8C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3,507,367</w:t>
            </w:r>
          </w:p>
        </w:tc>
        <w:tc>
          <w:tcPr>
            <w:tcW w:w="270" w:type="dxa"/>
          </w:tcPr>
          <w:p w14:paraId="6F524AD2" w14:textId="77777777" w:rsidR="00CA2F8C" w:rsidRPr="007F6D8F" w:rsidRDefault="00CA2F8C" w:rsidP="00CA2F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430D601C" w14:textId="1DA34A73" w:rsidR="00CA2F8C" w:rsidRPr="00B14572" w:rsidRDefault="00CA2F8C" w:rsidP="00CA2F8C">
            <w:pPr>
              <w:pStyle w:val="acctfourfigures"/>
              <w:tabs>
                <w:tab w:val="clear" w:pos="765"/>
                <w:tab w:val="left" w:pos="11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1,021,439</w:t>
            </w:r>
          </w:p>
        </w:tc>
      </w:tr>
    </w:tbl>
    <w:p w14:paraId="6EDD1FD5" w14:textId="64EB3DAD" w:rsidR="0084138E" w:rsidRDefault="00841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2FAA1407" w14:textId="77777777" w:rsidR="0084138E" w:rsidRDefault="00841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9CAFEE3" w14:textId="3AB5D383" w:rsidR="00D11963" w:rsidRPr="00091CA0" w:rsidRDefault="00EE69EF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เงินกู้ยืมระยะยาวจากสถาบันการเงิน และหุ้นกู้ สุทธิ</w:t>
      </w:r>
    </w:p>
    <w:p w14:paraId="3BA11AF0" w14:textId="77777777" w:rsidR="00D11963" w:rsidRPr="00DE417E" w:rsidRDefault="00D11963" w:rsidP="0046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E93462D" w14:textId="3E9A65A5" w:rsidR="00D11963" w:rsidRPr="00E034CF" w:rsidRDefault="00A719AA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E034CF">
        <w:rPr>
          <w:rFonts w:asciiTheme="majorBidi" w:hAnsiTheme="majorBidi" w:cs="Angsana New"/>
          <w:sz w:val="30"/>
          <w:szCs w:val="30"/>
        </w:rPr>
        <w:t>1</w:t>
      </w:r>
      <w:r w:rsidR="00047212">
        <w:rPr>
          <w:rFonts w:asciiTheme="majorBidi" w:hAnsiTheme="majorBidi" w:cs="Angsana New"/>
          <w:sz w:val="30"/>
          <w:szCs w:val="30"/>
        </w:rPr>
        <w:t>2</w:t>
      </w:r>
      <w:r w:rsidR="00D11963" w:rsidRPr="00E034CF">
        <w:rPr>
          <w:rFonts w:asciiTheme="majorBidi" w:hAnsiTheme="majorBidi" w:cs="Angsana New"/>
          <w:sz w:val="30"/>
          <w:szCs w:val="30"/>
        </w:rPr>
        <w:t xml:space="preserve">.1 </w:t>
      </w:r>
      <w:r w:rsidR="00E034C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24539C">
        <w:rPr>
          <w:rFonts w:asciiTheme="majorBidi" w:hAnsiTheme="majorBidi" w:cs="Angsana New"/>
          <w:sz w:val="30"/>
          <w:szCs w:val="30"/>
        </w:rPr>
        <w:t xml:space="preserve"> </w:t>
      </w:r>
      <w:r w:rsidR="00E034C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D11963" w:rsidRPr="00E034CF">
        <w:rPr>
          <w:rFonts w:asciiTheme="majorBidi" w:hAnsiTheme="majorBidi" w:cs="Angsana New" w:hint="cs"/>
          <w:sz w:val="30"/>
          <w:szCs w:val="30"/>
          <w:cs/>
        </w:rPr>
        <w:t>เงินกู้ยืมระยะยาวจากสถาบันการเงิน</w:t>
      </w:r>
      <w:r w:rsidR="00EE17A4" w:rsidRPr="00E034CF">
        <w:rPr>
          <w:rFonts w:asciiTheme="majorBidi" w:hAnsiTheme="majorBidi" w:cs="Angsana New"/>
          <w:sz w:val="30"/>
          <w:szCs w:val="30"/>
        </w:rPr>
        <w:t xml:space="preserve"> </w:t>
      </w:r>
      <w:r w:rsidR="00EE17A4" w:rsidRPr="00E034CF">
        <w:rPr>
          <w:rFonts w:asciiTheme="majorBidi" w:hAnsiTheme="majorBidi" w:cs="Angsana New" w:hint="cs"/>
          <w:sz w:val="30"/>
          <w:szCs w:val="30"/>
          <w:cs/>
        </w:rPr>
        <w:t>สุทธิ</w:t>
      </w:r>
      <w:r w:rsidR="00D11963" w:rsidRPr="00E034CF">
        <w:rPr>
          <w:rFonts w:asciiTheme="majorBidi" w:hAnsiTheme="majorBidi" w:cs="Angsana New"/>
          <w:sz w:val="30"/>
          <w:szCs w:val="30"/>
        </w:rPr>
        <w:t xml:space="preserve"> </w:t>
      </w:r>
    </w:p>
    <w:p w14:paraId="62F7EFC8" w14:textId="77777777" w:rsidR="00D11963" w:rsidRPr="00DE417E" w:rsidRDefault="00D11963" w:rsidP="0046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tbl>
      <w:tblPr>
        <w:tblW w:w="915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03"/>
        <w:gridCol w:w="1152"/>
        <w:gridCol w:w="180"/>
        <w:gridCol w:w="1145"/>
        <w:gridCol w:w="7"/>
        <w:gridCol w:w="173"/>
        <w:gridCol w:w="7"/>
        <w:gridCol w:w="1152"/>
        <w:gridCol w:w="180"/>
        <w:gridCol w:w="1152"/>
        <w:gridCol w:w="7"/>
      </w:tblGrid>
      <w:tr w:rsidR="00D11963" w:rsidRPr="00A85D0A" w14:paraId="76B4CA6A" w14:textId="77777777" w:rsidTr="00A002A3">
        <w:trPr>
          <w:gridAfter w:val="1"/>
          <w:wAfter w:w="7" w:type="dxa"/>
          <w:cantSplit/>
          <w:trHeight w:val="343"/>
          <w:tblHeader/>
        </w:trPr>
        <w:tc>
          <w:tcPr>
            <w:tcW w:w="4003" w:type="dxa"/>
            <w:vAlign w:val="bottom"/>
            <w:hideMark/>
          </w:tcPr>
          <w:p w14:paraId="5CB6B7C7" w14:textId="77777777" w:rsidR="00D11963" w:rsidRPr="00A85D0A" w:rsidRDefault="00D1196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77" w:type="dxa"/>
            <w:gridSpan w:val="3"/>
            <w:vAlign w:val="bottom"/>
            <w:hideMark/>
          </w:tcPr>
          <w:p w14:paraId="68B52B40" w14:textId="77777777" w:rsidR="00D11963" w:rsidRPr="00A85D0A" w:rsidRDefault="00D1196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09492DEA" w14:textId="77777777" w:rsidR="00D11963" w:rsidRPr="00A85D0A" w:rsidRDefault="00D1196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91" w:type="dxa"/>
            <w:gridSpan w:val="4"/>
            <w:vAlign w:val="bottom"/>
            <w:hideMark/>
          </w:tcPr>
          <w:p w14:paraId="5773208E" w14:textId="77777777" w:rsidR="00D11963" w:rsidRPr="00A85D0A" w:rsidRDefault="00D1196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B422F" w:rsidRPr="00A85D0A" w14:paraId="0970892B" w14:textId="77777777" w:rsidTr="00A002A3">
        <w:trPr>
          <w:gridAfter w:val="1"/>
          <w:wAfter w:w="7" w:type="dxa"/>
          <w:cantSplit/>
          <w:trHeight w:val="343"/>
          <w:tblHeader/>
        </w:trPr>
        <w:tc>
          <w:tcPr>
            <w:tcW w:w="4003" w:type="dxa"/>
            <w:vAlign w:val="bottom"/>
          </w:tcPr>
          <w:p w14:paraId="10C634C1" w14:textId="6FED7813" w:rsidR="008B422F" w:rsidRPr="00950787" w:rsidRDefault="008B422F" w:rsidP="008B422F">
            <w:pPr>
              <w:pStyle w:val="acctfourfigures"/>
              <w:tabs>
                <w:tab w:val="left" w:pos="15"/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1EE2877D" w14:textId="203C94B4" w:rsidR="008B422F" w:rsidRPr="00F92A58" w:rsidRDefault="008B422F" w:rsidP="008B42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pacing w:val="-2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737482CD" w14:textId="77777777" w:rsidR="008B422F" w:rsidRPr="00A85D0A" w:rsidRDefault="008B422F" w:rsidP="008B422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7CADBBF" w14:textId="6F9A1BD2" w:rsidR="008B422F" w:rsidRPr="00A85D0A" w:rsidRDefault="008B422F" w:rsidP="008B42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1C5D102C" w14:textId="77777777" w:rsidR="008B422F" w:rsidRPr="00A85D0A" w:rsidRDefault="008B422F" w:rsidP="008B42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39421D09" w14:textId="03C2F70C" w:rsidR="008B422F" w:rsidRPr="00A85D0A" w:rsidRDefault="008B422F" w:rsidP="008B42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pacing w:val="-2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3860ACD3" w14:textId="77777777" w:rsidR="008B422F" w:rsidRPr="00A85D0A" w:rsidRDefault="008B422F" w:rsidP="008B422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6FD2EA39" w14:textId="11BCD919" w:rsidR="008B422F" w:rsidRPr="00A85D0A" w:rsidRDefault="008B422F" w:rsidP="008B42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8B422F" w:rsidRPr="00A85D0A" w14:paraId="632755FB" w14:textId="77777777" w:rsidTr="00A002A3">
        <w:trPr>
          <w:gridAfter w:val="1"/>
          <w:wAfter w:w="7" w:type="dxa"/>
          <w:cantSplit/>
          <w:trHeight w:val="343"/>
          <w:tblHeader/>
        </w:trPr>
        <w:tc>
          <w:tcPr>
            <w:tcW w:w="4003" w:type="dxa"/>
            <w:vAlign w:val="bottom"/>
          </w:tcPr>
          <w:p w14:paraId="75C1DF87" w14:textId="77777777" w:rsidR="008B422F" w:rsidRPr="00950787" w:rsidRDefault="008B422F" w:rsidP="008B422F">
            <w:pPr>
              <w:pStyle w:val="acctfourfigures"/>
              <w:tabs>
                <w:tab w:val="left" w:pos="15"/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9A943CB" w14:textId="4926E005" w:rsidR="008B422F" w:rsidRPr="00B2643D" w:rsidRDefault="008B422F" w:rsidP="008B42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pacing w:val="-2"/>
                <w:sz w:val="30"/>
                <w:szCs w:val="30"/>
                <w:lang w:val="en-US" w:bidi="th-TH"/>
              </w:rPr>
            </w:pPr>
            <w:r w:rsidRPr="00B2643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5D9A7F10" w14:textId="77777777" w:rsidR="008B422F" w:rsidRPr="00B2643D" w:rsidRDefault="008B422F" w:rsidP="008B422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gridSpan w:val="2"/>
          </w:tcPr>
          <w:p w14:paraId="0B096B1F" w14:textId="5ABA6295" w:rsidR="008B422F" w:rsidRPr="00B2643D" w:rsidRDefault="008B422F" w:rsidP="008B42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pacing w:val="-8"/>
                <w:sz w:val="30"/>
                <w:szCs w:val="30"/>
                <w:lang w:bidi="th-TH"/>
              </w:rPr>
            </w:pPr>
            <w:r w:rsidRPr="00B2643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gridSpan w:val="2"/>
          </w:tcPr>
          <w:p w14:paraId="035F43BB" w14:textId="77777777" w:rsidR="008B422F" w:rsidRPr="00A85D0A" w:rsidRDefault="008B422F" w:rsidP="008B42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8B60AA3" w14:textId="45B3DEA7" w:rsidR="008B422F" w:rsidRDefault="008B422F" w:rsidP="008B42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 w:rsidRPr="00B2643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7AC307C5" w14:textId="77777777" w:rsidR="008B422F" w:rsidRPr="00A85D0A" w:rsidRDefault="008B422F" w:rsidP="008B422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70E1AD0" w14:textId="1C9E12D9" w:rsidR="008B422F" w:rsidRDefault="008B422F" w:rsidP="008B42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 w:rsidRPr="00DB019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</w:tr>
      <w:tr w:rsidR="008B422F" w:rsidRPr="00A85D0A" w14:paraId="4CDFC3E7" w14:textId="77777777" w:rsidTr="00A002A3">
        <w:trPr>
          <w:cantSplit/>
          <w:trHeight w:val="423"/>
          <w:tblHeader/>
        </w:trPr>
        <w:tc>
          <w:tcPr>
            <w:tcW w:w="4003" w:type="dxa"/>
            <w:vAlign w:val="bottom"/>
          </w:tcPr>
          <w:p w14:paraId="3D4ADEDC" w14:textId="77777777" w:rsidR="008B422F" w:rsidRPr="00A85D0A" w:rsidRDefault="008B422F" w:rsidP="008B422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155" w:type="dxa"/>
            <w:gridSpan w:val="10"/>
            <w:vAlign w:val="bottom"/>
            <w:hideMark/>
          </w:tcPr>
          <w:p w14:paraId="7C546626" w14:textId="77777777" w:rsidR="008B422F" w:rsidRPr="00A85D0A" w:rsidRDefault="008B422F" w:rsidP="008B42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76740" w:rsidRPr="00A85D0A" w14:paraId="29450460" w14:textId="77777777" w:rsidTr="00A002A3">
        <w:trPr>
          <w:gridAfter w:val="1"/>
          <w:wAfter w:w="7" w:type="dxa"/>
          <w:cantSplit/>
          <w:trHeight w:hRule="exact" w:val="374"/>
        </w:trPr>
        <w:tc>
          <w:tcPr>
            <w:tcW w:w="4003" w:type="dxa"/>
            <w:hideMark/>
          </w:tcPr>
          <w:p w14:paraId="3F6B57C0" w14:textId="77777777" w:rsidR="00376740" w:rsidRPr="00A85D0A" w:rsidRDefault="00376740" w:rsidP="003767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52" w:type="dxa"/>
          </w:tcPr>
          <w:p w14:paraId="14122AA2" w14:textId="580FD594" w:rsidR="00376740" w:rsidRPr="001E1D9A" w:rsidRDefault="00376740" w:rsidP="0037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eastAsia="Arial" w:hAnsi="Angsana New" w:cs="Angsana New"/>
                <w:color w:val="000000"/>
                <w:sz w:val="30"/>
                <w:szCs w:val="30"/>
              </w:rPr>
            </w:pPr>
            <w:r w:rsidRPr="00376740">
              <w:rPr>
                <w:rFonts w:ascii="Angsana New" w:eastAsia="Arial" w:hAnsi="Angsana New" w:cs="Angsana New"/>
                <w:color w:val="000000"/>
                <w:sz w:val="30"/>
                <w:szCs w:val="30"/>
              </w:rPr>
              <w:t>8,579,769</w:t>
            </w:r>
          </w:p>
        </w:tc>
        <w:tc>
          <w:tcPr>
            <w:tcW w:w="180" w:type="dxa"/>
          </w:tcPr>
          <w:p w14:paraId="17FA4014" w14:textId="77777777" w:rsidR="00376740" w:rsidRPr="00603092" w:rsidRDefault="00376740" w:rsidP="0037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7678EDB8" w14:textId="234EF5EE" w:rsidR="00376740" w:rsidRPr="00A85D0A" w:rsidRDefault="00376740" w:rsidP="0037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27FC">
              <w:rPr>
                <w:rFonts w:ascii="Angsana New" w:eastAsia="Arial" w:hAnsi="Angsana New" w:cs="Angsana New"/>
                <w:color w:val="000000"/>
                <w:sz w:val="30"/>
                <w:szCs w:val="30"/>
              </w:rPr>
              <w:t>5,588,267</w:t>
            </w:r>
          </w:p>
        </w:tc>
        <w:tc>
          <w:tcPr>
            <w:tcW w:w="180" w:type="dxa"/>
            <w:gridSpan w:val="2"/>
          </w:tcPr>
          <w:p w14:paraId="18449D5D" w14:textId="77777777" w:rsidR="00376740" w:rsidRPr="00603092" w:rsidRDefault="00376740" w:rsidP="0037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B55B375" w14:textId="54D64000" w:rsidR="00376740" w:rsidRPr="001E1D9A" w:rsidRDefault="00376740" w:rsidP="0037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eastAsia="Arial" w:hAnsi="Angsana New" w:cs="Angsana New"/>
                <w:color w:val="000000"/>
                <w:sz w:val="30"/>
                <w:szCs w:val="30"/>
              </w:rPr>
            </w:pPr>
            <w:r w:rsidRPr="00376740">
              <w:rPr>
                <w:rFonts w:ascii="Angsana New" w:eastAsia="Arial" w:hAnsi="Angsana New" w:cs="Angsana New"/>
                <w:color w:val="000000"/>
                <w:sz w:val="30"/>
                <w:szCs w:val="30"/>
              </w:rPr>
              <w:t>8,563,482</w:t>
            </w:r>
          </w:p>
        </w:tc>
        <w:tc>
          <w:tcPr>
            <w:tcW w:w="180" w:type="dxa"/>
          </w:tcPr>
          <w:p w14:paraId="41D24B99" w14:textId="77777777" w:rsidR="00376740" w:rsidRPr="00603092" w:rsidRDefault="00376740" w:rsidP="0037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BAAF9FC" w14:textId="7D0A79D5" w:rsidR="00376740" w:rsidRPr="008D57FF" w:rsidRDefault="00376740" w:rsidP="0037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27FC">
              <w:rPr>
                <w:rFonts w:ascii="Angsana New" w:eastAsia="Arial" w:hAnsi="Angsana New" w:cs="Angsana New"/>
                <w:sz w:val="30"/>
                <w:szCs w:val="30"/>
              </w:rPr>
              <w:t>5,571,833</w:t>
            </w:r>
          </w:p>
        </w:tc>
      </w:tr>
      <w:tr w:rsidR="00376740" w:rsidRPr="00A85D0A" w14:paraId="45B5BA1D" w14:textId="77777777" w:rsidTr="00A002A3">
        <w:trPr>
          <w:gridAfter w:val="1"/>
          <w:wAfter w:w="7" w:type="dxa"/>
          <w:cantSplit/>
          <w:trHeight w:hRule="exact" w:val="374"/>
        </w:trPr>
        <w:tc>
          <w:tcPr>
            <w:tcW w:w="4003" w:type="dxa"/>
          </w:tcPr>
          <w:p w14:paraId="57C5A9D2" w14:textId="77777777" w:rsidR="00376740" w:rsidRPr="00A85D0A" w:rsidRDefault="00376740" w:rsidP="003767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510BA0D" w14:textId="72816947" w:rsidR="00376740" w:rsidRPr="001E1D9A" w:rsidRDefault="00376740" w:rsidP="0037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eastAsia="Arial" w:hAnsi="Angsana New" w:cs="Angsana New"/>
                <w:color w:val="000000"/>
                <w:sz w:val="30"/>
                <w:szCs w:val="30"/>
              </w:rPr>
            </w:pPr>
            <w:r w:rsidRPr="00376740">
              <w:rPr>
                <w:rFonts w:ascii="Angsana New" w:eastAsia="Arial" w:hAnsi="Angsana New" w:cs="Angsana New"/>
                <w:color w:val="000000"/>
                <w:sz w:val="30"/>
                <w:szCs w:val="30"/>
              </w:rPr>
              <w:t>20,694,202</w:t>
            </w:r>
          </w:p>
        </w:tc>
        <w:tc>
          <w:tcPr>
            <w:tcW w:w="180" w:type="dxa"/>
          </w:tcPr>
          <w:p w14:paraId="7DBE599D" w14:textId="77777777" w:rsidR="00376740" w:rsidRPr="00603092" w:rsidRDefault="00376740" w:rsidP="0037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center"/>
          </w:tcPr>
          <w:p w14:paraId="0A80D486" w14:textId="5494097F" w:rsidR="00376740" w:rsidRDefault="00376740" w:rsidP="0037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27FC">
              <w:rPr>
                <w:rFonts w:ascii="Angsana New" w:eastAsia="Arial" w:hAnsi="Angsana New" w:cs="Angsana New"/>
                <w:color w:val="000000"/>
                <w:sz w:val="30"/>
                <w:szCs w:val="30"/>
              </w:rPr>
              <w:t>23,089,274</w:t>
            </w:r>
          </w:p>
        </w:tc>
        <w:tc>
          <w:tcPr>
            <w:tcW w:w="180" w:type="dxa"/>
            <w:gridSpan w:val="2"/>
          </w:tcPr>
          <w:p w14:paraId="0B65CF28" w14:textId="77777777" w:rsidR="00376740" w:rsidRPr="00603092" w:rsidRDefault="00376740" w:rsidP="0037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C8E707" w14:textId="3A6226A7" w:rsidR="00376740" w:rsidRPr="001E1D9A" w:rsidRDefault="00376740" w:rsidP="0037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eastAsia="Arial" w:hAnsi="Angsana New" w:cs="Angsana New"/>
                <w:color w:val="000000"/>
                <w:sz w:val="30"/>
                <w:szCs w:val="30"/>
              </w:rPr>
            </w:pPr>
            <w:r w:rsidRPr="00376740">
              <w:rPr>
                <w:rFonts w:ascii="Angsana New" w:eastAsia="Arial" w:hAnsi="Angsana New" w:cs="Angsana New"/>
                <w:color w:val="000000"/>
                <w:sz w:val="30"/>
                <w:szCs w:val="30"/>
              </w:rPr>
              <w:t>20,681,949</w:t>
            </w:r>
          </w:p>
        </w:tc>
        <w:tc>
          <w:tcPr>
            <w:tcW w:w="180" w:type="dxa"/>
          </w:tcPr>
          <w:p w14:paraId="4553EBE8" w14:textId="77777777" w:rsidR="00376740" w:rsidRPr="00603092" w:rsidRDefault="00376740" w:rsidP="0037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F8E007E" w14:textId="1C12AABA" w:rsidR="00376740" w:rsidRPr="008D57FF" w:rsidRDefault="00376740" w:rsidP="0037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27FC">
              <w:rPr>
                <w:rFonts w:ascii="Angsana New" w:eastAsia="Arial" w:hAnsi="Angsana New" w:cs="Angsana New"/>
                <w:sz w:val="30"/>
                <w:szCs w:val="30"/>
              </w:rPr>
              <w:t>23,068,652</w:t>
            </w:r>
          </w:p>
        </w:tc>
      </w:tr>
      <w:tr w:rsidR="00376740" w:rsidRPr="00A85D0A" w14:paraId="0C932ED5" w14:textId="77777777">
        <w:trPr>
          <w:gridAfter w:val="1"/>
          <w:wAfter w:w="7" w:type="dxa"/>
          <w:cantSplit/>
          <w:trHeight w:hRule="exact" w:val="374"/>
        </w:trPr>
        <w:tc>
          <w:tcPr>
            <w:tcW w:w="4003" w:type="dxa"/>
          </w:tcPr>
          <w:p w14:paraId="67B1CA4B" w14:textId="20BEF4FD" w:rsidR="00376740" w:rsidRPr="00ED4451" w:rsidRDefault="00376740" w:rsidP="0037674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44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รวมเงินกู้ยืมระยะยาวจากสถาบันการเงิน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AAA7E55" w14:textId="3F40B180" w:rsidR="00376740" w:rsidRPr="00376740" w:rsidRDefault="00376740" w:rsidP="0037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eastAsia="Arial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76740">
              <w:rPr>
                <w:rFonts w:ascii="Angsana New" w:eastAsia="Arial" w:hAnsi="Angsana New" w:cs="Angsana New"/>
                <w:b/>
                <w:bCs/>
                <w:color w:val="000000"/>
                <w:sz w:val="30"/>
                <w:szCs w:val="30"/>
              </w:rPr>
              <w:t>29,273,971</w:t>
            </w:r>
          </w:p>
        </w:tc>
        <w:tc>
          <w:tcPr>
            <w:tcW w:w="180" w:type="dxa"/>
          </w:tcPr>
          <w:p w14:paraId="69BD499C" w14:textId="77777777" w:rsidR="00376740" w:rsidRPr="00376740" w:rsidRDefault="00376740" w:rsidP="0037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26BA0C" w14:textId="3DD6E629" w:rsidR="00376740" w:rsidRPr="00376740" w:rsidRDefault="00376740" w:rsidP="00376740">
            <w:pPr>
              <w:pStyle w:val="BodyText"/>
              <w:tabs>
                <w:tab w:val="clear" w:pos="680"/>
                <w:tab w:val="decimal" w:pos="1064"/>
              </w:tabs>
              <w:spacing w:after="0"/>
              <w:ind w:left="-115" w:right="10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376740"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bidi="ar-SA"/>
              </w:rPr>
              <w:t>28,677,541</w:t>
            </w:r>
          </w:p>
          <w:p w14:paraId="1DBDD17F" w14:textId="2800D0F0" w:rsidR="00376740" w:rsidRPr="00376740" w:rsidRDefault="00376740" w:rsidP="0037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6740"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bidi="ar-SA"/>
              </w:rPr>
              <w:t>28,677,541</w:t>
            </w:r>
          </w:p>
        </w:tc>
        <w:tc>
          <w:tcPr>
            <w:tcW w:w="180" w:type="dxa"/>
            <w:gridSpan w:val="2"/>
          </w:tcPr>
          <w:p w14:paraId="161AB73A" w14:textId="77777777" w:rsidR="00376740" w:rsidRPr="00376740" w:rsidRDefault="00376740" w:rsidP="0037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F3E77E" w14:textId="3D604CFC" w:rsidR="00376740" w:rsidRPr="00376740" w:rsidRDefault="00376740" w:rsidP="0037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eastAsia="Arial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76740">
              <w:rPr>
                <w:rFonts w:ascii="Angsana New" w:eastAsia="Arial" w:hAnsi="Angsana New" w:cs="Angsana New"/>
                <w:b/>
                <w:bCs/>
                <w:color w:val="000000"/>
                <w:sz w:val="30"/>
                <w:szCs w:val="30"/>
              </w:rPr>
              <w:t>29,245,431</w:t>
            </w:r>
          </w:p>
        </w:tc>
        <w:tc>
          <w:tcPr>
            <w:tcW w:w="180" w:type="dxa"/>
          </w:tcPr>
          <w:p w14:paraId="3D0481D3" w14:textId="77777777" w:rsidR="00376740" w:rsidRPr="00ED4451" w:rsidRDefault="00376740" w:rsidP="0037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F54634" w14:textId="68DE6AEF" w:rsidR="00376740" w:rsidRPr="00ED4451" w:rsidRDefault="00376740" w:rsidP="0037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48CD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28,640,485</w:t>
            </w:r>
          </w:p>
        </w:tc>
      </w:tr>
    </w:tbl>
    <w:p w14:paraId="05785143" w14:textId="769DD7A9" w:rsidR="00D11963" w:rsidRPr="001D785A" w:rsidRDefault="00D11963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06771E5" w14:textId="4773CD45" w:rsidR="008623FD" w:rsidRPr="008623FD" w:rsidRDefault="008623FD" w:rsidP="00862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623FD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การเปลี่ยนแปลงของเงินกู้ยืมระยะยาวจากสถาบันการเงินในระหว่างงวดแสดงได้ดังน</w:t>
      </w:r>
      <w:r w:rsidR="00E52F2B"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18F56B11" w14:textId="77777777" w:rsidR="008623FD" w:rsidRPr="001D785A" w:rsidRDefault="008623FD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15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38"/>
        <w:gridCol w:w="2070"/>
        <w:gridCol w:w="182"/>
        <w:gridCol w:w="2068"/>
      </w:tblGrid>
      <w:tr w:rsidR="00AD57CD" w:rsidRPr="00A85D0A" w14:paraId="6F073621" w14:textId="77777777" w:rsidTr="00A002A3">
        <w:trPr>
          <w:cantSplit/>
          <w:trHeight w:val="343"/>
          <w:tblHeader/>
        </w:trPr>
        <w:tc>
          <w:tcPr>
            <w:tcW w:w="4838" w:type="dxa"/>
            <w:vAlign w:val="bottom"/>
          </w:tcPr>
          <w:p w14:paraId="73D22D6F" w14:textId="7B9E653E" w:rsidR="00AD57CD" w:rsidRPr="00DC59F6" w:rsidRDefault="00AD57CD" w:rsidP="00AD57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59F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B422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DC59F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DC59F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8B422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="008B422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Pr="00DC59F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 w:rsidR="00674F2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9</w:t>
            </w:r>
          </w:p>
        </w:tc>
        <w:tc>
          <w:tcPr>
            <w:tcW w:w="2070" w:type="dxa"/>
            <w:vAlign w:val="bottom"/>
          </w:tcPr>
          <w:p w14:paraId="61260112" w14:textId="77777777" w:rsidR="00AD57CD" w:rsidRPr="00A85D0A" w:rsidRDefault="00AD57CD" w:rsidP="00AD57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0A03F239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68" w:type="dxa"/>
            <w:vAlign w:val="bottom"/>
          </w:tcPr>
          <w:p w14:paraId="547030A6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1963" w:rsidRPr="00A85D0A" w14:paraId="2274D683" w14:textId="77777777" w:rsidTr="00A002A3">
        <w:trPr>
          <w:cantSplit/>
          <w:trHeight w:val="423"/>
          <w:tblHeader/>
        </w:trPr>
        <w:tc>
          <w:tcPr>
            <w:tcW w:w="4838" w:type="dxa"/>
            <w:vAlign w:val="bottom"/>
          </w:tcPr>
          <w:p w14:paraId="02B48A6D" w14:textId="77777777" w:rsidR="00D11963" w:rsidRPr="00915B53" w:rsidRDefault="00D11963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632F2394" w14:textId="77777777" w:rsidR="00D11963" w:rsidRPr="00A85D0A" w:rsidRDefault="00D1196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A177C" w:rsidRPr="00A85D0A" w14:paraId="005A4DFB" w14:textId="77777777" w:rsidTr="00A002A3">
        <w:trPr>
          <w:cantSplit/>
          <w:trHeight w:hRule="exact" w:val="374"/>
        </w:trPr>
        <w:tc>
          <w:tcPr>
            <w:tcW w:w="4838" w:type="dxa"/>
            <w:hideMark/>
          </w:tcPr>
          <w:p w14:paraId="77561FBA" w14:textId="77777777" w:rsidR="008A177C" w:rsidRPr="00915B53" w:rsidRDefault="008A177C" w:rsidP="008A17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070" w:type="dxa"/>
            <w:vAlign w:val="bottom"/>
          </w:tcPr>
          <w:p w14:paraId="3E0C0EFE" w14:textId="3E5D0B5C" w:rsidR="008A177C" w:rsidRPr="004216C1" w:rsidRDefault="00DE03E4" w:rsidP="008A1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E03E4">
              <w:rPr>
                <w:rFonts w:asciiTheme="majorBidi" w:eastAsia="Arial" w:hAnsiTheme="majorBidi" w:cs="Angsana New"/>
                <w:color w:val="000000"/>
                <w:sz w:val="30"/>
                <w:szCs w:val="30"/>
                <w:cs/>
              </w:rPr>
              <w:t>28</w:t>
            </w:r>
            <w:r w:rsidRPr="00DE03E4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,</w:t>
            </w:r>
            <w:r w:rsidRPr="00DE03E4">
              <w:rPr>
                <w:rFonts w:asciiTheme="majorBidi" w:eastAsia="Arial" w:hAnsiTheme="majorBidi" w:cs="Angsana New"/>
                <w:color w:val="000000"/>
                <w:sz w:val="30"/>
                <w:szCs w:val="30"/>
                <w:cs/>
              </w:rPr>
              <w:t>677</w:t>
            </w:r>
            <w:r w:rsidRPr="00DE03E4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,</w:t>
            </w:r>
            <w:r w:rsidRPr="00DE03E4">
              <w:rPr>
                <w:rFonts w:asciiTheme="majorBidi" w:eastAsia="Arial" w:hAnsiTheme="majorBidi" w:cs="Angsana New"/>
                <w:color w:val="000000"/>
                <w:sz w:val="30"/>
                <w:szCs w:val="30"/>
                <w:cs/>
              </w:rPr>
              <w:t>541</w:t>
            </w:r>
          </w:p>
        </w:tc>
        <w:tc>
          <w:tcPr>
            <w:tcW w:w="182" w:type="dxa"/>
          </w:tcPr>
          <w:p w14:paraId="6FA7F9D1" w14:textId="77777777" w:rsidR="008A177C" w:rsidRPr="00F272CC" w:rsidRDefault="008A177C" w:rsidP="008A1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8" w:type="dxa"/>
            <w:vAlign w:val="bottom"/>
          </w:tcPr>
          <w:p w14:paraId="1A27B513" w14:textId="2230DBD2" w:rsidR="008A177C" w:rsidRPr="004216C1" w:rsidRDefault="00DE03E4" w:rsidP="008A1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E03E4">
              <w:rPr>
                <w:rFonts w:asciiTheme="majorBidi" w:eastAsia="Arial" w:hAnsiTheme="majorBidi" w:cs="Angsana New"/>
                <w:color w:val="000000"/>
                <w:sz w:val="30"/>
                <w:szCs w:val="30"/>
                <w:cs/>
              </w:rPr>
              <w:t>28</w:t>
            </w:r>
            <w:r w:rsidRPr="00DE03E4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,</w:t>
            </w:r>
            <w:r w:rsidRPr="00DE03E4">
              <w:rPr>
                <w:rFonts w:asciiTheme="majorBidi" w:eastAsia="Arial" w:hAnsiTheme="majorBidi" w:cs="Angsana New"/>
                <w:color w:val="000000"/>
                <w:sz w:val="30"/>
                <w:szCs w:val="30"/>
                <w:cs/>
              </w:rPr>
              <w:t>640</w:t>
            </w:r>
            <w:r w:rsidRPr="00DE03E4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,</w:t>
            </w:r>
            <w:r w:rsidRPr="00DE03E4">
              <w:rPr>
                <w:rFonts w:asciiTheme="majorBidi" w:eastAsia="Arial" w:hAnsiTheme="majorBidi" w:cs="Angsana New"/>
                <w:color w:val="000000"/>
                <w:sz w:val="30"/>
                <w:szCs w:val="30"/>
                <w:cs/>
              </w:rPr>
              <w:t>485</w:t>
            </w:r>
          </w:p>
        </w:tc>
      </w:tr>
      <w:tr w:rsidR="00504E07" w:rsidRPr="00A85D0A" w14:paraId="227D42F9" w14:textId="77777777" w:rsidTr="00A002A3">
        <w:trPr>
          <w:cantSplit/>
          <w:trHeight w:hRule="exact" w:val="374"/>
        </w:trPr>
        <w:tc>
          <w:tcPr>
            <w:tcW w:w="4838" w:type="dxa"/>
          </w:tcPr>
          <w:p w14:paraId="543E742F" w14:textId="4018ACAB" w:rsidR="00504E07" w:rsidRDefault="00504E07" w:rsidP="00504E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การจ่ายคืนเงินกู้ยืม</w:t>
            </w:r>
          </w:p>
        </w:tc>
        <w:tc>
          <w:tcPr>
            <w:tcW w:w="2070" w:type="dxa"/>
            <w:vAlign w:val="bottom"/>
          </w:tcPr>
          <w:p w14:paraId="7AFC0709" w14:textId="42D73C50" w:rsidR="00504E07" w:rsidRPr="001A16D9" w:rsidRDefault="00504E07" w:rsidP="00504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6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</w:pPr>
            <w:r w:rsidRPr="001A16D9"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  <w:t>(7,875)</w:t>
            </w:r>
          </w:p>
        </w:tc>
        <w:tc>
          <w:tcPr>
            <w:tcW w:w="182" w:type="dxa"/>
          </w:tcPr>
          <w:p w14:paraId="31A6EDEA" w14:textId="77777777" w:rsidR="00504E07" w:rsidRPr="001E1D9A" w:rsidRDefault="00504E07" w:rsidP="00504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</w:pPr>
          </w:p>
        </w:tc>
        <w:tc>
          <w:tcPr>
            <w:tcW w:w="2068" w:type="dxa"/>
          </w:tcPr>
          <w:p w14:paraId="6C01F768" w14:textId="7A5DD46B" w:rsidR="00504E07" w:rsidRPr="001A16D9" w:rsidRDefault="00504E07" w:rsidP="00504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</w:pPr>
            <w:r w:rsidRPr="001A16D9"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  <w:t>-</w:t>
            </w:r>
          </w:p>
        </w:tc>
      </w:tr>
      <w:tr w:rsidR="00504E07" w:rsidRPr="00A85D0A" w14:paraId="145642A6" w14:textId="77777777" w:rsidTr="00A002A3">
        <w:trPr>
          <w:cantSplit/>
          <w:trHeight w:hRule="exact" w:val="374"/>
        </w:trPr>
        <w:tc>
          <w:tcPr>
            <w:tcW w:w="4838" w:type="dxa"/>
          </w:tcPr>
          <w:p w14:paraId="64CA8F08" w14:textId="77777777" w:rsidR="00504E07" w:rsidRPr="00915B53" w:rsidRDefault="00504E07" w:rsidP="00504E07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070" w:type="dxa"/>
            <w:vAlign w:val="bottom"/>
          </w:tcPr>
          <w:p w14:paraId="49DE2356" w14:textId="5631B256" w:rsidR="00504E07" w:rsidRPr="001A16D9" w:rsidRDefault="00504E07" w:rsidP="00504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</w:pPr>
            <w:r w:rsidRPr="001A16D9"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  <w:t>27,757</w:t>
            </w:r>
          </w:p>
        </w:tc>
        <w:tc>
          <w:tcPr>
            <w:tcW w:w="182" w:type="dxa"/>
          </w:tcPr>
          <w:p w14:paraId="69FE76A0" w14:textId="77777777" w:rsidR="00504E07" w:rsidRPr="001E1D9A" w:rsidRDefault="00504E07" w:rsidP="00504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</w:pPr>
          </w:p>
        </w:tc>
        <w:tc>
          <w:tcPr>
            <w:tcW w:w="2068" w:type="dxa"/>
          </w:tcPr>
          <w:p w14:paraId="6219D6E7" w14:textId="7CAB1251" w:rsidR="00504E07" w:rsidRPr="001A16D9" w:rsidRDefault="00504E07" w:rsidP="00504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</w:pPr>
            <w:r w:rsidRPr="001A16D9"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  <w:t>27,702</w:t>
            </w:r>
          </w:p>
        </w:tc>
      </w:tr>
      <w:tr w:rsidR="00504E07" w:rsidRPr="00A85D0A" w14:paraId="6A49100E" w14:textId="77777777" w:rsidTr="00A002A3">
        <w:trPr>
          <w:cantSplit/>
          <w:trHeight w:hRule="exact" w:val="374"/>
        </w:trPr>
        <w:tc>
          <w:tcPr>
            <w:tcW w:w="4838" w:type="dxa"/>
          </w:tcPr>
          <w:p w14:paraId="6BA702C1" w14:textId="7236994D" w:rsidR="00504E07" w:rsidRPr="00915B53" w:rsidRDefault="00504E07" w:rsidP="00504E07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2070" w:type="dxa"/>
            <w:vAlign w:val="bottom"/>
          </w:tcPr>
          <w:p w14:paraId="0121A32C" w14:textId="4B936EF3" w:rsidR="00504E07" w:rsidRPr="001A16D9" w:rsidRDefault="00504E07" w:rsidP="00504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7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</w:pPr>
            <w:r w:rsidRPr="001A16D9"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  <w:t>577,244</w:t>
            </w:r>
          </w:p>
        </w:tc>
        <w:tc>
          <w:tcPr>
            <w:tcW w:w="182" w:type="dxa"/>
          </w:tcPr>
          <w:p w14:paraId="027D889C" w14:textId="77777777" w:rsidR="00504E07" w:rsidRPr="001E1D9A" w:rsidRDefault="00504E07" w:rsidP="00504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</w:pPr>
          </w:p>
        </w:tc>
        <w:tc>
          <w:tcPr>
            <w:tcW w:w="2068" w:type="dxa"/>
          </w:tcPr>
          <w:p w14:paraId="24EE6FF0" w14:textId="49EA9A99" w:rsidR="00504E07" w:rsidRPr="001A16D9" w:rsidRDefault="00504E07" w:rsidP="00504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</w:pPr>
            <w:r w:rsidRPr="001A16D9"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  <w:t>577,244</w:t>
            </w:r>
          </w:p>
        </w:tc>
      </w:tr>
      <w:tr w:rsidR="00504E07" w:rsidRPr="00A85D0A" w14:paraId="2D9B8E9C" w14:textId="77777777" w:rsidTr="00A002A3">
        <w:trPr>
          <w:cantSplit/>
          <w:trHeight w:hRule="exact" w:val="374"/>
        </w:trPr>
        <w:tc>
          <w:tcPr>
            <w:tcW w:w="4838" w:type="dxa"/>
          </w:tcPr>
          <w:p w14:paraId="0FF9CDAE" w14:textId="77777777" w:rsidR="00504E07" w:rsidRPr="00915B53" w:rsidRDefault="00504E07" w:rsidP="00504E07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D544D3F" w14:textId="721434B8" w:rsidR="00504E07" w:rsidRPr="001A16D9" w:rsidRDefault="00504E07" w:rsidP="00504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7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</w:pPr>
            <w:r w:rsidRPr="001A16D9"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  <w:t>(696)</w:t>
            </w:r>
          </w:p>
        </w:tc>
        <w:tc>
          <w:tcPr>
            <w:tcW w:w="182" w:type="dxa"/>
          </w:tcPr>
          <w:p w14:paraId="26245D34" w14:textId="77777777" w:rsidR="00504E07" w:rsidRPr="001E1D9A" w:rsidRDefault="00504E07" w:rsidP="00504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5C185C58" w14:textId="4839AC15" w:rsidR="00504E07" w:rsidRPr="001A16D9" w:rsidRDefault="00504E07" w:rsidP="00504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</w:pPr>
            <w:r w:rsidRPr="001A16D9">
              <w:rPr>
                <w:rFonts w:asciiTheme="majorBidi" w:eastAsia="Arial" w:hAnsiTheme="majorBidi" w:cs="Angsana New"/>
                <w:color w:val="000000"/>
                <w:sz w:val="30"/>
                <w:szCs w:val="30"/>
              </w:rPr>
              <w:t>-</w:t>
            </w:r>
          </w:p>
        </w:tc>
      </w:tr>
      <w:tr w:rsidR="00504E07" w:rsidRPr="001A16D9" w14:paraId="7EB96B8A" w14:textId="77777777" w:rsidTr="00A002A3">
        <w:trPr>
          <w:cantSplit/>
          <w:trHeight w:hRule="exact" w:val="374"/>
        </w:trPr>
        <w:tc>
          <w:tcPr>
            <w:tcW w:w="4838" w:type="dxa"/>
          </w:tcPr>
          <w:p w14:paraId="43BACD10" w14:textId="77777777" w:rsidR="00504E07" w:rsidRPr="00EC721A" w:rsidRDefault="00504E07" w:rsidP="00504E07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9C935" w14:textId="08BFDA33" w:rsidR="00504E07" w:rsidRPr="001A16D9" w:rsidRDefault="00677499" w:rsidP="00504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="Angsana New"/>
                <w:b/>
                <w:bCs/>
                <w:color w:val="000000"/>
                <w:sz w:val="30"/>
                <w:szCs w:val="30"/>
              </w:rPr>
            </w:pPr>
            <w:r w:rsidRPr="001A16D9">
              <w:rPr>
                <w:rFonts w:asciiTheme="majorBidi" w:eastAsia="Arial" w:hAnsiTheme="majorBidi" w:cs="Angsana New"/>
                <w:b/>
                <w:bCs/>
                <w:color w:val="000000"/>
                <w:sz w:val="30"/>
                <w:szCs w:val="30"/>
                <w:cs/>
              </w:rPr>
              <w:t>29</w:t>
            </w:r>
            <w:r w:rsidRPr="001A16D9">
              <w:rPr>
                <w:rFonts w:asciiTheme="majorBidi" w:eastAsia="Arial" w:hAnsiTheme="majorBidi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1A16D9">
              <w:rPr>
                <w:rFonts w:asciiTheme="majorBidi" w:eastAsia="Arial" w:hAnsiTheme="majorBidi" w:cs="Angsana New"/>
                <w:b/>
                <w:bCs/>
                <w:color w:val="000000"/>
                <w:sz w:val="30"/>
                <w:szCs w:val="30"/>
                <w:cs/>
              </w:rPr>
              <w:t>273</w:t>
            </w:r>
            <w:r w:rsidRPr="001A16D9">
              <w:rPr>
                <w:rFonts w:asciiTheme="majorBidi" w:eastAsia="Arial" w:hAnsiTheme="majorBidi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1A16D9">
              <w:rPr>
                <w:rFonts w:asciiTheme="majorBidi" w:eastAsia="Arial" w:hAnsiTheme="majorBidi" w:cs="Angsana New"/>
                <w:b/>
                <w:bCs/>
                <w:color w:val="000000"/>
                <w:sz w:val="30"/>
                <w:szCs w:val="30"/>
                <w:cs/>
              </w:rPr>
              <w:t>971</w:t>
            </w:r>
          </w:p>
        </w:tc>
        <w:tc>
          <w:tcPr>
            <w:tcW w:w="182" w:type="dxa"/>
            <w:vAlign w:val="bottom"/>
          </w:tcPr>
          <w:p w14:paraId="3F88F3C2" w14:textId="77777777" w:rsidR="00504E07" w:rsidRPr="001A16D9" w:rsidRDefault="00504E07" w:rsidP="00504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jc w:val="right"/>
              <w:rPr>
                <w:rFonts w:asciiTheme="majorBidi" w:eastAsia="Arial" w:hAnsiTheme="majorBidi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double" w:sz="4" w:space="0" w:color="auto"/>
            </w:tcBorders>
          </w:tcPr>
          <w:p w14:paraId="03FC3CE9" w14:textId="037458A9" w:rsidR="00504E07" w:rsidRPr="001A16D9" w:rsidRDefault="00A5373E" w:rsidP="00504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="Angsana New"/>
                <w:b/>
                <w:bCs/>
                <w:color w:val="000000"/>
                <w:sz w:val="30"/>
                <w:szCs w:val="30"/>
              </w:rPr>
            </w:pPr>
            <w:r w:rsidRPr="001A16D9">
              <w:rPr>
                <w:rFonts w:asciiTheme="majorBidi" w:eastAsia="Arial" w:hAnsiTheme="majorBidi" w:cs="Angsana New"/>
                <w:b/>
                <w:bCs/>
                <w:color w:val="000000"/>
                <w:sz w:val="30"/>
                <w:szCs w:val="30"/>
              </w:rPr>
              <w:t>29,245,431</w:t>
            </w:r>
          </w:p>
        </w:tc>
      </w:tr>
    </w:tbl>
    <w:p w14:paraId="421939D6" w14:textId="77777777" w:rsidR="00B32BA9" w:rsidRDefault="00B32BA9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218682D" w14:textId="4E3BB399" w:rsidR="00F272CC" w:rsidRPr="00CC0C21" w:rsidRDefault="00AD57CD" w:rsidP="002B1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AD57CD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AD57C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AD57CD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AD57C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B422F">
        <w:rPr>
          <w:rFonts w:asciiTheme="majorBidi" w:hAnsiTheme="majorBidi" w:cs="Angsana New"/>
          <w:spacing w:val="-2"/>
          <w:sz w:val="30"/>
          <w:szCs w:val="30"/>
        </w:rPr>
        <w:t xml:space="preserve">30 </w:t>
      </w:r>
      <w:r w:rsidR="008B422F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="0046726C" w:rsidRPr="00CC0C2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1611F4">
        <w:rPr>
          <w:rFonts w:asciiTheme="majorBidi" w:hAnsiTheme="majorBidi" w:cs="Angsana New"/>
          <w:spacing w:val="-2"/>
          <w:sz w:val="30"/>
          <w:szCs w:val="30"/>
        </w:rPr>
        <w:t>256</w:t>
      </w:r>
      <w:r w:rsidR="00A57690">
        <w:rPr>
          <w:rFonts w:asciiTheme="majorBidi" w:hAnsiTheme="majorBidi" w:cs="Angsana New"/>
          <w:spacing w:val="-2"/>
          <w:sz w:val="30"/>
          <w:szCs w:val="30"/>
        </w:rPr>
        <w:t>9</w:t>
      </w:r>
      <w:r w:rsidR="00D11963" w:rsidRPr="00CC0C2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11963" w:rsidRPr="00CC0C21">
        <w:rPr>
          <w:rFonts w:asciiTheme="majorBidi" w:hAnsiTheme="majorBidi" w:cs="Angsana New" w:hint="cs"/>
          <w:spacing w:val="-2"/>
          <w:sz w:val="30"/>
          <w:szCs w:val="30"/>
          <w:cs/>
        </w:rPr>
        <w:t>เงินกู้ยืมระยะยาวจากสถาบันการเงินเป็นสัญญากู้ยืมระยะยาวจากสถาบันการเงินหลายแห่ง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เพื่อใช้ในการดําเนินงาน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ซื้อเครื่องจักร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ลงทุนในบริษัทย่อย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บริษัทร่วม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และการร่วมค้า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และก่อสร้างโรงงาน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เงิน</w:t>
      </w:r>
      <w:r w:rsidR="00D11963" w:rsidRPr="00CC0C21">
        <w:rPr>
          <w:rFonts w:asciiTheme="majorBidi" w:hAnsiTheme="majorBidi" w:cs="Angsana New" w:hint="cs"/>
          <w:sz w:val="30"/>
          <w:szCs w:val="30"/>
          <w:cs/>
        </w:rPr>
        <w:t>กู้ยืม</w:t>
      </w:r>
      <w:r w:rsidR="00D11963" w:rsidRPr="00CC0C21">
        <w:rPr>
          <w:rFonts w:asciiTheme="majorBidi" w:hAnsiTheme="majorBidi" w:cs="Angsana New"/>
          <w:spacing w:val="-6"/>
          <w:sz w:val="30"/>
          <w:szCs w:val="30"/>
          <w:cs/>
        </w:rPr>
        <w:t>ระยะยาวจากสถาบันการเงินจํานวน</w:t>
      </w:r>
      <w:r w:rsidR="00235972">
        <w:rPr>
          <w:rFonts w:cstheme="minorBidi"/>
          <w:sz w:val="22"/>
          <w:szCs w:val="22"/>
        </w:rPr>
        <w:t xml:space="preserve"> </w:t>
      </w:r>
      <w:r w:rsidR="007C6EAB" w:rsidRPr="007C6EAB">
        <w:rPr>
          <w:rFonts w:asciiTheme="majorBidi" w:hAnsiTheme="majorBidi" w:cs="Angsana New"/>
          <w:spacing w:val="-2"/>
          <w:sz w:val="30"/>
          <w:szCs w:val="30"/>
        </w:rPr>
        <w:t>15,262</w:t>
      </w:r>
      <w:r w:rsidR="003A6B1F">
        <w:rPr>
          <w:rFonts w:asciiTheme="majorBidi" w:hAnsiTheme="majorBidi" w:cs="Angsana New"/>
          <w:spacing w:val="-2"/>
          <w:sz w:val="30"/>
          <w:szCs w:val="30"/>
        </w:rPr>
        <w:t>.3</w:t>
      </w:r>
      <w:r w:rsidR="007C6EAB" w:rsidRPr="007C6EAB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D11963" w:rsidRPr="001E1D9A">
        <w:rPr>
          <w:rFonts w:asciiTheme="majorBidi" w:hAnsiTheme="majorBidi" w:cs="Angsana New"/>
          <w:spacing w:val="-6"/>
          <w:sz w:val="30"/>
          <w:szCs w:val="30"/>
          <w:cs/>
        </w:rPr>
        <w:t>ล้านรูเปีย</w:t>
      </w:r>
      <w:r w:rsidR="00D11963" w:rsidRPr="00CC0C21">
        <w:rPr>
          <w:rFonts w:asciiTheme="majorBidi" w:hAnsiTheme="majorBidi" w:cs="Angsana New"/>
          <w:spacing w:val="-6"/>
          <w:sz w:val="30"/>
          <w:szCs w:val="30"/>
          <w:cs/>
        </w:rPr>
        <w:t xml:space="preserve"> หรือเทียบเท่า</w:t>
      </w:r>
      <w:r w:rsidR="00D11963" w:rsidRPr="001E1D9A">
        <w:rPr>
          <w:rFonts w:asciiTheme="majorBidi" w:hAnsiTheme="majorBidi" w:cs="Angsana New"/>
          <w:spacing w:val="-6"/>
          <w:sz w:val="30"/>
          <w:szCs w:val="30"/>
          <w:cs/>
        </w:rPr>
        <w:t>กับ</w:t>
      </w:r>
      <w:r w:rsidR="00B14572" w:rsidRPr="001E1D9A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1A16D9" w:rsidRPr="001A16D9">
        <w:rPr>
          <w:rFonts w:asciiTheme="majorBidi" w:hAnsiTheme="majorBidi" w:cs="Angsana New"/>
          <w:spacing w:val="-2"/>
          <w:sz w:val="30"/>
          <w:szCs w:val="30"/>
        </w:rPr>
        <w:t>28.5</w:t>
      </w:r>
      <w:r w:rsidR="00ED4451" w:rsidRPr="00D13BAB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D11963" w:rsidRPr="00D13BAB">
        <w:rPr>
          <w:rFonts w:asciiTheme="majorBidi" w:hAnsiTheme="majorBidi" w:cs="Angsana New"/>
          <w:spacing w:val="-2"/>
          <w:sz w:val="30"/>
          <w:szCs w:val="30"/>
          <w:cs/>
        </w:rPr>
        <w:t>ล้</w:t>
      </w:r>
      <w:r w:rsidR="00D11963" w:rsidRPr="001E1D9A">
        <w:rPr>
          <w:rFonts w:asciiTheme="majorBidi" w:hAnsiTheme="majorBidi" w:cs="Angsana New"/>
          <w:spacing w:val="-6"/>
          <w:sz w:val="30"/>
          <w:szCs w:val="30"/>
          <w:cs/>
        </w:rPr>
        <w:t>านบาท</w:t>
      </w:r>
      <w:r w:rsidR="00D11963" w:rsidRPr="00CC0C21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D11963"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>(</w:t>
      </w:r>
      <w:r w:rsidR="001611F4">
        <w:rPr>
          <w:rFonts w:asciiTheme="majorBidi" w:hAnsiTheme="majorBidi" w:cs="Angsana New"/>
          <w:i/>
          <w:iCs/>
          <w:spacing w:val="-6"/>
          <w:sz w:val="30"/>
          <w:szCs w:val="30"/>
        </w:rPr>
        <w:t>31</w:t>
      </w:r>
      <w:r w:rsidR="00C518C0"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D11963"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ธันวาคม </w:t>
      </w:r>
      <w:r w:rsidR="00A57690">
        <w:rPr>
          <w:rFonts w:asciiTheme="majorBidi" w:hAnsiTheme="majorBidi" w:cs="Angsana New"/>
          <w:i/>
          <w:iCs/>
          <w:spacing w:val="-6"/>
          <w:sz w:val="30"/>
          <w:szCs w:val="30"/>
        </w:rPr>
        <w:t>2568</w:t>
      </w:r>
      <w:r w:rsidR="00C518C0"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>:</w:t>
      </w:r>
      <w:r w:rsidR="00B54233"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A57690">
        <w:rPr>
          <w:rFonts w:asciiTheme="majorBidi" w:hAnsiTheme="majorBidi" w:cs="Angsana New"/>
          <w:i/>
          <w:iCs/>
          <w:spacing w:val="-6"/>
          <w:sz w:val="30"/>
          <w:szCs w:val="30"/>
        </w:rPr>
        <w:t>19,60</w:t>
      </w:r>
      <w:r w:rsidR="003A6B1F">
        <w:rPr>
          <w:rFonts w:asciiTheme="majorBidi" w:hAnsiTheme="majorBidi" w:cs="Angsana New"/>
          <w:i/>
          <w:iCs/>
          <w:spacing w:val="-6"/>
          <w:sz w:val="30"/>
          <w:szCs w:val="30"/>
        </w:rPr>
        <w:t>6.5</w:t>
      </w:r>
      <w:r w:rsidR="006F6089" w:rsidRPr="006F6089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4A0D72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br/>
      </w:r>
      <w:r w:rsidR="006F6089" w:rsidRPr="006F6089">
        <w:rPr>
          <w:rFonts w:asciiTheme="majorBidi" w:hAnsiTheme="majorBidi" w:cs="Angsana New" w:hint="cs"/>
          <w:i/>
          <w:iCs/>
          <w:spacing w:val="-6"/>
          <w:sz w:val="30"/>
          <w:szCs w:val="30"/>
          <w:cs/>
        </w:rPr>
        <w:t>ล้านรูเปีย</w:t>
      </w:r>
      <w:r w:rsidR="006F6089" w:rsidRPr="006F6089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6F6089" w:rsidRPr="006F6089">
        <w:rPr>
          <w:rFonts w:asciiTheme="majorBidi" w:hAnsiTheme="majorBidi" w:cs="Angsana New" w:hint="cs"/>
          <w:i/>
          <w:iCs/>
          <w:spacing w:val="-6"/>
          <w:sz w:val="30"/>
          <w:szCs w:val="30"/>
          <w:cs/>
        </w:rPr>
        <w:t>หรือเทียบเท่ากับ</w:t>
      </w:r>
      <w:r w:rsidR="006F6089" w:rsidRPr="006F6089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797BF4">
        <w:rPr>
          <w:rFonts w:asciiTheme="majorBidi" w:hAnsiTheme="majorBidi" w:cs="Angsana New"/>
          <w:i/>
          <w:iCs/>
          <w:spacing w:val="-6"/>
          <w:sz w:val="30"/>
          <w:szCs w:val="30"/>
        </w:rPr>
        <w:t>37</w:t>
      </w:r>
      <w:r w:rsidR="001611F4">
        <w:rPr>
          <w:rFonts w:asciiTheme="majorBidi" w:hAnsiTheme="majorBidi" w:cs="Angsana New"/>
          <w:i/>
          <w:iCs/>
          <w:spacing w:val="-6"/>
          <w:sz w:val="30"/>
          <w:szCs w:val="30"/>
        </w:rPr>
        <w:t>.</w:t>
      </w:r>
      <w:r w:rsidR="00797BF4">
        <w:rPr>
          <w:rFonts w:asciiTheme="majorBidi" w:hAnsiTheme="majorBidi" w:cs="Angsana New"/>
          <w:i/>
          <w:iCs/>
          <w:spacing w:val="-6"/>
          <w:sz w:val="30"/>
          <w:szCs w:val="30"/>
        </w:rPr>
        <w:t>1</w:t>
      </w:r>
      <w:r w:rsidR="006F6089" w:rsidRPr="006F6089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6F6089" w:rsidRPr="006F6089">
        <w:rPr>
          <w:rFonts w:asciiTheme="majorBidi" w:hAnsiTheme="majorBidi" w:cs="Angsana New" w:hint="cs"/>
          <w:i/>
          <w:iCs/>
          <w:spacing w:val="-6"/>
          <w:sz w:val="30"/>
          <w:szCs w:val="30"/>
          <w:cs/>
        </w:rPr>
        <w:t>ล้านบาท</w:t>
      </w:r>
      <w:r w:rsidR="00D11963" w:rsidRPr="00CC0C21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คํ้าประกันโดยที่ดิน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อาคารและอุปกรณ์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ของกลุ่มบริษัท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กลุ่มบริษัทและบริษัทจะต้องปฏิบัติตามเงื่อนไขต่าง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ๆ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ที่ระบุไว้ในสัญญาวงเงินสินเชื่อ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รวมทั้งรักษาอัตราส่วนทางการเงินบางประการและ</w:t>
      </w:r>
      <w:r w:rsidR="00D11963" w:rsidRPr="00CC0C21">
        <w:rPr>
          <w:rFonts w:asciiTheme="majorBidi" w:hAnsiTheme="majorBidi" w:cs="Angsana New" w:hint="cs"/>
          <w:spacing w:val="2"/>
          <w:sz w:val="30"/>
          <w:szCs w:val="30"/>
          <w:cs/>
        </w:rPr>
        <w:t>รวมถึงการจํากัดการก่อหนี้</w:t>
      </w:r>
      <w:r w:rsidR="00D11963" w:rsidRPr="00CC0C21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D11963" w:rsidRPr="00CC0C21">
        <w:rPr>
          <w:rFonts w:asciiTheme="majorBidi" w:hAnsiTheme="majorBidi" w:cs="Angsana New" w:hint="cs"/>
          <w:spacing w:val="2"/>
          <w:sz w:val="30"/>
          <w:szCs w:val="30"/>
          <w:cs/>
        </w:rPr>
        <w:t>การทําสัญญาเช่าเพื่อการลงทุน</w:t>
      </w:r>
      <w:r w:rsidR="00D11963" w:rsidRPr="00CC0C21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D11963" w:rsidRPr="00CC0C21">
        <w:rPr>
          <w:rFonts w:asciiTheme="majorBidi" w:hAnsiTheme="majorBidi" w:cs="Angsana New" w:hint="cs"/>
          <w:spacing w:val="2"/>
          <w:sz w:val="30"/>
          <w:szCs w:val="30"/>
          <w:cs/>
        </w:rPr>
        <w:t>รายจ่ายฝ่ายทุน</w:t>
      </w:r>
      <w:r w:rsidR="00D11963" w:rsidRPr="00CC0C21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D11963" w:rsidRPr="00CC0C21">
        <w:rPr>
          <w:rFonts w:asciiTheme="majorBidi" w:hAnsiTheme="majorBidi" w:cs="Angsana New" w:hint="cs"/>
          <w:spacing w:val="2"/>
          <w:sz w:val="30"/>
          <w:szCs w:val="30"/>
          <w:cs/>
        </w:rPr>
        <w:t>รายการเกี่ยวกับกิจการในกลุ่มบริษัท</w:t>
      </w:r>
      <w:r w:rsidR="00D11963" w:rsidRPr="00CC0C21">
        <w:rPr>
          <w:rFonts w:asciiTheme="majorBidi" w:hAnsiTheme="majorBidi" w:cs="Angsana New" w:hint="cs"/>
          <w:sz w:val="30"/>
          <w:szCs w:val="30"/>
          <w:cs/>
        </w:rPr>
        <w:t>การจัดสรรและจ่ายเงินปันผล</w:t>
      </w:r>
    </w:p>
    <w:p w14:paraId="50C5FA91" w14:textId="2ACF25E3" w:rsidR="0084138E" w:rsidRDefault="00841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3BE73F21" w14:textId="3FE79A1C" w:rsidR="00D11963" w:rsidRDefault="00D11963" w:rsidP="00BC4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วงเงินกู้ยืม</w:t>
      </w:r>
    </w:p>
    <w:p w14:paraId="316DAF94" w14:textId="77777777" w:rsidR="00D11963" w:rsidRPr="008B5A88" w:rsidRDefault="00D1196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7F58B65" w14:textId="77777777" w:rsidR="00D11963" w:rsidRPr="00684819" w:rsidRDefault="00D11963" w:rsidP="00BC4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sz w:val="30"/>
          <w:szCs w:val="30"/>
        </w:rPr>
      </w:pPr>
      <w:r w:rsidRPr="00684819">
        <w:rPr>
          <w:rFonts w:asciiTheme="majorBidi" w:hAnsiTheme="majorBidi" w:cs="Angsana New" w:hint="cs"/>
          <w:sz w:val="30"/>
          <w:szCs w:val="30"/>
          <w:cs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01F1783D" w14:textId="77777777" w:rsidR="00D11963" w:rsidRPr="008B5A88" w:rsidRDefault="00D1196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99"/>
        <w:gridCol w:w="274"/>
        <w:gridCol w:w="1798"/>
      </w:tblGrid>
      <w:tr w:rsidR="006F167A" w:rsidRPr="00665100" w14:paraId="28613357" w14:textId="77777777" w:rsidTr="008B5A88">
        <w:trPr>
          <w:tblHeader/>
        </w:trPr>
        <w:tc>
          <w:tcPr>
            <w:tcW w:w="2892" w:type="pct"/>
          </w:tcPr>
          <w:p w14:paraId="279E67C5" w14:textId="77777777" w:rsidR="00D11963" w:rsidRPr="00D973C5" w:rsidRDefault="00D1196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8" w:type="pct"/>
            <w:gridSpan w:val="3"/>
          </w:tcPr>
          <w:p w14:paraId="02FFBF79" w14:textId="77777777" w:rsidR="00D11963" w:rsidRPr="00665100" w:rsidRDefault="00D11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1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651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136714" w:rsidRPr="00665100" w14:paraId="689B2086" w14:textId="77777777" w:rsidTr="008B5A88">
        <w:trPr>
          <w:tblHeader/>
        </w:trPr>
        <w:tc>
          <w:tcPr>
            <w:tcW w:w="2892" w:type="pct"/>
          </w:tcPr>
          <w:p w14:paraId="33FB54CB" w14:textId="7C3A6801" w:rsidR="00136714" w:rsidRPr="00DC59F6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0" w:type="pct"/>
          </w:tcPr>
          <w:p w14:paraId="4BF0C577" w14:textId="4456A701" w:rsidR="00136714" w:rsidRPr="00665100" w:rsidRDefault="008B422F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9" w:type="pct"/>
          </w:tcPr>
          <w:p w14:paraId="6ED43846" w14:textId="77777777" w:rsidR="00136714" w:rsidRPr="00665100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</w:tcPr>
          <w:p w14:paraId="5E7FD1A9" w14:textId="2D65C300" w:rsidR="00136714" w:rsidRPr="00665100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2C2C59" w:rsidRPr="00665100" w14:paraId="4B864EB4" w14:textId="77777777" w:rsidTr="008B5A88">
        <w:trPr>
          <w:tblHeader/>
        </w:trPr>
        <w:tc>
          <w:tcPr>
            <w:tcW w:w="2892" w:type="pct"/>
          </w:tcPr>
          <w:p w14:paraId="2CB2B164" w14:textId="77777777" w:rsidR="002C2C59" w:rsidRPr="00DC59F6" w:rsidRDefault="002C2C59" w:rsidP="002C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0" w:type="pct"/>
          </w:tcPr>
          <w:p w14:paraId="5E4C09C4" w14:textId="6704301D" w:rsidR="002C2C59" w:rsidRPr="002C2C59" w:rsidRDefault="002C2C59" w:rsidP="002C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43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9" w:type="pct"/>
          </w:tcPr>
          <w:p w14:paraId="261F8623" w14:textId="77777777" w:rsidR="002C2C59" w:rsidRPr="002C2C59" w:rsidRDefault="002C2C59" w:rsidP="002C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</w:tcPr>
          <w:p w14:paraId="2269AFB4" w14:textId="26B6AF6A" w:rsidR="002C2C59" w:rsidRPr="002C2C59" w:rsidRDefault="002C2C59" w:rsidP="002C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43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2C2C59" w:rsidRPr="00665100" w14:paraId="2BBDA807" w14:textId="77777777" w:rsidTr="008B5A88">
        <w:tc>
          <w:tcPr>
            <w:tcW w:w="2892" w:type="pct"/>
          </w:tcPr>
          <w:p w14:paraId="20ED1512" w14:textId="77777777" w:rsidR="002C2C59" w:rsidRDefault="002C2C59" w:rsidP="002C2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8" w:type="pct"/>
            <w:gridSpan w:val="3"/>
          </w:tcPr>
          <w:p w14:paraId="28A3B759" w14:textId="1EB3F39E" w:rsidR="002C2C59" w:rsidRDefault="002C2C59" w:rsidP="002C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E17DA" w:rsidRPr="00665100" w14:paraId="6E8D42B1" w14:textId="77777777">
        <w:tc>
          <w:tcPr>
            <w:tcW w:w="2892" w:type="pct"/>
          </w:tcPr>
          <w:p w14:paraId="223BB69C" w14:textId="77777777" w:rsidR="007E17DA" w:rsidRPr="00684819" w:rsidRDefault="007E17DA" w:rsidP="007E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980" w:type="pct"/>
            <w:vAlign w:val="center"/>
          </w:tcPr>
          <w:p w14:paraId="67D930CC" w14:textId="513B9FAF" w:rsidR="007E17DA" w:rsidRPr="00665100" w:rsidRDefault="00F629AE" w:rsidP="007E1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29AE">
              <w:rPr>
                <w:rFonts w:asciiTheme="majorBidi" w:eastAsia="Arial" w:hAnsiTheme="majorBidi" w:cstheme="majorBidi"/>
                <w:spacing w:val="-4"/>
                <w:sz w:val="30"/>
                <w:szCs w:val="30"/>
                <w:lang w:val="en-GB" w:bidi="ar-SA"/>
              </w:rPr>
              <w:t>26,590</w:t>
            </w:r>
            <w:r w:rsidR="007E17DA"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="007E17DA" w:rsidRPr="00A91DD6"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149" w:type="pct"/>
          </w:tcPr>
          <w:p w14:paraId="1231EFCF" w14:textId="77777777" w:rsidR="007E17DA" w:rsidRPr="00665100" w:rsidRDefault="007E17DA" w:rsidP="007E1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vAlign w:val="center"/>
          </w:tcPr>
          <w:p w14:paraId="20C988AE" w14:textId="026C13A0" w:rsidR="007E17DA" w:rsidRPr="00665100" w:rsidRDefault="007E17DA" w:rsidP="007E1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eastAsia="Arial" w:hAnsiTheme="majorBidi" w:cstheme="majorBidi"/>
                <w:spacing w:val="-4"/>
                <w:sz w:val="30"/>
                <w:szCs w:val="30"/>
                <w:lang w:val="en-GB" w:bidi="ar-SA"/>
              </w:rPr>
              <w:t>31,380</w:t>
            </w:r>
            <w:r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A91DD6"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บาท</w:t>
            </w:r>
          </w:p>
        </w:tc>
      </w:tr>
      <w:tr w:rsidR="007E17DA" w:rsidRPr="00665100" w14:paraId="55ED863D" w14:textId="77777777">
        <w:tc>
          <w:tcPr>
            <w:tcW w:w="2892" w:type="pct"/>
          </w:tcPr>
          <w:p w14:paraId="3C446514" w14:textId="77777777" w:rsidR="007E17DA" w:rsidRPr="00D973C5" w:rsidRDefault="007E17DA" w:rsidP="007E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สกุลเงินดอลลาร์สหรัฐฯ</w:t>
            </w:r>
          </w:p>
        </w:tc>
        <w:tc>
          <w:tcPr>
            <w:tcW w:w="980" w:type="pct"/>
            <w:vAlign w:val="center"/>
          </w:tcPr>
          <w:p w14:paraId="26E695F2" w14:textId="21E41531" w:rsidR="007E17DA" w:rsidRPr="00665100" w:rsidRDefault="007E17DA" w:rsidP="007E1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pacing w:val="-4"/>
                <w:sz w:val="30"/>
                <w:szCs w:val="30"/>
                <w:lang w:val="en-GB" w:bidi="ar-SA"/>
              </w:rPr>
              <w:t>2</w:t>
            </w:r>
            <w:r w:rsidR="00355C0C">
              <w:rPr>
                <w:rFonts w:asciiTheme="majorBidi" w:eastAsia="Arial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66</w:t>
            </w:r>
            <w:r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ดอลลาร์สหรัฐฯ</w:t>
            </w:r>
          </w:p>
        </w:tc>
        <w:tc>
          <w:tcPr>
            <w:tcW w:w="149" w:type="pct"/>
          </w:tcPr>
          <w:p w14:paraId="77132B0B" w14:textId="77777777" w:rsidR="007E17DA" w:rsidRPr="00665100" w:rsidRDefault="007E17DA" w:rsidP="007E1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vAlign w:val="center"/>
          </w:tcPr>
          <w:p w14:paraId="356745CC" w14:textId="1033CD49" w:rsidR="007E17DA" w:rsidRDefault="007E17DA" w:rsidP="007E1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eastAsia="Arial" w:hAnsiTheme="majorBidi" w:cstheme="majorBidi"/>
                <w:spacing w:val="-4"/>
                <w:sz w:val="30"/>
                <w:szCs w:val="30"/>
                <w:lang w:val="en-GB" w:bidi="ar-SA"/>
              </w:rPr>
              <w:t>257</w:t>
            </w:r>
            <w:r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ดอลลาร์สหรัฐฯ</w:t>
            </w:r>
          </w:p>
        </w:tc>
      </w:tr>
      <w:tr w:rsidR="007E17DA" w:rsidRPr="00665100" w14:paraId="03AD7E5F" w14:textId="77777777">
        <w:tc>
          <w:tcPr>
            <w:tcW w:w="2892" w:type="pct"/>
          </w:tcPr>
          <w:p w14:paraId="1443B7EA" w14:textId="77777777" w:rsidR="007E17DA" w:rsidRDefault="007E17DA" w:rsidP="007E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980" w:type="pct"/>
            <w:vAlign w:val="center"/>
          </w:tcPr>
          <w:p w14:paraId="04F3591D" w14:textId="4A8EB204" w:rsidR="007E17DA" w:rsidRPr="00665100" w:rsidRDefault="007E17DA" w:rsidP="007E1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pacing w:val="-4"/>
                <w:sz w:val="30"/>
                <w:szCs w:val="30"/>
                <w:lang w:val="en-GB" w:bidi="ar-SA"/>
              </w:rPr>
              <w:t>1</w:t>
            </w:r>
            <w:r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ยูโร</w:t>
            </w:r>
          </w:p>
        </w:tc>
        <w:tc>
          <w:tcPr>
            <w:tcW w:w="149" w:type="pct"/>
          </w:tcPr>
          <w:p w14:paraId="06AE5D7E" w14:textId="77777777" w:rsidR="007E17DA" w:rsidRPr="00665100" w:rsidRDefault="007E17DA" w:rsidP="007E1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vAlign w:val="center"/>
          </w:tcPr>
          <w:p w14:paraId="6A4567D6" w14:textId="1811A4D4" w:rsidR="007E17DA" w:rsidRDefault="007E17DA" w:rsidP="007E1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eastAsia="Arial" w:hAnsiTheme="majorBidi" w:cstheme="majorBidi"/>
                <w:spacing w:val="-4"/>
                <w:sz w:val="30"/>
                <w:szCs w:val="30"/>
                <w:lang w:val="en-GB" w:bidi="ar-SA"/>
              </w:rPr>
              <w:t>1</w:t>
            </w:r>
            <w:r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ยูโร</w:t>
            </w:r>
          </w:p>
        </w:tc>
      </w:tr>
      <w:tr w:rsidR="007E17DA" w:rsidRPr="00665100" w14:paraId="6AD03022" w14:textId="77777777">
        <w:tc>
          <w:tcPr>
            <w:tcW w:w="2892" w:type="pct"/>
          </w:tcPr>
          <w:p w14:paraId="31D5BF21" w14:textId="77777777" w:rsidR="007E17DA" w:rsidRDefault="007E17DA" w:rsidP="007E1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สกุลเงินรูเปีย</w:t>
            </w:r>
          </w:p>
        </w:tc>
        <w:tc>
          <w:tcPr>
            <w:tcW w:w="980" w:type="pct"/>
            <w:vAlign w:val="center"/>
          </w:tcPr>
          <w:p w14:paraId="70122CCD" w14:textId="33368632" w:rsidR="007E17DA" w:rsidRPr="00665100" w:rsidRDefault="005B1E4A" w:rsidP="007E1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1E4A">
              <w:rPr>
                <w:rFonts w:asciiTheme="majorBidi" w:eastAsia="Arial" w:hAnsiTheme="majorBidi" w:cstheme="majorBidi"/>
                <w:spacing w:val="-4"/>
                <w:sz w:val="30"/>
                <w:szCs w:val="30"/>
                <w:lang w:val="en-GB" w:bidi="ar-SA"/>
              </w:rPr>
              <w:t>37,048</w:t>
            </w:r>
            <w:r w:rsidR="007E17D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="007E17DA"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รูเปีย</w:t>
            </w:r>
          </w:p>
        </w:tc>
        <w:tc>
          <w:tcPr>
            <w:tcW w:w="149" w:type="pct"/>
          </w:tcPr>
          <w:p w14:paraId="044DB02F" w14:textId="77777777" w:rsidR="007E17DA" w:rsidRPr="00665100" w:rsidRDefault="007E17DA" w:rsidP="007E1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vAlign w:val="center"/>
          </w:tcPr>
          <w:p w14:paraId="336CAA5B" w14:textId="519850D2" w:rsidR="007E17DA" w:rsidRDefault="007E17DA" w:rsidP="007E1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eastAsia="Arial" w:hAnsiTheme="majorBidi" w:cstheme="majorBidi"/>
                <w:spacing w:val="-4"/>
                <w:sz w:val="30"/>
                <w:szCs w:val="30"/>
                <w:lang w:val="en-GB" w:bidi="ar-SA"/>
              </w:rPr>
              <w:t>52,433</w:t>
            </w: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รูเปีย</w:t>
            </w:r>
          </w:p>
        </w:tc>
      </w:tr>
    </w:tbl>
    <w:p w14:paraId="76274B4D" w14:textId="77777777" w:rsidR="00903C50" w:rsidRDefault="00903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01304114" w14:textId="0A92DCA7" w:rsidR="00D11963" w:rsidRPr="00861BA6" w:rsidRDefault="00A719AA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861BA6">
        <w:rPr>
          <w:rFonts w:asciiTheme="majorBidi" w:hAnsiTheme="majorBidi" w:cs="Angsana New"/>
          <w:sz w:val="30"/>
          <w:szCs w:val="30"/>
        </w:rPr>
        <w:t>1</w:t>
      </w:r>
      <w:r w:rsidR="00047212">
        <w:rPr>
          <w:rFonts w:asciiTheme="majorBidi" w:hAnsiTheme="majorBidi" w:cs="Angsana New"/>
          <w:sz w:val="30"/>
          <w:szCs w:val="30"/>
        </w:rPr>
        <w:t>2</w:t>
      </w:r>
      <w:r w:rsidR="00D11963" w:rsidRPr="00861BA6">
        <w:rPr>
          <w:rFonts w:asciiTheme="majorBidi" w:hAnsiTheme="majorBidi" w:cs="Angsana New" w:hint="cs"/>
          <w:sz w:val="30"/>
          <w:szCs w:val="30"/>
          <w:cs/>
        </w:rPr>
        <w:t>.</w:t>
      </w:r>
      <w:r w:rsidR="00D11963" w:rsidRPr="00861BA6">
        <w:rPr>
          <w:rFonts w:asciiTheme="majorBidi" w:hAnsiTheme="majorBidi" w:cs="Angsana New"/>
          <w:sz w:val="30"/>
          <w:szCs w:val="30"/>
        </w:rPr>
        <w:t xml:space="preserve">2 </w:t>
      </w:r>
      <w:r w:rsidR="00861BA6"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="00D11963" w:rsidRPr="00861BA6">
        <w:rPr>
          <w:rFonts w:asciiTheme="majorBidi" w:hAnsiTheme="majorBidi" w:cs="Angsana New" w:hint="cs"/>
          <w:sz w:val="30"/>
          <w:szCs w:val="30"/>
          <w:cs/>
        </w:rPr>
        <w:t>หุ้นกู้</w:t>
      </w:r>
      <w:r w:rsidR="00D11963" w:rsidRPr="00861BA6">
        <w:rPr>
          <w:rFonts w:asciiTheme="majorBidi" w:hAnsiTheme="majorBidi" w:cs="Angsana New"/>
          <w:sz w:val="30"/>
          <w:szCs w:val="30"/>
        </w:rPr>
        <w:t xml:space="preserve"> </w:t>
      </w:r>
      <w:r w:rsidR="00D11963" w:rsidRPr="00861BA6">
        <w:rPr>
          <w:rFonts w:asciiTheme="majorBidi" w:hAnsiTheme="majorBidi" w:cs="Angsana New" w:hint="cs"/>
          <w:sz w:val="30"/>
          <w:szCs w:val="30"/>
          <w:cs/>
        </w:rPr>
        <w:t xml:space="preserve">สุทธิ </w:t>
      </w:r>
    </w:p>
    <w:p w14:paraId="333D4E05" w14:textId="77777777" w:rsidR="00D11963" w:rsidRPr="008B5A88" w:rsidRDefault="00D1196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E6E0AC" w14:textId="11E4CDCC" w:rsidR="00D11963" w:rsidRDefault="00D11963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B64408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การเปลี่ยนแปลงของหุ้นกู้ในระหว่าง</w:t>
      </w:r>
      <w:r w:rsidR="00A84960" w:rsidRPr="00A84960">
        <w:rPr>
          <w:rFonts w:asciiTheme="majorBidi" w:hAnsiTheme="majorBidi" w:cs="Angsana New" w:hint="cs"/>
          <w:sz w:val="30"/>
          <w:szCs w:val="30"/>
          <w:cs/>
        </w:rPr>
        <w:t>งวด</w:t>
      </w:r>
      <w:r w:rsidR="008B422F">
        <w:rPr>
          <w:rFonts w:asciiTheme="majorBidi" w:hAnsiTheme="majorBidi" w:cs="Angsana New" w:hint="cs"/>
          <w:sz w:val="30"/>
          <w:szCs w:val="30"/>
          <w:cs/>
        </w:rPr>
        <w:t>หก</w:t>
      </w:r>
      <w:r w:rsidR="00A84960" w:rsidRPr="00A84960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="00A84960" w:rsidRPr="00A849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B422F">
        <w:rPr>
          <w:rFonts w:asciiTheme="majorBidi" w:hAnsiTheme="majorBidi" w:cs="Angsana New"/>
          <w:sz w:val="30"/>
          <w:szCs w:val="30"/>
        </w:rPr>
        <w:t xml:space="preserve">30 </w:t>
      </w:r>
      <w:r w:rsidR="008B422F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A84960" w:rsidRPr="00A849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30115">
        <w:rPr>
          <w:rFonts w:asciiTheme="majorBidi" w:hAnsiTheme="majorBidi" w:cs="Angsana New"/>
          <w:sz w:val="30"/>
          <w:szCs w:val="30"/>
        </w:rPr>
        <w:t xml:space="preserve">2569 </w:t>
      </w:r>
      <w:r w:rsidRPr="00B64408">
        <w:rPr>
          <w:rFonts w:asciiTheme="majorBidi" w:hAnsiTheme="majorBidi" w:cs="Angsana New" w:hint="cs"/>
          <w:sz w:val="30"/>
          <w:szCs w:val="30"/>
          <w:cs/>
        </w:rPr>
        <w:t>สามารถวิเคราะห์ได้ดังน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2145F712" w14:textId="77777777" w:rsidR="00D11963" w:rsidRPr="008B5A88" w:rsidRDefault="00D1196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570"/>
        <w:gridCol w:w="180"/>
        <w:gridCol w:w="2430"/>
      </w:tblGrid>
      <w:tr w:rsidR="00D11963" w:rsidRPr="00A85D0A" w14:paraId="7C3DE949" w14:textId="77777777" w:rsidTr="00A60ABB">
        <w:trPr>
          <w:cantSplit/>
          <w:trHeight w:val="343"/>
          <w:tblHeader/>
        </w:trPr>
        <w:tc>
          <w:tcPr>
            <w:tcW w:w="6570" w:type="dxa"/>
            <w:vAlign w:val="bottom"/>
            <w:hideMark/>
          </w:tcPr>
          <w:p w14:paraId="142441C3" w14:textId="3A255E33" w:rsidR="00D11963" w:rsidRPr="00A85D0A" w:rsidRDefault="00D1196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DFB8F9C" w14:textId="77777777" w:rsidR="00D11963" w:rsidRPr="00A85D0A" w:rsidRDefault="00D1196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vAlign w:val="bottom"/>
            <w:hideMark/>
          </w:tcPr>
          <w:p w14:paraId="46C12F3C" w14:textId="79255F7D" w:rsidR="00D11963" w:rsidRPr="00A85D0A" w:rsidRDefault="00D1196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และ</w:t>
            </w:r>
          </w:p>
        </w:tc>
      </w:tr>
      <w:tr w:rsidR="0046726C" w:rsidRPr="00A85D0A" w14:paraId="0B258017" w14:textId="77777777" w:rsidTr="00A60ABB">
        <w:trPr>
          <w:cantSplit/>
          <w:trHeight w:val="343"/>
          <w:tblHeader/>
        </w:trPr>
        <w:tc>
          <w:tcPr>
            <w:tcW w:w="6570" w:type="dxa"/>
            <w:vAlign w:val="bottom"/>
          </w:tcPr>
          <w:p w14:paraId="684A2010" w14:textId="6D3ACF61" w:rsidR="0046726C" w:rsidRPr="00136714" w:rsidRDefault="0013671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8395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B422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C8395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C8395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B42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B422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Pr="00C8395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839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301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</w:tcPr>
          <w:p w14:paraId="7EBCE68B" w14:textId="77777777" w:rsidR="0046726C" w:rsidRPr="00A85D0A" w:rsidRDefault="0046726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vAlign w:val="bottom"/>
          </w:tcPr>
          <w:p w14:paraId="2FE54F71" w14:textId="4A9960DA" w:rsidR="0046726C" w:rsidRPr="00A85D0A" w:rsidRDefault="0046726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1963" w:rsidRPr="00A85D0A" w14:paraId="6EDC2E00" w14:textId="77777777" w:rsidTr="00A60ABB">
        <w:trPr>
          <w:cantSplit/>
          <w:trHeight w:val="423"/>
          <w:tblHeader/>
        </w:trPr>
        <w:tc>
          <w:tcPr>
            <w:tcW w:w="6570" w:type="dxa"/>
            <w:vAlign w:val="bottom"/>
          </w:tcPr>
          <w:p w14:paraId="6E2B8336" w14:textId="0A2E032D" w:rsidR="00D11963" w:rsidRPr="00DC59F6" w:rsidRDefault="00D11963">
            <w:pP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80" w:type="dxa"/>
          </w:tcPr>
          <w:p w14:paraId="1655ABD3" w14:textId="77777777" w:rsidR="00D11963" w:rsidRPr="00A85D0A" w:rsidRDefault="00D11963">
            <w:pPr>
              <w:pStyle w:val="acctmergecolhdg"/>
              <w:spacing w:line="240" w:lineRule="auto"/>
              <w:ind w:right="-79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vAlign w:val="bottom"/>
            <w:hideMark/>
          </w:tcPr>
          <w:p w14:paraId="6FAD8535" w14:textId="77777777" w:rsidR="00D11963" w:rsidRPr="00A85D0A" w:rsidRDefault="00D1196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11963" w:rsidRPr="00A85D0A" w14:paraId="255D01C8" w14:textId="77777777" w:rsidTr="00A71CDF">
        <w:trPr>
          <w:cantSplit/>
          <w:trHeight w:hRule="exact" w:val="374"/>
        </w:trPr>
        <w:tc>
          <w:tcPr>
            <w:tcW w:w="6570" w:type="dxa"/>
            <w:hideMark/>
          </w:tcPr>
          <w:p w14:paraId="0FDD97A3" w14:textId="77777777" w:rsidR="00D11963" w:rsidRPr="00A85D0A" w:rsidRDefault="00D119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80" w:type="dxa"/>
          </w:tcPr>
          <w:p w14:paraId="430EEF67" w14:textId="77777777" w:rsidR="00D11963" w:rsidRDefault="00D11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vAlign w:val="center"/>
          </w:tcPr>
          <w:p w14:paraId="2F031C2F" w14:textId="507E4875" w:rsidR="00D11963" w:rsidRPr="00A85D0A" w:rsidRDefault="005D5D78" w:rsidP="00765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8"/>
              </w:tabs>
              <w:spacing w:after="0"/>
              <w:ind w:left="-108" w:right="194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5D78">
              <w:rPr>
                <w:rFonts w:asciiTheme="majorBidi" w:hAnsiTheme="majorBidi" w:cstheme="majorBidi"/>
                <w:sz w:val="30"/>
                <w:szCs w:val="30"/>
              </w:rPr>
              <w:t>32,354,199</w:t>
            </w:r>
          </w:p>
        </w:tc>
      </w:tr>
      <w:tr w:rsidR="00367113" w:rsidRPr="00A85D0A" w14:paraId="5EAACE8D" w14:textId="77777777">
        <w:trPr>
          <w:cantSplit/>
          <w:trHeight w:hRule="exact" w:val="374"/>
        </w:trPr>
        <w:tc>
          <w:tcPr>
            <w:tcW w:w="6570" w:type="dxa"/>
          </w:tcPr>
          <w:p w14:paraId="720198E5" w14:textId="63E27B1B" w:rsidR="00367113" w:rsidRDefault="00367113" w:rsidP="0036711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การจ่ายคืนหุ้นกู้</w:t>
            </w:r>
          </w:p>
        </w:tc>
        <w:tc>
          <w:tcPr>
            <w:tcW w:w="180" w:type="dxa"/>
          </w:tcPr>
          <w:p w14:paraId="42536F18" w14:textId="77777777" w:rsidR="00367113" w:rsidRDefault="00367113" w:rsidP="00367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15D9C6C2" w14:textId="1A449DAC" w:rsidR="00367113" w:rsidRPr="005D5D78" w:rsidRDefault="00367113" w:rsidP="00367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8"/>
              </w:tabs>
              <w:spacing w:after="0"/>
              <w:ind w:left="-108" w:right="194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35C">
              <w:rPr>
                <w:rFonts w:asciiTheme="majorBidi" w:hAnsiTheme="majorBidi" w:cstheme="majorBidi"/>
                <w:sz w:val="30"/>
                <w:szCs w:val="30"/>
              </w:rPr>
              <w:t>(2,408,197)</w:t>
            </w:r>
          </w:p>
        </w:tc>
      </w:tr>
      <w:tr w:rsidR="00367113" w:rsidRPr="00A85D0A" w14:paraId="3A4AC756" w14:textId="77777777">
        <w:trPr>
          <w:cantSplit/>
          <w:trHeight w:hRule="exact" w:val="374"/>
        </w:trPr>
        <w:tc>
          <w:tcPr>
            <w:tcW w:w="6570" w:type="dxa"/>
          </w:tcPr>
          <w:p w14:paraId="0392146E" w14:textId="77777777" w:rsidR="00367113" w:rsidRPr="00A85D0A" w:rsidRDefault="00367113" w:rsidP="0036711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180" w:type="dxa"/>
          </w:tcPr>
          <w:p w14:paraId="1626801A" w14:textId="77777777" w:rsidR="00367113" w:rsidRDefault="00367113" w:rsidP="00367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5E0D2B80" w14:textId="55619B29" w:rsidR="00367113" w:rsidRPr="00E34902" w:rsidRDefault="00367113" w:rsidP="00367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8"/>
              </w:tabs>
              <w:spacing w:after="0"/>
              <w:ind w:left="-108" w:right="194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35C">
              <w:rPr>
                <w:rFonts w:asciiTheme="majorBidi" w:hAnsiTheme="majorBidi" w:cstheme="majorBidi"/>
                <w:sz w:val="30"/>
                <w:szCs w:val="30"/>
              </w:rPr>
              <w:t>4,306</w:t>
            </w:r>
          </w:p>
        </w:tc>
      </w:tr>
      <w:tr w:rsidR="00367113" w:rsidRPr="00A85D0A" w14:paraId="0D42284A" w14:textId="77777777" w:rsidTr="00A71CDF">
        <w:trPr>
          <w:cantSplit/>
          <w:trHeight w:hRule="exact" w:val="374"/>
        </w:trPr>
        <w:tc>
          <w:tcPr>
            <w:tcW w:w="6570" w:type="dxa"/>
          </w:tcPr>
          <w:p w14:paraId="61CDEF0E" w14:textId="2462F092" w:rsidR="00367113" w:rsidRDefault="00367113" w:rsidP="0036711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80" w:type="dxa"/>
          </w:tcPr>
          <w:p w14:paraId="3458CA7F" w14:textId="77777777" w:rsidR="00367113" w:rsidRPr="00603092" w:rsidRDefault="00367113" w:rsidP="00367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4D5D3EE1" w14:textId="1C8A5F45" w:rsidR="00367113" w:rsidRPr="00B46D7F" w:rsidRDefault="00367113" w:rsidP="00367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8"/>
              </w:tabs>
              <w:spacing w:after="0"/>
              <w:ind w:left="-108" w:right="194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35C">
              <w:rPr>
                <w:rFonts w:asciiTheme="majorBidi" w:hAnsiTheme="majorBidi" w:cstheme="majorBidi"/>
                <w:sz w:val="30"/>
                <w:szCs w:val="30"/>
              </w:rPr>
              <w:t>262,073</w:t>
            </w:r>
          </w:p>
        </w:tc>
      </w:tr>
      <w:tr w:rsidR="00367113" w:rsidRPr="00A85D0A" w14:paraId="78DCE2C6" w14:textId="77777777" w:rsidTr="00A71CDF">
        <w:trPr>
          <w:cantSplit/>
          <w:trHeight w:hRule="exact" w:val="374"/>
        </w:trPr>
        <w:tc>
          <w:tcPr>
            <w:tcW w:w="6570" w:type="dxa"/>
          </w:tcPr>
          <w:p w14:paraId="658C1A6F" w14:textId="08B1EF74" w:rsidR="00367113" w:rsidRDefault="00367113" w:rsidP="0036711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กำไรจากอัตราแลกเปลี่ยนที่เกิดขึ้นจริง</w:t>
            </w:r>
          </w:p>
        </w:tc>
        <w:tc>
          <w:tcPr>
            <w:tcW w:w="180" w:type="dxa"/>
          </w:tcPr>
          <w:p w14:paraId="4ADEF462" w14:textId="77777777" w:rsidR="00367113" w:rsidRPr="00603092" w:rsidRDefault="00367113" w:rsidP="00367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66522832" w14:textId="037598B6" w:rsidR="00367113" w:rsidRPr="00B46D7F" w:rsidRDefault="00367113" w:rsidP="00367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8"/>
              </w:tabs>
              <w:spacing w:after="0"/>
              <w:ind w:left="-108" w:right="194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35C">
              <w:rPr>
                <w:rFonts w:asciiTheme="majorBidi" w:hAnsiTheme="majorBidi" w:cstheme="majorBidi"/>
                <w:sz w:val="30"/>
                <w:szCs w:val="30"/>
              </w:rPr>
              <w:t>(234,646)</w:t>
            </w:r>
          </w:p>
        </w:tc>
      </w:tr>
      <w:tr w:rsidR="00367113" w:rsidRPr="00A85D0A" w14:paraId="6D61B5CF" w14:textId="77777777">
        <w:trPr>
          <w:cantSplit/>
          <w:trHeight w:hRule="exact" w:val="374"/>
        </w:trPr>
        <w:tc>
          <w:tcPr>
            <w:tcW w:w="6570" w:type="dxa"/>
          </w:tcPr>
          <w:p w14:paraId="3E105D99" w14:textId="77777777" w:rsidR="00367113" w:rsidRPr="004216C1" w:rsidRDefault="00367113" w:rsidP="003671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16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80" w:type="dxa"/>
          </w:tcPr>
          <w:p w14:paraId="14E391B3" w14:textId="77777777" w:rsidR="00367113" w:rsidRPr="00603092" w:rsidRDefault="00367113" w:rsidP="00367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</w:tcPr>
          <w:p w14:paraId="79592EB4" w14:textId="51702BE6" w:rsidR="00367113" w:rsidRPr="00FB335C" w:rsidRDefault="00367113" w:rsidP="00367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8"/>
              </w:tabs>
              <w:spacing w:after="0"/>
              <w:ind w:left="-108" w:right="194" w:hanging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33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29,977,735</w:t>
            </w:r>
          </w:p>
        </w:tc>
      </w:tr>
    </w:tbl>
    <w:p w14:paraId="5E6E298A" w14:textId="77777777" w:rsidR="00C9141D" w:rsidRDefault="00C9141D" w:rsidP="00DA7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F4DF11E" w14:textId="6365D730" w:rsidR="00BA48D3" w:rsidRPr="002D37B9" w:rsidRDefault="00D11963" w:rsidP="002D3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17ED0">
        <w:rPr>
          <w:rFonts w:ascii="Angsana New" w:hAnsi="Angsana New" w:cs="Angsana New"/>
          <w:spacing w:val="-2"/>
          <w:sz w:val="30"/>
          <w:szCs w:val="30"/>
          <w:cs/>
        </w:rPr>
        <w:t xml:space="preserve">มูลค่ายุติธรรมของหุ้นกู้ ณ วันที่ </w:t>
      </w:r>
      <w:r w:rsidR="008B422F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8B422F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Pr="00E17ED0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B95773" w:rsidRPr="00E17ED0">
        <w:rPr>
          <w:rFonts w:ascii="Angsana New" w:hAnsi="Angsana New" w:cs="Angsana New"/>
          <w:spacing w:val="-2"/>
          <w:sz w:val="30"/>
          <w:szCs w:val="30"/>
        </w:rPr>
        <w:t>256</w:t>
      </w:r>
      <w:r w:rsidR="000F02C0">
        <w:rPr>
          <w:rFonts w:ascii="Angsana New" w:hAnsi="Angsana New" w:cs="Angsana New"/>
          <w:spacing w:val="-2"/>
          <w:sz w:val="30"/>
          <w:szCs w:val="30"/>
        </w:rPr>
        <w:t>9</w:t>
      </w:r>
      <w:r w:rsidRPr="00E17ED0">
        <w:rPr>
          <w:rFonts w:ascii="Angsana New" w:hAnsi="Angsana New" w:cs="Angsana New"/>
          <w:spacing w:val="-2"/>
          <w:sz w:val="30"/>
          <w:szCs w:val="30"/>
          <w:cs/>
        </w:rPr>
        <w:t xml:space="preserve"> มี</w:t>
      </w:r>
      <w:r w:rsidRPr="002E7EE0">
        <w:rPr>
          <w:rFonts w:ascii="Angsana New" w:hAnsi="Angsana New" w:cs="Angsana New"/>
          <w:spacing w:val="-2"/>
          <w:sz w:val="30"/>
          <w:szCs w:val="30"/>
          <w:cs/>
        </w:rPr>
        <w:t>จํานวน</w:t>
      </w:r>
      <w:r w:rsidR="00BA48D3" w:rsidRPr="002E7EE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2D37B9" w:rsidRPr="002D37B9">
        <w:rPr>
          <w:rFonts w:ascii="Angsana New" w:hAnsi="Angsana New" w:cs="Angsana New"/>
          <w:spacing w:val="-2"/>
          <w:sz w:val="30"/>
          <w:szCs w:val="30"/>
        </w:rPr>
        <w:t>30,20</w:t>
      </w:r>
      <w:r w:rsidR="003A6B1F">
        <w:rPr>
          <w:rFonts w:ascii="Angsana New" w:hAnsi="Angsana New" w:cs="Angsana New"/>
          <w:spacing w:val="-2"/>
          <w:sz w:val="30"/>
          <w:szCs w:val="30"/>
        </w:rPr>
        <w:t>8.7</w:t>
      </w:r>
      <w:r w:rsidR="00BA48D3" w:rsidRPr="002E7EE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E7EE0">
        <w:rPr>
          <w:rFonts w:ascii="Angsana New" w:hAnsi="Angsana New" w:cs="Angsana New"/>
          <w:spacing w:val="-2"/>
          <w:sz w:val="30"/>
          <w:szCs w:val="30"/>
          <w:cs/>
        </w:rPr>
        <w:t>ล้าน</w:t>
      </w:r>
      <w:r w:rsidRPr="00E17ED0">
        <w:rPr>
          <w:rFonts w:ascii="Angsana New" w:hAnsi="Angsana New" w:cs="Angsana New"/>
          <w:spacing w:val="-2"/>
          <w:sz w:val="30"/>
          <w:szCs w:val="30"/>
          <w:cs/>
        </w:rPr>
        <w:t>บาท มูลค่ายุติธรรมดังกล่าวอ้างอิงจาก</w:t>
      </w:r>
      <w:r w:rsidR="002D37B9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E17ED0">
        <w:rPr>
          <w:rFonts w:ascii="Angsana New" w:hAnsi="Angsana New" w:cs="Angsana New"/>
          <w:spacing w:val="-2"/>
          <w:sz w:val="30"/>
          <w:szCs w:val="30"/>
          <w:cs/>
        </w:rPr>
        <w:t>ราคาป</w:t>
      </w:r>
      <w:r w:rsidR="002D37B9">
        <w:rPr>
          <w:rFonts w:ascii="Angsana New" w:hAnsi="Angsana New" w:cs="Angsana New" w:hint="cs"/>
          <w:spacing w:val="-2"/>
          <w:sz w:val="30"/>
          <w:szCs w:val="30"/>
          <w:cs/>
        </w:rPr>
        <w:t>ิ</w:t>
      </w:r>
      <w:r w:rsidRPr="00E17ED0">
        <w:rPr>
          <w:rFonts w:ascii="Angsana New" w:hAnsi="Angsana New" w:cs="Angsana New"/>
          <w:spacing w:val="-2"/>
          <w:sz w:val="30"/>
          <w:szCs w:val="30"/>
          <w:cs/>
        </w:rPr>
        <w:t>ด</w:t>
      </w:r>
      <w:r w:rsidRPr="00B95773">
        <w:rPr>
          <w:rFonts w:ascii="Angsana New" w:hAnsi="Angsana New" w:cs="Angsana New" w:hint="cs"/>
          <w:sz w:val="30"/>
          <w:szCs w:val="30"/>
          <w:cs/>
        </w:rPr>
        <w:t xml:space="preserve">ที่อ้างอิงจากสมาคมตลาดตราสารหนี้ไทย ณ วันที่ในงบฐานะการเงิน ซึ่งจัดเป็นข้อมูลระดับที่ </w:t>
      </w:r>
      <w:r w:rsidR="00B95773" w:rsidRPr="00B95773">
        <w:rPr>
          <w:rFonts w:ascii="Angsana New" w:hAnsi="Angsana New" w:cs="Angsana New" w:hint="cs"/>
          <w:sz w:val="30"/>
          <w:szCs w:val="30"/>
        </w:rPr>
        <w:t>2</w:t>
      </w:r>
      <w:r w:rsidRPr="00B95773">
        <w:rPr>
          <w:rFonts w:ascii="Angsana New" w:hAnsi="Angsana New" w:cs="Angsana New" w:hint="cs"/>
          <w:sz w:val="30"/>
          <w:szCs w:val="30"/>
          <w:cs/>
        </w:rPr>
        <w:t xml:space="preserve"> ในการประมาณมูลค่ายุติธรรม</w:t>
      </w:r>
    </w:p>
    <w:p w14:paraId="0F924AD6" w14:textId="15645C62" w:rsidR="0084138E" w:rsidRDefault="00841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9AE2483" w14:textId="51DCD115" w:rsidR="00BC42AC" w:rsidRPr="00091CA0" w:rsidRDefault="00BC42AC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 xml:space="preserve">ทุนเรือนหุ้น ส่วนเกินมูลค่าหุ้น และหุ้นทุนซื้อคืน </w:t>
      </w:r>
    </w:p>
    <w:p w14:paraId="43F0A685" w14:textId="77777777" w:rsidR="009608F9" w:rsidRPr="00571546" w:rsidRDefault="009608F9" w:rsidP="009608F9">
      <w:pPr>
        <w:spacing w:line="260" w:lineRule="atLeast"/>
        <w:rPr>
          <w:rFonts w:asciiTheme="majorBidi" w:hAnsiTheme="majorBidi" w:cstheme="majorBidi"/>
          <w:b/>
          <w:sz w:val="30"/>
          <w:szCs w:val="30"/>
          <w:lang w:val="pt-BR" w:bidi="ar-SA"/>
        </w:rPr>
      </w:pPr>
    </w:p>
    <w:tbl>
      <w:tblPr>
        <w:tblW w:w="9049" w:type="dxa"/>
        <w:tblInd w:w="54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28"/>
        <w:gridCol w:w="1129"/>
        <w:gridCol w:w="250"/>
        <w:gridCol w:w="1123"/>
        <w:gridCol w:w="250"/>
        <w:gridCol w:w="1123"/>
        <w:gridCol w:w="250"/>
        <w:gridCol w:w="1123"/>
        <w:gridCol w:w="250"/>
        <w:gridCol w:w="1123"/>
      </w:tblGrid>
      <w:tr w:rsidR="009608F9" w:rsidRPr="00C9788C" w14:paraId="7B31177F" w14:textId="77777777" w:rsidTr="00763885">
        <w:trPr>
          <w:trHeight w:val="384"/>
        </w:trPr>
        <w:tc>
          <w:tcPr>
            <w:tcW w:w="2428" w:type="dxa"/>
          </w:tcPr>
          <w:p w14:paraId="023126CB" w14:textId="77777777" w:rsidR="009608F9" w:rsidRPr="0059561B" w:rsidRDefault="009608F9">
            <w:pPr>
              <w:tabs>
                <w:tab w:val="left" w:pos="2862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29" w:type="dxa"/>
            <w:vAlign w:val="bottom"/>
          </w:tcPr>
          <w:p w14:paraId="32A9F17E" w14:textId="77777777" w:rsidR="009608F9" w:rsidRPr="0059561B" w:rsidRDefault="009608F9" w:rsidP="0089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72"/>
              <w:jc w:val="center"/>
              <w:rPr>
                <w:rFonts w:asciiTheme="majorBidi" w:hAnsiTheme="majorBidi" w:cstheme="majorBidi"/>
                <w:b/>
              </w:rPr>
            </w:pPr>
            <w:r w:rsidRPr="00006BBC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จำนวนหุ้นที่ออกและเรียกชำระ</w:t>
            </w:r>
          </w:p>
        </w:tc>
        <w:tc>
          <w:tcPr>
            <w:tcW w:w="250" w:type="dxa"/>
          </w:tcPr>
          <w:p w14:paraId="3CA24E03" w14:textId="77777777" w:rsidR="009608F9" w:rsidRPr="0059561B" w:rsidRDefault="009608F9">
            <w:pPr>
              <w:spacing w:line="260" w:lineRule="atLeast"/>
              <w:ind w:right="504"/>
              <w:jc w:val="center"/>
              <w:rPr>
                <w:rFonts w:asciiTheme="majorBidi" w:eastAsia="Arial" w:hAnsiTheme="majorBidi" w:cstheme="majorBidi"/>
                <w:b/>
                <w:lang w:val="en-GB" w:bidi="ar-SA"/>
              </w:rPr>
            </w:pPr>
          </w:p>
        </w:tc>
        <w:tc>
          <w:tcPr>
            <w:tcW w:w="1123" w:type="dxa"/>
            <w:vAlign w:val="bottom"/>
          </w:tcPr>
          <w:p w14:paraId="39978E66" w14:textId="77777777" w:rsidR="009608F9" w:rsidRPr="00006BBC" w:rsidRDefault="009608F9">
            <w:pPr>
              <w:ind w:right="-72"/>
              <w:jc w:val="center"/>
              <w:rPr>
                <w:rFonts w:asciiTheme="majorBidi" w:eastAsia="Cordia New" w:hAnsiTheme="majorBidi" w:cstheme="majorBidi"/>
                <w:b/>
                <w:sz w:val="28"/>
                <w:szCs w:val="28"/>
              </w:rPr>
            </w:pPr>
            <w:r w:rsidRPr="00006BBC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หุ้นที่ออกและเรียกชำระ</w:t>
            </w:r>
          </w:p>
        </w:tc>
        <w:tc>
          <w:tcPr>
            <w:tcW w:w="250" w:type="dxa"/>
          </w:tcPr>
          <w:p w14:paraId="063EB992" w14:textId="77777777" w:rsidR="009608F9" w:rsidRPr="0059561B" w:rsidRDefault="009608F9">
            <w:pPr>
              <w:spacing w:line="260" w:lineRule="atLeast"/>
              <w:ind w:right="532"/>
              <w:jc w:val="center"/>
              <w:rPr>
                <w:rFonts w:asciiTheme="majorBidi" w:eastAsia="Arial" w:hAnsiTheme="majorBidi" w:cstheme="majorBidi"/>
                <w:b/>
                <w:lang w:val="en-GB" w:bidi="ar-SA"/>
              </w:rPr>
            </w:pPr>
          </w:p>
        </w:tc>
        <w:tc>
          <w:tcPr>
            <w:tcW w:w="1123" w:type="dxa"/>
            <w:vAlign w:val="bottom"/>
          </w:tcPr>
          <w:p w14:paraId="2F61D9B3" w14:textId="77777777" w:rsidR="009608F9" w:rsidRPr="00BE476E" w:rsidRDefault="009608F9" w:rsidP="00BE4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sz w:val="28"/>
                <w:szCs w:val="28"/>
              </w:rPr>
            </w:pPr>
            <w:r w:rsidRPr="00BE476E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ส่วนเกิน</w:t>
            </w:r>
          </w:p>
          <w:p w14:paraId="57E982B0" w14:textId="77777777" w:rsidR="009608F9" w:rsidRPr="00BE476E" w:rsidRDefault="009608F9" w:rsidP="00BE4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sz w:val="28"/>
                <w:szCs w:val="28"/>
              </w:rPr>
            </w:pPr>
            <w:r w:rsidRPr="00BE476E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50" w:type="dxa"/>
          </w:tcPr>
          <w:p w14:paraId="344791E6" w14:textId="77777777" w:rsidR="009608F9" w:rsidRPr="0059561B" w:rsidRDefault="009608F9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lang w:val="en-GB" w:bidi="ar-SA"/>
              </w:rPr>
            </w:pPr>
          </w:p>
        </w:tc>
        <w:tc>
          <w:tcPr>
            <w:tcW w:w="1123" w:type="dxa"/>
            <w:vAlign w:val="bottom"/>
          </w:tcPr>
          <w:p w14:paraId="38B4F6FA" w14:textId="2050B023" w:rsidR="009608F9" w:rsidRPr="00966B3A" w:rsidRDefault="009608F9" w:rsidP="0096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sz w:val="28"/>
                <w:szCs w:val="28"/>
              </w:rPr>
            </w:pPr>
            <w:r w:rsidRPr="00966B3A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หุ้นทุน</w:t>
            </w:r>
            <w:r w:rsidR="00763885">
              <w:rPr>
                <w:rFonts w:asciiTheme="majorBidi" w:eastAsia="Cordia New" w:hAnsiTheme="majorBidi" w:cstheme="majorBidi"/>
                <w:b/>
                <w:sz w:val="28"/>
                <w:szCs w:val="28"/>
              </w:rPr>
              <w:br/>
            </w:r>
            <w:r w:rsidRPr="00966B3A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ซื้อคืน</w:t>
            </w:r>
          </w:p>
        </w:tc>
        <w:tc>
          <w:tcPr>
            <w:tcW w:w="250" w:type="dxa"/>
          </w:tcPr>
          <w:p w14:paraId="1173A72B" w14:textId="77777777" w:rsidR="009608F9" w:rsidRPr="0059561B" w:rsidRDefault="009608F9">
            <w:pPr>
              <w:ind w:right="-72"/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1123" w:type="dxa"/>
            <w:vAlign w:val="bottom"/>
          </w:tcPr>
          <w:p w14:paraId="1CE0E800" w14:textId="77777777" w:rsidR="009608F9" w:rsidRPr="00501436" w:rsidRDefault="009608F9" w:rsidP="0050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</w:pPr>
            <w:r w:rsidRPr="00501436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</w:tr>
      <w:tr w:rsidR="009608F9" w:rsidRPr="00C9788C" w14:paraId="0EB41BF6" w14:textId="77777777" w:rsidTr="00763885">
        <w:trPr>
          <w:trHeight w:val="141"/>
        </w:trPr>
        <w:tc>
          <w:tcPr>
            <w:tcW w:w="2428" w:type="dxa"/>
          </w:tcPr>
          <w:p w14:paraId="255F58A0" w14:textId="77777777" w:rsidR="009608F9" w:rsidRPr="0059561B" w:rsidRDefault="009608F9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29" w:type="dxa"/>
          </w:tcPr>
          <w:p w14:paraId="55D7C4C5" w14:textId="77777777" w:rsidR="009608F9" w:rsidRPr="00F16895" w:rsidRDefault="009608F9" w:rsidP="003E2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lang w:val="en-GB"/>
              </w:rPr>
            </w:pPr>
            <w:r w:rsidRPr="008D4A59">
              <w:rPr>
                <w:rFonts w:asciiTheme="majorBidi" w:eastAsia="Arial" w:hAnsiTheme="majorBidi" w:cstheme="majorBidi"/>
                <w:bCs/>
                <w:i/>
                <w:iCs/>
                <w:spacing w:val="-4"/>
                <w:sz w:val="28"/>
                <w:szCs w:val="28"/>
                <w:lang w:val="en-GB"/>
              </w:rPr>
              <w:t>(</w:t>
            </w:r>
            <w:r w:rsidRPr="00F16895">
              <w:rPr>
                <w:rFonts w:asciiTheme="majorBidi" w:eastAsia="Arial" w:hAnsiTheme="majorBidi" w:cstheme="majorBidi"/>
                <w:b/>
                <w:i/>
                <w:iCs/>
                <w:spacing w:val="-4"/>
                <w:sz w:val="28"/>
                <w:szCs w:val="28"/>
                <w:cs/>
                <w:lang w:val="en-GB"/>
              </w:rPr>
              <w:t>พันหุ้น</w:t>
            </w:r>
            <w:r w:rsidRPr="008D4A59">
              <w:rPr>
                <w:rFonts w:asciiTheme="majorBidi" w:eastAsia="Arial" w:hAnsiTheme="majorBidi" w:cstheme="majorBidi"/>
                <w:bCs/>
                <w:i/>
                <w:iCs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250" w:type="dxa"/>
          </w:tcPr>
          <w:p w14:paraId="51A4A0D1" w14:textId="77777777" w:rsidR="009608F9" w:rsidRPr="001A519F" w:rsidRDefault="009608F9">
            <w:pPr>
              <w:spacing w:line="260" w:lineRule="atLeast"/>
              <w:ind w:right="504"/>
              <w:jc w:val="center"/>
              <w:rPr>
                <w:rFonts w:asciiTheme="majorBidi" w:hAnsiTheme="majorBidi" w:cstheme="majorBidi"/>
                <w:b/>
                <w:i/>
                <w:iCs/>
                <w:lang w:val="en-GB" w:bidi="ar-SA"/>
              </w:rPr>
            </w:pPr>
          </w:p>
        </w:tc>
        <w:tc>
          <w:tcPr>
            <w:tcW w:w="5242" w:type="dxa"/>
            <w:gridSpan w:val="7"/>
          </w:tcPr>
          <w:p w14:paraId="33BA574E" w14:textId="77777777" w:rsidR="009608F9" w:rsidRPr="001A519F" w:rsidRDefault="009608F9" w:rsidP="007D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32"/>
              <w:jc w:val="center"/>
              <w:rPr>
                <w:rFonts w:asciiTheme="majorBidi" w:hAnsiTheme="majorBidi" w:cstheme="majorBidi"/>
                <w:b/>
                <w:i/>
                <w:iCs/>
                <w:lang w:val="en-GB" w:bidi="ar-SA"/>
              </w:rPr>
            </w:pPr>
            <w:r w:rsidRPr="008D4A5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bidi="ar-SA"/>
              </w:rPr>
              <w:t>(</w:t>
            </w:r>
            <w:r w:rsidRPr="001A519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8D4A5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</w:tr>
      <w:tr w:rsidR="00261A77" w:rsidRPr="00C9788C" w14:paraId="34226624" w14:textId="77777777" w:rsidTr="00763885">
        <w:trPr>
          <w:trHeight w:hRule="exact" w:val="374"/>
        </w:trPr>
        <w:tc>
          <w:tcPr>
            <w:tcW w:w="2428" w:type="dxa"/>
          </w:tcPr>
          <w:p w14:paraId="2EA170EE" w14:textId="4F0A9489" w:rsidR="00261A77" w:rsidRPr="0059561B" w:rsidRDefault="00261A77" w:rsidP="00261A77">
            <w:pPr>
              <w:spacing w:line="260" w:lineRule="atLeast"/>
              <w:ind w:left="-83" w:right="-72" w:hanging="27"/>
              <w:rPr>
                <w:rFonts w:asciiTheme="majorBidi" w:eastAsia="Arial" w:hAnsiTheme="majorBidi" w:cstheme="majorBidi"/>
                <w:lang w:bidi="ar-S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7C9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129" w:type="dxa"/>
          </w:tcPr>
          <w:p w14:paraId="027615A9" w14:textId="63F131F8" w:rsidR="00261A77" w:rsidRPr="00261A77" w:rsidRDefault="00261A77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643D">
              <w:rPr>
                <w:rFonts w:asciiTheme="majorBidi" w:hAnsiTheme="majorBidi" w:cstheme="majorBidi"/>
                <w:sz w:val="30"/>
                <w:szCs w:val="30"/>
              </w:rPr>
              <w:t>4,455,133</w:t>
            </w:r>
          </w:p>
        </w:tc>
        <w:tc>
          <w:tcPr>
            <w:tcW w:w="250" w:type="dxa"/>
          </w:tcPr>
          <w:p w14:paraId="0729948B" w14:textId="77777777" w:rsidR="00261A77" w:rsidRPr="00261A77" w:rsidRDefault="00261A77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504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</w:tcPr>
          <w:p w14:paraId="6134490D" w14:textId="18E255A8" w:rsidR="00261A77" w:rsidRPr="00261A77" w:rsidRDefault="00763885" w:rsidP="00763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643D">
              <w:rPr>
                <w:rFonts w:asciiTheme="majorBidi" w:hAnsiTheme="majorBidi" w:cstheme="majorBidi"/>
                <w:sz w:val="30"/>
                <w:szCs w:val="30"/>
              </w:rPr>
              <w:t>1,113,783</w:t>
            </w:r>
            <w:r w:rsidR="00261A77" w:rsidRPr="00B2643D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</w:p>
        </w:tc>
        <w:tc>
          <w:tcPr>
            <w:tcW w:w="250" w:type="dxa"/>
          </w:tcPr>
          <w:p w14:paraId="2DE35D2B" w14:textId="77777777" w:rsidR="00261A77" w:rsidRPr="00261A77" w:rsidRDefault="00261A77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53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</w:tcPr>
          <w:p w14:paraId="067A02EE" w14:textId="05B58052" w:rsidR="00261A77" w:rsidRPr="00261A77" w:rsidRDefault="00261A77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643D">
              <w:rPr>
                <w:rFonts w:asciiTheme="majorBidi" w:hAnsiTheme="majorBidi" w:cstheme="majorBidi"/>
                <w:sz w:val="30"/>
                <w:szCs w:val="30"/>
              </w:rPr>
              <w:t>19,948,329</w:t>
            </w:r>
          </w:p>
        </w:tc>
        <w:tc>
          <w:tcPr>
            <w:tcW w:w="250" w:type="dxa"/>
          </w:tcPr>
          <w:p w14:paraId="11CF22CE" w14:textId="77777777" w:rsidR="00261A77" w:rsidRPr="00261A77" w:rsidRDefault="00261A77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-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</w:tcPr>
          <w:p w14:paraId="5276F11B" w14:textId="1F08891B" w:rsidR="00261A77" w:rsidRPr="00261A77" w:rsidRDefault="00261A77" w:rsidP="00D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-54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643D">
              <w:rPr>
                <w:rFonts w:asciiTheme="majorBidi" w:hAnsiTheme="majorBidi" w:cstheme="majorBidi"/>
                <w:sz w:val="30"/>
                <w:szCs w:val="30"/>
              </w:rPr>
              <w:t>(7,292,752)</w:t>
            </w:r>
          </w:p>
        </w:tc>
        <w:tc>
          <w:tcPr>
            <w:tcW w:w="250" w:type="dxa"/>
          </w:tcPr>
          <w:p w14:paraId="380C8275" w14:textId="77777777" w:rsidR="00261A77" w:rsidRPr="00261A77" w:rsidRDefault="00261A77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35"/>
              </w:tabs>
              <w:spacing w:line="260" w:lineRule="atLeast"/>
              <w:ind w:left="-111" w:right="85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</w:tcPr>
          <w:p w14:paraId="52F5A0B0" w14:textId="258096F2" w:rsidR="00261A77" w:rsidRPr="00D13BAB" w:rsidRDefault="00261A77" w:rsidP="00D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-36"/>
              <w:jc w:val="righ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13BAB">
              <w:rPr>
                <w:rFonts w:asciiTheme="majorBidi" w:eastAsia="Cordia New" w:hAnsiTheme="majorBidi" w:cstheme="majorBidi"/>
                <w:sz w:val="30"/>
                <w:szCs w:val="30"/>
              </w:rPr>
              <w:t>13,769,360</w:t>
            </w:r>
          </w:p>
        </w:tc>
      </w:tr>
      <w:tr w:rsidR="00261A77" w:rsidRPr="00C9788C" w14:paraId="2D2BD679" w14:textId="77777777" w:rsidTr="00763885">
        <w:trPr>
          <w:trHeight w:hRule="exact" w:val="1170"/>
        </w:trPr>
        <w:tc>
          <w:tcPr>
            <w:tcW w:w="2428" w:type="dxa"/>
          </w:tcPr>
          <w:p w14:paraId="67E0A9D5" w14:textId="77777777" w:rsidR="005E5647" w:rsidRPr="005E5647" w:rsidRDefault="005E5647" w:rsidP="005E5647">
            <w:pPr>
              <w:spacing w:line="260" w:lineRule="atLeast"/>
              <w:ind w:left="-83" w:right="-72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5E5647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การลดทุนจดทะเบียนจากหุ้น</w:t>
            </w:r>
          </w:p>
          <w:p w14:paraId="30E035FC" w14:textId="77777777" w:rsidR="005E5647" w:rsidRPr="005E5647" w:rsidRDefault="005E5647" w:rsidP="005E5647">
            <w:pPr>
              <w:spacing w:line="260" w:lineRule="atLeast"/>
              <w:ind w:left="-83" w:right="-72" w:hanging="27"/>
              <w:rPr>
                <w:rFonts w:asciiTheme="majorBidi" w:hAnsiTheme="majorBidi" w:cstheme="majorBidi"/>
                <w:sz w:val="30"/>
                <w:szCs w:val="30"/>
              </w:rPr>
            </w:pPr>
            <w:r w:rsidRPr="005E564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5E5647">
              <w:rPr>
                <w:rFonts w:asciiTheme="majorBidi" w:hAnsiTheme="majorBidi" w:cs="Angsana New" w:hint="cs"/>
                <w:sz w:val="30"/>
                <w:szCs w:val="30"/>
                <w:cs/>
              </w:rPr>
              <w:t>ทุนซื้อคืนที่ครบกำหนด</w:t>
            </w:r>
            <w:r w:rsidRPr="005E564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</w:p>
          <w:p w14:paraId="0767A5D9" w14:textId="2483C3B7" w:rsidR="00261A77" w:rsidRPr="0059561B" w:rsidRDefault="005E5647" w:rsidP="005E5647">
            <w:pPr>
              <w:spacing w:line="260" w:lineRule="atLeast"/>
              <w:ind w:left="-83" w:right="-72" w:hanging="27"/>
              <w:rPr>
                <w:rFonts w:asciiTheme="majorBidi" w:hAnsiTheme="majorBidi" w:cstheme="majorBidi"/>
                <w:cs/>
              </w:rPr>
            </w:pPr>
            <w:r w:rsidRPr="005E564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5E5647">
              <w:rPr>
                <w:rFonts w:asciiTheme="majorBidi" w:hAnsiTheme="majorBidi" w:cs="Angsana New" w:hint="cs"/>
                <w:sz w:val="30"/>
                <w:szCs w:val="30"/>
                <w:cs/>
              </w:rPr>
              <w:t>ระยะเวลาขายคืน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2E523A05" w14:textId="42980AD6" w:rsidR="00261A77" w:rsidRPr="00C64910" w:rsidRDefault="000F3219" w:rsidP="00D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-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(200,000)</w:t>
            </w:r>
          </w:p>
        </w:tc>
        <w:tc>
          <w:tcPr>
            <w:tcW w:w="250" w:type="dxa"/>
          </w:tcPr>
          <w:p w14:paraId="23889089" w14:textId="77777777" w:rsidR="00261A77" w:rsidRPr="00C64910" w:rsidRDefault="00261A77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491D8C85" w14:textId="059CAE3F" w:rsidR="00261A77" w:rsidRPr="00C64910" w:rsidRDefault="000F3219" w:rsidP="00D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-90"/>
              <w:jc w:val="righ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(50,000)</w:t>
            </w:r>
          </w:p>
        </w:tc>
        <w:tc>
          <w:tcPr>
            <w:tcW w:w="250" w:type="dxa"/>
          </w:tcPr>
          <w:p w14:paraId="0DA49F5D" w14:textId="77777777" w:rsidR="00261A77" w:rsidRPr="00C64910" w:rsidRDefault="00261A77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7F826C7A" w14:textId="1E3EACB8" w:rsidR="00261A77" w:rsidRPr="00C64910" w:rsidRDefault="002E5625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9887F47" w14:textId="77777777" w:rsidR="00261A77" w:rsidRPr="00C64910" w:rsidRDefault="00261A77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1487A37B" w14:textId="1676ABAF" w:rsidR="00261A77" w:rsidRPr="00C64910" w:rsidRDefault="002E5625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2,982,381</w:t>
            </w:r>
          </w:p>
        </w:tc>
        <w:tc>
          <w:tcPr>
            <w:tcW w:w="250" w:type="dxa"/>
          </w:tcPr>
          <w:p w14:paraId="3297739C" w14:textId="77777777" w:rsidR="00261A77" w:rsidRPr="00C64910" w:rsidRDefault="00261A77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773AFDE9" w14:textId="2147883F" w:rsidR="00261A77" w:rsidRPr="00903C50" w:rsidRDefault="002E5625" w:rsidP="00D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-36"/>
              <w:jc w:val="righ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2,932,38</w:t>
            </w:r>
            <w:r w:rsidR="000E7743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</w:p>
        </w:tc>
      </w:tr>
      <w:tr w:rsidR="00261A77" w:rsidRPr="00C9788C" w14:paraId="4DDF8CD5" w14:textId="77777777" w:rsidTr="00763885">
        <w:trPr>
          <w:trHeight w:hRule="exact" w:val="374"/>
        </w:trPr>
        <w:tc>
          <w:tcPr>
            <w:tcW w:w="2428" w:type="dxa"/>
          </w:tcPr>
          <w:p w14:paraId="05CF9922" w14:textId="6947964B" w:rsidR="00261A77" w:rsidRPr="0059561B" w:rsidRDefault="00261A77" w:rsidP="00261A77">
            <w:pPr>
              <w:spacing w:line="260" w:lineRule="atLeast"/>
              <w:ind w:left="-29" w:right="-72" w:hanging="72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92A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092A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A7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0832512C" w14:textId="65978FA7" w:rsidR="00261A77" w:rsidRPr="00C64910" w:rsidRDefault="000E7743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4,255,133</w:t>
            </w:r>
          </w:p>
        </w:tc>
        <w:tc>
          <w:tcPr>
            <w:tcW w:w="250" w:type="dxa"/>
          </w:tcPr>
          <w:p w14:paraId="0D60B1B8" w14:textId="77777777" w:rsidR="00261A77" w:rsidRPr="00C64910" w:rsidRDefault="00261A77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504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518EA42D" w14:textId="59BD40AE" w:rsidR="00261A77" w:rsidRPr="00C64910" w:rsidRDefault="000E7743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  <w:t>1,063,783</w:t>
            </w:r>
          </w:p>
        </w:tc>
        <w:tc>
          <w:tcPr>
            <w:tcW w:w="250" w:type="dxa"/>
          </w:tcPr>
          <w:p w14:paraId="683D455C" w14:textId="77777777" w:rsidR="00261A77" w:rsidRPr="00C64910" w:rsidRDefault="00261A77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532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119AD3A9" w14:textId="0D12D7DE" w:rsidR="00261A77" w:rsidRPr="00C64910" w:rsidRDefault="000E7743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  <w:t>19,948,329</w:t>
            </w:r>
          </w:p>
        </w:tc>
        <w:tc>
          <w:tcPr>
            <w:tcW w:w="250" w:type="dxa"/>
          </w:tcPr>
          <w:p w14:paraId="7BB6A9D2" w14:textId="77777777" w:rsidR="00261A77" w:rsidRPr="00C64910" w:rsidRDefault="00261A77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-72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299DDCAB" w14:textId="22369E4C" w:rsidR="00261A77" w:rsidRPr="00D13BAB" w:rsidRDefault="000E7743" w:rsidP="00D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-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(4,310,371)</w:t>
            </w:r>
          </w:p>
        </w:tc>
        <w:tc>
          <w:tcPr>
            <w:tcW w:w="250" w:type="dxa"/>
            <w:tcBorders>
              <w:bottom w:val="nil"/>
            </w:tcBorders>
          </w:tcPr>
          <w:p w14:paraId="28275DDF" w14:textId="77777777" w:rsidR="00261A77" w:rsidRPr="00C64910" w:rsidRDefault="00261A77" w:rsidP="002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85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0948EE03" w14:textId="778DABF1" w:rsidR="00261A77" w:rsidRPr="00C64910" w:rsidRDefault="000E7743" w:rsidP="00D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-36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  <w:t>16,701,741</w:t>
            </w:r>
          </w:p>
        </w:tc>
      </w:tr>
    </w:tbl>
    <w:p w14:paraId="01B3F91D" w14:textId="77777777" w:rsidR="00D66191" w:rsidRPr="00CE01CF" w:rsidRDefault="00D66191" w:rsidP="00EB155D">
      <w:pPr>
        <w:tabs>
          <w:tab w:val="left" w:pos="540"/>
        </w:tabs>
        <w:ind w:right="44"/>
        <w:jc w:val="thaiDistribute"/>
        <w:rPr>
          <w:rFonts w:ascii="Angsana New" w:hAnsi="Angsana New" w:cs="Angsana New"/>
          <w:sz w:val="30"/>
          <w:szCs w:val="30"/>
          <w:highlight w:val="yellow"/>
          <w:cs/>
        </w:rPr>
      </w:pPr>
    </w:p>
    <w:p w14:paraId="21C6DC6B" w14:textId="45B5C2A3" w:rsidR="00670605" w:rsidRDefault="00670605" w:rsidP="00670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70605">
        <w:rPr>
          <w:rFonts w:ascii="Angsana New" w:hAnsi="Angsana New" w:cs="Angsana New" w:hint="cs"/>
          <w:sz w:val="30"/>
          <w:szCs w:val="30"/>
          <w:cs/>
        </w:rPr>
        <w:t>ในวันที่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>15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>2568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ที่การประชุมคณะกรรมการบริษัทครั้ง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ที่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>7/2568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ได้มีมติให้ขายหุ้นซื้อคืนจำนวน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>200,000,000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ที่ถูกซื้อคืนในปี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>2567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>2,982.4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จากการอนุมัติจากการประชุมคณะกรรมการบริษัทครั้งที่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>1/2567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โดยช่วงเวลาการขายหุ้นคืนคือระหว่างวันที่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>22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ถึงวันที่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>26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 xml:space="preserve">2568 </w:t>
      </w:r>
      <w:r w:rsidR="00235972">
        <w:rPr>
          <w:rFonts w:ascii="Angsana New" w:hAnsi="Angsana New" w:cs="Angsana New"/>
          <w:sz w:val="30"/>
          <w:szCs w:val="30"/>
        </w:rPr>
        <w:br/>
      </w:r>
      <w:r w:rsidRPr="00670605">
        <w:rPr>
          <w:rFonts w:ascii="Angsana New" w:hAnsi="Angsana New" w:cs="Angsana New" w:hint="cs"/>
          <w:sz w:val="30"/>
          <w:szCs w:val="30"/>
          <w:cs/>
        </w:rPr>
        <w:t>เมื่อสิ้นสุดระยะเวลาการขายคืน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บริษัทไม่สามารถขายหุ้นซื้อคืนดังกล่าวได้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ในวันที่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 xml:space="preserve">8 </w:t>
      </w:r>
      <w:r w:rsidRPr="00670605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 xml:space="preserve">2569 </w:t>
      </w:r>
      <w:r w:rsidRPr="00670605">
        <w:rPr>
          <w:rFonts w:ascii="Angsana New" w:hAnsi="Angsana New" w:cs="Angsana New" w:hint="cs"/>
          <w:sz w:val="30"/>
          <w:szCs w:val="30"/>
          <w:cs/>
        </w:rPr>
        <w:t>บริษัทได้ลดจำนวนหุ้นจดทะเบียนและลดจำนวนทุนจดทะเบียนกับกรมพัฒนาธุรกิจการค้า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กระทรวงพาณิชย์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="00656624">
        <w:rPr>
          <w:rFonts w:ascii="Angsana New" w:hAnsi="Angsana New" w:cs="Angsana New"/>
          <w:sz w:val="30"/>
          <w:szCs w:val="30"/>
        </w:rPr>
        <w:br/>
      </w:r>
      <w:r w:rsidRPr="00670605">
        <w:rPr>
          <w:rFonts w:ascii="Angsana New" w:hAnsi="Angsana New" w:cs="Angsana New" w:hint="cs"/>
          <w:sz w:val="30"/>
          <w:szCs w:val="30"/>
          <w:cs/>
        </w:rPr>
        <w:t>ทุนจดทะเบียนและทุนชำระแล้วลดลงจาก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 xml:space="preserve">4,455,132,696 </w:t>
      </w:r>
      <w:r w:rsidRPr="00670605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 xml:space="preserve">4,255,132,696 </w:t>
      </w:r>
      <w:r w:rsidRPr="00670605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มูลค่าที่ตราไว้หุ้นละ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>0.25</w:t>
      </w:r>
      <w:r w:rsidRPr="00670605">
        <w:rPr>
          <w:rFonts w:ascii="Angsana New" w:hAnsi="Angsana New" w:cs="Angsana New"/>
          <w:sz w:val="30"/>
          <w:szCs w:val="30"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บาท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รวมเป็นเงิน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/>
          <w:sz w:val="30"/>
          <w:szCs w:val="30"/>
        </w:rPr>
        <w:t>50</w:t>
      </w:r>
      <w:r w:rsidR="003A6B1F">
        <w:rPr>
          <w:rFonts w:ascii="Angsana New" w:hAnsi="Angsana New"/>
          <w:sz w:val="30"/>
          <w:szCs w:val="30"/>
        </w:rPr>
        <w:t>.0</w:t>
      </w:r>
      <w:r w:rsidRPr="00670605">
        <w:rPr>
          <w:rFonts w:ascii="Angsana New" w:hAnsi="Angsana New" w:cs="Angsana New"/>
          <w:sz w:val="30"/>
          <w:szCs w:val="30"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706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0605">
        <w:rPr>
          <w:rFonts w:ascii="Angsana New" w:hAnsi="Angsana New" w:cs="Angsana New" w:hint="cs"/>
          <w:sz w:val="30"/>
          <w:szCs w:val="30"/>
          <w:cs/>
        </w:rPr>
        <w:t>ซึ่งได้ถูกรับรู้ไว้ในส่วนของผู้ถือหุ้น</w:t>
      </w:r>
    </w:p>
    <w:p w14:paraId="7F8F42EB" w14:textId="04297259" w:rsidR="00903C50" w:rsidRDefault="00903C50" w:rsidP="00841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</w:p>
    <w:p w14:paraId="49ADAF7F" w14:textId="50A7C1D2" w:rsidR="00A719AA" w:rsidRPr="00091CA0" w:rsidRDefault="00A719AA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t xml:space="preserve">กำไร </w:t>
      </w:r>
      <w:r w:rsidRPr="00091CA0">
        <w:rPr>
          <w:rFonts w:ascii="Angsana New" w:hAnsi="Angsana New" w:cs="Angsana New"/>
          <w:szCs w:val="30"/>
        </w:rPr>
        <w:t>(</w:t>
      </w:r>
      <w:r w:rsidRPr="00091CA0">
        <w:rPr>
          <w:rFonts w:ascii="Angsana New" w:hAnsi="Angsana New" w:cs="Angsana New"/>
          <w:szCs w:val="30"/>
          <w:cs/>
        </w:rPr>
        <w:t>ขาดทุน</w:t>
      </w:r>
      <w:r w:rsidRPr="00091CA0">
        <w:rPr>
          <w:rFonts w:ascii="Angsana New" w:hAnsi="Angsana New" w:cs="Angsana New"/>
          <w:szCs w:val="30"/>
        </w:rPr>
        <w:t xml:space="preserve">) </w:t>
      </w:r>
      <w:r w:rsidRPr="00091CA0">
        <w:rPr>
          <w:rFonts w:ascii="Angsana New" w:hAnsi="Angsana New" w:cs="Angsana New"/>
          <w:szCs w:val="30"/>
          <w:cs/>
        </w:rPr>
        <w:t>อื่น</w:t>
      </w:r>
      <w:r w:rsidR="003A7E7C">
        <w:rPr>
          <w:rFonts w:ascii="Angsana New" w:hAnsi="Angsana New" w:cs="Angsana New" w:hint="cs"/>
          <w:szCs w:val="30"/>
          <w:cs/>
        </w:rPr>
        <w:t xml:space="preserve"> </w:t>
      </w:r>
      <w:r w:rsidRPr="00091CA0">
        <w:rPr>
          <w:rFonts w:ascii="Angsana New" w:hAnsi="Angsana New" w:cs="Angsana New"/>
          <w:szCs w:val="30"/>
          <w:cs/>
        </w:rPr>
        <w:t>สุทธิ</w:t>
      </w:r>
    </w:p>
    <w:p w14:paraId="273268EA" w14:textId="77777777" w:rsidR="00A719AA" w:rsidRPr="0084138E" w:rsidRDefault="00A719AA" w:rsidP="00A71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78"/>
        <w:gridCol w:w="1170"/>
        <w:gridCol w:w="180"/>
        <w:gridCol w:w="1143"/>
        <w:gridCol w:w="180"/>
        <w:gridCol w:w="1170"/>
        <w:gridCol w:w="180"/>
        <w:gridCol w:w="1161"/>
      </w:tblGrid>
      <w:tr w:rsidR="00A719AA" w:rsidRPr="00A85D0A" w14:paraId="2895C484" w14:textId="77777777" w:rsidTr="000D0C26">
        <w:trPr>
          <w:cantSplit/>
          <w:trHeight w:val="343"/>
          <w:tblHeader/>
        </w:trPr>
        <w:tc>
          <w:tcPr>
            <w:tcW w:w="3978" w:type="dxa"/>
            <w:vAlign w:val="bottom"/>
            <w:hideMark/>
          </w:tcPr>
          <w:p w14:paraId="53EFA150" w14:textId="77777777" w:rsidR="00A719AA" w:rsidRPr="00A85D0A" w:rsidRDefault="00A719A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93" w:type="dxa"/>
            <w:gridSpan w:val="3"/>
            <w:vAlign w:val="bottom"/>
            <w:hideMark/>
          </w:tcPr>
          <w:p w14:paraId="2B0C5EC5" w14:textId="77777777" w:rsidR="00A719AA" w:rsidRPr="00A85D0A" w:rsidRDefault="00A719A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49C63D7" w14:textId="77777777" w:rsidR="00A719AA" w:rsidRPr="00A85D0A" w:rsidRDefault="00A719A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11" w:type="dxa"/>
            <w:gridSpan w:val="3"/>
            <w:vAlign w:val="bottom"/>
            <w:hideMark/>
          </w:tcPr>
          <w:p w14:paraId="4EAEF264" w14:textId="77777777" w:rsidR="00A719AA" w:rsidRPr="00A85D0A" w:rsidRDefault="00A719A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B5BC9" w:rsidRPr="00A85D0A" w14:paraId="0F088B10" w14:textId="77777777" w:rsidTr="000D0C26">
        <w:trPr>
          <w:cantSplit/>
          <w:trHeight w:val="343"/>
          <w:tblHeader/>
        </w:trPr>
        <w:tc>
          <w:tcPr>
            <w:tcW w:w="3978" w:type="dxa"/>
            <w:vAlign w:val="bottom"/>
          </w:tcPr>
          <w:p w14:paraId="14A0BBCC" w14:textId="14724213" w:rsidR="00FB5BC9" w:rsidRPr="00AA3C79" w:rsidRDefault="00FB5BC9" w:rsidP="00FB5BC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092A9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</w:t>
            </w:r>
            <w:r w:rsidRPr="00AA3C7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Pr="00AA3C7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092A9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="00092A9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75512B4B" w14:textId="19F891B4" w:rsidR="00FB5BC9" w:rsidRPr="00F92A58" w:rsidRDefault="00FB5BC9" w:rsidP="00FB5BC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45F6C033" w14:textId="77777777" w:rsidR="00FB5BC9" w:rsidRPr="00A85D0A" w:rsidRDefault="00FB5BC9" w:rsidP="00FB5BC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43" w:type="dxa"/>
            <w:vAlign w:val="bottom"/>
          </w:tcPr>
          <w:p w14:paraId="26384A5B" w14:textId="6FFA596A" w:rsidR="00FB5BC9" w:rsidRPr="00A85D0A" w:rsidRDefault="00FB5BC9" w:rsidP="00FB5BC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8895921" w14:textId="77777777" w:rsidR="00FB5BC9" w:rsidRPr="00A85D0A" w:rsidRDefault="00FB5BC9" w:rsidP="00FB5BC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82D1930" w14:textId="62B986D5" w:rsidR="00FB5BC9" w:rsidRPr="00A85D0A" w:rsidRDefault="00FB5BC9" w:rsidP="00FB5BC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652C03E0" w14:textId="77777777" w:rsidR="00FB5BC9" w:rsidRPr="00A85D0A" w:rsidRDefault="00FB5BC9" w:rsidP="00FB5BC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14:paraId="649DA67A" w14:textId="02768BCC" w:rsidR="00FB5BC9" w:rsidRPr="00A85D0A" w:rsidRDefault="00FB5BC9" w:rsidP="00FB5BC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2568</w:t>
            </w:r>
          </w:p>
        </w:tc>
      </w:tr>
      <w:tr w:rsidR="00FB5BC9" w:rsidRPr="00A85D0A" w14:paraId="36C6ED32" w14:textId="77777777" w:rsidTr="000D0C26">
        <w:trPr>
          <w:cantSplit/>
          <w:trHeight w:val="423"/>
          <w:tblHeader/>
        </w:trPr>
        <w:tc>
          <w:tcPr>
            <w:tcW w:w="3978" w:type="dxa"/>
            <w:vAlign w:val="bottom"/>
          </w:tcPr>
          <w:p w14:paraId="55CB9823" w14:textId="77777777" w:rsidR="00FB5BC9" w:rsidRPr="00A85D0A" w:rsidRDefault="00FB5BC9" w:rsidP="00FB5BC9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184" w:type="dxa"/>
            <w:gridSpan w:val="7"/>
            <w:vAlign w:val="bottom"/>
            <w:hideMark/>
          </w:tcPr>
          <w:p w14:paraId="7E9860CF" w14:textId="77777777" w:rsidR="00FB5BC9" w:rsidRPr="00A85D0A" w:rsidRDefault="00FB5BC9" w:rsidP="00FB5BC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92A9D" w:rsidRPr="00A85D0A" w14:paraId="06C67737" w14:textId="77777777" w:rsidTr="000D0C26">
        <w:trPr>
          <w:cantSplit/>
          <w:trHeight w:val="333"/>
        </w:trPr>
        <w:tc>
          <w:tcPr>
            <w:tcW w:w="3978" w:type="dxa"/>
            <w:hideMark/>
          </w:tcPr>
          <w:p w14:paraId="088664B8" w14:textId="23085A10" w:rsidR="00092A9D" w:rsidRPr="00A85D0A" w:rsidRDefault="00092A9D" w:rsidP="00092A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จากอัตราแลกเปลี่ยน สุทธิ</w:t>
            </w:r>
          </w:p>
        </w:tc>
        <w:tc>
          <w:tcPr>
            <w:tcW w:w="1170" w:type="dxa"/>
          </w:tcPr>
          <w:p w14:paraId="26D29A3F" w14:textId="6879958A" w:rsidR="00092A9D" w:rsidRPr="00AB5EF0" w:rsidRDefault="00C16981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136,370</w:t>
            </w:r>
          </w:p>
        </w:tc>
        <w:tc>
          <w:tcPr>
            <w:tcW w:w="180" w:type="dxa"/>
          </w:tcPr>
          <w:p w14:paraId="78742D96" w14:textId="77777777" w:rsidR="00092A9D" w:rsidRPr="00603092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C05D75E" w14:textId="7E4F74E9" w:rsidR="00092A9D" w:rsidRPr="00A85D0A" w:rsidRDefault="00092A9D" w:rsidP="00B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997AC3">
              <w:rPr>
                <w:rFonts w:asciiTheme="majorBidi" w:hAnsiTheme="majorBidi" w:cstheme="majorBidi"/>
                <w:sz w:val="30"/>
                <w:szCs w:val="30"/>
              </w:rPr>
              <w:t>526,479</w:t>
            </w:r>
          </w:p>
        </w:tc>
        <w:tc>
          <w:tcPr>
            <w:tcW w:w="180" w:type="dxa"/>
          </w:tcPr>
          <w:p w14:paraId="2723FF00" w14:textId="77777777" w:rsidR="00092A9D" w:rsidRPr="008D57FF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86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FA7247" w14:textId="76487D36" w:rsidR="00092A9D" w:rsidRPr="0033682B" w:rsidRDefault="00C16981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(127,294)</w:t>
            </w:r>
          </w:p>
        </w:tc>
        <w:tc>
          <w:tcPr>
            <w:tcW w:w="180" w:type="dxa"/>
          </w:tcPr>
          <w:p w14:paraId="64FEC803" w14:textId="77777777" w:rsidR="00092A9D" w:rsidRPr="00603092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D4BFA1A" w14:textId="79320E55" w:rsidR="00092A9D" w:rsidRPr="00603092" w:rsidRDefault="00092A9D" w:rsidP="00B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="Angsana New" w:hAnsi="Angsana New" w:cs="Angsana New"/>
                <w:sz w:val="30"/>
                <w:szCs w:val="30"/>
              </w:rPr>
            </w:pPr>
            <w:r w:rsidRPr="003D4ED1">
              <w:rPr>
                <w:rFonts w:asciiTheme="majorBidi" w:hAnsiTheme="majorBidi" w:cstheme="majorBidi"/>
                <w:sz w:val="30"/>
                <w:szCs w:val="30"/>
              </w:rPr>
              <w:t>69,555</w:t>
            </w:r>
          </w:p>
        </w:tc>
      </w:tr>
      <w:tr w:rsidR="00092A9D" w:rsidRPr="00A85D0A" w14:paraId="2B6B18DC" w14:textId="77777777" w:rsidTr="000D0C26">
        <w:trPr>
          <w:cantSplit/>
          <w:trHeight w:val="333"/>
        </w:trPr>
        <w:tc>
          <w:tcPr>
            <w:tcW w:w="3978" w:type="dxa"/>
          </w:tcPr>
          <w:p w14:paraId="27EE300A" w14:textId="6D238E0A" w:rsidR="00092A9D" w:rsidRDefault="00092A9D" w:rsidP="00092A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ขาดทุนจากเครื่องมือทางการเงิน สุทธิ</w:t>
            </w:r>
          </w:p>
        </w:tc>
        <w:tc>
          <w:tcPr>
            <w:tcW w:w="1170" w:type="dxa"/>
          </w:tcPr>
          <w:p w14:paraId="77B5AAC0" w14:textId="5E633985" w:rsidR="00092A9D" w:rsidRPr="00AB5EF0" w:rsidRDefault="00C16981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(340,803)</w:t>
            </w:r>
          </w:p>
        </w:tc>
        <w:tc>
          <w:tcPr>
            <w:tcW w:w="180" w:type="dxa"/>
          </w:tcPr>
          <w:p w14:paraId="0F646DA8" w14:textId="77777777" w:rsidR="00092A9D" w:rsidRPr="00D66191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ACF7AB5" w14:textId="105CC96B" w:rsidR="00092A9D" w:rsidRPr="00A85D0A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997AC3">
              <w:rPr>
                <w:rFonts w:asciiTheme="majorBidi" w:hAnsiTheme="majorBidi" w:cstheme="majorBidi"/>
                <w:sz w:val="30"/>
                <w:szCs w:val="30"/>
              </w:rPr>
              <w:t>(429,934)</w:t>
            </w:r>
          </w:p>
        </w:tc>
        <w:tc>
          <w:tcPr>
            <w:tcW w:w="180" w:type="dxa"/>
          </w:tcPr>
          <w:p w14:paraId="24A33FD5" w14:textId="77777777" w:rsidR="00092A9D" w:rsidRPr="008D57FF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86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D48C32" w14:textId="69F8C7FF" w:rsidR="00092A9D" w:rsidRPr="0033682B" w:rsidRDefault="00C16981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(156,432)</w:t>
            </w:r>
          </w:p>
        </w:tc>
        <w:tc>
          <w:tcPr>
            <w:tcW w:w="180" w:type="dxa"/>
          </w:tcPr>
          <w:p w14:paraId="66132E62" w14:textId="77777777" w:rsidR="00092A9D" w:rsidRPr="00D66191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8E745BD" w14:textId="0AC22D36" w:rsidR="00092A9D" w:rsidRPr="00D66191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3D4ED1">
              <w:rPr>
                <w:rFonts w:asciiTheme="majorBidi" w:hAnsiTheme="majorBidi" w:cstheme="majorBidi"/>
                <w:sz w:val="30"/>
                <w:szCs w:val="30"/>
              </w:rPr>
              <w:t>(477,348)</w:t>
            </w:r>
          </w:p>
        </w:tc>
      </w:tr>
      <w:tr w:rsidR="00092A9D" w:rsidRPr="00A85D0A" w14:paraId="101315B9" w14:textId="77777777" w:rsidTr="000D0C26">
        <w:trPr>
          <w:cantSplit/>
          <w:trHeight w:val="343"/>
        </w:trPr>
        <w:tc>
          <w:tcPr>
            <w:tcW w:w="3978" w:type="dxa"/>
          </w:tcPr>
          <w:p w14:paraId="1C856F27" w14:textId="77777777" w:rsidR="00092A9D" w:rsidRDefault="00092A9D" w:rsidP="00092A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05DF05" w14:textId="07D0B97E" w:rsidR="00092A9D" w:rsidRPr="00AB5EF0" w:rsidRDefault="00C16981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1,270</w:t>
            </w:r>
          </w:p>
        </w:tc>
        <w:tc>
          <w:tcPr>
            <w:tcW w:w="180" w:type="dxa"/>
          </w:tcPr>
          <w:p w14:paraId="6A499C77" w14:textId="77777777" w:rsidR="00092A9D" w:rsidRPr="00603092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5047B11" w14:textId="564D2CA2" w:rsidR="00092A9D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997AC3">
              <w:rPr>
                <w:rFonts w:asciiTheme="majorBidi" w:hAnsiTheme="majorBidi" w:cstheme="majorBidi"/>
                <w:sz w:val="30"/>
                <w:szCs w:val="30"/>
              </w:rPr>
              <w:t>(50,006)</w:t>
            </w:r>
          </w:p>
        </w:tc>
        <w:tc>
          <w:tcPr>
            <w:tcW w:w="180" w:type="dxa"/>
          </w:tcPr>
          <w:p w14:paraId="37F1FBFD" w14:textId="77777777" w:rsidR="00092A9D" w:rsidRPr="00603092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5CF752" w14:textId="654260EA" w:rsidR="00092A9D" w:rsidRPr="0033682B" w:rsidRDefault="00C16981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(20,133)</w:t>
            </w:r>
          </w:p>
        </w:tc>
        <w:tc>
          <w:tcPr>
            <w:tcW w:w="180" w:type="dxa"/>
          </w:tcPr>
          <w:p w14:paraId="5E88D988" w14:textId="77777777" w:rsidR="00092A9D" w:rsidRPr="00603092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30E20F4" w14:textId="0D4EC342" w:rsidR="00092A9D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="Angsana New" w:hAnsi="Angsana New" w:cs="Angsana New"/>
                <w:sz w:val="30"/>
                <w:szCs w:val="30"/>
              </w:rPr>
            </w:pPr>
            <w:r w:rsidRPr="003D4ED1">
              <w:rPr>
                <w:rFonts w:asciiTheme="majorBidi" w:hAnsiTheme="majorBidi" w:cstheme="majorBidi"/>
                <w:sz w:val="30"/>
                <w:szCs w:val="30"/>
              </w:rPr>
              <w:t>(89,059)</w:t>
            </w:r>
          </w:p>
        </w:tc>
      </w:tr>
      <w:tr w:rsidR="00092A9D" w:rsidRPr="00A85D0A" w14:paraId="0CAE166A" w14:textId="77777777" w:rsidTr="000D0C26">
        <w:trPr>
          <w:cantSplit/>
          <w:trHeight w:val="343"/>
        </w:trPr>
        <w:tc>
          <w:tcPr>
            <w:tcW w:w="3978" w:type="dxa"/>
          </w:tcPr>
          <w:p w14:paraId="47350EF5" w14:textId="66FFD5F0" w:rsidR="00092A9D" w:rsidRPr="00843A74" w:rsidRDefault="00092A9D" w:rsidP="00092A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รวมกำไร </w:t>
            </w:r>
            <w:r w:rsidRPr="00843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43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8BA20C" w14:textId="15049282" w:rsidR="00092A9D" w:rsidRPr="00D66191" w:rsidRDefault="00C16981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(203,163)</w:t>
            </w:r>
          </w:p>
        </w:tc>
        <w:tc>
          <w:tcPr>
            <w:tcW w:w="180" w:type="dxa"/>
          </w:tcPr>
          <w:p w14:paraId="5CD4866A" w14:textId="77777777" w:rsidR="00092A9D" w:rsidRPr="0033682B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0358B77" w14:textId="21A56730" w:rsidR="00092A9D" w:rsidRPr="0033682B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97A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46,539</w:t>
            </w:r>
          </w:p>
        </w:tc>
        <w:tc>
          <w:tcPr>
            <w:tcW w:w="180" w:type="dxa"/>
          </w:tcPr>
          <w:p w14:paraId="013430D9" w14:textId="77777777" w:rsidR="00092A9D" w:rsidRPr="0033682B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42956D" w14:textId="5A78752E" w:rsidR="00092A9D" w:rsidRPr="00D66191" w:rsidRDefault="00C16981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(303,859)</w:t>
            </w:r>
          </w:p>
        </w:tc>
        <w:tc>
          <w:tcPr>
            <w:tcW w:w="180" w:type="dxa"/>
          </w:tcPr>
          <w:p w14:paraId="776B50F6" w14:textId="77777777" w:rsidR="00092A9D" w:rsidRPr="0033682B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B0DD4EA" w14:textId="4721CA8F" w:rsidR="00092A9D" w:rsidRPr="0033682B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4E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(496,852)</w:t>
            </w:r>
          </w:p>
        </w:tc>
      </w:tr>
    </w:tbl>
    <w:p w14:paraId="1DB9D984" w14:textId="1B44BF7D" w:rsidR="0084138E" w:rsidRDefault="00841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3772EDAF" w14:textId="77777777" w:rsidR="0084138E" w:rsidRDefault="00841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20DE634D" w14:textId="55D647F3" w:rsidR="00091F79" w:rsidRPr="00091CA0" w:rsidRDefault="00091F79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 xml:space="preserve">ภาษีเงินได้ </w:t>
      </w:r>
    </w:p>
    <w:p w14:paraId="0E945126" w14:textId="77777777" w:rsidR="00091F79" w:rsidRDefault="00091F79" w:rsidP="00091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78"/>
        <w:gridCol w:w="1170"/>
        <w:gridCol w:w="180"/>
        <w:gridCol w:w="1143"/>
        <w:gridCol w:w="180"/>
        <w:gridCol w:w="1170"/>
        <w:gridCol w:w="180"/>
        <w:gridCol w:w="1161"/>
      </w:tblGrid>
      <w:tr w:rsidR="00C53FE8" w:rsidRPr="00A85D0A" w14:paraId="51CC162A" w14:textId="77777777">
        <w:trPr>
          <w:cantSplit/>
          <w:trHeight w:val="343"/>
          <w:tblHeader/>
        </w:trPr>
        <w:tc>
          <w:tcPr>
            <w:tcW w:w="3978" w:type="dxa"/>
            <w:vAlign w:val="bottom"/>
            <w:hideMark/>
          </w:tcPr>
          <w:p w14:paraId="17BBD0E2" w14:textId="77777777" w:rsidR="00C53FE8" w:rsidRPr="00A85D0A" w:rsidRDefault="00C53FE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93" w:type="dxa"/>
            <w:gridSpan w:val="3"/>
            <w:vAlign w:val="bottom"/>
            <w:hideMark/>
          </w:tcPr>
          <w:p w14:paraId="1B492E65" w14:textId="77777777" w:rsidR="00C53FE8" w:rsidRPr="00A85D0A" w:rsidRDefault="00C53FE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1858652" w14:textId="77777777" w:rsidR="00C53FE8" w:rsidRPr="00A85D0A" w:rsidRDefault="00C53F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11" w:type="dxa"/>
            <w:gridSpan w:val="3"/>
            <w:vAlign w:val="bottom"/>
            <w:hideMark/>
          </w:tcPr>
          <w:p w14:paraId="5A7EE961" w14:textId="77777777" w:rsidR="00C53FE8" w:rsidRPr="00A85D0A" w:rsidRDefault="00C53F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53FE8" w:rsidRPr="00A85D0A" w14:paraId="74D04FD1" w14:textId="77777777">
        <w:trPr>
          <w:cantSplit/>
          <w:trHeight w:val="343"/>
          <w:tblHeader/>
        </w:trPr>
        <w:tc>
          <w:tcPr>
            <w:tcW w:w="3978" w:type="dxa"/>
            <w:vAlign w:val="bottom"/>
          </w:tcPr>
          <w:p w14:paraId="1D7B20A0" w14:textId="77777777" w:rsidR="00C53FE8" w:rsidRPr="00AA3C79" w:rsidRDefault="00C53FE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สำหรับงวดหกเดือนสิ้นสุด</w:t>
            </w:r>
            <w:r w:rsidRPr="00AA3C7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Pr="00AA3C7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179F6C06" w14:textId="77777777" w:rsidR="00C53FE8" w:rsidRPr="00F92A58" w:rsidRDefault="00C53F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59FFEA1C" w14:textId="77777777" w:rsidR="00C53FE8" w:rsidRPr="00A85D0A" w:rsidRDefault="00C53FE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43" w:type="dxa"/>
            <w:vAlign w:val="bottom"/>
          </w:tcPr>
          <w:p w14:paraId="49C51C66" w14:textId="77777777" w:rsidR="00C53FE8" w:rsidRPr="00A85D0A" w:rsidRDefault="00C53F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29DF41EF" w14:textId="77777777" w:rsidR="00C53FE8" w:rsidRPr="00A85D0A" w:rsidRDefault="00C53F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4F12F3C" w14:textId="77777777" w:rsidR="00C53FE8" w:rsidRPr="00A85D0A" w:rsidRDefault="00C53F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63AE0097" w14:textId="77777777" w:rsidR="00C53FE8" w:rsidRPr="00A85D0A" w:rsidRDefault="00C53FE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14:paraId="25597AFF" w14:textId="77777777" w:rsidR="00C53FE8" w:rsidRPr="00A85D0A" w:rsidRDefault="00C53F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2568</w:t>
            </w:r>
          </w:p>
        </w:tc>
      </w:tr>
      <w:tr w:rsidR="00C53FE8" w:rsidRPr="00A85D0A" w14:paraId="18855571" w14:textId="77777777">
        <w:trPr>
          <w:cantSplit/>
          <w:trHeight w:val="423"/>
          <w:tblHeader/>
        </w:trPr>
        <w:tc>
          <w:tcPr>
            <w:tcW w:w="3978" w:type="dxa"/>
            <w:vAlign w:val="bottom"/>
          </w:tcPr>
          <w:p w14:paraId="7692F431" w14:textId="77777777" w:rsidR="00C53FE8" w:rsidRPr="00A85D0A" w:rsidRDefault="00C53FE8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184" w:type="dxa"/>
            <w:gridSpan w:val="7"/>
            <w:vAlign w:val="bottom"/>
            <w:hideMark/>
          </w:tcPr>
          <w:p w14:paraId="7EAEF1F6" w14:textId="77777777" w:rsidR="00C53FE8" w:rsidRPr="00A85D0A" w:rsidRDefault="00C53F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53FE8" w:rsidRPr="00D66191" w14:paraId="644B37A6" w14:textId="77777777">
        <w:trPr>
          <w:cantSplit/>
          <w:trHeight w:val="333"/>
        </w:trPr>
        <w:tc>
          <w:tcPr>
            <w:tcW w:w="3978" w:type="dxa"/>
          </w:tcPr>
          <w:p w14:paraId="24952E9F" w14:textId="6C2CF7F4" w:rsidR="00C53FE8" w:rsidRDefault="00C53FE8" w:rsidP="00C53F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1170" w:type="dxa"/>
          </w:tcPr>
          <w:p w14:paraId="0A2A5B36" w14:textId="67B73974" w:rsidR="00C53FE8" w:rsidRPr="00AB5EF0" w:rsidRDefault="003656FD" w:rsidP="00C53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(568,761)</w:t>
            </w:r>
          </w:p>
        </w:tc>
        <w:tc>
          <w:tcPr>
            <w:tcW w:w="180" w:type="dxa"/>
          </w:tcPr>
          <w:p w14:paraId="15F9EB1B" w14:textId="77777777" w:rsidR="00C53FE8" w:rsidRPr="00D66191" w:rsidRDefault="00C53FE8" w:rsidP="00C53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FBD1F09" w14:textId="14312E06" w:rsidR="00C53FE8" w:rsidRPr="00A85D0A" w:rsidRDefault="00C53FE8" w:rsidP="00C53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3F5EAD">
              <w:rPr>
                <w:rFonts w:ascii="Angsana New" w:hAnsi="Angsana New" w:cs="Angsana New"/>
                <w:sz w:val="30"/>
                <w:szCs w:val="30"/>
              </w:rPr>
              <w:t>(422,297)</w:t>
            </w:r>
          </w:p>
        </w:tc>
        <w:tc>
          <w:tcPr>
            <w:tcW w:w="180" w:type="dxa"/>
          </w:tcPr>
          <w:p w14:paraId="055C66E7" w14:textId="77777777" w:rsidR="00C53FE8" w:rsidRPr="008D57FF" w:rsidRDefault="00C53FE8" w:rsidP="00C53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86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E45C19" w14:textId="4C1FC2B6" w:rsidR="00C53FE8" w:rsidRPr="0033682B" w:rsidRDefault="003656FD" w:rsidP="00C53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(27,657)</w:t>
            </w:r>
          </w:p>
        </w:tc>
        <w:tc>
          <w:tcPr>
            <w:tcW w:w="180" w:type="dxa"/>
          </w:tcPr>
          <w:p w14:paraId="07ADFD0F" w14:textId="77777777" w:rsidR="00C53FE8" w:rsidRPr="00D66191" w:rsidRDefault="00C53FE8" w:rsidP="00C53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8D1D0FC" w14:textId="3DBF62B0" w:rsidR="00C53FE8" w:rsidRPr="00D66191" w:rsidRDefault="00C53FE8" w:rsidP="00C53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764AC">
              <w:rPr>
                <w:rFonts w:ascii="Angsana New" w:hAnsi="Angsana New" w:cs="Angsana New"/>
                <w:sz w:val="30"/>
                <w:szCs w:val="30"/>
              </w:rPr>
              <w:t>21,637</w:t>
            </w:r>
          </w:p>
        </w:tc>
      </w:tr>
      <w:tr w:rsidR="00C53FE8" w14:paraId="0634036E" w14:textId="77777777">
        <w:trPr>
          <w:cantSplit/>
          <w:trHeight w:val="343"/>
        </w:trPr>
        <w:tc>
          <w:tcPr>
            <w:tcW w:w="3978" w:type="dxa"/>
          </w:tcPr>
          <w:p w14:paraId="34A2CEEC" w14:textId="7239D0DA" w:rsidR="00C53FE8" w:rsidRDefault="00C53FE8" w:rsidP="00C53F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E8F1A0" w14:textId="58F5331C" w:rsidR="00C53FE8" w:rsidRPr="00AB5EF0" w:rsidRDefault="003656FD" w:rsidP="00C53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616,455</w:t>
            </w:r>
          </w:p>
        </w:tc>
        <w:tc>
          <w:tcPr>
            <w:tcW w:w="180" w:type="dxa"/>
          </w:tcPr>
          <w:p w14:paraId="578A6250" w14:textId="77777777" w:rsidR="00C53FE8" w:rsidRPr="00603092" w:rsidRDefault="00C53FE8" w:rsidP="00C53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2EA7312" w14:textId="2F0E3003" w:rsidR="00C53FE8" w:rsidRDefault="00C53FE8" w:rsidP="00C53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753B46">
              <w:rPr>
                <w:rFonts w:ascii="Angsana New" w:hAnsi="Angsana New" w:cs="Angsana New"/>
                <w:sz w:val="30"/>
                <w:szCs w:val="30"/>
              </w:rPr>
              <w:t>635,037</w:t>
            </w:r>
          </w:p>
        </w:tc>
        <w:tc>
          <w:tcPr>
            <w:tcW w:w="180" w:type="dxa"/>
          </w:tcPr>
          <w:p w14:paraId="274D7BD7" w14:textId="77777777" w:rsidR="00C53FE8" w:rsidRPr="00603092" w:rsidRDefault="00C53FE8" w:rsidP="00C53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94BC26" w14:textId="0121D6EC" w:rsidR="00C53FE8" w:rsidRPr="0033682B" w:rsidRDefault="003656FD" w:rsidP="00C53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18,241</w:t>
            </w:r>
          </w:p>
        </w:tc>
        <w:tc>
          <w:tcPr>
            <w:tcW w:w="180" w:type="dxa"/>
          </w:tcPr>
          <w:p w14:paraId="7F02DDDC" w14:textId="77777777" w:rsidR="00C53FE8" w:rsidRPr="00603092" w:rsidRDefault="00C53FE8" w:rsidP="00C53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2C063BE1" w14:textId="4E549D75" w:rsidR="00C53FE8" w:rsidRDefault="00C53FE8" w:rsidP="00C53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="Angsana New" w:hAnsi="Angsana New" w:cs="Angsana New"/>
                <w:sz w:val="30"/>
                <w:szCs w:val="30"/>
              </w:rPr>
            </w:pPr>
            <w:r w:rsidRPr="00D34506">
              <w:rPr>
                <w:rFonts w:ascii="Angsana New" w:hAnsi="Angsana New" w:cs="Angsana New"/>
                <w:sz w:val="30"/>
                <w:szCs w:val="30"/>
              </w:rPr>
              <w:t>(80)</w:t>
            </w:r>
          </w:p>
        </w:tc>
      </w:tr>
      <w:tr w:rsidR="00C53FE8" w:rsidRPr="0033682B" w14:paraId="5877AE86" w14:textId="77777777">
        <w:trPr>
          <w:cantSplit/>
          <w:trHeight w:val="343"/>
        </w:trPr>
        <w:tc>
          <w:tcPr>
            <w:tcW w:w="3978" w:type="dxa"/>
          </w:tcPr>
          <w:p w14:paraId="14743A87" w14:textId="020EE055" w:rsidR="00C53FE8" w:rsidRPr="00843A74" w:rsidRDefault="00C53FE8" w:rsidP="00C53FE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  <w:r w:rsidR="001577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15778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1577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F5FCEC" w14:textId="36519FA1" w:rsidR="00C53FE8" w:rsidRPr="00D66191" w:rsidRDefault="003656FD" w:rsidP="00C53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47,694</w:t>
            </w:r>
          </w:p>
        </w:tc>
        <w:tc>
          <w:tcPr>
            <w:tcW w:w="180" w:type="dxa"/>
          </w:tcPr>
          <w:p w14:paraId="7CF4C631" w14:textId="77777777" w:rsidR="00C53FE8" w:rsidRPr="0033682B" w:rsidRDefault="00C53FE8" w:rsidP="00C53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55644B8C" w14:textId="15E4DFAA" w:rsidR="00C53FE8" w:rsidRPr="0033682B" w:rsidRDefault="00C53FE8" w:rsidP="00C53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7E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212,740</w:t>
            </w:r>
          </w:p>
        </w:tc>
        <w:tc>
          <w:tcPr>
            <w:tcW w:w="180" w:type="dxa"/>
          </w:tcPr>
          <w:p w14:paraId="03B31C8B" w14:textId="77777777" w:rsidR="00C53FE8" w:rsidRPr="0033682B" w:rsidRDefault="00C53FE8" w:rsidP="00C53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5ABC71" w14:textId="6F6A1EE1" w:rsidR="00C53FE8" w:rsidRPr="00D66191" w:rsidRDefault="003656FD" w:rsidP="00C53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(9,416)</w:t>
            </w:r>
          </w:p>
        </w:tc>
        <w:tc>
          <w:tcPr>
            <w:tcW w:w="180" w:type="dxa"/>
          </w:tcPr>
          <w:p w14:paraId="78FBFA83" w14:textId="77777777" w:rsidR="00C53FE8" w:rsidRPr="0033682B" w:rsidRDefault="00C53FE8" w:rsidP="00C53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75C66E05" w14:textId="08654717" w:rsidR="00C53FE8" w:rsidRPr="0033682B" w:rsidRDefault="00C53FE8" w:rsidP="00C53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74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21,557</w:t>
            </w:r>
          </w:p>
        </w:tc>
      </w:tr>
    </w:tbl>
    <w:p w14:paraId="1D21C017" w14:textId="77777777" w:rsidR="00C53FE8" w:rsidRDefault="00C53FE8" w:rsidP="00091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2B934F17" w14:textId="05534B70" w:rsidR="00091F79" w:rsidRPr="00BB7AA2" w:rsidRDefault="00091F79" w:rsidP="001C4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BB7AA2">
        <w:rPr>
          <w:rFonts w:asciiTheme="majorBidi" w:hAnsiTheme="majorBidi" w:cs="Angsana New" w:hint="cs"/>
          <w:sz w:val="30"/>
          <w:szCs w:val="30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</w:t>
      </w:r>
      <w:r w:rsidR="00BA31A6">
        <w:rPr>
          <w:rFonts w:asciiTheme="majorBidi" w:hAnsiTheme="majorBidi" w:cs="Angsana New"/>
          <w:sz w:val="30"/>
          <w:szCs w:val="30"/>
        </w:rPr>
        <w:br/>
      </w:r>
      <w:r w:rsidRPr="00BB7AA2">
        <w:rPr>
          <w:rFonts w:asciiTheme="majorBidi" w:hAnsiTheme="majorBidi" w:cs="Angsana New" w:hint="cs"/>
          <w:sz w:val="30"/>
          <w:szCs w:val="30"/>
          <w:cs/>
        </w:rPr>
        <w:t>ใช้กับกําไรรวมทั้งปีที่คาดว่าจะเกิดขึ้นสําหรับกลุ่มบริษัทและบริษัท</w:t>
      </w:r>
      <w:r w:rsidRPr="00BB7AA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7AA2">
        <w:rPr>
          <w:rFonts w:asciiTheme="majorBidi" w:hAnsiTheme="majorBidi" w:cs="Angsana New" w:hint="cs"/>
          <w:sz w:val="30"/>
          <w:szCs w:val="30"/>
          <w:cs/>
        </w:rPr>
        <w:t>คือ</w:t>
      </w:r>
      <w:r w:rsidRPr="00BB7AA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470DE">
        <w:rPr>
          <w:rFonts w:asciiTheme="majorBidi" w:hAnsiTheme="majorBidi" w:cs="Angsana New" w:hint="cs"/>
          <w:sz w:val="30"/>
          <w:szCs w:val="30"/>
          <w:cs/>
        </w:rPr>
        <w:t>อัตราร้อยละ</w:t>
      </w:r>
      <w:r w:rsidRPr="004470D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656FD">
        <w:rPr>
          <w:rFonts w:asciiTheme="majorBidi" w:hAnsiTheme="majorBidi" w:cs="Angsana New"/>
          <w:sz w:val="30"/>
          <w:szCs w:val="30"/>
          <w:lang w:val="en-GB"/>
        </w:rPr>
        <w:t>1.7%</w:t>
      </w:r>
      <w:r w:rsidR="00D66191" w:rsidRPr="004470DE">
        <w:rPr>
          <w:rFonts w:asciiTheme="majorBidi" w:hAnsiTheme="majorBidi" w:cs="Angsana New"/>
          <w:sz w:val="30"/>
          <w:szCs w:val="30"/>
        </w:rPr>
        <w:t xml:space="preserve"> </w:t>
      </w:r>
      <w:r w:rsidRPr="004470DE">
        <w:rPr>
          <w:rFonts w:asciiTheme="majorBidi" w:hAnsiTheme="majorBidi" w:cs="Angsana New" w:hint="cs"/>
          <w:sz w:val="30"/>
          <w:szCs w:val="30"/>
          <w:cs/>
        </w:rPr>
        <w:t>และร้อยละ</w:t>
      </w:r>
      <w:r w:rsidR="00D66191" w:rsidRPr="004470DE">
        <w:rPr>
          <w:rFonts w:asciiTheme="majorBidi" w:hAnsiTheme="majorBidi" w:cs="Angsana New"/>
          <w:sz w:val="30"/>
          <w:szCs w:val="30"/>
        </w:rPr>
        <w:t xml:space="preserve"> </w:t>
      </w:r>
      <w:r w:rsidR="003656FD">
        <w:rPr>
          <w:rFonts w:asciiTheme="majorBidi" w:hAnsiTheme="majorBidi" w:cs="Angsana New"/>
          <w:sz w:val="30"/>
          <w:szCs w:val="30"/>
          <w:lang w:val="en-GB"/>
        </w:rPr>
        <w:t>-0.7</w:t>
      </w:r>
      <w:r w:rsidR="00092A9D">
        <w:rPr>
          <w:rFonts w:asciiTheme="majorBidi" w:hAnsiTheme="majorBidi" w:cs="Angsana New"/>
          <w:sz w:val="30"/>
          <w:szCs w:val="30"/>
          <w:lang w:val="en-GB"/>
        </w:rPr>
        <w:t xml:space="preserve"> </w:t>
      </w:r>
      <w:r w:rsidRPr="004470DE">
        <w:rPr>
          <w:rFonts w:asciiTheme="majorBidi" w:hAnsiTheme="majorBidi" w:cs="Angsana New" w:hint="cs"/>
          <w:sz w:val="30"/>
          <w:szCs w:val="30"/>
          <w:cs/>
        </w:rPr>
        <w:t>ตามลําดับ</w:t>
      </w:r>
      <w:r w:rsidRPr="004470D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B5BC9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092A9D">
        <w:rPr>
          <w:rFonts w:asciiTheme="majorBidi" w:hAnsiTheme="majorBidi" w:cs="Angsana New"/>
          <w:i/>
          <w:iCs/>
          <w:sz w:val="30"/>
          <w:szCs w:val="30"/>
        </w:rPr>
        <w:t xml:space="preserve">30 </w:t>
      </w:r>
      <w:r w:rsidR="00092A9D">
        <w:rPr>
          <w:rFonts w:asciiTheme="majorBidi" w:hAnsiTheme="majorBidi" w:cs="Angsana New" w:hint="cs"/>
          <w:i/>
          <w:iCs/>
          <w:sz w:val="30"/>
          <w:szCs w:val="30"/>
          <w:cs/>
        </w:rPr>
        <w:t>มิถุนายน</w:t>
      </w:r>
      <w:r w:rsidR="00143CCF" w:rsidRPr="00FB5BC9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FB5BC9" w:rsidRPr="00FB5BC9">
        <w:rPr>
          <w:rFonts w:asciiTheme="majorBidi" w:hAnsiTheme="majorBidi" w:cs="Angsana New"/>
          <w:i/>
          <w:iCs/>
          <w:sz w:val="30"/>
          <w:szCs w:val="30"/>
        </w:rPr>
        <w:t>256</w:t>
      </w:r>
      <w:r w:rsidR="00FB5BC9" w:rsidRPr="00B2643D">
        <w:rPr>
          <w:rFonts w:asciiTheme="majorBidi" w:hAnsiTheme="majorBidi" w:cs="Angsana New"/>
          <w:i/>
          <w:iCs/>
          <w:sz w:val="30"/>
          <w:szCs w:val="30"/>
        </w:rPr>
        <w:t>8</w:t>
      </w:r>
      <w:r w:rsidR="0050401F" w:rsidRPr="00FB5BC9">
        <w:rPr>
          <w:rFonts w:asciiTheme="majorBidi" w:hAnsiTheme="majorBidi" w:cs="Angsana New"/>
          <w:i/>
          <w:iCs/>
          <w:sz w:val="30"/>
          <w:szCs w:val="30"/>
        </w:rPr>
        <w:t>:</w:t>
      </w:r>
      <w:r w:rsidRPr="00FB5BC9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57B13" w:rsidRPr="00FB5BC9">
        <w:rPr>
          <w:rFonts w:asciiTheme="majorBidi" w:hAnsiTheme="majorBidi" w:cs="Angsana New" w:hint="cs"/>
          <w:i/>
          <w:iCs/>
          <w:sz w:val="30"/>
          <w:szCs w:val="30"/>
          <w:cs/>
        </w:rPr>
        <w:t>อัตราร้อยละ</w:t>
      </w:r>
      <w:r w:rsidR="00157B13" w:rsidRPr="00FB5BC9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092A9D">
        <w:rPr>
          <w:rFonts w:asciiTheme="majorBidi" w:hAnsiTheme="majorBidi" w:cs="Angsana New"/>
          <w:i/>
          <w:iCs/>
          <w:sz w:val="30"/>
          <w:szCs w:val="30"/>
        </w:rPr>
        <w:t>8.4</w:t>
      </w:r>
      <w:r w:rsidR="00FB5BC9" w:rsidRPr="00B2643D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157B13" w:rsidRPr="00FB5BC9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57B13" w:rsidRPr="00FB5BC9">
        <w:rPr>
          <w:rFonts w:asciiTheme="majorBidi" w:hAnsiTheme="majorBidi" w:cs="Angsana New" w:hint="cs"/>
          <w:i/>
          <w:iCs/>
          <w:sz w:val="30"/>
          <w:szCs w:val="30"/>
          <w:cs/>
        </w:rPr>
        <w:t>และร้อยละ</w:t>
      </w:r>
      <w:r w:rsidR="00157B13" w:rsidRPr="00FB5BC9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FB5BC9" w:rsidRPr="00B2643D">
        <w:rPr>
          <w:rFonts w:asciiTheme="majorBidi" w:hAnsiTheme="majorBidi" w:cs="Angsana New"/>
          <w:i/>
          <w:iCs/>
          <w:sz w:val="30"/>
          <w:szCs w:val="30"/>
        </w:rPr>
        <w:t>0.</w:t>
      </w:r>
      <w:r w:rsidR="00092A9D">
        <w:rPr>
          <w:rFonts w:asciiTheme="majorBidi" w:hAnsiTheme="majorBidi" w:cs="Angsana New"/>
          <w:i/>
          <w:iCs/>
          <w:sz w:val="30"/>
          <w:szCs w:val="30"/>
        </w:rPr>
        <w:t>4</w:t>
      </w:r>
      <w:r w:rsidR="00157B13" w:rsidRPr="00FB5BC9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57B13" w:rsidRPr="00FB5BC9">
        <w:rPr>
          <w:rFonts w:asciiTheme="majorBidi" w:hAnsiTheme="majorBidi" w:cs="Angsana New" w:hint="cs"/>
          <w:i/>
          <w:iCs/>
          <w:sz w:val="30"/>
          <w:szCs w:val="30"/>
          <w:cs/>
        </w:rPr>
        <w:t>ตามลําดับ</w:t>
      </w:r>
      <w:r w:rsidRPr="00FB5BC9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FB5BC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7AA2">
        <w:rPr>
          <w:rFonts w:asciiTheme="majorBidi" w:hAnsiTheme="majorBidi" w:cs="Angsana New" w:hint="cs"/>
          <w:sz w:val="30"/>
          <w:szCs w:val="30"/>
          <w:cs/>
        </w:rPr>
        <w:t>การเปลี่ยนแปลงประมาณการอัตราภาษีเงินได้ถัวเฉลี่ย</w:t>
      </w:r>
      <w:r w:rsidR="00656624">
        <w:rPr>
          <w:rFonts w:asciiTheme="majorBidi" w:hAnsiTheme="majorBidi" w:cs="Angsana New" w:hint="cs"/>
          <w:sz w:val="30"/>
          <w:szCs w:val="30"/>
          <w:cs/>
        </w:rPr>
        <w:t>ของ</w:t>
      </w:r>
      <w:r w:rsidRPr="00BB7AA2">
        <w:rPr>
          <w:rFonts w:asciiTheme="majorBidi" w:hAnsiTheme="majorBidi" w:cs="Angsana New" w:hint="cs"/>
          <w:sz w:val="30"/>
          <w:szCs w:val="30"/>
          <w:cs/>
        </w:rPr>
        <w:t>กลุ่มบริษัทเกิดจาก</w:t>
      </w:r>
      <w:r w:rsidRPr="00AF0CBC">
        <w:rPr>
          <w:rFonts w:asciiTheme="majorBidi" w:hAnsiTheme="majorBidi" w:cs="Angsana New" w:hint="cs"/>
          <w:sz w:val="30"/>
          <w:szCs w:val="30"/>
          <w:cs/>
        </w:rPr>
        <w:t>การ</w:t>
      </w:r>
      <w:r w:rsidR="00B76148" w:rsidRPr="00AF0CBC">
        <w:rPr>
          <w:rFonts w:asciiTheme="majorBidi" w:hAnsiTheme="majorBidi" w:cs="Angsana New" w:hint="cs"/>
          <w:sz w:val="30"/>
          <w:szCs w:val="30"/>
          <w:cs/>
        </w:rPr>
        <w:t>รับรู้สินทรัพย์ภาษีเงินได้รอตัดบัญชี</w:t>
      </w:r>
      <w:r w:rsidR="00235972">
        <w:rPr>
          <w:rFonts w:asciiTheme="majorBidi" w:hAnsiTheme="majorBidi" w:cs="Angsana New" w:hint="cs"/>
          <w:sz w:val="30"/>
          <w:szCs w:val="30"/>
          <w:cs/>
        </w:rPr>
        <w:t>ซึ่งเป็นรายการครั้งเดียว</w:t>
      </w:r>
      <w:r w:rsidR="00BD0DFF">
        <w:rPr>
          <w:rFonts w:asciiTheme="majorBidi" w:hAnsiTheme="majorBidi" w:cs="Angsana New" w:hint="cs"/>
          <w:sz w:val="30"/>
          <w:szCs w:val="30"/>
          <w:cs/>
        </w:rPr>
        <w:t>จาก</w:t>
      </w:r>
      <w:r w:rsidR="00235972">
        <w:rPr>
          <w:rFonts w:asciiTheme="majorBidi" w:hAnsiTheme="majorBidi" w:cs="Angsana New" w:hint="cs"/>
          <w:sz w:val="30"/>
          <w:szCs w:val="30"/>
          <w:cs/>
        </w:rPr>
        <w:t>ผลขาดทุนสะสมทางภาษีของบริษัทย่อย</w:t>
      </w:r>
      <w:r w:rsidR="00BD0DFF">
        <w:rPr>
          <w:rFonts w:asciiTheme="majorBidi" w:hAnsiTheme="majorBidi" w:cs="Angsana New" w:hint="cs"/>
          <w:sz w:val="30"/>
          <w:szCs w:val="30"/>
          <w:cs/>
        </w:rPr>
        <w:t>แห่งหนึ่ง</w:t>
      </w:r>
      <w:r w:rsidR="00235972">
        <w:rPr>
          <w:rFonts w:asciiTheme="majorBidi" w:hAnsiTheme="majorBidi" w:cs="Angsana New" w:hint="cs"/>
          <w:sz w:val="30"/>
          <w:szCs w:val="30"/>
          <w:cs/>
        </w:rPr>
        <w:t xml:space="preserve">ในต่างประเทศที่ได้ยุติการดำเนินงานแล้ว </w:t>
      </w:r>
      <w:r w:rsidR="00BD0DFF">
        <w:rPr>
          <w:rFonts w:asciiTheme="majorBidi" w:hAnsiTheme="majorBidi" w:cs="Angsana New" w:hint="cs"/>
          <w:sz w:val="30"/>
          <w:szCs w:val="30"/>
          <w:cs/>
        </w:rPr>
        <w:t>โดยรับรู้</w:t>
      </w:r>
      <w:r w:rsidR="00235972">
        <w:rPr>
          <w:rFonts w:asciiTheme="majorBidi" w:hAnsiTheme="majorBidi" w:cs="Angsana New" w:hint="cs"/>
          <w:sz w:val="30"/>
          <w:szCs w:val="30"/>
          <w:cs/>
        </w:rPr>
        <w:t>หลังจากที่ได้รับการยืนยันว่าลูกหนี้เงินให้กู้ยืมดังกล่าวไม่สามารถเรียกคืนได้ใน</w:t>
      </w:r>
      <w:r w:rsidR="00BD0DFF">
        <w:rPr>
          <w:rFonts w:asciiTheme="majorBidi" w:hAnsiTheme="majorBidi" w:cs="Angsana New" w:hint="cs"/>
          <w:sz w:val="30"/>
          <w:szCs w:val="30"/>
          <w:cs/>
        </w:rPr>
        <w:t>ระหว่าง</w:t>
      </w:r>
      <w:r w:rsidR="00235972">
        <w:rPr>
          <w:rFonts w:asciiTheme="majorBidi" w:hAnsiTheme="majorBidi" w:cs="Angsana New" w:hint="cs"/>
          <w:sz w:val="30"/>
          <w:szCs w:val="30"/>
          <w:cs/>
        </w:rPr>
        <w:t>งวดนี้</w:t>
      </w:r>
      <w:r w:rsidR="00510952" w:rsidRPr="00AF0CBC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4069C9A0" w14:textId="77777777" w:rsidR="002C4937" w:rsidRPr="00AF0CBC" w:rsidRDefault="002C4937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BF9683D" w14:textId="6781B70A" w:rsidR="00B525AC" w:rsidRDefault="00B525AC" w:rsidP="00B26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AF0CBC">
        <w:rPr>
          <w:rFonts w:asciiTheme="majorBidi" w:hAnsiTheme="majorBidi" w:cs="Angsana New" w:hint="cs"/>
          <w:sz w:val="30"/>
          <w:szCs w:val="30"/>
          <w:cs/>
        </w:rPr>
        <w:t>กลุ่มบริษัทอยู่ในบังคับของการจัดเก็บภาษีขั้นต่ำตามพระราชกำหนดภาษีส่วนเพิ่มพ</w:t>
      </w:r>
      <w:r w:rsidRPr="00AF0CBC">
        <w:rPr>
          <w:rFonts w:asciiTheme="majorBidi" w:hAnsiTheme="majorBidi" w:cs="Angsana New"/>
          <w:sz w:val="30"/>
          <w:szCs w:val="30"/>
          <w:cs/>
        </w:rPr>
        <w:t>.</w:t>
      </w:r>
      <w:r w:rsidRPr="00AF0CBC">
        <w:rPr>
          <w:rFonts w:asciiTheme="majorBidi" w:hAnsiTheme="majorBidi" w:cs="Angsana New" w:hint="cs"/>
          <w:sz w:val="30"/>
          <w:szCs w:val="30"/>
          <w:cs/>
        </w:rPr>
        <w:t>ศ</w:t>
      </w:r>
      <w:r w:rsidRPr="00AF0CBC">
        <w:rPr>
          <w:rFonts w:asciiTheme="majorBidi" w:hAnsiTheme="majorBidi" w:cs="Angsana New"/>
          <w:sz w:val="30"/>
          <w:szCs w:val="30"/>
          <w:cs/>
        </w:rPr>
        <w:t xml:space="preserve">. </w:t>
      </w:r>
      <w:r w:rsidR="006920DB">
        <w:rPr>
          <w:rFonts w:asciiTheme="majorBidi" w:hAnsiTheme="majorBidi" w:cs="Angsana New"/>
          <w:sz w:val="30"/>
          <w:szCs w:val="30"/>
        </w:rPr>
        <w:t>2567</w:t>
      </w:r>
      <w:r w:rsidRPr="00AF0C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F0CBC">
        <w:rPr>
          <w:rFonts w:asciiTheme="majorBidi" w:hAnsiTheme="majorBidi" w:cs="Angsana New" w:hint="cs"/>
          <w:sz w:val="30"/>
          <w:szCs w:val="30"/>
          <w:cs/>
        </w:rPr>
        <w:t>ซึ่งมีผลบังคับใช้ตั้งแต่วันที่</w:t>
      </w:r>
      <w:r w:rsidRPr="00AF0C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920DB">
        <w:rPr>
          <w:rFonts w:asciiTheme="majorBidi" w:hAnsiTheme="majorBidi" w:cs="Angsana New"/>
          <w:sz w:val="30"/>
          <w:szCs w:val="30"/>
        </w:rPr>
        <w:t>1</w:t>
      </w:r>
      <w:r w:rsidRPr="00AF0C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F0CBC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AF0C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920DB">
        <w:rPr>
          <w:rFonts w:asciiTheme="majorBidi" w:hAnsiTheme="majorBidi" w:cs="Angsana New"/>
          <w:sz w:val="30"/>
          <w:szCs w:val="30"/>
        </w:rPr>
        <w:t>2568</w:t>
      </w:r>
      <w:r w:rsidRPr="00AF0C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F0CBC">
        <w:rPr>
          <w:rFonts w:asciiTheme="majorBidi" w:hAnsiTheme="majorBidi" w:cs="Angsana New" w:hint="cs"/>
          <w:sz w:val="30"/>
          <w:szCs w:val="30"/>
          <w:cs/>
        </w:rPr>
        <w:t>เป็นต้นไป</w:t>
      </w:r>
      <w:r w:rsidRPr="00AF0C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F0CBC">
        <w:rPr>
          <w:rFonts w:asciiTheme="majorBidi" w:hAnsiTheme="majorBidi" w:cs="Angsana New" w:hint="cs"/>
          <w:sz w:val="30"/>
          <w:szCs w:val="30"/>
          <w:cs/>
        </w:rPr>
        <w:t>กลุ่มบริษัทมีหนี้สินเกี่ยวกับภาษีส่วนเพิ่มจากการดำเนินธุรกิจในประเทศไทย</w:t>
      </w:r>
      <w:r w:rsidRPr="00AF0C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F0CBC">
        <w:rPr>
          <w:rFonts w:asciiTheme="majorBidi" w:hAnsiTheme="majorBidi" w:cs="Angsana New" w:hint="cs"/>
          <w:sz w:val="30"/>
          <w:szCs w:val="30"/>
          <w:cs/>
        </w:rPr>
        <w:t>ซึ่งมีอัตราภาษีเงินได้ที่แท้จริงต่ำกว่าร้อยละ</w:t>
      </w:r>
      <w:r w:rsidRPr="00AF0C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826A9" w:rsidRPr="00AF0CBC">
        <w:rPr>
          <w:rFonts w:asciiTheme="majorBidi" w:hAnsiTheme="majorBidi" w:cs="Angsana New"/>
          <w:sz w:val="30"/>
          <w:szCs w:val="30"/>
          <w:lang w:val="en-GB"/>
        </w:rPr>
        <w:t xml:space="preserve">15 </w:t>
      </w:r>
      <w:r w:rsidRPr="00AF0CBC">
        <w:rPr>
          <w:rFonts w:asciiTheme="majorBidi" w:hAnsiTheme="majorBidi" w:cs="Angsana New" w:hint="cs"/>
          <w:sz w:val="30"/>
          <w:szCs w:val="30"/>
          <w:cs/>
        </w:rPr>
        <w:t>จากการได้รับสิทธิประโยชน์ทางภาษีจากการส่งเสริมการลงทุน</w:t>
      </w:r>
      <w:r w:rsidRPr="00AF0C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F0CBC">
        <w:rPr>
          <w:rFonts w:asciiTheme="majorBidi" w:hAnsiTheme="majorBidi" w:cs="Angsana New" w:hint="cs"/>
          <w:sz w:val="30"/>
          <w:szCs w:val="30"/>
          <w:cs/>
        </w:rPr>
        <w:t>โดย</w:t>
      </w:r>
      <w:r w:rsidR="009A6342">
        <w:rPr>
          <w:rFonts w:asciiTheme="majorBidi" w:hAnsiTheme="majorBidi" w:cs="Angsana New"/>
          <w:sz w:val="30"/>
          <w:szCs w:val="30"/>
          <w:cs/>
        </w:rPr>
        <w:br/>
      </w:r>
      <w:r w:rsidRPr="00AF0CBC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กลุ่มบริษัทรับรู้ภาษีส่วนเพิ่มเป็นค่าใช้จ่ายภาษีเงินได้ในงบกำไรขาดทุน</w:t>
      </w:r>
      <w:r w:rsidR="00157785">
        <w:rPr>
          <w:rFonts w:asciiTheme="majorBidi" w:hAnsiTheme="majorBidi" w:cs="Angsana New" w:hint="cs"/>
          <w:sz w:val="30"/>
          <w:szCs w:val="30"/>
          <w:cs/>
        </w:rPr>
        <w:t>รวม</w:t>
      </w:r>
      <w:r w:rsidR="00AF0CBC" w:rsidRPr="00AF0CBC">
        <w:rPr>
          <w:rFonts w:asciiTheme="majorBidi" w:hAnsiTheme="majorBidi" w:cs="Angsana New" w:hint="cs"/>
          <w:sz w:val="30"/>
          <w:szCs w:val="30"/>
          <w:cs/>
        </w:rPr>
        <w:t>สำหรับงวด</w:t>
      </w:r>
      <w:r w:rsidR="00092A9D">
        <w:rPr>
          <w:rFonts w:asciiTheme="majorBidi" w:hAnsiTheme="majorBidi" w:cs="Angsana New" w:hint="cs"/>
          <w:sz w:val="30"/>
          <w:szCs w:val="30"/>
          <w:cs/>
        </w:rPr>
        <w:t>หก</w:t>
      </w:r>
      <w:r w:rsidR="00AF0CBC" w:rsidRPr="00AF0CBC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="00AF0CBC" w:rsidRPr="00AF0C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92A9D">
        <w:rPr>
          <w:rFonts w:asciiTheme="majorBidi" w:hAnsiTheme="majorBidi" w:cs="Angsana New"/>
          <w:sz w:val="30"/>
          <w:szCs w:val="30"/>
        </w:rPr>
        <w:t xml:space="preserve">30 </w:t>
      </w:r>
      <w:r w:rsidR="00092A9D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AF0CBC" w:rsidRPr="00AF0C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920DB">
        <w:rPr>
          <w:rFonts w:asciiTheme="majorBidi" w:hAnsiTheme="majorBidi" w:cs="Angsana New"/>
          <w:sz w:val="30"/>
          <w:szCs w:val="30"/>
        </w:rPr>
        <w:t>2569</w:t>
      </w:r>
      <w:r w:rsidR="00AF0CBC" w:rsidRPr="00AF0C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F0CBC" w:rsidRPr="00AF0CBC">
        <w:rPr>
          <w:rFonts w:asciiTheme="majorBidi" w:hAnsiTheme="majorBidi" w:cs="Angsana New" w:hint="cs"/>
          <w:sz w:val="30"/>
          <w:szCs w:val="30"/>
          <w:cs/>
        </w:rPr>
        <w:t>เป็นจำนวนเงิน</w:t>
      </w:r>
      <w:r w:rsidR="00AF0CBC" w:rsidRPr="00AF0CBC">
        <w:rPr>
          <w:rFonts w:asciiTheme="majorBidi" w:hAnsiTheme="majorBidi" w:cs="Angsana New"/>
          <w:sz w:val="30"/>
          <w:szCs w:val="30"/>
        </w:rPr>
        <w:t xml:space="preserve"> </w:t>
      </w:r>
      <w:r w:rsidR="00CD1454">
        <w:rPr>
          <w:rFonts w:asciiTheme="majorBidi" w:hAnsiTheme="majorBidi" w:cs="Angsana New"/>
          <w:sz w:val="30"/>
          <w:szCs w:val="30"/>
        </w:rPr>
        <w:t>89.0</w:t>
      </w:r>
      <w:r w:rsidR="00AF0CBC" w:rsidRPr="00AF0CBC">
        <w:rPr>
          <w:rFonts w:asciiTheme="majorBidi" w:hAnsiTheme="majorBidi"/>
          <w:sz w:val="30"/>
          <w:szCs w:val="30"/>
        </w:rPr>
        <w:t xml:space="preserve"> </w:t>
      </w:r>
      <w:r w:rsidR="00AF0CBC" w:rsidRPr="00AF0CBC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AF0CBC" w:rsidRPr="00AF0C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F0CBC" w:rsidRPr="00D13BAB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092A9D">
        <w:rPr>
          <w:rFonts w:asciiTheme="majorBidi" w:hAnsiTheme="majorBidi" w:cs="Angsana New"/>
          <w:i/>
          <w:iCs/>
          <w:sz w:val="30"/>
          <w:szCs w:val="30"/>
        </w:rPr>
        <w:t xml:space="preserve">30 </w:t>
      </w:r>
      <w:r w:rsidR="00092A9D">
        <w:rPr>
          <w:rFonts w:asciiTheme="majorBidi" w:hAnsiTheme="majorBidi" w:cs="Angsana New" w:hint="cs"/>
          <w:i/>
          <w:iCs/>
          <w:sz w:val="30"/>
          <w:szCs w:val="30"/>
          <w:cs/>
        </w:rPr>
        <w:t>มิถุนายน</w:t>
      </w:r>
      <w:r w:rsidR="00AF0CBC" w:rsidRPr="00D13BAB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6920DB" w:rsidRPr="00D13BAB">
        <w:rPr>
          <w:rFonts w:asciiTheme="majorBidi" w:hAnsiTheme="majorBidi" w:cs="Angsana New"/>
          <w:i/>
          <w:iCs/>
          <w:sz w:val="30"/>
          <w:szCs w:val="30"/>
        </w:rPr>
        <w:t>2568</w:t>
      </w:r>
      <w:r w:rsidR="00AF0CBC" w:rsidRPr="00D13BAB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9A6342">
        <w:rPr>
          <w:rFonts w:asciiTheme="majorBidi" w:hAnsiTheme="majorBidi" w:cs="Angsana New"/>
          <w:i/>
          <w:iCs/>
          <w:sz w:val="30"/>
          <w:szCs w:val="30"/>
        </w:rPr>
        <w:t>31.0</w:t>
      </w:r>
      <w:r w:rsidR="00092A9D" w:rsidRPr="00092A9D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092A9D" w:rsidRPr="00092A9D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AF0CBC" w:rsidRPr="00D13BAB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="00AF0CBC" w:rsidRPr="00AF0CBC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AF0CBC" w:rsidRPr="00AF0C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F0CBC" w:rsidRPr="00AF0CBC">
        <w:rPr>
          <w:rFonts w:asciiTheme="majorBidi" w:hAnsiTheme="majorBidi" w:cs="Angsana New" w:hint="cs"/>
          <w:sz w:val="30"/>
          <w:szCs w:val="30"/>
          <w:cs/>
        </w:rPr>
        <w:t>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</w:p>
    <w:p w14:paraId="7B586489" w14:textId="62DBACE4" w:rsidR="0084138E" w:rsidRDefault="00841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64AB0AEF" w14:textId="6E0BE9C5" w:rsidR="00091F79" w:rsidRDefault="00091F79" w:rsidP="001D3EFE">
      <w:pPr>
        <w:pStyle w:val="Heading1"/>
        <w:tabs>
          <w:tab w:val="clear" w:pos="283"/>
          <w:tab w:val="left" w:pos="540"/>
        </w:tabs>
        <w:ind w:left="0" w:firstLine="0"/>
        <w:rPr>
          <w:rFonts w:cs="Angsana New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กำไรต่อหุ้น</w:t>
      </w:r>
      <w:r w:rsidR="00F50F54" w:rsidRPr="00091CA0">
        <w:rPr>
          <w:rFonts w:ascii="Angsana New" w:hAnsi="Angsana New" w:cs="Angsana New"/>
          <w:szCs w:val="30"/>
          <w:cs/>
        </w:rPr>
        <w:t>ขั้นพื้นฐาน</w:t>
      </w:r>
      <w:r w:rsidR="00CF4E5C" w:rsidRPr="00EC721A">
        <w:rPr>
          <w:rFonts w:cs="Angsana New"/>
          <w:szCs w:val="30"/>
          <w:cs/>
        </w:rPr>
        <w:t>และหุ้นปรับลด</w:t>
      </w:r>
    </w:p>
    <w:p w14:paraId="6E0AD089" w14:textId="77777777" w:rsidR="00426010" w:rsidRPr="00426010" w:rsidRDefault="00426010" w:rsidP="00426010">
      <w:pPr>
        <w:rPr>
          <w:rFonts w:asciiTheme="majorBidi" w:hAnsiTheme="majorBidi" w:cstheme="majorBidi"/>
          <w:sz w:val="30"/>
          <w:szCs w:val="30"/>
        </w:rPr>
      </w:pPr>
    </w:p>
    <w:p w14:paraId="48B83B20" w14:textId="1ED9D05B" w:rsidR="00DC690F" w:rsidRDefault="00426010" w:rsidP="004E3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01B5">
        <w:rPr>
          <w:rFonts w:asciiTheme="majorBidi" w:hAnsiTheme="majorBidi" w:cs="Angsana New" w:hint="cs"/>
          <w:sz w:val="30"/>
          <w:szCs w:val="30"/>
          <w:cs/>
        </w:rPr>
        <w:t>กําไรต่อหุ้น</w:t>
      </w:r>
      <w:r>
        <w:rPr>
          <w:rFonts w:asciiTheme="majorBidi" w:hAnsiTheme="majorBidi" w:cs="Angsana New" w:hint="cs"/>
          <w:sz w:val="30"/>
          <w:szCs w:val="30"/>
          <w:cs/>
        </w:rPr>
        <w:t>ขั้นพื้นฐาน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คํานวณโดยการหารกําไรสําหรับงวด</w:t>
      </w:r>
      <w:r w:rsidRPr="006001B5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ไม่รวมกําไรเบ็ดเสร็จอื่น</w:t>
      </w:r>
      <w:r w:rsidRPr="006001B5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ส่วนที่เป็น</w:t>
      </w:r>
      <w:r>
        <w:rPr>
          <w:rFonts w:asciiTheme="majorBidi" w:hAnsiTheme="majorBidi" w:cs="Angsana New" w:hint="cs"/>
          <w:sz w:val="30"/>
          <w:szCs w:val="30"/>
          <w:cs/>
        </w:rPr>
        <w:t>ของผู้ถือหุ้นของ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บริษัทใหญ่ด้วยจํานวนหุ้นสามัญถัวเฉลี่ยถ่วงนํ้าหนักตามจํานวนหุ้นที่ออกอยู่ใน</w:t>
      </w:r>
      <w:r w:rsidRPr="004E37B7">
        <w:rPr>
          <w:rFonts w:asciiTheme="majorBidi" w:hAnsiTheme="majorBidi" w:cstheme="majorBidi" w:hint="cs"/>
          <w:sz w:val="30"/>
          <w:szCs w:val="30"/>
          <w:cs/>
        </w:rPr>
        <w:t>ระหว่างงวด</w:t>
      </w:r>
    </w:p>
    <w:tbl>
      <w:tblPr>
        <w:tblpPr w:leftFromText="180" w:rightFromText="180" w:vertAnchor="text" w:horzAnchor="margin" w:tblpXSpec="right" w:tblpY="356"/>
        <w:tblW w:w="9259" w:type="dxa"/>
        <w:tblLayout w:type="fixed"/>
        <w:tblLook w:val="0000" w:firstRow="0" w:lastRow="0" w:firstColumn="0" w:lastColumn="0" w:noHBand="0" w:noVBand="0"/>
      </w:tblPr>
      <w:tblGrid>
        <w:gridCol w:w="4229"/>
        <w:gridCol w:w="1079"/>
        <w:gridCol w:w="236"/>
        <w:gridCol w:w="1079"/>
        <w:gridCol w:w="239"/>
        <w:gridCol w:w="1080"/>
        <w:gridCol w:w="236"/>
        <w:gridCol w:w="1081"/>
      </w:tblGrid>
      <w:tr w:rsidR="00092A9D" w:rsidRPr="005C2645" w14:paraId="3BA7872B" w14:textId="77777777">
        <w:tc>
          <w:tcPr>
            <w:tcW w:w="2284" w:type="pct"/>
          </w:tcPr>
          <w:p w14:paraId="3C6A567A" w14:textId="77777777" w:rsidR="00092A9D" w:rsidRPr="006D35DA" w:rsidRDefault="00092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3" w:type="pct"/>
            <w:gridSpan w:val="3"/>
          </w:tcPr>
          <w:p w14:paraId="56844988" w14:textId="77777777" w:rsidR="00092A9D" w:rsidRPr="006D35DA" w:rsidRDefault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20" w:firstLine="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C05BDA0" w14:textId="77777777" w:rsidR="00092A9D" w:rsidRPr="006D35DA" w:rsidRDefault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73486715" w14:textId="77777777" w:rsidR="00092A9D" w:rsidRPr="006D35DA" w:rsidRDefault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A9D" w:rsidRPr="005C2645" w14:paraId="35199727" w14:textId="77777777">
        <w:tc>
          <w:tcPr>
            <w:tcW w:w="2284" w:type="pct"/>
          </w:tcPr>
          <w:p w14:paraId="24F93DE3" w14:textId="77777777" w:rsidR="00092A9D" w:rsidRPr="006D35DA" w:rsidRDefault="00092A9D" w:rsidP="00092A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F351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F351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32E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32E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3" w:type="pct"/>
          </w:tcPr>
          <w:p w14:paraId="08C7E8F6" w14:textId="1EA9E249" w:rsidR="00092A9D" w:rsidRPr="006D35DA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27" w:type="pct"/>
          </w:tcPr>
          <w:p w14:paraId="7840E162" w14:textId="77777777" w:rsidR="00092A9D" w:rsidRPr="006D35DA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C135965" w14:textId="11BC16DF" w:rsidR="00092A9D" w:rsidRPr="006D35DA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657"/>
                <w:tab w:val="left" w:pos="757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3D596E01" w14:textId="77777777" w:rsidR="00092A9D" w:rsidRPr="006D35DA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ADDEF03" w14:textId="386AF60C" w:rsidR="00092A9D" w:rsidRPr="006D35DA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27" w:type="pct"/>
          </w:tcPr>
          <w:p w14:paraId="1F2706FB" w14:textId="77777777" w:rsidR="00092A9D" w:rsidRPr="006D35DA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7438A33" w14:textId="6798C1BC" w:rsidR="00092A9D" w:rsidRPr="006D35DA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092A9D" w:rsidRPr="005C2645" w14:paraId="64C6447E" w14:textId="77777777">
        <w:tc>
          <w:tcPr>
            <w:tcW w:w="2284" w:type="pct"/>
          </w:tcPr>
          <w:p w14:paraId="31C877BB" w14:textId="77777777" w:rsidR="00092A9D" w:rsidRPr="006D35DA" w:rsidRDefault="00092A9D" w:rsidP="00092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6" w:type="pct"/>
            <w:gridSpan w:val="7"/>
          </w:tcPr>
          <w:p w14:paraId="72A5FC20" w14:textId="77777777" w:rsidR="00092A9D" w:rsidRPr="006D35DA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B07BC" w:rsidRPr="005C2645" w14:paraId="3D782D3E" w14:textId="77777777">
        <w:trPr>
          <w:trHeight w:hRule="exact" w:val="374"/>
        </w:trPr>
        <w:tc>
          <w:tcPr>
            <w:tcW w:w="2284" w:type="pct"/>
          </w:tcPr>
          <w:p w14:paraId="253E9321" w14:textId="754E3984" w:rsidR="001B07BC" w:rsidRPr="006D35DA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กําไรสุทธิที่เป็นของผู้ถือหุ้น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ของบริษัทใหญ่</w:t>
            </w:r>
          </w:p>
        </w:tc>
        <w:tc>
          <w:tcPr>
            <w:tcW w:w="583" w:type="pct"/>
            <w:vAlign w:val="bottom"/>
          </w:tcPr>
          <w:p w14:paraId="6C9F2E67" w14:textId="7E4B8CF1" w:rsidR="001B07BC" w:rsidRPr="008D5608" w:rsidRDefault="006A0723" w:rsidP="008D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8D5608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8D56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608">
              <w:rPr>
                <w:rFonts w:asciiTheme="majorBidi" w:hAnsiTheme="majorBidi" w:cstheme="majorBidi"/>
                <w:sz w:val="30"/>
                <w:szCs w:val="30"/>
                <w:cs/>
              </w:rPr>
              <w:t>377</w:t>
            </w:r>
            <w:r w:rsidRPr="008D56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608">
              <w:rPr>
                <w:rFonts w:asciiTheme="majorBidi" w:hAnsiTheme="majorBidi" w:cstheme="majorBidi"/>
                <w:sz w:val="30"/>
                <w:szCs w:val="30"/>
                <w:cs/>
              </w:rPr>
              <w:t>323</w:t>
            </w:r>
          </w:p>
        </w:tc>
        <w:tc>
          <w:tcPr>
            <w:tcW w:w="127" w:type="pct"/>
          </w:tcPr>
          <w:p w14:paraId="31C42852" w14:textId="77777777" w:rsidR="001B07BC" w:rsidRPr="006D35DA" w:rsidRDefault="001B07BC" w:rsidP="001B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4D4B91DA" w14:textId="3F12CE13" w:rsidR="001B07BC" w:rsidRPr="006D35DA" w:rsidRDefault="001B07BC" w:rsidP="00BA3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 w:rsidRPr="005C3591">
              <w:rPr>
                <w:rFonts w:asciiTheme="majorBidi" w:hAnsiTheme="majorBidi" w:cstheme="majorBidi"/>
                <w:sz w:val="30"/>
                <w:szCs w:val="30"/>
              </w:rPr>
              <w:t>2,291,818</w:t>
            </w:r>
          </w:p>
        </w:tc>
        <w:tc>
          <w:tcPr>
            <w:tcW w:w="129" w:type="pct"/>
          </w:tcPr>
          <w:p w14:paraId="67273DA5" w14:textId="77777777" w:rsidR="001B07BC" w:rsidRPr="006D35DA" w:rsidRDefault="001B07BC" w:rsidP="001B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774E0E5" w14:textId="5EABEBD7" w:rsidR="001B07BC" w:rsidRPr="008D5608" w:rsidRDefault="000062E0" w:rsidP="008D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5608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8D56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608">
              <w:rPr>
                <w:rFonts w:asciiTheme="majorBidi" w:hAnsiTheme="majorBidi" w:cstheme="majorBidi"/>
                <w:sz w:val="30"/>
                <w:szCs w:val="30"/>
                <w:cs/>
              </w:rPr>
              <w:t>430</w:t>
            </w:r>
            <w:r w:rsidRPr="008D56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608">
              <w:rPr>
                <w:rFonts w:asciiTheme="majorBidi" w:hAnsiTheme="majorBidi" w:cstheme="majorBidi"/>
                <w:sz w:val="30"/>
                <w:szCs w:val="30"/>
                <w:cs/>
              </w:rPr>
              <w:t>568</w:t>
            </w:r>
          </w:p>
        </w:tc>
        <w:tc>
          <w:tcPr>
            <w:tcW w:w="127" w:type="pct"/>
          </w:tcPr>
          <w:p w14:paraId="09E497FF" w14:textId="77777777" w:rsidR="001B07BC" w:rsidRPr="006D35DA" w:rsidRDefault="001B07BC" w:rsidP="001B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21A7CD35" w14:textId="4F7873FC" w:rsidR="001B07BC" w:rsidRPr="006D35DA" w:rsidRDefault="001B07BC" w:rsidP="001B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7"/>
              </w:tabs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3591">
              <w:rPr>
                <w:rFonts w:asciiTheme="majorBidi" w:hAnsiTheme="majorBidi" w:cstheme="majorBidi"/>
                <w:sz w:val="30"/>
                <w:szCs w:val="30"/>
              </w:rPr>
              <w:t>5,942,402</w:t>
            </w:r>
          </w:p>
        </w:tc>
      </w:tr>
      <w:tr w:rsidR="007F3607" w:rsidRPr="005C2645" w14:paraId="4549E6D7" w14:textId="77777777">
        <w:trPr>
          <w:trHeight w:hRule="exact" w:val="374"/>
        </w:trPr>
        <w:tc>
          <w:tcPr>
            <w:tcW w:w="2284" w:type="pct"/>
          </w:tcPr>
          <w:p w14:paraId="4BF57196" w14:textId="77777777" w:rsidR="007F3607" w:rsidRPr="006D35DA" w:rsidRDefault="007F3607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221362D5" w14:textId="77777777" w:rsidR="007F3607" w:rsidRPr="005C3591" w:rsidRDefault="007F3607" w:rsidP="001B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CC348F6" w14:textId="77777777" w:rsidR="007F3607" w:rsidRPr="005C3591" w:rsidRDefault="007F3607" w:rsidP="001B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AD2FF6D" w14:textId="77777777" w:rsidR="007F3607" w:rsidRPr="005C3591" w:rsidRDefault="007F3607" w:rsidP="001B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B9DCE51" w14:textId="77777777" w:rsidR="007F3607" w:rsidRPr="005C3591" w:rsidRDefault="007F3607" w:rsidP="001B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000CB7A" w14:textId="77777777" w:rsidR="007F3607" w:rsidRPr="009D6A46" w:rsidRDefault="007F3607" w:rsidP="001B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98AB6D4" w14:textId="77777777" w:rsidR="007F3607" w:rsidRPr="006D35DA" w:rsidRDefault="007F3607" w:rsidP="001B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2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9949CA3" w14:textId="77777777" w:rsidR="007F3607" w:rsidRPr="006D35DA" w:rsidRDefault="007F3607" w:rsidP="001B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07BC" w:rsidRPr="005C2645" w14:paraId="61182A7E" w14:textId="77777777">
        <w:trPr>
          <w:trHeight w:hRule="exact" w:val="374"/>
        </w:trPr>
        <w:tc>
          <w:tcPr>
            <w:tcW w:w="2284" w:type="pct"/>
          </w:tcPr>
          <w:p w14:paraId="3D1CE68F" w14:textId="77777777" w:rsidR="001B07BC" w:rsidRPr="006D35DA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583" w:type="pct"/>
          </w:tcPr>
          <w:p w14:paraId="18C5C9F4" w14:textId="77777777" w:rsidR="001B07BC" w:rsidRPr="005C3591" w:rsidRDefault="001B07BC" w:rsidP="001B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6E14C7C" w14:textId="77777777" w:rsidR="001B07BC" w:rsidRPr="005C3591" w:rsidRDefault="001B07BC" w:rsidP="001B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C402FC0" w14:textId="77777777" w:rsidR="001B07BC" w:rsidRPr="005C3591" w:rsidRDefault="001B07BC" w:rsidP="001B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574B896" w14:textId="77777777" w:rsidR="001B07BC" w:rsidRPr="005C3591" w:rsidRDefault="001B07BC" w:rsidP="001B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9DA122E" w14:textId="77777777" w:rsidR="001B07BC" w:rsidRPr="009D6A46" w:rsidRDefault="001B07BC" w:rsidP="001B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DF857AF" w14:textId="77777777" w:rsidR="001B07BC" w:rsidRPr="006D35DA" w:rsidRDefault="001B07BC" w:rsidP="001B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2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B48C0C5" w14:textId="77777777" w:rsidR="001B07BC" w:rsidRPr="006D35DA" w:rsidRDefault="001B07BC" w:rsidP="001B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07BC" w:rsidRPr="005C2645" w14:paraId="429C06ED" w14:textId="77777777">
        <w:trPr>
          <w:trHeight w:hRule="exact" w:val="374"/>
        </w:trPr>
        <w:tc>
          <w:tcPr>
            <w:tcW w:w="2284" w:type="pct"/>
          </w:tcPr>
          <w:p w14:paraId="77231762" w14:textId="77777777" w:rsidR="001B07BC" w:rsidRPr="006D35DA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โดยไม่รวมหุ้นทุนซื้อคืน</w:t>
            </w:r>
            <w:r w:rsidRPr="006D35DA">
              <w:rPr>
                <w:rFonts w:ascii="Angsana New" w:hAnsi="Angsana New" w:cs="Angsana New"/>
                <w:sz w:val="30"/>
                <w:szCs w:val="30"/>
              </w:rPr>
              <w:t>*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18451539" w14:textId="684C25DC" w:rsidR="001B07BC" w:rsidRPr="00233439" w:rsidRDefault="007B0D0D" w:rsidP="001B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7B0D0D">
              <w:rPr>
                <w:rFonts w:asciiTheme="majorBidi" w:hAnsiTheme="majorBidi" w:cs="Angsana New"/>
                <w:sz w:val="30"/>
                <w:szCs w:val="30"/>
                <w:cs/>
              </w:rPr>
              <w:t>3</w:t>
            </w:r>
            <w:r w:rsidRPr="007B0D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0D0D">
              <w:rPr>
                <w:rFonts w:asciiTheme="majorBidi" w:hAnsiTheme="majorBidi" w:cs="Angsana New"/>
                <w:sz w:val="30"/>
                <w:szCs w:val="30"/>
                <w:cs/>
              </w:rPr>
              <w:t>855</w:t>
            </w:r>
            <w:r w:rsidRPr="007B0D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0D0D">
              <w:rPr>
                <w:rFonts w:asciiTheme="majorBidi" w:hAnsiTheme="majorBidi" w:cs="Angsana New"/>
                <w:sz w:val="30"/>
                <w:szCs w:val="30"/>
                <w:cs/>
              </w:rPr>
              <w:t>094</w:t>
            </w:r>
          </w:p>
        </w:tc>
        <w:tc>
          <w:tcPr>
            <w:tcW w:w="127" w:type="pct"/>
          </w:tcPr>
          <w:p w14:paraId="2D4BE0AF" w14:textId="77777777" w:rsidR="001B07BC" w:rsidRPr="005C3591" w:rsidRDefault="001B07BC" w:rsidP="001B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52F75D29" w14:textId="06599CB4" w:rsidR="001B07BC" w:rsidRPr="005C3591" w:rsidRDefault="001B07BC" w:rsidP="00282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  <w:r w:rsidRPr="005C3591">
              <w:rPr>
                <w:rFonts w:asciiTheme="majorBidi" w:hAnsiTheme="majorBidi" w:cstheme="majorBidi"/>
                <w:sz w:val="30"/>
                <w:szCs w:val="30"/>
              </w:rPr>
              <w:t>4,082,427</w:t>
            </w:r>
          </w:p>
        </w:tc>
        <w:tc>
          <w:tcPr>
            <w:tcW w:w="129" w:type="pct"/>
          </w:tcPr>
          <w:p w14:paraId="76BDC196" w14:textId="77777777" w:rsidR="001B07BC" w:rsidRPr="005C3591" w:rsidRDefault="001B07BC" w:rsidP="001B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8B89392" w14:textId="56647841" w:rsidR="001B07BC" w:rsidRPr="009D6A46" w:rsidRDefault="00961733" w:rsidP="001B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961733">
              <w:rPr>
                <w:rFonts w:asciiTheme="majorBidi" w:hAnsiTheme="majorBidi" w:cs="Angsana New"/>
                <w:sz w:val="30"/>
                <w:szCs w:val="30"/>
                <w:cs/>
              </w:rPr>
              <w:t>3</w:t>
            </w:r>
            <w:r w:rsidRPr="009617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61733">
              <w:rPr>
                <w:rFonts w:asciiTheme="majorBidi" w:hAnsiTheme="majorBidi" w:cs="Angsana New"/>
                <w:sz w:val="30"/>
                <w:szCs w:val="30"/>
                <w:cs/>
              </w:rPr>
              <w:t>855</w:t>
            </w:r>
            <w:r w:rsidRPr="009617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61733">
              <w:rPr>
                <w:rFonts w:asciiTheme="majorBidi" w:hAnsiTheme="majorBidi" w:cs="Angsana New"/>
                <w:sz w:val="30"/>
                <w:szCs w:val="30"/>
                <w:cs/>
              </w:rPr>
              <w:t>094</w:t>
            </w:r>
          </w:p>
        </w:tc>
        <w:tc>
          <w:tcPr>
            <w:tcW w:w="127" w:type="pct"/>
          </w:tcPr>
          <w:p w14:paraId="0C024074" w14:textId="77777777" w:rsidR="001B07BC" w:rsidRPr="006D35DA" w:rsidRDefault="001B07BC" w:rsidP="001B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4D6F51A5" w14:textId="11264867" w:rsidR="001B07BC" w:rsidRPr="006D35DA" w:rsidRDefault="001B07BC" w:rsidP="001B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488"/>
              <w:rPr>
                <w:rFonts w:ascii="Angsana New" w:hAnsi="Angsana New" w:cs="Angsana New"/>
                <w:sz w:val="30"/>
                <w:szCs w:val="30"/>
              </w:rPr>
            </w:pPr>
            <w:r w:rsidRPr="005C3591">
              <w:rPr>
                <w:rFonts w:asciiTheme="majorBidi" w:hAnsiTheme="majorBidi" w:cstheme="majorBidi"/>
                <w:sz w:val="30"/>
                <w:szCs w:val="30"/>
              </w:rPr>
              <w:t>4,082,427</w:t>
            </w:r>
          </w:p>
        </w:tc>
      </w:tr>
      <w:tr w:rsidR="001B07BC" w:rsidRPr="005349BD" w14:paraId="72D5B59E" w14:textId="77777777">
        <w:trPr>
          <w:trHeight w:hRule="exact" w:val="374"/>
        </w:trPr>
        <w:tc>
          <w:tcPr>
            <w:tcW w:w="2284" w:type="pct"/>
          </w:tcPr>
          <w:p w14:paraId="76C27FB8" w14:textId="06690E11" w:rsidR="001B07BC" w:rsidRPr="008B5A88" w:rsidRDefault="001B07BC" w:rsidP="001B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F13E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F13E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F13E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บาทต่อหุ้น</w:t>
            </w:r>
            <w:r w:rsidRPr="00F13E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EAABCF1" w14:textId="69DE3ECC" w:rsidR="001B07BC" w:rsidRPr="009D6A46" w:rsidRDefault="008D5608" w:rsidP="001B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60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0.62</w:t>
            </w:r>
          </w:p>
        </w:tc>
        <w:tc>
          <w:tcPr>
            <w:tcW w:w="127" w:type="pct"/>
          </w:tcPr>
          <w:p w14:paraId="171F3036" w14:textId="77777777" w:rsidR="001B07BC" w:rsidRPr="00F13E0A" w:rsidRDefault="001B07BC" w:rsidP="001B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289461C" w14:textId="11E9990B" w:rsidR="001B07BC" w:rsidRPr="00F13E0A" w:rsidRDefault="001B07BC" w:rsidP="001B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35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0.56</w:t>
            </w:r>
          </w:p>
        </w:tc>
        <w:tc>
          <w:tcPr>
            <w:tcW w:w="129" w:type="pct"/>
          </w:tcPr>
          <w:p w14:paraId="07536662" w14:textId="77777777" w:rsidR="001B07BC" w:rsidRPr="00F13E0A" w:rsidRDefault="001B07BC" w:rsidP="001B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58B78A6" w14:textId="1CD9A6D9" w:rsidR="001B07BC" w:rsidRPr="00F13E0A" w:rsidRDefault="005E16B3" w:rsidP="001B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6B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0.37</w:t>
            </w:r>
          </w:p>
        </w:tc>
        <w:tc>
          <w:tcPr>
            <w:tcW w:w="127" w:type="pct"/>
          </w:tcPr>
          <w:p w14:paraId="72A030DF" w14:textId="77777777" w:rsidR="001B07BC" w:rsidRPr="00F13E0A" w:rsidRDefault="001B07BC" w:rsidP="001B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67FE08A" w14:textId="0D9AB19B" w:rsidR="001B07BC" w:rsidRPr="00F13E0A" w:rsidRDefault="001B07BC" w:rsidP="001B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35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1.46</w:t>
            </w:r>
          </w:p>
        </w:tc>
      </w:tr>
    </w:tbl>
    <w:p w14:paraId="04B55AD5" w14:textId="77777777" w:rsidR="00092A9D" w:rsidRPr="00426010" w:rsidRDefault="00092A9D" w:rsidP="00426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7AA040" w14:textId="18076975" w:rsidR="00AB022F" w:rsidRPr="008B5A88" w:rsidRDefault="00157B13" w:rsidP="00F1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57B13">
        <w:rPr>
          <w:rFonts w:asciiTheme="majorBidi" w:hAnsiTheme="majorBidi" w:cs="Angsana New"/>
          <w:spacing w:val="-2"/>
          <w:sz w:val="30"/>
          <w:szCs w:val="30"/>
        </w:rPr>
        <w:t xml:space="preserve">* </w:t>
      </w:r>
      <w:r w:rsidRPr="00157B13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157B13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157B13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157B13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092A9D">
        <w:rPr>
          <w:rFonts w:asciiTheme="majorBidi" w:hAnsiTheme="majorBidi" w:cs="Angsana New"/>
          <w:spacing w:val="-2"/>
          <w:sz w:val="30"/>
          <w:szCs w:val="30"/>
        </w:rPr>
        <w:t xml:space="preserve">30 </w:t>
      </w:r>
      <w:r w:rsidR="00092A9D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="00173238" w:rsidRPr="008B5A8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173238" w:rsidRPr="008B5A88">
        <w:rPr>
          <w:rFonts w:asciiTheme="majorBidi" w:hAnsiTheme="majorBidi" w:cs="Angsana New"/>
          <w:spacing w:val="-2"/>
          <w:sz w:val="30"/>
          <w:szCs w:val="30"/>
        </w:rPr>
        <w:t>256</w:t>
      </w:r>
      <w:r w:rsidR="009F2E83">
        <w:rPr>
          <w:rFonts w:asciiTheme="majorBidi" w:hAnsiTheme="majorBidi" w:cs="Angsana New"/>
          <w:spacing w:val="-2"/>
          <w:sz w:val="30"/>
          <w:szCs w:val="30"/>
        </w:rPr>
        <w:t>9</w:t>
      </w:r>
      <w:r w:rsidR="00866868" w:rsidRPr="007A517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66868" w:rsidRPr="007A517C">
        <w:rPr>
          <w:rFonts w:asciiTheme="majorBidi" w:hAnsiTheme="majorBidi" w:cs="Angsana New" w:hint="cs"/>
          <w:spacing w:val="-2"/>
          <w:sz w:val="30"/>
          <w:szCs w:val="30"/>
          <w:cs/>
        </w:rPr>
        <w:t>มีหุ้นทุนซื้อคืนจํานวน</w:t>
      </w:r>
      <w:r w:rsidR="00353203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2C4AD8">
        <w:rPr>
          <w:rFonts w:asciiTheme="majorBidi" w:hAnsiTheme="majorBidi" w:cs="Angsana New"/>
          <w:spacing w:val="-2"/>
          <w:sz w:val="30"/>
          <w:szCs w:val="30"/>
        </w:rPr>
        <w:t>400</w:t>
      </w:r>
      <w:r w:rsidR="009F2E83" w:rsidRPr="007A517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66868" w:rsidRPr="007A517C">
        <w:rPr>
          <w:rFonts w:asciiTheme="majorBidi" w:hAnsiTheme="majorBidi" w:cs="Angsana New" w:hint="cs"/>
          <w:spacing w:val="-2"/>
          <w:sz w:val="30"/>
          <w:szCs w:val="30"/>
          <w:cs/>
        </w:rPr>
        <w:t>ล้านหุ้น</w:t>
      </w:r>
      <w:r w:rsidR="00866868" w:rsidRPr="007A517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66868" w:rsidRPr="00E122C3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(</w:t>
      </w:r>
      <w:r w:rsidR="002C4AD8">
        <w:rPr>
          <w:rFonts w:asciiTheme="majorBidi" w:hAnsiTheme="majorBidi" w:cs="Angsana New"/>
          <w:i/>
          <w:iCs/>
          <w:spacing w:val="-2"/>
          <w:sz w:val="30"/>
          <w:szCs w:val="30"/>
        </w:rPr>
        <w:t>30</w:t>
      </w:r>
      <w:r w:rsidR="00092A9D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 </w:t>
      </w:r>
      <w:r w:rsidR="00092A9D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มิถุนายน</w:t>
      </w:r>
      <w:r w:rsidR="00866868" w:rsidRPr="00E122C3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="002C4AD8">
        <w:rPr>
          <w:rFonts w:asciiTheme="majorBidi" w:hAnsiTheme="majorBidi" w:cs="Angsana New"/>
          <w:i/>
          <w:iCs/>
          <w:spacing w:val="-2"/>
          <w:sz w:val="30"/>
          <w:szCs w:val="30"/>
        </w:rPr>
        <w:t>2568</w:t>
      </w:r>
      <w:r w:rsidR="00866868" w:rsidRPr="008B5A88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: </w:t>
      </w:r>
      <w:r w:rsidR="007D761E">
        <w:rPr>
          <w:rFonts w:asciiTheme="majorBidi" w:hAnsiTheme="majorBidi" w:cs="Angsana New"/>
          <w:i/>
          <w:iCs/>
          <w:spacing w:val="-2"/>
          <w:sz w:val="30"/>
          <w:szCs w:val="30"/>
        </w:rPr>
        <w:t>600</w:t>
      </w:r>
      <w:r w:rsidR="009F2E83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 </w:t>
      </w:r>
      <w:r w:rsidR="00866868" w:rsidRPr="00E122C3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ล้านหุ้น)</w:t>
      </w:r>
      <w:r w:rsidR="00DA07FE" w:rsidRPr="008B5A8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A07FE" w:rsidRPr="007A517C">
        <w:rPr>
          <w:rFonts w:asciiTheme="majorBidi" w:hAnsiTheme="majorBidi" w:cs="Angsana New"/>
          <w:spacing w:val="-2"/>
          <w:sz w:val="30"/>
          <w:szCs w:val="30"/>
          <w:cs/>
        </w:rPr>
        <w:t xml:space="preserve">(หมายเหตุข้อ </w:t>
      </w:r>
      <w:r w:rsidR="00DA07FE" w:rsidRPr="007A517C">
        <w:rPr>
          <w:rFonts w:asciiTheme="majorBidi" w:hAnsiTheme="majorBidi" w:cs="Angsana New"/>
          <w:spacing w:val="-2"/>
          <w:sz w:val="30"/>
          <w:szCs w:val="30"/>
        </w:rPr>
        <w:t>1</w:t>
      </w:r>
      <w:r w:rsidR="007D761E">
        <w:rPr>
          <w:rFonts w:asciiTheme="majorBidi" w:hAnsiTheme="majorBidi" w:cs="Angsana New"/>
          <w:spacing w:val="-2"/>
          <w:sz w:val="30"/>
          <w:szCs w:val="30"/>
        </w:rPr>
        <w:t>3</w:t>
      </w:r>
      <w:r w:rsidR="00DA07FE" w:rsidRPr="007A517C">
        <w:rPr>
          <w:rFonts w:asciiTheme="majorBidi" w:hAnsiTheme="majorBidi" w:cs="Angsana New"/>
          <w:spacing w:val="-2"/>
          <w:sz w:val="30"/>
          <w:szCs w:val="30"/>
          <w:cs/>
        </w:rPr>
        <w:t>)</w:t>
      </w:r>
    </w:p>
    <w:p w14:paraId="13654DDD" w14:textId="77777777" w:rsidR="007F3607" w:rsidRDefault="007F3607" w:rsidP="00AB0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A7CC5C0" w14:textId="14A18483" w:rsidR="00AB022F" w:rsidRDefault="00C057DF" w:rsidP="00AB0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B5A88">
        <w:rPr>
          <w:rFonts w:asciiTheme="majorBidi" w:hAnsiTheme="majorBidi" w:cs="Angsana New"/>
          <w:sz w:val="30"/>
          <w:szCs w:val="30"/>
          <w:cs/>
        </w:rPr>
        <w:t>บริษัทไม่มีการออกหุ้นสามัญเทียบเท่าปรับลดในระหว่างงวดที่นําเสนอรายงาน ดังนั้น จึงไม่มีการนําเสนอกําไร</w:t>
      </w:r>
      <w:r w:rsidR="007D761E">
        <w:rPr>
          <w:rFonts w:asciiTheme="majorBidi" w:hAnsiTheme="majorBidi" w:cs="Angsana New"/>
          <w:sz w:val="30"/>
          <w:szCs w:val="30"/>
        </w:rPr>
        <w:br/>
      </w:r>
      <w:r w:rsidRPr="008B5A88">
        <w:rPr>
          <w:rFonts w:asciiTheme="majorBidi" w:hAnsiTheme="majorBidi" w:cs="Angsana New"/>
          <w:sz w:val="30"/>
          <w:szCs w:val="30"/>
          <w:cs/>
        </w:rPr>
        <w:t>ต่อหุ้น</w:t>
      </w:r>
      <w:r w:rsidRPr="00C057DF">
        <w:rPr>
          <w:rFonts w:asciiTheme="majorBidi" w:hAnsiTheme="majorBidi" w:cs="Angsana New" w:hint="cs"/>
          <w:sz w:val="30"/>
          <w:szCs w:val="30"/>
          <w:cs/>
        </w:rPr>
        <w:t>ปรับลด</w:t>
      </w:r>
    </w:p>
    <w:p w14:paraId="32CF88C2" w14:textId="77777777" w:rsidR="00382A26" w:rsidRDefault="00382A26" w:rsidP="00AB0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55A4DD3E" w14:textId="164935EB" w:rsidR="00382A26" w:rsidRDefault="00382A26" w:rsidP="00382A26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szCs w:val="30"/>
        </w:rPr>
      </w:pPr>
      <w:r>
        <w:rPr>
          <w:rFonts w:ascii="Angsana New" w:hAnsi="Angsana New" w:cs="Angsana New" w:hint="cs"/>
          <w:szCs w:val="30"/>
          <w:cs/>
        </w:rPr>
        <w:t>เงินปันผล</w:t>
      </w:r>
    </w:p>
    <w:p w14:paraId="30C8687E" w14:textId="77777777" w:rsidR="00382A26" w:rsidRDefault="00382A26" w:rsidP="00382A26">
      <w:pPr>
        <w:rPr>
          <w:rFonts w:cstheme="minorBidi"/>
        </w:rPr>
      </w:pPr>
    </w:p>
    <w:tbl>
      <w:tblPr>
        <w:tblStyle w:val="TableGrid3"/>
        <w:tblW w:w="95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890"/>
        <w:gridCol w:w="1800"/>
        <w:gridCol w:w="1440"/>
        <w:gridCol w:w="360"/>
        <w:gridCol w:w="1854"/>
      </w:tblGrid>
      <w:tr w:rsidR="00382A26" w:rsidRPr="00020179" w14:paraId="38A8D0E8" w14:textId="77777777" w:rsidTr="00934CAF">
        <w:trPr>
          <w:tblHeader/>
        </w:trPr>
        <w:tc>
          <w:tcPr>
            <w:tcW w:w="2160" w:type="dxa"/>
          </w:tcPr>
          <w:p w14:paraId="135D82DE" w14:textId="77777777" w:rsidR="00382A26" w:rsidRPr="00B052E5" w:rsidRDefault="00382A26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90" w:type="dxa"/>
            <w:vAlign w:val="bottom"/>
          </w:tcPr>
          <w:p w14:paraId="05723101" w14:textId="10E45A37" w:rsidR="00382A26" w:rsidRPr="00020179" w:rsidRDefault="00382A2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</w:t>
            </w:r>
            <w:r w:rsidR="007F3607">
              <w:rPr>
                <w:rFonts w:ascii="Angsana New" w:hAnsi="Angsana New" w:cs="Angsana New" w:hint="cs"/>
                <w:sz w:val="30"/>
                <w:szCs w:val="30"/>
                <w:cs/>
              </w:rPr>
              <w:t>ั</w:t>
            </w:r>
            <w:r w:rsidRPr="00020179">
              <w:rPr>
                <w:rFonts w:ascii="Angsana New" w:hAnsi="Angsana New" w:cs="Angsana New"/>
                <w:sz w:val="30"/>
                <w:szCs w:val="30"/>
                <w:cs/>
              </w:rPr>
              <w:t>ติ</w:t>
            </w:r>
          </w:p>
        </w:tc>
        <w:tc>
          <w:tcPr>
            <w:tcW w:w="1800" w:type="dxa"/>
            <w:vAlign w:val="bottom"/>
          </w:tcPr>
          <w:p w14:paraId="08CEA93E" w14:textId="77777777" w:rsidR="00382A26" w:rsidRPr="00020179" w:rsidRDefault="00382A2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  <w:cs/>
              </w:rPr>
              <w:t>วันที่จ่าย</w:t>
            </w:r>
          </w:p>
        </w:tc>
        <w:tc>
          <w:tcPr>
            <w:tcW w:w="1440" w:type="dxa"/>
            <w:vAlign w:val="bottom"/>
          </w:tcPr>
          <w:p w14:paraId="7B3F53A3" w14:textId="77777777" w:rsidR="00382A26" w:rsidRPr="00934CAF" w:rsidRDefault="00382A26">
            <w:pPr>
              <w:ind w:left="-83" w:right="-108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934CAF">
              <w:rPr>
                <w:rFonts w:ascii="Angsana New" w:hAnsi="Angsana New" w:cs="Angsana New"/>
                <w:sz w:val="30"/>
                <w:szCs w:val="30"/>
                <w:cs/>
              </w:rPr>
              <w:t>อัตราเงินปันผลต่อหุ้น</w:t>
            </w:r>
            <w:r w:rsidRPr="00934CAF">
              <w:rPr>
                <w:rFonts w:ascii="Angsana New" w:hAnsi="Angsana New" w:cs="Angsana New"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360" w:type="dxa"/>
            <w:vAlign w:val="bottom"/>
          </w:tcPr>
          <w:p w14:paraId="4778832F" w14:textId="77777777" w:rsidR="00382A26" w:rsidRPr="00020179" w:rsidRDefault="00382A26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854" w:type="dxa"/>
            <w:vAlign w:val="bottom"/>
          </w:tcPr>
          <w:p w14:paraId="754D7C5C" w14:textId="77777777" w:rsidR="00382A26" w:rsidRPr="00934CAF" w:rsidRDefault="00382A26">
            <w:pPr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34CAF">
              <w:rPr>
                <w:rFonts w:ascii="Angsana New" w:hAnsi="Angsana New" w:cs="Angsana New"/>
                <w:sz w:val="30"/>
                <w:szCs w:val="30"/>
                <w:cs/>
              </w:rPr>
              <w:t>จำนวน</w:t>
            </w:r>
          </w:p>
        </w:tc>
      </w:tr>
      <w:tr w:rsidR="00382A26" w:rsidRPr="00020179" w14:paraId="10DA8561" w14:textId="77777777" w:rsidTr="00934CAF">
        <w:trPr>
          <w:tblHeader/>
        </w:trPr>
        <w:tc>
          <w:tcPr>
            <w:tcW w:w="2160" w:type="dxa"/>
          </w:tcPr>
          <w:p w14:paraId="3F6314F2" w14:textId="77777777" w:rsidR="00382A26" w:rsidRPr="001D79B3" w:rsidRDefault="00382A26">
            <w:pPr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90" w:type="dxa"/>
            <w:vAlign w:val="bottom"/>
          </w:tcPr>
          <w:p w14:paraId="57275863" w14:textId="77777777" w:rsidR="00382A26" w:rsidRPr="001D79B3" w:rsidRDefault="00382A26">
            <w:pPr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00" w:type="dxa"/>
            <w:vAlign w:val="bottom"/>
          </w:tcPr>
          <w:p w14:paraId="1B76AAF4" w14:textId="77777777" w:rsidR="00382A26" w:rsidRPr="001D79B3" w:rsidRDefault="00382A26">
            <w:pPr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32891614" w14:textId="77777777" w:rsidR="00382A26" w:rsidRPr="001D79B3" w:rsidRDefault="00382A26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1D79B3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>(</w:t>
            </w:r>
            <w:r w:rsidRPr="001D79B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1D79B3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  <w:tc>
          <w:tcPr>
            <w:tcW w:w="360" w:type="dxa"/>
            <w:vAlign w:val="bottom"/>
          </w:tcPr>
          <w:p w14:paraId="5020C306" w14:textId="77777777" w:rsidR="00382A26" w:rsidRPr="001D79B3" w:rsidRDefault="00382A26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54" w:type="dxa"/>
            <w:vAlign w:val="bottom"/>
          </w:tcPr>
          <w:p w14:paraId="13E69B25" w14:textId="77777777" w:rsidR="00382A26" w:rsidRPr="001D79B3" w:rsidRDefault="00382A26">
            <w:pPr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1D79B3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>(</w:t>
            </w:r>
            <w:r w:rsidRPr="001D79B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1D79B3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382A26" w:rsidRPr="00020179" w14:paraId="4774BF57" w14:textId="77777777" w:rsidTr="00934CAF">
        <w:tc>
          <w:tcPr>
            <w:tcW w:w="2160" w:type="dxa"/>
          </w:tcPr>
          <w:p w14:paraId="2A3B90CA" w14:textId="77777777" w:rsidR="00382A26" w:rsidRPr="001D79B3" w:rsidRDefault="00382A26">
            <w:pPr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D79B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1890" w:type="dxa"/>
            <w:vAlign w:val="bottom"/>
          </w:tcPr>
          <w:p w14:paraId="4A2E51DA" w14:textId="77777777" w:rsidR="00382A26" w:rsidRPr="001D79B3" w:rsidRDefault="00382A26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00" w:type="dxa"/>
            <w:vAlign w:val="bottom"/>
          </w:tcPr>
          <w:p w14:paraId="6E06E212" w14:textId="77777777" w:rsidR="00382A26" w:rsidRPr="001D79B3" w:rsidRDefault="00382A26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191BD07E" w14:textId="77777777" w:rsidR="00382A26" w:rsidRPr="001D79B3" w:rsidRDefault="00382A26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360" w:type="dxa"/>
            <w:vAlign w:val="bottom"/>
          </w:tcPr>
          <w:p w14:paraId="5B1A204D" w14:textId="77777777" w:rsidR="00382A26" w:rsidRPr="001D79B3" w:rsidRDefault="00382A26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54" w:type="dxa"/>
            <w:vAlign w:val="bottom"/>
          </w:tcPr>
          <w:p w14:paraId="14562276" w14:textId="77777777" w:rsidR="00382A26" w:rsidRPr="001D79B3" w:rsidRDefault="00382A26">
            <w:pPr>
              <w:tabs>
                <w:tab w:val="decimal" w:pos="1056"/>
              </w:tabs>
              <w:ind w:left="-96" w:right="160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</w:tr>
      <w:tr w:rsidR="00382A26" w:rsidRPr="00020179" w14:paraId="3B1B8D4A" w14:textId="77777777" w:rsidTr="00934CAF">
        <w:tc>
          <w:tcPr>
            <w:tcW w:w="2160" w:type="dxa"/>
          </w:tcPr>
          <w:p w14:paraId="64DD4877" w14:textId="77777777" w:rsidR="00382A26" w:rsidRPr="001D79B3" w:rsidRDefault="00382A26">
            <w:pPr>
              <w:ind w:left="-18" w:right="-146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1D79B3">
              <w:rPr>
                <w:rFonts w:ascii="Angsana New" w:hAnsi="Angsana New" w:cs="Angsana New"/>
                <w:sz w:val="30"/>
                <w:szCs w:val="30"/>
                <w:lang w:bidi="ar-SA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bidi="ar-SA"/>
              </w:rPr>
              <w:t>8</w:t>
            </w:r>
            <w:r w:rsidRPr="001D79B3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 xml:space="preserve"> </w:t>
            </w:r>
            <w:r w:rsidRPr="001D79B3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1D79B3">
              <w:rPr>
                <w:rFonts w:ascii="Angsana New" w:hAnsi="Angsana New" w:cs="Angsana New"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1831F199" w14:textId="36A460C2" w:rsidR="00382A26" w:rsidRPr="001D79B3" w:rsidRDefault="00CD1454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382A26" w:rsidRPr="001D79B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82A26" w:rsidRPr="001D79B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="00382A26" w:rsidRPr="001D79B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82A26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800" w:type="dxa"/>
            <w:vAlign w:val="bottom"/>
          </w:tcPr>
          <w:p w14:paraId="4F0E316E" w14:textId="5A58C586" w:rsidR="00382A26" w:rsidRPr="001D79B3" w:rsidRDefault="00CD1454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382A26" w:rsidRPr="001D79B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82A26" w:rsidRPr="001D79B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="00382A26" w:rsidRPr="001D79B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82A26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40" w:type="dxa"/>
            <w:vAlign w:val="bottom"/>
          </w:tcPr>
          <w:p w14:paraId="6E8B214D" w14:textId="2448AA2D" w:rsidR="00382A26" w:rsidRPr="001D79B3" w:rsidRDefault="00CD145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0.35</w:t>
            </w:r>
          </w:p>
        </w:tc>
        <w:tc>
          <w:tcPr>
            <w:tcW w:w="360" w:type="dxa"/>
            <w:vAlign w:val="bottom"/>
          </w:tcPr>
          <w:p w14:paraId="6A8966BB" w14:textId="77777777" w:rsidR="00382A26" w:rsidRPr="001D79B3" w:rsidRDefault="00382A26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54" w:type="dxa"/>
            <w:vAlign w:val="bottom"/>
          </w:tcPr>
          <w:p w14:paraId="3436F32B" w14:textId="0C058A1E" w:rsidR="00382A26" w:rsidRPr="001D79B3" w:rsidRDefault="00CD1454">
            <w:pPr>
              <w:ind w:left="-17" w:right="16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1,349.3</w:t>
            </w:r>
          </w:p>
        </w:tc>
      </w:tr>
      <w:tr w:rsidR="00382A26" w:rsidRPr="00020179" w14:paraId="1E784F99" w14:textId="77777777" w:rsidTr="00934CAF">
        <w:tc>
          <w:tcPr>
            <w:tcW w:w="2160" w:type="dxa"/>
          </w:tcPr>
          <w:p w14:paraId="2B083377" w14:textId="77777777" w:rsidR="00382A26" w:rsidRPr="00B65050" w:rsidRDefault="00382A26">
            <w:pPr>
              <w:ind w:left="-18" w:right="-146"/>
              <w:rPr>
                <w:rFonts w:ascii="Angsana New" w:hAnsi="Angsana New" w:cs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890" w:type="dxa"/>
            <w:vAlign w:val="bottom"/>
          </w:tcPr>
          <w:p w14:paraId="74AB1F10" w14:textId="77777777" w:rsidR="00382A26" w:rsidRPr="00B65050" w:rsidRDefault="00382A26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vAlign w:val="bottom"/>
          </w:tcPr>
          <w:p w14:paraId="63D3A9E9" w14:textId="77777777" w:rsidR="00382A26" w:rsidRPr="00B65050" w:rsidRDefault="00382A26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4A2A4EA6" w14:textId="77777777" w:rsidR="00382A26" w:rsidRPr="00B65050" w:rsidRDefault="00382A26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360" w:type="dxa"/>
            <w:vAlign w:val="bottom"/>
          </w:tcPr>
          <w:p w14:paraId="54180B92" w14:textId="77777777" w:rsidR="00382A26" w:rsidRPr="00B65050" w:rsidRDefault="00382A26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854" w:type="dxa"/>
            <w:vAlign w:val="bottom"/>
          </w:tcPr>
          <w:p w14:paraId="3980D501" w14:textId="77777777" w:rsidR="00382A26" w:rsidRPr="00B65050" w:rsidRDefault="00382A26">
            <w:pPr>
              <w:ind w:left="-17" w:right="16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bidi="ar-SA"/>
              </w:rPr>
            </w:pPr>
          </w:p>
        </w:tc>
      </w:tr>
      <w:tr w:rsidR="00382A26" w:rsidRPr="00020179" w14:paraId="0B727208" w14:textId="77777777" w:rsidTr="00934CAF">
        <w:tc>
          <w:tcPr>
            <w:tcW w:w="2160" w:type="dxa"/>
          </w:tcPr>
          <w:p w14:paraId="089257F5" w14:textId="77777777" w:rsidR="00382A26" w:rsidRPr="007C13CF" w:rsidRDefault="00382A26">
            <w:pPr>
              <w:ind w:left="-18" w:right="-146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1D79B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  <w:t>256</w:t>
            </w:r>
            <w:r w:rsidRPr="001D79B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890" w:type="dxa"/>
            <w:vAlign w:val="bottom"/>
          </w:tcPr>
          <w:p w14:paraId="71450E65" w14:textId="77777777" w:rsidR="00382A26" w:rsidRPr="007C13CF" w:rsidRDefault="00382A26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14621F8" w14:textId="77777777" w:rsidR="00382A26" w:rsidRPr="007C13CF" w:rsidRDefault="00382A26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A91E282" w14:textId="77777777" w:rsidR="00382A26" w:rsidRPr="007C13CF" w:rsidRDefault="00382A26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360" w:type="dxa"/>
            <w:vAlign w:val="bottom"/>
          </w:tcPr>
          <w:p w14:paraId="49AB9701" w14:textId="77777777" w:rsidR="00382A26" w:rsidRPr="007C13CF" w:rsidRDefault="00382A26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54" w:type="dxa"/>
            <w:vAlign w:val="bottom"/>
          </w:tcPr>
          <w:p w14:paraId="56CCD774" w14:textId="77777777" w:rsidR="00382A26" w:rsidRPr="007C13CF" w:rsidRDefault="00382A26">
            <w:pPr>
              <w:ind w:left="-17" w:right="160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</w:tr>
      <w:tr w:rsidR="00382A26" w:rsidRPr="00B052E5" w14:paraId="1CC39E3D" w14:textId="77777777" w:rsidTr="00934CAF">
        <w:tc>
          <w:tcPr>
            <w:tcW w:w="2160" w:type="dxa"/>
          </w:tcPr>
          <w:p w14:paraId="408D5E2B" w14:textId="77777777" w:rsidR="00382A26" w:rsidRPr="007C13CF" w:rsidRDefault="00382A26">
            <w:pPr>
              <w:ind w:left="-18" w:right="-1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79B3">
              <w:rPr>
                <w:rFonts w:ascii="Angsana New" w:hAnsi="Angsana New" w:cs="Angsana New"/>
                <w:sz w:val="30"/>
                <w:szCs w:val="30"/>
                <w:lang w:bidi="ar-SA"/>
              </w:rPr>
              <w:t>2567</w:t>
            </w:r>
            <w:r w:rsidRPr="001D79B3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 xml:space="preserve"> </w:t>
            </w:r>
            <w:r w:rsidRPr="001D79B3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1D79B3">
              <w:rPr>
                <w:rFonts w:ascii="Angsana New" w:hAnsi="Angsana New" w:cs="Angsana New"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0A62797B" w14:textId="77777777" w:rsidR="00382A26" w:rsidRPr="007C13CF" w:rsidRDefault="00382A26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D79B3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1D79B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1D79B3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800" w:type="dxa"/>
            <w:vAlign w:val="bottom"/>
          </w:tcPr>
          <w:p w14:paraId="7EDB1FB3" w14:textId="77777777" w:rsidR="00382A26" w:rsidRPr="007C13CF" w:rsidRDefault="00382A26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D79B3">
              <w:rPr>
                <w:rFonts w:ascii="Angsana New" w:hAnsi="Angsana New" w:cs="Angsana New"/>
                <w:sz w:val="30"/>
                <w:szCs w:val="30"/>
              </w:rPr>
              <w:t xml:space="preserve">25 </w:t>
            </w:r>
            <w:r w:rsidRPr="001D79B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1D79B3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375C02D3" w14:textId="77777777" w:rsidR="00382A26" w:rsidRPr="007C13CF" w:rsidRDefault="00382A26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1D79B3">
              <w:rPr>
                <w:rFonts w:ascii="Angsana New" w:hAnsi="Angsana New" w:cs="Angsana New"/>
                <w:sz w:val="30"/>
                <w:szCs w:val="30"/>
                <w:lang w:bidi="ar-SA"/>
              </w:rPr>
              <w:t>0.35</w:t>
            </w:r>
          </w:p>
        </w:tc>
        <w:tc>
          <w:tcPr>
            <w:tcW w:w="360" w:type="dxa"/>
            <w:vAlign w:val="bottom"/>
          </w:tcPr>
          <w:p w14:paraId="5FE52899" w14:textId="77777777" w:rsidR="00382A26" w:rsidRPr="007C13CF" w:rsidRDefault="00382A26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54" w:type="dxa"/>
            <w:vAlign w:val="bottom"/>
          </w:tcPr>
          <w:p w14:paraId="75536E83" w14:textId="77777777" w:rsidR="00382A26" w:rsidRPr="00934CAF" w:rsidRDefault="00382A26" w:rsidP="00934CAF">
            <w:pPr>
              <w:ind w:left="-17" w:right="16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34CAF">
              <w:rPr>
                <w:rFonts w:ascii="Angsana New" w:hAnsi="Angsana New" w:cs="Angsana New"/>
                <w:sz w:val="30"/>
                <w:szCs w:val="30"/>
              </w:rPr>
              <w:t>1,489.3*</w:t>
            </w:r>
          </w:p>
        </w:tc>
      </w:tr>
    </w:tbl>
    <w:p w14:paraId="179A4D60" w14:textId="77777777" w:rsidR="00382A26" w:rsidRDefault="00382A26" w:rsidP="00382A26">
      <w:pPr>
        <w:ind w:firstLine="576"/>
        <w:rPr>
          <w:rFonts w:ascii="Angsana New" w:hAnsi="Angsana New" w:cs="Angsana New"/>
          <w:sz w:val="30"/>
          <w:szCs w:val="30"/>
        </w:rPr>
      </w:pPr>
    </w:p>
    <w:p w14:paraId="15970CBB" w14:textId="7657F30A" w:rsidR="00382A26" w:rsidRDefault="006C2644" w:rsidP="006C2644">
      <w:pPr>
        <w:pStyle w:val="BodyText2"/>
        <w:ind w:left="540" w:right="20" w:firstLine="0"/>
        <w:jc w:val="thaiDistribute"/>
        <w:rPr>
          <w:rFonts w:asciiTheme="majorBidi" w:hAnsiTheme="majorBidi" w:cs="Angsana New"/>
          <w:b/>
          <w:spacing w:val="-2"/>
          <w:sz w:val="30"/>
          <w:szCs w:val="30"/>
        </w:rPr>
      </w:pPr>
      <w:r w:rsidRPr="006C2644">
        <w:rPr>
          <w:rFonts w:asciiTheme="majorBidi" w:hAnsiTheme="majorBidi" w:cs="Angsana New"/>
          <w:b/>
          <w:sz w:val="30"/>
          <w:szCs w:val="30"/>
        </w:rPr>
        <w:t>*</w:t>
      </w:r>
      <w:r>
        <w:rPr>
          <w:rFonts w:asciiTheme="majorBidi" w:hAnsiTheme="majorBidi" w:cs="Angsana New"/>
          <w:b/>
          <w:sz w:val="30"/>
          <w:szCs w:val="30"/>
        </w:rPr>
        <w:t xml:space="preserve"> </w:t>
      </w:r>
      <w:r w:rsidR="00382A26" w:rsidRPr="000D6605">
        <w:rPr>
          <w:rFonts w:asciiTheme="majorBidi" w:hAnsiTheme="majorBidi" w:cs="Angsana New"/>
          <w:b/>
          <w:spacing w:val="-2"/>
          <w:sz w:val="30"/>
          <w:szCs w:val="30"/>
          <w:cs/>
        </w:rPr>
        <w:t>จำนวนเงินปันผลที่จ่ายจริงสำหรับเงินปันผลประจำปีแตกต่างกับจำนวนที่อนุมัติโดยที่ประชุมสามัญผู้ถือหุ้นประจำปีของบริษัทเนื่องจากผลต่างของจำนวนหุ้นที่เกิดจากรายการหุ้นทุนซื้อคืนหลังจากวันที่ประกาศจ่ายเงินปันผล</w:t>
      </w:r>
    </w:p>
    <w:p w14:paraId="663F9DBA" w14:textId="77777777" w:rsidR="009A6342" w:rsidRDefault="009A6342" w:rsidP="00382A26">
      <w:pPr>
        <w:pStyle w:val="BodyText2"/>
        <w:ind w:left="540" w:right="20" w:firstLine="0"/>
        <w:jc w:val="thaiDistribute"/>
        <w:rPr>
          <w:rFonts w:asciiTheme="majorBidi" w:hAnsiTheme="majorBidi" w:cs="Angsana New"/>
          <w:b/>
          <w:spacing w:val="-2"/>
          <w:sz w:val="30"/>
          <w:szCs w:val="30"/>
        </w:rPr>
      </w:pPr>
    </w:p>
    <w:p w14:paraId="2C6B820C" w14:textId="530A406C" w:rsidR="00091F79" w:rsidRPr="00091CA0" w:rsidRDefault="00091F79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บุคคลหรือกิจการที่เกี่ยวข้องกัน</w:t>
      </w:r>
    </w:p>
    <w:p w14:paraId="3368CB4C" w14:textId="77777777" w:rsidR="00091F79" w:rsidRPr="00173238" w:rsidRDefault="00091F79" w:rsidP="00173238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64BF148" w14:textId="421A9A1F" w:rsidR="00091F79" w:rsidRDefault="00091F79" w:rsidP="008F4522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ความสัมพันธ์ที่มีกับบริษัทย่อย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บริษัทร่วม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และนโยบาย</w:t>
      </w:r>
      <w:r w:rsidR="00E1215E">
        <w:rPr>
          <w:rFonts w:asciiTheme="majorBidi" w:hAnsiTheme="majorBidi" w:cs="Angsana New"/>
          <w:b/>
          <w:sz w:val="30"/>
          <w:szCs w:val="30"/>
        </w:rPr>
        <w:br/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การกำหนดราคา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ไม่มีการเปลี่ยนแปลงอย่างมีสาระสำคัญจากงบการเงินสำหรับปีสิ้นสุดวันที่</w:t>
      </w:r>
      <w:r w:rsidRPr="000866BF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/>
          <w:bCs/>
          <w:sz w:val="30"/>
          <w:szCs w:val="30"/>
        </w:rPr>
        <w:t xml:space="preserve">31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ธันวาคม</w:t>
      </w:r>
      <w:r w:rsidRPr="000866BF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/>
          <w:bCs/>
          <w:sz w:val="30"/>
          <w:szCs w:val="30"/>
        </w:rPr>
        <w:t>256</w:t>
      </w:r>
      <w:r w:rsidR="007C6AB0">
        <w:rPr>
          <w:rFonts w:asciiTheme="majorBidi" w:hAnsiTheme="majorBidi" w:cs="Angsana New"/>
          <w:bCs/>
          <w:sz w:val="30"/>
          <w:szCs w:val="30"/>
        </w:rPr>
        <w:t>8</w:t>
      </w:r>
    </w:p>
    <w:p w14:paraId="39505E03" w14:textId="5B337DDE" w:rsidR="00C13C5A" w:rsidRPr="008B5A88" w:rsidRDefault="00C13C5A" w:rsidP="008B5A88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1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42"/>
        <w:gridCol w:w="1011"/>
        <w:gridCol w:w="238"/>
        <w:gridCol w:w="1007"/>
        <w:gridCol w:w="11"/>
        <w:gridCol w:w="230"/>
        <w:gridCol w:w="11"/>
        <w:gridCol w:w="996"/>
        <w:gridCol w:w="11"/>
        <w:gridCol w:w="256"/>
        <w:gridCol w:w="11"/>
        <w:gridCol w:w="996"/>
        <w:gridCol w:w="9"/>
        <w:gridCol w:w="11"/>
      </w:tblGrid>
      <w:tr w:rsidR="00091F79" w:rsidRPr="00665100" w14:paraId="7F0D0833" w14:textId="77777777" w:rsidTr="0084138E">
        <w:trPr>
          <w:tblHeader/>
        </w:trPr>
        <w:tc>
          <w:tcPr>
            <w:tcW w:w="2375" w:type="pct"/>
          </w:tcPr>
          <w:p w14:paraId="1AB00876" w14:textId="6632A23A" w:rsidR="00091F79" w:rsidRPr="002655AF" w:rsidRDefault="00F50F54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40" w:type="pct"/>
            <w:gridSpan w:val="4"/>
          </w:tcPr>
          <w:p w14:paraId="6E4153A2" w14:textId="77777777" w:rsidR="00091F79" w:rsidRPr="002655AF" w:rsidRDefault="00091F79" w:rsidP="007F3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  <w:gridSpan w:val="2"/>
          </w:tcPr>
          <w:p w14:paraId="5B32539A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pct"/>
            <w:gridSpan w:val="7"/>
          </w:tcPr>
          <w:p w14:paraId="34BE2E90" w14:textId="77777777" w:rsidR="00091F79" w:rsidRPr="002655AF" w:rsidRDefault="00091F79" w:rsidP="007F3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6AB0" w:rsidRPr="00665100" w14:paraId="6ABBE350" w14:textId="77777777" w:rsidTr="005730A8">
        <w:trPr>
          <w:tblHeader/>
        </w:trPr>
        <w:tc>
          <w:tcPr>
            <w:tcW w:w="2375" w:type="pct"/>
          </w:tcPr>
          <w:p w14:paraId="32008E14" w14:textId="6ED9EEAE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164"/>
                <w:tab w:val="left" w:pos="720"/>
              </w:tabs>
              <w:spacing w:after="0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92A9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092A9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092A9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53" w:type="pct"/>
            <w:vAlign w:val="bottom"/>
          </w:tcPr>
          <w:p w14:paraId="5A57715A" w14:textId="723C476C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A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Pr="00DB0196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</w:t>
            </w:r>
          </w:p>
        </w:tc>
        <w:tc>
          <w:tcPr>
            <w:tcW w:w="130" w:type="pct"/>
            <w:vAlign w:val="bottom"/>
          </w:tcPr>
          <w:p w14:paraId="67A46C99" w14:textId="77777777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vAlign w:val="bottom"/>
          </w:tcPr>
          <w:p w14:paraId="29E720CB" w14:textId="7176AEC7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AB7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 w:rsidRPr="00DB0196">
              <w:rPr>
                <w:rFonts w:asciiTheme="majorBidi" w:hAnsiTheme="majorBidi" w:cstheme="majorBidi"/>
                <w:spacing w:val="-8"/>
                <w:sz w:val="30"/>
                <w:szCs w:val="30"/>
              </w:rPr>
              <w:t>8</w:t>
            </w:r>
          </w:p>
        </w:tc>
        <w:tc>
          <w:tcPr>
            <w:tcW w:w="132" w:type="pct"/>
            <w:gridSpan w:val="2"/>
          </w:tcPr>
          <w:p w14:paraId="22E1E536" w14:textId="77777777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4F231DCF" w14:textId="5A736DFC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3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A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Pr="00DB0196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</w:t>
            </w:r>
          </w:p>
        </w:tc>
        <w:tc>
          <w:tcPr>
            <w:tcW w:w="146" w:type="pct"/>
            <w:gridSpan w:val="2"/>
            <w:vAlign w:val="bottom"/>
          </w:tcPr>
          <w:p w14:paraId="113B7C32" w14:textId="77777777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gridSpan w:val="3"/>
            <w:vAlign w:val="bottom"/>
          </w:tcPr>
          <w:p w14:paraId="32185684" w14:textId="10E02EE1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5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AB7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 w:rsidRPr="00DB0196">
              <w:rPr>
                <w:rFonts w:asciiTheme="majorBidi" w:hAnsiTheme="majorBidi" w:cstheme="majorBidi"/>
                <w:spacing w:val="-8"/>
                <w:sz w:val="30"/>
                <w:szCs w:val="30"/>
              </w:rPr>
              <w:t>8</w:t>
            </w:r>
          </w:p>
        </w:tc>
      </w:tr>
      <w:tr w:rsidR="007C6AB0" w:rsidRPr="00665100" w14:paraId="4602EC18" w14:textId="77777777" w:rsidTr="0084138E">
        <w:trPr>
          <w:tblHeader/>
        </w:trPr>
        <w:tc>
          <w:tcPr>
            <w:tcW w:w="2375" w:type="pct"/>
          </w:tcPr>
          <w:p w14:paraId="450C5A57" w14:textId="77777777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5" w:type="pct"/>
            <w:gridSpan w:val="13"/>
          </w:tcPr>
          <w:p w14:paraId="05F29320" w14:textId="77777777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55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6AB0" w:rsidRPr="00665100" w14:paraId="068AC590" w14:textId="77777777" w:rsidTr="005730A8">
        <w:trPr>
          <w:gridAfter w:val="1"/>
          <w:wAfter w:w="6" w:type="pct"/>
        </w:trPr>
        <w:tc>
          <w:tcPr>
            <w:tcW w:w="2375" w:type="pct"/>
          </w:tcPr>
          <w:p w14:paraId="79283AC5" w14:textId="767CDB8D" w:rsidR="007C6AB0" w:rsidRPr="002655AF" w:rsidRDefault="007C6AB0" w:rsidP="007C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รายได้จากการขายสินค้า</w:t>
            </w:r>
            <w:r w:rsidR="006C26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53" w:type="pct"/>
          </w:tcPr>
          <w:p w14:paraId="1763808B" w14:textId="77777777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F471A67" w14:textId="77777777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92"/>
              </w:tabs>
              <w:spacing w:after="0"/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45CCCD51" w14:textId="77777777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  <w:gridSpan w:val="2"/>
          </w:tcPr>
          <w:p w14:paraId="5CED657B" w14:textId="77777777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1A5AFD59" w14:textId="77777777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2FB5F4C2" w14:textId="77777777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gridSpan w:val="3"/>
          </w:tcPr>
          <w:p w14:paraId="727B7D81" w14:textId="77777777" w:rsidR="007C6AB0" w:rsidRPr="002655AF" w:rsidRDefault="007C6AB0" w:rsidP="007C6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04E7" w:rsidRPr="00665100" w14:paraId="5B6B0050" w14:textId="77777777">
        <w:trPr>
          <w:gridAfter w:val="1"/>
          <w:wAfter w:w="6" w:type="pct"/>
        </w:trPr>
        <w:tc>
          <w:tcPr>
            <w:tcW w:w="2375" w:type="pct"/>
          </w:tcPr>
          <w:p w14:paraId="14C9D6FE" w14:textId="7181F79E" w:rsidR="005704E7" w:rsidRPr="002655AF" w:rsidRDefault="005704E7" w:rsidP="0057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3" w:type="pct"/>
            <w:vAlign w:val="bottom"/>
          </w:tcPr>
          <w:p w14:paraId="1E499229" w14:textId="5EFA87D1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0778F81A" w14:textId="77777777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46D2C2AE" w14:textId="7F251D02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1E8360C2" w14:textId="77777777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3123BA42" w14:textId="088A16E3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521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830</w:t>
            </w:r>
          </w:p>
        </w:tc>
        <w:tc>
          <w:tcPr>
            <w:tcW w:w="146" w:type="pct"/>
            <w:gridSpan w:val="2"/>
          </w:tcPr>
          <w:p w14:paraId="42AD5044" w14:textId="77777777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  <w:gridSpan w:val="3"/>
            <w:vAlign w:val="bottom"/>
          </w:tcPr>
          <w:p w14:paraId="0DED15D3" w14:textId="428423B1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3,439,760</w:t>
            </w:r>
          </w:p>
        </w:tc>
      </w:tr>
      <w:tr w:rsidR="005704E7" w:rsidRPr="00665100" w14:paraId="0B40A15B" w14:textId="77777777">
        <w:trPr>
          <w:gridAfter w:val="1"/>
          <w:wAfter w:w="6" w:type="pct"/>
        </w:trPr>
        <w:tc>
          <w:tcPr>
            <w:tcW w:w="2375" w:type="pct"/>
          </w:tcPr>
          <w:p w14:paraId="32F7F3E6" w14:textId="576575E4" w:rsidR="005704E7" w:rsidRPr="002655AF" w:rsidRDefault="005704E7" w:rsidP="0057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53" w:type="pct"/>
            <w:vAlign w:val="bottom"/>
          </w:tcPr>
          <w:p w14:paraId="6D549B8A" w14:textId="4C395855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</w:rPr>
              <w:t>3,558</w:t>
            </w:r>
          </w:p>
        </w:tc>
        <w:tc>
          <w:tcPr>
            <w:tcW w:w="130" w:type="pct"/>
          </w:tcPr>
          <w:p w14:paraId="61DFE6EE" w14:textId="77777777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65AB2495" w14:textId="625A20F4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3,956</w:t>
            </w:r>
          </w:p>
        </w:tc>
        <w:tc>
          <w:tcPr>
            <w:tcW w:w="132" w:type="pct"/>
            <w:gridSpan w:val="2"/>
          </w:tcPr>
          <w:p w14:paraId="71A74616" w14:textId="77777777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3938B1A7" w14:textId="349CC740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</w:rPr>
              <w:t>905</w:t>
            </w:r>
          </w:p>
        </w:tc>
        <w:tc>
          <w:tcPr>
            <w:tcW w:w="146" w:type="pct"/>
            <w:gridSpan w:val="2"/>
          </w:tcPr>
          <w:p w14:paraId="4F0430A7" w14:textId="77777777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  <w:gridSpan w:val="3"/>
            <w:vAlign w:val="bottom"/>
          </w:tcPr>
          <w:p w14:paraId="6ECB6077" w14:textId="778A7BD0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250</w:t>
            </w:r>
          </w:p>
        </w:tc>
      </w:tr>
      <w:tr w:rsidR="005704E7" w:rsidRPr="00665100" w14:paraId="3CBB8A22" w14:textId="77777777">
        <w:trPr>
          <w:gridAfter w:val="1"/>
          <w:wAfter w:w="6" w:type="pct"/>
        </w:trPr>
        <w:tc>
          <w:tcPr>
            <w:tcW w:w="2375" w:type="pct"/>
          </w:tcPr>
          <w:p w14:paraId="497AD7BB" w14:textId="32A27CEC" w:rsidR="005704E7" w:rsidRPr="002655AF" w:rsidRDefault="005704E7" w:rsidP="0057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53" w:type="pct"/>
            <w:vAlign w:val="bottom"/>
          </w:tcPr>
          <w:p w14:paraId="08B2F934" w14:textId="4EFE94F0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</w:rPr>
              <w:t>1,005</w:t>
            </w:r>
          </w:p>
        </w:tc>
        <w:tc>
          <w:tcPr>
            <w:tcW w:w="130" w:type="pct"/>
          </w:tcPr>
          <w:p w14:paraId="550EF251" w14:textId="77777777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3972F0A2" w14:textId="16BCD9DE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11,396</w:t>
            </w:r>
          </w:p>
        </w:tc>
        <w:tc>
          <w:tcPr>
            <w:tcW w:w="132" w:type="pct"/>
            <w:gridSpan w:val="2"/>
          </w:tcPr>
          <w:p w14:paraId="09863D36" w14:textId="77777777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7DE70998" w14:textId="7D94B258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005</w:t>
            </w:r>
          </w:p>
        </w:tc>
        <w:tc>
          <w:tcPr>
            <w:tcW w:w="146" w:type="pct"/>
            <w:gridSpan w:val="2"/>
          </w:tcPr>
          <w:p w14:paraId="23680947" w14:textId="77777777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  <w:gridSpan w:val="3"/>
            <w:vAlign w:val="bottom"/>
          </w:tcPr>
          <w:p w14:paraId="6938A269" w14:textId="7E90EDF2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872</w:t>
            </w:r>
          </w:p>
        </w:tc>
      </w:tr>
      <w:tr w:rsidR="005704E7" w:rsidRPr="00665100" w14:paraId="1CCD4F08" w14:textId="77777777">
        <w:trPr>
          <w:gridAfter w:val="1"/>
          <w:wAfter w:w="6" w:type="pct"/>
        </w:trPr>
        <w:tc>
          <w:tcPr>
            <w:tcW w:w="2375" w:type="pct"/>
          </w:tcPr>
          <w:p w14:paraId="5D5333C2" w14:textId="0855E450" w:rsidR="005704E7" w:rsidRPr="002655AF" w:rsidRDefault="005704E7" w:rsidP="0057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53" w:type="pct"/>
            <w:vAlign w:val="bottom"/>
          </w:tcPr>
          <w:p w14:paraId="5BF571E4" w14:textId="17A48FC9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375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446</w:t>
            </w:r>
          </w:p>
        </w:tc>
        <w:tc>
          <w:tcPr>
            <w:tcW w:w="130" w:type="pct"/>
          </w:tcPr>
          <w:p w14:paraId="721F1E8D" w14:textId="77777777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2EE4088D" w14:textId="190548E3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293,811</w:t>
            </w:r>
          </w:p>
        </w:tc>
        <w:tc>
          <w:tcPr>
            <w:tcW w:w="132" w:type="pct"/>
            <w:gridSpan w:val="2"/>
          </w:tcPr>
          <w:p w14:paraId="7D28D07A" w14:textId="77777777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21D2CE8F" w14:textId="4C8AE0D7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155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265</w:t>
            </w:r>
          </w:p>
        </w:tc>
        <w:tc>
          <w:tcPr>
            <w:tcW w:w="146" w:type="pct"/>
            <w:gridSpan w:val="2"/>
          </w:tcPr>
          <w:p w14:paraId="2F4B0FB4" w14:textId="77777777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  <w:gridSpan w:val="3"/>
            <w:vAlign w:val="bottom"/>
          </w:tcPr>
          <w:p w14:paraId="6DA6385E" w14:textId="31EB00D2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120,576</w:t>
            </w:r>
          </w:p>
        </w:tc>
      </w:tr>
      <w:tr w:rsidR="005704E7" w:rsidRPr="00665100" w14:paraId="3FD86DBC" w14:textId="77777777" w:rsidTr="009D1C65">
        <w:trPr>
          <w:gridAfter w:val="2"/>
          <w:wAfter w:w="11" w:type="pct"/>
          <w:trHeight w:hRule="exact" w:val="216"/>
        </w:trPr>
        <w:tc>
          <w:tcPr>
            <w:tcW w:w="2375" w:type="pct"/>
          </w:tcPr>
          <w:p w14:paraId="62EB7606" w14:textId="77777777" w:rsidR="005704E7" w:rsidRPr="002655AF" w:rsidRDefault="005704E7" w:rsidP="0057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3" w:type="pct"/>
            <w:vAlign w:val="bottom"/>
          </w:tcPr>
          <w:p w14:paraId="7E1BBC96" w14:textId="77777777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91EC2BA" w14:textId="77777777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vAlign w:val="bottom"/>
          </w:tcPr>
          <w:p w14:paraId="7C211356" w14:textId="77777777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1BEFCC2C" w14:textId="77777777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59786643" w14:textId="77777777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7AF7ED9B" w14:textId="77777777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14634846" w14:textId="77777777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04E7" w:rsidRPr="00665100" w14:paraId="2B518E10" w14:textId="77777777" w:rsidTr="009D1C65">
        <w:trPr>
          <w:gridAfter w:val="2"/>
          <w:wAfter w:w="11" w:type="pct"/>
        </w:trPr>
        <w:tc>
          <w:tcPr>
            <w:tcW w:w="2375" w:type="pct"/>
          </w:tcPr>
          <w:p w14:paraId="2A1973A9" w14:textId="7987E0B5" w:rsidR="005704E7" w:rsidRPr="002655AF" w:rsidRDefault="005704E7" w:rsidP="0057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53" w:type="pct"/>
            <w:vAlign w:val="bottom"/>
          </w:tcPr>
          <w:p w14:paraId="2D76E6BF" w14:textId="77777777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57F0ABF" w14:textId="77777777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vAlign w:val="bottom"/>
          </w:tcPr>
          <w:p w14:paraId="35CC27AA" w14:textId="77777777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741A7C45" w14:textId="77777777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371E6944" w14:textId="77777777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24B91578" w14:textId="77777777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6B79662C" w14:textId="77777777" w:rsidR="005704E7" w:rsidRPr="009758F3" w:rsidRDefault="005704E7" w:rsidP="0057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22F7" w:rsidRPr="00665100" w14:paraId="52E05D91" w14:textId="77777777">
        <w:trPr>
          <w:gridAfter w:val="2"/>
          <w:wAfter w:w="11" w:type="pct"/>
        </w:trPr>
        <w:tc>
          <w:tcPr>
            <w:tcW w:w="2375" w:type="pct"/>
          </w:tcPr>
          <w:p w14:paraId="72C3BAD3" w14:textId="4BBFAC34" w:rsidR="00D522F7" w:rsidRPr="002655AF" w:rsidRDefault="00D522F7" w:rsidP="00D52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3" w:type="pct"/>
            <w:vAlign w:val="bottom"/>
          </w:tcPr>
          <w:p w14:paraId="59E327A3" w14:textId="1C724311" w:rsidR="00D522F7" w:rsidRPr="009758F3" w:rsidRDefault="00D522F7" w:rsidP="00D52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7A748322" w14:textId="77777777" w:rsidR="00D522F7" w:rsidRPr="009758F3" w:rsidRDefault="00D522F7" w:rsidP="00D52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vAlign w:val="bottom"/>
          </w:tcPr>
          <w:p w14:paraId="62D7B745" w14:textId="1F8B5055" w:rsidR="00D522F7" w:rsidRPr="009758F3" w:rsidRDefault="00D522F7" w:rsidP="00D52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089EBF17" w14:textId="77777777" w:rsidR="00D522F7" w:rsidRPr="009758F3" w:rsidRDefault="00D522F7" w:rsidP="00D52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4D1593D8" w14:textId="5A754B55" w:rsidR="00D522F7" w:rsidRPr="009758F3" w:rsidRDefault="00D522F7" w:rsidP="00D52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948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053</w:t>
            </w:r>
          </w:p>
        </w:tc>
        <w:tc>
          <w:tcPr>
            <w:tcW w:w="146" w:type="pct"/>
            <w:gridSpan w:val="2"/>
          </w:tcPr>
          <w:p w14:paraId="4FD5B20A" w14:textId="77777777" w:rsidR="00D522F7" w:rsidRPr="009758F3" w:rsidRDefault="00D522F7" w:rsidP="00D52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541C0B0A" w14:textId="0ADF7869" w:rsidR="00D522F7" w:rsidRPr="009758F3" w:rsidRDefault="00D522F7" w:rsidP="00D52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914,433</w:t>
            </w:r>
          </w:p>
        </w:tc>
      </w:tr>
      <w:tr w:rsidR="00D522F7" w:rsidRPr="00665100" w14:paraId="6F1C99BE" w14:textId="77777777">
        <w:trPr>
          <w:gridAfter w:val="2"/>
          <w:wAfter w:w="11" w:type="pct"/>
        </w:trPr>
        <w:tc>
          <w:tcPr>
            <w:tcW w:w="2375" w:type="pct"/>
          </w:tcPr>
          <w:p w14:paraId="6BA12DB6" w14:textId="3168C8ED" w:rsidR="00D522F7" w:rsidRPr="002655AF" w:rsidRDefault="00D522F7" w:rsidP="00D52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53" w:type="pct"/>
            <w:vAlign w:val="bottom"/>
          </w:tcPr>
          <w:p w14:paraId="21639F06" w14:textId="6683B3B9" w:rsidR="00D522F7" w:rsidRPr="009758F3" w:rsidRDefault="00D522F7" w:rsidP="00D52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930</w:t>
            </w:r>
          </w:p>
        </w:tc>
        <w:tc>
          <w:tcPr>
            <w:tcW w:w="130" w:type="pct"/>
          </w:tcPr>
          <w:p w14:paraId="05D85F0F" w14:textId="77777777" w:rsidR="00D522F7" w:rsidRPr="009758F3" w:rsidRDefault="00D522F7" w:rsidP="00D52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vAlign w:val="bottom"/>
          </w:tcPr>
          <w:p w14:paraId="58C36690" w14:textId="605BD9C2" w:rsidR="00D522F7" w:rsidRPr="009758F3" w:rsidRDefault="00D522F7" w:rsidP="00D52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1,414</w:t>
            </w:r>
          </w:p>
        </w:tc>
        <w:tc>
          <w:tcPr>
            <w:tcW w:w="132" w:type="pct"/>
            <w:gridSpan w:val="2"/>
          </w:tcPr>
          <w:p w14:paraId="5B429148" w14:textId="77777777" w:rsidR="00D522F7" w:rsidRPr="009758F3" w:rsidRDefault="00D522F7" w:rsidP="00D52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23CC515F" w14:textId="60D7D198" w:rsidR="00D522F7" w:rsidRPr="009758F3" w:rsidRDefault="00D522F7" w:rsidP="00D52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gridSpan w:val="2"/>
          </w:tcPr>
          <w:p w14:paraId="705A77A9" w14:textId="77777777" w:rsidR="00D522F7" w:rsidRPr="009758F3" w:rsidRDefault="00D522F7" w:rsidP="00D52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59AD798A" w14:textId="15B8B809" w:rsidR="00D522F7" w:rsidRPr="009758F3" w:rsidRDefault="00D522F7" w:rsidP="00D52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522F7" w:rsidRPr="00665100" w14:paraId="1773A371" w14:textId="77777777" w:rsidTr="009D1C65">
        <w:trPr>
          <w:gridAfter w:val="2"/>
          <w:wAfter w:w="11" w:type="pct"/>
          <w:trHeight w:hRule="exact" w:val="216"/>
        </w:trPr>
        <w:tc>
          <w:tcPr>
            <w:tcW w:w="2375" w:type="pct"/>
          </w:tcPr>
          <w:p w14:paraId="4D619114" w14:textId="77777777" w:rsidR="00D522F7" w:rsidRPr="002655AF" w:rsidRDefault="00D522F7" w:rsidP="00D52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3" w:type="pct"/>
            <w:vAlign w:val="bottom"/>
          </w:tcPr>
          <w:p w14:paraId="33078488" w14:textId="77777777" w:rsidR="00D522F7" w:rsidRPr="009758F3" w:rsidRDefault="00D522F7" w:rsidP="00D52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2742E32" w14:textId="77777777" w:rsidR="00D522F7" w:rsidRPr="009758F3" w:rsidRDefault="00D522F7" w:rsidP="00D52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vAlign w:val="bottom"/>
          </w:tcPr>
          <w:p w14:paraId="7E1D175E" w14:textId="77777777" w:rsidR="00D522F7" w:rsidRPr="009758F3" w:rsidRDefault="00D522F7" w:rsidP="00D52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3D165DDF" w14:textId="77777777" w:rsidR="00D522F7" w:rsidRPr="009758F3" w:rsidRDefault="00D522F7" w:rsidP="00D52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1E1BFD12" w14:textId="77777777" w:rsidR="00D522F7" w:rsidRPr="009758F3" w:rsidRDefault="00D522F7" w:rsidP="00D52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32C852D6" w14:textId="77777777" w:rsidR="00D522F7" w:rsidRPr="009758F3" w:rsidRDefault="00D522F7" w:rsidP="00D52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4A1EB787" w14:textId="77777777" w:rsidR="00D522F7" w:rsidRPr="009758F3" w:rsidRDefault="00D522F7" w:rsidP="00D52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22F7" w:rsidRPr="00665100" w14:paraId="4A0A1877" w14:textId="77777777" w:rsidTr="009D1C65">
        <w:trPr>
          <w:gridAfter w:val="2"/>
          <w:wAfter w:w="11" w:type="pct"/>
        </w:trPr>
        <w:tc>
          <w:tcPr>
            <w:tcW w:w="2375" w:type="pct"/>
          </w:tcPr>
          <w:p w14:paraId="0A9DD5F8" w14:textId="01313E96" w:rsidR="00D522F7" w:rsidRPr="002655AF" w:rsidRDefault="00D522F7" w:rsidP="00D52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53" w:type="pct"/>
            <w:vAlign w:val="bottom"/>
          </w:tcPr>
          <w:p w14:paraId="642652F3" w14:textId="77777777" w:rsidR="00D522F7" w:rsidRPr="009758F3" w:rsidRDefault="00D522F7" w:rsidP="00D52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D491589" w14:textId="77777777" w:rsidR="00D522F7" w:rsidRPr="009758F3" w:rsidRDefault="00D522F7" w:rsidP="00D52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vAlign w:val="bottom"/>
          </w:tcPr>
          <w:p w14:paraId="67CBF9C4" w14:textId="75ECDBCD" w:rsidR="00D522F7" w:rsidRPr="009758F3" w:rsidRDefault="00D522F7" w:rsidP="00D52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1739BB9B" w14:textId="77777777" w:rsidR="00D522F7" w:rsidRPr="009758F3" w:rsidRDefault="00D522F7" w:rsidP="00D52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1CDEF643" w14:textId="77777777" w:rsidR="00D522F7" w:rsidRPr="009758F3" w:rsidRDefault="00D522F7" w:rsidP="00D52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309A30B9" w14:textId="77777777" w:rsidR="00D522F7" w:rsidRPr="009758F3" w:rsidRDefault="00D522F7" w:rsidP="00D52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264BEE85" w14:textId="7EF41C41" w:rsidR="00D522F7" w:rsidRPr="009758F3" w:rsidRDefault="00D522F7" w:rsidP="00D52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5C58" w:rsidRPr="00665100" w14:paraId="352679B4" w14:textId="77777777" w:rsidTr="009D1C65">
        <w:trPr>
          <w:gridAfter w:val="2"/>
          <w:wAfter w:w="11" w:type="pct"/>
        </w:trPr>
        <w:tc>
          <w:tcPr>
            <w:tcW w:w="2375" w:type="pct"/>
          </w:tcPr>
          <w:p w14:paraId="00597742" w14:textId="445F5CF4" w:rsidR="00F25C58" w:rsidRPr="002655AF" w:rsidRDefault="00F25C58" w:rsidP="00F25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3" w:type="pct"/>
            <w:vAlign w:val="bottom"/>
          </w:tcPr>
          <w:p w14:paraId="0340D348" w14:textId="7078DE8F" w:rsidR="00F25C58" w:rsidRPr="009758F3" w:rsidRDefault="00F25C58" w:rsidP="00F25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68F61C64" w14:textId="77777777" w:rsidR="00F25C58" w:rsidRPr="009758F3" w:rsidRDefault="00F25C58" w:rsidP="00F25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vAlign w:val="bottom"/>
          </w:tcPr>
          <w:p w14:paraId="44AC0920" w14:textId="28CC99A9" w:rsidR="00F25C58" w:rsidRPr="009758F3" w:rsidRDefault="00F25C58" w:rsidP="00F25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16E6DE41" w14:textId="77777777" w:rsidR="00F25C58" w:rsidRPr="009758F3" w:rsidRDefault="00F25C58" w:rsidP="00F25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31E91DFC" w14:textId="3B6108EC" w:rsidR="00F25C58" w:rsidRPr="009758F3" w:rsidRDefault="00F25C58" w:rsidP="00F25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557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031</w:t>
            </w:r>
          </w:p>
        </w:tc>
        <w:tc>
          <w:tcPr>
            <w:tcW w:w="146" w:type="pct"/>
            <w:gridSpan w:val="2"/>
          </w:tcPr>
          <w:p w14:paraId="57301321" w14:textId="77777777" w:rsidR="00F25C58" w:rsidRPr="009758F3" w:rsidRDefault="00F25C58" w:rsidP="00F25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6A5AB6DF" w14:textId="5E4F9412" w:rsidR="00F25C58" w:rsidRPr="009758F3" w:rsidRDefault="00F25C58" w:rsidP="00F25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7,691,322</w:t>
            </w:r>
          </w:p>
        </w:tc>
      </w:tr>
      <w:tr w:rsidR="00F25C58" w:rsidRPr="00665100" w14:paraId="65509977" w14:textId="77777777" w:rsidTr="009D1C65">
        <w:trPr>
          <w:gridAfter w:val="2"/>
          <w:wAfter w:w="11" w:type="pct"/>
        </w:trPr>
        <w:tc>
          <w:tcPr>
            <w:tcW w:w="2375" w:type="pct"/>
          </w:tcPr>
          <w:p w14:paraId="54D3CF1F" w14:textId="09C8534F" w:rsidR="00F25C58" w:rsidRPr="002655AF" w:rsidRDefault="00F25C58" w:rsidP="00F25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53" w:type="pct"/>
            <w:vAlign w:val="bottom"/>
          </w:tcPr>
          <w:p w14:paraId="5CBDCCA0" w14:textId="67FF12CD" w:rsidR="00F25C58" w:rsidRPr="009758F3" w:rsidRDefault="00F25C58" w:rsidP="00F25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785FF355" w14:textId="77777777" w:rsidR="00F25C58" w:rsidRPr="009758F3" w:rsidRDefault="00F25C58" w:rsidP="00F25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vAlign w:val="bottom"/>
          </w:tcPr>
          <w:p w14:paraId="14070296" w14:textId="2DF06EF3" w:rsidR="00F25C58" w:rsidRPr="009758F3" w:rsidRDefault="00F25C58" w:rsidP="00F25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6BFAEDF6" w14:textId="77777777" w:rsidR="00F25C58" w:rsidRPr="009758F3" w:rsidRDefault="00F25C58" w:rsidP="00F25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1487DC6C" w14:textId="14A016BC" w:rsidR="00F25C58" w:rsidRPr="009758F3" w:rsidRDefault="00F25C58" w:rsidP="00F25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67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146" w:type="pct"/>
            <w:gridSpan w:val="2"/>
          </w:tcPr>
          <w:p w14:paraId="3B1FDDFF" w14:textId="77777777" w:rsidR="00F25C58" w:rsidRPr="009758F3" w:rsidRDefault="00F25C58" w:rsidP="00F25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50945368" w14:textId="7073096C" w:rsidR="00F25C58" w:rsidRPr="009758F3" w:rsidRDefault="00F25C58" w:rsidP="00F25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110</w:t>
            </w:r>
            <w:r w:rsidRPr="00C224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</w:tr>
      <w:tr w:rsidR="00F25C58" w:rsidRPr="00665100" w14:paraId="3A16828B" w14:textId="77777777" w:rsidTr="009D1C65">
        <w:trPr>
          <w:gridAfter w:val="2"/>
          <w:wAfter w:w="11" w:type="pct"/>
          <w:trHeight w:hRule="exact" w:val="216"/>
        </w:trPr>
        <w:tc>
          <w:tcPr>
            <w:tcW w:w="2375" w:type="pct"/>
          </w:tcPr>
          <w:p w14:paraId="0D58CAF0" w14:textId="77777777" w:rsidR="00F25C58" w:rsidRPr="002655AF" w:rsidRDefault="00F25C58" w:rsidP="00F25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3" w:type="pct"/>
            <w:vAlign w:val="bottom"/>
          </w:tcPr>
          <w:p w14:paraId="226E2099" w14:textId="77777777" w:rsidR="00F25C58" w:rsidRPr="009758F3" w:rsidRDefault="00F25C58" w:rsidP="00F25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5E54507" w14:textId="77777777" w:rsidR="00F25C58" w:rsidRPr="009758F3" w:rsidRDefault="00F25C58" w:rsidP="00F25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vAlign w:val="bottom"/>
          </w:tcPr>
          <w:p w14:paraId="77960744" w14:textId="77777777" w:rsidR="00F25C58" w:rsidRPr="00C224A9" w:rsidRDefault="00F25C58" w:rsidP="00F25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51A1A0EE" w14:textId="77777777" w:rsidR="00F25C58" w:rsidRPr="009758F3" w:rsidRDefault="00F25C58" w:rsidP="00F25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40A7B396" w14:textId="77777777" w:rsidR="00F25C58" w:rsidRPr="009758F3" w:rsidRDefault="00F25C58" w:rsidP="00F25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7CA15542" w14:textId="77777777" w:rsidR="00F25C58" w:rsidRPr="009758F3" w:rsidRDefault="00F25C58" w:rsidP="00F25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5450C806" w14:textId="77777777" w:rsidR="00F25C58" w:rsidRPr="00C224A9" w:rsidRDefault="00F25C58" w:rsidP="00F25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25C58" w:rsidRPr="00665100" w14:paraId="395AF109" w14:textId="77777777" w:rsidTr="009D1C65">
        <w:trPr>
          <w:gridAfter w:val="2"/>
          <w:wAfter w:w="11" w:type="pct"/>
        </w:trPr>
        <w:tc>
          <w:tcPr>
            <w:tcW w:w="2375" w:type="pct"/>
          </w:tcPr>
          <w:p w14:paraId="7835A07C" w14:textId="7114C273" w:rsidR="00F25C58" w:rsidRPr="002655AF" w:rsidRDefault="00F25C58" w:rsidP="00F25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3" w:type="pct"/>
            <w:vAlign w:val="bottom"/>
          </w:tcPr>
          <w:p w14:paraId="3C5AB76C" w14:textId="77777777" w:rsidR="00F25C58" w:rsidRPr="005236A2" w:rsidRDefault="00F25C58" w:rsidP="00F25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F3B862B" w14:textId="77777777" w:rsidR="00F25C58" w:rsidRPr="005236A2" w:rsidRDefault="00F25C58" w:rsidP="00F25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29971AF4" w14:textId="20E14B7A" w:rsidR="00F25C58" w:rsidRPr="005236A2" w:rsidRDefault="00F25C58" w:rsidP="00F25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24F1DBE2" w14:textId="77777777" w:rsidR="00F25C58" w:rsidRPr="005236A2" w:rsidRDefault="00F25C58" w:rsidP="00F25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6D8D2D63" w14:textId="77777777" w:rsidR="00F25C58" w:rsidRPr="005236A2" w:rsidRDefault="00F25C58" w:rsidP="00F25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5C132952" w14:textId="77777777" w:rsidR="00F25C58" w:rsidRPr="005236A2" w:rsidRDefault="00F25C58" w:rsidP="00F25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66252074" w14:textId="0536C2F1" w:rsidR="00F25C58" w:rsidRPr="005236A2" w:rsidRDefault="00F25C58" w:rsidP="00F25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1387" w14:paraId="478EB822" w14:textId="77777777" w:rsidTr="009D1C65">
        <w:trPr>
          <w:gridAfter w:val="2"/>
          <w:wAfter w:w="11" w:type="pct"/>
        </w:trPr>
        <w:tc>
          <w:tcPr>
            <w:tcW w:w="2375" w:type="pct"/>
          </w:tcPr>
          <w:p w14:paraId="70DDB983" w14:textId="27E3704F" w:rsidR="00BE1387" w:rsidRPr="002655AF" w:rsidRDefault="00BE1387" w:rsidP="00B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3" w:type="pct"/>
            <w:vAlign w:val="bottom"/>
          </w:tcPr>
          <w:p w14:paraId="0522CF3A" w14:textId="403ACE5C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2374A8A2" w14:textId="77777777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4D760A0B" w14:textId="083D684D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446C34DE" w14:textId="77777777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0634FF92" w14:textId="3429969C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188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762</w:t>
            </w:r>
          </w:p>
        </w:tc>
        <w:tc>
          <w:tcPr>
            <w:tcW w:w="146" w:type="pct"/>
            <w:gridSpan w:val="2"/>
          </w:tcPr>
          <w:p w14:paraId="3A3D2C20" w14:textId="77777777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57D2A848" w14:textId="740F8664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156,406</w:t>
            </w:r>
          </w:p>
        </w:tc>
      </w:tr>
      <w:tr w:rsidR="00BE1387" w14:paraId="47A17A63" w14:textId="77777777">
        <w:trPr>
          <w:gridAfter w:val="2"/>
          <w:wAfter w:w="11" w:type="pct"/>
        </w:trPr>
        <w:tc>
          <w:tcPr>
            <w:tcW w:w="2375" w:type="pct"/>
          </w:tcPr>
          <w:p w14:paraId="493AD25C" w14:textId="67FDE57E" w:rsidR="00BE1387" w:rsidRPr="002655AF" w:rsidRDefault="00BE1387" w:rsidP="00B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53" w:type="pct"/>
            <w:vAlign w:val="bottom"/>
          </w:tcPr>
          <w:p w14:paraId="70A4DD60" w14:textId="2B0B78F6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15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518</w:t>
            </w:r>
          </w:p>
        </w:tc>
        <w:tc>
          <w:tcPr>
            <w:tcW w:w="130" w:type="pct"/>
          </w:tcPr>
          <w:p w14:paraId="7FCD906D" w14:textId="77777777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0C2A9CD0" w14:textId="12A3AAD5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 w:rsidRPr="00C224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355</w:t>
            </w:r>
          </w:p>
        </w:tc>
        <w:tc>
          <w:tcPr>
            <w:tcW w:w="132" w:type="pct"/>
            <w:gridSpan w:val="2"/>
          </w:tcPr>
          <w:p w14:paraId="59CE8ABD" w14:textId="77777777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63AD50D2" w14:textId="3A83BEA8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gridSpan w:val="2"/>
          </w:tcPr>
          <w:p w14:paraId="0B02722B" w14:textId="77777777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77E281FB" w14:textId="69D06116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23</w:t>
            </w:r>
          </w:p>
        </w:tc>
      </w:tr>
      <w:tr w:rsidR="00BE1387" w14:paraId="22BC51A1" w14:textId="77777777">
        <w:trPr>
          <w:gridAfter w:val="2"/>
          <w:wAfter w:w="11" w:type="pct"/>
        </w:trPr>
        <w:tc>
          <w:tcPr>
            <w:tcW w:w="2375" w:type="pct"/>
          </w:tcPr>
          <w:p w14:paraId="7F11D5FB" w14:textId="125A080A" w:rsidR="00BE1387" w:rsidRPr="002655AF" w:rsidRDefault="00BE1387" w:rsidP="00B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53" w:type="pct"/>
            <w:vAlign w:val="bottom"/>
          </w:tcPr>
          <w:p w14:paraId="6A4AFA43" w14:textId="722C5187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596FD4C0" w14:textId="77777777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32419F9E" w14:textId="7A297AF4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</w:p>
        </w:tc>
        <w:tc>
          <w:tcPr>
            <w:tcW w:w="132" w:type="pct"/>
            <w:gridSpan w:val="2"/>
          </w:tcPr>
          <w:p w14:paraId="1A955062" w14:textId="77777777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6D398D3A" w14:textId="6B3600A8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gridSpan w:val="2"/>
          </w:tcPr>
          <w:p w14:paraId="53EBCACD" w14:textId="77777777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17D0077F" w14:textId="68C697E7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</w:p>
        </w:tc>
      </w:tr>
      <w:tr w:rsidR="00BE1387" w14:paraId="77F0C686" w14:textId="77777777">
        <w:trPr>
          <w:gridAfter w:val="2"/>
          <w:wAfter w:w="11" w:type="pct"/>
        </w:trPr>
        <w:tc>
          <w:tcPr>
            <w:tcW w:w="2375" w:type="pct"/>
          </w:tcPr>
          <w:p w14:paraId="18AE42EC" w14:textId="64EDA120" w:rsidR="00BE1387" w:rsidRPr="002655AF" w:rsidRDefault="00BE1387" w:rsidP="00B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53" w:type="pct"/>
            <w:vAlign w:val="bottom"/>
          </w:tcPr>
          <w:p w14:paraId="704A05AA" w14:textId="294091EB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523</w:t>
            </w:r>
          </w:p>
        </w:tc>
        <w:tc>
          <w:tcPr>
            <w:tcW w:w="130" w:type="pct"/>
          </w:tcPr>
          <w:p w14:paraId="62C831DB" w14:textId="77777777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352D9C5D" w14:textId="25BE730E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258</w:t>
            </w:r>
          </w:p>
        </w:tc>
        <w:tc>
          <w:tcPr>
            <w:tcW w:w="132" w:type="pct"/>
            <w:gridSpan w:val="2"/>
          </w:tcPr>
          <w:p w14:paraId="31D474A7" w14:textId="77777777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3E8BEE7A" w14:textId="11C40DC4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212</w:t>
            </w:r>
          </w:p>
        </w:tc>
        <w:tc>
          <w:tcPr>
            <w:tcW w:w="146" w:type="pct"/>
            <w:gridSpan w:val="2"/>
          </w:tcPr>
          <w:p w14:paraId="1948A6EC" w14:textId="77777777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13387518" w14:textId="2CA70812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224</w:t>
            </w:r>
          </w:p>
        </w:tc>
      </w:tr>
      <w:tr w:rsidR="00BE1387" w14:paraId="7A8036C4" w14:textId="77777777" w:rsidTr="009D1C65">
        <w:trPr>
          <w:gridAfter w:val="2"/>
          <w:wAfter w:w="11" w:type="pct"/>
          <w:trHeight w:hRule="exact" w:val="216"/>
        </w:trPr>
        <w:tc>
          <w:tcPr>
            <w:tcW w:w="2375" w:type="pct"/>
          </w:tcPr>
          <w:p w14:paraId="0055C671" w14:textId="77777777" w:rsidR="00BE1387" w:rsidRPr="002655AF" w:rsidRDefault="00BE1387" w:rsidP="00B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3" w:type="pct"/>
            <w:vAlign w:val="bottom"/>
          </w:tcPr>
          <w:p w14:paraId="75AA7F84" w14:textId="77777777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8EADA13" w14:textId="77777777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54BCDB26" w14:textId="77777777" w:rsidR="00BE1387" w:rsidRPr="00C224A9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gridSpan w:val="2"/>
          </w:tcPr>
          <w:p w14:paraId="6C302F3F" w14:textId="77777777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0F917A0D" w14:textId="77777777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5B04096E" w14:textId="77777777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44EAB074" w14:textId="77777777" w:rsidR="00BE1387" w:rsidRPr="00C224A9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E1387" w:rsidRPr="00665100" w14:paraId="2C705057" w14:textId="77777777" w:rsidTr="009D1C65">
        <w:trPr>
          <w:gridAfter w:val="2"/>
          <w:wAfter w:w="11" w:type="pct"/>
        </w:trPr>
        <w:tc>
          <w:tcPr>
            <w:tcW w:w="2375" w:type="pct"/>
          </w:tcPr>
          <w:p w14:paraId="52B5C454" w14:textId="5A9B4AD5" w:rsidR="00BE1387" w:rsidRPr="002655AF" w:rsidRDefault="00BE1387" w:rsidP="00B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53" w:type="pct"/>
          </w:tcPr>
          <w:p w14:paraId="2239B763" w14:textId="77777777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B3D27E2" w14:textId="77777777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  <w:tab w:val="decimal" w:pos="892"/>
              </w:tabs>
              <w:spacing w:after="0"/>
              <w:ind w:left="-108" w:right="-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142FD78E" w14:textId="77777777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gridSpan w:val="2"/>
          </w:tcPr>
          <w:p w14:paraId="0A6D1CE2" w14:textId="77777777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  <w:tab w:val="decimal" w:pos="892"/>
              </w:tabs>
              <w:spacing w:after="0"/>
              <w:ind w:left="-108" w:right="-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16F9C9B8" w14:textId="77777777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07BC537E" w14:textId="77777777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  <w:tab w:val="decimal" w:pos="892"/>
              </w:tabs>
              <w:spacing w:after="0"/>
              <w:ind w:left="-108" w:right="-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5EDBAC5D" w14:textId="77777777" w:rsidR="00BE1387" w:rsidRPr="006B323E" w:rsidRDefault="00BE1387" w:rsidP="00BE1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1912" w:rsidRPr="00665100" w14:paraId="67EE8BC9" w14:textId="77777777" w:rsidTr="009D1C65">
        <w:trPr>
          <w:gridAfter w:val="2"/>
          <w:wAfter w:w="11" w:type="pct"/>
        </w:trPr>
        <w:tc>
          <w:tcPr>
            <w:tcW w:w="2375" w:type="pct"/>
          </w:tcPr>
          <w:p w14:paraId="6BC6EA4D" w14:textId="77777777" w:rsidR="00BF1912" w:rsidRPr="002655AF" w:rsidRDefault="00BF1912" w:rsidP="00BF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3" w:type="pct"/>
            <w:vAlign w:val="bottom"/>
          </w:tcPr>
          <w:p w14:paraId="49177DDD" w14:textId="0FAF3A2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254464B9" w14:textId="7777777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4BD8D417" w14:textId="1EED70C9" w:rsidR="00BF1912" w:rsidRPr="002008E9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584D49C0" w14:textId="7777777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28132AF6" w14:textId="43506FA2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403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099</w:t>
            </w:r>
          </w:p>
        </w:tc>
        <w:tc>
          <w:tcPr>
            <w:tcW w:w="146" w:type="pct"/>
            <w:gridSpan w:val="2"/>
          </w:tcPr>
          <w:p w14:paraId="0263DB8A" w14:textId="7777777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4BE9EB23" w14:textId="795BAF4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1,318,492</w:t>
            </w:r>
          </w:p>
        </w:tc>
      </w:tr>
      <w:tr w:rsidR="00BF1912" w:rsidRPr="00665100" w14:paraId="7961212C" w14:textId="77777777">
        <w:trPr>
          <w:gridAfter w:val="2"/>
          <w:wAfter w:w="11" w:type="pct"/>
        </w:trPr>
        <w:tc>
          <w:tcPr>
            <w:tcW w:w="2375" w:type="pct"/>
          </w:tcPr>
          <w:p w14:paraId="45758858" w14:textId="77777777" w:rsidR="00BF1912" w:rsidRPr="002655AF" w:rsidRDefault="00BF1912" w:rsidP="00BF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53" w:type="pct"/>
            <w:vAlign w:val="bottom"/>
          </w:tcPr>
          <w:p w14:paraId="48FC6824" w14:textId="5056A98E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629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862</w:t>
            </w:r>
          </w:p>
        </w:tc>
        <w:tc>
          <w:tcPr>
            <w:tcW w:w="130" w:type="pct"/>
          </w:tcPr>
          <w:p w14:paraId="1634148F" w14:textId="7777777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67055F81" w14:textId="4D603FC3" w:rsidR="00BF1912" w:rsidRPr="002008E9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502</w:t>
            </w:r>
            <w:r w:rsidRPr="00C224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126</w:t>
            </w:r>
          </w:p>
        </w:tc>
        <w:tc>
          <w:tcPr>
            <w:tcW w:w="132" w:type="pct"/>
            <w:gridSpan w:val="2"/>
          </w:tcPr>
          <w:p w14:paraId="542DC27C" w14:textId="7777777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7A8AFB17" w14:textId="7FD761DB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</w:p>
        </w:tc>
        <w:tc>
          <w:tcPr>
            <w:tcW w:w="146" w:type="pct"/>
            <w:gridSpan w:val="2"/>
          </w:tcPr>
          <w:p w14:paraId="40CF9EB6" w14:textId="7777777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7808819B" w14:textId="0869634D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BF1912" w:rsidRPr="00665100" w14:paraId="55FBD3B4" w14:textId="77777777">
        <w:trPr>
          <w:gridAfter w:val="2"/>
          <w:wAfter w:w="11" w:type="pct"/>
        </w:trPr>
        <w:tc>
          <w:tcPr>
            <w:tcW w:w="2375" w:type="pct"/>
          </w:tcPr>
          <w:p w14:paraId="1E429D95" w14:textId="77777777" w:rsidR="00BF1912" w:rsidRPr="002655AF" w:rsidRDefault="00BF1912" w:rsidP="00BF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53" w:type="pct"/>
            <w:vAlign w:val="bottom"/>
          </w:tcPr>
          <w:p w14:paraId="7CA415B2" w14:textId="27B3A00D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95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073</w:t>
            </w:r>
          </w:p>
        </w:tc>
        <w:tc>
          <w:tcPr>
            <w:tcW w:w="130" w:type="pct"/>
          </w:tcPr>
          <w:p w14:paraId="3DE15330" w14:textId="7777777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0841264B" w14:textId="4E132E4E" w:rsidR="00BF1912" w:rsidRPr="002008E9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139</w:t>
            </w:r>
            <w:r w:rsidRPr="00C224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763</w:t>
            </w:r>
          </w:p>
        </w:tc>
        <w:tc>
          <w:tcPr>
            <w:tcW w:w="132" w:type="pct"/>
            <w:gridSpan w:val="2"/>
          </w:tcPr>
          <w:p w14:paraId="4666B428" w14:textId="7777777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6D1A431D" w14:textId="04D1FDC2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859</w:t>
            </w:r>
          </w:p>
        </w:tc>
        <w:tc>
          <w:tcPr>
            <w:tcW w:w="146" w:type="pct"/>
            <w:gridSpan w:val="2"/>
          </w:tcPr>
          <w:p w14:paraId="238D8E8C" w14:textId="7777777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08A250A1" w14:textId="6099F33E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22</w:t>
            </w:r>
          </w:p>
        </w:tc>
      </w:tr>
      <w:tr w:rsidR="00BF1912" w:rsidRPr="00665100" w14:paraId="72F60FE9" w14:textId="77777777">
        <w:trPr>
          <w:gridAfter w:val="2"/>
          <w:wAfter w:w="11" w:type="pct"/>
        </w:trPr>
        <w:tc>
          <w:tcPr>
            <w:tcW w:w="2375" w:type="pct"/>
          </w:tcPr>
          <w:p w14:paraId="7C45539F" w14:textId="77777777" w:rsidR="00BF1912" w:rsidRPr="002655AF" w:rsidRDefault="00BF1912" w:rsidP="00BF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53" w:type="pct"/>
            <w:vAlign w:val="bottom"/>
          </w:tcPr>
          <w:p w14:paraId="0AA5FD84" w14:textId="310FE90B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425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712</w:t>
            </w:r>
          </w:p>
        </w:tc>
        <w:tc>
          <w:tcPr>
            <w:tcW w:w="130" w:type="pct"/>
          </w:tcPr>
          <w:p w14:paraId="1CFB6315" w14:textId="7777777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7314E3F5" w14:textId="0D157781" w:rsidR="00BF1912" w:rsidRPr="002008E9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406</w:t>
            </w:r>
            <w:r w:rsidRPr="00C224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263</w:t>
            </w:r>
          </w:p>
        </w:tc>
        <w:tc>
          <w:tcPr>
            <w:tcW w:w="132" w:type="pct"/>
            <w:gridSpan w:val="2"/>
          </w:tcPr>
          <w:p w14:paraId="037A2B37" w14:textId="7777777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00D87E2E" w14:textId="07009DDF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51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993</w:t>
            </w:r>
          </w:p>
        </w:tc>
        <w:tc>
          <w:tcPr>
            <w:tcW w:w="146" w:type="pct"/>
            <w:gridSpan w:val="2"/>
          </w:tcPr>
          <w:p w14:paraId="0C6D49BC" w14:textId="7777777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57B26C6A" w14:textId="1FDB842F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44</w:t>
            </w:r>
            <w:r w:rsidRPr="00C224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960</w:t>
            </w:r>
          </w:p>
        </w:tc>
      </w:tr>
      <w:tr w:rsidR="00BF1912" w:rsidRPr="00665100" w14:paraId="0977701E" w14:textId="77777777" w:rsidTr="009D1C65">
        <w:trPr>
          <w:gridAfter w:val="2"/>
          <w:wAfter w:w="11" w:type="pct"/>
          <w:trHeight w:hRule="exact" w:val="216"/>
        </w:trPr>
        <w:tc>
          <w:tcPr>
            <w:tcW w:w="2375" w:type="pct"/>
          </w:tcPr>
          <w:p w14:paraId="7A87E797" w14:textId="77777777" w:rsidR="00BF1912" w:rsidRPr="00092A9D" w:rsidRDefault="00BF1912" w:rsidP="00BF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  <w:tc>
          <w:tcPr>
            <w:tcW w:w="553" w:type="pct"/>
          </w:tcPr>
          <w:p w14:paraId="4ACC7368" w14:textId="77777777" w:rsidR="00BF1912" w:rsidRPr="00092A9D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30" w:type="pct"/>
          </w:tcPr>
          <w:p w14:paraId="207437D2" w14:textId="77777777" w:rsidR="00BF1912" w:rsidRPr="00092A9D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551" w:type="pct"/>
            <w:vAlign w:val="bottom"/>
          </w:tcPr>
          <w:p w14:paraId="258E415E" w14:textId="77777777" w:rsidR="00BF1912" w:rsidRPr="00B62BDA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5D6E70F6" w14:textId="77777777" w:rsidR="00BF1912" w:rsidRPr="00092A9D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70F087F2" w14:textId="77777777" w:rsidR="00BF1912" w:rsidRPr="006D252F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569C5569" w14:textId="77777777" w:rsidR="00BF1912" w:rsidRPr="00092A9D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468578C8" w14:textId="77777777" w:rsidR="00BF1912" w:rsidRPr="00B62BDA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1912" w:rsidRPr="00665100" w14:paraId="4E378F6A" w14:textId="77777777" w:rsidTr="009D1C65">
        <w:trPr>
          <w:gridAfter w:val="2"/>
          <w:wAfter w:w="11" w:type="pct"/>
        </w:trPr>
        <w:tc>
          <w:tcPr>
            <w:tcW w:w="2375" w:type="pct"/>
          </w:tcPr>
          <w:p w14:paraId="197B6022" w14:textId="43B950DB" w:rsidR="00BF1912" w:rsidRPr="002655AF" w:rsidRDefault="00BF1912" w:rsidP="00BF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ซื้อที่ดิน อาคารและอุปกรณ์</w:t>
            </w:r>
          </w:p>
        </w:tc>
        <w:tc>
          <w:tcPr>
            <w:tcW w:w="553" w:type="pct"/>
          </w:tcPr>
          <w:p w14:paraId="2D23B605" w14:textId="7777777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E0AA419" w14:textId="7777777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</w:tcPr>
          <w:p w14:paraId="09463B76" w14:textId="7777777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6663D251" w14:textId="7777777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1E884CF6" w14:textId="7777777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6DFD438B" w14:textId="7777777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281524F5" w14:textId="7777777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1912" w:rsidRPr="00665100" w14:paraId="7710BAF2" w14:textId="77777777" w:rsidTr="009D1C65">
        <w:trPr>
          <w:gridAfter w:val="2"/>
          <w:wAfter w:w="11" w:type="pct"/>
        </w:trPr>
        <w:tc>
          <w:tcPr>
            <w:tcW w:w="2375" w:type="pct"/>
          </w:tcPr>
          <w:p w14:paraId="44306C5F" w14:textId="3C7A59BB" w:rsidR="00BF1912" w:rsidRPr="002655AF" w:rsidRDefault="00BF1912" w:rsidP="00BF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53" w:type="pct"/>
            <w:vAlign w:val="bottom"/>
          </w:tcPr>
          <w:p w14:paraId="10BA5DE5" w14:textId="3F4AF291" w:rsidR="00BF1912" w:rsidRPr="006B323E" w:rsidRDefault="00112E02" w:rsidP="006D2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709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728</w:t>
            </w:r>
          </w:p>
        </w:tc>
        <w:tc>
          <w:tcPr>
            <w:tcW w:w="130" w:type="pct"/>
          </w:tcPr>
          <w:p w14:paraId="58B0C473" w14:textId="7777777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vAlign w:val="bottom"/>
          </w:tcPr>
          <w:p w14:paraId="106D5AB4" w14:textId="2098AD5A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47</w:t>
            </w:r>
            <w:r w:rsidRPr="00C224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422</w:t>
            </w:r>
          </w:p>
        </w:tc>
        <w:tc>
          <w:tcPr>
            <w:tcW w:w="132" w:type="pct"/>
            <w:gridSpan w:val="2"/>
          </w:tcPr>
          <w:p w14:paraId="4E3D6695" w14:textId="7777777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24954F00" w14:textId="48159926" w:rsidR="00BF1912" w:rsidRPr="006B323E" w:rsidRDefault="00AA202E" w:rsidP="006D2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665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669</w:t>
            </w:r>
          </w:p>
        </w:tc>
        <w:tc>
          <w:tcPr>
            <w:tcW w:w="146" w:type="pct"/>
            <w:gridSpan w:val="2"/>
          </w:tcPr>
          <w:p w14:paraId="0F0489EC" w14:textId="7777777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3C2BCAD2" w14:textId="3C382D29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BF1912" w:rsidRPr="00665100" w14:paraId="158BE00D" w14:textId="77777777" w:rsidTr="009D1C65">
        <w:trPr>
          <w:gridAfter w:val="2"/>
          <w:wAfter w:w="11" w:type="pct"/>
          <w:trHeight w:hRule="exact" w:val="216"/>
        </w:trPr>
        <w:tc>
          <w:tcPr>
            <w:tcW w:w="2375" w:type="pct"/>
          </w:tcPr>
          <w:p w14:paraId="1DA1F45C" w14:textId="77777777" w:rsidR="00BF1912" w:rsidRPr="002655AF" w:rsidRDefault="00BF1912" w:rsidP="00BF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3" w:type="pct"/>
            <w:vAlign w:val="bottom"/>
          </w:tcPr>
          <w:p w14:paraId="692825FE" w14:textId="77777777" w:rsidR="00BF1912" w:rsidRPr="006B323E" w:rsidRDefault="00BF1912" w:rsidP="006D2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446606F" w14:textId="7777777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vAlign w:val="bottom"/>
          </w:tcPr>
          <w:p w14:paraId="5AEE5006" w14:textId="77777777" w:rsidR="00BF1912" w:rsidRPr="00C224A9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gridSpan w:val="2"/>
          </w:tcPr>
          <w:p w14:paraId="0380DDE2" w14:textId="7777777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01CCE991" w14:textId="77777777" w:rsidR="00BF1912" w:rsidRPr="006B323E" w:rsidRDefault="00BF1912" w:rsidP="006D2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2D291793" w14:textId="7777777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1C7A2937" w14:textId="77777777" w:rsidR="00BF1912" w:rsidRPr="00C224A9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F1912" w:rsidRPr="00665100" w14:paraId="241EBD6B" w14:textId="77777777" w:rsidTr="009D1C65">
        <w:trPr>
          <w:gridAfter w:val="2"/>
          <w:wAfter w:w="11" w:type="pct"/>
        </w:trPr>
        <w:tc>
          <w:tcPr>
            <w:tcW w:w="2375" w:type="pct"/>
          </w:tcPr>
          <w:p w14:paraId="1D0BD05D" w14:textId="49A6A397" w:rsidR="00BF1912" w:rsidRPr="002655AF" w:rsidRDefault="00BF1912" w:rsidP="00BF1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ค่าตอบแทนกรรมการและผู้บริหารสําคัญ</w:t>
            </w:r>
          </w:p>
        </w:tc>
        <w:tc>
          <w:tcPr>
            <w:tcW w:w="553" w:type="pct"/>
          </w:tcPr>
          <w:p w14:paraId="6945385B" w14:textId="77777777" w:rsidR="00BF1912" w:rsidRPr="006B323E" w:rsidRDefault="00BF1912" w:rsidP="006D2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F8FDA38" w14:textId="7777777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</w:tcPr>
          <w:p w14:paraId="6CB3640B" w14:textId="7777777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3911E1B3" w14:textId="7777777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gridSpan w:val="2"/>
          </w:tcPr>
          <w:p w14:paraId="7E0C527C" w14:textId="77777777" w:rsidR="00BF1912" w:rsidRPr="006B323E" w:rsidRDefault="00BF1912" w:rsidP="006D2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39C563AC" w14:textId="7777777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648D8471" w14:textId="77777777" w:rsidR="00BF1912" w:rsidRPr="006B323E" w:rsidRDefault="00BF1912" w:rsidP="00BF1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4DEE" w:rsidRPr="00665100" w14:paraId="3BC21956" w14:textId="77777777" w:rsidTr="009D1C65">
        <w:trPr>
          <w:gridAfter w:val="2"/>
          <w:wAfter w:w="11" w:type="pct"/>
        </w:trPr>
        <w:tc>
          <w:tcPr>
            <w:tcW w:w="2375" w:type="pct"/>
          </w:tcPr>
          <w:p w14:paraId="68543521" w14:textId="6780EDD9" w:rsidR="000A4DEE" w:rsidRPr="002655AF" w:rsidRDefault="000A4DEE" w:rsidP="000A4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53" w:type="pct"/>
            <w:vAlign w:val="bottom"/>
          </w:tcPr>
          <w:p w14:paraId="01872136" w14:textId="55D4CBCD" w:rsidR="000A4DEE" w:rsidRPr="008D4A59" w:rsidRDefault="000A4DEE" w:rsidP="006D2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166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320</w:t>
            </w:r>
          </w:p>
        </w:tc>
        <w:tc>
          <w:tcPr>
            <w:tcW w:w="130" w:type="pct"/>
          </w:tcPr>
          <w:p w14:paraId="3811CF83" w14:textId="77777777" w:rsidR="000A4DEE" w:rsidRPr="00DD3DFE" w:rsidRDefault="000A4DEE" w:rsidP="000A4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vAlign w:val="bottom"/>
          </w:tcPr>
          <w:p w14:paraId="1E52A597" w14:textId="52295E1A" w:rsidR="000A4DEE" w:rsidRPr="00DD3DFE" w:rsidRDefault="000A4DEE" w:rsidP="000A4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240C6F">
              <w:rPr>
                <w:rFonts w:ascii="Angsana New" w:hAnsi="Angsana New" w:cs="Angsana New"/>
                <w:sz w:val="30"/>
                <w:szCs w:val="30"/>
                <w:cs/>
              </w:rPr>
              <w:t>146</w:t>
            </w:r>
            <w:r w:rsidRPr="00240C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40C6F">
              <w:rPr>
                <w:rFonts w:ascii="Angsana New" w:hAnsi="Angsana New" w:cs="Angsana New"/>
                <w:sz w:val="30"/>
                <w:szCs w:val="30"/>
                <w:cs/>
              </w:rPr>
              <w:t>704</w:t>
            </w:r>
          </w:p>
        </w:tc>
        <w:tc>
          <w:tcPr>
            <w:tcW w:w="132" w:type="pct"/>
            <w:gridSpan w:val="2"/>
          </w:tcPr>
          <w:p w14:paraId="63A75E5B" w14:textId="77777777" w:rsidR="000A4DEE" w:rsidRPr="00DD3DFE" w:rsidRDefault="000A4DEE" w:rsidP="000A4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26DBB45C" w14:textId="1AD83BC8" w:rsidR="000A4DEE" w:rsidRPr="008D4A59" w:rsidRDefault="000A4DEE" w:rsidP="006D2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144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008</w:t>
            </w:r>
          </w:p>
        </w:tc>
        <w:tc>
          <w:tcPr>
            <w:tcW w:w="146" w:type="pct"/>
            <w:gridSpan w:val="2"/>
          </w:tcPr>
          <w:p w14:paraId="55A2E518" w14:textId="77777777" w:rsidR="000A4DEE" w:rsidRPr="006B323E" w:rsidRDefault="000A4DEE" w:rsidP="000A4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653BA1FB" w14:textId="1CB56431" w:rsidR="000A4DEE" w:rsidRPr="006B323E" w:rsidRDefault="000A4DEE" w:rsidP="000A4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34222">
              <w:rPr>
                <w:rFonts w:ascii="Angsana New" w:hAnsi="Angsana New" w:cs="Angsana New"/>
                <w:sz w:val="30"/>
                <w:szCs w:val="30"/>
              </w:rPr>
              <w:t xml:space="preserve"> 141,931</w:t>
            </w:r>
          </w:p>
        </w:tc>
      </w:tr>
      <w:tr w:rsidR="000A4DEE" w:rsidRPr="00665100" w14:paraId="47070D8D" w14:textId="77777777" w:rsidTr="009D1C65">
        <w:trPr>
          <w:gridAfter w:val="2"/>
          <w:wAfter w:w="11" w:type="pct"/>
        </w:trPr>
        <w:tc>
          <w:tcPr>
            <w:tcW w:w="2375" w:type="pct"/>
          </w:tcPr>
          <w:p w14:paraId="0F5828C6" w14:textId="7D2F4F4C" w:rsidR="000A4DEE" w:rsidRPr="002655AF" w:rsidRDefault="000A4DEE" w:rsidP="000A4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53" w:type="pct"/>
            <w:vAlign w:val="bottom"/>
          </w:tcPr>
          <w:p w14:paraId="4420E4EF" w14:textId="5F9B5CB3" w:rsidR="000A4DEE" w:rsidRPr="008D4A59" w:rsidRDefault="000A4DEE" w:rsidP="006D2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160</w:t>
            </w:r>
          </w:p>
        </w:tc>
        <w:tc>
          <w:tcPr>
            <w:tcW w:w="130" w:type="pct"/>
          </w:tcPr>
          <w:p w14:paraId="3CFB76B9" w14:textId="77777777" w:rsidR="000A4DEE" w:rsidRPr="00DD3DFE" w:rsidRDefault="000A4DEE" w:rsidP="000A4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</w:tcPr>
          <w:p w14:paraId="16065F24" w14:textId="75D17381" w:rsidR="000A4DEE" w:rsidRPr="00DD3DFE" w:rsidRDefault="000A4DEE" w:rsidP="000A4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34222">
              <w:rPr>
                <w:rFonts w:ascii="Angsana New" w:hAnsi="Angsana New" w:cs="Angsana New"/>
                <w:sz w:val="30"/>
                <w:szCs w:val="30"/>
                <w:cs/>
              </w:rPr>
              <w:t>11</w:t>
            </w:r>
            <w:r w:rsidRPr="009342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4222">
              <w:rPr>
                <w:rFonts w:ascii="Angsana New" w:hAnsi="Angsana New" w:cs="Angsana New"/>
                <w:sz w:val="30"/>
                <w:szCs w:val="30"/>
                <w:cs/>
              </w:rPr>
              <w:t>794</w:t>
            </w:r>
          </w:p>
        </w:tc>
        <w:tc>
          <w:tcPr>
            <w:tcW w:w="132" w:type="pct"/>
            <w:gridSpan w:val="2"/>
          </w:tcPr>
          <w:p w14:paraId="0D7CA9F2" w14:textId="77777777" w:rsidR="000A4DEE" w:rsidRPr="00DD3DFE" w:rsidRDefault="000A4DEE" w:rsidP="000A4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gridSpan w:val="2"/>
          </w:tcPr>
          <w:p w14:paraId="02904F6E" w14:textId="747A1EF3" w:rsidR="000A4DEE" w:rsidRPr="008D4A59" w:rsidRDefault="000A4DEE" w:rsidP="006D2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160</w:t>
            </w:r>
          </w:p>
        </w:tc>
        <w:tc>
          <w:tcPr>
            <w:tcW w:w="146" w:type="pct"/>
            <w:gridSpan w:val="2"/>
          </w:tcPr>
          <w:p w14:paraId="7543F05F" w14:textId="77777777" w:rsidR="000A4DEE" w:rsidRPr="006B323E" w:rsidRDefault="000A4DEE" w:rsidP="000A4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4A695C4F" w14:textId="31CC751A" w:rsidR="000A4DEE" w:rsidRPr="006B323E" w:rsidRDefault="000A4DEE" w:rsidP="000A4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34222">
              <w:rPr>
                <w:rFonts w:ascii="Angsana New" w:hAnsi="Angsana New" w:cs="Angsana New"/>
                <w:sz w:val="30"/>
                <w:szCs w:val="30"/>
              </w:rPr>
              <w:t xml:space="preserve"> 8,265</w:t>
            </w:r>
          </w:p>
        </w:tc>
      </w:tr>
      <w:tr w:rsidR="000A4DEE" w:rsidRPr="00665100" w14:paraId="632ED2F9" w14:textId="77777777" w:rsidTr="009D1C65">
        <w:trPr>
          <w:gridAfter w:val="2"/>
          <w:wAfter w:w="11" w:type="pct"/>
        </w:trPr>
        <w:tc>
          <w:tcPr>
            <w:tcW w:w="2375" w:type="pct"/>
          </w:tcPr>
          <w:p w14:paraId="35C4DE69" w14:textId="00464091" w:rsidR="000A4DEE" w:rsidRPr="002655AF" w:rsidRDefault="000A4DEE" w:rsidP="000A4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bottom"/>
          </w:tcPr>
          <w:p w14:paraId="5C953DC8" w14:textId="66402813" w:rsidR="000A4DEE" w:rsidRPr="008D4A59" w:rsidRDefault="000A4DEE" w:rsidP="006D2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30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069</w:t>
            </w:r>
          </w:p>
        </w:tc>
        <w:tc>
          <w:tcPr>
            <w:tcW w:w="130" w:type="pct"/>
          </w:tcPr>
          <w:p w14:paraId="6470011D" w14:textId="77777777" w:rsidR="000A4DEE" w:rsidRPr="00DD3DFE" w:rsidRDefault="000A4DEE" w:rsidP="000A4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37E79F1C" w14:textId="0BB526D0" w:rsidR="000A4DEE" w:rsidRPr="00DD3DFE" w:rsidRDefault="000A4DEE" w:rsidP="000A4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34222">
              <w:rPr>
                <w:rFonts w:ascii="Angsana New" w:hAnsi="Angsana New" w:cs="Angsana New"/>
                <w:sz w:val="30"/>
                <w:szCs w:val="30"/>
                <w:cs/>
              </w:rPr>
              <w:t>20</w:t>
            </w:r>
            <w:r w:rsidRPr="009342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4222">
              <w:rPr>
                <w:rFonts w:ascii="Angsana New" w:hAnsi="Angsana New" w:cs="Angsana New"/>
                <w:sz w:val="30"/>
                <w:szCs w:val="30"/>
                <w:cs/>
              </w:rPr>
              <w:t>189</w:t>
            </w:r>
          </w:p>
        </w:tc>
        <w:tc>
          <w:tcPr>
            <w:tcW w:w="132" w:type="pct"/>
            <w:gridSpan w:val="2"/>
          </w:tcPr>
          <w:p w14:paraId="4BCFCC63" w14:textId="77777777" w:rsidR="000A4DEE" w:rsidRPr="00DD3DFE" w:rsidRDefault="000A4DEE" w:rsidP="000A4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</w:tcPr>
          <w:p w14:paraId="7DE0DC49" w14:textId="0C02526E" w:rsidR="000A4DEE" w:rsidRPr="008D4A59" w:rsidRDefault="000A4DEE" w:rsidP="006D2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26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396</w:t>
            </w:r>
          </w:p>
        </w:tc>
        <w:tc>
          <w:tcPr>
            <w:tcW w:w="146" w:type="pct"/>
            <w:gridSpan w:val="2"/>
          </w:tcPr>
          <w:p w14:paraId="366FD30F" w14:textId="77777777" w:rsidR="000A4DEE" w:rsidRPr="006B323E" w:rsidRDefault="000A4DEE" w:rsidP="000A4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</w:tcPr>
          <w:p w14:paraId="7B00A7B5" w14:textId="458C485D" w:rsidR="000A4DEE" w:rsidRPr="006B323E" w:rsidRDefault="000A4DEE" w:rsidP="000A4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34222">
              <w:rPr>
                <w:rFonts w:ascii="Angsana New" w:hAnsi="Angsana New" w:cs="Angsana New"/>
                <w:sz w:val="30"/>
                <w:szCs w:val="30"/>
              </w:rPr>
              <w:t xml:space="preserve"> 20,189</w:t>
            </w:r>
          </w:p>
        </w:tc>
      </w:tr>
      <w:tr w:rsidR="000A4DEE" w:rsidRPr="00665100" w14:paraId="6C29C365" w14:textId="77777777" w:rsidTr="009D1C65">
        <w:trPr>
          <w:gridAfter w:val="2"/>
          <w:wAfter w:w="11" w:type="pct"/>
        </w:trPr>
        <w:tc>
          <w:tcPr>
            <w:tcW w:w="2375" w:type="pct"/>
          </w:tcPr>
          <w:p w14:paraId="2E19D648" w14:textId="473FC69C" w:rsidR="000A4DEE" w:rsidRPr="00D13BAB" w:rsidRDefault="000A4DEE" w:rsidP="000A4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3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รวมค่าตอบแทนกรรมการและผู้บริหารสําคัญ</w:t>
            </w: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E5B1A" w14:textId="39A7359B" w:rsidR="000A4DEE" w:rsidRPr="006D252F" w:rsidRDefault="00A832D1" w:rsidP="006D2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201</w:t>
            </w:r>
            <w:r w:rsidRPr="006D25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549</w:t>
            </w:r>
          </w:p>
        </w:tc>
        <w:tc>
          <w:tcPr>
            <w:tcW w:w="130" w:type="pct"/>
          </w:tcPr>
          <w:p w14:paraId="6339D134" w14:textId="77777777" w:rsidR="000A4DEE" w:rsidRPr="006D252F" w:rsidRDefault="000A4DEE" w:rsidP="000A4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3C1BB326" w14:textId="31C10016" w:rsidR="000A4DEE" w:rsidRPr="006D252F" w:rsidRDefault="000A4DEE" w:rsidP="000A4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178</w:t>
            </w:r>
            <w:r w:rsidRPr="006D25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687</w:t>
            </w:r>
          </w:p>
        </w:tc>
        <w:tc>
          <w:tcPr>
            <w:tcW w:w="132" w:type="pct"/>
            <w:gridSpan w:val="2"/>
          </w:tcPr>
          <w:p w14:paraId="0DB48AEE" w14:textId="77777777" w:rsidR="000A4DEE" w:rsidRPr="006D252F" w:rsidRDefault="000A4DEE" w:rsidP="000A4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4282EF" w14:textId="60FD801E" w:rsidR="000A4DEE" w:rsidRPr="006D252F" w:rsidRDefault="009B365A" w:rsidP="006D2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175</w:t>
            </w:r>
            <w:r w:rsidRPr="006D25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564</w:t>
            </w:r>
          </w:p>
        </w:tc>
        <w:tc>
          <w:tcPr>
            <w:tcW w:w="146" w:type="pct"/>
            <w:gridSpan w:val="2"/>
          </w:tcPr>
          <w:p w14:paraId="2CA5E6B0" w14:textId="77777777" w:rsidR="000A4DEE" w:rsidRPr="00B62BDA" w:rsidRDefault="000A4DEE" w:rsidP="000A4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8FBBEF" w14:textId="622B3865" w:rsidR="000A4DEE" w:rsidRPr="00B62BDA" w:rsidRDefault="000A4DEE" w:rsidP="000A4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2BD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170,385</w:t>
            </w:r>
          </w:p>
        </w:tc>
      </w:tr>
    </w:tbl>
    <w:p w14:paraId="456983ED" w14:textId="5F4CEAA7" w:rsidR="00092A9D" w:rsidRDefault="00092A9D" w:rsidP="009046A6">
      <w:pPr>
        <w:ind w:left="540"/>
        <w:rPr>
          <w:rFonts w:ascii="Angsana New" w:hAnsi="Angsana New" w:cs="Angsana New"/>
          <w:sz w:val="30"/>
          <w:szCs w:val="30"/>
        </w:rPr>
      </w:pPr>
    </w:p>
    <w:p w14:paraId="70CDEC16" w14:textId="0A1DBA8D" w:rsidR="00E71B59" w:rsidRPr="007A695D" w:rsidRDefault="007A695D" w:rsidP="00E45ED3">
      <w:pPr>
        <w:ind w:left="54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ยอดคงเหลือกับบุลคลหรือกิจการที่เกี่ยวข้องกัน ณ </w:t>
      </w:r>
      <w:r w:rsidR="000A0D87" w:rsidRPr="000A0D87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0A0D87" w:rsidRPr="000A0D87">
        <w:rPr>
          <w:rFonts w:ascii="Angsana New" w:hAnsi="Angsana New" w:cs="Angsana New"/>
          <w:sz w:val="30"/>
          <w:szCs w:val="30"/>
          <w:cs/>
        </w:rPr>
        <w:t xml:space="preserve"> </w:t>
      </w:r>
      <w:r w:rsidR="00092A9D">
        <w:rPr>
          <w:rFonts w:ascii="Angsana New" w:hAnsi="Angsana New" w:cs="Angsana New"/>
          <w:sz w:val="30"/>
          <w:szCs w:val="30"/>
        </w:rPr>
        <w:t xml:space="preserve">30 </w:t>
      </w:r>
      <w:r w:rsidR="00092A9D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A0D87" w:rsidRPr="000A0D87">
        <w:rPr>
          <w:rFonts w:ascii="Angsana New" w:hAnsi="Angsana New" w:cs="Angsana New"/>
          <w:sz w:val="30"/>
          <w:szCs w:val="30"/>
          <w:cs/>
        </w:rPr>
        <w:t xml:space="preserve"> </w:t>
      </w:r>
      <w:r w:rsidR="007C6AB0">
        <w:rPr>
          <w:rFonts w:ascii="Angsana New" w:hAnsi="Angsana New" w:cs="Angsana New"/>
          <w:sz w:val="30"/>
          <w:szCs w:val="30"/>
        </w:rPr>
        <w:t>256</w:t>
      </w:r>
      <w:r w:rsidR="007C6AB0">
        <w:rPr>
          <w:rFonts w:asciiTheme="majorBidi" w:hAnsiTheme="majorBidi"/>
          <w:sz w:val="30"/>
          <w:szCs w:val="30"/>
        </w:rPr>
        <w:t>9</w:t>
      </w:r>
      <w:r w:rsidR="007C6AB0" w:rsidRPr="000A0D87">
        <w:rPr>
          <w:rFonts w:ascii="Angsana New" w:hAnsi="Angsana New" w:cs="Angsana New"/>
          <w:sz w:val="30"/>
          <w:szCs w:val="30"/>
          <w:cs/>
        </w:rPr>
        <w:t xml:space="preserve"> </w:t>
      </w:r>
      <w:r w:rsidR="000A0D87" w:rsidRPr="000A0D87">
        <w:rPr>
          <w:rFonts w:ascii="Angsana New" w:hAnsi="Angsana New" w:cs="Angsana New" w:hint="cs"/>
          <w:sz w:val="30"/>
          <w:szCs w:val="30"/>
          <w:cs/>
        </w:rPr>
        <w:t>และ</w:t>
      </w:r>
      <w:r w:rsidR="000A0D87" w:rsidRPr="000A0D87">
        <w:rPr>
          <w:rFonts w:ascii="Angsana New" w:hAnsi="Angsana New" w:cs="Angsana New"/>
          <w:sz w:val="30"/>
          <w:szCs w:val="30"/>
          <w:cs/>
        </w:rPr>
        <w:t xml:space="preserve"> </w:t>
      </w:r>
      <w:r w:rsidR="002C63A4">
        <w:rPr>
          <w:rFonts w:ascii="Angsana New" w:hAnsi="Angsana New" w:cs="Angsana New"/>
          <w:sz w:val="30"/>
          <w:szCs w:val="30"/>
        </w:rPr>
        <w:t>31</w:t>
      </w:r>
      <w:r w:rsidR="000A0D87" w:rsidRPr="000A0D87">
        <w:rPr>
          <w:rFonts w:ascii="Angsana New" w:hAnsi="Angsana New" w:cs="Angsana New"/>
          <w:sz w:val="30"/>
          <w:szCs w:val="30"/>
          <w:cs/>
        </w:rPr>
        <w:t xml:space="preserve"> </w:t>
      </w:r>
      <w:r w:rsidR="000A0D87" w:rsidRPr="000A0D8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0A0D87" w:rsidRPr="000A0D87">
        <w:rPr>
          <w:rFonts w:ascii="Angsana New" w:hAnsi="Angsana New" w:cs="Angsana New"/>
          <w:sz w:val="30"/>
          <w:szCs w:val="30"/>
          <w:cs/>
        </w:rPr>
        <w:t xml:space="preserve"> </w:t>
      </w:r>
      <w:r w:rsidR="007C6AB0">
        <w:rPr>
          <w:rFonts w:ascii="Angsana New" w:hAnsi="Angsana New" w:cs="Angsana New"/>
          <w:sz w:val="30"/>
          <w:szCs w:val="30"/>
        </w:rPr>
        <w:t xml:space="preserve">2568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E2CC1FE" w14:textId="77777777" w:rsidR="003B4224" w:rsidRDefault="003B4224" w:rsidP="00E45ED3">
      <w:pPr>
        <w:ind w:left="54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05"/>
        <w:gridCol w:w="1073"/>
        <w:gridCol w:w="7"/>
        <w:gridCol w:w="275"/>
        <w:gridCol w:w="1086"/>
        <w:gridCol w:w="275"/>
        <w:gridCol w:w="1082"/>
        <w:gridCol w:w="265"/>
        <w:gridCol w:w="1086"/>
      </w:tblGrid>
      <w:tr w:rsidR="00E71B59" w:rsidRPr="00665100" w14:paraId="0C267A34" w14:textId="77777777" w:rsidTr="0084138E">
        <w:trPr>
          <w:tblHeader/>
        </w:trPr>
        <w:tc>
          <w:tcPr>
            <w:tcW w:w="2188" w:type="pct"/>
          </w:tcPr>
          <w:p w14:paraId="34D8DA6D" w14:textId="31A443B5" w:rsidR="00E71B59" w:rsidRPr="00665100" w:rsidRDefault="00E71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3" w:type="pct"/>
            <w:gridSpan w:val="4"/>
          </w:tcPr>
          <w:p w14:paraId="7E40469C" w14:textId="77777777" w:rsidR="00E71B59" w:rsidRPr="00665100" w:rsidRDefault="00E71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02E1C5A9" w14:textId="77777777" w:rsidR="00E71B59" w:rsidRPr="00665100" w:rsidRDefault="00E71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2A68A8F5" w14:textId="77777777" w:rsidR="00E71B59" w:rsidRPr="00665100" w:rsidRDefault="00E71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A9D" w:rsidRPr="00665100" w14:paraId="3F500B57" w14:textId="77777777" w:rsidTr="0084138E">
        <w:trPr>
          <w:tblHeader/>
        </w:trPr>
        <w:tc>
          <w:tcPr>
            <w:tcW w:w="2188" w:type="pct"/>
          </w:tcPr>
          <w:p w14:paraId="3B2AD40A" w14:textId="6ACE0D0B" w:rsidR="00092A9D" w:rsidRPr="00665100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164"/>
                <w:tab w:val="left" w:pos="720"/>
              </w:tabs>
              <w:spacing w:after="0"/>
              <w:ind w:right="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7515517B" w14:textId="736630E3" w:rsidR="00092A9D" w:rsidRPr="00665100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4" w:type="pct"/>
            <w:gridSpan w:val="2"/>
          </w:tcPr>
          <w:p w14:paraId="4DE3D152" w14:textId="77777777" w:rsidR="00092A9D" w:rsidRPr="00665100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7E21786" w14:textId="57EF139A" w:rsidR="00092A9D" w:rsidRPr="00665100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77AD3642" w14:textId="77777777" w:rsidR="00092A9D" w:rsidRPr="00665100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B07863A" w14:textId="301756D1" w:rsidR="00092A9D" w:rsidRPr="00665100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7AB52979" w14:textId="77777777" w:rsidR="00092A9D" w:rsidRPr="00665100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304EEF6" w14:textId="1FFAC238" w:rsidR="00092A9D" w:rsidRPr="00665100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92A9D" w:rsidRPr="00665100" w14:paraId="406F50A7" w14:textId="77777777" w:rsidTr="0084138E">
        <w:trPr>
          <w:tblHeader/>
        </w:trPr>
        <w:tc>
          <w:tcPr>
            <w:tcW w:w="2188" w:type="pct"/>
          </w:tcPr>
          <w:p w14:paraId="56CB371A" w14:textId="77777777" w:rsidR="00092A9D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164"/>
                <w:tab w:val="left" w:pos="720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  <w:vAlign w:val="bottom"/>
          </w:tcPr>
          <w:p w14:paraId="4D0DD063" w14:textId="338607E6" w:rsidR="00092A9D" w:rsidRPr="00665100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5A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Pr="00DB0196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</w:t>
            </w:r>
          </w:p>
        </w:tc>
        <w:tc>
          <w:tcPr>
            <w:tcW w:w="154" w:type="pct"/>
            <w:gridSpan w:val="2"/>
            <w:vAlign w:val="bottom"/>
          </w:tcPr>
          <w:p w14:paraId="26004E0B" w14:textId="77777777" w:rsidR="00092A9D" w:rsidRPr="00665100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74BEBAEF" w14:textId="37E9DE7E" w:rsidR="00092A9D" w:rsidRPr="00665100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5AB7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 w:rsidRPr="00DB0196">
              <w:rPr>
                <w:rFonts w:asciiTheme="majorBidi" w:hAnsiTheme="majorBidi" w:cstheme="majorBidi"/>
                <w:spacing w:val="-8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541652D7" w14:textId="77777777" w:rsidR="00092A9D" w:rsidRPr="00665100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774F139" w14:textId="2F377813" w:rsidR="00092A9D" w:rsidRPr="00665100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5AB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Pr="00DB0196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</w:t>
            </w:r>
          </w:p>
        </w:tc>
        <w:tc>
          <w:tcPr>
            <w:tcW w:w="145" w:type="pct"/>
            <w:vAlign w:val="bottom"/>
          </w:tcPr>
          <w:p w14:paraId="5C56FFDB" w14:textId="77777777" w:rsidR="00092A9D" w:rsidRPr="00665100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10A260FC" w14:textId="5C37BE1D" w:rsidR="00092A9D" w:rsidRPr="00665100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5AB7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 w:rsidRPr="00DB0196">
              <w:rPr>
                <w:rFonts w:asciiTheme="majorBidi" w:hAnsiTheme="majorBidi" w:cstheme="majorBidi"/>
                <w:spacing w:val="-8"/>
                <w:sz w:val="30"/>
                <w:szCs w:val="30"/>
              </w:rPr>
              <w:t>8</w:t>
            </w:r>
          </w:p>
        </w:tc>
      </w:tr>
      <w:tr w:rsidR="00092A9D" w:rsidRPr="00665100" w14:paraId="2200EA10" w14:textId="77777777" w:rsidTr="00B85518">
        <w:trPr>
          <w:tblHeader/>
        </w:trPr>
        <w:tc>
          <w:tcPr>
            <w:tcW w:w="2188" w:type="pct"/>
          </w:tcPr>
          <w:p w14:paraId="7CCFD661" w14:textId="77777777" w:rsidR="00092A9D" w:rsidRPr="00665100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12" w:type="pct"/>
            <w:gridSpan w:val="8"/>
          </w:tcPr>
          <w:p w14:paraId="4C6035E8" w14:textId="77777777" w:rsidR="00092A9D" w:rsidRPr="00665100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510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2A9D" w:rsidRPr="00665100" w14:paraId="14F54C3A" w14:textId="77777777" w:rsidTr="0084138E">
        <w:tc>
          <w:tcPr>
            <w:tcW w:w="2188" w:type="pct"/>
          </w:tcPr>
          <w:p w14:paraId="1820270E" w14:textId="5324AF93" w:rsidR="00092A9D" w:rsidRPr="00256A66" w:rsidRDefault="00092A9D" w:rsidP="00092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56A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256A6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256A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ไม่รวมค่าเผื่อผลขาดทุน</w:t>
            </w:r>
            <w:r w:rsidRPr="00256A6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86" w:type="pct"/>
          </w:tcPr>
          <w:p w14:paraId="24870341" w14:textId="77777777" w:rsidR="00092A9D" w:rsidRPr="00D143FB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14:paraId="6A948CCF" w14:textId="77777777" w:rsidR="00092A9D" w:rsidRPr="00D143FB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FEAC3E1" w14:textId="77777777" w:rsidR="00092A9D" w:rsidRPr="00D143FB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4C69710B" w14:textId="77777777" w:rsidR="00092A9D" w:rsidRPr="00D143FB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42298D4" w14:textId="77777777" w:rsidR="00092A9D" w:rsidRPr="00D143FB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E4DAAB9" w14:textId="77777777" w:rsidR="00092A9D" w:rsidRPr="00D143FB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49B4D67" w14:textId="77777777" w:rsidR="00092A9D" w:rsidRPr="00D143FB" w:rsidRDefault="00092A9D" w:rsidP="00092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4240" w:rsidRPr="00665100" w14:paraId="6A102A26" w14:textId="77777777" w:rsidTr="0084138E">
        <w:tc>
          <w:tcPr>
            <w:tcW w:w="2188" w:type="pct"/>
          </w:tcPr>
          <w:p w14:paraId="2179FE73" w14:textId="77777777" w:rsidR="00154240" w:rsidRPr="00665100" w:rsidRDefault="00154240" w:rsidP="0015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60235027" w14:textId="39F04C2B" w:rsidR="00154240" w:rsidRPr="009963B4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4" w:type="pct"/>
            <w:gridSpan w:val="2"/>
          </w:tcPr>
          <w:p w14:paraId="45C6C1DB" w14:textId="77777777" w:rsidR="00154240" w:rsidRPr="00C858AE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7507D8A7" w14:textId="4EA56E7C" w:rsidR="00154240" w:rsidRPr="00C858AE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490F86AA" w14:textId="77777777" w:rsidR="00154240" w:rsidRPr="00C858AE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3ADF54E" w14:textId="01191943" w:rsidR="00154240" w:rsidRPr="009963B4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773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293</w:t>
            </w:r>
          </w:p>
        </w:tc>
        <w:tc>
          <w:tcPr>
            <w:tcW w:w="145" w:type="pct"/>
          </w:tcPr>
          <w:p w14:paraId="73A8B176" w14:textId="77777777" w:rsidR="00154240" w:rsidRPr="00C858AE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29ACED16" w14:textId="1779A270" w:rsidR="00154240" w:rsidRPr="00C858AE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436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363</w:t>
            </w:r>
          </w:p>
        </w:tc>
      </w:tr>
      <w:tr w:rsidR="00154240" w14:paraId="344A0778" w14:textId="77777777" w:rsidTr="0084138E">
        <w:tc>
          <w:tcPr>
            <w:tcW w:w="2188" w:type="pct"/>
          </w:tcPr>
          <w:p w14:paraId="092DE6C0" w14:textId="77777777" w:rsidR="00154240" w:rsidRPr="00665100" w:rsidRDefault="00154240" w:rsidP="0015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6" w:type="pct"/>
          </w:tcPr>
          <w:p w14:paraId="40F9F94A" w14:textId="52A6E74F" w:rsidR="00154240" w:rsidRPr="009963B4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</w:rPr>
              <w:t>1,095</w:t>
            </w:r>
          </w:p>
        </w:tc>
        <w:tc>
          <w:tcPr>
            <w:tcW w:w="154" w:type="pct"/>
            <w:gridSpan w:val="2"/>
          </w:tcPr>
          <w:p w14:paraId="50DD65CC" w14:textId="77777777" w:rsidR="00154240" w:rsidRPr="00C858AE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58971BC0" w14:textId="6E59BA48" w:rsidR="00154240" w:rsidRPr="00C858AE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965</w:t>
            </w:r>
          </w:p>
        </w:tc>
        <w:tc>
          <w:tcPr>
            <w:tcW w:w="150" w:type="pct"/>
          </w:tcPr>
          <w:p w14:paraId="38106A05" w14:textId="12C58CDD" w:rsidR="00154240" w:rsidRPr="00C858AE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8C0106A" w14:textId="3AEADA75" w:rsidR="00154240" w:rsidRPr="009963B4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45" w:type="pct"/>
          </w:tcPr>
          <w:p w14:paraId="2B42A11B" w14:textId="77777777" w:rsidR="00154240" w:rsidRPr="00C858AE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362B402E" w14:textId="20584B96" w:rsidR="00154240" w:rsidRPr="00C858AE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176</w:t>
            </w:r>
          </w:p>
        </w:tc>
      </w:tr>
      <w:tr w:rsidR="00154240" w14:paraId="085F0EB7" w14:textId="77777777" w:rsidTr="0084138E">
        <w:tc>
          <w:tcPr>
            <w:tcW w:w="2188" w:type="pct"/>
          </w:tcPr>
          <w:p w14:paraId="414FB326" w14:textId="2E05B3EE" w:rsidR="00154240" w:rsidRDefault="00154240" w:rsidP="0015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6" w:type="pct"/>
          </w:tcPr>
          <w:p w14:paraId="299897BE" w14:textId="6804ABCC" w:rsidR="00154240" w:rsidRPr="009963B4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</w:rPr>
              <w:t>2,223</w:t>
            </w:r>
          </w:p>
        </w:tc>
        <w:tc>
          <w:tcPr>
            <w:tcW w:w="154" w:type="pct"/>
            <w:gridSpan w:val="2"/>
          </w:tcPr>
          <w:p w14:paraId="5E020CD1" w14:textId="77777777" w:rsidR="00154240" w:rsidRPr="00C858AE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0FB2A1FE" w14:textId="3C6FCB34" w:rsidR="00154240" w:rsidRPr="00C858AE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393</w:t>
            </w:r>
          </w:p>
        </w:tc>
        <w:tc>
          <w:tcPr>
            <w:tcW w:w="150" w:type="pct"/>
          </w:tcPr>
          <w:p w14:paraId="52FD4E9C" w14:textId="77777777" w:rsidR="00154240" w:rsidRPr="00C858AE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ABD9F7F" w14:textId="5ECBA068" w:rsidR="00154240" w:rsidRPr="009963B4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</w:rPr>
              <w:t>540</w:t>
            </w:r>
          </w:p>
        </w:tc>
        <w:tc>
          <w:tcPr>
            <w:tcW w:w="145" w:type="pct"/>
          </w:tcPr>
          <w:p w14:paraId="379CA966" w14:textId="77777777" w:rsidR="00154240" w:rsidRPr="00C858AE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101B74DD" w14:textId="74DC40A3" w:rsidR="00154240" w:rsidRPr="00C858AE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531</w:t>
            </w:r>
          </w:p>
        </w:tc>
      </w:tr>
      <w:tr w:rsidR="00154240" w14:paraId="7ACC223A" w14:textId="77777777" w:rsidTr="0084138E">
        <w:tc>
          <w:tcPr>
            <w:tcW w:w="2188" w:type="pct"/>
          </w:tcPr>
          <w:p w14:paraId="3B89584B" w14:textId="77777777" w:rsidR="00154240" w:rsidRPr="00E45ED3" w:rsidRDefault="00154240" w:rsidP="0015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6" w:type="pct"/>
          </w:tcPr>
          <w:p w14:paraId="1F0D0439" w14:textId="163F92BE" w:rsidR="00154240" w:rsidRPr="009963B4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</w:rPr>
              <w:t>44,373</w:t>
            </w:r>
          </w:p>
        </w:tc>
        <w:tc>
          <w:tcPr>
            <w:tcW w:w="154" w:type="pct"/>
            <w:gridSpan w:val="2"/>
          </w:tcPr>
          <w:p w14:paraId="5167C36A" w14:textId="77777777" w:rsidR="00154240" w:rsidRPr="00C858AE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14C0A901" w14:textId="1E8B1C3B" w:rsidR="00154240" w:rsidRPr="00C858AE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33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010</w:t>
            </w:r>
          </w:p>
        </w:tc>
        <w:tc>
          <w:tcPr>
            <w:tcW w:w="150" w:type="pct"/>
          </w:tcPr>
          <w:p w14:paraId="3E2049A1" w14:textId="77777777" w:rsidR="00154240" w:rsidRPr="00C858AE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7B57D27" w14:textId="44D59C48" w:rsidR="00154240" w:rsidRPr="009963B4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</w:rPr>
              <w:t>17,939</w:t>
            </w:r>
          </w:p>
        </w:tc>
        <w:tc>
          <w:tcPr>
            <w:tcW w:w="145" w:type="pct"/>
          </w:tcPr>
          <w:p w14:paraId="088F2EF1" w14:textId="77777777" w:rsidR="00154240" w:rsidRPr="00C858AE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78088B12" w14:textId="36D140EA" w:rsidR="00154240" w:rsidRPr="00C858AE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14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625</w:t>
            </w:r>
          </w:p>
        </w:tc>
      </w:tr>
      <w:tr w:rsidR="00154240" w:rsidRPr="00665100" w14:paraId="24A2B794" w14:textId="77777777" w:rsidTr="0084138E">
        <w:trPr>
          <w:trHeight w:hRule="exact" w:val="216"/>
        </w:trPr>
        <w:tc>
          <w:tcPr>
            <w:tcW w:w="2188" w:type="pct"/>
          </w:tcPr>
          <w:p w14:paraId="044A1278" w14:textId="77777777" w:rsidR="00154240" w:rsidRPr="00665100" w:rsidRDefault="00154240" w:rsidP="0015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28B341C3" w14:textId="77777777" w:rsidR="00154240" w:rsidRPr="009963B4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14:paraId="7FEEAA35" w14:textId="77777777" w:rsidR="00154240" w:rsidRPr="00C858AE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0204A154" w14:textId="77777777" w:rsidR="00154240" w:rsidRPr="00C858AE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6ADC08D" w14:textId="77777777" w:rsidR="00154240" w:rsidRPr="00C858AE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52C09B12" w14:textId="77777777" w:rsidR="00154240" w:rsidRPr="009963B4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09D4B3" w14:textId="77777777" w:rsidR="00154240" w:rsidRPr="00C858AE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E31B969" w14:textId="77777777" w:rsidR="00154240" w:rsidRPr="00C858AE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4240" w:rsidRPr="00665100" w14:paraId="04953299" w14:textId="77777777" w:rsidTr="0084138E">
        <w:tc>
          <w:tcPr>
            <w:tcW w:w="2188" w:type="pct"/>
          </w:tcPr>
          <w:p w14:paraId="116978B8" w14:textId="39A38A79" w:rsidR="00154240" w:rsidRPr="002E68E2" w:rsidRDefault="00154240" w:rsidP="0015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68E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86" w:type="pct"/>
          </w:tcPr>
          <w:p w14:paraId="1648D70E" w14:textId="77777777" w:rsidR="00154240" w:rsidRPr="009963B4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14:paraId="036EEE02" w14:textId="77777777" w:rsidR="00154240" w:rsidRPr="00C858AE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51AD85DD" w14:textId="51F0EE9A" w:rsidR="00154240" w:rsidRPr="00C858AE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8F53F89" w14:textId="77777777" w:rsidR="00154240" w:rsidRPr="00C858AE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439332DA" w14:textId="77777777" w:rsidR="00154240" w:rsidRPr="009963B4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112A500" w14:textId="77777777" w:rsidR="00154240" w:rsidRPr="00C858AE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3508F45" w14:textId="38996E0B" w:rsidR="00154240" w:rsidRPr="00C858AE" w:rsidRDefault="00154240" w:rsidP="00154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1474" w:rsidRPr="00665100" w14:paraId="1D088135" w14:textId="77777777" w:rsidTr="0084138E">
        <w:tc>
          <w:tcPr>
            <w:tcW w:w="2188" w:type="pct"/>
          </w:tcPr>
          <w:p w14:paraId="6AC2BF11" w14:textId="11EDB53D" w:rsidR="009E1474" w:rsidRPr="00665100" w:rsidRDefault="009E1474" w:rsidP="009E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4C28E4D0" w14:textId="4455E3E0" w:rsidR="009E1474" w:rsidRPr="009963B4" w:rsidRDefault="009E1474" w:rsidP="009E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4" w:type="pct"/>
            <w:gridSpan w:val="2"/>
          </w:tcPr>
          <w:p w14:paraId="57DEE025" w14:textId="77777777" w:rsidR="009E1474" w:rsidRPr="00C858AE" w:rsidRDefault="009E1474" w:rsidP="009E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1C49CA74" w14:textId="5BCBDBCF" w:rsidR="009E1474" w:rsidRPr="00C858AE" w:rsidRDefault="009E1474" w:rsidP="009E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150" w:type="pct"/>
          </w:tcPr>
          <w:p w14:paraId="55E883E7" w14:textId="77777777" w:rsidR="009E1474" w:rsidRPr="00C858AE" w:rsidRDefault="009E1474" w:rsidP="009E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541924DC" w14:textId="13E242F8" w:rsidR="009E1474" w:rsidRPr="009963B4" w:rsidRDefault="009E1474" w:rsidP="009E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306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785</w:t>
            </w:r>
          </w:p>
        </w:tc>
        <w:tc>
          <w:tcPr>
            <w:tcW w:w="145" w:type="pct"/>
          </w:tcPr>
          <w:p w14:paraId="63A7F3FF" w14:textId="77777777" w:rsidR="009E1474" w:rsidRPr="00C858AE" w:rsidRDefault="009E1474" w:rsidP="009E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3D4862F1" w14:textId="77A5127B" w:rsidR="009E1474" w:rsidRPr="00C858AE" w:rsidRDefault="009E1474" w:rsidP="009E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359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915</w:t>
            </w:r>
          </w:p>
        </w:tc>
      </w:tr>
      <w:tr w:rsidR="009E1474" w:rsidRPr="00665100" w14:paraId="4510CC39" w14:textId="77777777" w:rsidTr="0084138E">
        <w:tc>
          <w:tcPr>
            <w:tcW w:w="2188" w:type="pct"/>
          </w:tcPr>
          <w:p w14:paraId="6A5196EF" w14:textId="59DE5AC1" w:rsidR="009E1474" w:rsidRPr="00665100" w:rsidRDefault="009E1474" w:rsidP="009E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6" w:type="pct"/>
          </w:tcPr>
          <w:p w14:paraId="57183001" w14:textId="2E13EB5B" w:rsidR="009E1474" w:rsidRPr="00D143FB" w:rsidRDefault="009E1474" w:rsidP="009E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154" w:type="pct"/>
            <w:gridSpan w:val="2"/>
          </w:tcPr>
          <w:p w14:paraId="55F686C1" w14:textId="77777777" w:rsidR="009E1474" w:rsidRPr="00D143FB" w:rsidRDefault="009E1474" w:rsidP="009E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6D9C85A2" w14:textId="5B0FA297" w:rsidR="009E1474" w:rsidRPr="00D143FB" w:rsidRDefault="009E1474" w:rsidP="009E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      242 </w:t>
            </w:r>
          </w:p>
        </w:tc>
        <w:tc>
          <w:tcPr>
            <w:tcW w:w="150" w:type="pct"/>
          </w:tcPr>
          <w:p w14:paraId="28BF8ACB" w14:textId="77777777" w:rsidR="009E1474" w:rsidRPr="00D143FB" w:rsidRDefault="009E1474" w:rsidP="009E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573C59CC" w14:textId="6A2FF2EB" w:rsidR="009E1474" w:rsidRPr="00D143FB" w:rsidRDefault="009E1474" w:rsidP="009E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14DCEF6" w14:textId="77777777" w:rsidR="009E1474" w:rsidRPr="00D143FB" w:rsidRDefault="009E1474" w:rsidP="009E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610983C3" w14:textId="244613FC" w:rsidR="009E1474" w:rsidRPr="00D143FB" w:rsidRDefault="009E1474" w:rsidP="009E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E1474" w:rsidRPr="00665100" w14:paraId="6A354B78" w14:textId="77777777" w:rsidTr="0084138E">
        <w:trPr>
          <w:trHeight w:hRule="exact" w:val="216"/>
        </w:trPr>
        <w:tc>
          <w:tcPr>
            <w:tcW w:w="2188" w:type="pct"/>
          </w:tcPr>
          <w:p w14:paraId="49695B1A" w14:textId="77777777" w:rsidR="009E1474" w:rsidRDefault="009E1474" w:rsidP="009E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69D8D121" w14:textId="77777777" w:rsidR="009E1474" w:rsidRPr="00D143FB" w:rsidRDefault="009E1474" w:rsidP="009E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14:paraId="3DDBD347" w14:textId="77777777" w:rsidR="009E1474" w:rsidRPr="00D143FB" w:rsidRDefault="009E1474" w:rsidP="009E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35452109" w14:textId="77777777" w:rsidR="009E1474" w:rsidRPr="00D143FB" w:rsidRDefault="009E1474" w:rsidP="009E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81132BB" w14:textId="77777777" w:rsidR="009E1474" w:rsidRPr="00D143FB" w:rsidRDefault="009E1474" w:rsidP="009E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06D40F52" w14:textId="77777777" w:rsidR="009E1474" w:rsidRPr="00D143FB" w:rsidRDefault="009E1474" w:rsidP="009E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05C7909" w14:textId="77777777" w:rsidR="009E1474" w:rsidRPr="00D143FB" w:rsidRDefault="009E1474" w:rsidP="009E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69C033E" w14:textId="77777777" w:rsidR="009E1474" w:rsidRPr="00D143FB" w:rsidRDefault="009E1474" w:rsidP="009E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E1474" w:rsidRPr="00665100" w14:paraId="6AF3E5ED" w14:textId="77777777" w:rsidTr="0084138E">
        <w:trPr>
          <w:trHeight w:val="308"/>
        </w:trPr>
        <w:tc>
          <w:tcPr>
            <w:tcW w:w="2188" w:type="pct"/>
          </w:tcPr>
          <w:p w14:paraId="2139F1DE" w14:textId="6B37EAF2" w:rsidR="009E1474" w:rsidRPr="00F50F54" w:rsidRDefault="009E1474" w:rsidP="009E1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F50F54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586" w:type="pct"/>
          </w:tcPr>
          <w:p w14:paraId="47008FB0" w14:textId="77777777" w:rsidR="009E1474" w:rsidRPr="00D143FB" w:rsidRDefault="009E1474" w:rsidP="009E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14:paraId="7B953C0F" w14:textId="77777777" w:rsidR="009E1474" w:rsidRPr="00D143FB" w:rsidRDefault="009E1474" w:rsidP="009E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272E0596" w14:textId="77777777" w:rsidR="009E1474" w:rsidRPr="00D143FB" w:rsidRDefault="009E1474" w:rsidP="009E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B9901F7" w14:textId="77777777" w:rsidR="009E1474" w:rsidRPr="00D143FB" w:rsidRDefault="009E1474" w:rsidP="009E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27ED3C98" w14:textId="77777777" w:rsidR="009E1474" w:rsidRPr="00D143FB" w:rsidRDefault="009E1474" w:rsidP="009E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33A6138" w14:textId="77777777" w:rsidR="009E1474" w:rsidRPr="00D143FB" w:rsidRDefault="009E1474" w:rsidP="009E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1B07E8F" w14:textId="77777777" w:rsidR="009E1474" w:rsidRPr="00D143FB" w:rsidRDefault="009E1474" w:rsidP="009E1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6CAB" w:rsidRPr="00665100" w14:paraId="0081F3B4" w14:textId="77777777" w:rsidTr="0084138E">
        <w:tc>
          <w:tcPr>
            <w:tcW w:w="2188" w:type="pct"/>
          </w:tcPr>
          <w:p w14:paraId="01C43E8F" w14:textId="437D22F0" w:rsidR="00F16CAB" w:rsidRPr="002E68E2" w:rsidRDefault="00F16CAB" w:rsidP="00F16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60A09AAF" w14:textId="4ED10418" w:rsidR="00F16CAB" w:rsidRPr="00D143FB" w:rsidRDefault="00067E65" w:rsidP="00F16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4" w:type="pct"/>
            <w:gridSpan w:val="2"/>
          </w:tcPr>
          <w:p w14:paraId="0C5B2843" w14:textId="77777777" w:rsidR="00F16CAB" w:rsidRPr="00D143FB" w:rsidRDefault="00F16CAB" w:rsidP="00F16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2024400C" w14:textId="5E77D096" w:rsidR="00F16CAB" w:rsidRPr="00D143FB" w:rsidRDefault="00F16CAB" w:rsidP="00F16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9B9DE8F" w14:textId="77777777" w:rsidR="00F16CAB" w:rsidRPr="00D143FB" w:rsidRDefault="00F16CAB" w:rsidP="00F16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5A9BD164" w14:textId="578E9F0F" w:rsidR="00F16CAB" w:rsidRPr="00D143FB" w:rsidRDefault="00F16CAB" w:rsidP="00F16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27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980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092</w:t>
            </w:r>
          </w:p>
        </w:tc>
        <w:tc>
          <w:tcPr>
            <w:tcW w:w="145" w:type="pct"/>
          </w:tcPr>
          <w:p w14:paraId="26BCC112" w14:textId="77777777" w:rsidR="00F16CAB" w:rsidRPr="00D143FB" w:rsidRDefault="00F16CAB" w:rsidP="00F16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32479DEA" w14:textId="72D077C7" w:rsidR="00F16CAB" w:rsidRPr="00D143FB" w:rsidRDefault="00F16CAB" w:rsidP="00F16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29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401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857</w:t>
            </w:r>
          </w:p>
        </w:tc>
      </w:tr>
      <w:tr w:rsidR="00F16CAB" w:rsidRPr="00665100" w14:paraId="591CF692" w14:textId="77777777" w:rsidTr="0084138E">
        <w:trPr>
          <w:trHeight w:hRule="exact" w:val="216"/>
        </w:trPr>
        <w:tc>
          <w:tcPr>
            <w:tcW w:w="2188" w:type="pct"/>
          </w:tcPr>
          <w:p w14:paraId="2984C6BA" w14:textId="77777777" w:rsidR="00F16CAB" w:rsidRPr="002E68E2" w:rsidRDefault="00F16CAB" w:rsidP="00F16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65C893C7" w14:textId="77777777" w:rsidR="00F16CAB" w:rsidRPr="00D143FB" w:rsidRDefault="00F16CAB" w:rsidP="00F16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14:paraId="5ADA1AB3" w14:textId="77777777" w:rsidR="00F16CAB" w:rsidRPr="00D143FB" w:rsidRDefault="00F16CAB" w:rsidP="00F16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7C3F23F5" w14:textId="77777777" w:rsidR="00F16CAB" w:rsidRPr="00D143FB" w:rsidRDefault="00F16CAB" w:rsidP="00F16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D537387" w14:textId="77777777" w:rsidR="00F16CAB" w:rsidRPr="00D143FB" w:rsidRDefault="00F16CAB" w:rsidP="00F16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2583CFE5" w14:textId="77777777" w:rsidR="00F16CAB" w:rsidRPr="00D143FB" w:rsidRDefault="00F16CAB" w:rsidP="00F16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CCB5377" w14:textId="77777777" w:rsidR="00F16CAB" w:rsidRPr="00D143FB" w:rsidRDefault="00F16CAB" w:rsidP="00F16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F4DDCD0" w14:textId="77777777" w:rsidR="00F16CAB" w:rsidRPr="00D143FB" w:rsidRDefault="00F16CAB" w:rsidP="00F16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6CAB" w:rsidRPr="00665100" w14:paraId="34D5469F" w14:textId="77777777" w:rsidTr="0084138E">
        <w:tc>
          <w:tcPr>
            <w:tcW w:w="2188" w:type="pct"/>
          </w:tcPr>
          <w:p w14:paraId="21815BEF" w14:textId="5CF22282" w:rsidR="00F16CAB" w:rsidRPr="006C2644" w:rsidRDefault="00F16CAB" w:rsidP="00F16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934CAF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586" w:type="pct"/>
          </w:tcPr>
          <w:p w14:paraId="7AB0A7AD" w14:textId="5022B775" w:rsidR="00F16CAB" w:rsidRPr="00D143FB" w:rsidRDefault="00F16CAB" w:rsidP="00F16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14:paraId="661D9F77" w14:textId="77777777" w:rsidR="00F16CAB" w:rsidRPr="00D143FB" w:rsidRDefault="00F16CAB" w:rsidP="00F16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197B8FBE" w14:textId="5EE4E25D" w:rsidR="00F16CAB" w:rsidRPr="00D143FB" w:rsidRDefault="00F16CAB" w:rsidP="00F16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4463B00" w14:textId="77777777" w:rsidR="00F16CAB" w:rsidRPr="00D143FB" w:rsidRDefault="00F16CAB" w:rsidP="00F16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055233B7" w14:textId="0DCCE1FB" w:rsidR="00F16CAB" w:rsidRPr="00D143FB" w:rsidRDefault="00F16CAB" w:rsidP="00F16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D96963F" w14:textId="77777777" w:rsidR="00F16CAB" w:rsidRPr="00D143FB" w:rsidRDefault="00F16CAB" w:rsidP="00F16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550ED384" w14:textId="080605A5" w:rsidR="00F16CAB" w:rsidRPr="00D143FB" w:rsidRDefault="00F16CAB" w:rsidP="00F16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0BD0" w:rsidRPr="00665100" w14:paraId="067AF7B7" w14:textId="77777777" w:rsidTr="0084138E">
        <w:tc>
          <w:tcPr>
            <w:tcW w:w="2188" w:type="pct"/>
          </w:tcPr>
          <w:p w14:paraId="42EF2406" w14:textId="560ACC39" w:rsidR="00610BD0" w:rsidRDefault="00610BD0" w:rsidP="00610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6B45E014" w14:textId="28D689C1" w:rsidR="00610BD0" w:rsidRPr="009963B4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4" w:type="pct"/>
            <w:gridSpan w:val="2"/>
          </w:tcPr>
          <w:p w14:paraId="72B260AA" w14:textId="77777777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40334E46" w14:textId="46CEB0B9" w:rsidR="00610BD0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B4E984B" w14:textId="77777777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613525F3" w14:textId="54E84EB2" w:rsidR="00610BD0" w:rsidRPr="009963B4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15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543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116</w:t>
            </w:r>
          </w:p>
        </w:tc>
        <w:tc>
          <w:tcPr>
            <w:tcW w:w="145" w:type="pct"/>
          </w:tcPr>
          <w:p w14:paraId="4EFDB7AA" w14:textId="77777777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767BCD2C" w14:textId="13E1413A" w:rsidR="00610BD0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A3F11">
              <w:rPr>
                <w:rFonts w:ascii="Angsana New" w:hAnsi="Angsana New" w:cs="Angsana New"/>
                <w:sz w:val="30"/>
                <w:szCs w:val="30"/>
              </w:rPr>
              <w:t>16,777,140</w:t>
            </w:r>
          </w:p>
        </w:tc>
      </w:tr>
      <w:tr w:rsidR="00610BD0" w:rsidRPr="00665100" w14:paraId="03214448" w14:textId="77777777" w:rsidTr="0084138E">
        <w:tc>
          <w:tcPr>
            <w:tcW w:w="2188" w:type="pct"/>
          </w:tcPr>
          <w:p w14:paraId="27CC7689" w14:textId="464F96A8" w:rsidR="00610BD0" w:rsidRDefault="00610BD0" w:rsidP="00610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277A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6" w:type="pct"/>
          </w:tcPr>
          <w:p w14:paraId="69EC34D1" w14:textId="42CAE845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</w:rPr>
              <w:t>23,000</w:t>
            </w:r>
          </w:p>
        </w:tc>
        <w:tc>
          <w:tcPr>
            <w:tcW w:w="154" w:type="pct"/>
            <w:gridSpan w:val="2"/>
          </w:tcPr>
          <w:p w14:paraId="25B327F8" w14:textId="77777777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65111A1A" w14:textId="239AC3DF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84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993</w:t>
            </w:r>
          </w:p>
        </w:tc>
        <w:tc>
          <w:tcPr>
            <w:tcW w:w="150" w:type="pct"/>
          </w:tcPr>
          <w:p w14:paraId="5C233C72" w14:textId="77777777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4ED2DBEC" w14:textId="6F1FF3BA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A4BC5E7" w14:textId="77777777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17F3E83E" w14:textId="07ABE421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10BD0" w:rsidRPr="00665100" w14:paraId="535040EF" w14:textId="77777777" w:rsidTr="0084138E">
        <w:tc>
          <w:tcPr>
            <w:tcW w:w="2188" w:type="pct"/>
          </w:tcPr>
          <w:p w14:paraId="6F52BCA2" w14:textId="13BA1F8C" w:rsidR="00610BD0" w:rsidRPr="002E68E2" w:rsidRDefault="00610BD0" w:rsidP="00610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05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สินทรัพย์สัญญาอนุพันธ์</w:t>
            </w:r>
          </w:p>
        </w:tc>
        <w:tc>
          <w:tcPr>
            <w:tcW w:w="586" w:type="pct"/>
          </w:tcPr>
          <w:p w14:paraId="541B8A10" w14:textId="77777777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14:paraId="3F8C615A" w14:textId="77777777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077F95DC" w14:textId="77777777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4A4DC6F" w14:textId="77777777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03A95B0E" w14:textId="77777777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16DB91" w14:textId="77777777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EF1F4FB" w14:textId="77777777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0BD0" w:rsidRPr="00665100" w14:paraId="004B80FA" w14:textId="77777777" w:rsidTr="0084138E">
        <w:tc>
          <w:tcPr>
            <w:tcW w:w="2188" w:type="pct"/>
          </w:tcPr>
          <w:p w14:paraId="19A562C9" w14:textId="7F0F4C50" w:rsidR="00610BD0" w:rsidRPr="002E68E2" w:rsidRDefault="00610BD0" w:rsidP="00610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78CB8B70" w14:textId="4664BE92" w:rsidR="00610BD0" w:rsidRPr="00D143FB" w:rsidRDefault="0063652B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4" w:type="pct"/>
            <w:gridSpan w:val="2"/>
          </w:tcPr>
          <w:p w14:paraId="33B14066" w14:textId="77777777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32005482" w14:textId="16AECEA8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1B6D5B1" w14:textId="77777777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6E30D8AA" w14:textId="34FAF97A" w:rsidR="00610BD0" w:rsidRPr="00D143FB" w:rsidRDefault="0063652B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391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453</w:t>
            </w:r>
          </w:p>
        </w:tc>
        <w:tc>
          <w:tcPr>
            <w:tcW w:w="145" w:type="pct"/>
          </w:tcPr>
          <w:p w14:paraId="62F4EB24" w14:textId="77777777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8EDA7CE" w14:textId="29B72586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934</w:t>
            </w:r>
          </w:p>
        </w:tc>
      </w:tr>
      <w:tr w:rsidR="00610BD0" w:rsidRPr="00665100" w14:paraId="3D4328EF" w14:textId="77777777" w:rsidTr="0084138E">
        <w:trPr>
          <w:trHeight w:hRule="exact" w:val="216"/>
        </w:trPr>
        <w:tc>
          <w:tcPr>
            <w:tcW w:w="2188" w:type="pct"/>
          </w:tcPr>
          <w:p w14:paraId="10A5148B" w14:textId="77777777" w:rsidR="00610BD0" w:rsidRPr="002E68E2" w:rsidRDefault="00610BD0" w:rsidP="00610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2811CDB2" w14:textId="77777777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14:paraId="4E0CFE27" w14:textId="77777777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637F0BDC" w14:textId="77777777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BF6F421" w14:textId="77777777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6C005D78" w14:textId="77777777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50EA95F" w14:textId="77777777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E848730" w14:textId="77777777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0BD0" w:rsidRPr="00665100" w14:paraId="468C4CE4" w14:textId="77777777" w:rsidTr="0084138E">
        <w:tc>
          <w:tcPr>
            <w:tcW w:w="2188" w:type="pct"/>
          </w:tcPr>
          <w:p w14:paraId="49D093AB" w14:textId="530A52C0" w:rsidR="00610BD0" w:rsidRPr="002E68E2" w:rsidRDefault="00610BD0" w:rsidP="00610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68E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6" w:type="pct"/>
          </w:tcPr>
          <w:p w14:paraId="61BDE1B5" w14:textId="77777777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14:paraId="4C88CDBF" w14:textId="77777777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3749EEEE" w14:textId="77777777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A5FF26F" w14:textId="77777777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3DE45B39" w14:textId="77777777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C8C7DCF" w14:textId="77777777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4C361D1" w14:textId="77777777" w:rsidR="00610BD0" w:rsidRPr="00D143FB" w:rsidRDefault="00610BD0" w:rsidP="00610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6A50" w:rsidRPr="00665100" w14:paraId="59E22DD7" w14:textId="77777777" w:rsidTr="0084138E">
        <w:tc>
          <w:tcPr>
            <w:tcW w:w="2188" w:type="pct"/>
          </w:tcPr>
          <w:p w14:paraId="02BE1FB6" w14:textId="57F56EFF" w:rsidR="00AC6A50" w:rsidRDefault="00AC6A50" w:rsidP="00AC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52D33327" w14:textId="0C0C954F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4" w:type="pct"/>
            <w:gridSpan w:val="2"/>
          </w:tcPr>
          <w:p w14:paraId="0B5E3531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382B50FF" w14:textId="6B34E6BD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70CF2951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5670EABB" w14:textId="1A9C4E52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455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076</w:t>
            </w:r>
          </w:p>
        </w:tc>
        <w:tc>
          <w:tcPr>
            <w:tcW w:w="145" w:type="pct"/>
          </w:tcPr>
          <w:p w14:paraId="44E9EDC3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5D5325E8" w14:textId="6A8ECB43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538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847</w:t>
            </w:r>
          </w:p>
        </w:tc>
      </w:tr>
      <w:tr w:rsidR="00AC6A50" w:rsidRPr="00665100" w14:paraId="0EDAC146" w14:textId="77777777" w:rsidTr="0084138E">
        <w:tc>
          <w:tcPr>
            <w:tcW w:w="2188" w:type="pct"/>
          </w:tcPr>
          <w:p w14:paraId="48A65AA5" w14:textId="7DB00D4A" w:rsidR="00AC6A50" w:rsidRDefault="00AC6A50" w:rsidP="00AC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6" w:type="pct"/>
          </w:tcPr>
          <w:p w14:paraId="30F03B97" w14:textId="59C8B1B1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</w:rPr>
              <w:t>8,407</w:t>
            </w:r>
          </w:p>
        </w:tc>
        <w:tc>
          <w:tcPr>
            <w:tcW w:w="154" w:type="pct"/>
            <w:gridSpan w:val="2"/>
          </w:tcPr>
          <w:p w14:paraId="0B2AECEC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08CFBDC7" w14:textId="655834F0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36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904</w:t>
            </w:r>
          </w:p>
        </w:tc>
        <w:tc>
          <w:tcPr>
            <w:tcW w:w="150" w:type="pct"/>
          </w:tcPr>
          <w:p w14:paraId="24B03CEF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181E54CC" w14:textId="7975702F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EA7E3E2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69DE43C5" w14:textId="3B65A8D3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15</w:t>
            </w:r>
          </w:p>
        </w:tc>
      </w:tr>
      <w:tr w:rsidR="00AC6A50" w:rsidRPr="00665100" w14:paraId="15429FFF" w14:textId="77777777" w:rsidTr="0084138E">
        <w:tc>
          <w:tcPr>
            <w:tcW w:w="2188" w:type="pct"/>
          </w:tcPr>
          <w:p w14:paraId="223231B9" w14:textId="65FADC39" w:rsidR="00AC6A50" w:rsidRDefault="00AC6A50" w:rsidP="00AC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6" w:type="pct"/>
          </w:tcPr>
          <w:p w14:paraId="7AAA4837" w14:textId="0355C3C6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</w:rPr>
              <w:t>7,122</w:t>
            </w:r>
          </w:p>
        </w:tc>
        <w:tc>
          <w:tcPr>
            <w:tcW w:w="154" w:type="pct"/>
            <w:gridSpan w:val="2"/>
          </w:tcPr>
          <w:p w14:paraId="71A16727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57FF4910" w14:textId="1C353058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26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351</w:t>
            </w:r>
          </w:p>
        </w:tc>
        <w:tc>
          <w:tcPr>
            <w:tcW w:w="150" w:type="pct"/>
          </w:tcPr>
          <w:p w14:paraId="77A2DB6D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3DC8E506" w14:textId="295DB775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5F06FDE8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2A47883F" w14:textId="07C5B2EE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C6A50" w:rsidRPr="00665100" w14:paraId="2EDC44B2" w14:textId="77777777" w:rsidTr="0084138E">
        <w:tc>
          <w:tcPr>
            <w:tcW w:w="2188" w:type="pct"/>
          </w:tcPr>
          <w:p w14:paraId="51392DF1" w14:textId="63DF58C9" w:rsidR="00AC6A50" w:rsidRDefault="00AC6A50" w:rsidP="00AC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6" w:type="pct"/>
          </w:tcPr>
          <w:p w14:paraId="19A469A5" w14:textId="0C4428B2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</w:rPr>
              <w:t>33,261</w:t>
            </w:r>
          </w:p>
        </w:tc>
        <w:tc>
          <w:tcPr>
            <w:tcW w:w="154" w:type="pct"/>
            <w:gridSpan w:val="2"/>
          </w:tcPr>
          <w:p w14:paraId="5375926B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607EE48B" w14:textId="08ABB769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67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932</w:t>
            </w:r>
          </w:p>
        </w:tc>
        <w:tc>
          <w:tcPr>
            <w:tcW w:w="150" w:type="pct"/>
          </w:tcPr>
          <w:p w14:paraId="7F1281E2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040DAFB2" w14:textId="0B53CB10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C19E50E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28751611" w14:textId="4CEBCFE5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561</w:t>
            </w:r>
          </w:p>
        </w:tc>
      </w:tr>
      <w:tr w:rsidR="00AC6A50" w:rsidRPr="00665100" w14:paraId="49CF01C2" w14:textId="77777777" w:rsidTr="0084138E">
        <w:trPr>
          <w:trHeight w:hRule="exact" w:val="216"/>
        </w:trPr>
        <w:tc>
          <w:tcPr>
            <w:tcW w:w="2188" w:type="pct"/>
          </w:tcPr>
          <w:p w14:paraId="0038BFF5" w14:textId="77777777" w:rsidR="00AC6A50" w:rsidRPr="006D68DD" w:rsidRDefault="00AC6A50" w:rsidP="00AC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1C28C397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14:paraId="62E44A6D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6B082644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2B0E368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4710EB6A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F242B27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9987BB7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6A50" w:rsidRPr="00665100" w14:paraId="525103D0" w14:textId="77777777" w:rsidTr="0084138E">
        <w:tc>
          <w:tcPr>
            <w:tcW w:w="2188" w:type="pct"/>
          </w:tcPr>
          <w:p w14:paraId="3BF05A7D" w14:textId="7435BE6D" w:rsidR="00AC6A50" w:rsidRPr="009205B7" w:rsidRDefault="00AC6A50" w:rsidP="00AC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68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86" w:type="pct"/>
          </w:tcPr>
          <w:p w14:paraId="0ECC51D1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14:paraId="4F6B81B0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6A5B10B4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29CCC71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145BD8FB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29FC511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657D346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6A50" w:rsidRPr="00665100" w14:paraId="7DA039BD" w14:textId="77777777" w:rsidTr="0084138E">
        <w:tc>
          <w:tcPr>
            <w:tcW w:w="2188" w:type="pct"/>
          </w:tcPr>
          <w:p w14:paraId="7EF1EE9E" w14:textId="71F1A167" w:rsidR="00AC6A50" w:rsidRPr="009205B7" w:rsidRDefault="00AC6A50" w:rsidP="00AC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225C1464" w14:textId="0593447A" w:rsidR="00AC6A50" w:rsidRPr="00D143FB" w:rsidRDefault="00434BB4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4" w:type="pct"/>
            <w:gridSpan w:val="2"/>
          </w:tcPr>
          <w:p w14:paraId="418716DF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76853AFB" w14:textId="6C0F0D9B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034A472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2E958D98" w14:textId="68810FFE" w:rsidR="00AC6A50" w:rsidRPr="00D143FB" w:rsidRDefault="000B3F6D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182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500</w:t>
            </w:r>
          </w:p>
        </w:tc>
        <w:tc>
          <w:tcPr>
            <w:tcW w:w="145" w:type="pct"/>
          </w:tcPr>
          <w:p w14:paraId="3A65D484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6F968CB0" w14:textId="1186FD14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174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</w:tr>
      <w:tr w:rsidR="00AC6A50" w:rsidRPr="00665100" w14:paraId="31B1F567" w14:textId="77777777" w:rsidTr="0084138E">
        <w:trPr>
          <w:trHeight w:hRule="exact" w:val="216"/>
        </w:trPr>
        <w:tc>
          <w:tcPr>
            <w:tcW w:w="2188" w:type="pct"/>
          </w:tcPr>
          <w:p w14:paraId="01F430A3" w14:textId="77777777" w:rsidR="00AC6A50" w:rsidRPr="009205B7" w:rsidRDefault="00AC6A50" w:rsidP="00AC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0FFA9351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14:paraId="1AF24373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5B126605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BE0C673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292A148D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E6338EB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F8B6517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6A50" w:rsidRPr="00665100" w14:paraId="26628479" w14:textId="77777777" w:rsidTr="0084138E">
        <w:tc>
          <w:tcPr>
            <w:tcW w:w="2188" w:type="pct"/>
          </w:tcPr>
          <w:p w14:paraId="737C5343" w14:textId="5E4D410A" w:rsidR="00AC6A50" w:rsidRPr="009205B7" w:rsidRDefault="00AC6A50" w:rsidP="00AC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205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90" w:type="pct"/>
            <w:gridSpan w:val="2"/>
          </w:tcPr>
          <w:p w14:paraId="0393343E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147EE96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7F98D5F1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5547C82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353947BE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182068F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442812E" w14:textId="77777777" w:rsidR="00AC6A50" w:rsidRPr="00D143FB" w:rsidRDefault="00AC6A50" w:rsidP="00AC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2DDD" w:rsidRPr="00665100" w14:paraId="047C3A52" w14:textId="77777777" w:rsidTr="0084138E">
        <w:tc>
          <w:tcPr>
            <w:tcW w:w="2188" w:type="pct"/>
          </w:tcPr>
          <w:p w14:paraId="1FBE76F3" w14:textId="21B4824C" w:rsidR="00772DDD" w:rsidRDefault="00772DDD" w:rsidP="0077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gridSpan w:val="2"/>
          </w:tcPr>
          <w:p w14:paraId="68E61E11" w14:textId="3DDB1033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F1C718D" w14:textId="77777777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613D2655" w14:textId="7514026A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01F46B3E" w14:textId="77777777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18C2CD44" w14:textId="6AEEBA72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119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040</w:t>
            </w:r>
          </w:p>
        </w:tc>
        <w:tc>
          <w:tcPr>
            <w:tcW w:w="145" w:type="pct"/>
          </w:tcPr>
          <w:p w14:paraId="044975D6" w14:textId="77777777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113A4BD7" w14:textId="6C6231CF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17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700</w:t>
            </w:r>
          </w:p>
        </w:tc>
      </w:tr>
      <w:tr w:rsidR="00772DDD" w:rsidRPr="00665100" w14:paraId="3FDCBB8F" w14:textId="77777777" w:rsidTr="0084138E">
        <w:tc>
          <w:tcPr>
            <w:tcW w:w="2188" w:type="pct"/>
          </w:tcPr>
          <w:p w14:paraId="3CD94626" w14:textId="0F4616DC" w:rsidR="00772DDD" w:rsidRDefault="00772DDD" w:rsidP="0077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1B59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0" w:type="pct"/>
            <w:gridSpan w:val="2"/>
          </w:tcPr>
          <w:p w14:paraId="7664FAFD" w14:textId="18094F91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</w:rPr>
              <w:t>49,904</w:t>
            </w:r>
          </w:p>
        </w:tc>
        <w:tc>
          <w:tcPr>
            <w:tcW w:w="150" w:type="pct"/>
          </w:tcPr>
          <w:p w14:paraId="1AFDBE4A" w14:textId="77777777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1379D276" w14:textId="2862B3A6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114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642</w:t>
            </w:r>
          </w:p>
        </w:tc>
        <w:tc>
          <w:tcPr>
            <w:tcW w:w="150" w:type="pct"/>
          </w:tcPr>
          <w:p w14:paraId="438BA779" w14:textId="77777777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5FA4A60C" w14:textId="63739735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A82F313" w14:textId="77777777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1CB3FC24" w14:textId="2E344637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85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331</w:t>
            </w:r>
          </w:p>
        </w:tc>
      </w:tr>
      <w:tr w:rsidR="00772DDD" w:rsidRPr="00665100" w14:paraId="1BB8EEA3" w14:textId="77777777" w:rsidTr="0084138E">
        <w:trPr>
          <w:trHeight w:hRule="exact" w:val="216"/>
        </w:trPr>
        <w:tc>
          <w:tcPr>
            <w:tcW w:w="2188" w:type="pct"/>
          </w:tcPr>
          <w:p w14:paraId="2C218E81" w14:textId="77777777" w:rsidR="00772DDD" w:rsidRPr="00E71B59" w:rsidRDefault="00772DDD" w:rsidP="0077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gridSpan w:val="2"/>
          </w:tcPr>
          <w:p w14:paraId="1E64C827" w14:textId="77777777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B5F391E" w14:textId="77777777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2F1EE92C" w14:textId="77777777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FE41C71" w14:textId="77777777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7D24049F" w14:textId="77777777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9D24557" w14:textId="77777777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2BB04EE" w14:textId="77777777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2DDD" w:rsidRPr="00665100" w14:paraId="50312AAB" w14:textId="77777777" w:rsidTr="0084138E">
        <w:tc>
          <w:tcPr>
            <w:tcW w:w="2188" w:type="pct"/>
          </w:tcPr>
          <w:p w14:paraId="7D6E3550" w14:textId="12C1A620" w:rsidR="00772DDD" w:rsidRPr="00E71B59" w:rsidRDefault="00772DDD" w:rsidP="0077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9205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590" w:type="pct"/>
            <w:gridSpan w:val="2"/>
          </w:tcPr>
          <w:p w14:paraId="0800320E" w14:textId="77777777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A8CFD75" w14:textId="77777777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5DE43816" w14:textId="77777777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74881E1" w14:textId="77777777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53AB5F11" w14:textId="77777777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6AF035" w14:textId="77777777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18E03B5" w14:textId="77777777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2DDD" w:rsidRPr="00665100" w14:paraId="5A42DC20" w14:textId="77777777" w:rsidTr="0084138E">
        <w:tc>
          <w:tcPr>
            <w:tcW w:w="2188" w:type="pct"/>
          </w:tcPr>
          <w:p w14:paraId="2763789A" w14:textId="0FCA468C" w:rsidR="00772DDD" w:rsidRPr="00E71B59" w:rsidRDefault="00772DDD" w:rsidP="0077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gridSpan w:val="2"/>
          </w:tcPr>
          <w:p w14:paraId="2E166B09" w14:textId="22CCAE33" w:rsidR="00772DDD" w:rsidRPr="00D143FB" w:rsidRDefault="006D252F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2D150FDD" w14:textId="77777777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1C0E51BA" w14:textId="29CAF40D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C620823" w14:textId="77777777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07DF1011" w14:textId="6BA03EB6" w:rsidR="00772DDD" w:rsidRPr="00D143FB" w:rsidRDefault="00725970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6D252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252F">
              <w:rPr>
                <w:rFonts w:ascii="Angsana New" w:hAnsi="Angsana New" w:cs="Angsana New"/>
                <w:sz w:val="30"/>
                <w:szCs w:val="30"/>
                <w:cs/>
              </w:rPr>
              <w:t>257</w:t>
            </w:r>
          </w:p>
        </w:tc>
        <w:tc>
          <w:tcPr>
            <w:tcW w:w="145" w:type="pct"/>
          </w:tcPr>
          <w:p w14:paraId="13781EA4" w14:textId="77777777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23C317B" w14:textId="534B215D" w:rsidR="00772DDD" w:rsidRPr="00D143FB" w:rsidRDefault="00772DDD" w:rsidP="0077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135,231</w:t>
            </w:r>
          </w:p>
        </w:tc>
      </w:tr>
    </w:tbl>
    <w:p w14:paraId="6753286D" w14:textId="0C04CD14" w:rsidR="0084138E" w:rsidRDefault="0084138E">
      <w:pPr>
        <w:rPr>
          <w:rFonts w:ascii="Angsana New" w:hAnsi="Angsana New" w:cs="Angsana New"/>
          <w:sz w:val="30"/>
          <w:szCs w:val="30"/>
        </w:rPr>
      </w:pPr>
    </w:p>
    <w:p w14:paraId="2F3C25C0" w14:textId="77777777" w:rsidR="0084138E" w:rsidRDefault="00841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17E3096" w14:textId="2A158C1B" w:rsidR="00230AC8" w:rsidRPr="00031C8C" w:rsidRDefault="00D508C3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szCs w:val="30"/>
        </w:rPr>
      </w:pPr>
      <w:r w:rsidRPr="00031C8C">
        <w:rPr>
          <w:rFonts w:ascii="Angsana New" w:hAnsi="Angsana New" w:cs="Angsana New"/>
          <w:szCs w:val="30"/>
          <w:cs/>
        </w:rPr>
        <w:lastRenderedPageBreak/>
        <w:t>ข้อมูล</w:t>
      </w:r>
      <w:r w:rsidR="00230AC8" w:rsidRPr="00031C8C">
        <w:rPr>
          <w:rFonts w:ascii="Angsana New" w:hAnsi="Angsana New" w:cs="Angsana New"/>
          <w:szCs w:val="30"/>
          <w:cs/>
        </w:rPr>
        <w:t>กระแสเงินสด</w:t>
      </w:r>
    </w:p>
    <w:p w14:paraId="17ACC399" w14:textId="77777777" w:rsidR="00655364" w:rsidRPr="00031C8C" w:rsidRDefault="00655364" w:rsidP="00EC721A">
      <w:pPr>
        <w:rPr>
          <w:b/>
          <w:bCs/>
        </w:rPr>
      </w:pPr>
    </w:p>
    <w:p w14:paraId="7B848669" w14:textId="01FDA2D7" w:rsidR="00655364" w:rsidRDefault="00CB10B8" w:rsidP="00655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  <w:r w:rsidRPr="00031C8C">
        <w:rPr>
          <w:rFonts w:asciiTheme="majorBidi" w:hAnsiTheme="majorBidi" w:cs="Angsana New" w:hint="cs"/>
          <w:sz w:val="30"/>
          <w:szCs w:val="30"/>
          <w:cs/>
        </w:rPr>
        <w:t>การกระทบยอดกําไรสุทธิให้เป็นกระแสเงินสดจากกิจกรรมดําเนินงานมีรายละเอียดดังต่อไปนี้</w:t>
      </w:r>
    </w:p>
    <w:p w14:paraId="1ADF8266" w14:textId="77777777" w:rsidR="004B7D19" w:rsidRPr="00531B5E" w:rsidRDefault="004B7D19" w:rsidP="00655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tbl>
      <w:tblPr>
        <w:tblW w:w="91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65"/>
        <w:gridCol w:w="236"/>
        <w:gridCol w:w="1055"/>
        <w:gridCol w:w="11"/>
        <w:gridCol w:w="236"/>
        <w:gridCol w:w="8"/>
        <w:gridCol w:w="1058"/>
        <w:gridCol w:w="7"/>
        <w:gridCol w:w="229"/>
        <w:gridCol w:w="7"/>
        <w:gridCol w:w="1059"/>
        <w:gridCol w:w="6"/>
      </w:tblGrid>
      <w:tr w:rsidR="00F169D7" w:rsidRPr="00531B5E" w14:paraId="707F680E" w14:textId="77777777" w:rsidTr="00B476DE">
        <w:trPr>
          <w:cantSplit/>
          <w:trHeight w:hRule="exact" w:val="346"/>
          <w:tblHeader/>
        </w:trPr>
        <w:tc>
          <w:tcPr>
            <w:tcW w:w="4138" w:type="dxa"/>
          </w:tcPr>
          <w:p w14:paraId="76975806" w14:textId="77777777" w:rsidR="00F169D7" w:rsidRPr="007E05F0" w:rsidRDefault="00F169D7">
            <w:pPr>
              <w:ind w:left="357"/>
              <w:contextualSpacing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56" w:type="dxa"/>
            <w:gridSpan w:val="3"/>
            <w:vAlign w:val="bottom"/>
          </w:tcPr>
          <w:p w14:paraId="2718C4C2" w14:textId="77777777" w:rsidR="00F169D7" w:rsidRPr="007E05F0" w:rsidRDefault="00F169D7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7E05F0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5" w:type="dxa"/>
            <w:gridSpan w:val="3"/>
          </w:tcPr>
          <w:p w14:paraId="7C411393" w14:textId="77777777" w:rsidR="00F169D7" w:rsidRPr="007E05F0" w:rsidRDefault="00F169D7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366" w:type="dxa"/>
            <w:gridSpan w:val="6"/>
            <w:vAlign w:val="bottom"/>
          </w:tcPr>
          <w:p w14:paraId="6798EB15" w14:textId="77777777" w:rsidR="00F169D7" w:rsidRPr="007E05F0" w:rsidRDefault="00F169D7">
            <w:pPr>
              <w:ind w:left="-110"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7E05F0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F169D7" w:rsidRPr="00855498" w14:paraId="4FDD95CE" w14:textId="77777777" w:rsidTr="00B476DE">
        <w:trPr>
          <w:cantSplit/>
          <w:trHeight w:hRule="exact" w:val="346"/>
          <w:tblHeader/>
        </w:trPr>
        <w:tc>
          <w:tcPr>
            <w:tcW w:w="4138" w:type="dxa"/>
          </w:tcPr>
          <w:p w14:paraId="62C7E2B6" w14:textId="77777777" w:rsidR="00F169D7" w:rsidRPr="007E05F0" w:rsidRDefault="00F169D7" w:rsidP="00F169D7">
            <w:pPr>
              <w:tabs>
                <w:tab w:val="clear" w:pos="227"/>
                <w:tab w:val="left" w:pos="0"/>
              </w:tabs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E05F0">
              <w:rPr>
                <w:rFonts w:asciiTheme="majorBidi" w:eastAsia="Arial Unicode MS" w:hAnsiTheme="majorBidi" w:cstheme="majorBidi" w:hint="eastAsia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</w:t>
            </w:r>
            <w:r>
              <w:rPr>
                <w:rFonts w:asciiTheme="majorBidi" w:eastAsia="Arial Unicode MS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หก</w:t>
            </w:r>
            <w:r w:rsidRPr="007E05F0">
              <w:rPr>
                <w:rFonts w:asciiTheme="majorBidi" w:eastAsia="Arial Unicode MS" w:hAnsiTheme="majorBidi" w:cstheme="majorBidi" w:hint="eastAsia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เดือนสิ้นสุดวันที่</w:t>
            </w:r>
            <w:r w:rsidRPr="007E05F0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532E73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30 </w:t>
            </w:r>
            <w:r w:rsidRPr="00532E73">
              <w:rPr>
                <w:rFonts w:asciiTheme="majorBidi" w:eastAsia="Arial Unicode MS" w:hAnsiTheme="majorBidi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065" w:type="dxa"/>
            <w:vAlign w:val="bottom"/>
          </w:tcPr>
          <w:p w14:paraId="29514340" w14:textId="65C59D51" w:rsidR="00F169D7" w:rsidRPr="007E05F0" w:rsidRDefault="00F169D7" w:rsidP="00F169D7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236" w:type="dxa"/>
          </w:tcPr>
          <w:p w14:paraId="2D8DADA4" w14:textId="77777777" w:rsidR="00F169D7" w:rsidRPr="007E05F0" w:rsidRDefault="00F169D7" w:rsidP="00F169D7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2F4B39AE" w14:textId="1C36E8EF" w:rsidR="00F169D7" w:rsidRPr="007E05F0" w:rsidRDefault="00F169D7" w:rsidP="00F169D7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244" w:type="dxa"/>
            <w:gridSpan w:val="2"/>
          </w:tcPr>
          <w:p w14:paraId="73F09E87" w14:textId="77777777" w:rsidR="00F169D7" w:rsidRPr="007E05F0" w:rsidRDefault="00F169D7" w:rsidP="00F169D7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70FE8478" w14:textId="71721487" w:rsidR="00F169D7" w:rsidRPr="007E05F0" w:rsidRDefault="00F169D7" w:rsidP="00F169D7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236" w:type="dxa"/>
            <w:gridSpan w:val="2"/>
          </w:tcPr>
          <w:p w14:paraId="6F2CF14B" w14:textId="77777777" w:rsidR="00F169D7" w:rsidRPr="007E05F0" w:rsidRDefault="00F169D7" w:rsidP="00F169D7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2A31B445" w14:textId="1CC1BFBE" w:rsidR="00F169D7" w:rsidRPr="007E05F0" w:rsidRDefault="00F169D7" w:rsidP="00F169D7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8</w:t>
            </w:r>
          </w:p>
        </w:tc>
      </w:tr>
      <w:tr w:rsidR="00F169D7" w:rsidRPr="00531B5E" w14:paraId="44A22691" w14:textId="77777777" w:rsidTr="00B476DE">
        <w:trPr>
          <w:cantSplit/>
          <w:trHeight w:hRule="exact" w:val="290"/>
          <w:tblHeader/>
        </w:trPr>
        <w:tc>
          <w:tcPr>
            <w:tcW w:w="4138" w:type="dxa"/>
          </w:tcPr>
          <w:p w14:paraId="02C8D868" w14:textId="77777777" w:rsidR="00F169D7" w:rsidRPr="007E05F0" w:rsidRDefault="00F169D7" w:rsidP="00F169D7">
            <w:pPr>
              <w:pStyle w:val="Heading6"/>
              <w:contextualSpacing/>
              <w:jc w:val="thaiDistribute"/>
              <w:rPr>
                <w:rFonts w:asciiTheme="majorBidi" w:eastAsia="Arial Unicode MS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977" w:type="dxa"/>
            <w:gridSpan w:val="12"/>
          </w:tcPr>
          <w:p w14:paraId="6E22B5B7" w14:textId="77777777" w:rsidR="00F169D7" w:rsidRPr="007E05F0" w:rsidRDefault="00F169D7" w:rsidP="00F169D7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Theme="majorBidi" w:eastAsia="Arial Unicode MS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7E05F0">
              <w:rPr>
                <w:rFonts w:asciiTheme="majorBidi" w:eastAsia="Arial Unicode MS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7E05F0">
              <w:rPr>
                <w:rFonts w:asciiTheme="majorBidi" w:eastAsia="Arial Unicode MS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F169D7" w:rsidRPr="00855498" w14:paraId="2E6723B2" w14:textId="77777777" w:rsidTr="00B476DE">
        <w:trPr>
          <w:cantSplit/>
          <w:trHeight w:hRule="exact" w:val="346"/>
        </w:trPr>
        <w:tc>
          <w:tcPr>
            <w:tcW w:w="4138" w:type="dxa"/>
            <w:vAlign w:val="bottom"/>
          </w:tcPr>
          <w:p w14:paraId="1BAE679D" w14:textId="77777777" w:rsidR="00F169D7" w:rsidRPr="007E05F0" w:rsidRDefault="00F169D7" w:rsidP="00F169D7">
            <w:pPr>
              <w:tabs>
                <w:tab w:val="clear" w:pos="227"/>
                <w:tab w:val="left" w:pos="0"/>
              </w:tabs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0CC9AAD6" w14:textId="77777777" w:rsidR="00F169D7" w:rsidRPr="007E05F0" w:rsidRDefault="00F169D7" w:rsidP="00F16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FAB7B15" w14:textId="77777777" w:rsidR="00F169D7" w:rsidRPr="007E05F0" w:rsidRDefault="00F169D7" w:rsidP="00F16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609D95F7" w14:textId="77777777" w:rsidR="00F169D7" w:rsidRPr="007E05F0" w:rsidRDefault="00F169D7" w:rsidP="00F16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188F0D8F" w14:textId="77777777" w:rsidR="00F169D7" w:rsidRPr="007E05F0" w:rsidRDefault="00F169D7" w:rsidP="00F16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4307DED9" w14:textId="77777777" w:rsidR="00F169D7" w:rsidRPr="007E05F0" w:rsidRDefault="00F169D7" w:rsidP="00F16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200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FFCF1A4" w14:textId="77777777" w:rsidR="00F169D7" w:rsidRPr="007E05F0" w:rsidRDefault="00F169D7" w:rsidP="00F16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45CEED01" w14:textId="77777777" w:rsidR="00F169D7" w:rsidRPr="007E05F0" w:rsidRDefault="00F169D7" w:rsidP="00F16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169D7" w:rsidRPr="00855498" w14:paraId="2CBE9BE8" w14:textId="77777777" w:rsidTr="00B476DE">
        <w:trPr>
          <w:cantSplit/>
          <w:trHeight w:hRule="exact" w:val="346"/>
        </w:trPr>
        <w:tc>
          <w:tcPr>
            <w:tcW w:w="4138" w:type="dxa"/>
            <w:vAlign w:val="bottom"/>
          </w:tcPr>
          <w:p w14:paraId="45D11F75" w14:textId="77777777" w:rsidR="00F169D7" w:rsidRPr="007E05F0" w:rsidRDefault="00F169D7" w:rsidP="00F169D7">
            <w:pPr>
              <w:tabs>
                <w:tab w:val="clear" w:pos="227"/>
                <w:tab w:val="left" w:pos="0"/>
              </w:tabs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05F0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065" w:type="dxa"/>
          </w:tcPr>
          <w:p w14:paraId="02B0A366" w14:textId="1D525C74" w:rsidR="00F169D7" w:rsidRPr="00F64E1F" w:rsidRDefault="00A128CD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2,884,785</w:t>
            </w:r>
          </w:p>
        </w:tc>
        <w:tc>
          <w:tcPr>
            <w:tcW w:w="236" w:type="dxa"/>
          </w:tcPr>
          <w:p w14:paraId="4D793601" w14:textId="77777777" w:rsidR="00F169D7" w:rsidRPr="00F64E1F" w:rsidRDefault="00F169D7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bottom w:val="single" w:sz="4" w:space="0" w:color="auto"/>
            </w:tcBorders>
          </w:tcPr>
          <w:p w14:paraId="3E1995D0" w14:textId="2C3E811E" w:rsidR="00F169D7" w:rsidRPr="00A128CD" w:rsidRDefault="00F169D7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2437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</w:t>
            </w:r>
            <w:r w:rsidRPr="0012437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2437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534</w:t>
            </w:r>
            <w:r w:rsidRPr="0012437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2437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625</w:t>
            </w:r>
          </w:p>
        </w:tc>
        <w:tc>
          <w:tcPr>
            <w:tcW w:w="244" w:type="dxa"/>
            <w:gridSpan w:val="2"/>
          </w:tcPr>
          <w:p w14:paraId="7695280C" w14:textId="77777777" w:rsidR="00F169D7" w:rsidRPr="00A128CD" w:rsidRDefault="00F169D7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tcBorders>
              <w:bottom w:val="single" w:sz="4" w:space="0" w:color="auto"/>
            </w:tcBorders>
            <w:vAlign w:val="bottom"/>
          </w:tcPr>
          <w:p w14:paraId="532E4C3E" w14:textId="6E110975" w:rsidR="00F169D7" w:rsidRPr="00C858AE" w:rsidRDefault="009E7258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200" w:right="-103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1,439,984</w:t>
            </w:r>
          </w:p>
        </w:tc>
        <w:tc>
          <w:tcPr>
            <w:tcW w:w="236" w:type="dxa"/>
            <w:gridSpan w:val="2"/>
          </w:tcPr>
          <w:p w14:paraId="322FD857" w14:textId="77777777" w:rsidR="00F169D7" w:rsidRPr="00F64E1F" w:rsidRDefault="00F169D7" w:rsidP="00F16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tcBorders>
              <w:bottom w:val="single" w:sz="4" w:space="0" w:color="auto"/>
            </w:tcBorders>
          </w:tcPr>
          <w:p w14:paraId="708B5812" w14:textId="1E171D20" w:rsidR="00F169D7" w:rsidRPr="001A59FE" w:rsidRDefault="00F169D7" w:rsidP="00F33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5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</w:t>
            </w:r>
            <w:r w:rsidRPr="001E35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E35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920</w:t>
            </w:r>
            <w:r w:rsidRPr="001E35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E35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845</w:t>
            </w:r>
          </w:p>
        </w:tc>
      </w:tr>
      <w:tr w:rsidR="00F169D7" w:rsidRPr="00855498" w14:paraId="4B9F431E" w14:textId="77777777" w:rsidTr="00B476DE">
        <w:trPr>
          <w:cantSplit/>
          <w:trHeight w:hRule="exact" w:val="237"/>
        </w:trPr>
        <w:tc>
          <w:tcPr>
            <w:tcW w:w="4138" w:type="dxa"/>
            <w:vAlign w:val="bottom"/>
          </w:tcPr>
          <w:p w14:paraId="276FE661" w14:textId="77777777" w:rsidR="00F169D7" w:rsidRPr="007E05F0" w:rsidRDefault="00F169D7" w:rsidP="00F169D7">
            <w:pPr>
              <w:tabs>
                <w:tab w:val="clear" w:pos="227"/>
                <w:tab w:val="left" w:pos="0"/>
              </w:tabs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0AE5DB94" w14:textId="77777777" w:rsidR="00F169D7" w:rsidRPr="00F64E1F" w:rsidRDefault="00F169D7" w:rsidP="00F16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25630E" w14:textId="77777777" w:rsidR="00F169D7" w:rsidRPr="00F64E1F" w:rsidRDefault="00F169D7" w:rsidP="00F16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</w:tcBorders>
            <w:vAlign w:val="bottom"/>
          </w:tcPr>
          <w:p w14:paraId="4855E2F5" w14:textId="77777777" w:rsidR="00F169D7" w:rsidRPr="001A59FE" w:rsidRDefault="00F169D7" w:rsidP="00F16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21F0A6CD" w14:textId="77777777" w:rsidR="00F169D7" w:rsidRPr="007E05F0" w:rsidRDefault="00F169D7" w:rsidP="00F16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</w:tcBorders>
            <w:vAlign w:val="bottom"/>
          </w:tcPr>
          <w:p w14:paraId="283BB920" w14:textId="77777777" w:rsidR="00F169D7" w:rsidRPr="007E05F0" w:rsidRDefault="00F169D7" w:rsidP="00F16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639D260" w14:textId="77777777" w:rsidR="00F169D7" w:rsidRPr="007E05F0" w:rsidRDefault="00F169D7" w:rsidP="00F16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</w:tcBorders>
            <w:vAlign w:val="bottom"/>
          </w:tcPr>
          <w:p w14:paraId="434866DF" w14:textId="77777777" w:rsidR="00F169D7" w:rsidRPr="001A59FE" w:rsidRDefault="00F169D7" w:rsidP="00F16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169D7" w:rsidRPr="00855498" w14:paraId="1778031A" w14:textId="77777777" w:rsidTr="00B476DE">
        <w:trPr>
          <w:cantSplit/>
          <w:trHeight w:hRule="exact" w:val="346"/>
        </w:trPr>
        <w:tc>
          <w:tcPr>
            <w:tcW w:w="4138" w:type="dxa"/>
            <w:vAlign w:val="bottom"/>
          </w:tcPr>
          <w:p w14:paraId="37DEA207" w14:textId="77777777" w:rsidR="00F169D7" w:rsidRPr="007E05F0" w:rsidRDefault="00F169D7" w:rsidP="00F169D7">
            <w:pPr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E05F0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065" w:type="dxa"/>
            <w:vAlign w:val="bottom"/>
          </w:tcPr>
          <w:p w14:paraId="72FAAEFF" w14:textId="77777777" w:rsidR="00F169D7" w:rsidRPr="007E05F0" w:rsidRDefault="00F169D7" w:rsidP="00F16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6185F48" w14:textId="77777777" w:rsidR="00F169D7" w:rsidRPr="007E05F0" w:rsidRDefault="00F169D7" w:rsidP="00F16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400BFD56" w14:textId="77777777" w:rsidR="00F169D7" w:rsidRPr="001A59FE" w:rsidRDefault="00F169D7" w:rsidP="00F16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27029E37" w14:textId="77777777" w:rsidR="00F169D7" w:rsidRPr="007E05F0" w:rsidRDefault="00F169D7" w:rsidP="00F16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2A7C72E2" w14:textId="77777777" w:rsidR="00F169D7" w:rsidRPr="007E05F0" w:rsidRDefault="00F169D7" w:rsidP="00F16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35005D9" w14:textId="77777777" w:rsidR="00F169D7" w:rsidRPr="007E05F0" w:rsidRDefault="00F169D7" w:rsidP="00F16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2FFCFCB9" w14:textId="77777777" w:rsidR="00F169D7" w:rsidRPr="001A59FE" w:rsidRDefault="00F169D7" w:rsidP="00F16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52F4" w:rsidRPr="00855498" w14:paraId="37405480" w14:textId="77777777">
        <w:trPr>
          <w:cantSplit/>
          <w:trHeight w:hRule="exact" w:val="346"/>
        </w:trPr>
        <w:tc>
          <w:tcPr>
            <w:tcW w:w="4138" w:type="dxa"/>
            <w:vAlign w:val="bottom"/>
          </w:tcPr>
          <w:p w14:paraId="721BC845" w14:textId="77777777" w:rsidR="00E052F4" w:rsidRPr="007E05F0" w:rsidRDefault="00E052F4" w:rsidP="00E052F4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ค่าเสื่อมราคา</w:t>
            </w: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65" w:type="dxa"/>
            <w:vAlign w:val="center"/>
          </w:tcPr>
          <w:p w14:paraId="2EDEF860" w14:textId="1D923C03" w:rsidR="00E052F4" w:rsidRPr="00CA627A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1,915,353</w:t>
            </w:r>
          </w:p>
        </w:tc>
        <w:tc>
          <w:tcPr>
            <w:tcW w:w="236" w:type="dxa"/>
          </w:tcPr>
          <w:p w14:paraId="3AEB57B6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</w:tcPr>
          <w:p w14:paraId="7190BCFA" w14:textId="5C44E595" w:rsidR="00E052F4" w:rsidRPr="001A59FE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1,895,337</w:t>
            </w:r>
          </w:p>
        </w:tc>
        <w:tc>
          <w:tcPr>
            <w:tcW w:w="244" w:type="dxa"/>
            <w:gridSpan w:val="2"/>
          </w:tcPr>
          <w:p w14:paraId="58AEB72F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41B6635C" w14:textId="22F7DF72" w:rsidR="00E052F4" w:rsidRPr="00C858AE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245,158</w:t>
            </w:r>
          </w:p>
        </w:tc>
        <w:tc>
          <w:tcPr>
            <w:tcW w:w="236" w:type="dxa"/>
            <w:gridSpan w:val="2"/>
          </w:tcPr>
          <w:p w14:paraId="0D0E9FBC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gridSpan w:val="2"/>
          </w:tcPr>
          <w:p w14:paraId="0512A493" w14:textId="686A7BC0" w:rsidR="00E052F4" w:rsidRPr="001A59FE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245,410</w:t>
            </w:r>
          </w:p>
        </w:tc>
      </w:tr>
      <w:tr w:rsidR="00E052F4" w:rsidRPr="00855498" w14:paraId="0176A867" w14:textId="77777777">
        <w:trPr>
          <w:cantSplit/>
          <w:trHeight w:hRule="exact" w:val="346"/>
        </w:trPr>
        <w:tc>
          <w:tcPr>
            <w:tcW w:w="4138" w:type="dxa"/>
            <w:vAlign w:val="bottom"/>
          </w:tcPr>
          <w:p w14:paraId="39F675B6" w14:textId="77777777" w:rsidR="00E052F4" w:rsidRPr="007E05F0" w:rsidRDefault="00E052F4" w:rsidP="00E052F4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1065" w:type="dxa"/>
            <w:vAlign w:val="center"/>
          </w:tcPr>
          <w:p w14:paraId="3F0E9E56" w14:textId="0E14F138" w:rsidR="00E052F4" w:rsidRPr="00CA627A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195,782</w:t>
            </w:r>
          </w:p>
        </w:tc>
        <w:tc>
          <w:tcPr>
            <w:tcW w:w="236" w:type="dxa"/>
          </w:tcPr>
          <w:p w14:paraId="2EDD0D34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</w:tcPr>
          <w:p w14:paraId="71505410" w14:textId="088A1763" w:rsidR="00E052F4" w:rsidRPr="001A59FE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197,770</w:t>
            </w:r>
          </w:p>
        </w:tc>
        <w:tc>
          <w:tcPr>
            <w:tcW w:w="244" w:type="dxa"/>
            <w:gridSpan w:val="2"/>
          </w:tcPr>
          <w:p w14:paraId="31B5D14A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272AD7E1" w14:textId="1A43D422" w:rsidR="00E052F4" w:rsidRPr="00C858AE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121,337</w:t>
            </w:r>
          </w:p>
        </w:tc>
        <w:tc>
          <w:tcPr>
            <w:tcW w:w="236" w:type="dxa"/>
            <w:gridSpan w:val="2"/>
          </w:tcPr>
          <w:p w14:paraId="31A89DF8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gridSpan w:val="2"/>
          </w:tcPr>
          <w:p w14:paraId="2CC0F4A8" w14:textId="78DAEB3E" w:rsidR="00E052F4" w:rsidRPr="00F334BD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122,241</w:t>
            </w:r>
          </w:p>
        </w:tc>
      </w:tr>
      <w:tr w:rsidR="00E052F4" w:rsidRPr="00855498" w14:paraId="7A57CF26" w14:textId="77777777">
        <w:trPr>
          <w:cantSplit/>
          <w:trHeight w:hRule="exact" w:val="346"/>
        </w:trPr>
        <w:tc>
          <w:tcPr>
            <w:tcW w:w="4138" w:type="dxa"/>
            <w:vAlign w:val="bottom"/>
          </w:tcPr>
          <w:p w14:paraId="402722F4" w14:textId="77777777" w:rsidR="00E052F4" w:rsidRPr="007E05F0" w:rsidRDefault="00E052F4" w:rsidP="00E052F4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ค่าตัดจำหน่ายส่วนลด</w:t>
            </w: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/ส่วนเกินจากตราสารหนี้</w:t>
            </w:r>
          </w:p>
        </w:tc>
        <w:tc>
          <w:tcPr>
            <w:tcW w:w="1065" w:type="dxa"/>
            <w:vAlign w:val="bottom"/>
          </w:tcPr>
          <w:p w14:paraId="3874B293" w14:textId="5476B8AD" w:rsidR="00E052F4" w:rsidRPr="00CA627A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5,039</w:t>
            </w:r>
          </w:p>
        </w:tc>
        <w:tc>
          <w:tcPr>
            <w:tcW w:w="236" w:type="dxa"/>
          </w:tcPr>
          <w:p w14:paraId="6FF37EBA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</w:tcPr>
          <w:p w14:paraId="6B5190CA" w14:textId="181DE7A6" w:rsidR="00E052F4" w:rsidRPr="001A59FE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3,693</w:t>
            </w:r>
          </w:p>
        </w:tc>
        <w:tc>
          <w:tcPr>
            <w:tcW w:w="244" w:type="dxa"/>
            <w:gridSpan w:val="2"/>
          </w:tcPr>
          <w:p w14:paraId="332C92E4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500BF1E5" w14:textId="372DED46" w:rsidR="00E052F4" w:rsidRPr="00C858AE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754BB973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75167A1E" w14:textId="57F06E68" w:rsidR="00E052F4" w:rsidRPr="00F334BD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052F4" w:rsidRPr="00855498" w14:paraId="6E7F8419" w14:textId="77777777">
        <w:trPr>
          <w:cantSplit/>
          <w:trHeight w:hRule="exact" w:val="346"/>
        </w:trPr>
        <w:tc>
          <w:tcPr>
            <w:tcW w:w="4138" w:type="dxa"/>
            <w:vAlign w:val="bottom"/>
          </w:tcPr>
          <w:p w14:paraId="15B2E78F" w14:textId="77777777" w:rsidR="00E052F4" w:rsidRPr="007E05F0" w:rsidRDefault="00E052F4" w:rsidP="00E052F4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(กลับรายการ) </w:t>
            </w: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</w:rPr>
              <w:t>ขาดทุนจากการด้อยค่าของลูกหนี้</w:t>
            </w:r>
          </w:p>
        </w:tc>
        <w:tc>
          <w:tcPr>
            <w:tcW w:w="1065" w:type="dxa"/>
            <w:vAlign w:val="bottom"/>
          </w:tcPr>
          <w:p w14:paraId="0B6A0B14" w14:textId="69979BB0" w:rsidR="00E052F4" w:rsidRPr="00CA627A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28,387</w:t>
            </w:r>
          </w:p>
        </w:tc>
        <w:tc>
          <w:tcPr>
            <w:tcW w:w="236" w:type="dxa"/>
          </w:tcPr>
          <w:p w14:paraId="7E37C598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</w:tcPr>
          <w:p w14:paraId="3CA4556D" w14:textId="4E4DDB25" w:rsidR="00E052F4" w:rsidRPr="001A59FE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28,050</w:t>
            </w:r>
          </w:p>
        </w:tc>
        <w:tc>
          <w:tcPr>
            <w:tcW w:w="244" w:type="dxa"/>
            <w:gridSpan w:val="2"/>
          </w:tcPr>
          <w:p w14:paraId="076DFE28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21BC09EB" w14:textId="77F476DC" w:rsidR="00E052F4" w:rsidRPr="00C858AE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74</w:t>
            </w:r>
          </w:p>
        </w:tc>
        <w:tc>
          <w:tcPr>
            <w:tcW w:w="236" w:type="dxa"/>
            <w:gridSpan w:val="2"/>
          </w:tcPr>
          <w:p w14:paraId="45D5377D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1FBE9C51" w14:textId="57DDF276" w:rsidR="00E052F4" w:rsidRPr="00F334BD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(709)</w:t>
            </w:r>
          </w:p>
        </w:tc>
      </w:tr>
      <w:tr w:rsidR="00E052F4" w:rsidRPr="00855498" w14:paraId="7DD0ACC8" w14:textId="77777777" w:rsidTr="00B476DE">
        <w:trPr>
          <w:cantSplit/>
          <w:trHeight w:hRule="exact" w:val="695"/>
        </w:trPr>
        <w:tc>
          <w:tcPr>
            <w:tcW w:w="4138" w:type="dxa"/>
            <w:vAlign w:val="bottom"/>
          </w:tcPr>
          <w:p w14:paraId="191B5743" w14:textId="77777777" w:rsidR="00E052F4" w:rsidRDefault="00E052F4" w:rsidP="00E052F4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5020D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(กลับรายการ)</w:t>
            </w:r>
            <w:r w:rsidRPr="004017D2" w:rsidDel="00855498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</w:rPr>
              <w:t>ขาดทุนจากการด้อยค่าเงินให้กู้ยืมแก่</w:t>
            </w:r>
          </w:p>
          <w:p w14:paraId="4D567DA5" w14:textId="4D846C78" w:rsidR="00E052F4" w:rsidRPr="007E05F0" w:rsidRDefault="00E052F4" w:rsidP="00E052F4">
            <w:pPr>
              <w:ind w:left="156"/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65" w:type="dxa"/>
            <w:vAlign w:val="bottom"/>
          </w:tcPr>
          <w:p w14:paraId="0A1F051A" w14:textId="783C9CC7" w:rsidR="00E052F4" w:rsidRPr="00523E29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1367F9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7A8897C4" w14:textId="67281B39" w:rsidR="00E052F4" w:rsidRPr="001A59FE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</w:tcPr>
          <w:p w14:paraId="65333203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78128802" w14:textId="7880CD5B" w:rsidR="00E052F4" w:rsidRPr="00C858AE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(22,105)</w:t>
            </w:r>
          </w:p>
        </w:tc>
        <w:tc>
          <w:tcPr>
            <w:tcW w:w="236" w:type="dxa"/>
            <w:gridSpan w:val="2"/>
          </w:tcPr>
          <w:p w14:paraId="79F8BCA5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399AAC4C" w14:textId="571B767A" w:rsidR="00E052F4" w:rsidRPr="00F334BD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627,957</w:t>
            </w:r>
          </w:p>
        </w:tc>
      </w:tr>
      <w:tr w:rsidR="00E052F4" w:rsidRPr="00855498" w14:paraId="59ECB1C6" w14:textId="77777777">
        <w:trPr>
          <w:cantSplit/>
          <w:trHeight w:hRule="exact" w:val="706"/>
        </w:trPr>
        <w:tc>
          <w:tcPr>
            <w:tcW w:w="4138" w:type="dxa"/>
            <w:vAlign w:val="bottom"/>
          </w:tcPr>
          <w:p w14:paraId="3E643855" w14:textId="2713C2DE" w:rsidR="00E052F4" w:rsidRPr="00857173" w:rsidRDefault="00E052F4" w:rsidP="00E052F4">
            <w:pPr>
              <w:ind w:left="156" w:hanging="156"/>
              <w:contextualSpacing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57173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(กลับรายการ) </w:t>
            </w:r>
            <w:r w:rsidRPr="00857173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</w:rPr>
              <w:t>ขาดทุนจากการลดมูลค่าของ</w:t>
            </w:r>
          </w:p>
          <w:p w14:paraId="4981784E" w14:textId="2FED1B38" w:rsidR="00E052F4" w:rsidRPr="007E05F0" w:rsidRDefault="00BD0DFF" w:rsidP="00E052F4">
            <w:pPr>
              <w:ind w:left="336" w:hanging="156"/>
              <w:contextualSpacing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สินค้า</w:t>
            </w:r>
            <w:r w:rsidR="00E052F4" w:rsidRPr="00857173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065" w:type="dxa"/>
            <w:vAlign w:val="bottom"/>
          </w:tcPr>
          <w:p w14:paraId="06F127B9" w14:textId="4857896F" w:rsidR="00E052F4" w:rsidRPr="00523E29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102,206</w:t>
            </w:r>
          </w:p>
        </w:tc>
        <w:tc>
          <w:tcPr>
            <w:tcW w:w="236" w:type="dxa"/>
          </w:tcPr>
          <w:p w14:paraId="6C8DA072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1051371E" w14:textId="2076AB52" w:rsidR="00E052F4" w:rsidRPr="001A59FE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344,038</w:t>
            </w:r>
          </w:p>
        </w:tc>
        <w:tc>
          <w:tcPr>
            <w:tcW w:w="244" w:type="dxa"/>
            <w:gridSpan w:val="2"/>
          </w:tcPr>
          <w:p w14:paraId="16BC3D90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4E92719D" w14:textId="00530A95" w:rsidR="00E052F4" w:rsidRPr="00C858AE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(13,200)</w:t>
            </w:r>
          </w:p>
        </w:tc>
        <w:tc>
          <w:tcPr>
            <w:tcW w:w="236" w:type="dxa"/>
            <w:gridSpan w:val="2"/>
          </w:tcPr>
          <w:p w14:paraId="631D65A1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79D0CA45" w14:textId="49D2AAFC" w:rsidR="00E052F4" w:rsidRPr="00F334BD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(37,908)</w:t>
            </w:r>
          </w:p>
        </w:tc>
      </w:tr>
      <w:tr w:rsidR="00E052F4" w:rsidRPr="00855498" w14:paraId="282B158C" w14:textId="77777777">
        <w:trPr>
          <w:cantSplit/>
          <w:trHeight w:hRule="exact" w:val="398"/>
        </w:trPr>
        <w:tc>
          <w:tcPr>
            <w:tcW w:w="4138" w:type="dxa"/>
            <w:vAlign w:val="bottom"/>
          </w:tcPr>
          <w:p w14:paraId="20FDA65F" w14:textId="77777777" w:rsidR="00E052F4" w:rsidRPr="007E05F0" w:rsidRDefault="00E052F4" w:rsidP="00E052F4">
            <w:pPr>
              <w:contextualSpacing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</w:rPr>
              <w:t>ขาดทุนจากการด้อยค่าเงิน</w:t>
            </w: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ลงทุนในบริษัทย่อย</w:t>
            </w:r>
          </w:p>
        </w:tc>
        <w:tc>
          <w:tcPr>
            <w:tcW w:w="1065" w:type="dxa"/>
            <w:vAlign w:val="bottom"/>
          </w:tcPr>
          <w:p w14:paraId="3DE44182" w14:textId="61404D00" w:rsidR="00E052F4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B1FE80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</w:tcPr>
          <w:p w14:paraId="5F7D7261" w14:textId="1EAD8275" w:rsidR="00E052F4" w:rsidRPr="001A59FE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1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</w:tcPr>
          <w:p w14:paraId="6A99D312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2A433F98" w14:textId="0CC9A69C" w:rsidR="00E052F4" w:rsidRPr="00910DE5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70EB6CD4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12BAED37" w14:textId="682ED598" w:rsidR="00E052F4" w:rsidRPr="00F334BD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75,000</w:t>
            </w:r>
          </w:p>
        </w:tc>
      </w:tr>
      <w:tr w:rsidR="00E052F4" w:rsidRPr="00855498" w14:paraId="6C311E2A" w14:textId="77777777">
        <w:trPr>
          <w:cantSplit/>
          <w:trHeight w:hRule="exact" w:val="346"/>
        </w:trPr>
        <w:tc>
          <w:tcPr>
            <w:tcW w:w="4138" w:type="dxa"/>
            <w:vAlign w:val="bottom"/>
          </w:tcPr>
          <w:p w14:paraId="17E6690A" w14:textId="77777777" w:rsidR="00E052F4" w:rsidRPr="007E05F0" w:rsidRDefault="00E052F4" w:rsidP="00E052F4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065" w:type="dxa"/>
            <w:vAlign w:val="bottom"/>
          </w:tcPr>
          <w:p w14:paraId="7D585B8D" w14:textId="7AD6E57E" w:rsidR="00E052F4" w:rsidRPr="00523E29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192,114</w:t>
            </w:r>
          </w:p>
        </w:tc>
        <w:tc>
          <w:tcPr>
            <w:tcW w:w="236" w:type="dxa"/>
          </w:tcPr>
          <w:p w14:paraId="41BD35E5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</w:tcPr>
          <w:p w14:paraId="12C96DD5" w14:textId="0CCB9124" w:rsidR="00E052F4" w:rsidRPr="001A59FE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174,662</w:t>
            </w:r>
          </w:p>
        </w:tc>
        <w:tc>
          <w:tcPr>
            <w:tcW w:w="244" w:type="dxa"/>
            <w:gridSpan w:val="2"/>
          </w:tcPr>
          <w:p w14:paraId="54873D79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634E3487" w14:textId="2F097628" w:rsidR="00E052F4" w:rsidRPr="00C858AE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63,868</w:t>
            </w:r>
          </w:p>
        </w:tc>
        <w:tc>
          <w:tcPr>
            <w:tcW w:w="236" w:type="dxa"/>
            <w:gridSpan w:val="2"/>
          </w:tcPr>
          <w:p w14:paraId="4A421C9F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6550EA15" w14:textId="3FB98DD3" w:rsidR="00E052F4" w:rsidRPr="00F334BD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63,250</w:t>
            </w:r>
          </w:p>
        </w:tc>
      </w:tr>
      <w:tr w:rsidR="00E052F4" w:rsidRPr="001A59FE" w14:paraId="5F5F2F58" w14:textId="77777777" w:rsidTr="00B476DE">
        <w:trPr>
          <w:cantSplit/>
          <w:trHeight w:hRule="exact" w:val="731"/>
        </w:trPr>
        <w:tc>
          <w:tcPr>
            <w:tcW w:w="4138" w:type="dxa"/>
            <w:vAlign w:val="bottom"/>
          </w:tcPr>
          <w:p w14:paraId="4F4FB67F" w14:textId="77777777" w:rsidR="00E052F4" w:rsidRDefault="00E052F4" w:rsidP="00E052F4">
            <w:pPr>
              <w:ind w:left="156" w:hanging="156"/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(กำไร) </w:t>
            </w: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ขาดทุนจากการจำหน่ายและตัดจำหน่ายที่ดิน</w:t>
            </w: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</w:p>
          <w:p w14:paraId="335F18BC" w14:textId="1D152596" w:rsidR="00E052F4" w:rsidRPr="000D6605" w:rsidRDefault="00E052F4" w:rsidP="00E052F4">
            <w:pPr>
              <w:tabs>
                <w:tab w:val="clear" w:pos="454"/>
                <w:tab w:val="clear" w:pos="680"/>
              </w:tabs>
              <w:ind w:left="696" w:hanging="516"/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อาคาร</w:t>
            </w: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และอุปกรณ์ และสินทรัพย์ไม่มีตัวตน สุทธิ</w:t>
            </w:r>
          </w:p>
        </w:tc>
        <w:tc>
          <w:tcPr>
            <w:tcW w:w="1065" w:type="dxa"/>
            <w:vAlign w:val="bottom"/>
          </w:tcPr>
          <w:p w14:paraId="6244B84A" w14:textId="212F1394" w:rsidR="00E052F4" w:rsidRPr="00523E29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25,859</w:t>
            </w:r>
          </w:p>
        </w:tc>
        <w:tc>
          <w:tcPr>
            <w:tcW w:w="236" w:type="dxa"/>
            <w:vAlign w:val="bottom"/>
          </w:tcPr>
          <w:p w14:paraId="015EE07A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2FD669E2" w14:textId="4E053341" w:rsidR="00E052F4" w:rsidRPr="001A59FE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(3,02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CA627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4" w:type="dxa"/>
            <w:gridSpan w:val="2"/>
            <w:vAlign w:val="bottom"/>
          </w:tcPr>
          <w:p w14:paraId="4FA8DA78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1BD20AFF" w14:textId="1906A953" w:rsidR="00E052F4" w:rsidRPr="00C858AE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(1,286)</w:t>
            </w:r>
          </w:p>
        </w:tc>
        <w:tc>
          <w:tcPr>
            <w:tcW w:w="236" w:type="dxa"/>
            <w:gridSpan w:val="2"/>
            <w:vAlign w:val="bottom"/>
          </w:tcPr>
          <w:p w14:paraId="63FC88E4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6A1C6BC4" w14:textId="27157730" w:rsidR="00E052F4" w:rsidRPr="00F334BD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(2,959)</w:t>
            </w:r>
          </w:p>
        </w:tc>
      </w:tr>
      <w:tr w:rsidR="00E052F4" w:rsidRPr="00855498" w14:paraId="4992020D" w14:textId="77777777">
        <w:trPr>
          <w:gridAfter w:val="1"/>
          <w:wAfter w:w="6" w:type="dxa"/>
          <w:cantSplit/>
          <w:trHeight w:hRule="exact" w:val="346"/>
        </w:trPr>
        <w:tc>
          <w:tcPr>
            <w:tcW w:w="4138" w:type="dxa"/>
            <w:vAlign w:val="bottom"/>
          </w:tcPr>
          <w:p w14:paraId="61A82772" w14:textId="77777777" w:rsidR="00E052F4" w:rsidRPr="007E05F0" w:rsidRDefault="00E052F4" w:rsidP="00E052F4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E81C43">
              <w:rPr>
                <w:rFonts w:asciiTheme="majorBidi" w:eastAsia="Arial Unicode MS" w:hAnsiTheme="majorBidi" w:cs="Angsana New"/>
                <w:sz w:val="28"/>
                <w:szCs w:val="28"/>
                <w:cs/>
              </w:rPr>
              <w:t>(</w:t>
            </w:r>
            <w:r w:rsidRPr="00E81C43">
              <w:rPr>
                <w:rFonts w:asciiTheme="majorBidi" w:eastAsia="Arial Unicode MS" w:hAnsiTheme="majorBidi" w:cs="Angsana New" w:hint="cs"/>
                <w:sz w:val="28"/>
                <w:szCs w:val="28"/>
                <w:cs/>
              </w:rPr>
              <w:t>กำไร</w:t>
            </w:r>
            <w:r w:rsidRPr="00E81C43">
              <w:rPr>
                <w:rFonts w:asciiTheme="majorBidi" w:eastAsia="Arial Unicode MS" w:hAnsiTheme="majorBidi" w:cs="Angsana New"/>
                <w:sz w:val="28"/>
                <w:szCs w:val="28"/>
                <w:cs/>
              </w:rPr>
              <w:t xml:space="preserve">) </w:t>
            </w:r>
            <w:r w:rsidRPr="00E81C43">
              <w:rPr>
                <w:rFonts w:asciiTheme="majorBidi" w:eastAsia="Arial Unicode MS" w:hAnsiTheme="majorBidi" w:cs="Angsana New" w:hint="cs"/>
                <w:sz w:val="28"/>
                <w:szCs w:val="28"/>
                <w:cs/>
              </w:rPr>
              <w:t>ขาดทุน</w:t>
            </w:r>
            <w:r w:rsidRPr="007E05F0">
              <w:rPr>
                <w:rFonts w:asciiTheme="majorBidi" w:eastAsia="Arial Unicode MS" w:hAnsiTheme="majorBidi" w:cs="Angsana New" w:hint="eastAsia"/>
                <w:sz w:val="28"/>
                <w:szCs w:val="28"/>
                <w:cs/>
              </w:rPr>
              <w:t>จากการขายเงินลงทุน</w:t>
            </w:r>
          </w:p>
        </w:tc>
        <w:tc>
          <w:tcPr>
            <w:tcW w:w="1065" w:type="dxa"/>
            <w:vAlign w:val="bottom"/>
          </w:tcPr>
          <w:p w14:paraId="0AFE3083" w14:textId="260ED189" w:rsidR="00E052F4" w:rsidRPr="000C726B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(35,702)</w:t>
            </w:r>
          </w:p>
        </w:tc>
        <w:tc>
          <w:tcPr>
            <w:tcW w:w="236" w:type="dxa"/>
          </w:tcPr>
          <w:p w14:paraId="5497BAE0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</w:tcPr>
          <w:p w14:paraId="5BE9006F" w14:textId="38F3EECA" w:rsidR="00E052F4" w:rsidRPr="001A59FE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13,998</w:t>
            </w:r>
          </w:p>
        </w:tc>
        <w:tc>
          <w:tcPr>
            <w:tcW w:w="236" w:type="dxa"/>
          </w:tcPr>
          <w:p w14:paraId="14C29318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0791C15C" w14:textId="2F9AA6B7" w:rsidR="00E052F4" w:rsidRPr="00C858AE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134</w:t>
            </w:r>
          </w:p>
        </w:tc>
        <w:tc>
          <w:tcPr>
            <w:tcW w:w="236" w:type="dxa"/>
            <w:gridSpan w:val="2"/>
          </w:tcPr>
          <w:p w14:paraId="7DB39E64" w14:textId="77777777" w:rsidR="00E052F4" w:rsidRPr="00A128CD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2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6ED05677" w14:textId="32B7F6BF" w:rsidR="00E052F4" w:rsidRPr="00F334BD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(5,606)</w:t>
            </w:r>
          </w:p>
        </w:tc>
      </w:tr>
      <w:tr w:rsidR="00E052F4" w:rsidRPr="00855498" w14:paraId="7881BF52" w14:textId="77777777">
        <w:trPr>
          <w:gridAfter w:val="1"/>
          <w:wAfter w:w="6" w:type="dxa"/>
          <w:cantSplit/>
          <w:trHeight w:hRule="exact" w:val="346"/>
        </w:trPr>
        <w:tc>
          <w:tcPr>
            <w:tcW w:w="4138" w:type="dxa"/>
            <w:vAlign w:val="bottom"/>
          </w:tcPr>
          <w:p w14:paraId="01657914" w14:textId="77777777" w:rsidR="00E052F4" w:rsidRPr="007E05F0" w:rsidRDefault="00E052F4" w:rsidP="00E052F4">
            <w:pPr>
              <w:contextualSpacing/>
              <w:jc w:val="thaiDistribute"/>
              <w:rPr>
                <w:rFonts w:asciiTheme="majorBidi" w:eastAsia="Arial Unicode MS" w:hAnsiTheme="majorBidi" w:cs="Angsana New"/>
                <w:sz w:val="28"/>
                <w:szCs w:val="28"/>
                <w:cs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ส่วนแบ่ง</w:t>
            </w: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กำไร</w:t>
            </w: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จากเงินลงทุนที่รับรู้ตามวิธีส่วนได้เสีย</w:t>
            </w:r>
          </w:p>
        </w:tc>
        <w:tc>
          <w:tcPr>
            <w:tcW w:w="1065" w:type="dxa"/>
            <w:vAlign w:val="bottom"/>
          </w:tcPr>
          <w:p w14:paraId="2CE2AB44" w14:textId="21893429" w:rsidR="00E052F4" w:rsidRPr="000C726B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(451,412)</w:t>
            </w:r>
          </w:p>
        </w:tc>
        <w:tc>
          <w:tcPr>
            <w:tcW w:w="236" w:type="dxa"/>
          </w:tcPr>
          <w:p w14:paraId="0ED10F9F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eastAsia="Arial Unicode MS" w:hAnsiTheme="majorBidi" w:cs="Angsana New"/>
                <w:sz w:val="28"/>
                <w:szCs w:val="28"/>
              </w:rPr>
            </w:pPr>
          </w:p>
        </w:tc>
        <w:tc>
          <w:tcPr>
            <w:tcW w:w="1066" w:type="dxa"/>
            <w:gridSpan w:val="2"/>
          </w:tcPr>
          <w:p w14:paraId="0551036C" w14:textId="4B701D2B" w:rsidR="00E052F4" w:rsidRPr="001A59FE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(448,775)</w:t>
            </w:r>
          </w:p>
        </w:tc>
        <w:tc>
          <w:tcPr>
            <w:tcW w:w="236" w:type="dxa"/>
          </w:tcPr>
          <w:p w14:paraId="0FFCE7FE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eastAsia="Arial Unicode MS" w:hAnsiTheme="majorBidi" w:cs="Angsana New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745CBB5F" w14:textId="5AFA763C" w:rsidR="00E052F4" w:rsidRPr="00A128CD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248D27A2" w14:textId="77777777" w:rsidR="00E052F4" w:rsidRPr="00A128CD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2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56363450" w14:textId="17F94B70" w:rsidR="00E052F4" w:rsidRPr="00F334BD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052F4" w:rsidRPr="00855498" w14:paraId="299CA1BF" w14:textId="77777777">
        <w:trPr>
          <w:gridAfter w:val="1"/>
          <w:wAfter w:w="6" w:type="dxa"/>
          <w:cantSplit/>
          <w:trHeight w:hRule="exact" w:val="758"/>
        </w:trPr>
        <w:tc>
          <w:tcPr>
            <w:tcW w:w="4138" w:type="dxa"/>
            <w:vAlign w:val="bottom"/>
          </w:tcPr>
          <w:p w14:paraId="508003FB" w14:textId="77777777" w:rsidR="00E052F4" w:rsidRPr="00462965" w:rsidRDefault="00E052F4" w:rsidP="00E052F4">
            <w:pPr>
              <w:ind w:left="156" w:hanging="156"/>
              <w:contextualSpacing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462965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</w:rPr>
              <w:t>การปรับปรุงมูลค่ายุติธรรมเงินลงทุนที่วัดมูลค่</w:t>
            </w:r>
            <w:r w:rsidRPr="00462965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า</w:t>
            </w:r>
          </w:p>
          <w:p w14:paraId="249599F6" w14:textId="4939FBDC" w:rsidR="00E052F4" w:rsidRPr="007E05F0" w:rsidRDefault="00E052F4" w:rsidP="00E052F4">
            <w:pPr>
              <w:tabs>
                <w:tab w:val="clear" w:pos="454"/>
              </w:tabs>
              <w:ind w:left="606" w:hanging="426"/>
              <w:contextualSpacing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462965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</w:rPr>
              <w:t>ยุติธรรม</w:t>
            </w:r>
            <w:r w:rsidRPr="00462965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ผ่านกำไรขาดทุน</w:t>
            </w:r>
          </w:p>
        </w:tc>
        <w:tc>
          <w:tcPr>
            <w:tcW w:w="1065" w:type="dxa"/>
            <w:vAlign w:val="bottom"/>
          </w:tcPr>
          <w:p w14:paraId="2DB8B5F2" w14:textId="27A2D5FF" w:rsidR="00E052F4" w:rsidRPr="000C726B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(2,000)</w:t>
            </w:r>
          </w:p>
        </w:tc>
        <w:tc>
          <w:tcPr>
            <w:tcW w:w="236" w:type="dxa"/>
          </w:tcPr>
          <w:p w14:paraId="2228E2F4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</w:tcPr>
          <w:p w14:paraId="2B2096DA" w14:textId="77777777" w:rsidR="00E052F4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  <w:p w14:paraId="15975C8C" w14:textId="1C47EF08" w:rsidR="00E052F4" w:rsidRPr="001A59FE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(1,990)</w:t>
            </w:r>
          </w:p>
        </w:tc>
        <w:tc>
          <w:tcPr>
            <w:tcW w:w="236" w:type="dxa"/>
          </w:tcPr>
          <w:p w14:paraId="6AC61949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4CC4E8B9" w14:textId="5596C362" w:rsidR="00E052F4" w:rsidRPr="00C858AE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920EDEE" w14:textId="77777777" w:rsidR="00E052F4" w:rsidRPr="00A128CD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2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3F548C71" w14:textId="0436C887" w:rsidR="00E052F4" w:rsidRPr="00F334BD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052F4" w:rsidRPr="00855498" w14:paraId="10E6264A" w14:textId="77777777">
        <w:trPr>
          <w:gridAfter w:val="1"/>
          <w:wAfter w:w="6" w:type="dxa"/>
          <w:cantSplit/>
          <w:trHeight w:hRule="exact" w:val="346"/>
        </w:trPr>
        <w:tc>
          <w:tcPr>
            <w:tcW w:w="4138" w:type="dxa"/>
            <w:vAlign w:val="bottom"/>
          </w:tcPr>
          <w:p w14:paraId="78F5D5EE" w14:textId="77777777" w:rsidR="00E052F4" w:rsidRPr="007E05F0" w:rsidRDefault="00E052F4" w:rsidP="00E052F4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การปรับปรุงมูลค่ายุติธรรมของเครื่องมือทางการเงิน</w:t>
            </w: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065" w:type="dxa"/>
            <w:vAlign w:val="bottom"/>
          </w:tcPr>
          <w:p w14:paraId="0A1CF87C" w14:textId="2CF86DF5" w:rsidR="00E052F4" w:rsidRPr="000C726B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825,992</w:t>
            </w:r>
          </w:p>
        </w:tc>
        <w:tc>
          <w:tcPr>
            <w:tcW w:w="236" w:type="dxa"/>
          </w:tcPr>
          <w:p w14:paraId="14756B9D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</w:tcPr>
          <w:p w14:paraId="77AE3335" w14:textId="525B3AE2" w:rsidR="00E052F4" w:rsidRPr="001A59FE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2,675,884</w:t>
            </w:r>
          </w:p>
        </w:tc>
        <w:tc>
          <w:tcPr>
            <w:tcW w:w="236" w:type="dxa"/>
          </w:tcPr>
          <w:p w14:paraId="70EF7BE6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2E712C4E" w14:textId="13D27832" w:rsidR="00E052F4" w:rsidRPr="00C858AE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373,231</w:t>
            </w:r>
          </w:p>
        </w:tc>
        <w:tc>
          <w:tcPr>
            <w:tcW w:w="236" w:type="dxa"/>
            <w:gridSpan w:val="2"/>
          </w:tcPr>
          <w:p w14:paraId="46BD68A7" w14:textId="77777777" w:rsidR="00E052F4" w:rsidRPr="00A128CD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2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6B64B0F9" w14:textId="2AD83FE4" w:rsidR="00E052F4" w:rsidRPr="00F334BD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2,866,538</w:t>
            </w:r>
          </w:p>
        </w:tc>
      </w:tr>
      <w:tr w:rsidR="00E052F4" w:rsidRPr="00855498" w14:paraId="373FADD2" w14:textId="77777777">
        <w:trPr>
          <w:gridAfter w:val="1"/>
          <w:wAfter w:w="6" w:type="dxa"/>
          <w:cantSplit/>
          <w:trHeight w:hRule="exact" w:val="346"/>
        </w:trPr>
        <w:tc>
          <w:tcPr>
            <w:tcW w:w="4138" w:type="dxa"/>
            <w:vAlign w:val="bottom"/>
          </w:tcPr>
          <w:p w14:paraId="685792A9" w14:textId="77777777" w:rsidR="00E052F4" w:rsidRPr="007E05F0" w:rsidRDefault="00E052F4" w:rsidP="00E052F4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กำไร</w:t>
            </w: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065" w:type="dxa"/>
            <w:vAlign w:val="bottom"/>
          </w:tcPr>
          <w:p w14:paraId="02A25CED" w14:textId="519F0D12" w:rsidR="00E052F4" w:rsidRPr="000C726B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(1,042,142)</w:t>
            </w:r>
          </w:p>
        </w:tc>
        <w:tc>
          <w:tcPr>
            <w:tcW w:w="236" w:type="dxa"/>
          </w:tcPr>
          <w:p w14:paraId="29D3A96B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</w:tcPr>
          <w:p w14:paraId="381745FD" w14:textId="3D6AC779" w:rsidR="00E052F4" w:rsidRPr="001A59FE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A058B">
              <w:rPr>
                <w:rFonts w:ascii="Angsana New" w:hAnsi="Angsana New" w:cs="Angsana New"/>
                <w:sz w:val="28"/>
                <w:szCs w:val="28"/>
              </w:rPr>
              <w:t>2,152,177</w:t>
            </w:r>
            <w:r w:rsidRPr="00CA627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FE4DCC4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39F62D96" w14:textId="0C59D7BB" w:rsidR="00E052F4" w:rsidRPr="00C858AE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(565,502)</w:t>
            </w:r>
          </w:p>
        </w:tc>
        <w:tc>
          <w:tcPr>
            <w:tcW w:w="236" w:type="dxa"/>
            <w:gridSpan w:val="2"/>
          </w:tcPr>
          <w:p w14:paraId="343F9A00" w14:textId="77777777" w:rsidR="00E052F4" w:rsidRPr="00A128CD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2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0703C8EC" w14:textId="7006C32F" w:rsidR="00E052F4" w:rsidRPr="00F334BD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(1,667,875)</w:t>
            </w:r>
          </w:p>
        </w:tc>
      </w:tr>
      <w:tr w:rsidR="00E052F4" w:rsidRPr="00855498" w14:paraId="7AB216ED" w14:textId="77777777">
        <w:trPr>
          <w:gridAfter w:val="1"/>
          <w:wAfter w:w="6" w:type="dxa"/>
          <w:cantSplit/>
          <w:trHeight w:hRule="exact" w:val="346"/>
        </w:trPr>
        <w:tc>
          <w:tcPr>
            <w:tcW w:w="4138" w:type="dxa"/>
            <w:vAlign w:val="bottom"/>
          </w:tcPr>
          <w:p w14:paraId="20FC31F3" w14:textId="77777777" w:rsidR="00E052F4" w:rsidRPr="007E05F0" w:rsidRDefault="00E052F4" w:rsidP="00E052F4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รายได้เงินปันผล</w:t>
            </w:r>
          </w:p>
        </w:tc>
        <w:tc>
          <w:tcPr>
            <w:tcW w:w="1065" w:type="dxa"/>
            <w:vAlign w:val="bottom"/>
          </w:tcPr>
          <w:p w14:paraId="0614F6E5" w14:textId="5DC546CD" w:rsidR="00E052F4" w:rsidRPr="000C726B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(3,824)</w:t>
            </w:r>
          </w:p>
        </w:tc>
        <w:tc>
          <w:tcPr>
            <w:tcW w:w="236" w:type="dxa"/>
          </w:tcPr>
          <w:p w14:paraId="6D506AD5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</w:tcPr>
          <w:p w14:paraId="411F5DB2" w14:textId="5BAF0AE2" w:rsidR="00E052F4" w:rsidRPr="001A59FE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(2,647)</w:t>
            </w:r>
          </w:p>
        </w:tc>
        <w:tc>
          <w:tcPr>
            <w:tcW w:w="236" w:type="dxa"/>
          </w:tcPr>
          <w:p w14:paraId="6B5A5A4A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0446C6EB" w14:textId="6DB5D1EF" w:rsidR="00E052F4" w:rsidRPr="00C858AE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(1,626,589)</w:t>
            </w:r>
          </w:p>
        </w:tc>
        <w:tc>
          <w:tcPr>
            <w:tcW w:w="236" w:type="dxa"/>
            <w:gridSpan w:val="2"/>
          </w:tcPr>
          <w:p w14:paraId="2A49C691" w14:textId="77777777" w:rsidR="00E052F4" w:rsidRPr="00A128CD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2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6B536E0F" w14:textId="4B8FD4BC" w:rsidR="00E052F4" w:rsidRPr="00F334BD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(7,803,076)</w:t>
            </w:r>
          </w:p>
        </w:tc>
      </w:tr>
      <w:tr w:rsidR="00E052F4" w:rsidRPr="00855498" w14:paraId="16D1C706" w14:textId="77777777">
        <w:trPr>
          <w:gridAfter w:val="1"/>
          <w:wAfter w:w="6" w:type="dxa"/>
          <w:cantSplit/>
          <w:trHeight w:hRule="exact" w:val="346"/>
        </w:trPr>
        <w:tc>
          <w:tcPr>
            <w:tcW w:w="4138" w:type="dxa"/>
            <w:vAlign w:val="bottom"/>
          </w:tcPr>
          <w:p w14:paraId="1D268E71" w14:textId="77777777" w:rsidR="00E052F4" w:rsidRPr="007E05F0" w:rsidRDefault="00E052F4" w:rsidP="00E052F4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065" w:type="dxa"/>
            <w:vAlign w:val="center"/>
          </w:tcPr>
          <w:p w14:paraId="6B3340C4" w14:textId="743A0973" w:rsidR="00E052F4" w:rsidRPr="000C726B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1,106,122</w:t>
            </w:r>
          </w:p>
        </w:tc>
        <w:tc>
          <w:tcPr>
            <w:tcW w:w="236" w:type="dxa"/>
          </w:tcPr>
          <w:p w14:paraId="2848967E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</w:tcPr>
          <w:p w14:paraId="03C219D9" w14:textId="41A1B79E" w:rsidR="00E052F4" w:rsidRPr="001A59FE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1,171,651</w:t>
            </w:r>
          </w:p>
        </w:tc>
        <w:tc>
          <w:tcPr>
            <w:tcW w:w="236" w:type="dxa"/>
          </w:tcPr>
          <w:p w14:paraId="4866448A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16605081" w14:textId="7343B615" w:rsidR="00E052F4" w:rsidRPr="00C858AE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953,196</w:t>
            </w:r>
          </w:p>
        </w:tc>
        <w:tc>
          <w:tcPr>
            <w:tcW w:w="236" w:type="dxa"/>
            <w:gridSpan w:val="2"/>
          </w:tcPr>
          <w:p w14:paraId="07FD2DB3" w14:textId="77777777" w:rsidR="00E052F4" w:rsidRPr="00A128CD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2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16CECE6C" w14:textId="1DA104EA" w:rsidR="00E052F4" w:rsidRPr="00F334BD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1,043,047</w:t>
            </w:r>
          </w:p>
        </w:tc>
      </w:tr>
      <w:tr w:rsidR="00E052F4" w:rsidRPr="00855498" w14:paraId="17812480" w14:textId="77777777">
        <w:trPr>
          <w:gridAfter w:val="1"/>
          <w:wAfter w:w="6" w:type="dxa"/>
          <w:cantSplit/>
          <w:trHeight w:hRule="exact" w:val="346"/>
        </w:trPr>
        <w:tc>
          <w:tcPr>
            <w:tcW w:w="4138" w:type="dxa"/>
            <w:vAlign w:val="bottom"/>
          </w:tcPr>
          <w:p w14:paraId="08CCF717" w14:textId="77777777" w:rsidR="00E052F4" w:rsidRPr="007E05F0" w:rsidRDefault="00E052F4" w:rsidP="00E052F4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065" w:type="dxa"/>
            <w:vAlign w:val="center"/>
          </w:tcPr>
          <w:p w14:paraId="3A2FF2E4" w14:textId="71897EF4" w:rsidR="00E052F4" w:rsidRPr="000C726B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(120,487)</w:t>
            </w:r>
          </w:p>
        </w:tc>
        <w:tc>
          <w:tcPr>
            <w:tcW w:w="236" w:type="dxa"/>
          </w:tcPr>
          <w:p w14:paraId="5C85DDE2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</w:tcPr>
          <w:p w14:paraId="169E04C4" w14:textId="3305B24E" w:rsidR="00E052F4" w:rsidRPr="001A59FE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(176,371)</w:t>
            </w:r>
          </w:p>
        </w:tc>
        <w:tc>
          <w:tcPr>
            <w:tcW w:w="236" w:type="dxa"/>
          </w:tcPr>
          <w:p w14:paraId="472988A0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1F6B4F86" w14:textId="07AD3201" w:rsidR="00E052F4" w:rsidRPr="00C858AE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128CD">
              <w:rPr>
                <w:rFonts w:ascii="Angsana New" w:hAnsi="Angsana New" w:cs="Angsana New"/>
                <w:sz w:val="28"/>
                <w:szCs w:val="28"/>
              </w:rPr>
              <w:t>(924,182)</w:t>
            </w:r>
          </w:p>
        </w:tc>
        <w:tc>
          <w:tcPr>
            <w:tcW w:w="236" w:type="dxa"/>
            <w:gridSpan w:val="2"/>
          </w:tcPr>
          <w:p w14:paraId="72D682A5" w14:textId="77777777" w:rsidR="00E052F4" w:rsidRPr="00A128CD" w:rsidRDefault="00E052F4" w:rsidP="00A12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2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2A5EF246" w14:textId="177A66D3" w:rsidR="00E052F4" w:rsidRPr="00F334BD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(880,918)</w:t>
            </w:r>
          </w:p>
        </w:tc>
      </w:tr>
      <w:tr w:rsidR="00E052F4" w:rsidRPr="001A59FE" w14:paraId="7DF81256" w14:textId="77777777" w:rsidTr="00B476DE">
        <w:trPr>
          <w:gridAfter w:val="1"/>
          <w:wAfter w:w="6" w:type="dxa"/>
          <w:cantSplit/>
          <w:trHeight w:hRule="exact" w:val="346"/>
        </w:trPr>
        <w:tc>
          <w:tcPr>
            <w:tcW w:w="4138" w:type="dxa"/>
            <w:vAlign w:val="bottom"/>
          </w:tcPr>
          <w:p w14:paraId="788E0CC7" w14:textId="77777777" w:rsidR="00E052F4" w:rsidRPr="007E05F0" w:rsidRDefault="00E052F4" w:rsidP="00E052F4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05F0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8D177D" w14:textId="42D85259" w:rsidR="00E052F4" w:rsidRPr="000C726B" w:rsidRDefault="00E052F4" w:rsidP="003B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64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2,741,287</w:t>
            </w:r>
          </w:p>
        </w:tc>
        <w:tc>
          <w:tcPr>
            <w:tcW w:w="236" w:type="dxa"/>
          </w:tcPr>
          <w:p w14:paraId="4BCB1783" w14:textId="77777777" w:rsidR="00E052F4" w:rsidRPr="000C726B" w:rsidRDefault="00E052F4" w:rsidP="003B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1D53B" w14:textId="480B818F" w:rsidR="00E052F4" w:rsidRPr="001A59FE" w:rsidRDefault="00E052F4" w:rsidP="003B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D2AB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3,720,094</w:t>
            </w:r>
          </w:p>
        </w:tc>
        <w:tc>
          <w:tcPr>
            <w:tcW w:w="236" w:type="dxa"/>
          </w:tcPr>
          <w:p w14:paraId="636E0DB3" w14:textId="77777777" w:rsidR="00E052F4" w:rsidRPr="003B64B6" w:rsidRDefault="00E052F4" w:rsidP="003B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080FE" w14:textId="1A63F2E8" w:rsidR="00E052F4" w:rsidRPr="003B64B6" w:rsidRDefault="00E052F4" w:rsidP="003B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64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(1,395,866)</w:t>
            </w:r>
          </w:p>
        </w:tc>
        <w:tc>
          <w:tcPr>
            <w:tcW w:w="236" w:type="dxa"/>
            <w:gridSpan w:val="2"/>
          </w:tcPr>
          <w:p w14:paraId="64315881" w14:textId="77777777" w:rsidR="00E052F4" w:rsidRPr="003B64B6" w:rsidRDefault="00E052F4" w:rsidP="003B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20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D2A99" w14:textId="379E69DA" w:rsidR="00E052F4" w:rsidRPr="00F334BD" w:rsidRDefault="00E052F4" w:rsidP="003B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334BD">
              <w:rPr>
                <w:rFonts w:ascii="Angsana New" w:hAnsi="Angsana New" w:cs="Angsana New"/>
                <w:b/>
                <w:bCs/>
                <w:sz w:val="28"/>
                <w:szCs w:val="28"/>
              </w:rPr>
              <w:t>(5,355,608)</w:t>
            </w:r>
          </w:p>
        </w:tc>
      </w:tr>
      <w:tr w:rsidR="00E052F4" w:rsidRPr="001A59FE" w14:paraId="6D25669E" w14:textId="77777777" w:rsidTr="004542E2">
        <w:trPr>
          <w:gridAfter w:val="1"/>
          <w:wAfter w:w="6" w:type="dxa"/>
          <w:cantSplit/>
          <w:trHeight w:hRule="exact" w:val="346"/>
        </w:trPr>
        <w:tc>
          <w:tcPr>
            <w:tcW w:w="4138" w:type="dxa"/>
            <w:vAlign w:val="bottom"/>
          </w:tcPr>
          <w:p w14:paraId="0633E3A9" w14:textId="77777777" w:rsidR="00E052F4" w:rsidRPr="007E05F0" w:rsidRDefault="00E052F4" w:rsidP="00E052F4">
            <w:pPr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0FB1733C" w14:textId="77777777" w:rsidR="00E052F4" w:rsidRPr="000C726B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59E780D" w14:textId="77777777" w:rsidR="00E052F4" w:rsidRPr="000C726B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</w:tcBorders>
            <w:vAlign w:val="bottom"/>
          </w:tcPr>
          <w:p w14:paraId="4B70477D" w14:textId="77777777" w:rsidR="00E052F4" w:rsidRPr="00FD2AB1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D736C2A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</w:tcBorders>
            <w:vAlign w:val="bottom"/>
          </w:tcPr>
          <w:p w14:paraId="4009545C" w14:textId="77777777" w:rsidR="00E052F4" w:rsidRPr="00910DE5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0F623BD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</w:tcBorders>
            <w:vAlign w:val="bottom"/>
          </w:tcPr>
          <w:p w14:paraId="3DC5ED17" w14:textId="77777777" w:rsidR="00E052F4" w:rsidRPr="00C224A9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052F4" w:rsidRPr="001A59FE" w14:paraId="1190FD73" w14:textId="77777777" w:rsidTr="004542E2">
        <w:trPr>
          <w:gridAfter w:val="1"/>
          <w:wAfter w:w="6" w:type="dxa"/>
          <w:cantSplit/>
          <w:trHeight w:hRule="exact" w:val="346"/>
        </w:trPr>
        <w:tc>
          <w:tcPr>
            <w:tcW w:w="4138" w:type="dxa"/>
            <w:vAlign w:val="bottom"/>
          </w:tcPr>
          <w:p w14:paraId="1680FDDC" w14:textId="77777777" w:rsidR="00E052F4" w:rsidRPr="007E05F0" w:rsidRDefault="00E052F4" w:rsidP="00E052F4">
            <w:pPr>
              <w:contextualSpacing/>
              <w:jc w:val="thaiDistribute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6D9790B9" w14:textId="77777777" w:rsidR="00E052F4" w:rsidRPr="000C726B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A980510" w14:textId="77777777" w:rsidR="00E052F4" w:rsidRPr="000C726B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65071A64" w14:textId="77777777" w:rsidR="00E052F4" w:rsidRPr="00FD2AB1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C8C5787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0F06B0C9" w14:textId="77777777" w:rsidR="00E052F4" w:rsidRPr="00910DE5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EB8C13A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60D97601" w14:textId="77777777" w:rsidR="00E052F4" w:rsidRPr="00C224A9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052F4" w:rsidRPr="001A59FE" w14:paraId="47324CA0" w14:textId="77777777" w:rsidTr="004542E2">
        <w:trPr>
          <w:gridAfter w:val="1"/>
          <w:wAfter w:w="6" w:type="dxa"/>
          <w:cantSplit/>
          <w:trHeight w:hRule="exact" w:val="346"/>
        </w:trPr>
        <w:tc>
          <w:tcPr>
            <w:tcW w:w="4138" w:type="dxa"/>
            <w:vAlign w:val="bottom"/>
          </w:tcPr>
          <w:p w14:paraId="480B3AD2" w14:textId="77777777" w:rsidR="00E052F4" w:rsidRPr="007E05F0" w:rsidRDefault="00E052F4" w:rsidP="00E052F4">
            <w:pPr>
              <w:contextualSpacing/>
              <w:jc w:val="thaiDistribute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71DC7403" w14:textId="77777777" w:rsidR="00E052F4" w:rsidRPr="000C726B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15B7C3F" w14:textId="77777777" w:rsidR="00E052F4" w:rsidRPr="000C726B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1DBA38C2" w14:textId="77777777" w:rsidR="00E052F4" w:rsidRPr="00FD2AB1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C2022FA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47EA82A6" w14:textId="77777777" w:rsidR="00E052F4" w:rsidRPr="00910DE5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AA2EC21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27496EF4" w14:textId="77777777" w:rsidR="00E052F4" w:rsidRPr="00C224A9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1C11" w:rsidRPr="001A59FE" w14:paraId="434A4C7C" w14:textId="77777777" w:rsidTr="004542E2">
        <w:trPr>
          <w:gridAfter w:val="1"/>
          <w:wAfter w:w="6" w:type="dxa"/>
          <w:cantSplit/>
          <w:trHeight w:hRule="exact" w:val="346"/>
        </w:trPr>
        <w:tc>
          <w:tcPr>
            <w:tcW w:w="4138" w:type="dxa"/>
            <w:vAlign w:val="bottom"/>
          </w:tcPr>
          <w:p w14:paraId="20F83345" w14:textId="77777777" w:rsidR="00AA1C11" w:rsidRPr="007E05F0" w:rsidRDefault="00AA1C11" w:rsidP="00E052F4">
            <w:pPr>
              <w:contextualSpacing/>
              <w:jc w:val="thaiDistribute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6CD391C4" w14:textId="77777777" w:rsidR="00AA1C11" w:rsidRPr="000C726B" w:rsidRDefault="00AA1C11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8BF2C9" w14:textId="77777777" w:rsidR="00AA1C11" w:rsidRPr="000C726B" w:rsidRDefault="00AA1C11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12EDAFC3" w14:textId="77777777" w:rsidR="00AA1C11" w:rsidRPr="00FD2AB1" w:rsidRDefault="00AA1C11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37C7BCB" w14:textId="77777777" w:rsidR="00AA1C11" w:rsidRPr="007E05F0" w:rsidRDefault="00AA1C11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19A5FE2E" w14:textId="77777777" w:rsidR="00AA1C11" w:rsidRPr="00910DE5" w:rsidRDefault="00AA1C11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014DF9D" w14:textId="77777777" w:rsidR="00AA1C11" w:rsidRPr="007E05F0" w:rsidRDefault="00AA1C11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0BD346A8" w14:textId="77777777" w:rsidR="00AA1C11" w:rsidRPr="00C224A9" w:rsidRDefault="00AA1C11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1C11" w:rsidRPr="001A59FE" w14:paraId="300950A9" w14:textId="77777777" w:rsidTr="004542E2">
        <w:trPr>
          <w:gridAfter w:val="1"/>
          <w:wAfter w:w="6" w:type="dxa"/>
          <w:cantSplit/>
          <w:trHeight w:hRule="exact" w:val="346"/>
        </w:trPr>
        <w:tc>
          <w:tcPr>
            <w:tcW w:w="4138" w:type="dxa"/>
            <w:vAlign w:val="bottom"/>
          </w:tcPr>
          <w:p w14:paraId="7413F97C" w14:textId="77777777" w:rsidR="00AA1C11" w:rsidRPr="007E05F0" w:rsidRDefault="00AA1C11" w:rsidP="00E052F4">
            <w:pPr>
              <w:contextualSpacing/>
              <w:jc w:val="thaiDistribute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3D570D79" w14:textId="77777777" w:rsidR="00AA1C11" w:rsidRPr="000C726B" w:rsidRDefault="00AA1C11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FACA583" w14:textId="77777777" w:rsidR="00AA1C11" w:rsidRPr="000C726B" w:rsidRDefault="00AA1C11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2D56622A" w14:textId="77777777" w:rsidR="00AA1C11" w:rsidRPr="00FD2AB1" w:rsidRDefault="00AA1C11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00BB59" w14:textId="77777777" w:rsidR="00AA1C11" w:rsidRPr="007E05F0" w:rsidRDefault="00AA1C11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45203A38" w14:textId="77777777" w:rsidR="00AA1C11" w:rsidRPr="00910DE5" w:rsidRDefault="00AA1C11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0665DF9" w14:textId="77777777" w:rsidR="00AA1C11" w:rsidRPr="007E05F0" w:rsidRDefault="00AA1C11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722FD4F3" w14:textId="77777777" w:rsidR="00AA1C11" w:rsidRPr="00C224A9" w:rsidRDefault="00AA1C11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052F4" w:rsidRPr="001A59FE" w14:paraId="23875568" w14:textId="77777777" w:rsidTr="004542E2">
        <w:trPr>
          <w:gridAfter w:val="1"/>
          <w:wAfter w:w="6" w:type="dxa"/>
          <w:cantSplit/>
          <w:trHeight w:hRule="exact" w:val="346"/>
        </w:trPr>
        <w:tc>
          <w:tcPr>
            <w:tcW w:w="4138" w:type="dxa"/>
            <w:vAlign w:val="bottom"/>
          </w:tcPr>
          <w:p w14:paraId="027C480D" w14:textId="4798F89D" w:rsidR="00E052F4" w:rsidRPr="007E05F0" w:rsidRDefault="00E052F4" w:rsidP="00E052F4">
            <w:pPr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  <w:lastRenderedPageBreak/>
              <w:t>การเปลี่ยนแปลงในสินทรัพย์และหนี้สินดำเนินงาน</w:t>
            </w:r>
          </w:p>
        </w:tc>
        <w:tc>
          <w:tcPr>
            <w:tcW w:w="1065" w:type="dxa"/>
            <w:vAlign w:val="bottom"/>
          </w:tcPr>
          <w:p w14:paraId="74E4C342" w14:textId="77777777" w:rsidR="00E052F4" w:rsidRPr="000C726B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7239F16" w14:textId="77777777" w:rsidR="00E052F4" w:rsidRPr="000C726B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7C9ACCF4" w14:textId="77777777" w:rsidR="00E052F4" w:rsidRPr="00FD2AB1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9B5B529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2AF3BDF0" w14:textId="77777777" w:rsidR="00E052F4" w:rsidRPr="00910DE5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3CA6412" w14:textId="77777777" w:rsidR="00E052F4" w:rsidRPr="007E05F0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666DF61B" w14:textId="77777777" w:rsidR="00E052F4" w:rsidRPr="00C224A9" w:rsidRDefault="00E052F4" w:rsidP="00E0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3B11" w:rsidRPr="001A59FE" w14:paraId="5F30D07F" w14:textId="77777777">
        <w:trPr>
          <w:gridAfter w:val="1"/>
          <w:wAfter w:w="6" w:type="dxa"/>
          <w:cantSplit/>
          <w:trHeight w:hRule="exact" w:val="346"/>
        </w:trPr>
        <w:tc>
          <w:tcPr>
            <w:tcW w:w="4138" w:type="dxa"/>
            <w:vAlign w:val="bottom"/>
          </w:tcPr>
          <w:p w14:paraId="24733968" w14:textId="52868C48" w:rsidR="00273B11" w:rsidRPr="007E05F0" w:rsidRDefault="00273B11" w:rsidP="00273B11">
            <w:pPr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</w:rPr>
              <w:t>(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เพิ่มขึ้น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) </w:t>
            </w:r>
            <w:r w:rsidRPr="007E05F0">
              <w:rPr>
                <w:rFonts w:ascii="Angsana New" w:eastAsia="Arial Unicode MS" w:hAnsi="Angsana New" w:cs="Angsana New" w:hint="eastAsia"/>
                <w:sz w:val="28"/>
                <w:szCs w:val="28"/>
                <w:cs/>
                <w:lang w:val="en-GB"/>
              </w:rPr>
              <w:t>ลดลง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065" w:type="dxa"/>
            <w:vAlign w:val="bottom"/>
          </w:tcPr>
          <w:p w14:paraId="736E0260" w14:textId="65BD2105" w:rsidR="00273B11" w:rsidRPr="00F2312A" w:rsidRDefault="00273B11" w:rsidP="00F23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F2312A">
              <w:rPr>
                <w:rFonts w:ascii="Angsana New" w:eastAsia="Arial Unicode MS" w:hAnsi="Angsana New" w:cs="Angsana New"/>
                <w:sz w:val="28"/>
                <w:szCs w:val="28"/>
              </w:rPr>
              <w:t>(1,443,654)</w:t>
            </w:r>
          </w:p>
        </w:tc>
        <w:tc>
          <w:tcPr>
            <w:tcW w:w="236" w:type="dxa"/>
          </w:tcPr>
          <w:p w14:paraId="5E5E1489" w14:textId="77777777" w:rsidR="00273B11" w:rsidRPr="000C726B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</w:tcPr>
          <w:p w14:paraId="5A46A8C1" w14:textId="0EC0798E" w:rsidR="00273B11" w:rsidRPr="00FD2AB1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13762">
              <w:rPr>
                <w:rFonts w:ascii="Angsana New" w:eastAsia="Arial Unicode MS" w:hAnsi="Angsana New" w:cs="Angsana New"/>
                <w:sz w:val="28"/>
                <w:szCs w:val="28"/>
              </w:rPr>
              <w:t>(733,825)</w:t>
            </w:r>
          </w:p>
        </w:tc>
        <w:tc>
          <w:tcPr>
            <w:tcW w:w="236" w:type="dxa"/>
          </w:tcPr>
          <w:p w14:paraId="63C4DDE9" w14:textId="77777777" w:rsidR="00273B11" w:rsidRPr="007E05F0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12821FC5" w14:textId="1A42ACB4" w:rsidR="00273B11" w:rsidRPr="003B64B6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3B64B6">
              <w:rPr>
                <w:rFonts w:ascii="Angsana New" w:eastAsia="Arial Unicode MS" w:hAnsi="Angsana New" w:cs="Angsana New"/>
                <w:sz w:val="28"/>
                <w:szCs w:val="28"/>
              </w:rPr>
              <w:t>575,784</w:t>
            </w:r>
          </w:p>
        </w:tc>
        <w:tc>
          <w:tcPr>
            <w:tcW w:w="236" w:type="dxa"/>
            <w:gridSpan w:val="2"/>
          </w:tcPr>
          <w:p w14:paraId="2509802A" w14:textId="77777777" w:rsidR="00273B11" w:rsidRPr="007E05F0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78869C8D" w14:textId="0903F66F" w:rsidR="00273B11" w:rsidRPr="00F334BD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F334BD">
              <w:rPr>
                <w:rFonts w:ascii="Angsana New" w:hAnsi="Angsana New" w:cs="Angsana New"/>
                <w:sz w:val="28"/>
                <w:szCs w:val="28"/>
                <w:cs/>
              </w:rPr>
              <w:t>569</w:t>
            </w:r>
            <w:r w:rsidRPr="00F334B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334BD">
              <w:rPr>
                <w:rFonts w:ascii="Angsana New" w:hAnsi="Angsana New" w:cs="Angsana New"/>
                <w:sz w:val="28"/>
                <w:szCs w:val="28"/>
                <w:cs/>
              </w:rPr>
              <w:t>639</w:t>
            </w:r>
          </w:p>
        </w:tc>
      </w:tr>
      <w:tr w:rsidR="00273B11" w:rsidRPr="001A59FE" w14:paraId="485E72D9" w14:textId="77777777">
        <w:trPr>
          <w:gridAfter w:val="1"/>
          <w:wAfter w:w="6" w:type="dxa"/>
          <w:cantSplit/>
          <w:trHeight w:hRule="exact" w:val="346"/>
        </w:trPr>
        <w:tc>
          <w:tcPr>
            <w:tcW w:w="4138" w:type="dxa"/>
            <w:vAlign w:val="bottom"/>
          </w:tcPr>
          <w:p w14:paraId="179C52BF" w14:textId="7811BC7D" w:rsidR="00273B11" w:rsidRPr="007E05F0" w:rsidRDefault="00273B11" w:rsidP="00273B11">
            <w:pPr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สินค้าคงเหลือ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</w:rPr>
              <w:t>(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เพิ่มขึ้น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)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ลดลง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65" w:type="dxa"/>
            <w:vAlign w:val="center"/>
          </w:tcPr>
          <w:p w14:paraId="631F3104" w14:textId="23A8AB56" w:rsidR="00273B11" w:rsidRPr="00F2312A" w:rsidRDefault="00273B11" w:rsidP="00F23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F2312A">
              <w:rPr>
                <w:rFonts w:ascii="Angsana New" w:eastAsia="Arial Unicode MS" w:hAnsi="Angsana New" w:cs="Angsana New"/>
                <w:sz w:val="28"/>
                <w:szCs w:val="28"/>
              </w:rPr>
              <w:t>1,424,575</w:t>
            </w:r>
          </w:p>
        </w:tc>
        <w:tc>
          <w:tcPr>
            <w:tcW w:w="236" w:type="dxa"/>
          </w:tcPr>
          <w:p w14:paraId="3EA8592B" w14:textId="77777777" w:rsidR="00273B11" w:rsidRPr="000C726B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</w:tcPr>
          <w:p w14:paraId="5B71A3FB" w14:textId="5B790224" w:rsidR="00273B11" w:rsidRPr="00FD2AB1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13762">
              <w:rPr>
                <w:rFonts w:ascii="Angsana New" w:eastAsia="Arial Unicode MS" w:hAnsi="Angsana New" w:cs="Angsana New"/>
                <w:sz w:val="28"/>
                <w:szCs w:val="28"/>
              </w:rPr>
              <w:t>(1,625,638)</w:t>
            </w:r>
          </w:p>
        </w:tc>
        <w:tc>
          <w:tcPr>
            <w:tcW w:w="236" w:type="dxa"/>
          </w:tcPr>
          <w:p w14:paraId="31ACBA76" w14:textId="77777777" w:rsidR="00273B11" w:rsidRPr="007E05F0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4A7A1862" w14:textId="0AE83EE6" w:rsidR="00273B11" w:rsidRPr="003B64B6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3B64B6">
              <w:rPr>
                <w:rFonts w:ascii="Angsana New" w:eastAsia="Arial Unicode MS" w:hAnsi="Angsana New" w:cs="Angsana New"/>
                <w:sz w:val="28"/>
                <w:szCs w:val="28"/>
              </w:rPr>
              <w:t>(285,725)</w:t>
            </w:r>
          </w:p>
        </w:tc>
        <w:tc>
          <w:tcPr>
            <w:tcW w:w="236" w:type="dxa"/>
            <w:gridSpan w:val="2"/>
          </w:tcPr>
          <w:p w14:paraId="4906476F" w14:textId="77777777" w:rsidR="00273B11" w:rsidRPr="007E05F0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10EF5361" w14:textId="4C540D4C" w:rsidR="00273B11" w:rsidRPr="00F334BD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F334BD">
              <w:rPr>
                <w:rFonts w:ascii="Angsana New" w:hAnsi="Angsana New" w:cs="Angsana New"/>
                <w:sz w:val="28"/>
                <w:szCs w:val="28"/>
                <w:cs/>
              </w:rPr>
              <w:t>395</w:t>
            </w:r>
            <w:r w:rsidRPr="00F334B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334BD">
              <w:rPr>
                <w:rFonts w:ascii="Angsana New" w:hAnsi="Angsana New" w:cs="Angsana New"/>
                <w:sz w:val="28"/>
                <w:szCs w:val="28"/>
                <w:cs/>
              </w:rPr>
              <w:t>004</w:t>
            </w:r>
          </w:p>
        </w:tc>
      </w:tr>
      <w:tr w:rsidR="00273B11" w:rsidRPr="001A59FE" w14:paraId="2BF60511" w14:textId="77777777">
        <w:trPr>
          <w:gridAfter w:val="1"/>
          <w:wAfter w:w="6" w:type="dxa"/>
          <w:cantSplit/>
          <w:trHeight w:hRule="exact" w:val="346"/>
        </w:trPr>
        <w:tc>
          <w:tcPr>
            <w:tcW w:w="4138" w:type="dxa"/>
            <w:vAlign w:val="bottom"/>
          </w:tcPr>
          <w:p w14:paraId="6A68DB07" w14:textId="4F8EFDDE" w:rsidR="00273B11" w:rsidRPr="007E05F0" w:rsidRDefault="00273B11" w:rsidP="00273B11">
            <w:pPr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 xml:space="preserve">สินทรัพย์หมุนเวียนอื่น (เพิ่มขึ้น) ลดลง </w:t>
            </w:r>
          </w:p>
        </w:tc>
        <w:tc>
          <w:tcPr>
            <w:tcW w:w="1065" w:type="dxa"/>
            <w:vAlign w:val="center"/>
          </w:tcPr>
          <w:p w14:paraId="53A78078" w14:textId="18C1D903" w:rsidR="00273B11" w:rsidRPr="00F2312A" w:rsidRDefault="00273B11" w:rsidP="00F23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F2312A">
              <w:rPr>
                <w:rFonts w:ascii="Angsana New" w:eastAsia="Arial Unicode MS" w:hAnsi="Angsana New" w:cs="Angsana New"/>
                <w:sz w:val="28"/>
                <w:szCs w:val="28"/>
              </w:rPr>
              <w:t>(82,900)</w:t>
            </w:r>
          </w:p>
        </w:tc>
        <w:tc>
          <w:tcPr>
            <w:tcW w:w="236" w:type="dxa"/>
          </w:tcPr>
          <w:p w14:paraId="5BF86F22" w14:textId="77777777" w:rsidR="00273B11" w:rsidRPr="000C726B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</w:tcPr>
          <w:p w14:paraId="64CC48A3" w14:textId="3BADFEA6" w:rsidR="00273B11" w:rsidRPr="00FD2AB1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13762">
              <w:rPr>
                <w:rFonts w:ascii="Angsana New" w:eastAsia="Arial Unicode MS" w:hAnsi="Angsana New" w:cs="Angsana New"/>
                <w:sz w:val="28"/>
                <w:szCs w:val="28"/>
              </w:rPr>
              <w:t>(126,812)</w:t>
            </w:r>
          </w:p>
        </w:tc>
        <w:tc>
          <w:tcPr>
            <w:tcW w:w="236" w:type="dxa"/>
          </w:tcPr>
          <w:p w14:paraId="0C0B7487" w14:textId="77777777" w:rsidR="00273B11" w:rsidRPr="007E05F0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2E821452" w14:textId="0AC1B84D" w:rsidR="00273B11" w:rsidRPr="003B64B6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3B64B6">
              <w:rPr>
                <w:rFonts w:ascii="Angsana New" w:eastAsia="Arial Unicode MS" w:hAnsi="Angsana New" w:cs="Angsana New"/>
                <w:sz w:val="28"/>
                <w:szCs w:val="28"/>
              </w:rPr>
              <w:t>1,737</w:t>
            </w:r>
          </w:p>
        </w:tc>
        <w:tc>
          <w:tcPr>
            <w:tcW w:w="236" w:type="dxa"/>
            <w:gridSpan w:val="2"/>
          </w:tcPr>
          <w:p w14:paraId="4F5246E2" w14:textId="77777777" w:rsidR="00273B11" w:rsidRPr="007E05F0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227635AD" w14:textId="1D0EE758" w:rsidR="00273B11" w:rsidRPr="00F334BD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F334BD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F334B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334BD">
              <w:rPr>
                <w:rFonts w:ascii="Angsana New" w:hAnsi="Angsana New" w:cs="Angsana New"/>
                <w:sz w:val="28"/>
                <w:szCs w:val="28"/>
                <w:cs/>
              </w:rPr>
              <w:t>835</w:t>
            </w:r>
          </w:p>
        </w:tc>
      </w:tr>
      <w:tr w:rsidR="00273B11" w:rsidRPr="001A59FE" w14:paraId="7823493B" w14:textId="77777777">
        <w:trPr>
          <w:gridAfter w:val="1"/>
          <w:wAfter w:w="6" w:type="dxa"/>
          <w:cantSplit/>
          <w:trHeight w:hRule="exact" w:val="346"/>
        </w:trPr>
        <w:tc>
          <w:tcPr>
            <w:tcW w:w="4138" w:type="dxa"/>
            <w:vAlign w:val="bottom"/>
          </w:tcPr>
          <w:p w14:paraId="1B53A0FA" w14:textId="5FCDE7EB" w:rsidR="00273B11" w:rsidRPr="007E05F0" w:rsidRDefault="00273B11" w:rsidP="00273B11">
            <w:pPr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สินทรัพย์ไม่หมุนเวียนอื่น</w:t>
            </w:r>
            <w:r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eastAsia="Arial Unicode MS" w:hAnsi="Angsana New" w:cs="Angsana New"/>
                <w:sz w:val="28"/>
                <w:szCs w:val="28"/>
              </w:rPr>
              <w:t>(</w:t>
            </w:r>
            <w:r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เพิ่มขึ้น</w:t>
            </w:r>
            <w:r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)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ลดล</w:t>
            </w:r>
            <w:r w:rsidRPr="007E05F0">
              <w:rPr>
                <w:rFonts w:ascii="Angsana New" w:eastAsia="Arial Unicode MS" w:hAnsi="Angsana New" w:cs="Angsana New" w:hint="eastAsia"/>
                <w:sz w:val="28"/>
                <w:szCs w:val="28"/>
                <w:cs/>
                <w:lang w:val="en-GB"/>
              </w:rPr>
              <w:t>ง</w:t>
            </w:r>
          </w:p>
        </w:tc>
        <w:tc>
          <w:tcPr>
            <w:tcW w:w="1065" w:type="dxa"/>
            <w:vAlign w:val="bottom"/>
          </w:tcPr>
          <w:p w14:paraId="725356CE" w14:textId="5FAF089A" w:rsidR="00273B11" w:rsidRPr="00F2312A" w:rsidRDefault="00273B11" w:rsidP="00F23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F2312A">
              <w:rPr>
                <w:rFonts w:ascii="Angsana New" w:eastAsia="Arial Unicode MS" w:hAnsi="Angsana New" w:cs="Angsana New"/>
                <w:sz w:val="28"/>
                <w:szCs w:val="28"/>
              </w:rPr>
              <w:t>58,602</w:t>
            </w:r>
          </w:p>
        </w:tc>
        <w:tc>
          <w:tcPr>
            <w:tcW w:w="236" w:type="dxa"/>
          </w:tcPr>
          <w:p w14:paraId="023621B0" w14:textId="77777777" w:rsidR="00273B11" w:rsidRPr="000C726B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</w:tcPr>
          <w:p w14:paraId="71B7125C" w14:textId="7947111D" w:rsidR="00273B11" w:rsidRPr="00FD2AB1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13762">
              <w:rPr>
                <w:rFonts w:ascii="Angsana New" w:eastAsia="Arial Unicode MS" w:hAnsi="Angsana New" w:cs="Angsana New"/>
                <w:sz w:val="28"/>
                <w:szCs w:val="28"/>
              </w:rPr>
              <w:t>(78,164)</w:t>
            </w:r>
          </w:p>
        </w:tc>
        <w:tc>
          <w:tcPr>
            <w:tcW w:w="236" w:type="dxa"/>
          </w:tcPr>
          <w:p w14:paraId="174840D3" w14:textId="77777777" w:rsidR="00273B11" w:rsidRPr="007E05F0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49EB8A56" w14:textId="44C82509" w:rsidR="00273B11" w:rsidRPr="003B64B6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3B64B6">
              <w:rPr>
                <w:rFonts w:ascii="Angsana New" w:eastAsia="Arial Unicode MS" w:hAnsi="Angsana New" w:cs="Angsana New"/>
                <w:sz w:val="28"/>
                <w:szCs w:val="28"/>
              </w:rPr>
              <w:t>27,006</w:t>
            </w:r>
          </w:p>
        </w:tc>
        <w:tc>
          <w:tcPr>
            <w:tcW w:w="236" w:type="dxa"/>
            <w:gridSpan w:val="2"/>
          </w:tcPr>
          <w:p w14:paraId="6C26DB1C" w14:textId="77777777" w:rsidR="00273B11" w:rsidRPr="007E05F0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29B0A128" w14:textId="36687135" w:rsidR="00273B11" w:rsidRPr="00F334BD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F334BD">
              <w:rPr>
                <w:rFonts w:ascii="Angsana New" w:hAnsi="Angsana New" w:cs="Angsana New"/>
                <w:sz w:val="28"/>
                <w:szCs w:val="28"/>
                <w:cs/>
              </w:rPr>
              <w:t>(341)</w:t>
            </w:r>
          </w:p>
        </w:tc>
      </w:tr>
      <w:tr w:rsidR="00273B11" w:rsidRPr="001A59FE" w14:paraId="78AE1766" w14:textId="77777777">
        <w:trPr>
          <w:gridAfter w:val="1"/>
          <w:wAfter w:w="6" w:type="dxa"/>
          <w:cantSplit/>
          <w:trHeight w:hRule="exact" w:val="346"/>
        </w:trPr>
        <w:tc>
          <w:tcPr>
            <w:tcW w:w="4138" w:type="dxa"/>
            <w:vAlign w:val="bottom"/>
          </w:tcPr>
          <w:p w14:paraId="7CBD4422" w14:textId="5FCBD8D7" w:rsidR="00273B11" w:rsidRPr="007E05F0" w:rsidRDefault="00273B11" w:rsidP="00273B11">
            <w:pPr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  <w:r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 xml:space="preserve">เพิ่มขึ้น </w:t>
            </w:r>
            <w:r>
              <w:rPr>
                <w:rFonts w:ascii="Angsana New" w:eastAsia="Arial Unicode MS" w:hAnsi="Angsana New" w:cs="Angsana New"/>
                <w:sz w:val="28"/>
                <w:szCs w:val="28"/>
              </w:rPr>
              <w:t>(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ลดลง</w:t>
            </w:r>
            <w:r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065" w:type="dxa"/>
            <w:vAlign w:val="bottom"/>
          </w:tcPr>
          <w:p w14:paraId="03EBB52E" w14:textId="58E9E4D8" w:rsidR="00273B11" w:rsidRPr="00F2312A" w:rsidRDefault="00273B11" w:rsidP="00F23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F2312A">
              <w:rPr>
                <w:rFonts w:ascii="Angsana New" w:eastAsia="Arial Unicode MS" w:hAnsi="Angsana New" w:cs="Angsana New"/>
                <w:sz w:val="28"/>
                <w:szCs w:val="28"/>
              </w:rPr>
              <w:t>66,143</w:t>
            </w:r>
          </w:p>
        </w:tc>
        <w:tc>
          <w:tcPr>
            <w:tcW w:w="236" w:type="dxa"/>
          </w:tcPr>
          <w:p w14:paraId="04925DB0" w14:textId="77777777" w:rsidR="00273B11" w:rsidRPr="000C726B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</w:tcPr>
          <w:p w14:paraId="7E20D059" w14:textId="2A4AA119" w:rsidR="00273B11" w:rsidRPr="00FD2AB1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2561">
              <w:rPr>
                <w:rFonts w:ascii="Angsana New" w:eastAsia="Arial Unicode MS" w:hAnsi="Angsana New" w:cs="Angsana New"/>
                <w:sz w:val="28"/>
                <w:szCs w:val="28"/>
              </w:rPr>
              <w:t>172,854</w:t>
            </w:r>
          </w:p>
        </w:tc>
        <w:tc>
          <w:tcPr>
            <w:tcW w:w="236" w:type="dxa"/>
          </w:tcPr>
          <w:p w14:paraId="4BE5D500" w14:textId="77777777" w:rsidR="00273B11" w:rsidRPr="007E05F0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4B2945C7" w14:textId="4D41938D" w:rsidR="00273B11" w:rsidRPr="003B64B6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3B64B6">
              <w:rPr>
                <w:rFonts w:ascii="Angsana New" w:eastAsia="Arial Unicode MS" w:hAnsi="Angsana New" w:cs="Angsana New"/>
                <w:sz w:val="28"/>
                <w:szCs w:val="28"/>
              </w:rPr>
              <w:t>(716,346)</w:t>
            </w:r>
          </w:p>
        </w:tc>
        <w:tc>
          <w:tcPr>
            <w:tcW w:w="236" w:type="dxa"/>
            <w:gridSpan w:val="2"/>
          </w:tcPr>
          <w:p w14:paraId="0966C8E6" w14:textId="77777777" w:rsidR="00273B11" w:rsidRPr="007E05F0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</w:tcPr>
          <w:p w14:paraId="4735DEB8" w14:textId="0C1312A1" w:rsidR="00273B11" w:rsidRPr="00F334BD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F334BD">
              <w:rPr>
                <w:rFonts w:ascii="Angsana New" w:hAnsi="Angsana New" w:cs="Angsana New"/>
                <w:sz w:val="28"/>
                <w:szCs w:val="28"/>
              </w:rPr>
              <w:t>(95,515)</w:t>
            </w:r>
          </w:p>
        </w:tc>
      </w:tr>
      <w:tr w:rsidR="00273B11" w:rsidRPr="001A59FE" w14:paraId="58DDBCD3" w14:textId="77777777">
        <w:trPr>
          <w:gridAfter w:val="1"/>
          <w:wAfter w:w="6" w:type="dxa"/>
          <w:cantSplit/>
          <w:trHeight w:hRule="exact" w:val="346"/>
        </w:trPr>
        <w:tc>
          <w:tcPr>
            <w:tcW w:w="4138" w:type="dxa"/>
            <w:vAlign w:val="bottom"/>
          </w:tcPr>
          <w:p w14:paraId="5C215AFF" w14:textId="52BE5619" w:rsidR="00273B11" w:rsidRPr="007E05F0" w:rsidRDefault="00273B11" w:rsidP="00273B11">
            <w:pPr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หนี้สินหมุนเวียนอื่น</w:t>
            </w:r>
            <w:r w:rsidRPr="007E05F0">
              <w:rPr>
                <w:rFonts w:ascii="Angsana New" w:eastAsia="Arial Unicode MS" w:hAnsi="Angsana New" w:cs="Angsana New" w:hint="eastAsia"/>
                <w:sz w:val="28"/>
                <w:szCs w:val="28"/>
                <w:cs/>
                <w:lang w:val="en-GB"/>
              </w:rPr>
              <w:t>เพิ่มขึ้น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</w:rPr>
              <w:t>(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ลดลง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) </w:t>
            </w:r>
          </w:p>
        </w:tc>
        <w:tc>
          <w:tcPr>
            <w:tcW w:w="1065" w:type="dxa"/>
            <w:vAlign w:val="bottom"/>
          </w:tcPr>
          <w:p w14:paraId="06ACDECD" w14:textId="1FFD17B3" w:rsidR="00273B11" w:rsidRPr="00F2312A" w:rsidRDefault="00273B11" w:rsidP="00F23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F2312A">
              <w:rPr>
                <w:rFonts w:ascii="Angsana New" w:eastAsia="Arial Unicode MS" w:hAnsi="Angsana New" w:cs="Angsana New"/>
                <w:sz w:val="28"/>
                <w:szCs w:val="28"/>
              </w:rPr>
              <w:t>(194,995)</w:t>
            </w:r>
          </w:p>
        </w:tc>
        <w:tc>
          <w:tcPr>
            <w:tcW w:w="236" w:type="dxa"/>
          </w:tcPr>
          <w:p w14:paraId="30EC231C" w14:textId="77777777" w:rsidR="00273B11" w:rsidRPr="000C726B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</w:tcPr>
          <w:p w14:paraId="6E0BAB55" w14:textId="6AF9CBFB" w:rsidR="00273B11" w:rsidRPr="00FD2AB1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3506">
              <w:rPr>
                <w:rFonts w:ascii="Angsana New" w:eastAsia="Arial Unicode MS" w:hAnsi="Angsana New" w:cs="Angsana New"/>
                <w:sz w:val="28"/>
                <w:szCs w:val="28"/>
              </w:rPr>
              <w:t>(283,014)</w:t>
            </w:r>
          </w:p>
        </w:tc>
        <w:tc>
          <w:tcPr>
            <w:tcW w:w="236" w:type="dxa"/>
          </w:tcPr>
          <w:p w14:paraId="50B8C4A1" w14:textId="77777777" w:rsidR="00273B11" w:rsidRPr="007E05F0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5B5C2BEE" w14:textId="67C6546C" w:rsidR="00273B11" w:rsidRPr="003B64B6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3B64B6">
              <w:rPr>
                <w:rFonts w:ascii="Angsana New" w:eastAsia="Arial Unicode MS" w:hAnsi="Angsana New" w:cs="Angsana New"/>
                <w:sz w:val="28"/>
                <w:szCs w:val="28"/>
              </w:rPr>
              <w:t>(20,023)</w:t>
            </w:r>
          </w:p>
        </w:tc>
        <w:tc>
          <w:tcPr>
            <w:tcW w:w="236" w:type="dxa"/>
            <w:gridSpan w:val="2"/>
          </w:tcPr>
          <w:p w14:paraId="7A0E2253" w14:textId="77777777" w:rsidR="00273B11" w:rsidRPr="007E05F0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</w:tcPr>
          <w:p w14:paraId="0B47B454" w14:textId="0C13404B" w:rsidR="00273B11" w:rsidRPr="00F334BD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F334BD">
              <w:rPr>
                <w:rFonts w:ascii="Angsana New" w:hAnsi="Angsana New" w:cs="Angsana New"/>
                <w:sz w:val="28"/>
                <w:szCs w:val="28"/>
              </w:rPr>
              <w:t xml:space="preserve"> 5,005 </w:t>
            </w:r>
          </w:p>
        </w:tc>
      </w:tr>
      <w:tr w:rsidR="00273B11" w:rsidRPr="001A59FE" w14:paraId="741AFF92" w14:textId="77777777">
        <w:trPr>
          <w:gridAfter w:val="1"/>
          <w:wAfter w:w="6" w:type="dxa"/>
          <w:cantSplit/>
          <w:trHeight w:hRule="exact" w:val="346"/>
        </w:trPr>
        <w:tc>
          <w:tcPr>
            <w:tcW w:w="4138" w:type="dxa"/>
            <w:vAlign w:val="bottom"/>
          </w:tcPr>
          <w:p w14:paraId="4DA1E157" w14:textId="59962422" w:rsidR="00273B11" w:rsidRPr="007E05F0" w:rsidRDefault="00273B11" w:rsidP="00273B11">
            <w:pPr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หนี้สินไม่หมุนเวียนอื่น</w:t>
            </w:r>
            <w:r w:rsidRPr="007E05F0">
              <w:rPr>
                <w:rFonts w:ascii="Angsana New" w:eastAsia="Arial Unicode MS" w:hAnsi="Angsana New" w:cs="Angsana New" w:hint="eastAsia"/>
                <w:sz w:val="28"/>
                <w:szCs w:val="28"/>
                <w:cs/>
                <w:lang w:val="en-GB"/>
              </w:rPr>
              <w:t>เพิ่มขึ้น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</w:rPr>
              <w:t>(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ลดลง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065" w:type="dxa"/>
            <w:vAlign w:val="bottom"/>
          </w:tcPr>
          <w:p w14:paraId="564E95A7" w14:textId="4B82F0B7" w:rsidR="00273B11" w:rsidRPr="00F2312A" w:rsidRDefault="00273B11" w:rsidP="00F23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F2312A">
              <w:rPr>
                <w:rFonts w:ascii="Angsana New" w:eastAsia="Arial Unicode MS" w:hAnsi="Angsana New" w:cs="Angsana New"/>
                <w:sz w:val="28"/>
                <w:szCs w:val="28"/>
              </w:rPr>
              <w:t>(11,711)</w:t>
            </w:r>
          </w:p>
        </w:tc>
        <w:tc>
          <w:tcPr>
            <w:tcW w:w="236" w:type="dxa"/>
          </w:tcPr>
          <w:p w14:paraId="1FD019B6" w14:textId="77777777" w:rsidR="00273B11" w:rsidRPr="000C726B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</w:tcPr>
          <w:p w14:paraId="0D772021" w14:textId="6FF5109A" w:rsidR="00273B11" w:rsidRPr="00FD2AB1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3506">
              <w:rPr>
                <w:rFonts w:ascii="Angsana New" w:eastAsia="Arial Unicode MS" w:hAnsi="Angsana New" w:cs="Angsana New"/>
                <w:sz w:val="28"/>
                <w:szCs w:val="28"/>
              </w:rPr>
              <w:t>81,612</w:t>
            </w:r>
          </w:p>
        </w:tc>
        <w:tc>
          <w:tcPr>
            <w:tcW w:w="236" w:type="dxa"/>
          </w:tcPr>
          <w:p w14:paraId="2E1850A1" w14:textId="77777777" w:rsidR="00273B11" w:rsidRPr="007E05F0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75DA04A1" w14:textId="3EA1A906" w:rsidR="00273B11" w:rsidRPr="003B64B6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3B64B6">
              <w:rPr>
                <w:rFonts w:ascii="Angsana New" w:eastAsia="Arial Unicode MS" w:hAnsi="Angsana New" w:cs="Angsana New"/>
                <w:sz w:val="28"/>
                <w:szCs w:val="28"/>
              </w:rPr>
              <w:t>20,272</w:t>
            </w:r>
          </w:p>
        </w:tc>
        <w:tc>
          <w:tcPr>
            <w:tcW w:w="236" w:type="dxa"/>
            <w:gridSpan w:val="2"/>
          </w:tcPr>
          <w:p w14:paraId="47F09404" w14:textId="77777777" w:rsidR="00273B11" w:rsidRPr="007E05F0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736B3D49" w14:textId="278AE580" w:rsidR="00273B11" w:rsidRPr="00F334BD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F334BD">
              <w:rPr>
                <w:rFonts w:ascii="Angsana New" w:hAnsi="Angsana New" w:cs="Angsana New"/>
                <w:sz w:val="28"/>
                <w:szCs w:val="28"/>
              </w:rPr>
              <w:t>(14,358)</w:t>
            </w:r>
          </w:p>
        </w:tc>
      </w:tr>
      <w:tr w:rsidR="00273B11" w:rsidRPr="001A59FE" w14:paraId="675149FB" w14:textId="77777777">
        <w:trPr>
          <w:gridAfter w:val="1"/>
          <w:wAfter w:w="6" w:type="dxa"/>
          <w:cantSplit/>
          <w:trHeight w:hRule="exact" w:val="346"/>
        </w:trPr>
        <w:tc>
          <w:tcPr>
            <w:tcW w:w="4138" w:type="dxa"/>
            <w:vAlign w:val="bottom"/>
          </w:tcPr>
          <w:p w14:paraId="3742F86C" w14:textId="1693153A" w:rsidR="00273B11" w:rsidRPr="007E05F0" w:rsidRDefault="00273B11" w:rsidP="00273B11">
            <w:pPr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จ่ายภาระผูกพันผลประโยชน์พนักงาน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1F411AA2" w14:textId="79596947" w:rsidR="00273B11" w:rsidRPr="00F2312A" w:rsidRDefault="00273B11" w:rsidP="00F23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F2312A">
              <w:rPr>
                <w:rFonts w:ascii="Angsana New" w:eastAsia="Arial Unicode MS" w:hAnsi="Angsana New" w:cs="Angsana New"/>
                <w:sz w:val="28"/>
                <w:szCs w:val="28"/>
              </w:rPr>
              <w:t>(61,915)</w:t>
            </w:r>
          </w:p>
        </w:tc>
        <w:tc>
          <w:tcPr>
            <w:tcW w:w="236" w:type="dxa"/>
          </w:tcPr>
          <w:p w14:paraId="1FA772B3" w14:textId="77777777" w:rsidR="00273B11" w:rsidRPr="000C726B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bottom w:val="single" w:sz="4" w:space="0" w:color="auto"/>
            </w:tcBorders>
          </w:tcPr>
          <w:p w14:paraId="75E7F931" w14:textId="23A20E9D" w:rsidR="00273B11" w:rsidRPr="00FD2AB1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63506">
              <w:rPr>
                <w:rFonts w:ascii="Angsana New" w:eastAsia="Arial Unicode MS" w:hAnsi="Angsana New" w:cs="Angsana New"/>
                <w:sz w:val="28"/>
                <w:szCs w:val="28"/>
              </w:rPr>
              <w:t>(72,202)</w:t>
            </w:r>
          </w:p>
        </w:tc>
        <w:tc>
          <w:tcPr>
            <w:tcW w:w="236" w:type="dxa"/>
          </w:tcPr>
          <w:p w14:paraId="5F4FC788" w14:textId="77777777" w:rsidR="00273B11" w:rsidRPr="007E05F0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bottom w:val="single" w:sz="4" w:space="0" w:color="auto"/>
            </w:tcBorders>
            <w:vAlign w:val="bottom"/>
          </w:tcPr>
          <w:p w14:paraId="12A69AA1" w14:textId="5ADE1356" w:rsidR="00273B11" w:rsidRPr="003B64B6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3B64B6">
              <w:rPr>
                <w:rFonts w:ascii="Angsana New" w:eastAsia="Arial Unicode MS" w:hAnsi="Angsana New" w:cs="Angsana New"/>
                <w:sz w:val="28"/>
                <w:szCs w:val="28"/>
              </w:rPr>
              <w:t>(13,098)</w:t>
            </w:r>
          </w:p>
        </w:tc>
        <w:tc>
          <w:tcPr>
            <w:tcW w:w="236" w:type="dxa"/>
            <w:gridSpan w:val="2"/>
          </w:tcPr>
          <w:p w14:paraId="1C86CD62" w14:textId="77777777" w:rsidR="00273B11" w:rsidRPr="007E05F0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bottom w:val="single" w:sz="4" w:space="0" w:color="auto"/>
            </w:tcBorders>
            <w:vAlign w:val="bottom"/>
          </w:tcPr>
          <w:p w14:paraId="7A81F999" w14:textId="1B176DE3" w:rsidR="00273B11" w:rsidRPr="00F334BD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F334BD">
              <w:rPr>
                <w:rFonts w:ascii="Angsana New" w:hAnsi="Angsana New" w:cs="Angsana New"/>
                <w:sz w:val="28"/>
                <w:szCs w:val="28"/>
                <w:cs/>
              </w:rPr>
              <w:t>(32</w:t>
            </w:r>
            <w:r w:rsidRPr="00F334B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334BD">
              <w:rPr>
                <w:rFonts w:ascii="Angsana New" w:hAnsi="Angsana New" w:cs="Angsana New"/>
                <w:sz w:val="28"/>
                <w:szCs w:val="28"/>
                <w:cs/>
              </w:rPr>
              <w:t>556)</w:t>
            </w:r>
          </w:p>
        </w:tc>
      </w:tr>
      <w:tr w:rsidR="00273B11" w:rsidRPr="001A59FE" w14:paraId="2CB48776" w14:textId="77777777">
        <w:trPr>
          <w:gridAfter w:val="1"/>
          <w:wAfter w:w="6" w:type="dxa"/>
          <w:cantSplit/>
          <w:trHeight w:hRule="exact" w:val="346"/>
        </w:trPr>
        <w:tc>
          <w:tcPr>
            <w:tcW w:w="4138" w:type="dxa"/>
            <w:vAlign w:val="bottom"/>
          </w:tcPr>
          <w:p w14:paraId="34901580" w14:textId="6CDF5090" w:rsidR="00273B11" w:rsidRPr="007E05F0" w:rsidRDefault="00273B11" w:rsidP="00273B11">
            <w:pPr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597E2" w14:textId="7628CFF6" w:rsidR="00273B11" w:rsidRPr="00F2312A" w:rsidRDefault="00273B11" w:rsidP="00F23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F2312A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(245,855)</w:t>
            </w:r>
          </w:p>
        </w:tc>
        <w:tc>
          <w:tcPr>
            <w:tcW w:w="236" w:type="dxa"/>
          </w:tcPr>
          <w:p w14:paraId="03F07E6A" w14:textId="77777777" w:rsidR="00273B11" w:rsidRPr="000C726B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2E5CA9" w14:textId="4E229FDE" w:rsidR="00273B11" w:rsidRPr="00FD2AB1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41F1F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(2,665,189)</w:t>
            </w:r>
          </w:p>
        </w:tc>
        <w:tc>
          <w:tcPr>
            <w:tcW w:w="236" w:type="dxa"/>
          </w:tcPr>
          <w:p w14:paraId="59A5830E" w14:textId="77777777" w:rsidR="00273B11" w:rsidRPr="007E05F0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18AC0" w14:textId="1498A103" w:rsidR="00273B11" w:rsidRPr="003B64B6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64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(410,393)</w:t>
            </w:r>
          </w:p>
        </w:tc>
        <w:tc>
          <w:tcPr>
            <w:tcW w:w="236" w:type="dxa"/>
            <w:gridSpan w:val="2"/>
          </w:tcPr>
          <w:p w14:paraId="7954B958" w14:textId="77777777" w:rsidR="00273B11" w:rsidRPr="007E05F0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575DC1" w14:textId="215BF5B8" w:rsidR="00273B11" w:rsidRPr="00F334BD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334B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829,713</w:t>
            </w:r>
          </w:p>
        </w:tc>
      </w:tr>
      <w:tr w:rsidR="00273B11" w:rsidRPr="001A59FE" w14:paraId="71617B54" w14:textId="77777777" w:rsidTr="004542E2">
        <w:trPr>
          <w:gridAfter w:val="1"/>
          <w:wAfter w:w="6" w:type="dxa"/>
          <w:cantSplit/>
          <w:trHeight w:hRule="exact" w:val="346"/>
        </w:trPr>
        <w:tc>
          <w:tcPr>
            <w:tcW w:w="4138" w:type="dxa"/>
            <w:vAlign w:val="bottom"/>
          </w:tcPr>
          <w:p w14:paraId="64C92259" w14:textId="77777777" w:rsidR="00273B11" w:rsidRPr="007E05F0" w:rsidRDefault="00273B11" w:rsidP="00273B11">
            <w:pPr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1337A42D" w14:textId="77777777" w:rsidR="00273B11" w:rsidRPr="00F2312A" w:rsidRDefault="00273B11" w:rsidP="00F23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A1FEC7" w14:textId="77777777" w:rsidR="00273B11" w:rsidRPr="000C726B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</w:tcBorders>
            <w:vAlign w:val="bottom"/>
          </w:tcPr>
          <w:p w14:paraId="59B80D7B" w14:textId="77777777" w:rsidR="00273B11" w:rsidRPr="00FD2AB1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4EA04D3" w14:textId="77777777" w:rsidR="00273B11" w:rsidRPr="007E05F0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</w:tcBorders>
            <w:vAlign w:val="bottom"/>
          </w:tcPr>
          <w:p w14:paraId="20C7BDAA" w14:textId="77777777" w:rsidR="00273B11" w:rsidRPr="00910DE5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9C3E047" w14:textId="77777777" w:rsidR="00273B11" w:rsidRPr="007E05F0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</w:tcBorders>
            <w:vAlign w:val="bottom"/>
          </w:tcPr>
          <w:p w14:paraId="5A7FBC23" w14:textId="77777777" w:rsidR="00273B11" w:rsidRPr="00C224A9" w:rsidRDefault="00273B11" w:rsidP="00273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0404A" w:rsidRPr="001A59FE" w14:paraId="57020E89" w14:textId="77777777">
        <w:trPr>
          <w:gridAfter w:val="1"/>
          <w:wAfter w:w="6" w:type="dxa"/>
          <w:cantSplit/>
          <w:trHeight w:hRule="exact" w:val="346"/>
        </w:trPr>
        <w:tc>
          <w:tcPr>
            <w:tcW w:w="4138" w:type="dxa"/>
            <w:vAlign w:val="bottom"/>
          </w:tcPr>
          <w:p w14:paraId="43C545F1" w14:textId="544151C0" w:rsidR="0010404A" w:rsidRPr="007E05F0" w:rsidRDefault="0010404A" w:rsidP="0010404A">
            <w:pPr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ก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ำไรก่อนภาษีเงินได้</w:t>
            </w:r>
          </w:p>
        </w:tc>
        <w:tc>
          <w:tcPr>
            <w:tcW w:w="1065" w:type="dxa"/>
            <w:vAlign w:val="bottom"/>
          </w:tcPr>
          <w:p w14:paraId="02191548" w14:textId="2E868A50" w:rsidR="0010404A" w:rsidRPr="00F2312A" w:rsidRDefault="0010404A" w:rsidP="00F23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F2312A">
              <w:rPr>
                <w:rFonts w:ascii="Angsana New" w:eastAsia="Arial Unicode MS" w:hAnsi="Angsana New" w:cs="Angsana New"/>
                <w:sz w:val="28"/>
                <w:szCs w:val="28"/>
              </w:rPr>
              <w:t>2,884,785</w:t>
            </w:r>
          </w:p>
        </w:tc>
        <w:tc>
          <w:tcPr>
            <w:tcW w:w="236" w:type="dxa"/>
          </w:tcPr>
          <w:p w14:paraId="17521FC2" w14:textId="77777777" w:rsidR="0010404A" w:rsidRPr="000C726B" w:rsidRDefault="0010404A" w:rsidP="0010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44991C96" w14:textId="68EA18BA" w:rsidR="0010404A" w:rsidRPr="00FD2AB1" w:rsidRDefault="0010404A" w:rsidP="0010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932E9">
              <w:rPr>
                <w:rFonts w:ascii="Angsana New" w:hAnsi="Angsana New" w:cs="Angsana New"/>
                <w:sz w:val="28"/>
                <w:szCs w:val="28"/>
              </w:rPr>
              <w:t>2,534,625</w:t>
            </w:r>
          </w:p>
        </w:tc>
        <w:tc>
          <w:tcPr>
            <w:tcW w:w="236" w:type="dxa"/>
          </w:tcPr>
          <w:p w14:paraId="40EA7F6F" w14:textId="77777777" w:rsidR="0010404A" w:rsidRPr="007E05F0" w:rsidRDefault="0010404A" w:rsidP="0010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7F279019" w14:textId="313328DE" w:rsidR="0010404A" w:rsidRPr="00910DE5" w:rsidRDefault="0010404A" w:rsidP="003B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B64B6">
              <w:rPr>
                <w:rFonts w:ascii="Angsana New" w:hAnsi="Angsana New" w:cs="Angsana New"/>
                <w:sz w:val="28"/>
                <w:szCs w:val="28"/>
              </w:rPr>
              <w:t>1,439,984</w:t>
            </w:r>
          </w:p>
        </w:tc>
        <w:tc>
          <w:tcPr>
            <w:tcW w:w="236" w:type="dxa"/>
            <w:gridSpan w:val="2"/>
          </w:tcPr>
          <w:p w14:paraId="2BD019ED" w14:textId="77777777" w:rsidR="0010404A" w:rsidRPr="007E05F0" w:rsidRDefault="0010404A" w:rsidP="0010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697F62E6" w14:textId="77C37993" w:rsidR="0010404A" w:rsidRPr="00F334BD" w:rsidRDefault="0010404A" w:rsidP="0010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F334BD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  <w:r w:rsidRPr="00F334B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334BD">
              <w:rPr>
                <w:rFonts w:ascii="Angsana New" w:hAnsi="Angsana New" w:cs="Angsana New"/>
                <w:sz w:val="28"/>
                <w:szCs w:val="28"/>
                <w:cs/>
              </w:rPr>
              <w:t>920</w:t>
            </w:r>
            <w:r w:rsidRPr="00F334B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334BD">
              <w:rPr>
                <w:rFonts w:ascii="Angsana New" w:hAnsi="Angsana New" w:cs="Angsana New"/>
                <w:sz w:val="28"/>
                <w:szCs w:val="28"/>
                <w:cs/>
              </w:rPr>
              <w:t>845</w:t>
            </w:r>
          </w:p>
        </w:tc>
      </w:tr>
      <w:tr w:rsidR="0010404A" w:rsidRPr="001A59FE" w14:paraId="7EBF6567" w14:textId="77777777">
        <w:trPr>
          <w:gridAfter w:val="1"/>
          <w:wAfter w:w="6" w:type="dxa"/>
          <w:cantSplit/>
          <w:trHeight w:hRule="exact" w:val="346"/>
        </w:trPr>
        <w:tc>
          <w:tcPr>
            <w:tcW w:w="4138" w:type="dxa"/>
            <w:vAlign w:val="bottom"/>
          </w:tcPr>
          <w:p w14:paraId="2599B7E8" w14:textId="211BECB9" w:rsidR="0010404A" w:rsidRPr="007E05F0" w:rsidRDefault="0010404A" w:rsidP="0010404A">
            <w:pPr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065" w:type="dxa"/>
            <w:vAlign w:val="bottom"/>
          </w:tcPr>
          <w:p w14:paraId="15310FFB" w14:textId="7A74FCF2" w:rsidR="0010404A" w:rsidRPr="00F2312A" w:rsidRDefault="0010404A" w:rsidP="00F23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F2312A">
              <w:rPr>
                <w:rFonts w:ascii="Angsana New" w:eastAsia="Arial Unicode MS" w:hAnsi="Angsana New" w:cs="Angsana New"/>
                <w:sz w:val="28"/>
                <w:szCs w:val="28"/>
              </w:rPr>
              <w:t>2,741,287</w:t>
            </w:r>
          </w:p>
        </w:tc>
        <w:tc>
          <w:tcPr>
            <w:tcW w:w="236" w:type="dxa"/>
          </w:tcPr>
          <w:p w14:paraId="163EDBB7" w14:textId="77777777" w:rsidR="0010404A" w:rsidRPr="000C726B" w:rsidRDefault="0010404A" w:rsidP="0010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047FB28F" w14:textId="47553379" w:rsidR="0010404A" w:rsidRPr="00FD2AB1" w:rsidRDefault="0010404A" w:rsidP="0010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683D">
              <w:rPr>
                <w:rFonts w:ascii="Angsana New" w:hAnsi="Angsana New" w:cs="Angsana New"/>
                <w:sz w:val="28"/>
                <w:szCs w:val="28"/>
              </w:rPr>
              <w:t>3,720,094</w:t>
            </w:r>
          </w:p>
        </w:tc>
        <w:tc>
          <w:tcPr>
            <w:tcW w:w="236" w:type="dxa"/>
          </w:tcPr>
          <w:p w14:paraId="31F1B878" w14:textId="77777777" w:rsidR="0010404A" w:rsidRPr="007E05F0" w:rsidRDefault="0010404A" w:rsidP="0010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213EA6FE" w14:textId="12B3A2BE" w:rsidR="0010404A" w:rsidRPr="00910DE5" w:rsidRDefault="0010404A" w:rsidP="003B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B64B6">
              <w:rPr>
                <w:rFonts w:ascii="Angsana New" w:hAnsi="Angsana New" w:cs="Angsana New"/>
                <w:sz w:val="28"/>
                <w:szCs w:val="28"/>
              </w:rPr>
              <w:t>(1,395,866)</w:t>
            </w:r>
          </w:p>
        </w:tc>
        <w:tc>
          <w:tcPr>
            <w:tcW w:w="236" w:type="dxa"/>
            <w:gridSpan w:val="2"/>
          </w:tcPr>
          <w:p w14:paraId="7B99181D" w14:textId="77777777" w:rsidR="0010404A" w:rsidRPr="007E05F0" w:rsidRDefault="0010404A" w:rsidP="0010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3B3F196E" w14:textId="2AA480A0" w:rsidR="0010404A" w:rsidRPr="00F334BD" w:rsidRDefault="0010404A" w:rsidP="0010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F334BD">
              <w:rPr>
                <w:rFonts w:ascii="Angsana New" w:hAnsi="Angsana New" w:cs="Angsana New"/>
                <w:sz w:val="28"/>
                <w:szCs w:val="28"/>
                <w:cs/>
              </w:rPr>
              <w:t>(5</w:t>
            </w:r>
            <w:r w:rsidRPr="00F334B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334BD">
              <w:rPr>
                <w:rFonts w:ascii="Angsana New" w:hAnsi="Angsana New" w:cs="Angsana New"/>
                <w:sz w:val="28"/>
                <w:szCs w:val="28"/>
                <w:cs/>
              </w:rPr>
              <w:t>355</w:t>
            </w:r>
            <w:r w:rsidRPr="00F334B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334BD">
              <w:rPr>
                <w:rFonts w:ascii="Angsana New" w:hAnsi="Angsana New" w:cs="Angsana New"/>
                <w:sz w:val="28"/>
                <w:szCs w:val="28"/>
                <w:cs/>
              </w:rPr>
              <w:t>608)</w:t>
            </w:r>
          </w:p>
        </w:tc>
      </w:tr>
      <w:tr w:rsidR="0010404A" w:rsidRPr="001A59FE" w14:paraId="0EDC0A65" w14:textId="77777777">
        <w:trPr>
          <w:gridAfter w:val="1"/>
          <w:wAfter w:w="6" w:type="dxa"/>
          <w:cantSplit/>
          <w:trHeight w:hRule="exact" w:val="346"/>
        </w:trPr>
        <w:tc>
          <w:tcPr>
            <w:tcW w:w="4138" w:type="dxa"/>
            <w:vAlign w:val="bottom"/>
          </w:tcPr>
          <w:p w14:paraId="0FA21576" w14:textId="03E74189" w:rsidR="0010404A" w:rsidRPr="007E05F0" w:rsidRDefault="0010404A" w:rsidP="0010404A">
            <w:pPr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581DF8DA" w14:textId="7518C09A" w:rsidR="0010404A" w:rsidRPr="00F2312A" w:rsidRDefault="0010404A" w:rsidP="00F23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F2312A">
              <w:rPr>
                <w:rFonts w:ascii="Angsana New" w:eastAsia="Arial Unicode MS" w:hAnsi="Angsana New" w:cs="Angsana New"/>
                <w:sz w:val="28"/>
                <w:szCs w:val="28"/>
              </w:rPr>
              <w:t>(245,855)</w:t>
            </w:r>
          </w:p>
        </w:tc>
        <w:tc>
          <w:tcPr>
            <w:tcW w:w="236" w:type="dxa"/>
          </w:tcPr>
          <w:p w14:paraId="10E0AAC0" w14:textId="77777777" w:rsidR="0010404A" w:rsidRPr="000C726B" w:rsidRDefault="0010404A" w:rsidP="0010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bottom w:val="single" w:sz="4" w:space="0" w:color="auto"/>
            </w:tcBorders>
            <w:vAlign w:val="bottom"/>
          </w:tcPr>
          <w:p w14:paraId="16033C47" w14:textId="59C9DC37" w:rsidR="0010404A" w:rsidRPr="00FD2AB1" w:rsidRDefault="0010404A" w:rsidP="0010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B5E65">
              <w:rPr>
                <w:rFonts w:ascii="Angsana New" w:hAnsi="Angsana New" w:cs="Angsana New"/>
                <w:sz w:val="28"/>
                <w:szCs w:val="28"/>
              </w:rPr>
              <w:t>(2,665,189)</w:t>
            </w:r>
          </w:p>
        </w:tc>
        <w:tc>
          <w:tcPr>
            <w:tcW w:w="236" w:type="dxa"/>
          </w:tcPr>
          <w:p w14:paraId="152C2FEF" w14:textId="77777777" w:rsidR="0010404A" w:rsidRPr="007E05F0" w:rsidRDefault="0010404A" w:rsidP="0010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bottom w:val="single" w:sz="4" w:space="0" w:color="auto"/>
            </w:tcBorders>
            <w:vAlign w:val="bottom"/>
          </w:tcPr>
          <w:p w14:paraId="5B37A9E1" w14:textId="1077218D" w:rsidR="0010404A" w:rsidRPr="00910DE5" w:rsidRDefault="0010404A" w:rsidP="003B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B64B6">
              <w:rPr>
                <w:rFonts w:ascii="Angsana New" w:hAnsi="Angsana New" w:cs="Angsana New"/>
                <w:sz w:val="28"/>
                <w:szCs w:val="28"/>
              </w:rPr>
              <w:t>(410,393)</w:t>
            </w:r>
          </w:p>
        </w:tc>
        <w:tc>
          <w:tcPr>
            <w:tcW w:w="236" w:type="dxa"/>
            <w:gridSpan w:val="2"/>
          </w:tcPr>
          <w:p w14:paraId="017D1693" w14:textId="77777777" w:rsidR="0010404A" w:rsidRPr="007E05F0" w:rsidRDefault="0010404A" w:rsidP="0010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bottom w:val="single" w:sz="4" w:space="0" w:color="auto"/>
            </w:tcBorders>
            <w:vAlign w:val="bottom"/>
          </w:tcPr>
          <w:p w14:paraId="36D7C637" w14:textId="301213B5" w:rsidR="0010404A" w:rsidRPr="00F334BD" w:rsidRDefault="0010404A" w:rsidP="0010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F334BD">
              <w:rPr>
                <w:rFonts w:ascii="Angsana New" w:hAnsi="Angsana New" w:cs="Angsana New"/>
                <w:sz w:val="28"/>
                <w:szCs w:val="28"/>
                <w:cs/>
              </w:rPr>
              <w:t>829</w:t>
            </w:r>
            <w:r w:rsidRPr="00F334B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334BD">
              <w:rPr>
                <w:rFonts w:ascii="Angsana New" w:hAnsi="Angsana New" w:cs="Angsana New"/>
                <w:sz w:val="28"/>
                <w:szCs w:val="28"/>
                <w:cs/>
              </w:rPr>
              <w:t>713</w:t>
            </w:r>
          </w:p>
        </w:tc>
      </w:tr>
      <w:tr w:rsidR="0010404A" w:rsidRPr="001A59FE" w14:paraId="5EBE5067" w14:textId="77777777">
        <w:trPr>
          <w:gridAfter w:val="1"/>
          <w:wAfter w:w="6" w:type="dxa"/>
          <w:cantSplit/>
          <w:trHeight w:hRule="exact" w:val="346"/>
        </w:trPr>
        <w:tc>
          <w:tcPr>
            <w:tcW w:w="4138" w:type="dxa"/>
            <w:vAlign w:val="bottom"/>
          </w:tcPr>
          <w:p w14:paraId="0D6CEC5C" w14:textId="162C6DBD" w:rsidR="0010404A" w:rsidRPr="007E05F0" w:rsidRDefault="0010404A" w:rsidP="0010404A">
            <w:pPr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เงินสดได้มา</w:t>
            </w:r>
            <w:r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จาก</w:t>
            </w:r>
            <w:r w:rsidR="00D7707A"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 </w:t>
            </w:r>
            <w:r w:rsidR="00D7707A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 xml:space="preserve">(ใช้ไปใน)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การดำเนินงาน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26B44DF4" w14:textId="51A1DB57" w:rsidR="0010404A" w:rsidRPr="00F2312A" w:rsidRDefault="0010404A" w:rsidP="00F23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F2312A">
              <w:rPr>
                <w:rFonts w:ascii="Angsana New" w:eastAsia="Arial Unicode MS" w:hAnsi="Angsana New" w:cs="Angsana New"/>
                <w:sz w:val="28"/>
                <w:szCs w:val="28"/>
              </w:rPr>
              <w:t>5,380,217</w:t>
            </w:r>
          </w:p>
        </w:tc>
        <w:tc>
          <w:tcPr>
            <w:tcW w:w="236" w:type="dxa"/>
          </w:tcPr>
          <w:p w14:paraId="6E1F5CE2" w14:textId="77777777" w:rsidR="0010404A" w:rsidRPr="000C726B" w:rsidRDefault="0010404A" w:rsidP="0010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</w:tcBorders>
            <w:vAlign w:val="bottom"/>
          </w:tcPr>
          <w:p w14:paraId="443B42BC" w14:textId="26C94794" w:rsidR="0010404A" w:rsidRPr="00FD2AB1" w:rsidRDefault="0010404A" w:rsidP="0010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F3EFB">
              <w:rPr>
                <w:rFonts w:ascii="Angsana New" w:hAnsi="Angsana New" w:cs="Angsana New"/>
                <w:sz w:val="28"/>
                <w:szCs w:val="28"/>
              </w:rPr>
              <w:t>3,589,530</w:t>
            </w:r>
          </w:p>
        </w:tc>
        <w:tc>
          <w:tcPr>
            <w:tcW w:w="236" w:type="dxa"/>
          </w:tcPr>
          <w:p w14:paraId="307C1139" w14:textId="77777777" w:rsidR="0010404A" w:rsidRPr="007E05F0" w:rsidRDefault="0010404A" w:rsidP="0010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</w:tcBorders>
            <w:vAlign w:val="bottom"/>
          </w:tcPr>
          <w:p w14:paraId="22AD72E7" w14:textId="454EDF7C" w:rsidR="0010404A" w:rsidRPr="00910DE5" w:rsidRDefault="0010404A" w:rsidP="003B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B64B6">
              <w:rPr>
                <w:rFonts w:ascii="Angsana New" w:hAnsi="Angsana New" w:cs="Angsana New"/>
                <w:sz w:val="28"/>
                <w:szCs w:val="28"/>
              </w:rPr>
              <w:t>(366,275)</w:t>
            </w:r>
          </w:p>
        </w:tc>
        <w:tc>
          <w:tcPr>
            <w:tcW w:w="236" w:type="dxa"/>
            <w:gridSpan w:val="2"/>
          </w:tcPr>
          <w:p w14:paraId="731DCE6C" w14:textId="77777777" w:rsidR="0010404A" w:rsidRPr="007E05F0" w:rsidRDefault="0010404A" w:rsidP="0010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</w:tcBorders>
            <w:vAlign w:val="bottom"/>
          </w:tcPr>
          <w:p w14:paraId="59850283" w14:textId="12CBC9B1" w:rsidR="0010404A" w:rsidRPr="00F334BD" w:rsidRDefault="0010404A" w:rsidP="0010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F334BD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F334B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334BD">
              <w:rPr>
                <w:rFonts w:ascii="Angsana New" w:hAnsi="Angsana New" w:cs="Angsana New"/>
                <w:sz w:val="28"/>
                <w:szCs w:val="28"/>
                <w:cs/>
              </w:rPr>
              <w:t>394</w:t>
            </w:r>
            <w:r w:rsidRPr="00F334B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334BD">
              <w:rPr>
                <w:rFonts w:ascii="Angsana New" w:hAnsi="Angsana New" w:cs="Angsana New"/>
                <w:sz w:val="28"/>
                <w:szCs w:val="28"/>
                <w:cs/>
              </w:rPr>
              <w:t>950</w:t>
            </w:r>
          </w:p>
        </w:tc>
      </w:tr>
      <w:tr w:rsidR="0010404A" w:rsidRPr="001A59FE" w14:paraId="2A094689" w14:textId="77777777">
        <w:trPr>
          <w:gridAfter w:val="1"/>
          <w:wAfter w:w="6" w:type="dxa"/>
          <w:cantSplit/>
          <w:trHeight w:hRule="exact" w:val="346"/>
        </w:trPr>
        <w:tc>
          <w:tcPr>
            <w:tcW w:w="4138" w:type="dxa"/>
            <w:vAlign w:val="bottom"/>
          </w:tcPr>
          <w:p w14:paraId="461F6013" w14:textId="2F05455F" w:rsidR="0010404A" w:rsidRPr="007E05F0" w:rsidRDefault="0010404A" w:rsidP="0010404A">
            <w:pPr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- จ่ายภาษีเงินได้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3CB59EE1" w14:textId="49687B23" w:rsidR="0010404A" w:rsidRPr="00F2312A" w:rsidRDefault="0010404A" w:rsidP="00F23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F2312A">
              <w:rPr>
                <w:rFonts w:ascii="Angsana New" w:eastAsia="Arial Unicode MS" w:hAnsi="Angsana New" w:cs="Angsana New"/>
                <w:sz w:val="28"/>
                <w:szCs w:val="28"/>
              </w:rPr>
              <w:t>(370,696)</w:t>
            </w:r>
          </w:p>
        </w:tc>
        <w:tc>
          <w:tcPr>
            <w:tcW w:w="236" w:type="dxa"/>
          </w:tcPr>
          <w:p w14:paraId="1E9CFFBF" w14:textId="77777777" w:rsidR="0010404A" w:rsidRPr="000C726B" w:rsidRDefault="0010404A" w:rsidP="0010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bottom w:val="single" w:sz="4" w:space="0" w:color="auto"/>
            </w:tcBorders>
            <w:vAlign w:val="bottom"/>
          </w:tcPr>
          <w:p w14:paraId="080C0C58" w14:textId="78431E95" w:rsidR="0010404A" w:rsidRPr="00FD2AB1" w:rsidRDefault="0010404A" w:rsidP="0010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4336">
              <w:rPr>
                <w:rFonts w:ascii="Angsana New" w:hAnsi="Angsana New" w:cs="Angsana New"/>
                <w:sz w:val="28"/>
                <w:szCs w:val="28"/>
              </w:rPr>
              <w:t>(393,241)</w:t>
            </w:r>
          </w:p>
        </w:tc>
        <w:tc>
          <w:tcPr>
            <w:tcW w:w="236" w:type="dxa"/>
          </w:tcPr>
          <w:p w14:paraId="51424A29" w14:textId="77777777" w:rsidR="0010404A" w:rsidRPr="007E05F0" w:rsidRDefault="0010404A" w:rsidP="0010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bottom w:val="single" w:sz="4" w:space="0" w:color="auto"/>
            </w:tcBorders>
            <w:vAlign w:val="bottom"/>
          </w:tcPr>
          <w:p w14:paraId="7723D797" w14:textId="7DE079E6" w:rsidR="0010404A" w:rsidRPr="00910DE5" w:rsidRDefault="0010404A" w:rsidP="003B6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B64B6">
              <w:rPr>
                <w:rFonts w:ascii="Angsana New" w:hAnsi="Angsana New" w:cs="Angsana New"/>
                <w:sz w:val="28"/>
                <w:szCs w:val="28"/>
              </w:rPr>
              <w:t>(33,106)</w:t>
            </w:r>
          </w:p>
        </w:tc>
        <w:tc>
          <w:tcPr>
            <w:tcW w:w="236" w:type="dxa"/>
            <w:gridSpan w:val="2"/>
          </w:tcPr>
          <w:p w14:paraId="3512ADBF" w14:textId="77777777" w:rsidR="0010404A" w:rsidRPr="007E05F0" w:rsidRDefault="0010404A" w:rsidP="0010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bottom w:val="single" w:sz="4" w:space="0" w:color="auto"/>
            </w:tcBorders>
            <w:vAlign w:val="bottom"/>
          </w:tcPr>
          <w:p w14:paraId="28A055D3" w14:textId="41F92880" w:rsidR="0010404A" w:rsidRPr="00F334BD" w:rsidRDefault="0010404A" w:rsidP="0010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F334BD">
              <w:rPr>
                <w:rFonts w:ascii="Angsana New" w:hAnsi="Angsana New" w:cs="Angsana New"/>
                <w:sz w:val="28"/>
                <w:szCs w:val="28"/>
                <w:cs/>
              </w:rPr>
              <w:t>(10</w:t>
            </w:r>
            <w:r w:rsidRPr="00F334B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334BD">
              <w:rPr>
                <w:rFonts w:ascii="Angsana New" w:hAnsi="Angsana New" w:cs="Angsana New"/>
                <w:sz w:val="28"/>
                <w:szCs w:val="28"/>
                <w:cs/>
              </w:rPr>
              <w:t>508)</w:t>
            </w:r>
          </w:p>
        </w:tc>
      </w:tr>
      <w:tr w:rsidR="0010404A" w:rsidRPr="001A59FE" w14:paraId="2C3D4326" w14:textId="77777777" w:rsidTr="004542E2">
        <w:trPr>
          <w:gridAfter w:val="1"/>
          <w:wAfter w:w="6" w:type="dxa"/>
          <w:cantSplit/>
          <w:trHeight w:hRule="exact" w:val="346"/>
        </w:trPr>
        <w:tc>
          <w:tcPr>
            <w:tcW w:w="4138" w:type="dxa"/>
            <w:vAlign w:val="bottom"/>
          </w:tcPr>
          <w:p w14:paraId="1EE905E7" w14:textId="4CD5F14F" w:rsidR="0010404A" w:rsidRPr="007E05F0" w:rsidRDefault="0010404A" w:rsidP="0010404A">
            <w:pPr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  <w:t>เงินสดสุทธิได้มา</w:t>
            </w:r>
            <w:r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จาก</w:t>
            </w:r>
            <w:r w:rsidR="003C25F9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 xml:space="preserve"> (ใช้ไปใน) </w:t>
            </w:r>
            <w:r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  <w:t>กิจก</w:t>
            </w:r>
            <w:r w:rsidR="00626B57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รม</w:t>
            </w:r>
            <w:r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442FC" w14:textId="4848C215" w:rsidR="0010404A" w:rsidRPr="00F2312A" w:rsidRDefault="0010404A" w:rsidP="00F23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F2312A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5,009,521</w:t>
            </w:r>
          </w:p>
        </w:tc>
        <w:tc>
          <w:tcPr>
            <w:tcW w:w="236" w:type="dxa"/>
          </w:tcPr>
          <w:p w14:paraId="0EDAB61C" w14:textId="77777777" w:rsidR="0010404A" w:rsidRPr="000C726B" w:rsidRDefault="0010404A" w:rsidP="0010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90DAF" w14:textId="4B8B8881" w:rsidR="0010404A" w:rsidRPr="00FD2AB1" w:rsidRDefault="0010404A" w:rsidP="0010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464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3,196,289</w:t>
            </w:r>
          </w:p>
        </w:tc>
        <w:tc>
          <w:tcPr>
            <w:tcW w:w="236" w:type="dxa"/>
          </w:tcPr>
          <w:p w14:paraId="5FDEF7A5" w14:textId="77777777" w:rsidR="0010404A" w:rsidRPr="007E05F0" w:rsidRDefault="0010404A" w:rsidP="0010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F6590" w14:textId="27B1754D" w:rsidR="0010404A" w:rsidRPr="00F2312A" w:rsidRDefault="0010404A" w:rsidP="00F23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231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(399,381)</w:t>
            </w:r>
          </w:p>
        </w:tc>
        <w:tc>
          <w:tcPr>
            <w:tcW w:w="236" w:type="dxa"/>
            <w:gridSpan w:val="2"/>
          </w:tcPr>
          <w:p w14:paraId="3A77F904" w14:textId="77777777" w:rsidR="0010404A" w:rsidRPr="007E05F0" w:rsidRDefault="0010404A" w:rsidP="0010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8CEAB" w14:textId="4300A0E5" w:rsidR="0010404A" w:rsidRPr="00F334BD" w:rsidRDefault="0010404A" w:rsidP="0010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334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</w:t>
            </w:r>
            <w:r w:rsidRPr="00F334B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F334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384</w:t>
            </w:r>
            <w:r w:rsidRPr="00F334B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F334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442</w:t>
            </w:r>
          </w:p>
        </w:tc>
      </w:tr>
    </w:tbl>
    <w:p w14:paraId="62B8FA45" w14:textId="652CAD88" w:rsidR="000A15D9" w:rsidRDefault="000A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Cs/>
          <w:sz w:val="30"/>
          <w:szCs w:val="30"/>
          <w:cs/>
        </w:rPr>
      </w:pPr>
    </w:p>
    <w:p w14:paraId="4D743361" w14:textId="3C27786B" w:rsidR="00100975" w:rsidRPr="00091CA0" w:rsidRDefault="00100975" w:rsidP="00D13BAB">
      <w:pPr>
        <w:pStyle w:val="Heading1"/>
        <w:tabs>
          <w:tab w:val="clear" w:pos="283"/>
          <w:tab w:val="left" w:pos="540"/>
          <w:tab w:val="left" w:pos="81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t>ภาระผูกพันและหนี้สินที่อาจเกิดขึ้น</w:t>
      </w:r>
      <w:r w:rsidRPr="00091CA0">
        <w:rPr>
          <w:rFonts w:ascii="Angsana New" w:hAnsi="Angsana New" w:cs="Angsana New"/>
          <w:szCs w:val="30"/>
        </w:rPr>
        <w:t xml:space="preserve"> </w:t>
      </w:r>
    </w:p>
    <w:p w14:paraId="78DF3984" w14:textId="26AE6D7F" w:rsidR="005642A3" w:rsidRDefault="005642A3" w:rsidP="00564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firstLine="180"/>
        <w:rPr>
          <w:rFonts w:asciiTheme="majorBidi" w:hAnsiTheme="majorBidi" w:cs="Angsana New"/>
          <w:b/>
          <w:bCs/>
          <w:sz w:val="30"/>
          <w:szCs w:val="30"/>
          <w:cs/>
        </w:rPr>
      </w:pPr>
    </w:p>
    <w:p w14:paraId="0CAB7463" w14:textId="06F1E7F3" w:rsidR="005642A3" w:rsidRPr="001F096F" w:rsidRDefault="00047212" w:rsidP="000D3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20</w:t>
      </w:r>
      <w:r w:rsidR="005642A3" w:rsidRPr="001F096F">
        <w:rPr>
          <w:rFonts w:asciiTheme="majorBidi" w:hAnsiTheme="majorBidi" w:cs="Angsana New"/>
          <w:sz w:val="30"/>
          <w:szCs w:val="30"/>
        </w:rPr>
        <w:t xml:space="preserve">.1 </w:t>
      </w:r>
      <w:r w:rsidR="00C46471" w:rsidRPr="001F096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D2988" w:rsidRPr="001F096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642A3" w:rsidRPr="001F096F">
        <w:rPr>
          <w:rFonts w:asciiTheme="majorBidi" w:hAnsiTheme="majorBidi" w:cs="Angsana New" w:hint="cs"/>
          <w:sz w:val="30"/>
          <w:szCs w:val="30"/>
          <w:cs/>
        </w:rPr>
        <w:t>ภาระผูกพันที่เป็นรายจ่ายฝ่ายทุน</w:t>
      </w:r>
    </w:p>
    <w:p w14:paraId="2ED6D7CD" w14:textId="3E05879B" w:rsidR="005642A3" w:rsidRDefault="005642A3" w:rsidP="00564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firstLine="90"/>
        <w:rPr>
          <w:rFonts w:asciiTheme="majorBidi" w:hAnsiTheme="majorBidi" w:cs="Angsana New"/>
          <w:b/>
          <w:bCs/>
          <w:sz w:val="30"/>
          <w:szCs w:val="30"/>
        </w:rPr>
      </w:pPr>
    </w:p>
    <w:p w14:paraId="7DE3F8FC" w14:textId="7603F5D2" w:rsidR="00100975" w:rsidRDefault="005642A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  <w:r w:rsidRPr="005642A3">
        <w:rPr>
          <w:rFonts w:asciiTheme="majorBidi" w:hAnsiTheme="majorBidi" w:cs="Angsana New" w:hint="cs"/>
          <w:sz w:val="30"/>
          <w:szCs w:val="30"/>
          <w:cs/>
        </w:rPr>
        <w:t>กลุ่มบริษัทมีภาระผูกพันที่เป็นรายจ่ายฝ่ายทุน</w:t>
      </w:r>
      <w:r w:rsidRPr="005642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42A3">
        <w:rPr>
          <w:rFonts w:asciiTheme="majorBidi" w:hAnsiTheme="majorBidi" w:cs="Angsana New" w:hint="cs"/>
          <w:sz w:val="30"/>
          <w:szCs w:val="30"/>
          <w:cs/>
        </w:rPr>
        <w:t>ณ</w:t>
      </w:r>
      <w:r w:rsidRPr="005642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42A3">
        <w:rPr>
          <w:rFonts w:asciiTheme="majorBidi" w:hAnsiTheme="majorBidi" w:cs="Angsana New" w:hint="cs"/>
          <w:sz w:val="30"/>
          <w:szCs w:val="30"/>
          <w:cs/>
        </w:rPr>
        <w:t>วันที่ในงบฐานะการเงินแต่ไม่ได้รับรู้</w:t>
      </w:r>
      <w:r w:rsidRPr="005642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42A3">
        <w:rPr>
          <w:rFonts w:asciiTheme="majorBidi" w:hAnsiTheme="majorBidi" w:cs="Angsana New" w:hint="cs"/>
          <w:sz w:val="30"/>
          <w:szCs w:val="30"/>
          <w:cs/>
        </w:rPr>
        <w:t>มีดังน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226BFD66" w14:textId="77777777" w:rsidR="008E53EF" w:rsidRDefault="008E53EF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b/>
          <w:bCs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64"/>
        <w:gridCol w:w="2341"/>
        <w:gridCol w:w="272"/>
        <w:gridCol w:w="2067"/>
      </w:tblGrid>
      <w:tr w:rsidR="00E626B6" w:rsidRPr="000A15D9" w14:paraId="62743BA6" w14:textId="77777777" w:rsidTr="00026340">
        <w:trPr>
          <w:trHeight w:val="290"/>
          <w:tblHeader/>
        </w:trPr>
        <w:tc>
          <w:tcPr>
            <w:tcW w:w="2441" w:type="pct"/>
            <w:vAlign w:val="bottom"/>
          </w:tcPr>
          <w:p w14:paraId="33406AE5" w14:textId="5FEA898A" w:rsidR="00E626B6" w:rsidRPr="006D35DA" w:rsidRDefault="00E626B6" w:rsidP="00E6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16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169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A02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280" w:type="pct"/>
            <w:vAlign w:val="bottom"/>
          </w:tcPr>
          <w:p w14:paraId="4951A636" w14:textId="3E341611" w:rsidR="00E626B6" w:rsidRPr="006D35DA" w:rsidRDefault="00E626B6" w:rsidP="00E62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Align w:val="bottom"/>
          </w:tcPr>
          <w:p w14:paraId="5C624958" w14:textId="77777777" w:rsidR="00E626B6" w:rsidRPr="006D35DA" w:rsidRDefault="00E626B6" w:rsidP="00E62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pct"/>
            <w:vAlign w:val="bottom"/>
          </w:tcPr>
          <w:p w14:paraId="656B5A4D" w14:textId="661CA526" w:rsidR="00E626B6" w:rsidRPr="006D35DA" w:rsidRDefault="00E626B6" w:rsidP="00E62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0975" w:rsidRPr="000A15D9" w14:paraId="2F765F10" w14:textId="77777777" w:rsidTr="00026340">
        <w:trPr>
          <w:trHeight w:val="236"/>
          <w:tblHeader/>
        </w:trPr>
        <w:tc>
          <w:tcPr>
            <w:tcW w:w="2441" w:type="pct"/>
          </w:tcPr>
          <w:p w14:paraId="20213CED" w14:textId="77777777" w:rsidR="00100975" w:rsidRPr="006D35DA" w:rsidRDefault="00100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59" w:type="pct"/>
            <w:gridSpan w:val="3"/>
          </w:tcPr>
          <w:p w14:paraId="362B1FF9" w14:textId="51437C6F" w:rsidR="00100975" w:rsidRPr="006D35DA" w:rsidRDefault="009155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E05F0">
              <w:rPr>
                <w:rFonts w:ascii="Angsana New" w:eastAsia="Arial Unicode MS" w:hAnsi="Angsana New" w:cs="Angsana New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="00FB7AEC">
              <w:rPr>
                <w:rFonts w:ascii="Angsana New" w:eastAsia="Arial Unicode MS" w:hAnsi="Angsana New" w:cs="Angsana New" w:hint="cs"/>
                <w:i/>
                <w:iCs/>
                <w:snapToGrid w:val="0"/>
                <w:sz w:val="28"/>
                <w:szCs w:val="28"/>
                <w:cs/>
                <w:lang w:eastAsia="th-TH" w:bidi="th-TH"/>
              </w:rPr>
              <w:t>ล้าน</w:t>
            </w:r>
            <w:r w:rsidRPr="007E05F0">
              <w:rPr>
                <w:rFonts w:ascii="Angsana New" w:eastAsia="Arial Unicode MS" w:hAnsi="Angsana New" w:cs="Angsana New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100975" w:rsidRPr="000A15D9" w14:paraId="0E4BB62F" w14:textId="77777777" w:rsidTr="00026340">
        <w:trPr>
          <w:trHeight w:val="299"/>
        </w:trPr>
        <w:tc>
          <w:tcPr>
            <w:tcW w:w="2441" w:type="pct"/>
          </w:tcPr>
          <w:p w14:paraId="6B29A6DA" w14:textId="77777777" w:rsidR="00100975" w:rsidRPr="006D35DA" w:rsidRDefault="00100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6D35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80" w:type="pct"/>
          </w:tcPr>
          <w:p w14:paraId="37F2E252" w14:textId="77777777" w:rsidR="00100975" w:rsidRPr="006D35DA" w:rsidRDefault="0010097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7BE137A1" w14:textId="77777777" w:rsidR="00100975" w:rsidRPr="006D35DA" w:rsidRDefault="0010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pct"/>
          </w:tcPr>
          <w:p w14:paraId="0A202583" w14:textId="77777777" w:rsidR="00100975" w:rsidRPr="006D35DA" w:rsidRDefault="0010097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0975" w:rsidRPr="000A15D9" w14:paraId="3AD56694" w14:textId="77777777" w:rsidTr="00026340">
        <w:tc>
          <w:tcPr>
            <w:tcW w:w="2441" w:type="pct"/>
          </w:tcPr>
          <w:p w14:paraId="0998E745" w14:textId="4A206A3A" w:rsidR="00100975" w:rsidRPr="006D35DA" w:rsidRDefault="0056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สัญญาสร้างอาคารโรงงาน </w:t>
            </w:r>
            <w:r w:rsidR="00356586" w:rsidRPr="006D35DA">
              <w:rPr>
                <w:rFonts w:ascii="Angsana New" w:hAnsi="Angsana New" w:cs="Angsana New"/>
                <w:sz w:val="30"/>
                <w:szCs w:val="30"/>
                <w:cs/>
              </w:rPr>
              <w:t>และคลังสินค้า</w:t>
            </w:r>
          </w:p>
        </w:tc>
        <w:tc>
          <w:tcPr>
            <w:tcW w:w="1280" w:type="pct"/>
          </w:tcPr>
          <w:p w14:paraId="640937AA" w14:textId="77777777" w:rsidR="00BB2872" w:rsidRDefault="00626B57" w:rsidP="0010169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504.4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บาท</w:t>
            </w:r>
          </w:p>
          <w:p w14:paraId="40D054BA" w14:textId="77777777" w:rsidR="00626B57" w:rsidRDefault="00626B57" w:rsidP="0010169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0.2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ยูโร</w:t>
            </w:r>
          </w:p>
          <w:p w14:paraId="635DE685" w14:textId="77777777" w:rsidR="00784CDE" w:rsidRDefault="00784CDE" w:rsidP="0010169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7CDF033" w14:textId="77777777" w:rsidR="00784CDE" w:rsidRDefault="00784CDE" w:rsidP="0010169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9ECEC67" w14:textId="3C232A9A" w:rsidR="00784CDE" w:rsidRPr="006D35DA" w:rsidRDefault="00784CDE" w:rsidP="0010169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14:paraId="2135F6F3" w14:textId="387D40BD" w:rsidR="00100975" w:rsidRPr="006D35DA" w:rsidRDefault="0010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pct"/>
          </w:tcPr>
          <w:p w14:paraId="5FC9ADB1" w14:textId="77777777" w:rsidR="00F34DF1" w:rsidRDefault="00F34DF1" w:rsidP="00F34D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4.4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บาท</w:t>
            </w:r>
          </w:p>
          <w:p w14:paraId="2E4F7F5A" w14:textId="5719584F" w:rsidR="00F34DF1" w:rsidRPr="006D35DA" w:rsidRDefault="00F34DF1" w:rsidP="00F34D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00975" w:rsidRPr="000A15D9" w14:paraId="714C0102" w14:textId="77777777" w:rsidTr="00026340">
        <w:tc>
          <w:tcPr>
            <w:tcW w:w="2441" w:type="pct"/>
          </w:tcPr>
          <w:p w14:paraId="27CD0F2A" w14:textId="3BEA1074" w:rsidR="00100975" w:rsidRPr="006D35DA" w:rsidRDefault="00356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สัญญาซื้อเครื่องจักรและอุปกรณ์</w:t>
            </w:r>
          </w:p>
        </w:tc>
        <w:tc>
          <w:tcPr>
            <w:tcW w:w="1280" w:type="pct"/>
          </w:tcPr>
          <w:p w14:paraId="6F1CDBEA" w14:textId="77777777" w:rsidR="003F0805" w:rsidRDefault="00C65F26" w:rsidP="00E95FB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417.5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บาท</w:t>
            </w:r>
          </w:p>
          <w:p w14:paraId="07EC2D68" w14:textId="77777777" w:rsidR="00C65F26" w:rsidRDefault="00C65F26" w:rsidP="00E95FB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0.9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ยูโร</w:t>
            </w:r>
          </w:p>
          <w:p w14:paraId="003127C0" w14:textId="77777777" w:rsidR="00C65F26" w:rsidRDefault="00C65F26" w:rsidP="00E95FB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2.7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ดอลลาร์สหรัฐ</w:t>
            </w:r>
          </w:p>
          <w:p w14:paraId="54771073" w14:textId="010981E9" w:rsidR="00C65F26" w:rsidRDefault="00C65F26" w:rsidP="00E95FB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77.4 </w:t>
            </w:r>
            <w:r w:rsidR="0007070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เยน</w:t>
            </w:r>
          </w:p>
          <w:p w14:paraId="00CB781B" w14:textId="6D47607F" w:rsidR="00070708" w:rsidRPr="006D35DA" w:rsidRDefault="00070708" w:rsidP="00E95FB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156.5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รูเปีย</w:t>
            </w:r>
          </w:p>
        </w:tc>
        <w:tc>
          <w:tcPr>
            <w:tcW w:w="149" w:type="pct"/>
          </w:tcPr>
          <w:p w14:paraId="18CB5FFB" w14:textId="77777777" w:rsidR="00100975" w:rsidRPr="006D35DA" w:rsidRDefault="0010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pct"/>
          </w:tcPr>
          <w:p w14:paraId="7DEBF892" w14:textId="77777777" w:rsidR="00632E52" w:rsidRDefault="00F34DF1" w:rsidP="002875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57.9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บาท</w:t>
            </w:r>
          </w:p>
          <w:p w14:paraId="20AF416D" w14:textId="77777777" w:rsidR="00F34DF1" w:rsidRDefault="00F34DF1" w:rsidP="002875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0.3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ยูโร</w:t>
            </w:r>
          </w:p>
          <w:p w14:paraId="7D626443" w14:textId="77777777" w:rsidR="00155CFC" w:rsidRDefault="00155CFC" w:rsidP="002875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15328E5C" w14:textId="77777777" w:rsidR="00155CFC" w:rsidRDefault="00155CFC" w:rsidP="002875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4D2DCE31" w14:textId="4F8C0F73" w:rsidR="00155CFC" w:rsidRPr="006D35DA" w:rsidRDefault="00155CFC" w:rsidP="002875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56586" w:rsidRPr="000A15D9" w14:paraId="0028123B" w14:textId="77777777" w:rsidTr="00026340">
        <w:tc>
          <w:tcPr>
            <w:tcW w:w="2441" w:type="pct"/>
          </w:tcPr>
          <w:p w14:paraId="7B0E913F" w14:textId="2F5CF624" w:rsidR="00356586" w:rsidRPr="006D35DA" w:rsidRDefault="00356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สัญญาซื้อสินทรัพย์ไม่มีตัวตน</w:t>
            </w:r>
          </w:p>
        </w:tc>
        <w:tc>
          <w:tcPr>
            <w:tcW w:w="1280" w:type="pct"/>
          </w:tcPr>
          <w:p w14:paraId="78E72953" w14:textId="5C200D09" w:rsidR="00356586" w:rsidRPr="00632E52" w:rsidRDefault="00F34DF1" w:rsidP="00632E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23.0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บาท</w:t>
            </w:r>
          </w:p>
        </w:tc>
        <w:tc>
          <w:tcPr>
            <w:tcW w:w="149" w:type="pct"/>
          </w:tcPr>
          <w:p w14:paraId="572956B4" w14:textId="77777777" w:rsidR="00356586" w:rsidRPr="006D35DA" w:rsidRDefault="003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pct"/>
          </w:tcPr>
          <w:p w14:paraId="67F0137A" w14:textId="3D9B1B1C" w:rsidR="00356586" w:rsidRPr="00632E52" w:rsidRDefault="00155CFC" w:rsidP="00632E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19.6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บาท</w:t>
            </w:r>
          </w:p>
        </w:tc>
      </w:tr>
    </w:tbl>
    <w:p w14:paraId="4A12751B" w14:textId="03D5AF80" w:rsidR="00B65411" w:rsidRDefault="00B65411" w:rsidP="00356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b/>
          <w:bCs/>
          <w:sz w:val="30"/>
          <w:szCs w:val="30"/>
        </w:rPr>
      </w:pPr>
    </w:p>
    <w:p w14:paraId="2074AC44" w14:textId="7C2A0C82" w:rsidR="001F096F" w:rsidRPr="001F096F" w:rsidRDefault="00047212" w:rsidP="00BF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20</w:t>
      </w:r>
      <w:r w:rsidR="001F096F" w:rsidRPr="001F096F">
        <w:rPr>
          <w:rFonts w:asciiTheme="majorBidi" w:hAnsiTheme="majorBidi" w:cs="Angsana New"/>
          <w:sz w:val="30"/>
          <w:szCs w:val="30"/>
        </w:rPr>
        <w:t>.</w:t>
      </w:r>
      <w:r w:rsidR="001F096F">
        <w:rPr>
          <w:rFonts w:asciiTheme="majorBidi" w:hAnsiTheme="majorBidi" w:cs="Angsana New"/>
          <w:sz w:val="30"/>
          <w:szCs w:val="30"/>
        </w:rPr>
        <w:t>2</w:t>
      </w:r>
      <w:r w:rsidR="001F096F" w:rsidRPr="001F096F">
        <w:rPr>
          <w:rFonts w:asciiTheme="majorBidi" w:hAnsiTheme="majorBidi" w:cs="Angsana New"/>
          <w:sz w:val="30"/>
          <w:szCs w:val="30"/>
        </w:rPr>
        <w:t xml:space="preserve"> </w:t>
      </w:r>
      <w:r w:rsidR="001F096F" w:rsidRPr="001F096F"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="001F096F" w:rsidRPr="001F0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F096F" w:rsidRPr="001F096F">
        <w:rPr>
          <w:rFonts w:asciiTheme="majorBidi" w:hAnsiTheme="majorBidi" w:cs="Angsana New" w:hint="cs"/>
          <w:sz w:val="30"/>
          <w:szCs w:val="30"/>
          <w:cs/>
        </w:rPr>
        <w:t>การคํ้าประกัน</w:t>
      </w:r>
    </w:p>
    <w:p w14:paraId="185CAD37" w14:textId="43D10F10" w:rsidR="001F096F" w:rsidRDefault="001F096F" w:rsidP="00356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b/>
          <w:bCs/>
          <w:sz w:val="30"/>
          <w:szCs w:val="30"/>
        </w:rPr>
      </w:pPr>
    </w:p>
    <w:p w14:paraId="6F9DBBAE" w14:textId="32F197D9" w:rsidR="00AD54C5" w:rsidRPr="00E727A3" w:rsidRDefault="00E727A3" w:rsidP="00091CA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cstheme="majorBidi"/>
        </w:rPr>
      </w:pPr>
      <w:r w:rsidRPr="00091CA0">
        <w:rPr>
          <w:rFonts w:asciiTheme="majorBidi" w:hAnsiTheme="majorBidi"/>
          <w:sz w:val="30"/>
          <w:szCs w:val="30"/>
          <w:cs/>
        </w:rPr>
        <w:t xml:space="preserve">ณ วันที่ </w:t>
      </w:r>
      <w:bookmarkStart w:id="1" w:name="_Hlk168666496"/>
      <w:r w:rsidR="00F169D7">
        <w:rPr>
          <w:rFonts w:asciiTheme="majorBidi" w:hAnsiTheme="majorBidi"/>
          <w:sz w:val="30"/>
          <w:szCs w:val="30"/>
        </w:rPr>
        <w:t xml:space="preserve">30 </w:t>
      </w:r>
      <w:r w:rsidR="00F169D7">
        <w:rPr>
          <w:rFonts w:asciiTheme="majorBidi" w:hAnsiTheme="majorBidi" w:hint="cs"/>
          <w:sz w:val="30"/>
          <w:szCs w:val="30"/>
          <w:cs/>
        </w:rPr>
        <w:t>มิถุนายน</w:t>
      </w:r>
      <w:r w:rsidR="00004F46" w:rsidRPr="00091CA0">
        <w:rPr>
          <w:rFonts w:asciiTheme="majorBidi" w:hAnsiTheme="majorBidi"/>
          <w:sz w:val="30"/>
          <w:szCs w:val="30"/>
        </w:rPr>
        <w:t xml:space="preserve"> </w:t>
      </w:r>
      <w:bookmarkEnd w:id="1"/>
      <w:r w:rsidR="00004F46" w:rsidRPr="00091CA0">
        <w:rPr>
          <w:rFonts w:asciiTheme="majorBidi" w:hAnsiTheme="majorBidi"/>
          <w:sz w:val="30"/>
          <w:szCs w:val="30"/>
        </w:rPr>
        <w:t>256</w:t>
      </w:r>
      <w:r w:rsidR="006E5112">
        <w:rPr>
          <w:rFonts w:asciiTheme="majorBidi" w:hAnsiTheme="majorBidi"/>
          <w:sz w:val="30"/>
          <w:szCs w:val="30"/>
        </w:rPr>
        <w:t>9</w:t>
      </w:r>
      <w:r w:rsidRPr="00091CA0">
        <w:rPr>
          <w:rFonts w:asciiTheme="majorBidi" w:hAnsiTheme="majorBidi"/>
          <w:sz w:val="30"/>
          <w:szCs w:val="30"/>
          <w:cs/>
        </w:rPr>
        <w:t xml:space="preserve"> บริษัทมีหนังสือคํ้าประกันที่ออกโดยธนาคารในนามของบริษัท</w:t>
      </w:r>
      <w:r w:rsidRPr="00FC07F6">
        <w:rPr>
          <w:rFonts w:asciiTheme="majorBidi" w:hAnsiTheme="majorBidi"/>
          <w:sz w:val="30"/>
          <w:szCs w:val="30"/>
          <w:cs/>
        </w:rPr>
        <w:t>จํานวน</w:t>
      </w:r>
      <w:r w:rsidR="00101697" w:rsidRPr="00FC07F6">
        <w:rPr>
          <w:rFonts w:asciiTheme="majorBidi" w:hAnsiTheme="majorBidi"/>
          <w:sz w:val="30"/>
          <w:szCs w:val="30"/>
        </w:rPr>
        <w:t xml:space="preserve"> </w:t>
      </w:r>
      <w:r w:rsidR="00155CFC">
        <w:rPr>
          <w:rFonts w:asciiTheme="majorBidi" w:hAnsiTheme="majorBidi"/>
          <w:sz w:val="30"/>
          <w:szCs w:val="30"/>
        </w:rPr>
        <w:t>23.8</w:t>
      </w:r>
      <w:r w:rsidRPr="00091CA0">
        <w:rPr>
          <w:rFonts w:asciiTheme="majorBidi" w:hAnsiTheme="majorBidi"/>
          <w:sz w:val="30"/>
          <w:szCs w:val="30"/>
          <w:cs/>
        </w:rPr>
        <w:t xml:space="preserve"> </w:t>
      </w:r>
      <w:r w:rsidR="00BD0DFF">
        <w:rPr>
          <w:rFonts w:asciiTheme="majorBidi" w:hAnsiTheme="majorBidi"/>
          <w:sz w:val="30"/>
          <w:szCs w:val="30"/>
          <w:cs/>
        </w:rPr>
        <w:br/>
      </w:r>
      <w:r w:rsidRPr="00091CA0">
        <w:rPr>
          <w:rFonts w:asciiTheme="majorBidi" w:hAnsiTheme="majorBidi"/>
          <w:sz w:val="30"/>
          <w:szCs w:val="30"/>
          <w:cs/>
        </w:rPr>
        <w:t>ล้านบาท ซึ่งเกี่ยวกับการดําเนินงานตามปกติของบริษัท</w:t>
      </w:r>
    </w:p>
    <w:p w14:paraId="2D846F72" w14:textId="0AEC1AE5" w:rsidR="00AD54C5" w:rsidRPr="00091CA0" w:rsidRDefault="00E727A3" w:rsidP="00091CA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091CA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F169D7">
        <w:rPr>
          <w:rFonts w:asciiTheme="majorBidi" w:hAnsiTheme="majorBidi"/>
          <w:sz w:val="30"/>
          <w:szCs w:val="30"/>
        </w:rPr>
        <w:t xml:space="preserve">30 </w:t>
      </w:r>
      <w:r w:rsidR="00F169D7">
        <w:rPr>
          <w:rFonts w:asciiTheme="majorBidi" w:hAnsiTheme="majorBidi" w:hint="cs"/>
          <w:sz w:val="30"/>
          <w:szCs w:val="30"/>
          <w:cs/>
        </w:rPr>
        <w:t>มิถุนายน</w:t>
      </w:r>
      <w:r w:rsidR="00F169D7" w:rsidRPr="00091CA0">
        <w:rPr>
          <w:rFonts w:asciiTheme="majorBidi" w:hAnsiTheme="majorBidi"/>
          <w:sz w:val="30"/>
          <w:szCs w:val="30"/>
        </w:rPr>
        <w:t xml:space="preserve"> </w:t>
      </w:r>
      <w:r w:rsidR="00004F46" w:rsidRPr="00091CA0">
        <w:rPr>
          <w:rFonts w:asciiTheme="majorBidi" w:hAnsiTheme="majorBidi"/>
          <w:sz w:val="30"/>
          <w:szCs w:val="30"/>
        </w:rPr>
        <w:t>256</w:t>
      </w:r>
      <w:r w:rsidR="006E5112">
        <w:rPr>
          <w:rFonts w:asciiTheme="majorBidi" w:hAnsiTheme="majorBidi"/>
          <w:sz w:val="30"/>
          <w:szCs w:val="30"/>
        </w:rPr>
        <w:t>9</w:t>
      </w:r>
      <w:r w:rsidR="00004F46" w:rsidRPr="00091CA0">
        <w:rPr>
          <w:rFonts w:asciiTheme="majorBidi" w:hAnsiTheme="majorBidi"/>
          <w:sz w:val="30"/>
          <w:szCs w:val="30"/>
          <w:cs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บริษัทย่อยมีหนังสือคํ้าประกันที่ออกโดยธนาคารในนามของบริษัทย่อยจํานวน</w:t>
      </w:r>
      <w:r w:rsidR="004A4DA8">
        <w:rPr>
          <w:rFonts w:asciiTheme="majorBidi" w:hAnsiTheme="majorBidi"/>
          <w:sz w:val="30"/>
          <w:szCs w:val="30"/>
        </w:rPr>
        <w:br/>
      </w:r>
      <w:r w:rsidR="00155CFC">
        <w:rPr>
          <w:rFonts w:asciiTheme="majorBidi" w:hAnsiTheme="majorBidi"/>
          <w:sz w:val="30"/>
          <w:szCs w:val="30"/>
        </w:rPr>
        <w:t xml:space="preserve">98.6 </w:t>
      </w:r>
      <w:r w:rsidRPr="00FC07F6">
        <w:rPr>
          <w:rFonts w:asciiTheme="majorBidi" w:hAnsiTheme="majorBidi"/>
          <w:sz w:val="30"/>
          <w:szCs w:val="30"/>
          <w:cs/>
        </w:rPr>
        <w:t>ล้านบาท</w:t>
      </w:r>
      <w:r w:rsidR="00004F46" w:rsidRPr="00FC07F6">
        <w:rPr>
          <w:rFonts w:asciiTheme="majorBidi" w:hAnsiTheme="majorBidi" w:cstheme="majorBidi"/>
          <w:sz w:val="30"/>
          <w:szCs w:val="30"/>
        </w:rPr>
        <w:t xml:space="preserve"> </w:t>
      </w:r>
      <w:r w:rsidR="00155CFC">
        <w:rPr>
          <w:rFonts w:asciiTheme="majorBidi" w:hAnsiTheme="majorBidi"/>
          <w:sz w:val="30"/>
          <w:szCs w:val="30"/>
        </w:rPr>
        <w:t>5.3</w:t>
      </w:r>
      <w:r w:rsidR="00101697" w:rsidRPr="00FC07F6">
        <w:rPr>
          <w:rFonts w:asciiTheme="majorBidi" w:hAnsiTheme="majorBidi"/>
          <w:sz w:val="30"/>
          <w:szCs w:val="30"/>
        </w:rPr>
        <w:t xml:space="preserve"> </w:t>
      </w:r>
      <w:r w:rsidRPr="00FC07F6">
        <w:rPr>
          <w:rFonts w:asciiTheme="majorBidi" w:hAnsiTheme="majorBidi"/>
          <w:sz w:val="30"/>
          <w:szCs w:val="30"/>
          <w:cs/>
        </w:rPr>
        <w:t xml:space="preserve">ล้านยูโร </w:t>
      </w:r>
      <w:r w:rsidR="00155CFC">
        <w:rPr>
          <w:rFonts w:asciiTheme="majorBidi" w:hAnsiTheme="majorBidi"/>
          <w:sz w:val="30"/>
          <w:szCs w:val="30"/>
        </w:rPr>
        <w:t xml:space="preserve">1.0 </w:t>
      </w:r>
      <w:r w:rsidRPr="00FC07F6">
        <w:rPr>
          <w:rFonts w:asciiTheme="majorBidi" w:hAnsiTheme="majorBidi"/>
          <w:sz w:val="30"/>
          <w:szCs w:val="30"/>
          <w:cs/>
        </w:rPr>
        <w:t>ล้านโครนนอร์เวย์</w:t>
      </w:r>
      <w:r w:rsidR="004A4DA8" w:rsidRPr="00FC07F6">
        <w:rPr>
          <w:rFonts w:asciiTheme="majorBidi" w:hAnsiTheme="majorBidi"/>
          <w:sz w:val="30"/>
          <w:szCs w:val="30"/>
        </w:rPr>
        <w:t xml:space="preserve"> </w:t>
      </w:r>
      <w:r w:rsidRPr="00FC07F6">
        <w:rPr>
          <w:rFonts w:asciiTheme="majorBidi" w:hAnsiTheme="majorBidi"/>
          <w:sz w:val="30"/>
          <w:szCs w:val="30"/>
          <w:cs/>
        </w:rPr>
        <w:t xml:space="preserve">และ </w:t>
      </w:r>
      <w:r w:rsidR="00155CFC">
        <w:rPr>
          <w:rFonts w:asciiTheme="majorBidi" w:hAnsiTheme="majorBidi"/>
          <w:sz w:val="30"/>
          <w:szCs w:val="30"/>
        </w:rPr>
        <w:t>3.0</w:t>
      </w:r>
      <w:r w:rsidR="00F169D7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ล้านสล็อตติโปแลนด์</w:t>
      </w:r>
      <w:r w:rsidR="00004F46" w:rsidRPr="00091CA0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ซึ่งเกี่ยวกับการดําเนินงานตามปกติของบริษัทย่อย</w:t>
      </w:r>
    </w:p>
    <w:p w14:paraId="0FE09243" w14:textId="0916D937" w:rsidR="00AD54C5" w:rsidRPr="00091CA0" w:rsidRDefault="00E727A3" w:rsidP="00091CA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91CA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F169D7">
        <w:rPr>
          <w:rFonts w:asciiTheme="majorBidi" w:hAnsiTheme="majorBidi"/>
          <w:sz w:val="30"/>
          <w:szCs w:val="30"/>
        </w:rPr>
        <w:t xml:space="preserve">30 </w:t>
      </w:r>
      <w:r w:rsidR="00F169D7">
        <w:rPr>
          <w:rFonts w:asciiTheme="majorBidi" w:hAnsiTheme="majorBidi" w:hint="cs"/>
          <w:sz w:val="30"/>
          <w:szCs w:val="30"/>
          <w:cs/>
        </w:rPr>
        <w:t>มิถุนายน</w:t>
      </w:r>
      <w:r w:rsidR="00F169D7" w:rsidRPr="00091CA0">
        <w:rPr>
          <w:rFonts w:asciiTheme="majorBidi" w:hAnsiTheme="majorBidi"/>
          <w:sz w:val="30"/>
          <w:szCs w:val="30"/>
        </w:rPr>
        <w:t xml:space="preserve"> </w:t>
      </w:r>
      <w:r w:rsidR="006E5112" w:rsidRPr="00091CA0">
        <w:rPr>
          <w:rFonts w:asciiTheme="majorBidi" w:hAnsiTheme="majorBidi"/>
          <w:sz w:val="30"/>
          <w:szCs w:val="30"/>
        </w:rPr>
        <w:t>256</w:t>
      </w:r>
      <w:r w:rsidR="006E5112">
        <w:rPr>
          <w:rFonts w:asciiTheme="majorBidi" w:hAnsiTheme="majorBidi"/>
          <w:sz w:val="30"/>
          <w:szCs w:val="30"/>
        </w:rPr>
        <w:t>9</w:t>
      </w:r>
      <w:r w:rsidR="006E5112" w:rsidRPr="00091CA0">
        <w:rPr>
          <w:rFonts w:asciiTheme="majorBidi" w:hAnsiTheme="majorBidi"/>
          <w:sz w:val="30"/>
          <w:szCs w:val="30"/>
          <w:cs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 xml:space="preserve">บริษัทและบริษัทย่อยแห่งหนึ่งมีหนังสือคํ้าประกันจํานวน </w:t>
      </w:r>
      <w:r w:rsidR="00155CFC">
        <w:rPr>
          <w:rFonts w:asciiTheme="majorBidi" w:hAnsiTheme="majorBidi"/>
          <w:sz w:val="30"/>
          <w:szCs w:val="30"/>
        </w:rPr>
        <w:t>354.5</w:t>
      </w:r>
      <w:r w:rsidR="00F169D7">
        <w:rPr>
          <w:rFonts w:asciiTheme="majorBidi" w:hAnsiTheme="majorBidi"/>
          <w:sz w:val="30"/>
          <w:szCs w:val="30"/>
        </w:rPr>
        <w:t xml:space="preserve"> </w:t>
      </w:r>
      <w:r w:rsidRPr="00FC07F6">
        <w:rPr>
          <w:rFonts w:asciiTheme="majorBidi" w:hAnsiTheme="majorBidi"/>
          <w:sz w:val="30"/>
          <w:szCs w:val="30"/>
          <w:cs/>
        </w:rPr>
        <w:t>ล้านบาท</w:t>
      </w:r>
      <w:r w:rsidRPr="00091CA0">
        <w:rPr>
          <w:rFonts w:asciiTheme="majorBidi" w:hAnsiTheme="majorBidi"/>
          <w:sz w:val="30"/>
          <w:szCs w:val="30"/>
          <w:cs/>
        </w:rPr>
        <w:t xml:space="preserve"> ซึ่งออกให้แก่สถาบันการเงินแห่งหนึ่งเพื่อคํ้าประกันวงเงินสินเชื่อให้แก่การร่วมค้าของกลุ่มบริษัท</w:t>
      </w:r>
    </w:p>
    <w:p w14:paraId="06B7509D" w14:textId="580BBB03" w:rsidR="00617BE9" w:rsidRDefault="00E727A3" w:rsidP="004542E2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091CA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F169D7">
        <w:rPr>
          <w:rFonts w:asciiTheme="majorBidi" w:hAnsiTheme="majorBidi"/>
          <w:sz w:val="30"/>
          <w:szCs w:val="30"/>
        </w:rPr>
        <w:t xml:space="preserve">30 </w:t>
      </w:r>
      <w:r w:rsidR="00F169D7">
        <w:rPr>
          <w:rFonts w:asciiTheme="majorBidi" w:hAnsiTheme="majorBidi" w:hint="cs"/>
          <w:sz w:val="30"/>
          <w:szCs w:val="30"/>
          <w:cs/>
        </w:rPr>
        <w:t>มิถุนายน</w:t>
      </w:r>
      <w:r w:rsidR="00F169D7" w:rsidRPr="00091CA0">
        <w:rPr>
          <w:rFonts w:asciiTheme="majorBidi" w:hAnsiTheme="majorBidi"/>
          <w:sz w:val="30"/>
          <w:szCs w:val="30"/>
        </w:rPr>
        <w:t xml:space="preserve"> </w:t>
      </w:r>
      <w:r w:rsidR="005F38B1">
        <w:rPr>
          <w:rFonts w:asciiTheme="majorBidi" w:hAnsiTheme="majorBidi"/>
          <w:sz w:val="30"/>
          <w:szCs w:val="30"/>
        </w:rPr>
        <w:t>256</w:t>
      </w:r>
      <w:r w:rsidR="006E5112">
        <w:rPr>
          <w:rFonts w:asciiTheme="majorBidi" w:hAnsiTheme="majorBidi"/>
          <w:sz w:val="30"/>
          <w:szCs w:val="30"/>
        </w:rPr>
        <w:t>9</w:t>
      </w:r>
      <w:r w:rsidRPr="00091CA0">
        <w:rPr>
          <w:rFonts w:asciiTheme="majorBidi" w:hAnsiTheme="majorBidi"/>
          <w:sz w:val="30"/>
          <w:szCs w:val="30"/>
          <w:cs/>
        </w:rPr>
        <w:t xml:space="preserve"> บริษัทและบริษัทย่อยแห่งหนึ่งมีหนังสือคํ้าประกันที่ออกโดยธนาคารในนามของบริษัทจํานวน </w:t>
      </w:r>
      <w:r w:rsidR="00155CFC">
        <w:rPr>
          <w:rFonts w:asciiTheme="majorBidi" w:hAnsiTheme="majorBidi"/>
          <w:sz w:val="30"/>
          <w:szCs w:val="30"/>
        </w:rPr>
        <w:t>10.9</w:t>
      </w:r>
      <w:r w:rsidR="00F169D7">
        <w:rPr>
          <w:rFonts w:asciiTheme="majorBidi" w:hAnsiTheme="majorBidi"/>
          <w:sz w:val="30"/>
          <w:szCs w:val="30"/>
        </w:rPr>
        <w:t xml:space="preserve"> </w:t>
      </w:r>
      <w:r w:rsidRPr="00FC07F6">
        <w:rPr>
          <w:rFonts w:asciiTheme="majorBidi" w:hAnsiTheme="majorBidi"/>
          <w:sz w:val="30"/>
          <w:szCs w:val="30"/>
          <w:cs/>
        </w:rPr>
        <w:t>ล้านยูโร และ</w:t>
      </w:r>
      <w:r w:rsidR="00376652" w:rsidRPr="00FC07F6">
        <w:rPr>
          <w:rFonts w:asciiTheme="majorBidi" w:hAnsiTheme="majorBidi"/>
          <w:sz w:val="30"/>
          <w:szCs w:val="30"/>
        </w:rPr>
        <w:t xml:space="preserve"> </w:t>
      </w:r>
      <w:r w:rsidR="00155CFC">
        <w:rPr>
          <w:rFonts w:asciiTheme="majorBidi" w:hAnsiTheme="majorBidi"/>
          <w:sz w:val="30"/>
          <w:szCs w:val="30"/>
        </w:rPr>
        <w:t xml:space="preserve">90,750.0 </w:t>
      </w:r>
      <w:r w:rsidRPr="00091CA0">
        <w:rPr>
          <w:rFonts w:asciiTheme="majorBidi" w:hAnsiTheme="majorBidi"/>
          <w:sz w:val="30"/>
          <w:szCs w:val="30"/>
          <w:cs/>
        </w:rPr>
        <w:t>ล้านรูเปีย เพื่อคํ้าประกันวงเงินสินเชื่อให้กับบริษัทย่อยของบริษัท</w:t>
      </w:r>
    </w:p>
    <w:p w14:paraId="19BAFC5D" w14:textId="77777777" w:rsidR="004542E2" w:rsidRPr="004542E2" w:rsidRDefault="004542E2" w:rsidP="00454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  <w:cs/>
        </w:rPr>
      </w:pPr>
    </w:p>
    <w:p w14:paraId="6ED2CFC7" w14:textId="668E560A" w:rsidR="00617BE9" w:rsidRPr="00521A76" w:rsidRDefault="00047212" w:rsidP="00521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20</w:t>
      </w:r>
      <w:r w:rsidR="00521A76" w:rsidRPr="001F096F">
        <w:rPr>
          <w:rFonts w:asciiTheme="majorBidi" w:hAnsiTheme="majorBidi" w:cs="Angsana New"/>
          <w:sz w:val="30"/>
          <w:szCs w:val="30"/>
        </w:rPr>
        <w:t>.</w:t>
      </w:r>
      <w:r w:rsidR="00521A76">
        <w:rPr>
          <w:rFonts w:asciiTheme="majorBidi" w:hAnsiTheme="majorBidi" w:cs="Angsana New"/>
          <w:sz w:val="30"/>
          <w:szCs w:val="30"/>
        </w:rPr>
        <w:t>3</w:t>
      </w:r>
      <w:r w:rsidR="00521A76" w:rsidRPr="001F096F">
        <w:rPr>
          <w:rFonts w:asciiTheme="majorBidi" w:hAnsiTheme="majorBidi" w:cs="Angsana New"/>
          <w:sz w:val="30"/>
          <w:szCs w:val="30"/>
        </w:rPr>
        <w:t xml:space="preserve"> </w:t>
      </w:r>
      <w:r w:rsidR="00521A76" w:rsidRPr="001F096F"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="00521A76" w:rsidRPr="001F0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17BE9" w:rsidRPr="00521A76">
        <w:rPr>
          <w:rFonts w:asciiTheme="majorBidi" w:hAnsiTheme="majorBidi" w:cs="Angsana New"/>
          <w:sz w:val="30"/>
          <w:szCs w:val="30"/>
          <w:cs/>
        </w:rPr>
        <w:t>คดีฟ้องร้อง</w:t>
      </w:r>
    </w:p>
    <w:p w14:paraId="2879FA1C" w14:textId="77777777" w:rsidR="00617BE9" w:rsidRPr="000F5DEB" w:rsidRDefault="00617BE9" w:rsidP="00617BE9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6A7CBE8A" w14:textId="3676F810" w:rsidR="00617BE9" w:rsidRPr="009A0012" w:rsidRDefault="00617BE9" w:rsidP="00617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9A0012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 xml:space="preserve">ข้อเรียกร้องเกี่ยวกับการละเมิดการค้ำประกันแบบจำกัดของ </w:t>
      </w:r>
      <w:r w:rsidRPr="009A0012">
        <w:rPr>
          <w:rFonts w:asciiTheme="majorBidi" w:hAnsiTheme="majorBidi"/>
          <w:color w:val="000000" w:themeColor="text1"/>
          <w:spacing w:val="-4"/>
          <w:sz w:val="30"/>
          <w:szCs w:val="30"/>
        </w:rPr>
        <w:t xml:space="preserve">Thai Union North America, Inc. (“TUNA”) </w:t>
      </w:r>
      <w:r w:rsidRPr="009A0012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>ที่เกี่ยวข้องกับ</w:t>
      </w:r>
      <w:r w:rsidR="00853D24" w:rsidRPr="009A0012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4D2787">
        <w:rPr>
          <w:rFonts w:asciiTheme="majorBidi" w:hAnsiTheme="majorBidi" w:cstheme="majorBidi"/>
          <w:sz w:val="30"/>
          <w:szCs w:val="30"/>
        </w:rPr>
        <w:t>Red Lobster</w:t>
      </w:r>
      <w:r w:rsidRPr="009A0012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BD5A57" w:rsidRPr="009A0012">
        <w:rPr>
          <w:rFonts w:asciiTheme="majorBidi" w:hAnsiTheme="majorBidi" w:cs="Angsana New"/>
          <w:color w:val="000000" w:themeColor="text1"/>
          <w:sz w:val="30"/>
          <w:szCs w:val="30"/>
        </w:rPr>
        <w:t>(“</w:t>
      </w:r>
      <w:r w:rsidRPr="009A0012">
        <w:rPr>
          <w:rFonts w:asciiTheme="majorBidi" w:hAnsiTheme="majorBidi"/>
          <w:color w:val="000000" w:themeColor="text1"/>
          <w:sz w:val="30"/>
          <w:szCs w:val="30"/>
        </w:rPr>
        <w:t>RL</w:t>
      </w:r>
      <w:r w:rsidR="00BD5A57" w:rsidRPr="009A0012">
        <w:rPr>
          <w:rFonts w:asciiTheme="majorBidi" w:hAnsiTheme="majorBidi"/>
          <w:color w:val="000000" w:themeColor="text1"/>
          <w:sz w:val="30"/>
          <w:szCs w:val="30"/>
        </w:rPr>
        <w:t>”)</w:t>
      </w:r>
    </w:p>
    <w:p w14:paraId="4EA6A114" w14:textId="2F96405E" w:rsidR="00617BE9" w:rsidRPr="0020281D" w:rsidRDefault="00617BE9" w:rsidP="00617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inorBidi"/>
          <w:color w:val="000000" w:themeColor="text1"/>
          <w:sz w:val="30"/>
          <w:szCs w:val="30"/>
          <w:cs/>
        </w:rPr>
      </w:pPr>
    </w:p>
    <w:p w14:paraId="697E5A26" w14:textId="4E264B1B" w:rsidR="00617BE9" w:rsidRDefault="0020281D" w:rsidP="00617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ปัจจุบันคดี</w:t>
      </w:r>
      <w:r w:rsidR="00B034C4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ความ</w:t>
      </w:r>
      <w:r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อยู่ในขั้นตอนก่อนการพิจารณาคดี </w:t>
      </w:r>
      <w:r w:rsidR="00617BE9" w:rsidRPr="007C28B6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="00617BE9" w:rsidRPr="007C28B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17BE9" w:rsidRPr="007C28B6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="00617BE9" w:rsidRPr="007C28B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7C28B6" w:rsidRPr="007C28B6">
        <w:rPr>
          <w:rFonts w:asciiTheme="majorBidi" w:hAnsiTheme="majorBidi" w:cs="Angsana New"/>
          <w:spacing w:val="-2"/>
          <w:sz w:val="30"/>
          <w:szCs w:val="30"/>
        </w:rPr>
        <w:t xml:space="preserve">30 </w:t>
      </w:r>
      <w:r w:rsidR="007C28B6" w:rsidRPr="007C28B6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="00617BE9" w:rsidRPr="007C28B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17BE9" w:rsidRPr="007C28B6">
        <w:rPr>
          <w:rFonts w:asciiTheme="majorBidi" w:hAnsiTheme="majorBidi" w:cs="Angsana New"/>
          <w:spacing w:val="-2"/>
          <w:sz w:val="30"/>
          <w:szCs w:val="30"/>
        </w:rPr>
        <w:t>2569</w:t>
      </w:r>
      <w:r w:rsidR="00617BE9" w:rsidRPr="007C28B6">
        <w:rPr>
          <w:rFonts w:asciiTheme="majorBidi" w:hAnsiTheme="majorBidi" w:cs="Angsana New"/>
          <w:color w:val="000000" w:themeColor="text1"/>
          <w:spacing w:val="-6"/>
          <w:sz w:val="30"/>
          <w:szCs w:val="30"/>
        </w:rPr>
        <w:t xml:space="preserve"> </w:t>
      </w:r>
      <w:r w:rsidR="00617BE9" w:rsidRPr="007C28B6">
        <w:rPr>
          <w:rFonts w:asciiTheme="majorBidi" w:hAnsiTheme="majorBidi"/>
          <w:color w:val="000000" w:themeColor="text1"/>
          <w:sz w:val="30"/>
          <w:szCs w:val="30"/>
        </w:rPr>
        <w:t xml:space="preserve">TUNA </w:t>
      </w:r>
      <w:r w:rsidR="00617BE9" w:rsidRPr="007C28B6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และฝ่ายบริหารของ</w:t>
      </w:r>
      <w:r w:rsidR="00BD0DFF">
        <w:rPr>
          <w:rFonts w:asciiTheme="majorBidi" w:hAnsiTheme="majorBidi" w:cs="Angsana New"/>
          <w:color w:val="000000" w:themeColor="text1"/>
          <w:sz w:val="30"/>
          <w:szCs w:val="30"/>
          <w:cs/>
        </w:rPr>
        <w:br/>
      </w:r>
      <w:r w:rsidR="00617BE9" w:rsidRPr="007C28B6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กลุ่มบริษัทยืนยันว่า</w:t>
      </w:r>
      <w:r w:rsidR="00617BE9" w:rsidRPr="007C28B6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617BE9" w:rsidRPr="007C28B6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การค้ำประกันแบบจำกัดนั้นได้สิ้นสุดลงแล้ว</w:t>
      </w:r>
      <w:r w:rsidR="00617BE9" w:rsidRPr="007C28B6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617BE9" w:rsidRPr="007C28B6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และอยู่ในกระบวนการทางกฎหมายเพื่อปกป้องผลประโยชน์อย่างเต็มที่</w:t>
      </w:r>
      <w:r w:rsidR="00617BE9" w:rsidRPr="007C28B6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</w:p>
    <w:p w14:paraId="4DAEA73B" w14:textId="77777777" w:rsidR="00AE2CE7" w:rsidRDefault="00AE2CE7" w:rsidP="00617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b/>
          <w:sz w:val="30"/>
          <w:szCs w:val="30"/>
          <w:lang w:val="en-GB"/>
        </w:rPr>
      </w:pPr>
    </w:p>
    <w:p w14:paraId="66B53B57" w14:textId="77777777" w:rsidR="00B034C4" w:rsidRDefault="00B034C4" w:rsidP="00617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b/>
          <w:i/>
          <w:iCs/>
          <w:sz w:val="30"/>
          <w:szCs w:val="30"/>
          <w:lang w:val="en-GB"/>
        </w:rPr>
      </w:pPr>
    </w:p>
    <w:p w14:paraId="1D7C16B1" w14:textId="77777777" w:rsidR="00B034C4" w:rsidRDefault="00B034C4" w:rsidP="00617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b/>
          <w:i/>
          <w:iCs/>
          <w:sz w:val="30"/>
          <w:szCs w:val="30"/>
          <w:lang w:val="en-GB"/>
        </w:rPr>
      </w:pPr>
    </w:p>
    <w:p w14:paraId="5A9ABA67" w14:textId="16A4315C" w:rsidR="00784CDE" w:rsidRPr="009A0012" w:rsidRDefault="006123DB" w:rsidP="00617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bCs/>
          <w:sz w:val="30"/>
          <w:szCs w:val="30"/>
        </w:rPr>
      </w:pPr>
      <w:r w:rsidRPr="009A0012">
        <w:rPr>
          <w:rFonts w:asciiTheme="majorBidi" w:hAnsiTheme="majorBidi" w:cs="Angsana New" w:hint="cs"/>
          <w:b/>
          <w:sz w:val="30"/>
          <w:szCs w:val="30"/>
          <w:cs/>
          <w:lang w:val="en-GB"/>
        </w:rPr>
        <w:lastRenderedPageBreak/>
        <w:t>ข้อเรียกร้องโดย</w:t>
      </w:r>
      <w:r w:rsidR="00AC274A">
        <w:rPr>
          <w:rFonts w:asciiTheme="majorBidi" w:hAnsiTheme="majorBidi" w:cs="Angsana New"/>
          <w:b/>
          <w:sz w:val="30"/>
          <w:szCs w:val="30"/>
          <w:lang w:val="en-GB"/>
        </w:rPr>
        <w:t xml:space="preserve"> </w:t>
      </w:r>
      <w:r w:rsidR="00AC274A" w:rsidRPr="00AC274A">
        <w:rPr>
          <w:rFonts w:asciiTheme="majorBidi" w:hAnsiTheme="majorBidi" w:cs="Angsana New"/>
          <w:bCs/>
          <w:sz w:val="30"/>
          <w:szCs w:val="30"/>
          <w:lang w:val="en-GB"/>
        </w:rPr>
        <w:t>Red Lobster General Unsecured Creditors’ Trust</w:t>
      </w:r>
      <w:r w:rsidR="00195A11" w:rsidRPr="009A0012">
        <w:rPr>
          <w:rFonts w:asciiTheme="majorBidi" w:hAnsiTheme="majorBidi" w:cs="Angsana New"/>
          <w:b/>
          <w:sz w:val="30"/>
          <w:szCs w:val="30"/>
        </w:rPr>
        <w:t xml:space="preserve"> </w:t>
      </w:r>
      <w:r w:rsidR="00195A11" w:rsidRPr="009A0012">
        <w:rPr>
          <w:rFonts w:asciiTheme="majorBidi" w:hAnsiTheme="majorBidi" w:cs="Angsana New"/>
          <w:bCs/>
          <w:sz w:val="30"/>
          <w:szCs w:val="30"/>
        </w:rPr>
        <w:t>(“</w:t>
      </w:r>
      <w:r w:rsidR="00AC274A" w:rsidRPr="00AC274A">
        <w:rPr>
          <w:rFonts w:asciiTheme="majorBidi" w:hAnsiTheme="majorBidi" w:cs="Angsana New"/>
          <w:bCs/>
          <w:sz w:val="30"/>
          <w:szCs w:val="30"/>
        </w:rPr>
        <w:t>Trust</w:t>
      </w:r>
      <w:r w:rsidR="00195A11" w:rsidRPr="009A0012">
        <w:rPr>
          <w:rFonts w:asciiTheme="majorBidi" w:hAnsiTheme="majorBidi" w:cs="Angsana New"/>
          <w:bCs/>
          <w:sz w:val="30"/>
          <w:szCs w:val="30"/>
        </w:rPr>
        <w:t>”)</w:t>
      </w:r>
    </w:p>
    <w:p w14:paraId="08312ADF" w14:textId="77777777" w:rsidR="0052625A" w:rsidRDefault="0052625A" w:rsidP="00617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bCs/>
          <w:i/>
          <w:iCs/>
          <w:sz w:val="30"/>
          <w:szCs w:val="30"/>
        </w:rPr>
      </w:pPr>
    </w:p>
    <w:p w14:paraId="2B177C10" w14:textId="1A120183" w:rsidR="00964D74" w:rsidRDefault="0029330C" w:rsidP="00617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b/>
          <w:sz w:val="30"/>
          <w:szCs w:val="30"/>
        </w:rPr>
      </w:pPr>
      <w:r>
        <w:rPr>
          <w:rFonts w:asciiTheme="majorBidi" w:hAnsiTheme="majorBidi" w:cs="Angsana New" w:hint="cs"/>
          <w:b/>
          <w:sz w:val="30"/>
          <w:szCs w:val="30"/>
          <w:cs/>
        </w:rPr>
        <w:t xml:space="preserve">ณ วันที่ </w:t>
      </w:r>
      <w:r>
        <w:rPr>
          <w:rFonts w:asciiTheme="majorBidi" w:hAnsiTheme="majorBidi" w:cs="Angsana New"/>
          <w:bCs/>
          <w:sz w:val="30"/>
          <w:szCs w:val="30"/>
        </w:rPr>
        <w:t xml:space="preserve">30 </w:t>
      </w:r>
      <w:r>
        <w:rPr>
          <w:rFonts w:asciiTheme="majorBidi" w:hAnsiTheme="majorBidi" w:cs="Angsana New" w:hint="cs"/>
          <w:b/>
          <w:sz w:val="30"/>
          <w:szCs w:val="30"/>
          <w:cs/>
        </w:rPr>
        <w:t xml:space="preserve">มิถุนายน </w:t>
      </w:r>
      <w:r>
        <w:rPr>
          <w:rFonts w:asciiTheme="majorBidi" w:hAnsiTheme="majorBidi" w:cs="Angsana New"/>
          <w:bCs/>
          <w:sz w:val="30"/>
          <w:szCs w:val="30"/>
        </w:rPr>
        <w:t xml:space="preserve">2569 </w:t>
      </w:r>
      <w:r w:rsidR="001F652C">
        <w:rPr>
          <w:rFonts w:asciiTheme="majorBidi" w:hAnsiTheme="majorBidi" w:cs="Angsana New" w:hint="cs"/>
          <w:b/>
          <w:sz w:val="30"/>
          <w:szCs w:val="30"/>
          <w:cs/>
        </w:rPr>
        <w:t>กลุ่มบริษัทเป็นจำเลยในคดีที่ฟ้องร้องโดย</w:t>
      </w:r>
      <w:r w:rsidR="00771488">
        <w:rPr>
          <w:rFonts w:asciiTheme="majorBidi" w:hAnsiTheme="majorBidi" w:cs="Angsana New"/>
          <w:b/>
          <w:sz w:val="30"/>
          <w:szCs w:val="30"/>
        </w:rPr>
        <w:t xml:space="preserve"> </w:t>
      </w:r>
      <w:r w:rsidR="00771488" w:rsidRPr="00737B24">
        <w:rPr>
          <w:rFonts w:asciiTheme="majorBidi" w:hAnsiTheme="majorBidi" w:cs="Angsana New"/>
          <w:bCs/>
          <w:sz w:val="30"/>
          <w:szCs w:val="30"/>
        </w:rPr>
        <w:t xml:space="preserve">RL </w:t>
      </w:r>
      <w:r w:rsidR="00771488">
        <w:rPr>
          <w:rFonts w:asciiTheme="majorBidi" w:hAnsiTheme="majorBidi" w:cs="Angsana New" w:hint="cs"/>
          <w:b/>
          <w:sz w:val="30"/>
          <w:szCs w:val="30"/>
          <w:cs/>
        </w:rPr>
        <w:t xml:space="preserve">และเจ้าหนี้ของ </w:t>
      </w:r>
      <w:r w:rsidR="00771488" w:rsidRPr="00737B24">
        <w:rPr>
          <w:rFonts w:asciiTheme="majorBidi" w:hAnsiTheme="majorBidi" w:cs="Angsana New"/>
          <w:bCs/>
          <w:sz w:val="30"/>
          <w:szCs w:val="30"/>
        </w:rPr>
        <w:t>RL</w:t>
      </w:r>
      <w:r w:rsidR="0022551F">
        <w:rPr>
          <w:rFonts w:asciiTheme="majorBidi" w:hAnsiTheme="majorBidi" w:cs="Angsana New" w:hint="cs"/>
          <w:b/>
          <w:sz w:val="30"/>
          <w:szCs w:val="30"/>
          <w:cs/>
        </w:rPr>
        <w:t xml:space="preserve"> ซึ่งมี</w:t>
      </w:r>
      <w:r w:rsidR="00CB2369">
        <w:rPr>
          <w:rFonts w:asciiTheme="majorBidi" w:hAnsiTheme="majorBidi" w:cs="Angsana New"/>
          <w:b/>
          <w:sz w:val="30"/>
          <w:szCs w:val="30"/>
        </w:rPr>
        <w:t xml:space="preserve"> </w:t>
      </w:r>
      <w:r w:rsidR="00CB2369" w:rsidRPr="00CB2369">
        <w:rPr>
          <w:rFonts w:asciiTheme="majorBidi" w:hAnsiTheme="majorBidi" w:cs="Angsana New"/>
          <w:bCs/>
          <w:sz w:val="30"/>
          <w:szCs w:val="30"/>
        </w:rPr>
        <w:t>Trust</w:t>
      </w:r>
      <w:r w:rsidR="00CB2369">
        <w:rPr>
          <w:rFonts w:asciiTheme="majorBidi" w:hAnsiTheme="majorBidi" w:cs="Angsana New"/>
          <w:b/>
          <w:sz w:val="30"/>
          <w:szCs w:val="30"/>
        </w:rPr>
        <w:t xml:space="preserve"> </w:t>
      </w:r>
      <w:r w:rsidR="0022551F">
        <w:rPr>
          <w:rFonts w:asciiTheme="majorBidi" w:hAnsiTheme="majorBidi" w:cs="Angsana New" w:hint="cs"/>
          <w:b/>
          <w:sz w:val="30"/>
          <w:szCs w:val="30"/>
          <w:cs/>
        </w:rPr>
        <w:t>เป็นตัวแทน</w:t>
      </w:r>
      <w:r w:rsidR="00336057">
        <w:rPr>
          <w:rFonts w:asciiTheme="majorBidi" w:hAnsiTheme="majorBidi" w:cs="Angsana New" w:hint="cs"/>
          <w:b/>
          <w:sz w:val="30"/>
          <w:szCs w:val="30"/>
          <w:cs/>
        </w:rPr>
        <w:t xml:space="preserve"> </w:t>
      </w:r>
      <w:r w:rsidR="00BD0DFF">
        <w:rPr>
          <w:rFonts w:asciiTheme="majorBidi" w:hAnsiTheme="majorBidi" w:cs="Angsana New" w:hint="cs"/>
          <w:b/>
          <w:sz w:val="30"/>
          <w:szCs w:val="30"/>
          <w:cs/>
        </w:rPr>
        <w:t>ใน</w:t>
      </w:r>
      <w:r w:rsidR="00CB2369">
        <w:rPr>
          <w:rFonts w:asciiTheme="majorBidi" w:hAnsiTheme="majorBidi" w:cs="Angsana New" w:hint="cs"/>
          <w:b/>
          <w:sz w:val="30"/>
          <w:szCs w:val="30"/>
          <w:cs/>
        </w:rPr>
        <w:t>คดีดังกล่าว</w:t>
      </w:r>
      <w:r w:rsidR="00BD0DFF">
        <w:rPr>
          <w:rFonts w:asciiTheme="majorBidi" w:hAnsiTheme="majorBidi" w:cs="Angsana New" w:hint="cs"/>
          <w:b/>
          <w:sz w:val="30"/>
          <w:szCs w:val="30"/>
          <w:cs/>
        </w:rPr>
        <w:t xml:space="preserve"> โดย </w:t>
      </w:r>
      <w:r w:rsidR="00BD0DFF" w:rsidRPr="00934CAF">
        <w:rPr>
          <w:rFonts w:asciiTheme="majorBidi" w:hAnsiTheme="majorBidi" w:cs="Angsana New"/>
          <w:bCs/>
          <w:sz w:val="30"/>
          <w:szCs w:val="30"/>
        </w:rPr>
        <w:t xml:space="preserve">Trust </w:t>
      </w:r>
      <w:r w:rsidR="00BD0DFF">
        <w:rPr>
          <w:rFonts w:asciiTheme="majorBidi" w:hAnsiTheme="majorBidi" w:cs="Angsana New" w:hint="cs"/>
          <w:b/>
          <w:sz w:val="30"/>
          <w:szCs w:val="30"/>
          <w:cs/>
        </w:rPr>
        <w:t>ได้กล่าว</w:t>
      </w:r>
      <w:r w:rsidR="00CB2369">
        <w:rPr>
          <w:rFonts w:asciiTheme="majorBidi" w:hAnsiTheme="majorBidi" w:cs="Angsana New" w:hint="cs"/>
          <w:b/>
          <w:sz w:val="30"/>
          <w:szCs w:val="30"/>
          <w:cs/>
        </w:rPr>
        <w:t xml:space="preserve">อ้างว่า </w:t>
      </w:r>
      <w:r w:rsidR="00336057">
        <w:rPr>
          <w:rFonts w:asciiTheme="majorBidi" w:hAnsiTheme="majorBidi" w:cs="Angsana New" w:hint="cs"/>
          <w:b/>
          <w:sz w:val="30"/>
          <w:szCs w:val="30"/>
          <w:cs/>
        </w:rPr>
        <w:t>การกระทำและรายการบางประการในอดีตที่เกี่ยวข้องกับกลุ่มบริษัท บริษัทในเครือ และบุคคลบางราย</w:t>
      </w:r>
      <w:r w:rsidR="0043192E">
        <w:rPr>
          <w:rFonts w:asciiTheme="majorBidi" w:hAnsiTheme="majorBidi" w:cs="Angsana New" w:hint="cs"/>
          <w:b/>
          <w:sz w:val="30"/>
          <w:szCs w:val="30"/>
          <w:cs/>
        </w:rPr>
        <w:t xml:space="preserve"> </w:t>
      </w:r>
      <w:r w:rsidR="00CB2369">
        <w:rPr>
          <w:rFonts w:asciiTheme="majorBidi" w:hAnsiTheme="majorBidi" w:cs="Angsana New" w:hint="cs"/>
          <w:b/>
          <w:sz w:val="30"/>
          <w:szCs w:val="30"/>
          <w:cs/>
        </w:rPr>
        <w:t>มีส่วน</w:t>
      </w:r>
      <w:r w:rsidR="00336057">
        <w:rPr>
          <w:rFonts w:asciiTheme="majorBidi" w:hAnsiTheme="majorBidi" w:cs="Angsana New" w:hint="cs"/>
          <w:b/>
          <w:sz w:val="30"/>
          <w:szCs w:val="30"/>
          <w:cs/>
        </w:rPr>
        <w:t>ก่อให้เกิดความเสียหาย</w:t>
      </w:r>
      <w:r w:rsidR="00BD0DFF">
        <w:rPr>
          <w:rFonts w:asciiTheme="majorBidi" w:hAnsiTheme="majorBidi" w:cs="Angsana New" w:hint="cs"/>
          <w:b/>
          <w:sz w:val="30"/>
          <w:szCs w:val="30"/>
          <w:cs/>
        </w:rPr>
        <w:t xml:space="preserve"> </w:t>
      </w:r>
      <w:r w:rsidR="000649C3">
        <w:rPr>
          <w:rFonts w:asciiTheme="majorBidi" w:hAnsiTheme="majorBidi" w:cs="Angsana New" w:hint="cs"/>
          <w:b/>
          <w:sz w:val="30"/>
          <w:szCs w:val="30"/>
          <w:cs/>
        </w:rPr>
        <w:t>ทั้งนี้ คดีดังกล่าวอยู่ใน</w:t>
      </w:r>
      <w:r w:rsidR="007A5491">
        <w:rPr>
          <w:rFonts w:asciiTheme="majorBidi" w:hAnsiTheme="majorBidi" w:cs="Angsana New" w:hint="cs"/>
          <w:b/>
          <w:sz w:val="30"/>
          <w:szCs w:val="30"/>
          <w:cs/>
        </w:rPr>
        <w:t>ขั้นตอน</w:t>
      </w:r>
      <w:r w:rsidR="000649C3">
        <w:rPr>
          <w:rFonts w:asciiTheme="majorBidi" w:hAnsiTheme="majorBidi" w:cs="Angsana New" w:hint="cs"/>
          <w:b/>
          <w:sz w:val="30"/>
          <w:szCs w:val="30"/>
          <w:cs/>
        </w:rPr>
        <w:t>เริ่มต้น</w:t>
      </w:r>
      <w:r w:rsidR="007A5491">
        <w:rPr>
          <w:rFonts w:asciiTheme="majorBidi" w:hAnsiTheme="majorBidi" w:cs="Angsana New" w:hint="cs"/>
          <w:b/>
          <w:sz w:val="30"/>
          <w:szCs w:val="30"/>
          <w:cs/>
        </w:rPr>
        <w:t>ก่อนชั้นศาล</w:t>
      </w:r>
      <w:r w:rsidR="000649C3">
        <w:rPr>
          <w:rFonts w:asciiTheme="majorBidi" w:hAnsiTheme="majorBidi" w:cs="Angsana New" w:hint="cs"/>
          <w:b/>
          <w:sz w:val="30"/>
          <w:szCs w:val="30"/>
          <w:cs/>
        </w:rPr>
        <w:t xml:space="preserve"> </w:t>
      </w:r>
      <w:r w:rsidR="007A5491">
        <w:rPr>
          <w:rFonts w:asciiTheme="majorBidi" w:hAnsiTheme="majorBidi" w:cs="Angsana New" w:hint="cs"/>
          <w:b/>
          <w:sz w:val="30"/>
          <w:szCs w:val="30"/>
          <w:cs/>
        </w:rPr>
        <w:t>ซึ่ง</w:t>
      </w:r>
      <w:r w:rsidR="005F21B7">
        <w:rPr>
          <w:rFonts w:asciiTheme="majorBidi" w:hAnsiTheme="majorBidi" w:cs="Angsana New" w:hint="cs"/>
          <w:b/>
          <w:sz w:val="30"/>
          <w:szCs w:val="30"/>
          <w:cs/>
        </w:rPr>
        <w:t>กลุ่มบริษัทโต้แย้งข้อกล่าวหาเหล่านี้ และ</w:t>
      </w:r>
      <w:r w:rsidR="000649C3">
        <w:rPr>
          <w:rFonts w:asciiTheme="majorBidi" w:hAnsiTheme="majorBidi" w:cs="Angsana New" w:hint="cs"/>
          <w:b/>
          <w:sz w:val="30"/>
          <w:szCs w:val="30"/>
          <w:cs/>
        </w:rPr>
        <w:t>มี</w:t>
      </w:r>
      <w:r w:rsidR="0008355B">
        <w:rPr>
          <w:rFonts w:asciiTheme="majorBidi" w:hAnsiTheme="majorBidi" w:cs="Angsana New" w:hint="cs"/>
          <w:b/>
          <w:sz w:val="30"/>
          <w:szCs w:val="30"/>
          <w:cs/>
        </w:rPr>
        <w:t>ความประสงค์</w:t>
      </w:r>
      <w:r w:rsidR="000649C3">
        <w:rPr>
          <w:rFonts w:asciiTheme="majorBidi" w:hAnsiTheme="majorBidi" w:cs="Angsana New" w:hint="cs"/>
          <w:b/>
          <w:sz w:val="30"/>
          <w:szCs w:val="30"/>
          <w:cs/>
        </w:rPr>
        <w:t>ที่จะ</w:t>
      </w:r>
      <w:r w:rsidR="005F21B7">
        <w:rPr>
          <w:rFonts w:asciiTheme="majorBidi" w:hAnsiTheme="majorBidi" w:cs="Angsana New" w:hint="cs"/>
          <w:b/>
          <w:sz w:val="30"/>
          <w:szCs w:val="30"/>
          <w:cs/>
        </w:rPr>
        <w:t>เข้าสู่กระบวนการทางกฎหมายเพื่อปกป้องผลประโยชน์</w:t>
      </w:r>
      <w:r w:rsidR="00D85E20">
        <w:rPr>
          <w:rFonts w:asciiTheme="majorBidi" w:hAnsiTheme="majorBidi" w:cs="Angsana New" w:hint="cs"/>
          <w:b/>
          <w:sz w:val="30"/>
          <w:szCs w:val="30"/>
          <w:cs/>
        </w:rPr>
        <w:t xml:space="preserve">อย่างเต็มที่ต่อไป </w:t>
      </w:r>
    </w:p>
    <w:p w14:paraId="145AE1D5" w14:textId="77777777" w:rsidR="007F03A3" w:rsidRDefault="007F03A3" w:rsidP="00617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b/>
          <w:sz w:val="30"/>
          <w:szCs w:val="30"/>
        </w:rPr>
      </w:pPr>
    </w:p>
    <w:p w14:paraId="0FF7C813" w14:textId="52855313" w:rsidR="007F03A3" w:rsidRPr="005F21B7" w:rsidRDefault="007F03A3" w:rsidP="00617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b/>
          <w:sz w:val="30"/>
          <w:szCs w:val="30"/>
        </w:rPr>
      </w:pPr>
      <w:r>
        <w:rPr>
          <w:rFonts w:asciiTheme="majorBidi" w:hAnsiTheme="majorBidi" w:cs="Angsana New" w:hint="cs"/>
          <w:b/>
          <w:sz w:val="30"/>
          <w:szCs w:val="30"/>
          <w:cs/>
        </w:rPr>
        <w:t>จาก</w:t>
      </w:r>
      <w:r w:rsidR="00B31872">
        <w:rPr>
          <w:rFonts w:asciiTheme="majorBidi" w:hAnsiTheme="majorBidi" w:cs="Angsana New" w:hint="cs"/>
          <w:b/>
          <w:sz w:val="30"/>
          <w:szCs w:val="30"/>
          <w:cs/>
        </w:rPr>
        <w:t xml:space="preserve">ความคืบหน้าของคดีความในปัจจุบัน </w:t>
      </w:r>
      <w:r w:rsidR="00B31872" w:rsidRPr="00B31872">
        <w:rPr>
          <w:rFonts w:asciiTheme="majorBidi" w:hAnsiTheme="majorBidi" w:cs="Angsana New"/>
          <w:b/>
          <w:sz w:val="30"/>
          <w:szCs w:val="30"/>
          <w:cs/>
        </w:rPr>
        <w:t>ฝ่ายบริหารพิจารณาแล้วเห็นว่าข้อเรียกร้องดังกล่าวยังอยู</w:t>
      </w:r>
      <w:r w:rsidR="00B31872">
        <w:rPr>
          <w:rFonts w:asciiTheme="majorBidi" w:hAnsiTheme="majorBidi" w:cs="Angsana New" w:hint="cs"/>
          <w:b/>
          <w:sz w:val="30"/>
          <w:szCs w:val="30"/>
          <w:cs/>
        </w:rPr>
        <w:t>่</w:t>
      </w:r>
      <w:r w:rsidR="00B31872" w:rsidRPr="00B31872">
        <w:rPr>
          <w:rFonts w:asciiTheme="majorBidi" w:hAnsiTheme="majorBidi" w:cs="Angsana New"/>
          <w:b/>
          <w:sz w:val="30"/>
          <w:szCs w:val="30"/>
          <w:cs/>
        </w:rPr>
        <w:t>ในระหว่าง</w:t>
      </w:r>
      <w:r w:rsidR="00B31872">
        <w:rPr>
          <w:rFonts w:asciiTheme="majorBidi" w:hAnsiTheme="majorBidi" w:cs="Angsana New"/>
          <w:b/>
          <w:sz w:val="30"/>
          <w:szCs w:val="30"/>
          <w:cs/>
        </w:rPr>
        <w:br/>
      </w:r>
      <w:r w:rsidR="00B31872" w:rsidRPr="00B31872">
        <w:rPr>
          <w:rFonts w:asciiTheme="majorBidi" w:hAnsiTheme="majorBidi" w:cs="Angsana New"/>
          <w:b/>
          <w:sz w:val="30"/>
          <w:szCs w:val="30"/>
          <w:cs/>
        </w:rPr>
        <w:t xml:space="preserve">การพิจารณาและมีความไม่แน่นอนทางผลลัพธ์ กลุ่มบริษัทจึงไม่รับรู้ปประมาณการหนี้สินดังกล่าวในงบฐานะการเงินรวม ณ </w:t>
      </w:r>
      <w:r w:rsidR="00B31872" w:rsidRPr="00B668F4">
        <w:rPr>
          <w:rFonts w:asciiTheme="majorBidi" w:hAnsiTheme="majorBidi" w:cs="Angsana New"/>
          <w:b/>
          <w:sz w:val="30"/>
          <w:szCs w:val="30"/>
          <w:cs/>
        </w:rPr>
        <w:t xml:space="preserve">วันที่ </w:t>
      </w:r>
      <w:r w:rsidR="00B668F4" w:rsidRPr="00B668F4">
        <w:rPr>
          <w:rFonts w:asciiTheme="majorBidi" w:hAnsiTheme="majorBidi" w:cstheme="majorBidi"/>
          <w:bCs/>
          <w:sz w:val="30"/>
          <w:szCs w:val="30"/>
        </w:rPr>
        <w:t>30</w:t>
      </w:r>
      <w:r w:rsidR="00B31872" w:rsidRPr="00B668F4">
        <w:rPr>
          <w:rFonts w:asciiTheme="majorBidi" w:hAnsiTheme="majorBidi" w:cs="Angsana New"/>
          <w:b/>
          <w:sz w:val="30"/>
          <w:szCs w:val="30"/>
          <w:cs/>
        </w:rPr>
        <w:t xml:space="preserve"> มิถุนายน </w:t>
      </w:r>
      <w:r w:rsidR="00B668F4" w:rsidRPr="00B668F4">
        <w:rPr>
          <w:rFonts w:asciiTheme="majorBidi" w:hAnsiTheme="majorBidi" w:cs="Angsana New"/>
          <w:bCs/>
          <w:sz w:val="30"/>
          <w:szCs w:val="30"/>
        </w:rPr>
        <w:t>2569</w:t>
      </w:r>
    </w:p>
    <w:p w14:paraId="4FFDB6BD" w14:textId="77777777" w:rsidR="00784CDE" w:rsidRPr="008A2D3B" w:rsidRDefault="00784CDE" w:rsidP="00617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b/>
          <w:sz w:val="30"/>
          <w:szCs w:val="30"/>
          <w:lang w:val="en-GB"/>
        </w:rPr>
      </w:pPr>
    </w:p>
    <w:p w14:paraId="2C7AE84D" w14:textId="065D0235" w:rsidR="00100975" w:rsidRPr="001E18F8" w:rsidRDefault="00100975" w:rsidP="00D13BAB">
      <w:pPr>
        <w:pStyle w:val="Heading1"/>
        <w:tabs>
          <w:tab w:val="clear" w:pos="283"/>
          <w:tab w:val="left" w:pos="540"/>
        </w:tabs>
        <w:ind w:left="0" w:firstLine="0"/>
        <w:rPr>
          <w:rFonts w:cs="Angsana New"/>
          <w:szCs w:val="30"/>
        </w:rPr>
      </w:pPr>
      <w:r w:rsidRPr="001E18F8">
        <w:rPr>
          <w:rFonts w:ascii="Angsana New" w:hAnsi="Angsana New" w:cs="Angsana New"/>
          <w:szCs w:val="30"/>
          <w:cs/>
        </w:rPr>
        <w:t>เหตุการณ์ภายหลังรอบระยะเวลารายงาน</w:t>
      </w:r>
      <w:r w:rsidRPr="001E18F8">
        <w:rPr>
          <w:rFonts w:ascii="Angsana New" w:hAnsi="Angsana New" w:cs="Angsana New"/>
          <w:szCs w:val="30"/>
        </w:rPr>
        <w:t xml:space="preserve"> </w:t>
      </w:r>
    </w:p>
    <w:p w14:paraId="2CA5FEB8" w14:textId="1A978D8A" w:rsidR="00A12BF1" w:rsidRPr="001E18F8" w:rsidRDefault="00A12BF1" w:rsidP="00D13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theme="minorBidi"/>
          <w:sz w:val="30"/>
          <w:szCs w:val="30"/>
        </w:rPr>
      </w:pPr>
    </w:p>
    <w:p w14:paraId="184FA0B2" w14:textId="64D8BCA6" w:rsidR="00957C96" w:rsidRPr="00D13BAB" w:rsidRDefault="001E18F8" w:rsidP="001E18F8">
      <w:pPr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1E18F8">
        <w:rPr>
          <w:rFonts w:asciiTheme="majorBidi" w:hAnsiTheme="majorBidi" w:cs="Angsana New" w:hint="cs"/>
          <w:spacing w:val="-6"/>
          <w:sz w:val="30"/>
          <w:szCs w:val="30"/>
          <w:cs/>
        </w:rPr>
        <w:t>ในวันที่</w:t>
      </w:r>
      <w:r w:rsidRPr="001E18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1E18F8">
        <w:rPr>
          <w:rFonts w:asciiTheme="majorBidi" w:hAnsiTheme="majorBidi" w:cs="Angsana New"/>
          <w:spacing w:val="-6"/>
          <w:sz w:val="30"/>
          <w:szCs w:val="30"/>
        </w:rPr>
        <w:t>3</w:t>
      </w:r>
      <w:r w:rsidRPr="001E18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1E18F8">
        <w:rPr>
          <w:rFonts w:asciiTheme="majorBidi" w:hAnsiTheme="majorBidi" w:cs="Angsana New" w:hint="cs"/>
          <w:spacing w:val="-6"/>
          <w:sz w:val="30"/>
          <w:szCs w:val="30"/>
          <w:cs/>
        </w:rPr>
        <w:t>สิงหาคม</w:t>
      </w:r>
      <w:r w:rsidRPr="001E18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1E18F8">
        <w:rPr>
          <w:rFonts w:asciiTheme="majorBidi" w:hAnsiTheme="majorBidi" w:cs="Angsana New"/>
          <w:spacing w:val="-6"/>
          <w:sz w:val="30"/>
          <w:szCs w:val="30"/>
        </w:rPr>
        <w:t>2569</w:t>
      </w:r>
      <w:r w:rsidRPr="001E18F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1E18F8">
        <w:rPr>
          <w:rFonts w:asciiTheme="majorBidi" w:hAnsiTheme="majorBidi" w:cs="Angsana New" w:hint="cs"/>
          <w:spacing w:val="-6"/>
          <w:sz w:val="30"/>
          <w:szCs w:val="30"/>
          <w:cs/>
        </w:rPr>
        <w:t>ที่ประชุมคณะกรรมการของบริษัทได้มีมติอนุมัติการจ่ายเงินปันผลระหว่างกาล</w:t>
      </w:r>
      <w:r w:rsidRPr="001E18F8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Pr="001E18F8">
        <w:rPr>
          <w:rFonts w:asciiTheme="majorBidi" w:hAnsiTheme="majorBidi" w:cs="Angsana New" w:hint="cs"/>
          <w:spacing w:val="-6"/>
          <w:sz w:val="30"/>
          <w:szCs w:val="30"/>
          <w:cs/>
        </w:rPr>
        <w:t>ในอัตราหุ้นละ</w:t>
      </w:r>
      <w:r w:rsidRPr="001E18F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34CAF">
        <w:rPr>
          <w:rFonts w:asciiTheme="majorBidi" w:hAnsiTheme="majorBidi" w:cs="Angsana New"/>
          <w:spacing w:val="-2"/>
          <w:sz w:val="30"/>
          <w:szCs w:val="30"/>
        </w:rPr>
        <w:t>0.</w:t>
      </w:r>
      <w:r w:rsidR="00C45826" w:rsidRPr="00934CAF">
        <w:rPr>
          <w:rFonts w:asciiTheme="majorBidi" w:hAnsiTheme="majorBidi" w:cs="Angsana New"/>
          <w:spacing w:val="-2"/>
          <w:sz w:val="30"/>
          <w:szCs w:val="30"/>
        </w:rPr>
        <w:t>40</w:t>
      </w:r>
      <w:r w:rsidRPr="00C4582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C45826">
        <w:rPr>
          <w:rFonts w:asciiTheme="majorBidi" w:hAnsiTheme="majorBidi" w:cs="Angsana New" w:hint="cs"/>
          <w:spacing w:val="-2"/>
          <w:sz w:val="30"/>
          <w:szCs w:val="30"/>
          <w:cs/>
        </w:rPr>
        <w:t>บาท</w:t>
      </w:r>
      <w:r w:rsidRPr="00C4582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C45826">
        <w:rPr>
          <w:rFonts w:asciiTheme="majorBidi" w:hAnsiTheme="majorBidi" w:cs="Angsana New" w:hint="cs"/>
          <w:spacing w:val="-2"/>
          <w:sz w:val="30"/>
          <w:szCs w:val="30"/>
          <w:cs/>
        </w:rPr>
        <w:t>ต่อหุ้น</w:t>
      </w:r>
      <w:r w:rsidRPr="00C4582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C45826">
        <w:rPr>
          <w:rFonts w:asciiTheme="majorBidi" w:hAnsiTheme="majorBidi" w:cs="Angsana New" w:hint="cs"/>
          <w:spacing w:val="-2"/>
          <w:sz w:val="30"/>
          <w:szCs w:val="30"/>
          <w:cs/>
        </w:rPr>
        <w:t>คิดเ</w:t>
      </w:r>
      <w:r w:rsidR="00561E06" w:rsidRPr="00C45826">
        <w:rPr>
          <w:rFonts w:asciiTheme="majorBidi" w:hAnsiTheme="majorBidi" w:cs="Angsana New" w:hint="cs"/>
          <w:spacing w:val="-2"/>
          <w:sz w:val="30"/>
          <w:szCs w:val="30"/>
          <w:cs/>
        </w:rPr>
        <w:t>ป</w:t>
      </w:r>
      <w:r w:rsidR="00C45826" w:rsidRPr="00C45826">
        <w:rPr>
          <w:rFonts w:asciiTheme="majorBidi" w:hAnsiTheme="majorBidi" w:cs="Angsana New" w:hint="cs"/>
          <w:spacing w:val="-2"/>
          <w:sz w:val="30"/>
          <w:szCs w:val="30"/>
          <w:cs/>
        </w:rPr>
        <w:t>็น</w:t>
      </w:r>
      <w:r w:rsidRPr="00C45826">
        <w:rPr>
          <w:rFonts w:asciiTheme="majorBidi" w:hAnsiTheme="majorBidi" w:cs="Angsana New" w:hint="cs"/>
          <w:spacing w:val="-2"/>
          <w:sz w:val="30"/>
          <w:szCs w:val="30"/>
          <w:cs/>
        </w:rPr>
        <w:t>จํานวนรวม</w:t>
      </w:r>
      <w:r w:rsidRPr="00C4582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C45826" w:rsidRPr="00934CAF">
        <w:rPr>
          <w:rFonts w:asciiTheme="majorBidi" w:hAnsiTheme="majorBidi" w:cs="Angsana New"/>
          <w:spacing w:val="-2"/>
          <w:sz w:val="30"/>
          <w:szCs w:val="30"/>
        </w:rPr>
        <w:t>1,542.0</w:t>
      </w:r>
      <w:r w:rsidRPr="00C4582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C45826">
        <w:rPr>
          <w:rFonts w:asciiTheme="majorBidi" w:hAnsiTheme="majorBidi" w:cs="Angsana New" w:hint="cs"/>
          <w:spacing w:val="-2"/>
          <w:sz w:val="30"/>
          <w:szCs w:val="30"/>
          <w:cs/>
        </w:rPr>
        <w:t>ล้</w:t>
      </w:r>
      <w:r w:rsidRPr="001E18F8">
        <w:rPr>
          <w:rFonts w:asciiTheme="majorBidi" w:hAnsiTheme="majorBidi" w:cs="Angsana New" w:hint="cs"/>
          <w:spacing w:val="-2"/>
          <w:sz w:val="30"/>
          <w:szCs w:val="30"/>
          <w:cs/>
        </w:rPr>
        <w:t>านบาทให้กับผู้ถือหุ้นของบริษัท</w:t>
      </w:r>
      <w:r w:rsidRPr="001E18F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1E18F8">
        <w:rPr>
          <w:rFonts w:asciiTheme="majorBidi" w:hAnsiTheme="majorBidi" w:cs="Angsana New" w:hint="cs"/>
          <w:spacing w:val="-2"/>
          <w:sz w:val="30"/>
          <w:szCs w:val="30"/>
          <w:cs/>
        </w:rPr>
        <w:t>โดยมีกําหนดจ่ายเงินปันผลในวันที่</w:t>
      </w:r>
      <w:r w:rsidRPr="001E18F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pacing w:val="-2"/>
          <w:sz w:val="30"/>
          <w:szCs w:val="30"/>
        </w:rPr>
        <w:br/>
      </w:r>
      <w:r w:rsidR="0028782C">
        <w:rPr>
          <w:rFonts w:asciiTheme="majorBidi" w:hAnsiTheme="majorBidi" w:cs="Angsana New"/>
          <w:spacing w:val="-2"/>
          <w:sz w:val="30"/>
          <w:szCs w:val="30"/>
        </w:rPr>
        <w:t>28</w:t>
      </w:r>
      <w:r w:rsidRPr="00934CAF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C45826" w:rsidRPr="00934CAF">
        <w:rPr>
          <w:rFonts w:asciiTheme="majorBidi" w:hAnsiTheme="majorBidi" w:cs="Angsana New" w:hint="cs"/>
          <w:spacing w:val="-2"/>
          <w:sz w:val="30"/>
          <w:szCs w:val="30"/>
          <w:cs/>
        </w:rPr>
        <w:t>สิงหาคม</w:t>
      </w:r>
      <w:r w:rsidRPr="00934CA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pacing w:val="-2"/>
          <w:sz w:val="30"/>
          <w:szCs w:val="30"/>
        </w:rPr>
        <w:t>2569</w:t>
      </w:r>
    </w:p>
    <w:sectPr w:rsidR="00957C96" w:rsidRPr="00D13BAB" w:rsidSect="00FF7A61"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887AA" w14:textId="77777777" w:rsidR="00022C35" w:rsidRDefault="00022C35">
      <w:r>
        <w:separator/>
      </w:r>
    </w:p>
  </w:endnote>
  <w:endnote w:type="continuationSeparator" w:id="0">
    <w:p w14:paraId="33FF61A2" w14:textId="77777777" w:rsidR="00022C35" w:rsidRDefault="00022C35">
      <w:r>
        <w:continuationSeparator/>
      </w:r>
    </w:p>
  </w:endnote>
  <w:endnote w:type="continuationNotice" w:id="1">
    <w:p w14:paraId="37677945" w14:textId="77777777" w:rsidR="00022C35" w:rsidRDefault="00022C3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909866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</w:rPr>
    </w:sdtEndPr>
    <w:sdtContent>
      <w:p w14:paraId="779E6B2D" w14:textId="5315A630" w:rsidR="00294C9C" w:rsidRPr="00E24935" w:rsidRDefault="00294C9C" w:rsidP="00091CA0">
        <w:pPr>
          <w:pStyle w:val="Footer"/>
          <w:jc w:val="center"/>
          <w:rPr>
            <w:rFonts w:ascii="Angsana New" w:hAnsi="Angsana New" w:cs="Angsana New"/>
            <w:sz w:val="30"/>
          </w:rPr>
        </w:pPr>
        <w:r w:rsidRPr="00E24935">
          <w:rPr>
            <w:rFonts w:ascii="Angsana New" w:hAnsi="Angsana New" w:cs="Angsana New"/>
            <w:sz w:val="30"/>
          </w:rPr>
          <w:fldChar w:fldCharType="begin"/>
        </w:r>
        <w:r w:rsidRPr="00E24935">
          <w:rPr>
            <w:rFonts w:ascii="Angsana New" w:hAnsi="Angsana New" w:cs="Angsana New"/>
            <w:sz w:val="30"/>
          </w:rPr>
          <w:instrText xml:space="preserve"> PAGE   \* MERGEFORMAT </w:instrText>
        </w:r>
        <w:r w:rsidRPr="00E24935">
          <w:rPr>
            <w:rFonts w:ascii="Angsana New" w:hAnsi="Angsana New" w:cs="Angsana New"/>
            <w:sz w:val="30"/>
          </w:rPr>
          <w:fldChar w:fldCharType="separate"/>
        </w:r>
        <w:r w:rsidRPr="00E24935">
          <w:rPr>
            <w:rFonts w:ascii="Angsana New" w:hAnsi="Angsana New" w:cs="Angsana New"/>
            <w:noProof/>
            <w:sz w:val="30"/>
          </w:rPr>
          <w:t>2</w:t>
        </w:r>
        <w:r w:rsidRPr="00E24935">
          <w:rPr>
            <w:rFonts w:ascii="Angsana New" w:hAnsi="Angsana New" w:cs="Angsana New"/>
            <w:noProof/>
            <w:sz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003191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</w:rPr>
    </w:sdtEndPr>
    <w:sdtContent>
      <w:p w14:paraId="50A090FE" w14:textId="70BD6851" w:rsidR="00593412" w:rsidRPr="00E24935" w:rsidRDefault="00593412" w:rsidP="00091CA0">
        <w:pPr>
          <w:pStyle w:val="Footer"/>
          <w:jc w:val="center"/>
          <w:rPr>
            <w:rFonts w:ascii="Angsana New" w:hAnsi="Angsana New" w:cs="Angsana New"/>
            <w:sz w:val="30"/>
          </w:rPr>
        </w:pPr>
        <w:r w:rsidRPr="00E24935">
          <w:rPr>
            <w:rFonts w:ascii="Angsana New" w:hAnsi="Angsana New" w:cs="Angsana New"/>
            <w:sz w:val="30"/>
          </w:rPr>
          <w:fldChar w:fldCharType="begin"/>
        </w:r>
        <w:r w:rsidRPr="00E24935">
          <w:rPr>
            <w:rFonts w:ascii="Angsana New" w:hAnsi="Angsana New" w:cs="Angsana New"/>
            <w:sz w:val="30"/>
          </w:rPr>
          <w:instrText xml:space="preserve"> PAGE   \* MERGEFORMAT </w:instrText>
        </w:r>
        <w:r w:rsidRPr="00E24935">
          <w:rPr>
            <w:rFonts w:ascii="Angsana New" w:hAnsi="Angsana New" w:cs="Angsana New"/>
            <w:sz w:val="30"/>
          </w:rPr>
          <w:fldChar w:fldCharType="separate"/>
        </w:r>
        <w:r w:rsidRPr="00E24935">
          <w:rPr>
            <w:rFonts w:ascii="Angsana New" w:hAnsi="Angsana New" w:cs="Angsana New"/>
            <w:noProof/>
            <w:sz w:val="30"/>
          </w:rPr>
          <w:t>2</w:t>
        </w:r>
        <w:r w:rsidRPr="00E24935">
          <w:rPr>
            <w:rFonts w:ascii="Angsana New" w:hAnsi="Angsana New" w:cs="Angsana New"/>
            <w:noProof/>
            <w:sz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76001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E1B842" w14:textId="088BFA6A" w:rsidR="00E214B1" w:rsidRDefault="00DA7EF0" w:rsidP="00DA7EF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61222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329C70" w14:textId="624138BC" w:rsidR="00FF7A61" w:rsidRDefault="00646BF6" w:rsidP="00646BF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80574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DE1F" w14:textId="71B5BA4E" w:rsidR="00FF7A61" w:rsidRDefault="00FF7A6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07300" w14:textId="77777777" w:rsidR="00022C35" w:rsidRDefault="00022C35">
      <w:r>
        <w:separator/>
      </w:r>
    </w:p>
  </w:footnote>
  <w:footnote w:type="continuationSeparator" w:id="0">
    <w:p w14:paraId="13574D03" w14:textId="77777777" w:rsidR="00022C35" w:rsidRDefault="00022C35">
      <w:r>
        <w:continuationSeparator/>
      </w:r>
    </w:p>
  </w:footnote>
  <w:footnote w:type="continuationNotice" w:id="1">
    <w:p w14:paraId="7CD46299" w14:textId="77777777" w:rsidR="00022C35" w:rsidRDefault="00022C3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87D4C" w14:textId="77777777" w:rsidR="00083BA8" w:rsidRPr="003E24D3" w:rsidRDefault="00083BA8" w:rsidP="00C579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ไทยยูเนี่ยน กรุ๊ป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AEBA148" w14:textId="77777777" w:rsidR="00083BA8" w:rsidRPr="003E24D3" w:rsidRDefault="00083BA8" w:rsidP="00D32D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C97045F" w14:textId="6E3B15B1" w:rsidR="00083BA8" w:rsidRPr="00CA302D" w:rsidRDefault="00B633C6" w:rsidP="00DD6EBA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B633C6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</w:t>
    </w:r>
    <w:r w:rsidR="00D22DF5">
      <w:rPr>
        <w:rFonts w:ascii="Angsana New" w:hAnsi="Angsana New" w:cs="Angsana New" w:hint="cs"/>
        <w:bCs/>
        <w:sz w:val="32"/>
        <w:szCs w:val="32"/>
        <w:cs/>
        <w:lang w:val="en-US" w:bidi="th-TH"/>
      </w:rPr>
      <w:t>และหกเดือน</w:t>
    </w:r>
    <w:r w:rsidRPr="00B633C6">
      <w:rPr>
        <w:rFonts w:ascii="Angsana New" w:hAnsi="Angsana New" w:cs="Angsana New" w:hint="cs"/>
        <w:bCs/>
        <w:sz w:val="32"/>
        <w:szCs w:val="32"/>
        <w:cs/>
        <w:lang w:val="en-US" w:bidi="th-TH"/>
      </w:rPr>
      <w:t>สิ้นสุดวันที่</w:t>
    </w:r>
    <w:r w:rsidRPr="00B633C6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D22DF5"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 w:rsidR="00D22DF5">
      <w:rPr>
        <w:rFonts w:ascii="Angsana New" w:hAnsi="Angsana New" w:cs="Angsana New" w:hint="cs"/>
        <w:bCs/>
        <w:sz w:val="32"/>
        <w:szCs w:val="32"/>
        <w:cs/>
        <w:lang w:val="en-US" w:bidi="th-TH"/>
      </w:rPr>
      <w:t>มิถุนายน</w:t>
    </w:r>
    <w:r w:rsidRPr="00B633C6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7E0C78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C469D7">
      <w:rPr>
        <w:rFonts w:ascii="Angsana New" w:hAnsi="Angsana New" w:cs="Angsana New"/>
        <w:bCs/>
        <w:sz w:val="32"/>
        <w:szCs w:val="32"/>
        <w:lang w:val="en-US" w:bidi="th-TH"/>
      </w:rPr>
      <w:t>9</w:t>
    </w:r>
    <w:r w:rsidR="007E0C78" w:rsidRPr="00B633C6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B633C6">
      <w:rPr>
        <w:rFonts w:ascii="Angsana New" w:hAnsi="Angsana New" w:cs="Angsana New"/>
        <w:bCs/>
        <w:sz w:val="32"/>
        <w:szCs w:val="32"/>
        <w:cs/>
        <w:lang w:val="en-US" w:bidi="th-TH"/>
      </w:rPr>
      <w:t>(</w:t>
    </w:r>
    <w:r w:rsidRPr="00B633C6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Pr="00B633C6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288F99B6" w14:textId="77777777" w:rsidR="00083BA8" w:rsidRPr="001329D0" w:rsidRDefault="00083BA8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19A5"/>
    <w:multiLevelType w:val="singleLevel"/>
    <w:tmpl w:val="A4EEC12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" w15:restartNumberingAfterBreak="0">
    <w:nsid w:val="023E27FE"/>
    <w:multiLevelType w:val="hybridMultilevel"/>
    <w:tmpl w:val="CB3E999E"/>
    <w:lvl w:ilvl="0" w:tplc="F0581C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B7876"/>
    <w:multiLevelType w:val="hybridMultilevel"/>
    <w:tmpl w:val="1738286C"/>
    <w:lvl w:ilvl="0" w:tplc="9720128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048AA"/>
    <w:multiLevelType w:val="multilevel"/>
    <w:tmpl w:val="C0DE8B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4" w15:restartNumberingAfterBreak="0">
    <w:nsid w:val="08500AEC"/>
    <w:multiLevelType w:val="hybridMultilevel"/>
    <w:tmpl w:val="D05AC2BA"/>
    <w:lvl w:ilvl="0" w:tplc="DFB6C862">
      <w:numFmt w:val="bullet"/>
      <w:lvlText w:val="•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8AF5267"/>
    <w:multiLevelType w:val="hybridMultilevel"/>
    <w:tmpl w:val="8870CE32"/>
    <w:lvl w:ilvl="0" w:tplc="7A8A84FE">
      <w:start w:val="1"/>
      <w:numFmt w:val="decimal"/>
      <w:lvlText w:val="%1)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6A43C9"/>
    <w:multiLevelType w:val="hybridMultilevel"/>
    <w:tmpl w:val="4AE0E266"/>
    <w:lvl w:ilvl="0" w:tplc="E014EEC6">
      <w:start w:val="1"/>
      <w:numFmt w:val="thaiLetters"/>
      <w:lvlText w:val="%1)"/>
      <w:lvlJc w:val="left"/>
      <w:pPr>
        <w:ind w:left="1350" w:hanging="360"/>
      </w:pPr>
      <w:rPr>
        <w:rFonts w:asciiTheme="majorBidi" w:hAnsiTheme="majorBidi" w:cstheme="majorBidi" w:hint="default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ADF2B9B"/>
    <w:multiLevelType w:val="hybridMultilevel"/>
    <w:tmpl w:val="4BD216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DDA28BE"/>
    <w:multiLevelType w:val="hybridMultilevel"/>
    <w:tmpl w:val="879877BC"/>
    <w:lvl w:ilvl="0" w:tplc="54C6A9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42E4B0A"/>
    <w:multiLevelType w:val="multilevel"/>
    <w:tmpl w:val="B7E69BE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19C2599D"/>
    <w:multiLevelType w:val="multilevel"/>
    <w:tmpl w:val="5A4C7B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1B6C3DD6"/>
    <w:multiLevelType w:val="hybridMultilevel"/>
    <w:tmpl w:val="1242E0AE"/>
    <w:lvl w:ilvl="0" w:tplc="4D44AF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7C133F"/>
    <w:multiLevelType w:val="hybridMultilevel"/>
    <w:tmpl w:val="85EC1D48"/>
    <w:lvl w:ilvl="0" w:tplc="F16C7C4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317A03"/>
    <w:multiLevelType w:val="hybridMultilevel"/>
    <w:tmpl w:val="12AEF696"/>
    <w:lvl w:ilvl="0" w:tplc="FFFFFFFF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1EF850BA"/>
    <w:multiLevelType w:val="hybridMultilevel"/>
    <w:tmpl w:val="12AEF696"/>
    <w:lvl w:ilvl="0" w:tplc="54C6A92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D07CB0F0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4A8F88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2F81D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552D96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9420D8A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B78775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5746A3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E082284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0022608"/>
    <w:multiLevelType w:val="hybridMultilevel"/>
    <w:tmpl w:val="D8D2811A"/>
    <w:lvl w:ilvl="0" w:tplc="4D400DC0">
      <w:numFmt w:val="bullet"/>
      <w:lvlText w:val="•"/>
      <w:lvlJc w:val="left"/>
      <w:pPr>
        <w:ind w:left="16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6" w:hanging="360"/>
      </w:pPr>
      <w:rPr>
        <w:rFonts w:ascii="Wingdings" w:hAnsi="Wingdings" w:hint="default"/>
      </w:rPr>
    </w:lvl>
  </w:abstractNum>
  <w:abstractNum w:abstractNumId="19" w15:restartNumberingAfterBreak="0">
    <w:nsid w:val="20465BE0"/>
    <w:multiLevelType w:val="hybridMultilevel"/>
    <w:tmpl w:val="D97AABDE"/>
    <w:lvl w:ilvl="0" w:tplc="B2BA1CA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0" w15:restartNumberingAfterBreak="0">
    <w:nsid w:val="225C5E5B"/>
    <w:multiLevelType w:val="hybridMultilevel"/>
    <w:tmpl w:val="EDCEA166"/>
    <w:lvl w:ilvl="0" w:tplc="06B6F21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165382"/>
    <w:multiLevelType w:val="multilevel"/>
    <w:tmpl w:val="6922A7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330A5009"/>
    <w:multiLevelType w:val="multilevel"/>
    <w:tmpl w:val="A8425C5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b/>
        <w:bCs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4015374"/>
    <w:multiLevelType w:val="hybridMultilevel"/>
    <w:tmpl w:val="F7F86D6A"/>
    <w:lvl w:ilvl="0" w:tplc="D6309F0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01290C"/>
    <w:multiLevelType w:val="hybridMultilevel"/>
    <w:tmpl w:val="6D12AD12"/>
    <w:lvl w:ilvl="0" w:tplc="5C7EC3A6">
      <w:start w:val="55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8" w15:restartNumberingAfterBreak="0">
    <w:nsid w:val="432351AD"/>
    <w:multiLevelType w:val="hybridMultilevel"/>
    <w:tmpl w:val="2EDAD212"/>
    <w:lvl w:ilvl="0" w:tplc="2636547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9" w15:restartNumberingAfterBreak="0">
    <w:nsid w:val="45A209A2"/>
    <w:multiLevelType w:val="hybridMultilevel"/>
    <w:tmpl w:val="226C0E76"/>
    <w:lvl w:ilvl="0" w:tplc="25C445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9C4FFF"/>
    <w:multiLevelType w:val="hybridMultilevel"/>
    <w:tmpl w:val="BAF27FD4"/>
    <w:lvl w:ilvl="0" w:tplc="4D44AFD0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E23200"/>
    <w:multiLevelType w:val="hybridMultilevel"/>
    <w:tmpl w:val="36A0E116"/>
    <w:lvl w:ilvl="0" w:tplc="04090001">
      <w:start w:val="1"/>
      <w:numFmt w:val="bullet"/>
      <w:lvlText w:val=""/>
      <w:lvlJc w:val="left"/>
      <w:pPr>
        <w:ind w:left="20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6" w:hanging="360"/>
      </w:pPr>
      <w:rPr>
        <w:rFonts w:ascii="Wingdings" w:hAnsi="Wingdings" w:hint="default"/>
      </w:rPr>
    </w:lvl>
  </w:abstractNum>
  <w:abstractNum w:abstractNumId="32" w15:restartNumberingAfterBreak="0">
    <w:nsid w:val="4E68365D"/>
    <w:multiLevelType w:val="hybridMultilevel"/>
    <w:tmpl w:val="9EE8BD8A"/>
    <w:lvl w:ilvl="0" w:tplc="9670AF9A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DC58A9"/>
    <w:multiLevelType w:val="hybridMultilevel"/>
    <w:tmpl w:val="C1DA678E"/>
    <w:lvl w:ilvl="0" w:tplc="254C4746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4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5" w15:restartNumberingAfterBreak="0">
    <w:nsid w:val="61E26312"/>
    <w:multiLevelType w:val="hybridMultilevel"/>
    <w:tmpl w:val="476A3EFA"/>
    <w:lvl w:ilvl="0" w:tplc="FFFFFFFF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 w15:restartNumberingAfterBreak="0">
    <w:nsid w:val="626460CA"/>
    <w:multiLevelType w:val="hybridMultilevel"/>
    <w:tmpl w:val="2BEC83BC"/>
    <w:lvl w:ilvl="0" w:tplc="2E08468E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E16059"/>
    <w:multiLevelType w:val="hybridMultilevel"/>
    <w:tmpl w:val="AD68E47E"/>
    <w:lvl w:ilvl="0" w:tplc="739CCBBE">
      <w:start w:val="55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181A36"/>
    <w:multiLevelType w:val="hybridMultilevel"/>
    <w:tmpl w:val="77C89BCE"/>
    <w:lvl w:ilvl="0" w:tplc="8CD096B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260C04"/>
    <w:multiLevelType w:val="multilevel"/>
    <w:tmpl w:val="CAF8227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 w15:restartNumberingAfterBreak="0">
    <w:nsid w:val="6E6A337D"/>
    <w:multiLevelType w:val="hybridMultilevel"/>
    <w:tmpl w:val="351E1534"/>
    <w:lvl w:ilvl="0" w:tplc="9720128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32A7285"/>
    <w:multiLevelType w:val="hybridMultilevel"/>
    <w:tmpl w:val="85E4EFA0"/>
    <w:lvl w:ilvl="0" w:tplc="1BDC12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4303F1"/>
    <w:multiLevelType w:val="hybridMultilevel"/>
    <w:tmpl w:val="F6D0552E"/>
    <w:lvl w:ilvl="0" w:tplc="79EE0284">
      <w:start w:val="1"/>
      <w:numFmt w:val="decimal"/>
      <w:lvlText w:val="%1"/>
      <w:lvlJc w:val="left"/>
      <w:pPr>
        <w:ind w:left="1710" w:hanging="13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B978DD"/>
    <w:multiLevelType w:val="hybridMultilevel"/>
    <w:tmpl w:val="0178C136"/>
    <w:lvl w:ilvl="0" w:tplc="9720128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75F221D8"/>
    <w:multiLevelType w:val="hybridMultilevel"/>
    <w:tmpl w:val="12B64444"/>
    <w:lvl w:ilvl="0" w:tplc="517A13F0">
      <w:start w:val="5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6" w15:restartNumberingAfterBreak="0">
    <w:nsid w:val="77D33159"/>
    <w:multiLevelType w:val="hybridMultilevel"/>
    <w:tmpl w:val="AA087268"/>
    <w:lvl w:ilvl="0" w:tplc="240EB9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C0A5792"/>
    <w:multiLevelType w:val="hybridMultilevel"/>
    <w:tmpl w:val="4A3A279C"/>
    <w:lvl w:ilvl="0" w:tplc="1EA4E7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91064662">
    <w:abstractNumId w:val="22"/>
  </w:num>
  <w:num w:numId="2" w16cid:durableId="687605371">
    <w:abstractNumId w:val="45"/>
  </w:num>
  <w:num w:numId="3" w16cid:durableId="104472513">
    <w:abstractNumId w:val="34"/>
  </w:num>
  <w:num w:numId="4" w16cid:durableId="1187712035">
    <w:abstractNumId w:val="24"/>
  </w:num>
  <w:num w:numId="5" w16cid:durableId="1933278340">
    <w:abstractNumId w:val="30"/>
  </w:num>
  <w:num w:numId="6" w16cid:durableId="1021470231">
    <w:abstractNumId w:val="25"/>
  </w:num>
  <w:num w:numId="7" w16cid:durableId="414743987">
    <w:abstractNumId w:val="9"/>
  </w:num>
  <w:num w:numId="8" w16cid:durableId="1426999370">
    <w:abstractNumId w:val="42"/>
  </w:num>
  <w:num w:numId="9" w16cid:durableId="1849639455">
    <w:abstractNumId w:val="17"/>
  </w:num>
  <w:num w:numId="10" w16cid:durableId="847990175">
    <w:abstractNumId w:val="10"/>
  </w:num>
  <w:num w:numId="11" w16cid:durableId="1502505028">
    <w:abstractNumId w:val="36"/>
  </w:num>
  <w:num w:numId="12" w16cid:durableId="757676651">
    <w:abstractNumId w:val="28"/>
  </w:num>
  <w:num w:numId="13" w16cid:durableId="2087417103">
    <w:abstractNumId w:val="41"/>
  </w:num>
  <w:num w:numId="14" w16cid:durableId="1985768029">
    <w:abstractNumId w:val="2"/>
  </w:num>
  <w:num w:numId="15" w16cid:durableId="1301038397">
    <w:abstractNumId w:val="29"/>
  </w:num>
  <w:num w:numId="16" w16cid:durableId="1118529279">
    <w:abstractNumId w:val="23"/>
  </w:num>
  <w:num w:numId="17" w16cid:durableId="245698112">
    <w:abstractNumId w:val="19"/>
  </w:num>
  <w:num w:numId="18" w16cid:durableId="1750807290">
    <w:abstractNumId w:val="1"/>
  </w:num>
  <w:num w:numId="19" w16cid:durableId="1581327804">
    <w:abstractNumId w:val="46"/>
  </w:num>
  <w:num w:numId="20" w16cid:durableId="287930287">
    <w:abstractNumId w:val="47"/>
  </w:num>
  <w:num w:numId="21" w16cid:durableId="780147758">
    <w:abstractNumId w:val="15"/>
  </w:num>
  <w:num w:numId="22" w16cid:durableId="947468887">
    <w:abstractNumId w:val="5"/>
  </w:num>
  <w:num w:numId="23" w16cid:durableId="2082482144">
    <w:abstractNumId w:val="38"/>
  </w:num>
  <w:num w:numId="24" w16cid:durableId="2082172448">
    <w:abstractNumId w:val="12"/>
  </w:num>
  <w:num w:numId="25" w16cid:durableId="1819180686">
    <w:abstractNumId w:val="13"/>
  </w:num>
  <w:num w:numId="26" w16cid:durableId="670331879">
    <w:abstractNumId w:val="21"/>
  </w:num>
  <w:num w:numId="27" w16cid:durableId="2128575318">
    <w:abstractNumId w:val="39"/>
  </w:num>
  <w:num w:numId="28" w16cid:durableId="1713964438">
    <w:abstractNumId w:val="44"/>
  </w:num>
  <w:num w:numId="29" w16cid:durableId="662974845">
    <w:abstractNumId w:val="32"/>
  </w:num>
  <w:num w:numId="30" w16cid:durableId="2038237217">
    <w:abstractNumId w:val="14"/>
  </w:num>
  <w:num w:numId="31" w16cid:durableId="2097743679">
    <w:abstractNumId w:val="26"/>
  </w:num>
  <w:num w:numId="32" w16cid:durableId="585189965">
    <w:abstractNumId w:val="37"/>
  </w:num>
  <w:num w:numId="33" w16cid:durableId="546990924">
    <w:abstractNumId w:val="0"/>
  </w:num>
  <w:num w:numId="34" w16cid:durableId="2072462640">
    <w:abstractNumId w:val="35"/>
  </w:num>
  <w:num w:numId="35" w16cid:durableId="316809005">
    <w:abstractNumId w:val="16"/>
  </w:num>
  <w:num w:numId="36" w16cid:durableId="691689845">
    <w:abstractNumId w:val="33"/>
  </w:num>
  <w:num w:numId="37" w16cid:durableId="2121215169">
    <w:abstractNumId w:val="11"/>
  </w:num>
  <w:num w:numId="38" w16cid:durableId="1348873845">
    <w:abstractNumId w:val="3"/>
  </w:num>
  <w:num w:numId="39" w16cid:durableId="2073385509">
    <w:abstractNumId w:val="8"/>
  </w:num>
  <w:num w:numId="40" w16cid:durableId="1438940487">
    <w:abstractNumId w:val="4"/>
  </w:num>
  <w:num w:numId="41" w16cid:durableId="657685508">
    <w:abstractNumId w:val="6"/>
  </w:num>
  <w:num w:numId="42" w16cid:durableId="1628701955">
    <w:abstractNumId w:val="22"/>
  </w:num>
  <w:num w:numId="43" w16cid:durableId="1143501984">
    <w:abstractNumId w:val="22"/>
  </w:num>
  <w:num w:numId="44" w16cid:durableId="1811634939">
    <w:abstractNumId w:val="22"/>
  </w:num>
  <w:num w:numId="45" w16cid:durableId="1759711954">
    <w:abstractNumId w:val="22"/>
  </w:num>
  <w:num w:numId="46" w16cid:durableId="437288084">
    <w:abstractNumId w:val="22"/>
  </w:num>
  <w:num w:numId="47" w16cid:durableId="1457067268">
    <w:abstractNumId w:val="22"/>
  </w:num>
  <w:num w:numId="48" w16cid:durableId="465392819">
    <w:abstractNumId w:val="22"/>
  </w:num>
  <w:num w:numId="49" w16cid:durableId="269943269">
    <w:abstractNumId w:val="22"/>
  </w:num>
  <w:num w:numId="50" w16cid:durableId="548734250">
    <w:abstractNumId w:val="22"/>
  </w:num>
  <w:num w:numId="51" w16cid:durableId="1598444563">
    <w:abstractNumId w:val="22"/>
  </w:num>
  <w:num w:numId="52" w16cid:durableId="1478766424">
    <w:abstractNumId w:val="22"/>
  </w:num>
  <w:num w:numId="53" w16cid:durableId="1088380443">
    <w:abstractNumId w:val="22"/>
  </w:num>
  <w:num w:numId="54" w16cid:durableId="659970737">
    <w:abstractNumId w:val="22"/>
  </w:num>
  <w:num w:numId="55" w16cid:durableId="1961259577">
    <w:abstractNumId w:val="22"/>
  </w:num>
  <w:num w:numId="56" w16cid:durableId="2112554526">
    <w:abstractNumId w:val="22"/>
  </w:num>
  <w:num w:numId="57" w16cid:durableId="216162290">
    <w:abstractNumId w:val="22"/>
  </w:num>
  <w:num w:numId="58" w16cid:durableId="1377006865">
    <w:abstractNumId w:val="22"/>
  </w:num>
  <w:num w:numId="59" w16cid:durableId="156386154">
    <w:abstractNumId w:val="22"/>
  </w:num>
  <w:num w:numId="60" w16cid:durableId="1268466922">
    <w:abstractNumId w:val="22"/>
  </w:num>
  <w:num w:numId="61" w16cid:durableId="1386174271">
    <w:abstractNumId w:val="22"/>
  </w:num>
  <w:num w:numId="62" w16cid:durableId="748620355">
    <w:abstractNumId w:val="22"/>
  </w:num>
  <w:num w:numId="63" w16cid:durableId="292446529">
    <w:abstractNumId w:val="22"/>
  </w:num>
  <w:num w:numId="64" w16cid:durableId="198713824">
    <w:abstractNumId w:val="22"/>
  </w:num>
  <w:num w:numId="65" w16cid:durableId="945384414">
    <w:abstractNumId w:val="20"/>
  </w:num>
  <w:num w:numId="66" w16cid:durableId="2109963369">
    <w:abstractNumId w:val="22"/>
  </w:num>
  <w:num w:numId="67" w16cid:durableId="1655913773">
    <w:abstractNumId w:val="22"/>
  </w:num>
  <w:num w:numId="68" w16cid:durableId="1995641196">
    <w:abstractNumId w:val="40"/>
  </w:num>
  <w:num w:numId="69" w16cid:durableId="2111778748">
    <w:abstractNumId w:val="43"/>
  </w:num>
  <w:num w:numId="70" w16cid:durableId="2005624830">
    <w:abstractNumId w:val="31"/>
  </w:num>
  <w:num w:numId="71" w16cid:durableId="840125869">
    <w:abstractNumId w:val="18"/>
  </w:num>
  <w:num w:numId="72" w16cid:durableId="433282297">
    <w:abstractNumId w:val="7"/>
  </w:num>
  <w:num w:numId="73" w16cid:durableId="657731334">
    <w:abstractNumId w:val="27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8F"/>
    <w:rsid w:val="000004D1"/>
    <w:rsid w:val="00000905"/>
    <w:rsid w:val="000009F2"/>
    <w:rsid w:val="00000B08"/>
    <w:rsid w:val="00000BA8"/>
    <w:rsid w:val="00000F14"/>
    <w:rsid w:val="00001087"/>
    <w:rsid w:val="000013EF"/>
    <w:rsid w:val="000017EE"/>
    <w:rsid w:val="00002573"/>
    <w:rsid w:val="000028C6"/>
    <w:rsid w:val="00002AD3"/>
    <w:rsid w:val="00002B68"/>
    <w:rsid w:val="00002C37"/>
    <w:rsid w:val="00002E91"/>
    <w:rsid w:val="00002ED5"/>
    <w:rsid w:val="000036BD"/>
    <w:rsid w:val="000039A4"/>
    <w:rsid w:val="00003ECC"/>
    <w:rsid w:val="00004C6F"/>
    <w:rsid w:val="00004F46"/>
    <w:rsid w:val="000050D3"/>
    <w:rsid w:val="000051BA"/>
    <w:rsid w:val="00005BAB"/>
    <w:rsid w:val="00005BF4"/>
    <w:rsid w:val="00005CE6"/>
    <w:rsid w:val="00005D89"/>
    <w:rsid w:val="00005D8B"/>
    <w:rsid w:val="000062E0"/>
    <w:rsid w:val="00006BBC"/>
    <w:rsid w:val="00007166"/>
    <w:rsid w:val="00007435"/>
    <w:rsid w:val="0000768B"/>
    <w:rsid w:val="00007B52"/>
    <w:rsid w:val="00007B57"/>
    <w:rsid w:val="00007C39"/>
    <w:rsid w:val="00007D21"/>
    <w:rsid w:val="000100DA"/>
    <w:rsid w:val="000101D1"/>
    <w:rsid w:val="000102EF"/>
    <w:rsid w:val="00010A8C"/>
    <w:rsid w:val="0001102F"/>
    <w:rsid w:val="0001192B"/>
    <w:rsid w:val="00012734"/>
    <w:rsid w:val="00012A82"/>
    <w:rsid w:val="00012B87"/>
    <w:rsid w:val="00012C30"/>
    <w:rsid w:val="00012C59"/>
    <w:rsid w:val="000131E9"/>
    <w:rsid w:val="000132DF"/>
    <w:rsid w:val="000135CB"/>
    <w:rsid w:val="00013A9C"/>
    <w:rsid w:val="00013AE9"/>
    <w:rsid w:val="00013B43"/>
    <w:rsid w:val="00014CA3"/>
    <w:rsid w:val="00014EFB"/>
    <w:rsid w:val="00015543"/>
    <w:rsid w:val="00015C52"/>
    <w:rsid w:val="00015CFE"/>
    <w:rsid w:val="00015F39"/>
    <w:rsid w:val="00015F49"/>
    <w:rsid w:val="000163AF"/>
    <w:rsid w:val="00016540"/>
    <w:rsid w:val="000167F5"/>
    <w:rsid w:val="000169DB"/>
    <w:rsid w:val="00016B8D"/>
    <w:rsid w:val="000176FF"/>
    <w:rsid w:val="00017762"/>
    <w:rsid w:val="00017C05"/>
    <w:rsid w:val="00017D99"/>
    <w:rsid w:val="00017EAD"/>
    <w:rsid w:val="000200EE"/>
    <w:rsid w:val="00020179"/>
    <w:rsid w:val="000202DC"/>
    <w:rsid w:val="0002055E"/>
    <w:rsid w:val="00020D94"/>
    <w:rsid w:val="000210F8"/>
    <w:rsid w:val="000215A2"/>
    <w:rsid w:val="000219C0"/>
    <w:rsid w:val="00021C32"/>
    <w:rsid w:val="000223B6"/>
    <w:rsid w:val="000224D3"/>
    <w:rsid w:val="00022C35"/>
    <w:rsid w:val="00022C4A"/>
    <w:rsid w:val="00022DA2"/>
    <w:rsid w:val="00022DC5"/>
    <w:rsid w:val="00023046"/>
    <w:rsid w:val="00023605"/>
    <w:rsid w:val="0002371E"/>
    <w:rsid w:val="00023831"/>
    <w:rsid w:val="00023A5A"/>
    <w:rsid w:val="00023AC2"/>
    <w:rsid w:val="00023CE6"/>
    <w:rsid w:val="00023D42"/>
    <w:rsid w:val="00023FD7"/>
    <w:rsid w:val="0002439D"/>
    <w:rsid w:val="00024D7C"/>
    <w:rsid w:val="00024EFC"/>
    <w:rsid w:val="00024F0B"/>
    <w:rsid w:val="000251F5"/>
    <w:rsid w:val="000253B0"/>
    <w:rsid w:val="0002544D"/>
    <w:rsid w:val="0002603C"/>
    <w:rsid w:val="00026340"/>
    <w:rsid w:val="0002659A"/>
    <w:rsid w:val="0002666D"/>
    <w:rsid w:val="00027430"/>
    <w:rsid w:val="0002788E"/>
    <w:rsid w:val="00027A86"/>
    <w:rsid w:val="00030115"/>
    <w:rsid w:val="00030433"/>
    <w:rsid w:val="00030C0D"/>
    <w:rsid w:val="00030E69"/>
    <w:rsid w:val="00031241"/>
    <w:rsid w:val="00031C8C"/>
    <w:rsid w:val="00031CFC"/>
    <w:rsid w:val="0003233F"/>
    <w:rsid w:val="000324CB"/>
    <w:rsid w:val="000324E7"/>
    <w:rsid w:val="00032990"/>
    <w:rsid w:val="000329AF"/>
    <w:rsid w:val="000329F2"/>
    <w:rsid w:val="00032C5E"/>
    <w:rsid w:val="00032F78"/>
    <w:rsid w:val="0003377F"/>
    <w:rsid w:val="000338AF"/>
    <w:rsid w:val="000339AE"/>
    <w:rsid w:val="00033A17"/>
    <w:rsid w:val="00033C52"/>
    <w:rsid w:val="00033CBA"/>
    <w:rsid w:val="00033D0B"/>
    <w:rsid w:val="00033EFB"/>
    <w:rsid w:val="00033F2A"/>
    <w:rsid w:val="000346AA"/>
    <w:rsid w:val="00034996"/>
    <w:rsid w:val="0003505B"/>
    <w:rsid w:val="000351AC"/>
    <w:rsid w:val="000355DB"/>
    <w:rsid w:val="00035917"/>
    <w:rsid w:val="000359AD"/>
    <w:rsid w:val="00035A15"/>
    <w:rsid w:val="00035B41"/>
    <w:rsid w:val="00035D27"/>
    <w:rsid w:val="00036A84"/>
    <w:rsid w:val="00037103"/>
    <w:rsid w:val="00037C22"/>
    <w:rsid w:val="000405D3"/>
    <w:rsid w:val="000409D1"/>
    <w:rsid w:val="00040B63"/>
    <w:rsid w:val="000410EC"/>
    <w:rsid w:val="0004120C"/>
    <w:rsid w:val="000413D7"/>
    <w:rsid w:val="000414C9"/>
    <w:rsid w:val="00041573"/>
    <w:rsid w:val="0004176A"/>
    <w:rsid w:val="0004199A"/>
    <w:rsid w:val="00041B0A"/>
    <w:rsid w:val="00042129"/>
    <w:rsid w:val="00042172"/>
    <w:rsid w:val="000423BD"/>
    <w:rsid w:val="000427CC"/>
    <w:rsid w:val="00042BE1"/>
    <w:rsid w:val="00042F74"/>
    <w:rsid w:val="0004314C"/>
    <w:rsid w:val="00043298"/>
    <w:rsid w:val="000434F1"/>
    <w:rsid w:val="00043B93"/>
    <w:rsid w:val="00043BEA"/>
    <w:rsid w:val="00044031"/>
    <w:rsid w:val="0004404E"/>
    <w:rsid w:val="00044959"/>
    <w:rsid w:val="00044FC3"/>
    <w:rsid w:val="00044FDB"/>
    <w:rsid w:val="0004509B"/>
    <w:rsid w:val="000451D2"/>
    <w:rsid w:val="00045290"/>
    <w:rsid w:val="0004557F"/>
    <w:rsid w:val="00045799"/>
    <w:rsid w:val="00045B47"/>
    <w:rsid w:val="00045B50"/>
    <w:rsid w:val="00045BE7"/>
    <w:rsid w:val="00045ECF"/>
    <w:rsid w:val="00045F5C"/>
    <w:rsid w:val="000460CE"/>
    <w:rsid w:val="00046312"/>
    <w:rsid w:val="00046640"/>
    <w:rsid w:val="000467B1"/>
    <w:rsid w:val="000467E6"/>
    <w:rsid w:val="00046B70"/>
    <w:rsid w:val="00046C04"/>
    <w:rsid w:val="00046D54"/>
    <w:rsid w:val="00046DC1"/>
    <w:rsid w:val="00047212"/>
    <w:rsid w:val="00047840"/>
    <w:rsid w:val="00047EA3"/>
    <w:rsid w:val="00050012"/>
    <w:rsid w:val="0005095E"/>
    <w:rsid w:val="00050DDE"/>
    <w:rsid w:val="00051299"/>
    <w:rsid w:val="00051879"/>
    <w:rsid w:val="00051D0E"/>
    <w:rsid w:val="00051FD0"/>
    <w:rsid w:val="000521B3"/>
    <w:rsid w:val="000522AB"/>
    <w:rsid w:val="00052562"/>
    <w:rsid w:val="0005272B"/>
    <w:rsid w:val="00052BFF"/>
    <w:rsid w:val="0005336A"/>
    <w:rsid w:val="000539AB"/>
    <w:rsid w:val="00053E0F"/>
    <w:rsid w:val="00053E53"/>
    <w:rsid w:val="00054433"/>
    <w:rsid w:val="00054E13"/>
    <w:rsid w:val="00054F23"/>
    <w:rsid w:val="0005542F"/>
    <w:rsid w:val="00055743"/>
    <w:rsid w:val="000558C4"/>
    <w:rsid w:val="00055986"/>
    <w:rsid w:val="00055AF0"/>
    <w:rsid w:val="000560CE"/>
    <w:rsid w:val="00056274"/>
    <w:rsid w:val="000568FA"/>
    <w:rsid w:val="00056948"/>
    <w:rsid w:val="00056A14"/>
    <w:rsid w:val="000570AA"/>
    <w:rsid w:val="00057922"/>
    <w:rsid w:val="00057C4F"/>
    <w:rsid w:val="00057D01"/>
    <w:rsid w:val="00057D15"/>
    <w:rsid w:val="000601B4"/>
    <w:rsid w:val="000605A6"/>
    <w:rsid w:val="000606C2"/>
    <w:rsid w:val="0006085E"/>
    <w:rsid w:val="00061250"/>
    <w:rsid w:val="000612C5"/>
    <w:rsid w:val="0006141E"/>
    <w:rsid w:val="00061A80"/>
    <w:rsid w:val="000624A5"/>
    <w:rsid w:val="0006276B"/>
    <w:rsid w:val="00062868"/>
    <w:rsid w:val="00062C4B"/>
    <w:rsid w:val="00062CD5"/>
    <w:rsid w:val="00063281"/>
    <w:rsid w:val="00063341"/>
    <w:rsid w:val="00063C95"/>
    <w:rsid w:val="00064191"/>
    <w:rsid w:val="00064790"/>
    <w:rsid w:val="000647EC"/>
    <w:rsid w:val="000649C3"/>
    <w:rsid w:val="00064BF6"/>
    <w:rsid w:val="000652EC"/>
    <w:rsid w:val="00066174"/>
    <w:rsid w:val="000663D3"/>
    <w:rsid w:val="00066524"/>
    <w:rsid w:val="000668E5"/>
    <w:rsid w:val="00066C42"/>
    <w:rsid w:val="000675C1"/>
    <w:rsid w:val="00067A00"/>
    <w:rsid w:val="00067E65"/>
    <w:rsid w:val="00067EB8"/>
    <w:rsid w:val="000701EB"/>
    <w:rsid w:val="00070456"/>
    <w:rsid w:val="00070561"/>
    <w:rsid w:val="00070708"/>
    <w:rsid w:val="000708DC"/>
    <w:rsid w:val="00070B86"/>
    <w:rsid w:val="00070D48"/>
    <w:rsid w:val="000716C9"/>
    <w:rsid w:val="00071BA8"/>
    <w:rsid w:val="00071E82"/>
    <w:rsid w:val="0007225E"/>
    <w:rsid w:val="00072792"/>
    <w:rsid w:val="00073E81"/>
    <w:rsid w:val="000749F7"/>
    <w:rsid w:val="00074FF9"/>
    <w:rsid w:val="00075146"/>
    <w:rsid w:val="00075166"/>
    <w:rsid w:val="0007529E"/>
    <w:rsid w:val="00075F2A"/>
    <w:rsid w:val="0007609D"/>
    <w:rsid w:val="000766EA"/>
    <w:rsid w:val="00076F03"/>
    <w:rsid w:val="00076F2A"/>
    <w:rsid w:val="00076F30"/>
    <w:rsid w:val="00076F7C"/>
    <w:rsid w:val="00077072"/>
    <w:rsid w:val="00077127"/>
    <w:rsid w:val="0008000E"/>
    <w:rsid w:val="0008030F"/>
    <w:rsid w:val="00080CDF"/>
    <w:rsid w:val="00080DC1"/>
    <w:rsid w:val="00080FE5"/>
    <w:rsid w:val="00081555"/>
    <w:rsid w:val="00081591"/>
    <w:rsid w:val="000816EC"/>
    <w:rsid w:val="0008199C"/>
    <w:rsid w:val="00081B0B"/>
    <w:rsid w:val="000822FF"/>
    <w:rsid w:val="00082A2C"/>
    <w:rsid w:val="00082E8D"/>
    <w:rsid w:val="00082F2B"/>
    <w:rsid w:val="000830CE"/>
    <w:rsid w:val="0008355B"/>
    <w:rsid w:val="00083A6A"/>
    <w:rsid w:val="00083BA8"/>
    <w:rsid w:val="0008506A"/>
    <w:rsid w:val="00085292"/>
    <w:rsid w:val="000852B8"/>
    <w:rsid w:val="00085AF1"/>
    <w:rsid w:val="00085E4E"/>
    <w:rsid w:val="00085EAB"/>
    <w:rsid w:val="00085EDA"/>
    <w:rsid w:val="00086443"/>
    <w:rsid w:val="00086489"/>
    <w:rsid w:val="000866BF"/>
    <w:rsid w:val="000868D6"/>
    <w:rsid w:val="000869D0"/>
    <w:rsid w:val="00086E06"/>
    <w:rsid w:val="00086E19"/>
    <w:rsid w:val="00086FD5"/>
    <w:rsid w:val="00087870"/>
    <w:rsid w:val="00087A0E"/>
    <w:rsid w:val="000901E2"/>
    <w:rsid w:val="0009063B"/>
    <w:rsid w:val="00090C9D"/>
    <w:rsid w:val="00090E3F"/>
    <w:rsid w:val="00090F87"/>
    <w:rsid w:val="0009121C"/>
    <w:rsid w:val="0009177C"/>
    <w:rsid w:val="00091CA0"/>
    <w:rsid w:val="00091E8E"/>
    <w:rsid w:val="00091F79"/>
    <w:rsid w:val="000920AD"/>
    <w:rsid w:val="00092224"/>
    <w:rsid w:val="00092730"/>
    <w:rsid w:val="00092A9D"/>
    <w:rsid w:val="00092FD6"/>
    <w:rsid w:val="000937B1"/>
    <w:rsid w:val="000937D7"/>
    <w:rsid w:val="00093C9D"/>
    <w:rsid w:val="00094699"/>
    <w:rsid w:val="00094A1C"/>
    <w:rsid w:val="00094B71"/>
    <w:rsid w:val="00095175"/>
    <w:rsid w:val="000953BA"/>
    <w:rsid w:val="0009552F"/>
    <w:rsid w:val="000959C3"/>
    <w:rsid w:val="00095D8A"/>
    <w:rsid w:val="000967A1"/>
    <w:rsid w:val="00096AC7"/>
    <w:rsid w:val="00096D18"/>
    <w:rsid w:val="00097002"/>
    <w:rsid w:val="00097082"/>
    <w:rsid w:val="000977BD"/>
    <w:rsid w:val="000977E7"/>
    <w:rsid w:val="000978EF"/>
    <w:rsid w:val="00097C09"/>
    <w:rsid w:val="00097CA2"/>
    <w:rsid w:val="00097CB1"/>
    <w:rsid w:val="00097CD1"/>
    <w:rsid w:val="00097CE6"/>
    <w:rsid w:val="000A05F8"/>
    <w:rsid w:val="000A06B7"/>
    <w:rsid w:val="000A078A"/>
    <w:rsid w:val="000A093F"/>
    <w:rsid w:val="000A0D59"/>
    <w:rsid w:val="000A0D87"/>
    <w:rsid w:val="000A0F55"/>
    <w:rsid w:val="000A0FBB"/>
    <w:rsid w:val="000A12A1"/>
    <w:rsid w:val="000A15D9"/>
    <w:rsid w:val="000A1619"/>
    <w:rsid w:val="000A171A"/>
    <w:rsid w:val="000A1EE2"/>
    <w:rsid w:val="000A222B"/>
    <w:rsid w:val="000A228A"/>
    <w:rsid w:val="000A2FC1"/>
    <w:rsid w:val="000A3389"/>
    <w:rsid w:val="000A368D"/>
    <w:rsid w:val="000A3A33"/>
    <w:rsid w:val="000A3BA3"/>
    <w:rsid w:val="000A42C6"/>
    <w:rsid w:val="000A43CC"/>
    <w:rsid w:val="000A458E"/>
    <w:rsid w:val="000A4999"/>
    <w:rsid w:val="000A4C41"/>
    <w:rsid w:val="000A4DEE"/>
    <w:rsid w:val="000A4EC6"/>
    <w:rsid w:val="000A5073"/>
    <w:rsid w:val="000A52CD"/>
    <w:rsid w:val="000A551F"/>
    <w:rsid w:val="000A594E"/>
    <w:rsid w:val="000A66B9"/>
    <w:rsid w:val="000A6B3C"/>
    <w:rsid w:val="000A7663"/>
    <w:rsid w:val="000A78E1"/>
    <w:rsid w:val="000A79C1"/>
    <w:rsid w:val="000A7C14"/>
    <w:rsid w:val="000B02E3"/>
    <w:rsid w:val="000B0723"/>
    <w:rsid w:val="000B0A2D"/>
    <w:rsid w:val="000B0B2E"/>
    <w:rsid w:val="000B0D32"/>
    <w:rsid w:val="000B1283"/>
    <w:rsid w:val="000B142E"/>
    <w:rsid w:val="000B16E6"/>
    <w:rsid w:val="000B1A9F"/>
    <w:rsid w:val="000B2026"/>
    <w:rsid w:val="000B206F"/>
    <w:rsid w:val="000B28EB"/>
    <w:rsid w:val="000B29B4"/>
    <w:rsid w:val="000B2D97"/>
    <w:rsid w:val="000B2FC5"/>
    <w:rsid w:val="000B33FE"/>
    <w:rsid w:val="000B37BB"/>
    <w:rsid w:val="000B3F6D"/>
    <w:rsid w:val="000B4486"/>
    <w:rsid w:val="000B4664"/>
    <w:rsid w:val="000B4D08"/>
    <w:rsid w:val="000B50BA"/>
    <w:rsid w:val="000B549E"/>
    <w:rsid w:val="000B5757"/>
    <w:rsid w:val="000B5B51"/>
    <w:rsid w:val="000B5B8B"/>
    <w:rsid w:val="000B5E6A"/>
    <w:rsid w:val="000B5F60"/>
    <w:rsid w:val="000B61C0"/>
    <w:rsid w:val="000B643E"/>
    <w:rsid w:val="000B6549"/>
    <w:rsid w:val="000B65F2"/>
    <w:rsid w:val="000B6C82"/>
    <w:rsid w:val="000B6EB0"/>
    <w:rsid w:val="000C00BB"/>
    <w:rsid w:val="000C05C6"/>
    <w:rsid w:val="000C0E78"/>
    <w:rsid w:val="000C12C2"/>
    <w:rsid w:val="000C1B5C"/>
    <w:rsid w:val="000C1F3C"/>
    <w:rsid w:val="000C2AAC"/>
    <w:rsid w:val="000C2CAE"/>
    <w:rsid w:val="000C33EB"/>
    <w:rsid w:val="000C35AC"/>
    <w:rsid w:val="000C369E"/>
    <w:rsid w:val="000C3CF7"/>
    <w:rsid w:val="000C3FD7"/>
    <w:rsid w:val="000C44F2"/>
    <w:rsid w:val="000C4565"/>
    <w:rsid w:val="000C464C"/>
    <w:rsid w:val="000C46CA"/>
    <w:rsid w:val="000C47A1"/>
    <w:rsid w:val="000C4837"/>
    <w:rsid w:val="000C4DC3"/>
    <w:rsid w:val="000C4DF0"/>
    <w:rsid w:val="000C4FE2"/>
    <w:rsid w:val="000C5A4F"/>
    <w:rsid w:val="000C5A95"/>
    <w:rsid w:val="000C5B61"/>
    <w:rsid w:val="000C625D"/>
    <w:rsid w:val="000C6B3B"/>
    <w:rsid w:val="000C6C05"/>
    <w:rsid w:val="000C6DF3"/>
    <w:rsid w:val="000C726B"/>
    <w:rsid w:val="000C77E0"/>
    <w:rsid w:val="000D0049"/>
    <w:rsid w:val="000D008A"/>
    <w:rsid w:val="000D00FF"/>
    <w:rsid w:val="000D040F"/>
    <w:rsid w:val="000D0818"/>
    <w:rsid w:val="000D0852"/>
    <w:rsid w:val="000D0C04"/>
    <w:rsid w:val="000D0C26"/>
    <w:rsid w:val="000D0CAC"/>
    <w:rsid w:val="000D0FCF"/>
    <w:rsid w:val="000D144D"/>
    <w:rsid w:val="000D17A0"/>
    <w:rsid w:val="000D188C"/>
    <w:rsid w:val="000D1C38"/>
    <w:rsid w:val="000D22E0"/>
    <w:rsid w:val="000D2AD0"/>
    <w:rsid w:val="000D2B15"/>
    <w:rsid w:val="000D33D6"/>
    <w:rsid w:val="000D36B3"/>
    <w:rsid w:val="000D378F"/>
    <w:rsid w:val="000D3B78"/>
    <w:rsid w:val="000D3D86"/>
    <w:rsid w:val="000D3F3E"/>
    <w:rsid w:val="000D3F6E"/>
    <w:rsid w:val="000D43B3"/>
    <w:rsid w:val="000D4AED"/>
    <w:rsid w:val="000D4B18"/>
    <w:rsid w:val="000D50FD"/>
    <w:rsid w:val="000D54D4"/>
    <w:rsid w:val="000D607F"/>
    <w:rsid w:val="000D64D7"/>
    <w:rsid w:val="000D65EB"/>
    <w:rsid w:val="000D6696"/>
    <w:rsid w:val="000D67F3"/>
    <w:rsid w:val="000D6971"/>
    <w:rsid w:val="000D6C29"/>
    <w:rsid w:val="000D6EA9"/>
    <w:rsid w:val="000D6F11"/>
    <w:rsid w:val="000D73BF"/>
    <w:rsid w:val="000D7465"/>
    <w:rsid w:val="000D788E"/>
    <w:rsid w:val="000D79A7"/>
    <w:rsid w:val="000D7E58"/>
    <w:rsid w:val="000E03C9"/>
    <w:rsid w:val="000E078D"/>
    <w:rsid w:val="000E0D2F"/>
    <w:rsid w:val="000E167C"/>
    <w:rsid w:val="000E198E"/>
    <w:rsid w:val="000E276F"/>
    <w:rsid w:val="000E2AD2"/>
    <w:rsid w:val="000E2F2D"/>
    <w:rsid w:val="000E2FA6"/>
    <w:rsid w:val="000E311D"/>
    <w:rsid w:val="000E314F"/>
    <w:rsid w:val="000E32D5"/>
    <w:rsid w:val="000E331F"/>
    <w:rsid w:val="000E3A83"/>
    <w:rsid w:val="000E3F14"/>
    <w:rsid w:val="000E4043"/>
    <w:rsid w:val="000E42B9"/>
    <w:rsid w:val="000E48AD"/>
    <w:rsid w:val="000E4CBB"/>
    <w:rsid w:val="000E50AE"/>
    <w:rsid w:val="000E56A3"/>
    <w:rsid w:val="000E56C6"/>
    <w:rsid w:val="000E5754"/>
    <w:rsid w:val="000E6788"/>
    <w:rsid w:val="000E69E5"/>
    <w:rsid w:val="000E6FB9"/>
    <w:rsid w:val="000E7743"/>
    <w:rsid w:val="000E778C"/>
    <w:rsid w:val="000E7D1B"/>
    <w:rsid w:val="000E7DC5"/>
    <w:rsid w:val="000F0134"/>
    <w:rsid w:val="000F0251"/>
    <w:rsid w:val="000F02C0"/>
    <w:rsid w:val="000F0E53"/>
    <w:rsid w:val="000F10D4"/>
    <w:rsid w:val="000F23E5"/>
    <w:rsid w:val="000F2500"/>
    <w:rsid w:val="000F257C"/>
    <w:rsid w:val="000F28FE"/>
    <w:rsid w:val="000F2F95"/>
    <w:rsid w:val="000F30BE"/>
    <w:rsid w:val="000F3219"/>
    <w:rsid w:val="000F3ADC"/>
    <w:rsid w:val="000F3AEB"/>
    <w:rsid w:val="000F3B20"/>
    <w:rsid w:val="000F3E2C"/>
    <w:rsid w:val="000F3E61"/>
    <w:rsid w:val="000F5233"/>
    <w:rsid w:val="000F5494"/>
    <w:rsid w:val="000F5782"/>
    <w:rsid w:val="000F57A7"/>
    <w:rsid w:val="000F5B03"/>
    <w:rsid w:val="000F5BD7"/>
    <w:rsid w:val="000F5C86"/>
    <w:rsid w:val="000F5DEB"/>
    <w:rsid w:val="000F6595"/>
    <w:rsid w:val="000F6654"/>
    <w:rsid w:val="000F68AF"/>
    <w:rsid w:val="000F6941"/>
    <w:rsid w:val="000F6AAD"/>
    <w:rsid w:val="000F72D9"/>
    <w:rsid w:val="000F7626"/>
    <w:rsid w:val="001000FB"/>
    <w:rsid w:val="00100142"/>
    <w:rsid w:val="00100315"/>
    <w:rsid w:val="00100409"/>
    <w:rsid w:val="001004E8"/>
    <w:rsid w:val="00100975"/>
    <w:rsid w:val="00100E84"/>
    <w:rsid w:val="00101086"/>
    <w:rsid w:val="001013AC"/>
    <w:rsid w:val="0010155C"/>
    <w:rsid w:val="00101697"/>
    <w:rsid w:val="0010180B"/>
    <w:rsid w:val="00101A74"/>
    <w:rsid w:val="00101E1D"/>
    <w:rsid w:val="0010200D"/>
    <w:rsid w:val="00102275"/>
    <w:rsid w:val="0010268E"/>
    <w:rsid w:val="00102948"/>
    <w:rsid w:val="00102C92"/>
    <w:rsid w:val="00102ECA"/>
    <w:rsid w:val="00102F68"/>
    <w:rsid w:val="001032C9"/>
    <w:rsid w:val="0010387C"/>
    <w:rsid w:val="00103A04"/>
    <w:rsid w:val="00103A52"/>
    <w:rsid w:val="00103A75"/>
    <w:rsid w:val="00103B15"/>
    <w:rsid w:val="00103E02"/>
    <w:rsid w:val="0010404A"/>
    <w:rsid w:val="00104663"/>
    <w:rsid w:val="00104675"/>
    <w:rsid w:val="00104729"/>
    <w:rsid w:val="00104A79"/>
    <w:rsid w:val="00104AE3"/>
    <w:rsid w:val="0010573F"/>
    <w:rsid w:val="001058C9"/>
    <w:rsid w:val="00105EBB"/>
    <w:rsid w:val="0010646A"/>
    <w:rsid w:val="00106554"/>
    <w:rsid w:val="00106608"/>
    <w:rsid w:val="0010665B"/>
    <w:rsid w:val="00106B2D"/>
    <w:rsid w:val="00106EC0"/>
    <w:rsid w:val="001071F8"/>
    <w:rsid w:val="0010771F"/>
    <w:rsid w:val="001077C8"/>
    <w:rsid w:val="00107DFE"/>
    <w:rsid w:val="00107E13"/>
    <w:rsid w:val="001103FF"/>
    <w:rsid w:val="001105D8"/>
    <w:rsid w:val="0011089A"/>
    <w:rsid w:val="0011151B"/>
    <w:rsid w:val="00111750"/>
    <w:rsid w:val="00111D74"/>
    <w:rsid w:val="00111D83"/>
    <w:rsid w:val="00111FA6"/>
    <w:rsid w:val="0011225B"/>
    <w:rsid w:val="0011238A"/>
    <w:rsid w:val="0011240E"/>
    <w:rsid w:val="00112626"/>
    <w:rsid w:val="0011285B"/>
    <w:rsid w:val="00112C65"/>
    <w:rsid w:val="00112E02"/>
    <w:rsid w:val="00112F22"/>
    <w:rsid w:val="00113047"/>
    <w:rsid w:val="00113059"/>
    <w:rsid w:val="00113FF0"/>
    <w:rsid w:val="001143E6"/>
    <w:rsid w:val="0011445A"/>
    <w:rsid w:val="001146AA"/>
    <w:rsid w:val="00114B62"/>
    <w:rsid w:val="00114D15"/>
    <w:rsid w:val="00114F77"/>
    <w:rsid w:val="001153D7"/>
    <w:rsid w:val="00115EDB"/>
    <w:rsid w:val="00116967"/>
    <w:rsid w:val="00116B15"/>
    <w:rsid w:val="00116EC2"/>
    <w:rsid w:val="00117024"/>
    <w:rsid w:val="00117218"/>
    <w:rsid w:val="00117B7C"/>
    <w:rsid w:val="00117BF0"/>
    <w:rsid w:val="001203BA"/>
    <w:rsid w:val="00120624"/>
    <w:rsid w:val="0012094F"/>
    <w:rsid w:val="00120998"/>
    <w:rsid w:val="00120B73"/>
    <w:rsid w:val="00120C4E"/>
    <w:rsid w:val="00120DD6"/>
    <w:rsid w:val="0012118F"/>
    <w:rsid w:val="001212E8"/>
    <w:rsid w:val="00121944"/>
    <w:rsid w:val="00121DD1"/>
    <w:rsid w:val="001227FA"/>
    <w:rsid w:val="00122C91"/>
    <w:rsid w:val="00122D49"/>
    <w:rsid w:val="00122F82"/>
    <w:rsid w:val="00122FC5"/>
    <w:rsid w:val="0012316A"/>
    <w:rsid w:val="001237A0"/>
    <w:rsid w:val="00123E3F"/>
    <w:rsid w:val="00123E80"/>
    <w:rsid w:val="00124000"/>
    <w:rsid w:val="001240D0"/>
    <w:rsid w:val="00124276"/>
    <w:rsid w:val="001242CD"/>
    <w:rsid w:val="001242CE"/>
    <w:rsid w:val="001245C4"/>
    <w:rsid w:val="00124672"/>
    <w:rsid w:val="00124AD0"/>
    <w:rsid w:val="00124B9C"/>
    <w:rsid w:val="00124BEE"/>
    <w:rsid w:val="00124BF6"/>
    <w:rsid w:val="00124E33"/>
    <w:rsid w:val="001250B3"/>
    <w:rsid w:val="00125450"/>
    <w:rsid w:val="00125E08"/>
    <w:rsid w:val="0012613F"/>
    <w:rsid w:val="0012619D"/>
    <w:rsid w:val="00126563"/>
    <w:rsid w:val="001265FF"/>
    <w:rsid w:val="00126F90"/>
    <w:rsid w:val="00127217"/>
    <w:rsid w:val="00127798"/>
    <w:rsid w:val="00127931"/>
    <w:rsid w:val="00127AF3"/>
    <w:rsid w:val="00130D33"/>
    <w:rsid w:val="00130DD9"/>
    <w:rsid w:val="00130DE5"/>
    <w:rsid w:val="00130E7D"/>
    <w:rsid w:val="001311D3"/>
    <w:rsid w:val="001312A7"/>
    <w:rsid w:val="00131371"/>
    <w:rsid w:val="00131812"/>
    <w:rsid w:val="00131892"/>
    <w:rsid w:val="00131CE5"/>
    <w:rsid w:val="0013210B"/>
    <w:rsid w:val="0013262B"/>
    <w:rsid w:val="001329D0"/>
    <w:rsid w:val="00132CDC"/>
    <w:rsid w:val="00132D55"/>
    <w:rsid w:val="00132F57"/>
    <w:rsid w:val="001330AC"/>
    <w:rsid w:val="001330EA"/>
    <w:rsid w:val="0013362F"/>
    <w:rsid w:val="001337D3"/>
    <w:rsid w:val="00133A5D"/>
    <w:rsid w:val="00133A7E"/>
    <w:rsid w:val="00133A89"/>
    <w:rsid w:val="00133C4B"/>
    <w:rsid w:val="00134158"/>
    <w:rsid w:val="0013445A"/>
    <w:rsid w:val="001344EF"/>
    <w:rsid w:val="00134552"/>
    <w:rsid w:val="0013459A"/>
    <w:rsid w:val="001346CA"/>
    <w:rsid w:val="001346D4"/>
    <w:rsid w:val="00134756"/>
    <w:rsid w:val="001347F6"/>
    <w:rsid w:val="00134BDD"/>
    <w:rsid w:val="00134C46"/>
    <w:rsid w:val="00135402"/>
    <w:rsid w:val="001355FA"/>
    <w:rsid w:val="00135634"/>
    <w:rsid w:val="00135B2B"/>
    <w:rsid w:val="00136422"/>
    <w:rsid w:val="0013657B"/>
    <w:rsid w:val="00136658"/>
    <w:rsid w:val="00136714"/>
    <w:rsid w:val="00136935"/>
    <w:rsid w:val="00136F11"/>
    <w:rsid w:val="0013717D"/>
    <w:rsid w:val="001378A2"/>
    <w:rsid w:val="00137E45"/>
    <w:rsid w:val="00137F71"/>
    <w:rsid w:val="00140396"/>
    <w:rsid w:val="001403AB"/>
    <w:rsid w:val="00140556"/>
    <w:rsid w:val="00140DAF"/>
    <w:rsid w:val="00140F77"/>
    <w:rsid w:val="001410B8"/>
    <w:rsid w:val="00141151"/>
    <w:rsid w:val="001414F5"/>
    <w:rsid w:val="00141738"/>
    <w:rsid w:val="00141A5A"/>
    <w:rsid w:val="00141FB4"/>
    <w:rsid w:val="001422FE"/>
    <w:rsid w:val="00142E27"/>
    <w:rsid w:val="00143742"/>
    <w:rsid w:val="0014387D"/>
    <w:rsid w:val="00143880"/>
    <w:rsid w:val="0014390D"/>
    <w:rsid w:val="00143955"/>
    <w:rsid w:val="00143CCF"/>
    <w:rsid w:val="00143F57"/>
    <w:rsid w:val="001443F1"/>
    <w:rsid w:val="00144CAE"/>
    <w:rsid w:val="00144D9C"/>
    <w:rsid w:val="0014500A"/>
    <w:rsid w:val="001450E6"/>
    <w:rsid w:val="00145251"/>
    <w:rsid w:val="00145462"/>
    <w:rsid w:val="00145551"/>
    <w:rsid w:val="001457A6"/>
    <w:rsid w:val="00146071"/>
    <w:rsid w:val="001464E7"/>
    <w:rsid w:val="00146CD3"/>
    <w:rsid w:val="00147216"/>
    <w:rsid w:val="00147319"/>
    <w:rsid w:val="00147369"/>
    <w:rsid w:val="0014741B"/>
    <w:rsid w:val="00147554"/>
    <w:rsid w:val="00147620"/>
    <w:rsid w:val="0014790F"/>
    <w:rsid w:val="00147ABF"/>
    <w:rsid w:val="00147D32"/>
    <w:rsid w:val="00147E99"/>
    <w:rsid w:val="0015047B"/>
    <w:rsid w:val="001504CB"/>
    <w:rsid w:val="001504EB"/>
    <w:rsid w:val="0015061D"/>
    <w:rsid w:val="00150896"/>
    <w:rsid w:val="00150FDF"/>
    <w:rsid w:val="00151873"/>
    <w:rsid w:val="00151AEC"/>
    <w:rsid w:val="00151CBD"/>
    <w:rsid w:val="00151CFC"/>
    <w:rsid w:val="00152530"/>
    <w:rsid w:val="00152891"/>
    <w:rsid w:val="00152B33"/>
    <w:rsid w:val="00153159"/>
    <w:rsid w:val="00153671"/>
    <w:rsid w:val="00153FA6"/>
    <w:rsid w:val="00154129"/>
    <w:rsid w:val="00154156"/>
    <w:rsid w:val="00154240"/>
    <w:rsid w:val="001543ED"/>
    <w:rsid w:val="00154508"/>
    <w:rsid w:val="0015451C"/>
    <w:rsid w:val="0015488D"/>
    <w:rsid w:val="00154917"/>
    <w:rsid w:val="001549A4"/>
    <w:rsid w:val="00154A52"/>
    <w:rsid w:val="00154C4B"/>
    <w:rsid w:val="00154F16"/>
    <w:rsid w:val="00154FA7"/>
    <w:rsid w:val="0015506B"/>
    <w:rsid w:val="001556C7"/>
    <w:rsid w:val="00155730"/>
    <w:rsid w:val="00155785"/>
    <w:rsid w:val="00155CFC"/>
    <w:rsid w:val="00156372"/>
    <w:rsid w:val="001564AF"/>
    <w:rsid w:val="00156B5E"/>
    <w:rsid w:val="0015762E"/>
    <w:rsid w:val="00157785"/>
    <w:rsid w:val="00157B13"/>
    <w:rsid w:val="00157BB7"/>
    <w:rsid w:val="00157E35"/>
    <w:rsid w:val="001600C5"/>
    <w:rsid w:val="0016024E"/>
    <w:rsid w:val="0016031B"/>
    <w:rsid w:val="0016051A"/>
    <w:rsid w:val="001606ED"/>
    <w:rsid w:val="00160A0F"/>
    <w:rsid w:val="00160A5F"/>
    <w:rsid w:val="001611F4"/>
    <w:rsid w:val="00161445"/>
    <w:rsid w:val="001618A4"/>
    <w:rsid w:val="00161AC9"/>
    <w:rsid w:val="00162373"/>
    <w:rsid w:val="00162A98"/>
    <w:rsid w:val="00162D56"/>
    <w:rsid w:val="00162D77"/>
    <w:rsid w:val="00162E95"/>
    <w:rsid w:val="00163025"/>
    <w:rsid w:val="001640C3"/>
    <w:rsid w:val="00164287"/>
    <w:rsid w:val="001647A0"/>
    <w:rsid w:val="0016483D"/>
    <w:rsid w:val="00164AD6"/>
    <w:rsid w:val="00164CED"/>
    <w:rsid w:val="00164D10"/>
    <w:rsid w:val="00164EEE"/>
    <w:rsid w:val="00165B67"/>
    <w:rsid w:val="00165F91"/>
    <w:rsid w:val="0016634E"/>
    <w:rsid w:val="001665F7"/>
    <w:rsid w:val="001669B8"/>
    <w:rsid w:val="00166A22"/>
    <w:rsid w:val="00166AF0"/>
    <w:rsid w:val="00167D57"/>
    <w:rsid w:val="001702B4"/>
    <w:rsid w:val="00170479"/>
    <w:rsid w:val="00170A7C"/>
    <w:rsid w:val="00170AC6"/>
    <w:rsid w:val="00170BB7"/>
    <w:rsid w:val="00170CB3"/>
    <w:rsid w:val="00170EB5"/>
    <w:rsid w:val="00170FEF"/>
    <w:rsid w:val="00171179"/>
    <w:rsid w:val="00171363"/>
    <w:rsid w:val="00171787"/>
    <w:rsid w:val="00172081"/>
    <w:rsid w:val="00172F46"/>
    <w:rsid w:val="00173238"/>
    <w:rsid w:val="0017323D"/>
    <w:rsid w:val="001733FC"/>
    <w:rsid w:val="001735E1"/>
    <w:rsid w:val="00173E0B"/>
    <w:rsid w:val="0017439E"/>
    <w:rsid w:val="001751A8"/>
    <w:rsid w:val="001754BF"/>
    <w:rsid w:val="00175725"/>
    <w:rsid w:val="00175B84"/>
    <w:rsid w:val="00175D57"/>
    <w:rsid w:val="00175D96"/>
    <w:rsid w:val="00175DF6"/>
    <w:rsid w:val="001760B5"/>
    <w:rsid w:val="001764AF"/>
    <w:rsid w:val="001768E9"/>
    <w:rsid w:val="0017697F"/>
    <w:rsid w:val="00176CC9"/>
    <w:rsid w:val="001777B0"/>
    <w:rsid w:val="00177E6F"/>
    <w:rsid w:val="001801E4"/>
    <w:rsid w:val="001806EF"/>
    <w:rsid w:val="00180C2E"/>
    <w:rsid w:val="00180CF1"/>
    <w:rsid w:val="00180D04"/>
    <w:rsid w:val="0018118A"/>
    <w:rsid w:val="0018125F"/>
    <w:rsid w:val="001812F5"/>
    <w:rsid w:val="00181301"/>
    <w:rsid w:val="0018186F"/>
    <w:rsid w:val="00181F8D"/>
    <w:rsid w:val="001825F6"/>
    <w:rsid w:val="0018261D"/>
    <w:rsid w:val="001826A8"/>
    <w:rsid w:val="001826D9"/>
    <w:rsid w:val="001827A3"/>
    <w:rsid w:val="00182AED"/>
    <w:rsid w:val="00182C4F"/>
    <w:rsid w:val="00182C7E"/>
    <w:rsid w:val="00183075"/>
    <w:rsid w:val="00183342"/>
    <w:rsid w:val="001834F0"/>
    <w:rsid w:val="00183638"/>
    <w:rsid w:val="00183716"/>
    <w:rsid w:val="00183F00"/>
    <w:rsid w:val="001842EF"/>
    <w:rsid w:val="00184D2A"/>
    <w:rsid w:val="0018516E"/>
    <w:rsid w:val="00185175"/>
    <w:rsid w:val="00185487"/>
    <w:rsid w:val="00185A95"/>
    <w:rsid w:val="00185AFD"/>
    <w:rsid w:val="00185B1A"/>
    <w:rsid w:val="00185B7F"/>
    <w:rsid w:val="00186A96"/>
    <w:rsid w:val="00186BB6"/>
    <w:rsid w:val="00186E89"/>
    <w:rsid w:val="0018700C"/>
    <w:rsid w:val="0018700E"/>
    <w:rsid w:val="00187720"/>
    <w:rsid w:val="00187B52"/>
    <w:rsid w:val="0019029C"/>
    <w:rsid w:val="00190393"/>
    <w:rsid w:val="001905D1"/>
    <w:rsid w:val="00190B6F"/>
    <w:rsid w:val="00190D53"/>
    <w:rsid w:val="00190E66"/>
    <w:rsid w:val="0019165F"/>
    <w:rsid w:val="00191675"/>
    <w:rsid w:val="001919B7"/>
    <w:rsid w:val="00191A8E"/>
    <w:rsid w:val="00191B7A"/>
    <w:rsid w:val="00191F83"/>
    <w:rsid w:val="001924E5"/>
    <w:rsid w:val="00192E07"/>
    <w:rsid w:val="0019386D"/>
    <w:rsid w:val="00193BFA"/>
    <w:rsid w:val="00194040"/>
    <w:rsid w:val="00194187"/>
    <w:rsid w:val="0019422C"/>
    <w:rsid w:val="0019425D"/>
    <w:rsid w:val="00194FC7"/>
    <w:rsid w:val="0019513A"/>
    <w:rsid w:val="001951B6"/>
    <w:rsid w:val="00195304"/>
    <w:rsid w:val="00195543"/>
    <w:rsid w:val="0019574F"/>
    <w:rsid w:val="001958A6"/>
    <w:rsid w:val="00195A11"/>
    <w:rsid w:val="00196AB4"/>
    <w:rsid w:val="00196D6C"/>
    <w:rsid w:val="001970E8"/>
    <w:rsid w:val="00197583"/>
    <w:rsid w:val="00197786"/>
    <w:rsid w:val="001A0584"/>
    <w:rsid w:val="001A079D"/>
    <w:rsid w:val="001A07B7"/>
    <w:rsid w:val="001A0C46"/>
    <w:rsid w:val="001A0FAD"/>
    <w:rsid w:val="001A16D9"/>
    <w:rsid w:val="001A1855"/>
    <w:rsid w:val="001A18E8"/>
    <w:rsid w:val="001A190C"/>
    <w:rsid w:val="001A1CE0"/>
    <w:rsid w:val="001A1E0A"/>
    <w:rsid w:val="001A2406"/>
    <w:rsid w:val="001A2A86"/>
    <w:rsid w:val="001A2ABA"/>
    <w:rsid w:val="001A303B"/>
    <w:rsid w:val="001A340B"/>
    <w:rsid w:val="001A365B"/>
    <w:rsid w:val="001A3718"/>
    <w:rsid w:val="001A3ADC"/>
    <w:rsid w:val="001A3B24"/>
    <w:rsid w:val="001A3CD8"/>
    <w:rsid w:val="001A410F"/>
    <w:rsid w:val="001A467E"/>
    <w:rsid w:val="001A4BDB"/>
    <w:rsid w:val="001A4C28"/>
    <w:rsid w:val="001A519F"/>
    <w:rsid w:val="001A56FA"/>
    <w:rsid w:val="001A5806"/>
    <w:rsid w:val="001A5847"/>
    <w:rsid w:val="001A5873"/>
    <w:rsid w:val="001A5908"/>
    <w:rsid w:val="001A5B6C"/>
    <w:rsid w:val="001A5C9F"/>
    <w:rsid w:val="001A5D27"/>
    <w:rsid w:val="001A5E6D"/>
    <w:rsid w:val="001A611A"/>
    <w:rsid w:val="001A6292"/>
    <w:rsid w:val="001A63E4"/>
    <w:rsid w:val="001A6403"/>
    <w:rsid w:val="001A7261"/>
    <w:rsid w:val="001A7602"/>
    <w:rsid w:val="001A7B42"/>
    <w:rsid w:val="001A7CE0"/>
    <w:rsid w:val="001A7D6C"/>
    <w:rsid w:val="001B00D0"/>
    <w:rsid w:val="001B02A7"/>
    <w:rsid w:val="001B04BD"/>
    <w:rsid w:val="001B059B"/>
    <w:rsid w:val="001B07BC"/>
    <w:rsid w:val="001B0FEC"/>
    <w:rsid w:val="001B130D"/>
    <w:rsid w:val="001B1759"/>
    <w:rsid w:val="001B1A94"/>
    <w:rsid w:val="001B1C96"/>
    <w:rsid w:val="001B2937"/>
    <w:rsid w:val="001B2ED7"/>
    <w:rsid w:val="001B4052"/>
    <w:rsid w:val="001B53EC"/>
    <w:rsid w:val="001B5A26"/>
    <w:rsid w:val="001B5A9B"/>
    <w:rsid w:val="001B60AB"/>
    <w:rsid w:val="001B6118"/>
    <w:rsid w:val="001B6508"/>
    <w:rsid w:val="001B662B"/>
    <w:rsid w:val="001B708A"/>
    <w:rsid w:val="001B75F8"/>
    <w:rsid w:val="001B79EB"/>
    <w:rsid w:val="001C02CD"/>
    <w:rsid w:val="001C040F"/>
    <w:rsid w:val="001C0491"/>
    <w:rsid w:val="001C069E"/>
    <w:rsid w:val="001C09FB"/>
    <w:rsid w:val="001C0A57"/>
    <w:rsid w:val="001C0F7D"/>
    <w:rsid w:val="001C1107"/>
    <w:rsid w:val="001C1477"/>
    <w:rsid w:val="001C15D4"/>
    <w:rsid w:val="001C19F7"/>
    <w:rsid w:val="001C2814"/>
    <w:rsid w:val="001C2A2F"/>
    <w:rsid w:val="001C2C84"/>
    <w:rsid w:val="001C37AE"/>
    <w:rsid w:val="001C44E4"/>
    <w:rsid w:val="001C4516"/>
    <w:rsid w:val="001C48AC"/>
    <w:rsid w:val="001C4C92"/>
    <w:rsid w:val="001C5BBA"/>
    <w:rsid w:val="001C6088"/>
    <w:rsid w:val="001C60FC"/>
    <w:rsid w:val="001C6251"/>
    <w:rsid w:val="001C63FA"/>
    <w:rsid w:val="001C6B2D"/>
    <w:rsid w:val="001C7420"/>
    <w:rsid w:val="001C7568"/>
    <w:rsid w:val="001C7B47"/>
    <w:rsid w:val="001C7E58"/>
    <w:rsid w:val="001D059E"/>
    <w:rsid w:val="001D0C42"/>
    <w:rsid w:val="001D0CA6"/>
    <w:rsid w:val="001D0ECE"/>
    <w:rsid w:val="001D0F2C"/>
    <w:rsid w:val="001D1837"/>
    <w:rsid w:val="001D1889"/>
    <w:rsid w:val="001D2235"/>
    <w:rsid w:val="001D2DC6"/>
    <w:rsid w:val="001D2FCE"/>
    <w:rsid w:val="001D381A"/>
    <w:rsid w:val="001D3B8F"/>
    <w:rsid w:val="001D3EFE"/>
    <w:rsid w:val="001D48C7"/>
    <w:rsid w:val="001D50EA"/>
    <w:rsid w:val="001D56CE"/>
    <w:rsid w:val="001D5A4F"/>
    <w:rsid w:val="001D5B6F"/>
    <w:rsid w:val="001D5D99"/>
    <w:rsid w:val="001D62E1"/>
    <w:rsid w:val="001D6577"/>
    <w:rsid w:val="001D6765"/>
    <w:rsid w:val="001D69AA"/>
    <w:rsid w:val="001D6D3F"/>
    <w:rsid w:val="001D6DD4"/>
    <w:rsid w:val="001D7133"/>
    <w:rsid w:val="001D7169"/>
    <w:rsid w:val="001D73C1"/>
    <w:rsid w:val="001D74D3"/>
    <w:rsid w:val="001D76EB"/>
    <w:rsid w:val="001D785A"/>
    <w:rsid w:val="001D7905"/>
    <w:rsid w:val="001E08FE"/>
    <w:rsid w:val="001E0A75"/>
    <w:rsid w:val="001E0CE4"/>
    <w:rsid w:val="001E0D77"/>
    <w:rsid w:val="001E10C4"/>
    <w:rsid w:val="001E10E4"/>
    <w:rsid w:val="001E152F"/>
    <w:rsid w:val="001E153D"/>
    <w:rsid w:val="001E1576"/>
    <w:rsid w:val="001E18F8"/>
    <w:rsid w:val="001E1A63"/>
    <w:rsid w:val="001E1B26"/>
    <w:rsid w:val="001E1D9A"/>
    <w:rsid w:val="001E1E2D"/>
    <w:rsid w:val="001E22F3"/>
    <w:rsid w:val="001E24B5"/>
    <w:rsid w:val="001E24DC"/>
    <w:rsid w:val="001E289E"/>
    <w:rsid w:val="001E29A8"/>
    <w:rsid w:val="001E2BAB"/>
    <w:rsid w:val="001E3309"/>
    <w:rsid w:val="001E3361"/>
    <w:rsid w:val="001E3763"/>
    <w:rsid w:val="001E396C"/>
    <w:rsid w:val="001E3A68"/>
    <w:rsid w:val="001E3C57"/>
    <w:rsid w:val="001E42F4"/>
    <w:rsid w:val="001E45E8"/>
    <w:rsid w:val="001E47B5"/>
    <w:rsid w:val="001E4CC4"/>
    <w:rsid w:val="001E51A7"/>
    <w:rsid w:val="001E56C6"/>
    <w:rsid w:val="001E56F2"/>
    <w:rsid w:val="001E57CC"/>
    <w:rsid w:val="001E5A75"/>
    <w:rsid w:val="001E64E8"/>
    <w:rsid w:val="001E6721"/>
    <w:rsid w:val="001E680F"/>
    <w:rsid w:val="001E6863"/>
    <w:rsid w:val="001E6A38"/>
    <w:rsid w:val="001E6BCE"/>
    <w:rsid w:val="001E6C3A"/>
    <w:rsid w:val="001E6D58"/>
    <w:rsid w:val="001E7515"/>
    <w:rsid w:val="001E7779"/>
    <w:rsid w:val="001E78E8"/>
    <w:rsid w:val="001E7C43"/>
    <w:rsid w:val="001E7C77"/>
    <w:rsid w:val="001E7DFF"/>
    <w:rsid w:val="001E7EF8"/>
    <w:rsid w:val="001E7F3A"/>
    <w:rsid w:val="001F01B6"/>
    <w:rsid w:val="001F0342"/>
    <w:rsid w:val="001F0428"/>
    <w:rsid w:val="001F0541"/>
    <w:rsid w:val="001F07FD"/>
    <w:rsid w:val="001F087B"/>
    <w:rsid w:val="001F08C2"/>
    <w:rsid w:val="001F0913"/>
    <w:rsid w:val="001F096F"/>
    <w:rsid w:val="001F09FF"/>
    <w:rsid w:val="001F0B5D"/>
    <w:rsid w:val="001F1188"/>
    <w:rsid w:val="001F134A"/>
    <w:rsid w:val="001F1696"/>
    <w:rsid w:val="001F1777"/>
    <w:rsid w:val="001F1C27"/>
    <w:rsid w:val="001F1C70"/>
    <w:rsid w:val="001F248C"/>
    <w:rsid w:val="001F2730"/>
    <w:rsid w:val="001F29E5"/>
    <w:rsid w:val="001F2AB0"/>
    <w:rsid w:val="001F2B3A"/>
    <w:rsid w:val="001F36FE"/>
    <w:rsid w:val="001F3CE6"/>
    <w:rsid w:val="001F3CF7"/>
    <w:rsid w:val="001F4754"/>
    <w:rsid w:val="001F4810"/>
    <w:rsid w:val="001F49DB"/>
    <w:rsid w:val="001F4E17"/>
    <w:rsid w:val="001F51C1"/>
    <w:rsid w:val="001F52CC"/>
    <w:rsid w:val="001F53CE"/>
    <w:rsid w:val="001F568E"/>
    <w:rsid w:val="001F59A0"/>
    <w:rsid w:val="001F5C3D"/>
    <w:rsid w:val="001F652C"/>
    <w:rsid w:val="001F65E9"/>
    <w:rsid w:val="001F6AB1"/>
    <w:rsid w:val="001F6C21"/>
    <w:rsid w:val="001F6DAD"/>
    <w:rsid w:val="001F712A"/>
    <w:rsid w:val="001F7B90"/>
    <w:rsid w:val="001F7B9F"/>
    <w:rsid w:val="001F7CB5"/>
    <w:rsid w:val="001F7D1F"/>
    <w:rsid w:val="00200086"/>
    <w:rsid w:val="002008E9"/>
    <w:rsid w:val="00200BD3"/>
    <w:rsid w:val="00200E87"/>
    <w:rsid w:val="002013A5"/>
    <w:rsid w:val="00201525"/>
    <w:rsid w:val="002019C3"/>
    <w:rsid w:val="00201B38"/>
    <w:rsid w:val="00201BAB"/>
    <w:rsid w:val="002023A0"/>
    <w:rsid w:val="002023AE"/>
    <w:rsid w:val="0020281D"/>
    <w:rsid w:val="00202832"/>
    <w:rsid w:val="00202A4B"/>
    <w:rsid w:val="00202B06"/>
    <w:rsid w:val="00202FB6"/>
    <w:rsid w:val="00203480"/>
    <w:rsid w:val="0020348E"/>
    <w:rsid w:val="002035F8"/>
    <w:rsid w:val="00203B9F"/>
    <w:rsid w:val="00203DFB"/>
    <w:rsid w:val="002044C5"/>
    <w:rsid w:val="0020499B"/>
    <w:rsid w:val="002049CE"/>
    <w:rsid w:val="00204CE4"/>
    <w:rsid w:val="002054E9"/>
    <w:rsid w:val="0020558F"/>
    <w:rsid w:val="002062BA"/>
    <w:rsid w:val="002064BA"/>
    <w:rsid w:val="002068E8"/>
    <w:rsid w:val="0020690E"/>
    <w:rsid w:val="00206D26"/>
    <w:rsid w:val="00207414"/>
    <w:rsid w:val="00207529"/>
    <w:rsid w:val="0020758F"/>
    <w:rsid w:val="0020775C"/>
    <w:rsid w:val="0020796D"/>
    <w:rsid w:val="00207C20"/>
    <w:rsid w:val="00207C74"/>
    <w:rsid w:val="00207E87"/>
    <w:rsid w:val="002101E7"/>
    <w:rsid w:val="0021036C"/>
    <w:rsid w:val="002107B4"/>
    <w:rsid w:val="00210C94"/>
    <w:rsid w:val="0021124F"/>
    <w:rsid w:val="002114B8"/>
    <w:rsid w:val="00211BCC"/>
    <w:rsid w:val="00211C80"/>
    <w:rsid w:val="002122D5"/>
    <w:rsid w:val="00212585"/>
    <w:rsid w:val="00212681"/>
    <w:rsid w:val="0021287D"/>
    <w:rsid w:val="002129AA"/>
    <w:rsid w:val="00212A06"/>
    <w:rsid w:val="0021326D"/>
    <w:rsid w:val="0021327E"/>
    <w:rsid w:val="002134EA"/>
    <w:rsid w:val="00213981"/>
    <w:rsid w:val="00213A55"/>
    <w:rsid w:val="00213B00"/>
    <w:rsid w:val="0021436A"/>
    <w:rsid w:val="0021444F"/>
    <w:rsid w:val="00214C3B"/>
    <w:rsid w:val="00215113"/>
    <w:rsid w:val="0021534B"/>
    <w:rsid w:val="0021536E"/>
    <w:rsid w:val="00215757"/>
    <w:rsid w:val="0021576C"/>
    <w:rsid w:val="002157DA"/>
    <w:rsid w:val="00215968"/>
    <w:rsid w:val="002159D9"/>
    <w:rsid w:val="00215B15"/>
    <w:rsid w:val="00215D68"/>
    <w:rsid w:val="0021727B"/>
    <w:rsid w:val="002175A4"/>
    <w:rsid w:val="00217C8A"/>
    <w:rsid w:val="00217E54"/>
    <w:rsid w:val="002201D6"/>
    <w:rsid w:val="00220455"/>
    <w:rsid w:val="00220490"/>
    <w:rsid w:val="002206C3"/>
    <w:rsid w:val="002208EC"/>
    <w:rsid w:val="00220EAE"/>
    <w:rsid w:val="002212CB"/>
    <w:rsid w:val="002217EA"/>
    <w:rsid w:val="0022190E"/>
    <w:rsid w:val="00221C61"/>
    <w:rsid w:val="00221E05"/>
    <w:rsid w:val="00221EB8"/>
    <w:rsid w:val="00222309"/>
    <w:rsid w:val="00222339"/>
    <w:rsid w:val="002226A0"/>
    <w:rsid w:val="002228B3"/>
    <w:rsid w:val="0022294F"/>
    <w:rsid w:val="00222A56"/>
    <w:rsid w:val="00222F3D"/>
    <w:rsid w:val="00223AEC"/>
    <w:rsid w:val="00223E67"/>
    <w:rsid w:val="00223F88"/>
    <w:rsid w:val="00224078"/>
    <w:rsid w:val="00224AF2"/>
    <w:rsid w:val="00224BB2"/>
    <w:rsid w:val="00224C82"/>
    <w:rsid w:val="00225220"/>
    <w:rsid w:val="0022551F"/>
    <w:rsid w:val="002259AC"/>
    <w:rsid w:val="002259B0"/>
    <w:rsid w:val="00225BEF"/>
    <w:rsid w:val="00226049"/>
    <w:rsid w:val="00226161"/>
    <w:rsid w:val="00226626"/>
    <w:rsid w:val="00226B23"/>
    <w:rsid w:val="00226CD3"/>
    <w:rsid w:val="002270AF"/>
    <w:rsid w:val="002270F8"/>
    <w:rsid w:val="00227266"/>
    <w:rsid w:val="0022736F"/>
    <w:rsid w:val="002273EE"/>
    <w:rsid w:val="002279AD"/>
    <w:rsid w:val="00227A3E"/>
    <w:rsid w:val="00227BE6"/>
    <w:rsid w:val="002304DC"/>
    <w:rsid w:val="00230601"/>
    <w:rsid w:val="00230AC8"/>
    <w:rsid w:val="00230BCE"/>
    <w:rsid w:val="00231198"/>
    <w:rsid w:val="0023144F"/>
    <w:rsid w:val="00231556"/>
    <w:rsid w:val="00232A6F"/>
    <w:rsid w:val="00232E5D"/>
    <w:rsid w:val="00233439"/>
    <w:rsid w:val="002334AF"/>
    <w:rsid w:val="0023377F"/>
    <w:rsid w:val="002338AE"/>
    <w:rsid w:val="00233949"/>
    <w:rsid w:val="00233A9D"/>
    <w:rsid w:val="00234038"/>
    <w:rsid w:val="002341D1"/>
    <w:rsid w:val="002342A2"/>
    <w:rsid w:val="002344AD"/>
    <w:rsid w:val="002349CB"/>
    <w:rsid w:val="00234C1A"/>
    <w:rsid w:val="00234C1F"/>
    <w:rsid w:val="00234F61"/>
    <w:rsid w:val="0023507C"/>
    <w:rsid w:val="002354A8"/>
    <w:rsid w:val="00235972"/>
    <w:rsid w:val="00236180"/>
    <w:rsid w:val="0023663C"/>
    <w:rsid w:val="002367A3"/>
    <w:rsid w:val="00236A35"/>
    <w:rsid w:val="00236AFF"/>
    <w:rsid w:val="002371A3"/>
    <w:rsid w:val="0023725C"/>
    <w:rsid w:val="002372CE"/>
    <w:rsid w:val="00237A16"/>
    <w:rsid w:val="002400B6"/>
    <w:rsid w:val="002400F8"/>
    <w:rsid w:val="002401B2"/>
    <w:rsid w:val="002405FC"/>
    <w:rsid w:val="00240703"/>
    <w:rsid w:val="00240712"/>
    <w:rsid w:val="00240A5C"/>
    <w:rsid w:val="00240AB3"/>
    <w:rsid w:val="00240AB7"/>
    <w:rsid w:val="00240BD8"/>
    <w:rsid w:val="00241248"/>
    <w:rsid w:val="0024194A"/>
    <w:rsid w:val="002419A8"/>
    <w:rsid w:val="00241B26"/>
    <w:rsid w:val="00241EC1"/>
    <w:rsid w:val="002420EA"/>
    <w:rsid w:val="00242563"/>
    <w:rsid w:val="002425B2"/>
    <w:rsid w:val="0024275B"/>
    <w:rsid w:val="00242D5E"/>
    <w:rsid w:val="00242D92"/>
    <w:rsid w:val="00242E0F"/>
    <w:rsid w:val="00242F88"/>
    <w:rsid w:val="0024325B"/>
    <w:rsid w:val="00243648"/>
    <w:rsid w:val="00243796"/>
    <w:rsid w:val="002438AF"/>
    <w:rsid w:val="00243921"/>
    <w:rsid w:val="002439D1"/>
    <w:rsid w:val="00244058"/>
    <w:rsid w:val="00244218"/>
    <w:rsid w:val="00244530"/>
    <w:rsid w:val="00244E4A"/>
    <w:rsid w:val="002451F8"/>
    <w:rsid w:val="0024539C"/>
    <w:rsid w:val="00245AE0"/>
    <w:rsid w:val="00245E1D"/>
    <w:rsid w:val="00245F6D"/>
    <w:rsid w:val="002464CE"/>
    <w:rsid w:val="0024652C"/>
    <w:rsid w:val="002467E8"/>
    <w:rsid w:val="00246AA5"/>
    <w:rsid w:val="0024705B"/>
    <w:rsid w:val="0024775B"/>
    <w:rsid w:val="00250210"/>
    <w:rsid w:val="00250423"/>
    <w:rsid w:val="00250550"/>
    <w:rsid w:val="002506A1"/>
    <w:rsid w:val="00250971"/>
    <w:rsid w:val="0025105F"/>
    <w:rsid w:val="002510CF"/>
    <w:rsid w:val="0025164D"/>
    <w:rsid w:val="002518B7"/>
    <w:rsid w:val="00252647"/>
    <w:rsid w:val="002526C0"/>
    <w:rsid w:val="00253110"/>
    <w:rsid w:val="002532AF"/>
    <w:rsid w:val="002532FD"/>
    <w:rsid w:val="00253541"/>
    <w:rsid w:val="0025354E"/>
    <w:rsid w:val="00253796"/>
    <w:rsid w:val="00253889"/>
    <w:rsid w:val="002539C6"/>
    <w:rsid w:val="0025486A"/>
    <w:rsid w:val="002550EA"/>
    <w:rsid w:val="00255198"/>
    <w:rsid w:val="00255344"/>
    <w:rsid w:val="0025598A"/>
    <w:rsid w:val="00255AE0"/>
    <w:rsid w:val="00255B5E"/>
    <w:rsid w:val="00255C1A"/>
    <w:rsid w:val="00255C8F"/>
    <w:rsid w:val="00255E59"/>
    <w:rsid w:val="00256A66"/>
    <w:rsid w:val="00256C95"/>
    <w:rsid w:val="0025705F"/>
    <w:rsid w:val="00257111"/>
    <w:rsid w:val="00257910"/>
    <w:rsid w:val="00257D69"/>
    <w:rsid w:val="002601F2"/>
    <w:rsid w:val="0026099A"/>
    <w:rsid w:val="002609CE"/>
    <w:rsid w:val="00260D2A"/>
    <w:rsid w:val="00260D2E"/>
    <w:rsid w:val="00260F18"/>
    <w:rsid w:val="0026106C"/>
    <w:rsid w:val="002610A1"/>
    <w:rsid w:val="00261886"/>
    <w:rsid w:val="00261A77"/>
    <w:rsid w:val="00262306"/>
    <w:rsid w:val="0026275B"/>
    <w:rsid w:val="00263417"/>
    <w:rsid w:val="0026349E"/>
    <w:rsid w:val="00263D8D"/>
    <w:rsid w:val="00264406"/>
    <w:rsid w:val="0026456E"/>
    <w:rsid w:val="002645D7"/>
    <w:rsid w:val="00264901"/>
    <w:rsid w:val="00264A08"/>
    <w:rsid w:val="002655AF"/>
    <w:rsid w:val="00265C51"/>
    <w:rsid w:val="00265DDE"/>
    <w:rsid w:val="002662D6"/>
    <w:rsid w:val="0026642F"/>
    <w:rsid w:val="00266622"/>
    <w:rsid w:val="00266C43"/>
    <w:rsid w:val="00266E38"/>
    <w:rsid w:val="00267A79"/>
    <w:rsid w:val="00267C4F"/>
    <w:rsid w:val="00267E7D"/>
    <w:rsid w:val="002700E0"/>
    <w:rsid w:val="00270192"/>
    <w:rsid w:val="002707B8"/>
    <w:rsid w:val="00270BB0"/>
    <w:rsid w:val="00270BBF"/>
    <w:rsid w:val="00270EE0"/>
    <w:rsid w:val="00270F83"/>
    <w:rsid w:val="00270FAA"/>
    <w:rsid w:val="0027124C"/>
    <w:rsid w:val="00271AEC"/>
    <w:rsid w:val="00271F9C"/>
    <w:rsid w:val="00272015"/>
    <w:rsid w:val="0027214C"/>
    <w:rsid w:val="002721AD"/>
    <w:rsid w:val="00272D23"/>
    <w:rsid w:val="00272F38"/>
    <w:rsid w:val="00273214"/>
    <w:rsid w:val="002732AD"/>
    <w:rsid w:val="00273435"/>
    <w:rsid w:val="0027358C"/>
    <w:rsid w:val="002735AC"/>
    <w:rsid w:val="002735E7"/>
    <w:rsid w:val="00273B11"/>
    <w:rsid w:val="00273E73"/>
    <w:rsid w:val="00273FFD"/>
    <w:rsid w:val="0027449B"/>
    <w:rsid w:val="00274673"/>
    <w:rsid w:val="0027483D"/>
    <w:rsid w:val="00274EDA"/>
    <w:rsid w:val="00274EF6"/>
    <w:rsid w:val="00274F1A"/>
    <w:rsid w:val="00274F7D"/>
    <w:rsid w:val="00275F32"/>
    <w:rsid w:val="00276171"/>
    <w:rsid w:val="00276809"/>
    <w:rsid w:val="002768F3"/>
    <w:rsid w:val="00276960"/>
    <w:rsid w:val="002769E5"/>
    <w:rsid w:val="00277095"/>
    <w:rsid w:val="0027761F"/>
    <w:rsid w:val="0027765C"/>
    <w:rsid w:val="002776D0"/>
    <w:rsid w:val="0028037C"/>
    <w:rsid w:val="0028057B"/>
    <w:rsid w:val="00280E10"/>
    <w:rsid w:val="00280FC6"/>
    <w:rsid w:val="002810D3"/>
    <w:rsid w:val="002816E5"/>
    <w:rsid w:val="00281913"/>
    <w:rsid w:val="0028195C"/>
    <w:rsid w:val="00282022"/>
    <w:rsid w:val="0028271C"/>
    <w:rsid w:val="00282B22"/>
    <w:rsid w:val="00282EC7"/>
    <w:rsid w:val="002832EB"/>
    <w:rsid w:val="00283AE4"/>
    <w:rsid w:val="0028406E"/>
    <w:rsid w:val="0028434A"/>
    <w:rsid w:val="00284A21"/>
    <w:rsid w:val="00284C8B"/>
    <w:rsid w:val="00284FE0"/>
    <w:rsid w:val="00285231"/>
    <w:rsid w:val="00285DF2"/>
    <w:rsid w:val="00286100"/>
    <w:rsid w:val="00286617"/>
    <w:rsid w:val="00286671"/>
    <w:rsid w:val="0028671D"/>
    <w:rsid w:val="002868B9"/>
    <w:rsid w:val="00286C12"/>
    <w:rsid w:val="00286EB0"/>
    <w:rsid w:val="00286FAA"/>
    <w:rsid w:val="00287186"/>
    <w:rsid w:val="00287556"/>
    <w:rsid w:val="002875AF"/>
    <w:rsid w:val="002876AB"/>
    <w:rsid w:val="00287773"/>
    <w:rsid w:val="0028782C"/>
    <w:rsid w:val="00287D18"/>
    <w:rsid w:val="0029013B"/>
    <w:rsid w:val="00290278"/>
    <w:rsid w:val="002905B7"/>
    <w:rsid w:val="002907F9"/>
    <w:rsid w:val="00290B77"/>
    <w:rsid w:val="00290C42"/>
    <w:rsid w:val="0029102F"/>
    <w:rsid w:val="002915D0"/>
    <w:rsid w:val="00291755"/>
    <w:rsid w:val="002917DD"/>
    <w:rsid w:val="00291851"/>
    <w:rsid w:val="00291C5D"/>
    <w:rsid w:val="00291E35"/>
    <w:rsid w:val="00291E50"/>
    <w:rsid w:val="00292435"/>
    <w:rsid w:val="00292A15"/>
    <w:rsid w:val="00292A29"/>
    <w:rsid w:val="00292CE5"/>
    <w:rsid w:val="00292E91"/>
    <w:rsid w:val="00293041"/>
    <w:rsid w:val="0029318F"/>
    <w:rsid w:val="0029330C"/>
    <w:rsid w:val="0029375E"/>
    <w:rsid w:val="00293DA3"/>
    <w:rsid w:val="002941EB"/>
    <w:rsid w:val="00294959"/>
    <w:rsid w:val="00294C8E"/>
    <w:rsid w:val="00294C9C"/>
    <w:rsid w:val="00294F57"/>
    <w:rsid w:val="00295560"/>
    <w:rsid w:val="002957A2"/>
    <w:rsid w:val="002958E5"/>
    <w:rsid w:val="00295E24"/>
    <w:rsid w:val="002965EB"/>
    <w:rsid w:val="00296C75"/>
    <w:rsid w:val="00297041"/>
    <w:rsid w:val="002975B1"/>
    <w:rsid w:val="00297BB1"/>
    <w:rsid w:val="00297BD7"/>
    <w:rsid w:val="00297D70"/>
    <w:rsid w:val="00297E21"/>
    <w:rsid w:val="00297ED1"/>
    <w:rsid w:val="00297F58"/>
    <w:rsid w:val="00297FC8"/>
    <w:rsid w:val="002A0103"/>
    <w:rsid w:val="002A0BB7"/>
    <w:rsid w:val="002A135E"/>
    <w:rsid w:val="002A13F8"/>
    <w:rsid w:val="002A1533"/>
    <w:rsid w:val="002A1618"/>
    <w:rsid w:val="002A2234"/>
    <w:rsid w:val="002A231A"/>
    <w:rsid w:val="002A2685"/>
    <w:rsid w:val="002A27C5"/>
    <w:rsid w:val="002A2B4D"/>
    <w:rsid w:val="002A2D02"/>
    <w:rsid w:val="002A3847"/>
    <w:rsid w:val="002A3B1F"/>
    <w:rsid w:val="002A447F"/>
    <w:rsid w:val="002A44A7"/>
    <w:rsid w:val="002A4A02"/>
    <w:rsid w:val="002A5114"/>
    <w:rsid w:val="002A53B2"/>
    <w:rsid w:val="002A56AF"/>
    <w:rsid w:val="002A57F2"/>
    <w:rsid w:val="002A5898"/>
    <w:rsid w:val="002A5B7F"/>
    <w:rsid w:val="002A63C6"/>
    <w:rsid w:val="002A6456"/>
    <w:rsid w:val="002A6930"/>
    <w:rsid w:val="002A6A02"/>
    <w:rsid w:val="002A6CA9"/>
    <w:rsid w:val="002A76F7"/>
    <w:rsid w:val="002A7A1C"/>
    <w:rsid w:val="002A7BA5"/>
    <w:rsid w:val="002B0329"/>
    <w:rsid w:val="002B037C"/>
    <w:rsid w:val="002B0462"/>
    <w:rsid w:val="002B064E"/>
    <w:rsid w:val="002B0856"/>
    <w:rsid w:val="002B0A29"/>
    <w:rsid w:val="002B0B04"/>
    <w:rsid w:val="002B0B0E"/>
    <w:rsid w:val="002B0F61"/>
    <w:rsid w:val="002B1745"/>
    <w:rsid w:val="002B23C0"/>
    <w:rsid w:val="002B2458"/>
    <w:rsid w:val="002B25F2"/>
    <w:rsid w:val="002B26C0"/>
    <w:rsid w:val="002B2AE8"/>
    <w:rsid w:val="002B3308"/>
    <w:rsid w:val="002B35E0"/>
    <w:rsid w:val="002B3686"/>
    <w:rsid w:val="002B37B3"/>
    <w:rsid w:val="002B39A2"/>
    <w:rsid w:val="002B40E5"/>
    <w:rsid w:val="002B42E1"/>
    <w:rsid w:val="002B455C"/>
    <w:rsid w:val="002B473C"/>
    <w:rsid w:val="002B4D9F"/>
    <w:rsid w:val="002B4EF5"/>
    <w:rsid w:val="002B4F7C"/>
    <w:rsid w:val="002B4F83"/>
    <w:rsid w:val="002B5474"/>
    <w:rsid w:val="002B5C5C"/>
    <w:rsid w:val="002B5E08"/>
    <w:rsid w:val="002B5E63"/>
    <w:rsid w:val="002B6144"/>
    <w:rsid w:val="002B70E1"/>
    <w:rsid w:val="002B744B"/>
    <w:rsid w:val="002B757E"/>
    <w:rsid w:val="002B77AC"/>
    <w:rsid w:val="002C00A3"/>
    <w:rsid w:val="002C0140"/>
    <w:rsid w:val="002C03EB"/>
    <w:rsid w:val="002C058E"/>
    <w:rsid w:val="002C15EA"/>
    <w:rsid w:val="002C165F"/>
    <w:rsid w:val="002C16FC"/>
    <w:rsid w:val="002C1FBA"/>
    <w:rsid w:val="002C24C6"/>
    <w:rsid w:val="002C27D4"/>
    <w:rsid w:val="002C28E0"/>
    <w:rsid w:val="002C2BE2"/>
    <w:rsid w:val="002C2C59"/>
    <w:rsid w:val="002C2E11"/>
    <w:rsid w:val="002C3049"/>
    <w:rsid w:val="002C32F9"/>
    <w:rsid w:val="002C35D9"/>
    <w:rsid w:val="002C3756"/>
    <w:rsid w:val="002C3819"/>
    <w:rsid w:val="002C4296"/>
    <w:rsid w:val="002C439F"/>
    <w:rsid w:val="002C4573"/>
    <w:rsid w:val="002C4603"/>
    <w:rsid w:val="002C4937"/>
    <w:rsid w:val="002C4AD8"/>
    <w:rsid w:val="002C4C18"/>
    <w:rsid w:val="002C4FC5"/>
    <w:rsid w:val="002C5027"/>
    <w:rsid w:val="002C56BB"/>
    <w:rsid w:val="002C589E"/>
    <w:rsid w:val="002C5E2F"/>
    <w:rsid w:val="002C63A4"/>
    <w:rsid w:val="002C6608"/>
    <w:rsid w:val="002C6B32"/>
    <w:rsid w:val="002C7960"/>
    <w:rsid w:val="002C7DF7"/>
    <w:rsid w:val="002D00C2"/>
    <w:rsid w:val="002D042B"/>
    <w:rsid w:val="002D07E9"/>
    <w:rsid w:val="002D0877"/>
    <w:rsid w:val="002D0F0E"/>
    <w:rsid w:val="002D10D7"/>
    <w:rsid w:val="002D1677"/>
    <w:rsid w:val="002D1886"/>
    <w:rsid w:val="002D1D76"/>
    <w:rsid w:val="002D1E91"/>
    <w:rsid w:val="002D2F89"/>
    <w:rsid w:val="002D3300"/>
    <w:rsid w:val="002D350F"/>
    <w:rsid w:val="002D37B9"/>
    <w:rsid w:val="002D3889"/>
    <w:rsid w:val="002D3FD6"/>
    <w:rsid w:val="002D421C"/>
    <w:rsid w:val="002D495C"/>
    <w:rsid w:val="002D4C04"/>
    <w:rsid w:val="002D4DEA"/>
    <w:rsid w:val="002D4E97"/>
    <w:rsid w:val="002D5209"/>
    <w:rsid w:val="002D55F4"/>
    <w:rsid w:val="002D5ABE"/>
    <w:rsid w:val="002D5FFF"/>
    <w:rsid w:val="002D64C9"/>
    <w:rsid w:val="002D69BB"/>
    <w:rsid w:val="002D6BBF"/>
    <w:rsid w:val="002D6F4F"/>
    <w:rsid w:val="002D70C1"/>
    <w:rsid w:val="002D7384"/>
    <w:rsid w:val="002D78C6"/>
    <w:rsid w:val="002D7A75"/>
    <w:rsid w:val="002D7D7C"/>
    <w:rsid w:val="002D7E8F"/>
    <w:rsid w:val="002D7FA1"/>
    <w:rsid w:val="002E01B6"/>
    <w:rsid w:val="002E0583"/>
    <w:rsid w:val="002E0EDB"/>
    <w:rsid w:val="002E0F0D"/>
    <w:rsid w:val="002E0F37"/>
    <w:rsid w:val="002E1034"/>
    <w:rsid w:val="002E1464"/>
    <w:rsid w:val="002E2A8B"/>
    <w:rsid w:val="002E2CF1"/>
    <w:rsid w:val="002E3296"/>
    <w:rsid w:val="002E3315"/>
    <w:rsid w:val="002E3353"/>
    <w:rsid w:val="002E351C"/>
    <w:rsid w:val="002E3E6E"/>
    <w:rsid w:val="002E409F"/>
    <w:rsid w:val="002E43BE"/>
    <w:rsid w:val="002E46DA"/>
    <w:rsid w:val="002E494F"/>
    <w:rsid w:val="002E4F41"/>
    <w:rsid w:val="002E5117"/>
    <w:rsid w:val="002E5625"/>
    <w:rsid w:val="002E5FA9"/>
    <w:rsid w:val="002E5FE0"/>
    <w:rsid w:val="002E60CD"/>
    <w:rsid w:val="002E60D6"/>
    <w:rsid w:val="002E6263"/>
    <w:rsid w:val="002E654A"/>
    <w:rsid w:val="002E68E2"/>
    <w:rsid w:val="002E6E25"/>
    <w:rsid w:val="002E7231"/>
    <w:rsid w:val="002E7598"/>
    <w:rsid w:val="002E7688"/>
    <w:rsid w:val="002E7785"/>
    <w:rsid w:val="002E7962"/>
    <w:rsid w:val="002E7E9A"/>
    <w:rsid w:val="002E7EE0"/>
    <w:rsid w:val="002E7F14"/>
    <w:rsid w:val="002F04C6"/>
    <w:rsid w:val="002F08C6"/>
    <w:rsid w:val="002F0CAB"/>
    <w:rsid w:val="002F0DC4"/>
    <w:rsid w:val="002F182A"/>
    <w:rsid w:val="002F1CCE"/>
    <w:rsid w:val="002F2186"/>
    <w:rsid w:val="002F2370"/>
    <w:rsid w:val="002F2437"/>
    <w:rsid w:val="002F2E4B"/>
    <w:rsid w:val="002F33D8"/>
    <w:rsid w:val="002F3573"/>
    <w:rsid w:val="002F3A14"/>
    <w:rsid w:val="002F40B8"/>
    <w:rsid w:val="002F47B4"/>
    <w:rsid w:val="002F5730"/>
    <w:rsid w:val="002F59A0"/>
    <w:rsid w:val="002F5ABD"/>
    <w:rsid w:val="002F5C81"/>
    <w:rsid w:val="002F5FDD"/>
    <w:rsid w:val="002F6148"/>
    <w:rsid w:val="002F67B5"/>
    <w:rsid w:val="002F67B6"/>
    <w:rsid w:val="002F67B9"/>
    <w:rsid w:val="002F6885"/>
    <w:rsid w:val="002F6A5B"/>
    <w:rsid w:val="002F6F79"/>
    <w:rsid w:val="002F70A4"/>
    <w:rsid w:val="002F7166"/>
    <w:rsid w:val="002F7969"/>
    <w:rsid w:val="002F7A2A"/>
    <w:rsid w:val="002F7A33"/>
    <w:rsid w:val="0030031F"/>
    <w:rsid w:val="00300725"/>
    <w:rsid w:val="003010D9"/>
    <w:rsid w:val="00301309"/>
    <w:rsid w:val="00301742"/>
    <w:rsid w:val="00301746"/>
    <w:rsid w:val="00301BDD"/>
    <w:rsid w:val="00301C87"/>
    <w:rsid w:val="003021AC"/>
    <w:rsid w:val="0030223B"/>
    <w:rsid w:val="00302836"/>
    <w:rsid w:val="00302B30"/>
    <w:rsid w:val="00302D9A"/>
    <w:rsid w:val="0030358D"/>
    <w:rsid w:val="003038F6"/>
    <w:rsid w:val="00303B6F"/>
    <w:rsid w:val="00303D8D"/>
    <w:rsid w:val="003040A8"/>
    <w:rsid w:val="003040BD"/>
    <w:rsid w:val="0030436A"/>
    <w:rsid w:val="0030490B"/>
    <w:rsid w:val="00304A0E"/>
    <w:rsid w:val="00304BC6"/>
    <w:rsid w:val="00304D2A"/>
    <w:rsid w:val="00304FBA"/>
    <w:rsid w:val="00304FFC"/>
    <w:rsid w:val="00305B63"/>
    <w:rsid w:val="00306216"/>
    <w:rsid w:val="0030640F"/>
    <w:rsid w:val="00306687"/>
    <w:rsid w:val="0030677F"/>
    <w:rsid w:val="003068BF"/>
    <w:rsid w:val="00306928"/>
    <w:rsid w:val="00306EFD"/>
    <w:rsid w:val="00307055"/>
    <w:rsid w:val="00307073"/>
    <w:rsid w:val="00307213"/>
    <w:rsid w:val="00307238"/>
    <w:rsid w:val="00307326"/>
    <w:rsid w:val="00307FB0"/>
    <w:rsid w:val="00310257"/>
    <w:rsid w:val="003103B6"/>
    <w:rsid w:val="0031041C"/>
    <w:rsid w:val="003104DC"/>
    <w:rsid w:val="003106AF"/>
    <w:rsid w:val="003108D2"/>
    <w:rsid w:val="00310AFB"/>
    <w:rsid w:val="00310E12"/>
    <w:rsid w:val="00310E51"/>
    <w:rsid w:val="00310FDA"/>
    <w:rsid w:val="0031110E"/>
    <w:rsid w:val="00311822"/>
    <w:rsid w:val="00311A1B"/>
    <w:rsid w:val="00311D2B"/>
    <w:rsid w:val="00311E36"/>
    <w:rsid w:val="00311EC6"/>
    <w:rsid w:val="00312251"/>
    <w:rsid w:val="003124DF"/>
    <w:rsid w:val="00312787"/>
    <w:rsid w:val="003129E8"/>
    <w:rsid w:val="00312D54"/>
    <w:rsid w:val="00312E24"/>
    <w:rsid w:val="00312E37"/>
    <w:rsid w:val="00312FC5"/>
    <w:rsid w:val="00313103"/>
    <w:rsid w:val="00313335"/>
    <w:rsid w:val="00313761"/>
    <w:rsid w:val="00313A39"/>
    <w:rsid w:val="00313ACC"/>
    <w:rsid w:val="00313DD4"/>
    <w:rsid w:val="003146FF"/>
    <w:rsid w:val="00314822"/>
    <w:rsid w:val="00314925"/>
    <w:rsid w:val="00314CB2"/>
    <w:rsid w:val="003156C6"/>
    <w:rsid w:val="003159B5"/>
    <w:rsid w:val="00315ACA"/>
    <w:rsid w:val="00315CC8"/>
    <w:rsid w:val="00315D67"/>
    <w:rsid w:val="00316FA3"/>
    <w:rsid w:val="00317030"/>
    <w:rsid w:val="00317513"/>
    <w:rsid w:val="003177CF"/>
    <w:rsid w:val="003178F2"/>
    <w:rsid w:val="00320000"/>
    <w:rsid w:val="003200ED"/>
    <w:rsid w:val="00320A2A"/>
    <w:rsid w:val="00320B26"/>
    <w:rsid w:val="00320F09"/>
    <w:rsid w:val="00320F7E"/>
    <w:rsid w:val="0032124B"/>
    <w:rsid w:val="00321497"/>
    <w:rsid w:val="00321599"/>
    <w:rsid w:val="00321715"/>
    <w:rsid w:val="0032176E"/>
    <w:rsid w:val="00321C52"/>
    <w:rsid w:val="003229B9"/>
    <w:rsid w:val="00322D8F"/>
    <w:rsid w:val="00322F23"/>
    <w:rsid w:val="00322FA2"/>
    <w:rsid w:val="0032311E"/>
    <w:rsid w:val="003235EE"/>
    <w:rsid w:val="00323B73"/>
    <w:rsid w:val="00324055"/>
    <w:rsid w:val="00324568"/>
    <w:rsid w:val="00324ADF"/>
    <w:rsid w:val="00324CCB"/>
    <w:rsid w:val="00324FB7"/>
    <w:rsid w:val="00325202"/>
    <w:rsid w:val="00325463"/>
    <w:rsid w:val="003254DA"/>
    <w:rsid w:val="00325B75"/>
    <w:rsid w:val="00325C89"/>
    <w:rsid w:val="00325D30"/>
    <w:rsid w:val="003260AD"/>
    <w:rsid w:val="00326306"/>
    <w:rsid w:val="00326351"/>
    <w:rsid w:val="0032658F"/>
    <w:rsid w:val="003266C9"/>
    <w:rsid w:val="00326751"/>
    <w:rsid w:val="003268A8"/>
    <w:rsid w:val="00326BAE"/>
    <w:rsid w:val="00326FFA"/>
    <w:rsid w:val="00327035"/>
    <w:rsid w:val="00327510"/>
    <w:rsid w:val="00327574"/>
    <w:rsid w:val="003276A0"/>
    <w:rsid w:val="00327708"/>
    <w:rsid w:val="0032776B"/>
    <w:rsid w:val="0032791F"/>
    <w:rsid w:val="00327C2B"/>
    <w:rsid w:val="00327E5B"/>
    <w:rsid w:val="0033094C"/>
    <w:rsid w:val="00330EA8"/>
    <w:rsid w:val="00330F7B"/>
    <w:rsid w:val="00331012"/>
    <w:rsid w:val="00331619"/>
    <w:rsid w:val="00331639"/>
    <w:rsid w:val="003318B5"/>
    <w:rsid w:val="0033195A"/>
    <w:rsid w:val="00331ADD"/>
    <w:rsid w:val="00332460"/>
    <w:rsid w:val="003325E6"/>
    <w:rsid w:val="003327FF"/>
    <w:rsid w:val="00333484"/>
    <w:rsid w:val="00333744"/>
    <w:rsid w:val="003337A0"/>
    <w:rsid w:val="00333B4C"/>
    <w:rsid w:val="00334050"/>
    <w:rsid w:val="00334396"/>
    <w:rsid w:val="00334D0A"/>
    <w:rsid w:val="00335F73"/>
    <w:rsid w:val="00336057"/>
    <w:rsid w:val="0033682B"/>
    <w:rsid w:val="003370AA"/>
    <w:rsid w:val="0033781D"/>
    <w:rsid w:val="0033791A"/>
    <w:rsid w:val="00337C59"/>
    <w:rsid w:val="00337C70"/>
    <w:rsid w:val="00337CB0"/>
    <w:rsid w:val="00337EB0"/>
    <w:rsid w:val="00340488"/>
    <w:rsid w:val="0034074E"/>
    <w:rsid w:val="00340810"/>
    <w:rsid w:val="00340D71"/>
    <w:rsid w:val="00340E38"/>
    <w:rsid w:val="00341092"/>
    <w:rsid w:val="003410C8"/>
    <w:rsid w:val="00341431"/>
    <w:rsid w:val="00341454"/>
    <w:rsid w:val="003416E4"/>
    <w:rsid w:val="00341754"/>
    <w:rsid w:val="003417A7"/>
    <w:rsid w:val="0034190E"/>
    <w:rsid w:val="00341A45"/>
    <w:rsid w:val="00342981"/>
    <w:rsid w:val="00343126"/>
    <w:rsid w:val="00343666"/>
    <w:rsid w:val="003437B4"/>
    <w:rsid w:val="00343B61"/>
    <w:rsid w:val="00343DE3"/>
    <w:rsid w:val="003440F4"/>
    <w:rsid w:val="00344165"/>
    <w:rsid w:val="003441F8"/>
    <w:rsid w:val="0034436B"/>
    <w:rsid w:val="0034495A"/>
    <w:rsid w:val="00344B53"/>
    <w:rsid w:val="00344C39"/>
    <w:rsid w:val="00344CA6"/>
    <w:rsid w:val="00344F4F"/>
    <w:rsid w:val="00344F60"/>
    <w:rsid w:val="0034515C"/>
    <w:rsid w:val="0034533D"/>
    <w:rsid w:val="003455EB"/>
    <w:rsid w:val="003455F4"/>
    <w:rsid w:val="00345849"/>
    <w:rsid w:val="00345A61"/>
    <w:rsid w:val="00345DE7"/>
    <w:rsid w:val="00346178"/>
    <w:rsid w:val="003463C0"/>
    <w:rsid w:val="003464F1"/>
    <w:rsid w:val="00346701"/>
    <w:rsid w:val="00346771"/>
    <w:rsid w:val="00346B69"/>
    <w:rsid w:val="00346BAD"/>
    <w:rsid w:val="00346D7B"/>
    <w:rsid w:val="00346DCB"/>
    <w:rsid w:val="003472FA"/>
    <w:rsid w:val="003473B2"/>
    <w:rsid w:val="0034757D"/>
    <w:rsid w:val="003501A3"/>
    <w:rsid w:val="00350205"/>
    <w:rsid w:val="00350428"/>
    <w:rsid w:val="003506A8"/>
    <w:rsid w:val="00350862"/>
    <w:rsid w:val="00350981"/>
    <w:rsid w:val="00350BC4"/>
    <w:rsid w:val="00350E84"/>
    <w:rsid w:val="0035122F"/>
    <w:rsid w:val="003516A1"/>
    <w:rsid w:val="00351862"/>
    <w:rsid w:val="00351F9B"/>
    <w:rsid w:val="0035208E"/>
    <w:rsid w:val="003520D7"/>
    <w:rsid w:val="003525BF"/>
    <w:rsid w:val="003525D5"/>
    <w:rsid w:val="003528C8"/>
    <w:rsid w:val="00352BE3"/>
    <w:rsid w:val="00352D38"/>
    <w:rsid w:val="00353203"/>
    <w:rsid w:val="00353430"/>
    <w:rsid w:val="003534EC"/>
    <w:rsid w:val="00353A92"/>
    <w:rsid w:val="00353DF8"/>
    <w:rsid w:val="0035458A"/>
    <w:rsid w:val="003549E4"/>
    <w:rsid w:val="00354AD0"/>
    <w:rsid w:val="00354DB9"/>
    <w:rsid w:val="00354F1C"/>
    <w:rsid w:val="00354F9A"/>
    <w:rsid w:val="00355951"/>
    <w:rsid w:val="00355973"/>
    <w:rsid w:val="00355C0C"/>
    <w:rsid w:val="00356251"/>
    <w:rsid w:val="00356586"/>
    <w:rsid w:val="003565C0"/>
    <w:rsid w:val="0035661D"/>
    <w:rsid w:val="00357564"/>
    <w:rsid w:val="003579EF"/>
    <w:rsid w:val="00357B1A"/>
    <w:rsid w:val="00357C3E"/>
    <w:rsid w:val="00360335"/>
    <w:rsid w:val="003613F3"/>
    <w:rsid w:val="003617C7"/>
    <w:rsid w:val="003619B2"/>
    <w:rsid w:val="003619E1"/>
    <w:rsid w:val="00361DC8"/>
    <w:rsid w:val="003623B3"/>
    <w:rsid w:val="003627AA"/>
    <w:rsid w:val="00362E97"/>
    <w:rsid w:val="00362EE0"/>
    <w:rsid w:val="00362F12"/>
    <w:rsid w:val="003638DD"/>
    <w:rsid w:val="00363956"/>
    <w:rsid w:val="00364081"/>
    <w:rsid w:val="00364218"/>
    <w:rsid w:val="003642E0"/>
    <w:rsid w:val="00364729"/>
    <w:rsid w:val="00364BD8"/>
    <w:rsid w:val="00364CFC"/>
    <w:rsid w:val="0036526C"/>
    <w:rsid w:val="003653A8"/>
    <w:rsid w:val="003653B1"/>
    <w:rsid w:val="003656FD"/>
    <w:rsid w:val="003657B1"/>
    <w:rsid w:val="00365AE9"/>
    <w:rsid w:val="00365E52"/>
    <w:rsid w:val="00366306"/>
    <w:rsid w:val="00366428"/>
    <w:rsid w:val="003668FB"/>
    <w:rsid w:val="00366B76"/>
    <w:rsid w:val="00366C29"/>
    <w:rsid w:val="00367113"/>
    <w:rsid w:val="003679C8"/>
    <w:rsid w:val="00367B29"/>
    <w:rsid w:val="003706A7"/>
    <w:rsid w:val="003713CB"/>
    <w:rsid w:val="00371E0E"/>
    <w:rsid w:val="0037248A"/>
    <w:rsid w:val="00372499"/>
    <w:rsid w:val="00372536"/>
    <w:rsid w:val="00372591"/>
    <w:rsid w:val="003730B7"/>
    <w:rsid w:val="0037334E"/>
    <w:rsid w:val="0037352F"/>
    <w:rsid w:val="0037360E"/>
    <w:rsid w:val="00373761"/>
    <w:rsid w:val="00373870"/>
    <w:rsid w:val="0037391F"/>
    <w:rsid w:val="00373B7F"/>
    <w:rsid w:val="00374233"/>
    <w:rsid w:val="00374533"/>
    <w:rsid w:val="00374DA6"/>
    <w:rsid w:val="00374ED7"/>
    <w:rsid w:val="0037509B"/>
    <w:rsid w:val="003754AC"/>
    <w:rsid w:val="0037559B"/>
    <w:rsid w:val="0037585C"/>
    <w:rsid w:val="00375CB4"/>
    <w:rsid w:val="00375E40"/>
    <w:rsid w:val="00375F46"/>
    <w:rsid w:val="00376606"/>
    <w:rsid w:val="00376652"/>
    <w:rsid w:val="00376740"/>
    <w:rsid w:val="00376D75"/>
    <w:rsid w:val="00377293"/>
    <w:rsid w:val="0037745E"/>
    <w:rsid w:val="00377AA8"/>
    <w:rsid w:val="00377CE9"/>
    <w:rsid w:val="00377D8B"/>
    <w:rsid w:val="00377D91"/>
    <w:rsid w:val="0038097A"/>
    <w:rsid w:val="00380D84"/>
    <w:rsid w:val="0038166F"/>
    <w:rsid w:val="00381D29"/>
    <w:rsid w:val="00381E7A"/>
    <w:rsid w:val="00381FC1"/>
    <w:rsid w:val="00382079"/>
    <w:rsid w:val="00382566"/>
    <w:rsid w:val="0038288F"/>
    <w:rsid w:val="00382A26"/>
    <w:rsid w:val="00382A84"/>
    <w:rsid w:val="00382C00"/>
    <w:rsid w:val="00382D07"/>
    <w:rsid w:val="00383011"/>
    <w:rsid w:val="00383140"/>
    <w:rsid w:val="0038355B"/>
    <w:rsid w:val="00383708"/>
    <w:rsid w:val="00384815"/>
    <w:rsid w:val="00384902"/>
    <w:rsid w:val="00384EA5"/>
    <w:rsid w:val="003852BC"/>
    <w:rsid w:val="003853A1"/>
    <w:rsid w:val="003855DD"/>
    <w:rsid w:val="00385B07"/>
    <w:rsid w:val="00385BDD"/>
    <w:rsid w:val="00385CFC"/>
    <w:rsid w:val="0038610B"/>
    <w:rsid w:val="00387012"/>
    <w:rsid w:val="003879DA"/>
    <w:rsid w:val="00387C3B"/>
    <w:rsid w:val="00390062"/>
    <w:rsid w:val="003901C0"/>
    <w:rsid w:val="003905DA"/>
    <w:rsid w:val="003905F4"/>
    <w:rsid w:val="00390F2E"/>
    <w:rsid w:val="00391333"/>
    <w:rsid w:val="003913E5"/>
    <w:rsid w:val="00392978"/>
    <w:rsid w:val="00392B23"/>
    <w:rsid w:val="00392BD9"/>
    <w:rsid w:val="00393070"/>
    <w:rsid w:val="00393343"/>
    <w:rsid w:val="0039343A"/>
    <w:rsid w:val="00393A18"/>
    <w:rsid w:val="00393C06"/>
    <w:rsid w:val="00393D5D"/>
    <w:rsid w:val="00393DEA"/>
    <w:rsid w:val="00394E0A"/>
    <w:rsid w:val="00395553"/>
    <w:rsid w:val="003958C0"/>
    <w:rsid w:val="00396416"/>
    <w:rsid w:val="00396510"/>
    <w:rsid w:val="00396540"/>
    <w:rsid w:val="00396830"/>
    <w:rsid w:val="00396A44"/>
    <w:rsid w:val="00396DDB"/>
    <w:rsid w:val="00396E5D"/>
    <w:rsid w:val="00397298"/>
    <w:rsid w:val="00397438"/>
    <w:rsid w:val="00397528"/>
    <w:rsid w:val="00397855"/>
    <w:rsid w:val="003A020F"/>
    <w:rsid w:val="003A0439"/>
    <w:rsid w:val="003A0ABA"/>
    <w:rsid w:val="003A0EF4"/>
    <w:rsid w:val="003A10FB"/>
    <w:rsid w:val="003A1392"/>
    <w:rsid w:val="003A1435"/>
    <w:rsid w:val="003A15F7"/>
    <w:rsid w:val="003A20B0"/>
    <w:rsid w:val="003A2465"/>
    <w:rsid w:val="003A2785"/>
    <w:rsid w:val="003A2A7A"/>
    <w:rsid w:val="003A2CEE"/>
    <w:rsid w:val="003A2FD0"/>
    <w:rsid w:val="003A3AB8"/>
    <w:rsid w:val="003A416A"/>
    <w:rsid w:val="003A4876"/>
    <w:rsid w:val="003A48BC"/>
    <w:rsid w:val="003A4FFD"/>
    <w:rsid w:val="003A5369"/>
    <w:rsid w:val="003A59CA"/>
    <w:rsid w:val="003A5D8A"/>
    <w:rsid w:val="003A6065"/>
    <w:rsid w:val="003A649C"/>
    <w:rsid w:val="003A66CD"/>
    <w:rsid w:val="003A6766"/>
    <w:rsid w:val="003A699A"/>
    <w:rsid w:val="003A6B1F"/>
    <w:rsid w:val="003A6CC3"/>
    <w:rsid w:val="003A6E22"/>
    <w:rsid w:val="003A7488"/>
    <w:rsid w:val="003A75AE"/>
    <w:rsid w:val="003A76F5"/>
    <w:rsid w:val="003A7E7C"/>
    <w:rsid w:val="003A7EF0"/>
    <w:rsid w:val="003B0BE2"/>
    <w:rsid w:val="003B0CA7"/>
    <w:rsid w:val="003B12CD"/>
    <w:rsid w:val="003B1554"/>
    <w:rsid w:val="003B188C"/>
    <w:rsid w:val="003B1C57"/>
    <w:rsid w:val="003B1D6B"/>
    <w:rsid w:val="003B299F"/>
    <w:rsid w:val="003B2BEC"/>
    <w:rsid w:val="003B37C3"/>
    <w:rsid w:val="003B3809"/>
    <w:rsid w:val="003B3852"/>
    <w:rsid w:val="003B392C"/>
    <w:rsid w:val="003B3B75"/>
    <w:rsid w:val="003B3D09"/>
    <w:rsid w:val="003B4224"/>
    <w:rsid w:val="003B50D2"/>
    <w:rsid w:val="003B5104"/>
    <w:rsid w:val="003B5191"/>
    <w:rsid w:val="003B51B8"/>
    <w:rsid w:val="003B56A5"/>
    <w:rsid w:val="003B5767"/>
    <w:rsid w:val="003B64B6"/>
    <w:rsid w:val="003B6581"/>
    <w:rsid w:val="003B6611"/>
    <w:rsid w:val="003B7031"/>
    <w:rsid w:val="003B73CD"/>
    <w:rsid w:val="003B78FE"/>
    <w:rsid w:val="003B7BE9"/>
    <w:rsid w:val="003B7C9E"/>
    <w:rsid w:val="003B7E78"/>
    <w:rsid w:val="003C0C5E"/>
    <w:rsid w:val="003C13BF"/>
    <w:rsid w:val="003C143B"/>
    <w:rsid w:val="003C18B0"/>
    <w:rsid w:val="003C18DE"/>
    <w:rsid w:val="003C1913"/>
    <w:rsid w:val="003C1915"/>
    <w:rsid w:val="003C1AD4"/>
    <w:rsid w:val="003C1B11"/>
    <w:rsid w:val="003C2353"/>
    <w:rsid w:val="003C25C5"/>
    <w:rsid w:val="003C25F9"/>
    <w:rsid w:val="003C273F"/>
    <w:rsid w:val="003C27E8"/>
    <w:rsid w:val="003C2B49"/>
    <w:rsid w:val="003C30A8"/>
    <w:rsid w:val="003C30C0"/>
    <w:rsid w:val="003C30FC"/>
    <w:rsid w:val="003C3236"/>
    <w:rsid w:val="003C374D"/>
    <w:rsid w:val="003C3A74"/>
    <w:rsid w:val="003C3E97"/>
    <w:rsid w:val="003C3EC1"/>
    <w:rsid w:val="003C3F54"/>
    <w:rsid w:val="003C463C"/>
    <w:rsid w:val="003C48DB"/>
    <w:rsid w:val="003C4BA4"/>
    <w:rsid w:val="003C4C4B"/>
    <w:rsid w:val="003C5BDE"/>
    <w:rsid w:val="003C5D1C"/>
    <w:rsid w:val="003C5E3D"/>
    <w:rsid w:val="003C6E8F"/>
    <w:rsid w:val="003C6F92"/>
    <w:rsid w:val="003C705B"/>
    <w:rsid w:val="003C7196"/>
    <w:rsid w:val="003C7677"/>
    <w:rsid w:val="003C7694"/>
    <w:rsid w:val="003C7863"/>
    <w:rsid w:val="003C794A"/>
    <w:rsid w:val="003C79E4"/>
    <w:rsid w:val="003D049E"/>
    <w:rsid w:val="003D0898"/>
    <w:rsid w:val="003D08E1"/>
    <w:rsid w:val="003D093E"/>
    <w:rsid w:val="003D0BB1"/>
    <w:rsid w:val="003D0BF8"/>
    <w:rsid w:val="003D123D"/>
    <w:rsid w:val="003D12BA"/>
    <w:rsid w:val="003D151B"/>
    <w:rsid w:val="003D17B3"/>
    <w:rsid w:val="003D1C22"/>
    <w:rsid w:val="003D2247"/>
    <w:rsid w:val="003D271B"/>
    <w:rsid w:val="003D279D"/>
    <w:rsid w:val="003D27B2"/>
    <w:rsid w:val="003D2A9B"/>
    <w:rsid w:val="003D2AAC"/>
    <w:rsid w:val="003D2BED"/>
    <w:rsid w:val="003D3357"/>
    <w:rsid w:val="003D362D"/>
    <w:rsid w:val="003D3B51"/>
    <w:rsid w:val="003D3B6C"/>
    <w:rsid w:val="003D41F7"/>
    <w:rsid w:val="003D4290"/>
    <w:rsid w:val="003D4547"/>
    <w:rsid w:val="003D5D8B"/>
    <w:rsid w:val="003D615C"/>
    <w:rsid w:val="003D6A41"/>
    <w:rsid w:val="003D6B63"/>
    <w:rsid w:val="003D6BA4"/>
    <w:rsid w:val="003D75FA"/>
    <w:rsid w:val="003D7BC7"/>
    <w:rsid w:val="003E003E"/>
    <w:rsid w:val="003E01C5"/>
    <w:rsid w:val="003E03BD"/>
    <w:rsid w:val="003E0CC4"/>
    <w:rsid w:val="003E0D6C"/>
    <w:rsid w:val="003E1E01"/>
    <w:rsid w:val="003E2152"/>
    <w:rsid w:val="003E2470"/>
    <w:rsid w:val="003E24D3"/>
    <w:rsid w:val="003E2512"/>
    <w:rsid w:val="003E2B7B"/>
    <w:rsid w:val="003E2C40"/>
    <w:rsid w:val="003E2CD0"/>
    <w:rsid w:val="003E33A6"/>
    <w:rsid w:val="003E33FF"/>
    <w:rsid w:val="003E3A7F"/>
    <w:rsid w:val="003E3B61"/>
    <w:rsid w:val="003E3BE5"/>
    <w:rsid w:val="003E3C43"/>
    <w:rsid w:val="003E3C72"/>
    <w:rsid w:val="003E3C90"/>
    <w:rsid w:val="003E3F0E"/>
    <w:rsid w:val="003E424C"/>
    <w:rsid w:val="003E445B"/>
    <w:rsid w:val="003E495C"/>
    <w:rsid w:val="003E5560"/>
    <w:rsid w:val="003E571C"/>
    <w:rsid w:val="003E602B"/>
    <w:rsid w:val="003E629B"/>
    <w:rsid w:val="003E6497"/>
    <w:rsid w:val="003E64C4"/>
    <w:rsid w:val="003E65FE"/>
    <w:rsid w:val="003E660E"/>
    <w:rsid w:val="003E6E86"/>
    <w:rsid w:val="003E6F42"/>
    <w:rsid w:val="003E7284"/>
    <w:rsid w:val="003E754E"/>
    <w:rsid w:val="003E7A21"/>
    <w:rsid w:val="003F06E0"/>
    <w:rsid w:val="003F071E"/>
    <w:rsid w:val="003F0805"/>
    <w:rsid w:val="003F1402"/>
    <w:rsid w:val="003F147A"/>
    <w:rsid w:val="003F14B0"/>
    <w:rsid w:val="003F177E"/>
    <w:rsid w:val="003F2925"/>
    <w:rsid w:val="003F2C4E"/>
    <w:rsid w:val="003F2D7B"/>
    <w:rsid w:val="003F2DC4"/>
    <w:rsid w:val="003F41B9"/>
    <w:rsid w:val="003F47FC"/>
    <w:rsid w:val="003F4D3C"/>
    <w:rsid w:val="003F507A"/>
    <w:rsid w:val="003F507E"/>
    <w:rsid w:val="003F5130"/>
    <w:rsid w:val="003F551F"/>
    <w:rsid w:val="003F57F6"/>
    <w:rsid w:val="003F5A3E"/>
    <w:rsid w:val="003F5A88"/>
    <w:rsid w:val="003F5ABA"/>
    <w:rsid w:val="003F5B4C"/>
    <w:rsid w:val="003F5E9C"/>
    <w:rsid w:val="003F61D6"/>
    <w:rsid w:val="003F6407"/>
    <w:rsid w:val="003F6EAF"/>
    <w:rsid w:val="003F7105"/>
    <w:rsid w:val="003F72D3"/>
    <w:rsid w:val="003F732A"/>
    <w:rsid w:val="003F757B"/>
    <w:rsid w:val="003F791B"/>
    <w:rsid w:val="003F7BFB"/>
    <w:rsid w:val="003F7CCB"/>
    <w:rsid w:val="003F7E6F"/>
    <w:rsid w:val="004010F3"/>
    <w:rsid w:val="004015D6"/>
    <w:rsid w:val="004017D2"/>
    <w:rsid w:val="00402497"/>
    <w:rsid w:val="0040297E"/>
    <w:rsid w:val="00402C84"/>
    <w:rsid w:val="004030ED"/>
    <w:rsid w:val="004038D8"/>
    <w:rsid w:val="00404626"/>
    <w:rsid w:val="00404969"/>
    <w:rsid w:val="00404FED"/>
    <w:rsid w:val="00405780"/>
    <w:rsid w:val="004058CE"/>
    <w:rsid w:val="004058DD"/>
    <w:rsid w:val="004059BD"/>
    <w:rsid w:val="00405BEB"/>
    <w:rsid w:val="00406236"/>
    <w:rsid w:val="00406DB0"/>
    <w:rsid w:val="00406F04"/>
    <w:rsid w:val="00407164"/>
    <w:rsid w:val="004073E1"/>
    <w:rsid w:val="0040792D"/>
    <w:rsid w:val="004079EF"/>
    <w:rsid w:val="00407D6C"/>
    <w:rsid w:val="00407F4B"/>
    <w:rsid w:val="004100EC"/>
    <w:rsid w:val="00410DBF"/>
    <w:rsid w:val="00410E14"/>
    <w:rsid w:val="00411AF3"/>
    <w:rsid w:val="00411D89"/>
    <w:rsid w:val="00411E0C"/>
    <w:rsid w:val="0041213C"/>
    <w:rsid w:val="004127F7"/>
    <w:rsid w:val="004128E1"/>
    <w:rsid w:val="00412BEC"/>
    <w:rsid w:val="00412DF3"/>
    <w:rsid w:val="00413571"/>
    <w:rsid w:val="00413721"/>
    <w:rsid w:val="0041398C"/>
    <w:rsid w:val="00413A57"/>
    <w:rsid w:val="00413B9F"/>
    <w:rsid w:val="00414276"/>
    <w:rsid w:val="00414843"/>
    <w:rsid w:val="0041499F"/>
    <w:rsid w:val="004150F7"/>
    <w:rsid w:val="00415374"/>
    <w:rsid w:val="0041541C"/>
    <w:rsid w:val="00415593"/>
    <w:rsid w:val="00415601"/>
    <w:rsid w:val="00415BA7"/>
    <w:rsid w:val="00415C64"/>
    <w:rsid w:val="00415DAF"/>
    <w:rsid w:val="00416533"/>
    <w:rsid w:val="00416738"/>
    <w:rsid w:val="0041718F"/>
    <w:rsid w:val="00417443"/>
    <w:rsid w:val="004175BA"/>
    <w:rsid w:val="004175D6"/>
    <w:rsid w:val="004177CC"/>
    <w:rsid w:val="00417849"/>
    <w:rsid w:val="00417994"/>
    <w:rsid w:val="00417BA9"/>
    <w:rsid w:val="00417C45"/>
    <w:rsid w:val="00420282"/>
    <w:rsid w:val="00420312"/>
    <w:rsid w:val="00420991"/>
    <w:rsid w:val="00420BBC"/>
    <w:rsid w:val="00420EA6"/>
    <w:rsid w:val="004210F2"/>
    <w:rsid w:val="00421322"/>
    <w:rsid w:val="004216C1"/>
    <w:rsid w:val="0042215B"/>
    <w:rsid w:val="0042238B"/>
    <w:rsid w:val="004223A7"/>
    <w:rsid w:val="004223ED"/>
    <w:rsid w:val="004224D8"/>
    <w:rsid w:val="00422D8A"/>
    <w:rsid w:val="004234A2"/>
    <w:rsid w:val="004234F2"/>
    <w:rsid w:val="004238B1"/>
    <w:rsid w:val="00423EAC"/>
    <w:rsid w:val="00423F04"/>
    <w:rsid w:val="00423F56"/>
    <w:rsid w:val="0042429B"/>
    <w:rsid w:val="004245CD"/>
    <w:rsid w:val="0042464E"/>
    <w:rsid w:val="00424C1B"/>
    <w:rsid w:val="00424EDA"/>
    <w:rsid w:val="00425496"/>
    <w:rsid w:val="0042551E"/>
    <w:rsid w:val="0042563D"/>
    <w:rsid w:val="00425D01"/>
    <w:rsid w:val="00426010"/>
    <w:rsid w:val="0042618B"/>
    <w:rsid w:val="004263CE"/>
    <w:rsid w:val="00426716"/>
    <w:rsid w:val="00426F32"/>
    <w:rsid w:val="004272D6"/>
    <w:rsid w:val="004272FD"/>
    <w:rsid w:val="004273C9"/>
    <w:rsid w:val="00427903"/>
    <w:rsid w:val="00427D74"/>
    <w:rsid w:val="00430970"/>
    <w:rsid w:val="00430992"/>
    <w:rsid w:val="00430AE0"/>
    <w:rsid w:val="00430FB7"/>
    <w:rsid w:val="00430FC1"/>
    <w:rsid w:val="00431237"/>
    <w:rsid w:val="0043192E"/>
    <w:rsid w:val="004327AD"/>
    <w:rsid w:val="00432B27"/>
    <w:rsid w:val="00432B73"/>
    <w:rsid w:val="00432BE6"/>
    <w:rsid w:val="004330B4"/>
    <w:rsid w:val="004336D0"/>
    <w:rsid w:val="00433A4C"/>
    <w:rsid w:val="00433C47"/>
    <w:rsid w:val="00433DD5"/>
    <w:rsid w:val="00434351"/>
    <w:rsid w:val="00434A65"/>
    <w:rsid w:val="00434BB4"/>
    <w:rsid w:val="00434E89"/>
    <w:rsid w:val="00434F7E"/>
    <w:rsid w:val="00434FF5"/>
    <w:rsid w:val="004354AE"/>
    <w:rsid w:val="00435B87"/>
    <w:rsid w:val="004367B8"/>
    <w:rsid w:val="00436800"/>
    <w:rsid w:val="0043690F"/>
    <w:rsid w:val="00437199"/>
    <w:rsid w:val="0043728C"/>
    <w:rsid w:val="0043740F"/>
    <w:rsid w:val="00437770"/>
    <w:rsid w:val="00437AFE"/>
    <w:rsid w:val="00437C2E"/>
    <w:rsid w:val="00437E67"/>
    <w:rsid w:val="00437EE5"/>
    <w:rsid w:val="00440075"/>
    <w:rsid w:val="00440222"/>
    <w:rsid w:val="004405F5"/>
    <w:rsid w:val="00440878"/>
    <w:rsid w:val="00440B46"/>
    <w:rsid w:val="004413F7"/>
    <w:rsid w:val="004415C9"/>
    <w:rsid w:val="00441DBE"/>
    <w:rsid w:val="00441E8F"/>
    <w:rsid w:val="0044208D"/>
    <w:rsid w:val="004422AE"/>
    <w:rsid w:val="00442DE9"/>
    <w:rsid w:val="00442E32"/>
    <w:rsid w:val="00443776"/>
    <w:rsid w:val="0044394B"/>
    <w:rsid w:val="00444241"/>
    <w:rsid w:val="00444287"/>
    <w:rsid w:val="004443D0"/>
    <w:rsid w:val="00444500"/>
    <w:rsid w:val="00444B69"/>
    <w:rsid w:val="00444B8D"/>
    <w:rsid w:val="00444DA1"/>
    <w:rsid w:val="00445577"/>
    <w:rsid w:val="00445A52"/>
    <w:rsid w:val="00445F24"/>
    <w:rsid w:val="004470DE"/>
    <w:rsid w:val="004472DA"/>
    <w:rsid w:val="0044735F"/>
    <w:rsid w:val="0044743C"/>
    <w:rsid w:val="00447CC9"/>
    <w:rsid w:val="00447DB3"/>
    <w:rsid w:val="00447FFD"/>
    <w:rsid w:val="004502E7"/>
    <w:rsid w:val="00451479"/>
    <w:rsid w:val="00451D6D"/>
    <w:rsid w:val="00451DAE"/>
    <w:rsid w:val="0045210B"/>
    <w:rsid w:val="0045251B"/>
    <w:rsid w:val="0045251F"/>
    <w:rsid w:val="00452A90"/>
    <w:rsid w:val="00452E0A"/>
    <w:rsid w:val="00452EB2"/>
    <w:rsid w:val="0045422E"/>
    <w:rsid w:val="004542E2"/>
    <w:rsid w:val="0045449E"/>
    <w:rsid w:val="0045491C"/>
    <w:rsid w:val="004549DB"/>
    <w:rsid w:val="00454AD3"/>
    <w:rsid w:val="00454AF0"/>
    <w:rsid w:val="004550BD"/>
    <w:rsid w:val="004553A2"/>
    <w:rsid w:val="004553BD"/>
    <w:rsid w:val="00455967"/>
    <w:rsid w:val="00455C6D"/>
    <w:rsid w:val="00455DC4"/>
    <w:rsid w:val="00455E36"/>
    <w:rsid w:val="00455ECF"/>
    <w:rsid w:val="0045657D"/>
    <w:rsid w:val="0045698D"/>
    <w:rsid w:val="00456FC9"/>
    <w:rsid w:val="004576C0"/>
    <w:rsid w:val="004576D4"/>
    <w:rsid w:val="00457C6B"/>
    <w:rsid w:val="00460567"/>
    <w:rsid w:val="00460CF4"/>
    <w:rsid w:val="00460D01"/>
    <w:rsid w:val="00460D65"/>
    <w:rsid w:val="00461367"/>
    <w:rsid w:val="0046189B"/>
    <w:rsid w:val="004618CA"/>
    <w:rsid w:val="004618EC"/>
    <w:rsid w:val="00461A14"/>
    <w:rsid w:val="00461FF3"/>
    <w:rsid w:val="00462046"/>
    <w:rsid w:val="004623AD"/>
    <w:rsid w:val="004624F8"/>
    <w:rsid w:val="00462965"/>
    <w:rsid w:val="00463626"/>
    <w:rsid w:val="00463931"/>
    <w:rsid w:val="00463A44"/>
    <w:rsid w:val="00464252"/>
    <w:rsid w:val="00464A97"/>
    <w:rsid w:val="00464C67"/>
    <w:rsid w:val="004655B7"/>
    <w:rsid w:val="00465B5D"/>
    <w:rsid w:val="004668C8"/>
    <w:rsid w:val="00466DEC"/>
    <w:rsid w:val="00466F88"/>
    <w:rsid w:val="0046708F"/>
    <w:rsid w:val="00467172"/>
    <w:rsid w:val="0046717E"/>
    <w:rsid w:val="0046726C"/>
    <w:rsid w:val="00467524"/>
    <w:rsid w:val="00467604"/>
    <w:rsid w:val="00467956"/>
    <w:rsid w:val="00467B9B"/>
    <w:rsid w:val="00467D5D"/>
    <w:rsid w:val="00470398"/>
    <w:rsid w:val="00470444"/>
    <w:rsid w:val="0047073D"/>
    <w:rsid w:val="00470AC8"/>
    <w:rsid w:val="00470E17"/>
    <w:rsid w:val="00470E45"/>
    <w:rsid w:val="00471406"/>
    <w:rsid w:val="004718AD"/>
    <w:rsid w:val="00471B1E"/>
    <w:rsid w:val="00471C60"/>
    <w:rsid w:val="00471DC9"/>
    <w:rsid w:val="00472531"/>
    <w:rsid w:val="004726BC"/>
    <w:rsid w:val="00472A62"/>
    <w:rsid w:val="00472B2C"/>
    <w:rsid w:val="00472BB2"/>
    <w:rsid w:val="00472DEB"/>
    <w:rsid w:val="004730CC"/>
    <w:rsid w:val="0047370C"/>
    <w:rsid w:val="004738EC"/>
    <w:rsid w:val="00473C2C"/>
    <w:rsid w:val="00473CBE"/>
    <w:rsid w:val="00473FEB"/>
    <w:rsid w:val="004744AB"/>
    <w:rsid w:val="004744E5"/>
    <w:rsid w:val="004745E7"/>
    <w:rsid w:val="0047466D"/>
    <w:rsid w:val="00474843"/>
    <w:rsid w:val="004749C2"/>
    <w:rsid w:val="0047505B"/>
    <w:rsid w:val="0047557B"/>
    <w:rsid w:val="004755F2"/>
    <w:rsid w:val="004756A3"/>
    <w:rsid w:val="0047586F"/>
    <w:rsid w:val="004758C9"/>
    <w:rsid w:val="00475F32"/>
    <w:rsid w:val="0047672D"/>
    <w:rsid w:val="00476857"/>
    <w:rsid w:val="00476A32"/>
    <w:rsid w:val="00476F9B"/>
    <w:rsid w:val="0047719E"/>
    <w:rsid w:val="00477B22"/>
    <w:rsid w:val="00477F8B"/>
    <w:rsid w:val="00477FD1"/>
    <w:rsid w:val="004802BB"/>
    <w:rsid w:val="004808AC"/>
    <w:rsid w:val="00480918"/>
    <w:rsid w:val="004815DA"/>
    <w:rsid w:val="00481846"/>
    <w:rsid w:val="00481ED4"/>
    <w:rsid w:val="004826F7"/>
    <w:rsid w:val="00482817"/>
    <w:rsid w:val="00482DAC"/>
    <w:rsid w:val="00483278"/>
    <w:rsid w:val="004833F6"/>
    <w:rsid w:val="00483457"/>
    <w:rsid w:val="00483E57"/>
    <w:rsid w:val="0048443E"/>
    <w:rsid w:val="004846F9"/>
    <w:rsid w:val="00484F29"/>
    <w:rsid w:val="004853A0"/>
    <w:rsid w:val="00485617"/>
    <w:rsid w:val="00485811"/>
    <w:rsid w:val="00485922"/>
    <w:rsid w:val="00485AA2"/>
    <w:rsid w:val="00485B15"/>
    <w:rsid w:val="00485F7F"/>
    <w:rsid w:val="00486159"/>
    <w:rsid w:val="0048635B"/>
    <w:rsid w:val="004865E5"/>
    <w:rsid w:val="0048700B"/>
    <w:rsid w:val="004878B9"/>
    <w:rsid w:val="0048799A"/>
    <w:rsid w:val="00490336"/>
    <w:rsid w:val="00490632"/>
    <w:rsid w:val="00490B58"/>
    <w:rsid w:val="004912A7"/>
    <w:rsid w:val="004918AC"/>
    <w:rsid w:val="00491A70"/>
    <w:rsid w:val="00491E5A"/>
    <w:rsid w:val="0049280E"/>
    <w:rsid w:val="00493216"/>
    <w:rsid w:val="00493BE2"/>
    <w:rsid w:val="00493FF3"/>
    <w:rsid w:val="004945FC"/>
    <w:rsid w:val="00494F85"/>
    <w:rsid w:val="004953A8"/>
    <w:rsid w:val="00495AC1"/>
    <w:rsid w:val="00496023"/>
    <w:rsid w:val="00496082"/>
    <w:rsid w:val="004960BE"/>
    <w:rsid w:val="00496258"/>
    <w:rsid w:val="00496351"/>
    <w:rsid w:val="00496730"/>
    <w:rsid w:val="00496DD0"/>
    <w:rsid w:val="004973AE"/>
    <w:rsid w:val="00497814"/>
    <w:rsid w:val="00497A23"/>
    <w:rsid w:val="004A0064"/>
    <w:rsid w:val="004A023C"/>
    <w:rsid w:val="004A0261"/>
    <w:rsid w:val="004A03B5"/>
    <w:rsid w:val="004A0492"/>
    <w:rsid w:val="004A0AC0"/>
    <w:rsid w:val="004A0D72"/>
    <w:rsid w:val="004A0FA8"/>
    <w:rsid w:val="004A1248"/>
    <w:rsid w:val="004A195A"/>
    <w:rsid w:val="004A1BB6"/>
    <w:rsid w:val="004A1C45"/>
    <w:rsid w:val="004A1C7D"/>
    <w:rsid w:val="004A1DA5"/>
    <w:rsid w:val="004A1F45"/>
    <w:rsid w:val="004A2683"/>
    <w:rsid w:val="004A2CEB"/>
    <w:rsid w:val="004A3305"/>
    <w:rsid w:val="004A346C"/>
    <w:rsid w:val="004A3D01"/>
    <w:rsid w:val="004A41FF"/>
    <w:rsid w:val="004A4346"/>
    <w:rsid w:val="004A4505"/>
    <w:rsid w:val="004A452F"/>
    <w:rsid w:val="004A4B8F"/>
    <w:rsid w:val="004A4D54"/>
    <w:rsid w:val="004A4DA8"/>
    <w:rsid w:val="004A4FA6"/>
    <w:rsid w:val="004A5676"/>
    <w:rsid w:val="004A5C46"/>
    <w:rsid w:val="004A5F87"/>
    <w:rsid w:val="004A5FAB"/>
    <w:rsid w:val="004A651F"/>
    <w:rsid w:val="004A667E"/>
    <w:rsid w:val="004A6877"/>
    <w:rsid w:val="004A698A"/>
    <w:rsid w:val="004A7006"/>
    <w:rsid w:val="004A7649"/>
    <w:rsid w:val="004A779B"/>
    <w:rsid w:val="004A79A3"/>
    <w:rsid w:val="004A7A83"/>
    <w:rsid w:val="004A7B84"/>
    <w:rsid w:val="004A7EDB"/>
    <w:rsid w:val="004B00BD"/>
    <w:rsid w:val="004B02FA"/>
    <w:rsid w:val="004B04B7"/>
    <w:rsid w:val="004B12A1"/>
    <w:rsid w:val="004B17A1"/>
    <w:rsid w:val="004B1C55"/>
    <w:rsid w:val="004B1E07"/>
    <w:rsid w:val="004B1E22"/>
    <w:rsid w:val="004B23B3"/>
    <w:rsid w:val="004B2CBB"/>
    <w:rsid w:val="004B2E97"/>
    <w:rsid w:val="004B2F7B"/>
    <w:rsid w:val="004B4175"/>
    <w:rsid w:val="004B5037"/>
    <w:rsid w:val="004B504E"/>
    <w:rsid w:val="004B5601"/>
    <w:rsid w:val="004B56C4"/>
    <w:rsid w:val="004B589F"/>
    <w:rsid w:val="004B5B8D"/>
    <w:rsid w:val="004B5EB7"/>
    <w:rsid w:val="004B5EE4"/>
    <w:rsid w:val="004B6033"/>
    <w:rsid w:val="004B66E2"/>
    <w:rsid w:val="004B69F7"/>
    <w:rsid w:val="004B6ADD"/>
    <w:rsid w:val="004B6BB8"/>
    <w:rsid w:val="004B6DD6"/>
    <w:rsid w:val="004B7026"/>
    <w:rsid w:val="004B797A"/>
    <w:rsid w:val="004B7D19"/>
    <w:rsid w:val="004C0705"/>
    <w:rsid w:val="004C0919"/>
    <w:rsid w:val="004C0E75"/>
    <w:rsid w:val="004C0F32"/>
    <w:rsid w:val="004C1004"/>
    <w:rsid w:val="004C18E5"/>
    <w:rsid w:val="004C1DED"/>
    <w:rsid w:val="004C1F38"/>
    <w:rsid w:val="004C1F7F"/>
    <w:rsid w:val="004C264D"/>
    <w:rsid w:val="004C2666"/>
    <w:rsid w:val="004C2C0D"/>
    <w:rsid w:val="004C300A"/>
    <w:rsid w:val="004C30BE"/>
    <w:rsid w:val="004C30FA"/>
    <w:rsid w:val="004C32F0"/>
    <w:rsid w:val="004C331E"/>
    <w:rsid w:val="004C33D6"/>
    <w:rsid w:val="004C3A3E"/>
    <w:rsid w:val="004C3F86"/>
    <w:rsid w:val="004C4228"/>
    <w:rsid w:val="004C423A"/>
    <w:rsid w:val="004C426F"/>
    <w:rsid w:val="004C4329"/>
    <w:rsid w:val="004C491A"/>
    <w:rsid w:val="004C4B41"/>
    <w:rsid w:val="004C4BF3"/>
    <w:rsid w:val="004C4BF6"/>
    <w:rsid w:val="004C4EE5"/>
    <w:rsid w:val="004C5026"/>
    <w:rsid w:val="004C50F1"/>
    <w:rsid w:val="004C52C7"/>
    <w:rsid w:val="004C58C4"/>
    <w:rsid w:val="004C6213"/>
    <w:rsid w:val="004C643D"/>
    <w:rsid w:val="004C7334"/>
    <w:rsid w:val="004C7558"/>
    <w:rsid w:val="004C7879"/>
    <w:rsid w:val="004D001E"/>
    <w:rsid w:val="004D01C2"/>
    <w:rsid w:val="004D0AF9"/>
    <w:rsid w:val="004D0BF4"/>
    <w:rsid w:val="004D111D"/>
    <w:rsid w:val="004D128C"/>
    <w:rsid w:val="004D149C"/>
    <w:rsid w:val="004D17DB"/>
    <w:rsid w:val="004D1B22"/>
    <w:rsid w:val="004D2393"/>
    <w:rsid w:val="004D23DD"/>
    <w:rsid w:val="004D2787"/>
    <w:rsid w:val="004D29F8"/>
    <w:rsid w:val="004D2A09"/>
    <w:rsid w:val="004D2A74"/>
    <w:rsid w:val="004D2A99"/>
    <w:rsid w:val="004D2B0A"/>
    <w:rsid w:val="004D2C4D"/>
    <w:rsid w:val="004D308F"/>
    <w:rsid w:val="004D3487"/>
    <w:rsid w:val="004D3D56"/>
    <w:rsid w:val="004D4258"/>
    <w:rsid w:val="004D43FC"/>
    <w:rsid w:val="004D4DCA"/>
    <w:rsid w:val="004D5094"/>
    <w:rsid w:val="004D558A"/>
    <w:rsid w:val="004D57FC"/>
    <w:rsid w:val="004D5B29"/>
    <w:rsid w:val="004D638F"/>
    <w:rsid w:val="004D640D"/>
    <w:rsid w:val="004D6E25"/>
    <w:rsid w:val="004D6F35"/>
    <w:rsid w:val="004D7110"/>
    <w:rsid w:val="004D755D"/>
    <w:rsid w:val="004D7C07"/>
    <w:rsid w:val="004D7C4B"/>
    <w:rsid w:val="004D7FC7"/>
    <w:rsid w:val="004E0B2D"/>
    <w:rsid w:val="004E0D0A"/>
    <w:rsid w:val="004E0F34"/>
    <w:rsid w:val="004E19A5"/>
    <w:rsid w:val="004E1D18"/>
    <w:rsid w:val="004E1E30"/>
    <w:rsid w:val="004E2797"/>
    <w:rsid w:val="004E29AF"/>
    <w:rsid w:val="004E2E32"/>
    <w:rsid w:val="004E3226"/>
    <w:rsid w:val="004E372C"/>
    <w:rsid w:val="004E37B7"/>
    <w:rsid w:val="004E3821"/>
    <w:rsid w:val="004E390B"/>
    <w:rsid w:val="004E3E27"/>
    <w:rsid w:val="004E41FC"/>
    <w:rsid w:val="004E4203"/>
    <w:rsid w:val="004E433E"/>
    <w:rsid w:val="004E4CC0"/>
    <w:rsid w:val="004E53BB"/>
    <w:rsid w:val="004E544F"/>
    <w:rsid w:val="004E54DC"/>
    <w:rsid w:val="004E5557"/>
    <w:rsid w:val="004E5977"/>
    <w:rsid w:val="004E5E98"/>
    <w:rsid w:val="004E6966"/>
    <w:rsid w:val="004E6C7D"/>
    <w:rsid w:val="004E70DA"/>
    <w:rsid w:val="004E7322"/>
    <w:rsid w:val="004E7381"/>
    <w:rsid w:val="004E77AA"/>
    <w:rsid w:val="004E7C71"/>
    <w:rsid w:val="004E7F17"/>
    <w:rsid w:val="004F0291"/>
    <w:rsid w:val="004F03C3"/>
    <w:rsid w:val="004F0643"/>
    <w:rsid w:val="004F1210"/>
    <w:rsid w:val="004F15CD"/>
    <w:rsid w:val="004F2521"/>
    <w:rsid w:val="004F25DE"/>
    <w:rsid w:val="004F26CB"/>
    <w:rsid w:val="004F2B96"/>
    <w:rsid w:val="004F2C01"/>
    <w:rsid w:val="004F2F3B"/>
    <w:rsid w:val="004F3220"/>
    <w:rsid w:val="004F3823"/>
    <w:rsid w:val="004F3BBA"/>
    <w:rsid w:val="004F4810"/>
    <w:rsid w:val="004F4821"/>
    <w:rsid w:val="004F48FB"/>
    <w:rsid w:val="004F4D0A"/>
    <w:rsid w:val="004F4D4A"/>
    <w:rsid w:val="004F4DCC"/>
    <w:rsid w:val="004F4E7F"/>
    <w:rsid w:val="004F4F4E"/>
    <w:rsid w:val="004F4FB9"/>
    <w:rsid w:val="004F5639"/>
    <w:rsid w:val="004F5758"/>
    <w:rsid w:val="004F578F"/>
    <w:rsid w:val="004F5814"/>
    <w:rsid w:val="004F5CBC"/>
    <w:rsid w:val="004F5EEF"/>
    <w:rsid w:val="004F5FCE"/>
    <w:rsid w:val="004F610F"/>
    <w:rsid w:val="004F61D6"/>
    <w:rsid w:val="004F6495"/>
    <w:rsid w:val="004F660E"/>
    <w:rsid w:val="004F68D6"/>
    <w:rsid w:val="004F6B74"/>
    <w:rsid w:val="004F7CBD"/>
    <w:rsid w:val="005002A2"/>
    <w:rsid w:val="0050036B"/>
    <w:rsid w:val="00500371"/>
    <w:rsid w:val="00500404"/>
    <w:rsid w:val="00500945"/>
    <w:rsid w:val="00500E8D"/>
    <w:rsid w:val="005011CA"/>
    <w:rsid w:val="00501336"/>
    <w:rsid w:val="00501436"/>
    <w:rsid w:val="0050162D"/>
    <w:rsid w:val="00501940"/>
    <w:rsid w:val="00501DFC"/>
    <w:rsid w:val="00502824"/>
    <w:rsid w:val="0050291B"/>
    <w:rsid w:val="00502D4E"/>
    <w:rsid w:val="00502EC0"/>
    <w:rsid w:val="00503073"/>
    <w:rsid w:val="00503349"/>
    <w:rsid w:val="0050376E"/>
    <w:rsid w:val="00503F1D"/>
    <w:rsid w:val="0050401F"/>
    <w:rsid w:val="005041FC"/>
    <w:rsid w:val="0050434A"/>
    <w:rsid w:val="00504453"/>
    <w:rsid w:val="00504BD6"/>
    <w:rsid w:val="00504D59"/>
    <w:rsid w:val="00504E07"/>
    <w:rsid w:val="00505089"/>
    <w:rsid w:val="00505259"/>
    <w:rsid w:val="005058BA"/>
    <w:rsid w:val="00505972"/>
    <w:rsid w:val="00505BE6"/>
    <w:rsid w:val="00505E33"/>
    <w:rsid w:val="00505F1C"/>
    <w:rsid w:val="00506094"/>
    <w:rsid w:val="00506531"/>
    <w:rsid w:val="00506BD0"/>
    <w:rsid w:val="00506E04"/>
    <w:rsid w:val="00506F59"/>
    <w:rsid w:val="00506F6D"/>
    <w:rsid w:val="0050737D"/>
    <w:rsid w:val="00510118"/>
    <w:rsid w:val="00510326"/>
    <w:rsid w:val="00510952"/>
    <w:rsid w:val="0051096D"/>
    <w:rsid w:val="00510CB4"/>
    <w:rsid w:val="005114A4"/>
    <w:rsid w:val="00511741"/>
    <w:rsid w:val="005119E8"/>
    <w:rsid w:val="00511DE2"/>
    <w:rsid w:val="005126B4"/>
    <w:rsid w:val="005127B9"/>
    <w:rsid w:val="00512DF3"/>
    <w:rsid w:val="00513385"/>
    <w:rsid w:val="005142A2"/>
    <w:rsid w:val="005143F8"/>
    <w:rsid w:val="005146C0"/>
    <w:rsid w:val="0051539B"/>
    <w:rsid w:val="00515CD2"/>
    <w:rsid w:val="00515FE9"/>
    <w:rsid w:val="005162DC"/>
    <w:rsid w:val="00516390"/>
    <w:rsid w:val="005163B5"/>
    <w:rsid w:val="005167DC"/>
    <w:rsid w:val="005168B0"/>
    <w:rsid w:val="005168DC"/>
    <w:rsid w:val="00516A8B"/>
    <w:rsid w:val="00517525"/>
    <w:rsid w:val="00517626"/>
    <w:rsid w:val="005176D0"/>
    <w:rsid w:val="00517B3A"/>
    <w:rsid w:val="00517DB0"/>
    <w:rsid w:val="005200AE"/>
    <w:rsid w:val="005201A3"/>
    <w:rsid w:val="00520681"/>
    <w:rsid w:val="005207E0"/>
    <w:rsid w:val="00520B0E"/>
    <w:rsid w:val="00520B5E"/>
    <w:rsid w:val="00520C47"/>
    <w:rsid w:val="00520CE4"/>
    <w:rsid w:val="005210C0"/>
    <w:rsid w:val="0052121C"/>
    <w:rsid w:val="00521303"/>
    <w:rsid w:val="0052141E"/>
    <w:rsid w:val="00521933"/>
    <w:rsid w:val="00521A76"/>
    <w:rsid w:val="00521ADD"/>
    <w:rsid w:val="00521CCC"/>
    <w:rsid w:val="00521D4E"/>
    <w:rsid w:val="00521E77"/>
    <w:rsid w:val="00522009"/>
    <w:rsid w:val="0052221F"/>
    <w:rsid w:val="0052230B"/>
    <w:rsid w:val="005236A2"/>
    <w:rsid w:val="0052386C"/>
    <w:rsid w:val="005239BF"/>
    <w:rsid w:val="00523E29"/>
    <w:rsid w:val="0052400A"/>
    <w:rsid w:val="00524284"/>
    <w:rsid w:val="0052440F"/>
    <w:rsid w:val="00524909"/>
    <w:rsid w:val="00525BA8"/>
    <w:rsid w:val="00525C26"/>
    <w:rsid w:val="00526209"/>
    <w:rsid w:val="0052625A"/>
    <w:rsid w:val="0052651D"/>
    <w:rsid w:val="00526556"/>
    <w:rsid w:val="0052660D"/>
    <w:rsid w:val="00526835"/>
    <w:rsid w:val="005269AF"/>
    <w:rsid w:val="0052709D"/>
    <w:rsid w:val="0052757A"/>
    <w:rsid w:val="005276C3"/>
    <w:rsid w:val="00527996"/>
    <w:rsid w:val="00527A52"/>
    <w:rsid w:val="00527A73"/>
    <w:rsid w:val="00527AA3"/>
    <w:rsid w:val="00527E23"/>
    <w:rsid w:val="005303A4"/>
    <w:rsid w:val="005308A5"/>
    <w:rsid w:val="00530A2C"/>
    <w:rsid w:val="005311E0"/>
    <w:rsid w:val="0053130B"/>
    <w:rsid w:val="00531840"/>
    <w:rsid w:val="00531AA2"/>
    <w:rsid w:val="00531B5E"/>
    <w:rsid w:val="00532170"/>
    <w:rsid w:val="0053269C"/>
    <w:rsid w:val="00532922"/>
    <w:rsid w:val="0053293A"/>
    <w:rsid w:val="00532DFA"/>
    <w:rsid w:val="005331C2"/>
    <w:rsid w:val="00533404"/>
    <w:rsid w:val="005335E9"/>
    <w:rsid w:val="005335F5"/>
    <w:rsid w:val="00533699"/>
    <w:rsid w:val="00533BAF"/>
    <w:rsid w:val="00533D9A"/>
    <w:rsid w:val="00533FD4"/>
    <w:rsid w:val="0053411F"/>
    <w:rsid w:val="00534480"/>
    <w:rsid w:val="00534512"/>
    <w:rsid w:val="005349BD"/>
    <w:rsid w:val="00535512"/>
    <w:rsid w:val="0053568B"/>
    <w:rsid w:val="00535CDD"/>
    <w:rsid w:val="00535E5A"/>
    <w:rsid w:val="00535F5D"/>
    <w:rsid w:val="00535F99"/>
    <w:rsid w:val="005363F3"/>
    <w:rsid w:val="00536FBF"/>
    <w:rsid w:val="005374AD"/>
    <w:rsid w:val="00537C8F"/>
    <w:rsid w:val="0054003E"/>
    <w:rsid w:val="00540152"/>
    <w:rsid w:val="00540231"/>
    <w:rsid w:val="005402B1"/>
    <w:rsid w:val="0054080D"/>
    <w:rsid w:val="00540AF3"/>
    <w:rsid w:val="0054113C"/>
    <w:rsid w:val="005411B1"/>
    <w:rsid w:val="00541B1E"/>
    <w:rsid w:val="00541BF9"/>
    <w:rsid w:val="0054209B"/>
    <w:rsid w:val="0054237E"/>
    <w:rsid w:val="0054259E"/>
    <w:rsid w:val="00542A53"/>
    <w:rsid w:val="00542B98"/>
    <w:rsid w:val="005434C7"/>
    <w:rsid w:val="00543B34"/>
    <w:rsid w:val="00543B88"/>
    <w:rsid w:val="00543DE3"/>
    <w:rsid w:val="00544087"/>
    <w:rsid w:val="00544A3F"/>
    <w:rsid w:val="0054512B"/>
    <w:rsid w:val="00545A50"/>
    <w:rsid w:val="00545BAC"/>
    <w:rsid w:val="0054646F"/>
    <w:rsid w:val="0054672D"/>
    <w:rsid w:val="005468C1"/>
    <w:rsid w:val="00546AC8"/>
    <w:rsid w:val="00546B8F"/>
    <w:rsid w:val="00546C35"/>
    <w:rsid w:val="005472BA"/>
    <w:rsid w:val="00547BB8"/>
    <w:rsid w:val="00547C49"/>
    <w:rsid w:val="005504EB"/>
    <w:rsid w:val="0055059A"/>
    <w:rsid w:val="00550C1F"/>
    <w:rsid w:val="00550F30"/>
    <w:rsid w:val="00551437"/>
    <w:rsid w:val="00551455"/>
    <w:rsid w:val="0055154B"/>
    <w:rsid w:val="0055178D"/>
    <w:rsid w:val="005519DB"/>
    <w:rsid w:val="00551B91"/>
    <w:rsid w:val="005522D7"/>
    <w:rsid w:val="005522F1"/>
    <w:rsid w:val="0055230E"/>
    <w:rsid w:val="005527C8"/>
    <w:rsid w:val="005528DF"/>
    <w:rsid w:val="00552AB1"/>
    <w:rsid w:val="00552C6E"/>
    <w:rsid w:val="00553123"/>
    <w:rsid w:val="00553567"/>
    <w:rsid w:val="005536A2"/>
    <w:rsid w:val="005555D3"/>
    <w:rsid w:val="00555AFF"/>
    <w:rsid w:val="00555E2C"/>
    <w:rsid w:val="005561E8"/>
    <w:rsid w:val="00556408"/>
    <w:rsid w:val="00556693"/>
    <w:rsid w:val="00556B89"/>
    <w:rsid w:val="00556C30"/>
    <w:rsid w:val="0055728E"/>
    <w:rsid w:val="0055788C"/>
    <w:rsid w:val="0056012D"/>
    <w:rsid w:val="00560748"/>
    <w:rsid w:val="00560D41"/>
    <w:rsid w:val="00561209"/>
    <w:rsid w:val="00561E06"/>
    <w:rsid w:val="00562193"/>
    <w:rsid w:val="00562729"/>
    <w:rsid w:val="00562754"/>
    <w:rsid w:val="005627CA"/>
    <w:rsid w:val="00562CC1"/>
    <w:rsid w:val="00563074"/>
    <w:rsid w:val="005635F0"/>
    <w:rsid w:val="00563848"/>
    <w:rsid w:val="0056408D"/>
    <w:rsid w:val="005642A3"/>
    <w:rsid w:val="005649D5"/>
    <w:rsid w:val="00565676"/>
    <w:rsid w:val="00565F56"/>
    <w:rsid w:val="005666DF"/>
    <w:rsid w:val="0056744B"/>
    <w:rsid w:val="00567511"/>
    <w:rsid w:val="00567ABF"/>
    <w:rsid w:val="00567D59"/>
    <w:rsid w:val="00567FD9"/>
    <w:rsid w:val="00570005"/>
    <w:rsid w:val="005704D8"/>
    <w:rsid w:val="005704E7"/>
    <w:rsid w:val="005706A6"/>
    <w:rsid w:val="005709DF"/>
    <w:rsid w:val="00570FD2"/>
    <w:rsid w:val="0057132D"/>
    <w:rsid w:val="005713C7"/>
    <w:rsid w:val="0057168B"/>
    <w:rsid w:val="005717F0"/>
    <w:rsid w:val="005718ED"/>
    <w:rsid w:val="00571F97"/>
    <w:rsid w:val="0057213F"/>
    <w:rsid w:val="00572945"/>
    <w:rsid w:val="005729A1"/>
    <w:rsid w:val="00572D4A"/>
    <w:rsid w:val="00572E31"/>
    <w:rsid w:val="00572FA2"/>
    <w:rsid w:val="005730A8"/>
    <w:rsid w:val="0057326C"/>
    <w:rsid w:val="00573758"/>
    <w:rsid w:val="00573A8C"/>
    <w:rsid w:val="00573E28"/>
    <w:rsid w:val="00574381"/>
    <w:rsid w:val="00574611"/>
    <w:rsid w:val="005748A4"/>
    <w:rsid w:val="00575241"/>
    <w:rsid w:val="0057526B"/>
    <w:rsid w:val="005754A7"/>
    <w:rsid w:val="005754FE"/>
    <w:rsid w:val="0057562B"/>
    <w:rsid w:val="005758B9"/>
    <w:rsid w:val="00575A27"/>
    <w:rsid w:val="005767A5"/>
    <w:rsid w:val="00576909"/>
    <w:rsid w:val="00576A32"/>
    <w:rsid w:val="00576ADE"/>
    <w:rsid w:val="00576C27"/>
    <w:rsid w:val="00577196"/>
    <w:rsid w:val="00577394"/>
    <w:rsid w:val="005778FF"/>
    <w:rsid w:val="00577A31"/>
    <w:rsid w:val="00577B93"/>
    <w:rsid w:val="005800A2"/>
    <w:rsid w:val="0058078C"/>
    <w:rsid w:val="00580A42"/>
    <w:rsid w:val="00581050"/>
    <w:rsid w:val="005810BB"/>
    <w:rsid w:val="0058156E"/>
    <w:rsid w:val="00581668"/>
    <w:rsid w:val="00581D10"/>
    <w:rsid w:val="00581E77"/>
    <w:rsid w:val="005827F0"/>
    <w:rsid w:val="00582C12"/>
    <w:rsid w:val="005831E0"/>
    <w:rsid w:val="005832DF"/>
    <w:rsid w:val="00583305"/>
    <w:rsid w:val="00583B9A"/>
    <w:rsid w:val="00583CF9"/>
    <w:rsid w:val="005840D9"/>
    <w:rsid w:val="0058470D"/>
    <w:rsid w:val="00584FD1"/>
    <w:rsid w:val="00585762"/>
    <w:rsid w:val="005860EE"/>
    <w:rsid w:val="0058753D"/>
    <w:rsid w:val="00587F36"/>
    <w:rsid w:val="005905FC"/>
    <w:rsid w:val="005911EE"/>
    <w:rsid w:val="0059139F"/>
    <w:rsid w:val="005915C4"/>
    <w:rsid w:val="00591656"/>
    <w:rsid w:val="00592FED"/>
    <w:rsid w:val="0059302F"/>
    <w:rsid w:val="005931FC"/>
    <w:rsid w:val="0059334C"/>
    <w:rsid w:val="00593412"/>
    <w:rsid w:val="005939D8"/>
    <w:rsid w:val="00593C29"/>
    <w:rsid w:val="00594664"/>
    <w:rsid w:val="00594A21"/>
    <w:rsid w:val="00594A3F"/>
    <w:rsid w:val="00594B62"/>
    <w:rsid w:val="00594B71"/>
    <w:rsid w:val="00594C70"/>
    <w:rsid w:val="00594F42"/>
    <w:rsid w:val="005956BA"/>
    <w:rsid w:val="00595753"/>
    <w:rsid w:val="00595E12"/>
    <w:rsid w:val="00595E6D"/>
    <w:rsid w:val="0059606F"/>
    <w:rsid w:val="0059640C"/>
    <w:rsid w:val="0059648F"/>
    <w:rsid w:val="00596740"/>
    <w:rsid w:val="00596934"/>
    <w:rsid w:val="00596964"/>
    <w:rsid w:val="00596D5A"/>
    <w:rsid w:val="00596F46"/>
    <w:rsid w:val="005974A5"/>
    <w:rsid w:val="0059763D"/>
    <w:rsid w:val="00597F53"/>
    <w:rsid w:val="00597F6C"/>
    <w:rsid w:val="00597FBF"/>
    <w:rsid w:val="005A0287"/>
    <w:rsid w:val="005A04C3"/>
    <w:rsid w:val="005A056B"/>
    <w:rsid w:val="005A0602"/>
    <w:rsid w:val="005A0839"/>
    <w:rsid w:val="005A08C5"/>
    <w:rsid w:val="005A0D43"/>
    <w:rsid w:val="005A0E01"/>
    <w:rsid w:val="005A1437"/>
    <w:rsid w:val="005A1453"/>
    <w:rsid w:val="005A15E7"/>
    <w:rsid w:val="005A1628"/>
    <w:rsid w:val="005A1703"/>
    <w:rsid w:val="005A17F4"/>
    <w:rsid w:val="005A1A0C"/>
    <w:rsid w:val="005A20FC"/>
    <w:rsid w:val="005A25B4"/>
    <w:rsid w:val="005A3229"/>
    <w:rsid w:val="005A34F0"/>
    <w:rsid w:val="005A356F"/>
    <w:rsid w:val="005A39EE"/>
    <w:rsid w:val="005A3B08"/>
    <w:rsid w:val="005A3F43"/>
    <w:rsid w:val="005A4088"/>
    <w:rsid w:val="005A411C"/>
    <w:rsid w:val="005A4499"/>
    <w:rsid w:val="005A4B77"/>
    <w:rsid w:val="005A4E09"/>
    <w:rsid w:val="005A4E0B"/>
    <w:rsid w:val="005A592D"/>
    <w:rsid w:val="005A5EAF"/>
    <w:rsid w:val="005A626B"/>
    <w:rsid w:val="005A632F"/>
    <w:rsid w:val="005A685C"/>
    <w:rsid w:val="005A70C1"/>
    <w:rsid w:val="005A77CF"/>
    <w:rsid w:val="005A7D9F"/>
    <w:rsid w:val="005B0D20"/>
    <w:rsid w:val="005B1444"/>
    <w:rsid w:val="005B17A9"/>
    <w:rsid w:val="005B1E4A"/>
    <w:rsid w:val="005B1ED7"/>
    <w:rsid w:val="005B1EEA"/>
    <w:rsid w:val="005B2120"/>
    <w:rsid w:val="005B2698"/>
    <w:rsid w:val="005B296C"/>
    <w:rsid w:val="005B2C2C"/>
    <w:rsid w:val="005B2D41"/>
    <w:rsid w:val="005B2E02"/>
    <w:rsid w:val="005B30AE"/>
    <w:rsid w:val="005B32D1"/>
    <w:rsid w:val="005B34F5"/>
    <w:rsid w:val="005B353A"/>
    <w:rsid w:val="005B368F"/>
    <w:rsid w:val="005B41BE"/>
    <w:rsid w:val="005B4286"/>
    <w:rsid w:val="005B44E4"/>
    <w:rsid w:val="005B45C5"/>
    <w:rsid w:val="005B462B"/>
    <w:rsid w:val="005B4662"/>
    <w:rsid w:val="005B4740"/>
    <w:rsid w:val="005B47BA"/>
    <w:rsid w:val="005B4C3F"/>
    <w:rsid w:val="005B4DA6"/>
    <w:rsid w:val="005B4DD0"/>
    <w:rsid w:val="005B4F92"/>
    <w:rsid w:val="005B5054"/>
    <w:rsid w:val="005B53B3"/>
    <w:rsid w:val="005B546F"/>
    <w:rsid w:val="005B5534"/>
    <w:rsid w:val="005B5AB4"/>
    <w:rsid w:val="005B5B11"/>
    <w:rsid w:val="005B62EE"/>
    <w:rsid w:val="005B65D2"/>
    <w:rsid w:val="005B6C9D"/>
    <w:rsid w:val="005B6F5D"/>
    <w:rsid w:val="005B73F0"/>
    <w:rsid w:val="005B744A"/>
    <w:rsid w:val="005B7890"/>
    <w:rsid w:val="005B7BD0"/>
    <w:rsid w:val="005C0049"/>
    <w:rsid w:val="005C061A"/>
    <w:rsid w:val="005C09E3"/>
    <w:rsid w:val="005C0A35"/>
    <w:rsid w:val="005C1229"/>
    <w:rsid w:val="005C1346"/>
    <w:rsid w:val="005C1601"/>
    <w:rsid w:val="005C1618"/>
    <w:rsid w:val="005C17A5"/>
    <w:rsid w:val="005C1BB8"/>
    <w:rsid w:val="005C1F9F"/>
    <w:rsid w:val="005C24BF"/>
    <w:rsid w:val="005C2604"/>
    <w:rsid w:val="005C2645"/>
    <w:rsid w:val="005C2C69"/>
    <w:rsid w:val="005C2D21"/>
    <w:rsid w:val="005C397F"/>
    <w:rsid w:val="005C3F33"/>
    <w:rsid w:val="005C4256"/>
    <w:rsid w:val="005C4429"/>
    <w:rsid w:val="005C458B"/>
    <w:rsid w:val="005C4A02"/>
    <w:rsid w:val="005C5244"/>
    <w:rsid w:val="005C53B8"/>
    <w:rsid w:val="005C5421"/>
    <w:rsid w:val="005C5931"/>
    <w:rsid w:val="005C5CE1"/>
    <w:rsid w:val="005C600F"/>
    <w:rsid w:val="005C622D"/>
    <w:rsid w:val="005C6558"/>
    <w:rsid w:val="005C6714"/>
    <w:rsid w:val="005C67B3"/>
    <w:rsid w:val="005C7203"/>
    <w:rsid w:val="005C7312"/>
    <w:rsid w:val="005C7345"/>
    <w:rsid w:val="005C7701"/>
    <w:rsid w:val="005C7BBE"/>
    <w:rsid w:val="005C7F8F"/>
    <w:rsid w:val="005D030B"/>
    <w:rsid w:val="005D0A5E"/>
    <w:rsid w:val="005D0CC7"/>
    <w:rsid w:val="005D107E"/>
    <w:rsid w:val="005D13F4"/>
    <w:rsid w:val="005D1409"/>
    <w:rsid w:val="005D233C"/>
    <w:rsid w:val="005D23E4"/>
    <w:rsid w:val="005D2457"/>
    <w:rsid w:val="005D24D6"/>
    <w:rsid w:val="005D250B"/>
    <w:rsid w:val="005D271A"/>
    <w:rsid w:val="005D284B"/>
    <w:rsid w:val="005D2931"/>
    <w:rsid w:val="005D2DE6"/>
    <w:rsid w:val="005D331C"/>
    <w:rsid w:val="005D3A12"/>
    <w:rsid w:val="005D3AC4"/>
    <w:rsid w:val="005D3D39"/>
    <w:rsid w:val="005D3E60"/>
    <w:rsid w:val="005D3F82"/>
    <w:rsid w:val="005D43FC"/>
    <w:rsid w:val="005D4516"/>
    <w:rsid w:val="005D4E1B"/>
    <w:rsid w:val="005D515A"/>
    <w:rsid w:val="005D530A"/>
    <w:rsid w:val="005D539D"/>
    <w:rsid w:val="005D598C"/>
    <w:rsid w:val="005D5D1A"/>
    <w:rsid w:val="005D5D78"/>
    <w:rsid w:val="005D5F2C"/>
    <w:rsid w:val="005D5FD6"/>
    <w:rsid w:val="005D619B"/>
    <w:rsid w:val="005D633C"/>
    <w:rsid w:val="005D63E3"/>
    <w:rsid w:val="005D66FC"/>
    <w:rsid w:val="005D6721"/>
    <w:rsid w:val="005D67C4"/>
    <w:rsid w:val="005D6DC3"/>
    <w:rsid w:val="005D7424"/>
    <w:rsid w:val="005D7488"/>
    <w:rsid w:val="005E090D"/>
    <w:rsid w:val="005E0A79"/>
    <w:rsid w:val="005E105E"/>
    <w:rsid w:val="005E1333"/>
    <w:rsid w:val="005E14AC"/>
    <w:rsid w:val="005E16B3"/>
    <w:rsid w:val="005E1706"/>
    <w:rsid w:val="005E1EB4"/>
    <w:rsid w:val="005E207D"/>
    <w:rsid w:val="005E2DC0"/>
    <w:rsid w:val="005E3254"/>
    <w:rsid w:val="005E3C43"/>
    <w:rsid w:val="005E3D84"/>
    <w:rsid w:val="005E4AE3"/>
    <w:rsid w:val="005E4BA3"/>
    <w:rsid w:val="005E4FDF"/>
    <w:rsid w:val="005E51B1"/>
    <w:rsid w:val="005E548A"/>
    <w:rsid w:val="005E55AF"/>
    <w:rsid w:val="005E5647"/>
    <w:rsid w:val="005E5696"/>
    <w:rsid w:val="005E58E0"/>
    <w:rsid w:val="005E59C7"/>
    <w:rsid w:val="005E5B12"/>
    <w:rsid w:val="005E5F9E"/>
    <w:rsid w:val="005E6331"/>
    <w:rsid w:val="005E64EF"/>
    <w:rsid w:val="005E656A"/>
    <w:rsid w:val="005E65B0"/>
    <w:rsid w:val="005E6608"/>
    <w:rsid w:val="005E6C0C"/>
    <w:rsid w:val="005E7266"/>
    <w:rsid w:val="005E7382"/>
    <w:rsid w:val="005E76BF"/>
    <w:rsid w:val="005F014E"/>
    <w:rsid w:val="005F0217"/>
    <w:rsid w:val="005F08BB"/>
    <w:rsid w:val="005F0C7C"/>
    <w:rsid w:val="005F0E22"/>
    <w:rsid w:val="005F1191"/>
    <w:rsid w:val="005F179C"/>
    <w:rsid w:val="005F17FF"/>
    <w:rsid w:val="005F212E"/>
    <w:rsid w:val="005F21B7"/>
    <w:rsid w:val="005F2545"/>
    <w:rsid w:val="005F2B39"/>
    <w:rsid w:val="005F2D54"/>
    <w:rsid w:val="005F312A"/>
    <w:rsid w:val="005F3886"/>
    <w:rsid w:val="005F38B1"/>
    <w:rsid w:val="005F3E86"/>
    <w:rsid w:val="005F3FBE"/>
    <w:rsid w:val="005F46F9"/>
    <w:rsid w:val="005F470B"/>
    <w:rsid w:val="005F4C91"/>
    <w:rsid w:val="005F4F28"/>
    <w:rsid w:val="005F4FE0"/>
    <w:rsid w:val="005F50F1"/>
    <w:rsid w:val="005F54B9"/>
    <w:rsid w:val="005F5654"/>
    <w:rsid w:val="005F5759"/>
    <w:rsid w:val="005F58B3"/>
    <w:rsid w:val="005F6C9F"/>
    <w:rsid w:val="005F75A6"/>
    <w:rsid w:val="005F7767"/>
    <w:rsid w:val="005F7781"/>
    <w:rsid w:val="005F7CD9"/>
    <w:rsid w:val="005F7D59"/>
    <w:rsid w:val="006000BB"/>
    <w:rsid w:val="006001B5"/>
    <w:rsid w:val="006006B1"/>
    <w:rsid w:val="00600773"/>
    <w:rsid w:val="00600E49"/>
    <w:rsid w:val="00600E68"/>
    <w:rsid w:val="0060143D"/>
    <w:rsid w:val="006016AB"/>
    <w:rsid w:val="0060173A"/>
    <w:rsid w:val="00601C06"/>
    <w:rsid w:val="00602340"/>
    <w:rsid w:val="00602732"/>
    <w:rsid w:val="00603100"/>
    <w:rsid w:val="006032F1"/>
    <w:rsid w:val="006040AC"/>
    <w:rsid w:val="006044BF"/>
    <w:rsid w:val="006047AA"/>
    <w:rsid w:val="0060494D"/>
    <w:rsid w:val="00604AC8"/>
    <w:rsid w:val="00604FB6"/>
    <w:rsid w:val="00605329"/>
    <w:rsid w:val="006056D3"/>
    <w:rsid w:val="00605E28"/>
    <w:rsid w:val="00605FD8"/>
    <w:rsid w:val="0060646B"/>
    <w:rsid w:val="0060715A"/>
    <w:rsid w:val="006071C4"/>
    <w:rsid w:val="006073CC"/>
    <w:rsid w:val="00610B1F"/>
    <w:rsid w:val="00610BD0"/>
    <w:rsid w:val="00610CD9"/>
    <w:rsid w:val="00611084"/>
    <w:rsid w:val="006117EE"/>
    <w:rsid w:val="006123DB"/>
    <w:rsid w:val="00612FB6"/>
    <w:rsid w:val="006130C6"/>
    <w:rsid w:val="006134B4"/>
    <w:rsid w:val="006135E8"/>
    <w:rsid w:val="00613E86"/>
    <w:rsid w:val="006141B5"/>
    <w:rsid w:val="006141BE"/>
    <w:rsid w:val="006145BC"/>
    <w:rsid w:val="00614C67"/>
    <w:rsid w:val="00614C8A"/>
    <w:rsid w:val="00614F90"/>
    <w:rsid w:val="006151EA"/>
    <w:rsid w:val="0061537B"/>
    <w:rsid w:val="00615962"/>
    <w:rsid w:val="00615BA4"/>
    <w:rsid w:val="006162E2"/>
    <w:rsid w:val="00616666"/>
    <w:rsid w:val="00616AC6"/>
    <w:rsid w:val="00616DF6"/>
    <w:rsid w:val="00616E4A"/>
    <w:rsid w:val="00616EC3"/>
    <w:rsid w:val="00617370"/>
    <w:rsid w:val="00617420"/>
    <w:rsid w:val="00617479"/>
    <w:rsid w:val="00617BE9"/>
    <w:rsid w:val="0062003E"/>
    <w:rsid w:val="00620605"/>
    <w:rsid w:val="006206D9"/>
    <w:rsid w:val="00620955"/>
    <w:rsid w:val="00620F0B"/>
    <w:rsid w:val="00620FA5"/>
    <w:rsid w:val="00621A11"/>
    <w:rsid w:val="00621BDF"/>
    <w:rsid w:val="006222C9"/>
    <w:rsid w:val="0062297A"/>
    <w:rsid w:val="00623AAD"/>
    <w:rsid w:val="00623ACA"/>
    <w:rsid w:val="0062422E"/>
    <w:rsid w:val="006243DE"/>
    <w:rsid w:val="006244BB"/>
    <w:rsid w:val="006249FB"/>
    <w:rsid w:val="00624D25"/>
    <w:rsid w:val="00625557"/>
    <w:rsid w:val="00625569"/>
    <w:rsid w:val="00625731"/>
    <w:rsid w:val="00625BF0"/>
    <w:rsid w:val="00625C0D"/>
    <w:rsid w:val="00625D63"/>
    <w:rsid w:val="00626B57"/>
    <w:rsid w:val="00626C90"/>
    <w:rsid w:val="00627239"/>
    <w:rsid w:val="006273EC"/>
    <w:rsid w:val="00627B1D"/>
    <w:rsid w:val="00627DBB"/>
    <w:rsid w:val="00627E26"/>
    <w:rsid w:val="00627E57"/>
    <w:rsid w:val="006300AE"/>
    <w:rsid w:val="006305CA"/>
    <w:rsid w:val="0063075D"/>
    <w:rsid w:val="006308BE"/>
    <w:rsid w:val="00630A4B"/>
    <w:rsid w:val="00630B8D"/>
    <w:rsid w:val="00631535"/>
    <w:rsid w:val="00631A90"/>
    <w:rsid w:val="00631C07"/>
    <w:rsid w:val="00631D3C"/>
    <w:rsid w:val="0063212C"/>
    <w:rsid w:val="006321E5"/>
    <w:rsid w:val="006328AF"/>
    <w:rsid w:val="006328ED"/>
    <w:rsid w:val="00632BCC"/>
    <w:rsid w:val="00632E52"/>
    <w:rsid w:val="006331D5"/>
    <w:rsid w:val="00633302"/>
    <w:rsid w:val="0063332A"/>
    <w:rsid w:val="006337EB"/>
    <w:rsid w:val="0063411A"/>
    <w:rsid w:val="0063411E"/>
    <w:rsid w:val="00634128"/>
    <w:rsid w:val="00634246"/>
    <w:rsid w:val="0063429B"/>
    <w:rsid w:val="00634708"/>
    <w:rsid w:val="0063492E"/>
    <w:rsid w:val="00634A18"/>
    <w:rsid w:val="00634D11"/>
    <w:rsid w:val="00634F15"/>
    <w:rsid w:val="006354AD"/>
    <w:rsid w:val="0063652B"/>
    <w:rsid w:val="0063656E"/>
    <w:rsid w:val="0063673E"/>
    <w:rsid w:val="00636DD8"/>
    <w:rsid w:val="00636EDC"/>
    <w:rsid w:val="00637068"/>
    <w:rsid w:val="00637090"/>
    <w:rsid w:val="00637234"/>
    <w:rsid w:val="0063734F"/>
    <w:rsid w:val="00637449"/>
    <w:rsid w:val="006378D3"/>
    <w:rsid w:val="006378D9"/>
    <w:rsid w:val="00637AB4"/>
    <w:rsid w:val="00637B93"/>
    <w:rsid w:val="00637D7D"/>
    <w:rsid w:val="00637E3D"/>
    <w:rsid w:val="00641054"/>
    <w:rsid w:val="00641055"/>
    <w:rsid w:val="00641261"/>
    <w:rsid w:val="006412EF"/>
    <w:rsid w:val="00641355"/>
    <w:rsid w:val="006413D1"/>
    <w:rsid w:val="00641654"/>
    <w:rsid w:val="006416F6"/>
    <w:rsid w:val="0064186E"/>
    <w:rsid w:val="00641DC2"/>
    <w:rsid w:val="00642323"/>
    <w:rsid w:val="0064269D"/>
    <w:rsid w:val="00642819"/>
    <w:rsid w:val="006432E1"/>
    <w:rsid w:val="00643898"/>
    <w:rsid w:val="00643C96"/>
    <w:rsid w:val="00644165"/>
    <w:rsid w:val="0064463C"/>
    <w:rsid w:val="00644D21"/>
    <w:rsid w:val="006450DA"/>
    <w:rsid w:val="00645107"/>
    <w:rsid w:val="0064552E"/>
    <w:rsid w:val="00645814"/>
    <w:rsid w:val="006462FC"/>
    <w:rsid w:val="00646764"/>
    <w:rsid w:val="006467B7"/>
    <w:rsid w:val="00646852"/>
    <w:rsid w:val="00646B46"/>
    <w:rsid w:val="00646BF6"/>
    <w:rsid w:val="00647294"/>
    <w:rsid w:val="006474BA"/>
    <w:rsid w:val="00647809"/>
    <w:rsid w:val="0064786A"/>
    <w:rsid w:val="00647895"/>
    <w:rsid w:val="00650452"/>
    <w:rsid w:val="0065046F"/>
    <w:rsid w:val="00650596"/>
    <w:rsid w:val="0065060A"/>
    <w:rsid w:val="00650C34"/>
    <w:rsid w:val="00651486"/>
    <w:rsid w:val="006516E4"/>
    <w:rsid w:val="006517AE"/>
    <w:rsid w:val="00651E4F"/>
    <w:rsid w:val="00652646"/>
    <w:rsid w:val="006527CE"/>
    <w:rsid w:val="00652918"/>
    <w:rsid w:val="00652ABE"/>
    <w:rsid w:val="00653557"/>
    <w:rsid w:val="0065370D"/>
    <w:rsid w:val="006538C0"/>
    <w:rsid w:val="006538D5"/>
    <w:rsid w:val="006540D0"/>
    <w:rsid w:val="00654119"/>
    <w:rsid w:val="0065454B"/>
    <w:rsid w:val="00654A8B"/>
    <w:rsid w:val="00654DEB"/>
    <w:rsid w:val="00655066"/>
    <w:rsid w:val="00655175"/>
    <w:rsid w:val="006551BB"/>
    <w:rsid w:val="00655364"/>
    <w:rsid w:val="006560CA"/>
    <w:rsid w:val="00656467"/>
    <w:rsid w:val="00656624"/>
    <w:rsid w:val="006569DE"/>
    <w:rsid w:val="00656B00"/>
    <w:rsid w:val="00657963"/>
    <w:rsid w:val="00657F55"/>
    <w:rsid w:val="00660257"/>
    <w:rsid w:val="00660E3B"/>
    <w:rsid w:val="006613FD"/>
    <w:rsid w:val="00661A9B"/>
    <w:rsid w:val="00661B05"/>
    <w:rsid w:val="00661B17"/>
    <w:rsid w:val="00661B7D"/>
    <w:rsid w:val="00662882"/>
    <w:rsid w:val="00662BB5"/>
    <w:rsid w:val="00662DB6"/>
    <w:rsid w:val="00662DC1"/>
    <w:rsid w:val="00662E84"/>
    <w:rsid w:val="0066331A"/>
    <w:rsid w:val="006635AE"/>
    <w:rsid w:val="00663F9A"/>
    <w:rsid w:val="0066420F"/>
    <w:rsid w:val="00664481"/>
    <w:rsid w:val="006648E4"/>
    <w:rsid w:val="00665100"/>
    <w:rsid w:val="00665F3A"/>
    <w:rsid w:val="00666632"/>
    <w:rsid w:val="0066683E"/>
    <w:rsid w:val="00666AD2"/>
    <w:rsid w:val="00666EAD"/>
    <w:rsid w:val="00666F00"/>
    <w:rsid w:val="0066743F"/>
    <w:rsid w:val="0066747C"/>
    <w:rsid w:val="006674EC"/>
    <w:rsid w:val="00667D55"/>
    <w:rsid w:val="00667F30"/>
    <w:rsid w:val="006700F1"/>
    <w:rsid w:val="00670386"/>
    <w:rsid w:val="00670605"/>
    <w:rsid w:val="006707FB"/>
    <w:rsid w:val="00670FAB"/>
    <w:rsid w:val="006711E4"/>
    <w:rsid w:val="0067202F"/>
    <w:rsid w:val="0067268C"/>
    <w:rsid w:val="006729EB"/>
    <w:rsid w:val="00672C08"/>
    <w:rsid w:val="00672CE7"/>
    <w:rsid w:val="00672D34"/>
    <w:rsid w:val="00673002"/>
    <w:rsid w:val="00673519"/>
    <w:rsid w:val="006737C8"/>
    <w:rsid w:val="00673B99"/>
    <w:rsid w:val="00673BE6"/>
    <w:rsid w:val="00673FE3"/>
    <w:rsid w:val="006740D2"/>
    <w:rsid w:val="00674F2B"/>
    <w:rsid w:val="00675809"/>
    <w:rsid w:val="00675909"/>
    <w:rsid w:val="00676154"/>
    <w:rsid w:val="006761C1"/>
    <w:rsid w:val="006762C5"/>
    <w:rsid w:val="006765C6"/>
    <w:rsid w:val="0067661C"/>
    <w:rsid w:val="00676653"/>
    <w:rsid w:val="0067679E"/>
    <w:rsid w:val="00676EFA"/>
    <w:rsid w:val="006772A6"/>
    <w:rsid w:val="00677499"/>
    <w:rsid w:val="00677559"/>
    <w:rsid w:val="00677695"/>
    <w:rsid w:val="006777B7"/>
    <w:rsid w:val="00677C2A"/>
    <w:rsid w:val="00677C9B"/>
    <w:rsid w:val="00677E00"/>
    <w:rsid w:val="00677FAE"/>
    <w:rsid w:val="00680264"/>
    <w:rsid w:val="006802CA"/>
    <w:rsid w:val="006804B1"/>
    <w:rsid w:val="006804EF"/>
    <w:rsid w:val="00680C81"/>
    <w:rsid w:val="00681213"/>
    <w:rsid w:val="00681231"/>
    <w:rsid w:val="006814E3"/>
    <w:rsid w:val="00681E31"/>
    <w:rsid w:val="0068263A"/>
    <w:rsid w:val="00682C8F"/>
    <w:rsid w:val="00682D02"/>
    <w:rsid w:val="00682E4B"/>
    <w:rsid w:val="00682EB6"/>
    <w:rsid w:val="00683280"/>
    <w:rsid w:val="006835CB"/>
    <w:rsid w:val="00683E8D"/>
    <w:rsid w:val="00684819"/>
    <w:rsid w:val="00684D5F"/>
    <w:rsid w:val="00684E9C"/>
    <w:rsid w:val="006854BC"/>
    <w:rsid w:val="006856BD"/>
    <w:rsid w:val="006857F8"/>
    <w:rsid w:val="00685E1C"/>
    <w:rsid w:val="00686378"/>
    <w:rsid w:val="0068658E"/>
    <w:rsid w:val="006866C7"/>
    <w:rsid w:val="006869A3"/>
    <w:rsid w:val="00686ABF"/>
    <w:rsid w:val="00687269"/>
    <w:rsid w:val="0068762C"/>
    <w:rsid w:val="0068772D"/>
    <w:rsid w:val="00687A6F"/>
    <w:rsid w:val="00687F0F"/>
    <w:rsid w:val="0069008E"/>
    <w:rsid w:val="00690476"/>
    <w:rsid w:val="006905A4"/>
    <w:rsid w:val="006905A7"/>
    <w:rsid w:val="00690C66"/>
    <w:rsid w:val="0069109A"/>
    <w:rsid w:val="00691D49"/>
    <w:rsid w:val="006920DB"/>
    <w:rsid w:val="00692183"/>
    <w:rsid w:val="006922A3"/>
    <w:rsid w:val="006922CB"/>
    <w:rsid w:val="006926BB"/>
    <w:rsid w:val="00692D6F"/>
    <w:rsid w:val="00692EA7"/>
    <w:rsid w:val="006931E4"/>
    <w:rsid w:val="006933AA"/>
    <w:rsid w:val="0069350E"/>
    <w:rsid w:val="00694269"/>
    <w:rsid w:val="006942DB"/>
    <w:rsid w:val="00694741"/>
    <w:rsid w:val="00694868"/>
    <w:rsid w:val="00694C9C"/>
    <w:rsid w:val="0069502B"/>
    <w:rsid w:val="0069573D"/>
    <w:rsid w:val="006958F0"/>
    <w:rsid w:val="00695EA4"/>
    <w:rsid w:val="00696B81"/>
    <w:rsid w:val="00696E55"/>
    <w:rsid w:val="00697351"/>
    <w:rsid w:val="00697388"/>
    <w:rsid w:val="0069784B"/>
    <w:rsid w:val="006A0094"/>
    <w:rsid w:val="006A0252"/>
    <w:rsid w:val="006A02AA"/>
    <w:rsid w:val="006A0414"/>
    <w:rsid w:val="006A0424"/>
    <w:rsid w:val="006A0723"/>
    <w:rsid w:val="006A0B46"/>
    <w:rsid w:val="006A0B49"/>
    <w:rsid w:val="006A0CA1"/>
    <w:rsid w:val="006A161C"/>
    <w:rsid w:val="006A1B1B"/>
    <w:rsid w:val="006A1B37"/>
    <w:rsid w:val="006A1E64"/>
    <w:rsid w:val="006A224E"/>
    <w:rsid w:val="006A2674"/>
    <w:rsid w:val="006A2695"/>
    <w:rsid w:val="006A27AA"/>
    <w:rsid w:val="006A2BCB"/>
    <w:rsid w:val="006A2E7E"/>
    <w:rsid w:val="006A3147"/>
    <w:rsid w:val="006A333B"/>
    <w:rsid w:val="006A349B"/>
    <w:rsid w:val="006A34F6"/>
    <w:rsid w:val="006A3775"/>
    <w:rsid w:val="006A3816"/>
    <w:rsid w:val="006A3DD9"/>
    <w:rsid w:val="006A3F81"/>
    <w:rsid w:val="006A4102"/>
    <w:rsid w:val="006A45F8"/>
    <w:rsid w:val="006A4C56"/>
    <w:rsid w:val="006A4EDD"/>
    <w:rsid w:val="006A5906"/>
    <w:rsid w:val="006A5A8A"/>
    <w:rsid w:val="006A5B0F"/>
    <w:rsid w:val="006A5CB6"/>
    <w:rsid w:val="006A5E70"/>
    <w:rsid w:val="006A6040"/>
    <w:rsid w:val="006A65C6"/>
    <w:rsid w:val="006A6774"/>
    <w:rsid w:val="006A67C6"/>
    <w:rsid w:val="006A6998"/>
    <w:rsid w:val="006A6A73"/>
    <w:rsid w:val="006A6AA3"/>
    <w:rsid w:val="006A6ACF"/>
    <w:rsid w:val="006A6CA7"/>
    <w:rsid w:val="006A6FD0"/>
    <w:rsid w:val="006A708F"/>
    <w:rsid w:val="006A70BF"/>
    <w:rsid w:val="006A784F"/>
    <w:rsid w:val="006A7B1B"/>
    <w:rsid w:val="006A7C85"/>
    <w:rsid w:val="006A7D84"/>
    <w:rsid w:val="006B0025"/>
    <w:rsid w:val="006B028F"/>
    <w:rsid w:val="006B0349"/>
    <w:rsid w:val="006B0D30"/>
    <w:rsid w:val="006B13B7"/>
    <w:rsid w:val="006B1743"/>
    <w:rsid w:val="006B17EB"/>
    <w:rsid w:val="006B1C0B"/>
    <w:rsid w:val="006B2118"/>
    <w:rsid w:val="006B2166"/>
    <w:rsid w:val="006B291E"/>
    <w:rsid w:val="006B2AAA"/>
    <w:rsid w:val="006B2C14"/>
    <w:rsid w:val="006B2C80"/>
    <w:rsid w:val="006B323E"/>
    <w:rsid w:val="006B3609"/>
    <w:rsid w:val="006B37B1"/>
    <w:rsid w:val="006B39E6"/>
    <w:rsid w:val="006B3B4D"/>
    <w:rsid w:val="006B3D21"/>
    <w:rsid w:val="006B49F7"/>
    <w:rsid w:val="006B4B05"/>
    <w:rsid w:val="006B530E"/>
    <w:rsid w:val="006B58AA"/>
    <w:rsid w:val="006B5BF9"/>
    <w:rsid w:val="006B5C2C"/>
    <w:rsid w:val="006B63F7"/>
    <w:rsid w:val="006B6B1E"/>
    <w:rsid w:val="006B6D43"/>
    <w:rsid w:val="006B6EF5"/>
    <w:rsid w:val="006B6F0E"/>
    <w:rsid w:val="006B6F24"/>
    <w:rsid w:val="006B725B"/>
    <w:rsid w:val="006B7275"/>
    <w:rsid w:val="006B72CA"/>
    <w:rsid w:val="006B7A4C"/>
    <w:rsid w:val="006C01F9"/>
    <w:rsid w:val="006C0C85"/>
    <w:rsid w:val="006C0EDD"/>
    <w:rsid w:val="006C129F"/>
    <w:rsid w:val="006C1531"/>
    <w:rsid w:val="006C18FD"/>
    <w:rsid w:val="006C19BE"/>
    <w:rsid w:val="006C1C84"/>
    <w:rsid w:val="006C1C8B"/>
    <w:rsid w:val="006C1F10"/>
    <w:rsid w:val="006C2068"/>
    <w:rsid w:val="006C2169"/>
    <w:rsid w:val="006C2465"/>
    <w:rsid w:val="006C2644"/>
    <w:rsid w:val="006C26E8"/>
    <w:rsid w:val="006C2882"/>
    <w:rsid w:val="006C2A15"/>
    <w:rsid w:val="006C2A1C"/>
    <w:rsid w:val="006C2B06"/>
    <w:rsid w:val="006C2B27"/>
    <w:rsid w:val="006C3080"/>
    <w:rsid w:val="006C3131"/>
    <w:rsid w:val="006C3157"/>
    <w:rsid w:val="006C34E5"/>
    <w:rsid w:val="006C3CFA"/>
    <w:rsid w:val="006C3FB5"/>
    <w:rsid w:val="006C430C"/>
    <w:rsid w:val="006C480C"/>
    <w:rsid w:val="006C4AFD"/>
    <w:rsid w:val="006C4C39"/>
    <w:rsid w:val="006C4D63"/>
    <w:rsid w:val="006C4DE5"/>
    <w:rsid w:val="006C4F56"/>
    <w:rsid w:val="006C5080"/>
    <w:rsid w:val="006C5311"/>
    <w:rsid w:val="006C5FFB"/>
    <w:rsid w:val="006C7140"/>
    <w:rsid w:val="006D015C"/>
    <w:rsid w:val="006D0865"/>
    <w:rsid w:val="006D0C4B"/>
    <w:rsid w:val="006D0D98"/>
    <w:rsid w:val="006D130C"/>
    <w:rsid w:val="006D1625"/>
    <w:rsid w:val="006D1A5F"/>
    <w:rsid w:val="006D1C8F"/>
    <w:rsid w:val="006D1FC6"/>
    <w:rsid w:val="006D2221"/>
    <w:rsid w:val="006D230F"/>
    <w:rsid w:val="006D252F"/>
    <w:rsid w:val="006D25AA"/>
    <w:rsid w:val="006D28B3"/>
    <w:rsid w:val="006D2B3D"/>
    <w:rsid w:val="006D2CAB"/>
    <w:rsid w:val="006D3009"/>
    <w:rsid w:val="006D302C"/>
    <w:rsid w:val="006D35DA"/>
    <w:rsid w:val="006D36A1"/>
    <w:rsid w:val="006D3724"/>
    <w:rsid w:val="006D3A88"/>
    <w:rsid w:val="006D400A"/>
    <w:rsid w:val="006D4953"/>
    <w:rsid w:val="006D4E36"/>
    <w:rsid w:val="006D4FC2"/>
    <w:rsid w:val="006D51F7"/>
    <w:rsid w:val="006D524D"/>
    <w:rsid w:val="006D5466"/>
    <w:rsid w:val="006D6100"/>
    <w:rsid w:val="006D6583"/>
    <w:rsid w:val="006D68DD"/>
    <w:rsid w:val="006D6A0A"/>
    <w:rsid w:val="006D6B8D"/>
    <w:rsid w:val="006D6C2F"/>
    <w:rsid w:val="006D6C33"/>
    <w:rsid w:val="006D6C90"/>
    <w:rsid w:val="006D7563"/>
    <w:rsid w:val="006D7918"/>
    <w:rsid w:val="006E00E8"/>
    <w:rsid w:val="006E02EB"/>
    <w:rsid w:val="006E031A"/>
    <w:rsid w:val="006E0758"/>
    <w:rsid w:val="006E0840"/>
    <w:rsid w:val="006E15AE"/>
    <w:rsid w:val="006E2434"/>
    <w:rsid w:val="006E2854"/>
    <w:rsid w:val="006E2BB6"/>
    <w:rsid w:val="006E30F3"/>
    <w:rsid w:val="006E3627"/>
    <w:rsid w:val="006E364E"/>
    <w:rsid w:val="006E3896"/>
    <w:rsid w:val="006E3A76"/>
    <w:rsid w:val="006E3E75"/>
    <w:rsid w:val="006E4537"/>
    <w:rsid w:val="006E4725"/>
    <w:rsid w:val="006E4DAA"/>
    <w:rsid w:val="006E4E50"/>
    <w:rsid w:val="006E5000"/>
    <w:rsid w:val="006E50DF"/>
    <w:rsid w:val="006E5112"/>
    <w:rsid w:val="006E5979"/>
    <w:rsid w:val="006E5AD8"/>
    <w:rsid w:val="006E5C1C"/>
    <w:rsid w:val="006E5EA1"/>
    <w:rsid w:val="006E65F6"/>
    <w:rsid w:val="006E6C20"/>
    <w:rsid w:val="006E7350"/>
    <w:rsid w:val="006E754C"/>
    <w:rsid w:val="006E794E"/>
    <w:rsid w:val="006E7A40"/>
    <w:rsid w:val="006E7C4A"/>
    <w:rsid w:val="006F0053"/>
    <w:rsid w:val="006F0247"/>
    <w:rsid w:val="006F064F"/>
    <w:rsid w:val="006F0692"/>
    <w:rsid w:val="006F06A5"/>
    <w:rsid w:val="006F08B4"/>
    <w:rsid w:val="006F098D"/>
    <w:rsid w:val="006F10B1"/>
    <w:rsid w:val="006F1405"/>
    <w:rsid w:val="006F167A"/>
    <w:rsid w:val="006F2026"/>
    <w:rsid w:val="006F23FA"/>
    <w:rsid w:val="006F246C"/>
    <w:rsid w:val="006F27DE"/>
    <w:rsid w:val="006F2B9C"/>
    <w:rsid w:val="006F2DFE"/>
    <w:rsid w:val="006F3002"/>
    <w:rsid w:val="006F30BF"/>
    <w:rsid w:val="006F379A"/>
    <w:rsid w:val="006F3AE0"/>
    <w:rsid w:val="006F3E4F"/>
    <w:rsid w:val="006F3E67"/>
    <w:rsid w:val="006F42AC"/>
    <w:rsid w:val="006F4F47"/>
    <w:rsid w:val="006F5506"/>
    <w:rsid w:val="006F5B58"/>
    <w:rsid w:val="006F6089"/>
    <w:rsid w:val="006F640E"/>
    <w:rsid w:val="006F66B2"/>
    <w:rsid w:val="006F6EAA"/>
    <w:rsid w:val="006F6F6F"/>
    <w:rsid w:val="006F7097"/>
    <w:rsid w:val="006F7572"/>
    <w:rsid w:val="006F771F"/>
    <w:rsid w:val="006F78DA"/>
    <w:rsid w:val="006F7D14"/>
    <w:rsid w:val="007009B5"/>
    <w:rsid w:val="007010F8"/>
    <w:rsid w:val="0070130C"/>
    <w:rsid w:val="007017FE"/>
    <w:rsid w:val="00701B3B"/>
    <w:rsid w:val="00701F1A"/>
    <w:rsid w:val="00702287"/>
    <w:rsid w:val="00702497"/>
    <w:rsid w:val="00702691"/>
    <w:rsid w:val="00702A9F"/>
    <w:rsid w:val="007032CA"/>
    <w:rsid w:val="007037FC"/>
    <w:rsid w:val="0070380A"/>
    <w:rsid w:val="00704627"/>
    <w:rsid w:val="00704A9E"/>
    <w:rsid w:val="00704D91"/>
    <w:rsid w:val="00704F70"/>
    <w:rsid w:val="0070527A"/>
    <w:rsid w:val="00705D8E"/>
    <w:rsid w:val="00705F89"/>
    <w:rsid w:val="00705FD7"/>
    <w:rsid w:val="00706218"/>
    <w:rsid w:val="00706495"/>
    <w:rsid w:val="007066C3"/>
    <w:rsid w:val="00706C64"/>
    <w:rsid w:val="0070704D"/>
    <w:rsid w:val="0070709B"/>
    <w:rsid w:val="007072E2"/>
    <w:rsid w:val="007077B5"/>
    <w:rsid w:val="007101AD"/>
    <w:rsid w:val="007101CD"/>
    <w:rsid w:val="00710211"/>
    <w:rsid w:val="00710506"/>
    <w:rsid w:val="00710617"/>
    <w:rsid w:val="0071071D"/>
    <w:rsid w:val="00710931"/>
    <w:rsid w:val="00710AA6"/>
    <w:rsid w:val="00710E3C"/>
    <w:rsid w:val="0071119A"/>
    <w:rsid w:val="00711215"/>
    <w:rsid w:val="007122D6"/>
    <w:rsid w:val="0071243F"/>
    <w:rsid w:val="00712716"/>
    <w:rsid w:val="00712A0C"/>
    <w:rsid w:val="00712A84"/>
    <w:rsid w:val="00712E40"/>
    <w:rsid w:val="00713000"/>
    <w:rsid w:val="007138CF"/>
    <w:rsid w:val="007139BC"/>
    <w:rsid w:val="00713A41"/>
    <w:rsid w:val="00713D63"/>
    <w:rsid w:val="00713FF1"/>
    <w:rsid w:val="0071402C"/>
    <w:rsid w:val="00714759"/>
    <w:rsid w:val="007147D7"/>
    <w:rsid w:val="0071515E"/>
    <w:rsid w:val="0071518E"/>
    <w:rsid w:val="00715276"/>
    <w:rsid w:val="00715473"/>
    <w:rsid w:val="00715475"/>
    <w:rsid w:val="00715477"/>
    <w:rsid w:val="00715693"/>
    <w:rsid w:val="0071588A"/>
    <w:rsid w:val="007158AB"/>
    <w:rsid w:val="00715B7F"/>
    <w:rsid w:val="00715D75"/>
    <w:rsid w:val="00716107"/>
    <w:rsid w:val="00716D88"/>
    <w:rsid w:val="0071744E"/>
    <w:rsid w:val="007178A5"/>
    <w:rsid w:val="00717E4A"/>
    <w:rsid w:val="00717EC1"/>
    <w:rsid w:val="00720406"/>
    <w:rsid w:val="00720454"/>
    <w:rsid w:val="00720458"/>
    <w:rsid w:val="007207A1"/>
    <w:rsid w:val="00720A61"/>
    <w:rsid w:val="00721429"/>
    <w:rsid w:val="00721961"/>
    <w:rsid w:val="00722161"/>
    <w:rsid w:val="0072252D"/>
    <w:rsid w:val="0072260F"/>
    <w:rsid w:val="007229A8"/>
    <w:rsid w:val="00723321"/>
    <w:rsid w:val="00723635"/>
    <w:rsid w:val="007237BE"/>
    <w:rsid w:val="00724085"/>
    <w:rsid w:val="00724237"/>
    <w:rsid w:val="0072458A"/>
    <w:rsid w:val="00724B83"/>
    <w:rsid w:val="00724DED"/>
    <w:rsid w:val="007250BB"/>
    <w:rsid w:val="0072563D"/>
    <w:rsid w:val="00725720"/>
    <w:rsid w:val="00725970"/>
    <w:rsid w:val="007259A6"/>
    <w:rsid w:val="00725B0F"/>
    <w:rsid w:val="007261FD"/>
    <w:rsid w:val="007263EA"/>
    <w:rsid w:val="00726492"/>
    <w:rsid w:val="00726909"/>
    <w:rsid w:val="00726E7E"/>
    <w:rsid w:val="00726EE4"/>
    <w:rsid w:val="007275F3"/>
    <w:rsid w:val="00730041"/>
    <w:rsid w:val="007309BB"/>
    <w:rsid w:val="00730B4D"/>
    <w:rsid w:val="00730E29"/>
    <w:rsid w:val="00731196"/>
    <w:rsid w:val="0073158E"/>
    <w:rsid w:val="007317BC"/>
    <w:rsid w:val="007319B8"/>
    <w:rsid w:val="00731C2B"/>
    <w:rsid w:val="00731E9E"/>
    <w:rsid w:val="00732268"/>
    <w:rsid w:val="007322A3"/>
    <w:rsid w:val="007322AB"/>
    <w:rsid w:val="00732493"/>
    <w:rsid w:val="00733383"/>
    <w:rsid w:val="00733489"/>
    <w:rsid w:val="00733641"/>
    <w:rsid w:val="00733C2E"/>
    <w:rsid w:val="007352C0"/>
    <w:rsid w:val="00735370"/>
    <w:rsid w:val="007353D3"/>
    <w:rsid w:val="0073548F"/>
    <w:rsid w:val="00735EA5"/>
    <w:rsid w:val="0073600B"/>
    <w:rsid w:val="007364D6"/>
    <w:rsid w:val="00736584"/>
    <w:rsid w:val="00736F65"/>
    <w:rsid w:val="007372E9"/>
    <w:rsid w:val="00737633"/>
    <w:rsid w:val="00737B24"/>
    <w:rsid w:val="00737D08"/>
    <w:rsid w:val="00737D8A"/>
    <w:rsid w:val="007403CA"/>
    <w:rsid w:val="007406B9"/>
    <w:rsid w:val="007406E0"/>
    <w:rsid w:val="007407F0"/>
    <w:rsid w:val="007408AB"/>
    <w:rsid w:val="0074099F"/>
    <w:rsid w:val="00741161"/>
    <w:rsid w:val="00741486"/>
    <w:rsid w:val="00741C5B"/>
    <w:rsid w:val="0074235E"/>
    <w:rsid w:val="0074250D"/>
    <w:rsid w:val="0074274D"/>
    <w:rsid w:val="007428C6"/>
    <w:rsid w:val="00742D77"/>
    <w:rsid w:val="00742FEF"/>
    <w:rsid w:val="00743681"/>
    <w:rsid w:val="007438AA"/>
    <w:rsid w:val="00743A70"/>
    <w:rsid w:val="00744BC7"/>
    <w:rsid w:val="00744C86"/>
    <w:rsid w:val="00744F2E"/>
    <w:rsid w:val="00744F5A"/>
    <w:rsid w:val="00744FEF"/>
    <w:rsid w:val="0074508F"/>
    <w:rsid w:val="007451BF"/>
    <w:rsid w:val="007456F5"/>
    <w:rsid w:val="0074570D"/>
    <w:rsid w:val="007457DE"/>
    <w:rsid w:val="00745851"/>
    <w:rsid w:val="00745C4F"/>
    <w:rsid w:val="00745EE8"/>
    <w:rsid w:val="007461BE"/>
    <w:rsid w:val="007461F1"/>
    <w:rsid w:val="00746904"/>
    <w:rsid w:val="00746C5D"/>
    <w:rsid w:val="00746D0B"/>
    <w:rsid w:val="00747354"/>
    <w:rsid w:val="0074736C"/>
    <w:rsid w:val="00747413"/>
    <w:rsid w:val="007501BE"/>
    <w:rsid w:val="00750321"/>
    <w:rsid w:val="0075075C"/>
    <w:rsid w:val="007508BE"/>
    <w:rsid w:val="007509D7"/>
    <w:rsid w:val="007509EA"/>
    <w:rsid w:val="00750C5D"/>
    <w:rsid w:val="00750EC8"/>
    <w:rsid w:val="00750FF1"/>
    <w:rsid w:val="0075126C"/>
    <w:rsid w:val="0075156B"/>
    <w:rsid w:val="0075230C"/>
    <w:rsid w:val="007525B5"/>
    <w:rsid w:val="007527ED"/>
    <w:rsid w:val="00752892"/>
    <w:rsid w:val="00752BB3"/>
    <w:rsid w:val="00752D57"/>
    <w:rsid w:val="00752E03"/>
    <w:rsid w:val="00753845"/>
    <w:rsid w:val="00753CDB"/>
    <w:rsid w:val="00754196"/>
    <w:rsid w:val="007541E0"/>
    <w:rsid w:val="00754254"/>
    <w:rsid w:val="007546E6"/>
    <w:rsid w:val="007546E9"/>
    <w:rsid w:val="007547A9"/>
    <w:rsid w:val="007548B7"/>
    <w:rsid w:val="00754944"/>
    <w:rsid w:val="0075548E"/>
    <w:rsid w:val="00755992"/>
    <w:rsid w:val="00755DE4"/>
    <w:rsid w:val="00756050"/>
    <w:rsid w:val="00756268"/>
    <w:rsid w:val="00756427"/>
    <w:rsid w:val="0075671B"/>
    <w:rsid w:val="007567FD"/>
    <w:rsid w:val="00756D85"/>
    <w:rsid w:val="00756FA5"/>
    <w:rsid w:val="00757032"/>
    <w:rsid w:val="0075729E"/>
    <w:rsid w:val="007573AA"/>
    <w:rsid w:val="0076005E"/>
    <w:rsid w:val="007601A2"/>
    <w:rsid w:val="00760770"/>
    <w:rsid w:val="00761565"/>
    <w:rsid w:val="007615FE"/>
    <w:rsid w:val="00761629"/>
    <w:rsid w:val="0076197D"/>
    <w:rsid w:val="007619AD"/>
    <w:rsid w:val="00761B4B"/>
    <w:rsid w:val="00761F72"/>
    <w:rsid w:val="00762673"/>
    <w:rsid w:val="0076272C"/>
    <w:rsid w:val="00762933"/>
    <w:rsid w:val="00762E69"/>
    <w:rsid w:val="0076323E"/>
    <w:rsid w:val="0076347B"/>
    <w:rsid w:val="00763627"/>
    <w:rsid w:val="00763885"/>
    <w:rsid w:val="00763E81"/>
    <w:rsid w:val="00764067"/>
    <w:rsid w:val="00764137"/>
    <w:rsid w:val="0076424A"/>
    <w:rsid w:val="00764455"/>
    <w:rsid w:val="00764536"/>
    <w:rsid w:val="00764AB4"/>
    <w:rsid w:val="00764E41"/>
    <w:rsid w:val="00764EC1"/>
    <w:rsid w:val="007656D7"/>
    <w:rsid w:val="007657F1"/>
    <w:rsid w:val="0076586E"/>
    <w:rsid w:val="00765A55"/>
    <w:rsid w:val="00765C1A"/>
    <w:rsid w:val="007667E3"/>
    <w:rsid w:val="00766A26"/>
    <w:rsid w:val="00766BA5"/>
    <w:rsid w:val="00767450"/>
    <w:rsid w:val="00767AED"/>
    <w:rsid w:val="00767CA2"/>
    <w:rsid w:val="0077024F"/>
    <w:rsid w:val="007705A6"/>
    <w:rsid w:val="00770666"/>
    <w:rsid w:val="0077087B"/>
    <w:rsid w:val="00770C67"/>
    <w:rsid w:val="00770DB9"/>
    <w:rsid w:val="00771051"/>
    <w:rsid w:val="00771107"/>
    <w:rsid w:val="00771381"/>
    <w:rsid w:val="00771488"/>
    <w:rsid w:val="00771B9B"/>
    <w:rsid w:val="0077221C"/>
    <w:rsid w:val="007723B4"/>
    <w:rsid w:val="00772B91"/>
    <w:rsid w:val="00772CBE"/>
    <w:rsid w:val="00772DDD"/>
    <w:rsid w:val="00772F04"/>
    <w:rsid w:val="0077387F"/>
    <w:rsid w:val="007739E6"/>
    <w:rsid w:val="00773B1F"/>
    <w:rsid w:val="00773B2A"/>
    <w:rsid w:val="00774363"/>
    <w:rsid w:val="00774464"/>
    <w:rsid w:val="00774EB6"/>
    <w:rsid w:val="00775004"/>
    <w:rsid w:val="007750C9"/>
    <w:rsid w:val="007751D5"/>
    <w:rsid w:val="0077573B"/>
    <w:rsid w:val="0077623C"/>
    <w:rsid w:val="0077639C"/>
    <w:rsid w:val="00776464"/>
    <w:rsid w:val="0077647D"/>
    <w:rsid w:val="0077656A"/>
    <w:rsid w:val="0077665F"/>
    <w:rsid w:val="00776738"/>
    <w:rsid w:val="00776DC3"/>
    <w:rsid w:val="007771AC"/>
    <w:rsid w:val="0077747A"/>
    <w:rsid w:val="00777E03"/>
    <w:rsid w:val="007800C6"/>
    <w:rsid w:val="00780951"/>
    <w:rsid w:val="00780A54"/>
    <w:rsid w:val="00780B14"/>
    <w:rsid w:val="00780C2B"/>
    <w:rsid w:val="00780DBC"/>
    <w:rsid w:val="00780E2C"/>
    <w:rsid w:val="0078160B"/>
    <w:rsid w:val="00781B59"/>
    <w:rsid w:val="00781D76"/>
    <w:rsid w:val="00782109"/>
    <w:rsid w:val="00782266"/>
    <w:rsid w:val="007827ED"/>
    <w:rsid w:val="00782813"/>
    <w:rsid w:val="007828C3"/>
    <w:rsid w:val="007831C2"/>
    <w:rsid w:val="007835B9"/>
    <w:rsid w:val="007836F7"/>
    <w:rsid w:val="00783773"/>
    <w:rsid w:val="00783896"/>
    <w:rsid w:val="00783946"/>
    <w:rsid w:val="00783A01"/>
    <w:rsid w:val="00783FD2"/>
    <w:rsid w:val="00784CDE"/>
    <w:rsid w:val="00785171"/>
    <w:rsid w:val="00785254"/>
    <w:rsid w:val="0078565B"/>
    <w:rsid w:val="00785759"/>
    <w:rsid w:val="0078596F"/>
    <w:rsid w:val="00786039"/>
    <w:rsid w:val="0078614E"/>
    <w:rsid w:val="00786399"/>
    <w:rsid w:val="007866AD"/>
    <w:rsid w:val="007868ED"/>
    <w:rsid w:val="00786BA0"/>
    <w:rsid w:val="00786C38"/>
    <w:rsid w:val="00786D34"/>
    <w:rsid w:val="00787073"/>
    <w:rsid w:val="007877B7"/>
    <w:rsid w:val="00787819"/>
    <w:rsid w:val="00787A18"/>
    <w:rsid w:val="00787C6A"/>
    <w:rsid w:val="00787C96"/>
    <w:rsid w:val="00787E62"/>
    <w:rsid w:val="00787EB2"/>
    <w:rsid w:val="007900B9"/>
    <w:rsid w:val="0079017F"/>
    <w:rsid w:val="00791125"/>
    <w:rsid w:val="007912DD"/>
    <w:rsid w:val="007913CD"/>
    <w:rsid w:val="007916FE"/>
    <w:rsid w:val="00791A66"/>
    <w:rsid w:val="00791DEE"/>
    <w:rsid w:val="00791F08"/>
    <w:rsid w:val="00792269"/>
    <w:rsid w:val="00792412"/>
    <w:rsid w:val="007925B0"/>
    <w:rsid w:val="00792C4C"/>
    <w:rsid w:val="00792E81"/>
    <w:rsid w:val="0079404F"/>
    <w:rsid w:val="00794F6F"/>
    <w:rsid w:val="0079526D"/>
    <w:rsid w:val="007953F7"/>
    <w:rsid w:val="00795A2B"/>
    <w:rsid w:val="00795E01"/>
    <w:rsid w:val="00796046"/>
    <w:rsid w:val="0079612F"/>
    <w:rsid w:val="00796427"/>
    <w:rsid w:val="00796459"/>
    <w:rsid w:val="007964C8"/>
    <w:rsid w:val="007966A1"/>
    <w:rsid w:val="007966E9"/>
    <w:rsid w:val="007968F7"/>
    <w:rsid w:val="00796C88"/>
    <w:rsid w:val="007975F7"/>
    <w:rsid w:val="00797A45"/>
    <w:rsid w:val="00797B38"/>
    <w:rsid w:val="00797BF4"/>
    <w:rsid w:val="00797E01"/>
    <w:rsid w:val="007A03BA"/>
    <w:rsid w:val="007A04E5"/>
    <w:rsid w:val="007A0711"/>
    <w:rsid w:val="007A076D"/>
    <w:rsid w:val="007A10BC"/>
    <w:rsid w:val="007A12F2"/>
    <w:rsid w:val="007A1584"/>
    <w:rsid w:val="007A192B"/>
    <w:rsid w:val="007A1AA5"/>
    <w:rsid w:val="007A1C7E"/>
    <w:rsid w:val="007A1DA0"/>
    <w:rsid w:val="007A1DA3"/>
    <w:rsid w:val="007A26E0"/>
    <w:rsid w:val="007A2772"/>
    <w:rsid w:val="007A2A4C"/>
    <w:rsid w:val="007A3612"/>
    <w:rsid w:val="007A3737"/>
    <w:rsid w:val="007A3917"/>
    <w:rsid w:val="007A3B62"/>
    <w:rsid w:val="007A3BA2"/>
    <w:rsid w:val="007A3E87"/>
    <w:rsid w:val="007A4042"/>
    <w:rsid w:val="007A415F"/>
    <w:rsid w:val="007A45CD"/>
    <w:rsid w:val="007A4763"/>
    <w:rsid w:val="007A4BFA"/>
    <w:rsid w:val="007A4E72"/>
    <w:rsid w:val="007A517C"/>
    <w:rsid w:val="007A5491"/>
    <w:rsid w:val="007A5F88"/>
    <w:rsid w:val="007A695D"/>
    <w:rsid w:val="007A736C"/>
    <w:rsid w:val="007A75F0"/>
    <w:rsid w:val="007A788D"/>
    <w:rsid w:val="007A7F2D"/>
    <w:rsid w:val="007B08BC"/>
    <w:rsid w:val="007B0A0E"/>
    <w:rsid w:val="007B0C6F"/>
    <w:rsid w:val="007B0D0D"/>
    <w:rsid w:val="007B0E22"/>
    <w:rsid w:val="007B0EAA"/>
    <w:rsid w:val="007B0EC0"/>
    <w:rsid w:val="007B1251"/>
    <w:rsid w:val="007B17FF"/>
    <w:rsid w:val="007B2BF0"/>
    <w:rsid w:val="007B34CF"/>
    <w:rsid w:val="007B3957"/>
    <w:rsid w:val="007B3CF7"/>
    <w:rsid w:val="007B3FE7"/>
    <w:rsid w:val="007B413C"/>
    <w:rsid w:val="007B4264"/>
    <w:rsid w:val="007B457F"/>
    <w:rsid w:val="007B4590"/>
    <w:rsid w:val="007B4B9B"/>
    <w:rsid w:val="007B4CE7"/>
    <w:rsid w:val="007B5C05"/>
    <w:rsid w:val="007B604C"/>
    <w:rsid w:val="007B6BED"/>
    <w:rsid w:val="007B726E"/>
    <w:rsid w:val="007B731B"/>
    <w:rsid w:val="007B796E"/>
    <w:rsid w:val="007B7B50"/>
    <w:rsid w:val="007B7B6F"/>
    <w:rsid w:val="007B7C0C"/>
    <w:rsid w:val="007C031C"/>
    <w:rsid w:val="007C0F61"/>
    <w:rsid w:val="007C1591"/>
    <w:rsid w:val="007C16B9"/>
    <w:rsid w:val="007C185D"/>
    <w:rsid w:val="007C1967"/>
    <w:rsid w:val="007C2340"/>
    <w:rsid w:val="007C2814"/>
    <w:rsid w:val="007C2817"/>
    <w:rsid w:val="007C281B"/>
    <w:rsid w:val="007C28B6"/>
    <w:rsid w:val="007C29FD"/>
    <w:rsid w:val="007C2CAD"/>
    <w:rsid w:val="007C2E4A"/>
    <w:rsid w:val="007C2E86"/>
    <w:rsid w:val="007C3526"/>
    <w:rsid w:val="007C3B42"/>
    <w:rsid w:val="007C3CD5"/>
    <w:rsid w:val="007C415A"/>
    <w:rsid w:val="007C4B56"/>
    <w:rsid w:val="007C5239"/>
    <w:rsid w:val="007C5277"/>
    <w:rsid w:val="007C53E3"/>
    <w:rsid w:val="007C542B"/>
    <w:rsid w:val="007C5945"/>
    <w:rsid w:val="007C5CD3"/>
    <w:rsid w:val="007C5E69"/>
    <w:rsid w:val="007C6064"/>
    <w:rsid w:val="007C6402"/>
    <w:rsid w:val="007C67D4"/>
    <w:rsid w:val="007C68B6"/>
    <w:rsid w:val="007C6909"/>
    <w:rsid w:val="007C6AB0"/>
    <w:rsid w:val="007C6B2A"/>
    <w:rsid w:val="007C6EAB"/>
    <w:rsid w:val="007C76AF"/>
    <w:rsid w:val="007C7F7B"/>
    <w:rsid w:val="007C7FD0"/>
    <w:rsid w:val="007D0147"/>
    <w:rsid w:val="007D0750"/>
    <w:rsid w:val="007D07F0"/>
    <w:rsid w:val="007D0969"/>
    <w:rsid w:val="007D0A81"/>
    <w:rsid w:val="007D0C57"/>
    <w:rsid w:val="007D0CA3"/>
    <w:rsid w:val="007D14CD"/>
    <w:rsid w:val="007D18AB"/>
    <w:rsid w:val="007D19A1"/>
    <w:rsid w:val="007D22A3"/>
    <w:rsid w:val="007D22C1"/>
    <w:rsid w:val="007D240C"/>
    <w:rsid w:val="007D3814"/>
    <w:rsid w:val="007D38BF"/>
    <w:rsid w:val="007D3912"/>
    <w:rsid w:val="007D3C2B"/>
    <w:rsid w:val="007D3C6F"/>
    <w:rsid w:val="007D40B6"/>
    <w:rsid w:val="007D4155"/>
    <w:rsid w:val="007D4469"/>
    <w:rsid w:val="007D4C72"/>
    <w:rsid w:val="007D559B"/>
    <w:rsid w:val="007D57B3"/>
    <w:rsid w:val="007D5D26"/>
    <w:rsid w:val="007D61DB"/>
    <w:rsid w:val="007D6245"/>
    <w:rsid w:val="007D62A9"/>
    <w:rsid w:val="007D631B"/>
    <w:rsid w:val="007D65C3"/>
    <w:rsid w:val="007D66AF"/>
    <w:rsid w:val="007D6768"/>
    <w:rsid w:val="007D67F4"/>
    <w:rsid w:val="007D6866"/>
    <w:rsid w:val="007D6878"/>
    <w:rsid w:val="007D68A6"/>
    <w:rsid w:val="007D726A"/>
    <w:rsid w:val="007D761E"/>
    <w:rsid w:val="007D7CB6"/>
    <w:rsid w:val="007E054A"/>
    <w:rsid w:val="007E05F0"/>
    <w:rsid w:val="007E0B09"/>
    <w:rsid w:val="007E0C78"/>
    <w:rsid w:val="007E0EB2"/>
    <w:rsid w:val="007E142E"/>
    <w:rsid w:val="007E17DA"/>
    <w:rsid w:val="007E1AE3"/>
    <w:rsid w:val="007E1E71"/>
    <w:rsid w:val="007E1F90"/>
    <w:rsid w:val="007E1FE4"/>
    <w:rsid w:val="007E2124"/>
    <w:rsid w:val="007E22B6"/>
    <w:rsid w:val="007E30E4"/>
    <w:rsid w:val="007E3621"/>
    <w:rsid w:val="007E3758"/>
    <w:rsid w:val="007E38AF"/>
    <w:rsid w:val="007E3B82"/>
    <w:rsid w:val="007E3D77"/>
    <w:rsid w:val="007E4151"/>
    <w:rsid w:val="007E4408"/>
    <w:rsid w:val="007E48E5"/>
    <w:rsid w:val="007E503A"/>
    <w:rsid w:val="007E5296"/>
    <w:rsid w:val="007E5416"/>
    <w:rsid w:val="007E5B5C"/>
    <w:rsid w:val="007E5D55"/>
    <w:rsid w:val="007E5E3F"/>
    <w:rsid w:val="007E604F"/>
    <w:rsid w:val="007E63AD"/>
    <w:rsid w:val="007E65F1"/>
    <w:rsid w:val="007E669C"/>
    <w:rsid w:val="007E6A0B"/>
    <w:rsid w:val="007E6B7B"/>
    <w:rsid w:val="007E6F26"/>
    <w:rsid w:val="007E74B9"/>
    <w:rsid w:val="007E7559"/>
    <w:rsid w:val="007F0320"/>
    <w:rsid w:val="007F03A3"/>
    <w:rsid w:val="007F09A2"/>
    <w:rsid w:val="007F0B2F"/>
    <w:rsid w:val="007F0CD4"/>
    <w:rsid w:val="007F10F8"/>
    <w:rsid w:val="007F126C"/>
    <w:rsid w:val="007F132E"/>
    <w:rsid w:val="007F18E9"/>
    <w:rsid w:val="007F1EEB"/>
    <w:rsid w:val="007F2278"/>
    <w:rsid w:val="007F2B71"/>
    <w:rsid w:val="007F2E6D"/>
    <w:rsid w:val="007F2EE0"/>
    <w:rsid w:val="007F3022"/>
    <w:rsid w:val="007F31AE"/>
    <w:rsid w:val="007F32ED"/>
    <w:rsid w:val="007F3607"/>
    <w:rsid w:val="007F364B"/>
    <w:rsid w:val="007F39A3"/>
    <w:rsid w:val="007F3E97"/>
    <w:rsid w:val="007F4294"/>
    <w:rsid w:val="007F42A9"/>
    <w:rsid w:val="007F4575"/>
    <w:rsid w:val="007F467F"/>
    <w:rsid w:val="007F4E47"/>
    <w:rsid w:val="007F57CD"/>
    <w:rsid w:val="007F588B"/>
    <w:rsid w:val="007F5A8C"/>
    <w:rsid w:val="007F64B7"/>
    <w:rsid w:val="007F6D8F"/>
    <w:rsid w:val="007F7118"/>
    <w:rsid w:val="007F7126"/>
    <w:rsid w:val="007F77C9"/>
    <w:rsid w:val="007F7BA5"/>
    <w:rsid w:val="0080071D"/>
    <w:rsid w:val="00800836"/>
    <w:rsid w:val="00800B92"/>
    <w:rsid w:val="00800C44"/>
    <w:rsid w:val="00800DBC"/>
    <w:rsid w:val="0080112F"/>
    <w:rsid w:val="00801F07"/>
    <w:rsid w:val="008021BA"/>
    <w:rsid w:val="0080231E"/>
    <w:rsid w:val="00802459"/>
    <w:rsid w:val="008028FB"/>
    <w:rsid w:val="00802944"/>
    <w:rsid w:val="0080329F"/>
    <w:rsid w:val="00803896"/>
    <w:rsid w:val="00803A47"/>
    <w:rsid w:val="00803CDC"/>
    <w:rsid w:val="00803F99"/>
    <w:rsid w:val="008042AF"/>
    <w:rsid w:val="008043A3"/>
    <w:rsid w:val="008044B8"/>
    <w:rsid w:val="0080459A"/>
    <w:rsid w:val="008045A7"/>
    <w:rsid w:val="00804802"/>
    <w:rsid w:val="008049E6"/>
    <w:rsid w:val="008057F5"/>
    <w:rsid w:val="00805CEA"/>
    <w:rsid w:val="00805E16"/>
    <w:rsid w:val="00805F4C"/>
    <w:rsid w:val="008065B2"/>
    <w:rsid w:val="0080667E"/>
    <w:rsid w:val="00807028"/>
    <w:rsid w:val="00807051"/>
    <w:rsid w:val="008076C6"/>
    <w:rsid w:val="00807B5A"/>
    <w:rsid w:val="00807C2C"/>
    <w:rsid w:val="0081056F"/>
    <w:rsid w:val="008108A3"/>
    <w:rsid w:val="008109F7"/>
    <w:rsid w:val="00810AE8"/>
    <w:rsid w:val="00810EE8"/>
    <w:rsid w:val="008110F4"/>
    <w:rsid w:val="00811102"/>
    <w:rsid w:val="008112F7"/>
    <w:rsid w:val="008115E4"/>
    <w:rsid w:val="008118D3"/>
    <w:rsid w:val="00811E1F"/>
    <w:rsid w:val="008121BA"/>
    <w:rsid w:val="008122E7"/>
    <w:rsid w:val="00812371"/>
    <w:rsid w:val="008124FA"/>
    <w:rsid w:val="00812989"/>
    <w:rsid w:val="00812B7B"/>
    <w:rsid w:val="00812D46"/>
    <w:rsid w:val="00812FD4"/>
    <w:rsid w:val="0081331F"/>
    <w:rsid w:val="0081356A"/>
    <w:rsid w:val="00813E66"/>
    <w:rsid w:val="00814A98"/>
    <w:rsid w:val="00814C82"/>
    <w:rsid w:val="00814EBE"/>
    <w:rsid w:val="00815005"/>
    <w:rsid w:val="008153AB"/>
    <w:rsid w:val="008153E7"/>
    <w:rsid w:val="0081579F"/>
    <w:rsid w:val="00815B16"/>
    <w:rsid w:val="00815BE1"/>
    <w:rsid w:val="00816403"/>
    <w:rsid w:val="008164C7"/>
    <w:rsid w:val="008164CF"/>
    <w:rsid w:val="00816692"/>
    <w:rsid w:val="00816981"/>
    <w:rsid w:val="00816B67"/>
    <w:rsid w:val="00816C9B"/>
    <w:rsid w:val="00816DE3"/>
    <w:rsid w:val="00816F5F"/>
    <w:rsid w:val="008173D6"/>
    <w:rsid w:val="00817568"/>
    <w:rsid w:val="008179CD"/>
    <w:rsid w:val="00817E0F"/>
    <w:rsid w:val="00820068"/>
    <w:rsid w:val="00820315"/>
    <w:rsid w:val="00820553"/>
    <w:rsid w:val="0082068D"/>
    <w:rsid w:val="00820DF2"/>
    <w:rsid w:val="0082143C"/>
    <w:rsid w:val="008218E4"/>
    <w:rsid w:val="00821947"/>
    <w:rsid w:val="00821D95"/>
    <w:rsid w:val="008225DB"/>
    <w:rsid w:val="008227FA"/>
    <w:rsid w:val="008228A3"/>
    <w:rsid w:val="008228AD"/>
    <w:rsid w:val="0082294A"/>
    <w:rsid w:val="00822D77"/>
    <w:rsid w:val="00822DF1"/>
    <w:rsid w:val="008230E1"/>
    <w:rsid w:val="00823102"/>
    <w:rsid w:val="00823958"/>
    <w:rsid w:val="00823980"/>
    <w:rsid w:val="00823CD7"/>
    <w:rsid w:val="00823F71"/>
    <w:rsid w:val="00824995"/>
    <w:rsid w:val="00824CD1"/>
    <w:rsid w:val="008253D8"/>
    <w:rsid w:val="00825427"/>
    <w:rsid w:val="00825D32"/>
    <w:rsid w:val="008261E4"/>
    <w:rsid w:val="008262A4"/>
    <w:rsid w:val="008263F9"/>
    <w:rsid w:val="0082678B"/>
    <w:rsid w:val="008269D8"/>
    <w:rsid w:val="0082707C"/>
    <w:rsid w:val="0082710E"/>
    <w:rsid w:val="00827BCF"/>
    <w:rsid w:val="00827F46"/>
    <w:rsid w:val="008303EE"/>
    <w:rsid w:val="0083062D"/>
    <w:rsid w:val="00830C7F"/>
    <w:rsid w:val="0083151F"/>
    <w:rsid w:val="00831EE5"/>
    <w:rsid w:val="0083226D"/>
    <w:rsid w:val="00832414"/>
    <w:rsid w:val="00832637"/>
    <w:rsid w:val="00832658"/>
    <w:rsid w:val="0083279E"/>
    <w:rsid w:val="00832875"/>
    <w:rsid w:val="0083289A"/>
    <w:rsid w:val="008328AF"/>
    <w:rsid w:val="00832C93"/>
    <w:rsid w:val="00833133"/>
    <w:rsid w:val="008334F9"/>
    <w:rsid w:val="00833C6D"/>
    <w:rsid w:val="00833CC0"/>
    <w:rsid w:val="00833DEB"/>
    <w:rsid w:val="0083401E"/>
    <w:rsid w:val="00834BCD"/>
    <w:rsid w:val="00834CF8"/>
    <w:rsid w:val="00834ED8"/>
    <w:rsid w:val="00835596"/>
    <w:rsid w:val="008358F3"/>
    <w:rsid w:val="00835C33"/>
    <w:rsid w:val="00835E39"/>
    <w:rsid w:val="00835F46"/>
    <w:rsid w:val="00835F91"/>
    <w:rsid w:val="008360EA"/>
    <w:rsid w:val="008362DE"/>
    <w:rsid w:val="008369D9"/>
    <w:rsid w:val="00837005"/>
    <w:rsid w:val="008370DD"/>
    <w:rsid w:val="008373F3"/>
    <w:rsid w:val="0083763A"/>
    <w:rsid w:val="00837B14"/>
    <w:rsid w:val="00837D7E"/>
    <w:rsid w:val="00837F02"/>
    <w:rsid w:val="008400C9"/>
    <w:rsid w:val="0084112B"/>
    <w:rsid w:val="0084138E"/>
    <w:rsid w:val="008417AC"/>
    <w:rsid w:val="00841957"/>
    <w:rsid w:val="00841C52"/>
    <w:rsid w:val="00841E02"/>
    <w:rsid w:val="008422A0"/>
    <w:rsid w:val="008423BD"/>
    <w:rsid w:val="00842437"/>
    <w:rsid w:val="00842CD0"/>
    <w:rsid w:val="00843085"/>
    <w:rsid w:val="00843767"/>
    <w:rsid w:val="008438A2"/>
    <w:rsid w:val="00843974"/>
    <w:rsid w:val="00843A74"/>
    <w:rsid w:val="008441FE"/>
    <w:rsid w:val="00844284"/>
    <w:rsid w:val="00844340"/>
    <w:rsid w:val="00844547"/>
    <w:rsid w:val="008445F0"/>
    <w:rsid w:val="0084498B"/>
    <w:rsid w:val="00844A4C"/>
    <w:rsid w:val="00844B99"/>
    <w:rsid w:val="00844FF3"/>
    <w:rsid w:val="0084559F"/>
    <w:rsid w:val="008455A7"/>
    <w:rsid w:val="00845645"/>
    <w:rsid w:val="0084565F"/>
    <w:rsid w:val="00845973"/>
    <w:rsid w:val="00845A37"/>
    <w:rsid w:val="00845B17"/>
    <w:rsid w:val="00846506"/>
    <w:rsid w:val="008470AB"/>
    <w:rsid w:val="00847836"/>
    <w:rsid w:val="008478B6"/>
    <w:rsid w:val="00850204"/>
    <w:rsid w:val="0085045B"/>
    <w:rsid w:val="00850691"/>
    <w:rsid w:val="008506BF"/>
    <w:rsid w:val="008506FA"/>
    <w:rsid w:val="0085092F"/>
    <w:rsid w:val="00850B0E"/>
    <w:rsid w:val="00850D3B"/>
    <w:rsid w:val="0085110D"/>
    <w:rsid w:val="00851156"/>
    <w:rsid w:val="00851294"/>
    <w:rsid w:val="0085140E"/>
    <w:rsid w:val="00851950"/>
    <w:rsid w:val="008519A4"/>
    <w:rsid w:val="00852025"/>
    <w:rsid w:val="008522E2"/>
    <w:rsid w:val="008522E9"/>
    <w:rsid w:val="0085357D"/>
    <w:rsid w:val="008535BE"/>
    <w:rsid w:val="00853C6B"/>
    <w:rsid w:val="00853D24"/>
    <w:rsid w:val="00853D68"/>
    <w:rsid w:val="00853D6B"/>
    <w:rsid w:val="0085434B"/>
    <w:rsid w:val="008547C2"/>
    <w:rsid w:val="00854E8B"/>
    <w:rsid w:val="008550D5"/>
    <w:rsid w:val="008551FF"/>
    <w:rsid w:val="00855498"/>
    <w:rsid w:val="008555C2"/>
    <w:rsid w:val="0085587C"/>
    <w:rsid w:val="0085601F"/>
    <w:rsid w:val="0085643B"/>
    <w:rsid w:val="0085663D"/>
    <w:rsid w:val="00856A80"/>
    <w:rsid w:val="00857173"/>
    <w:rsid w:val="00857517"/>
    <w:rsid w:val="00857705"/>
    <w:rsid w:val="0085794F"/>
    <w:rsid w:val="00857F42"/>
    <w:rsid w:val="00860190"/>
    <w:rsid w:val="00860246"/>
    <w:rsid w:val="0086050C"/>
    <w:rsid w:val="00860542"/>
    <w:rsid w:val="00860D9A"/>
    <w:rsid w:val="0086115A"/>
    <w:rsid w:val="0086142A"/>
    <w:rsid w:val="00861856"/>
    <w:rsid w:val="00861961"/>
    <w:rsid w:val="0086196A"/>
    <w:rsid w:val="00861BA6"/>
    <w:rsid w:val="00861FBF"/>
    <w:rsid w:val="008620A9"/>
    <w:rsid w:val="008620BD"/>
    <w:rsid w:val="0086213F"/>
    <w:rsid w:val="0086217F"/>
    <w:rsid w:val="008621B0"/>
    <w:rsid w:val="008623FD"/>
    <w:rsid w:val="00862638"/>
    <w:rsid w:val="008628C0"/>
    <w:rsid w:val="00862A5F"/>
    <w:rsid w:val="00862A6B"/>
    <w:rsid w:val="00862A8A"/>
    <w:rsid w:val="008637B1"/>
    <w:rsid w:val="00863A66"/>
    <w:rsid w:val="008641F0"/>
    <w:rsid w:val="00865182"/>
    <w:rsid w:val="00865300"/>
    <w:rsid w:val="008653A7"/>
    <w:rsid w:val="00865656"/>
    <w:rsid w:val="008659BC"/>
    <w:rsid w:val="00866868"/>
    <w:rsid w:val="00866CFD"/>
    <w:rsid w:val="0086748A"/>
    <w:rsid w:val="00867A42"/>
    <w:rsid w:val="00870156"/>
    <w:rsid w:val="008704F1"/>
    <w:rsid w:val="00870762"/>
    <w:rsid w:val="00870BF9"/>
    <w:rsid w:val="008713F4"/>
    <w:rsid w:val="008719F2"/>
    <w:rsid w:val="00871C8F"/>
    <w:rsid w:val="00871D1D"/>
    <w:rsid w:val="00871F3B"/>
    <w:rsid w:val="0087210F"/>
    <w:rsid w:val="00872143"/>
    <w:rsid w:val="00872363"/>
    <w:rsid w:val="0087288B"/>
    <w:rsid w:val="008728F5"/>
    <w:rsid w:val="00872D56"/>
    <w:rsid w:val="00872EC5"/>
    <w:rsid w:val="00872FC6"/>
    <w:rsid w:val="008733C1"/>
    <w:rsid w:val="00873714"/>
    <w:rsid w:val="00873830"/>
    <w:rsid w:val="00873886"/>
    <w:rsid w:val="00873A16"/>
    <w:rsid w:val="00873BD2"/>
    <w:rsid w:val="00873E28"/>
    <w:rsid w:val="0087402B"/>
    <w:rsid w:val="008744AB"/>
    <w:rsid w:val="00874939"/>
    <w:rsid w:val="00874A5F"/>
    <w:rsid w:val="00874BA7"/>
    <w:rsid w:val="00874CB4"/>
    <w:rsid w:val="00874E90"/>
    <w:rsid w:val="008752AA"/>
    <w:rsid w:val="008758CA"/>
    <w:rsid w:val="008758DA"/>
    <w:rsid w:val="0087595C"/>
    <w:rsid w:val="00875A2F"/>
    <w:rsid w:val="00875E98"/>
    <w:rsid w:val="0087614E"/>
    <w:rsid w:val="00876E98"/>
    <w:rsid w:val="00877703"/>
    <w:rsid w:val="00877A26"/>
    <w:rsid w:val="00877B3E"/>
    <w:rsid w:val="00877D9F"/>
    <w:rsid w:val="008807A8"/>
    <w:rsid w:val="00880F04"/>
    <w:rsid w:val="00880FAF"/>
    <w:rsid w:val="00881241"/>
    <w:rsid w:val="008822F9"/>
    <w:rsid w:val="00882459"/>
    <w:rsid w:val="0088256B"/>
    <w:rsid w:val="00882F57"/>
    <w:rsid w:val="008831F5"/>
    <w:rsid w:val="008832E2"/>
    <w:rsid w:val="008837BD"/>
    <w:rsid w:val="00883EB5"/>
    <w:rsid w:val="00884818"/>
    <w:rsid w:val="0088488C"/>
    <w:rsid w:val="00884BC6"/>
    <w:rsid w:val="00885A0C"/>
    <w:rsid w:val="00885AAD"/>
    <w:rsid w:val="00885C1B"/>
    <w:rsid w:val="00885E1C"/>
    <w:rsid w:val="00885F2D"/>
    <w:rsid w:val="00885FA7"/>
    <w:rsid w:val="00886458"/>
    <w:rsid w:val="00886959"/>
    <w:rsid w:val="00886B75"/>
    <w:rsid w:val="00886DB3"/>
    <w:rsid w:val="0088750A"/>
    <w:rsid w:val="00887597"/>
    <w:rsid w:val="0088772E"/>
    <w:rsid w:val="00887801"/>
    <w:rsid w:val="00887988"/>
    <w:rsid w:val="00890002"/>
    <w:rsid w:val="008902C8"/>
    <w:rsid w:val="0089090B"/>
    <w:rsid w:val="00890C34"/>
    <w:rsid w:val="00890F70"/>
    <w:rsid w:val="00891122"/>
    <w:rsid w:val="008912CE"/>
    <w:rsid w:val="00891B5B"/>
    <w:rsid w:val="00892CFE"/>
    <w:rsid w:val="008930F4"/>
    <w:rsid w:val="008937B3"/>
    <w:rsid w:val="00893E86"/>
    <w:rsid w:val="00894487"/>
    <w:rsid w:val="008944AF"/>
    <w:rsid w:val="008944BC"/>
    <w:rsid w:val="008949C7"/>
    <w:rsid w:val="00894DCF"/>
    <w:rsid w:val="00894F55"/>
    <w:rsid w:val="0089568F"/>
    <w:rsid w:val="00895713"/>
    <w:rsid w:val="008957EA"/>
    <w:rsid w:val="00895B9C"/>
    <w:rsid w:val="00896465"/>
    <w:rsid w:val="008967A5"/>
    <w:rsid w:val="008967AA"/>
    <w:rsid w:val="008968D9"/>
    <w:rsid w:val="00896BDA"/>
    <w:rsid w:val="00896C99"/>
    <w:rsid w:val="008972C9"/>
    <w:rsid w:val="00897795"/>
    <w:rsid w:val="00897802"/>
    <w:rsid w:val="008A022B"/>
    <w:rsid w:val="008A0678"/>
    <w:rsid w:val="008A0A0A"/>
    <w:rsid w:val="008A0C71"/>
    <w:rsid w:val="008A1033"/>
    <w:rsid w:val="008A12C0"/>
    <w:rsid w:val="008A1673"/>
    <w:rsid w:val="008A177C"/>
    <w:rsid w:val="008A19B6"/>
    <w:rsid w:val="008A1A63"/>
    <w:rsid w:val="008A1EAA"/>
    <w:rsid w:val="008A2285"/>
    <w:rsid w:val="008A25D4"/>
    <w:rsid w:val="008A27A5"/>
    <w:rsid w:val="008A2BC7"/>
    <w:rsid w:val="008A2D3B"/>
    <w:rsid w:val="008A2D49"/>
    <w:rsid w:val="008A2E0C"/>
    <w:rsid w:val="008A305A"/>
    <w:rsid w:val="008A3234"/>
    <w:rsid w:val="008A37EB"/>
    <w:rsid w:val="008A3F84"/>
    <w:rsid w:val="008A3FEF"/>
    <w:rsid w:val="008A40DF"/>
    <w:rsid w:val="008A445D"/>
    <w:rsid w:val="008A4C75"/>
    <w:rsid w:val="008A5186"/>
    <w:rsid w:val="008A5757"/>
    <w:rsid w:val="008A5B6B"/>
    <w:rsid w:val="008A5C09"/>
    <w:rsid w:val="008A623D"/>
    <w:rsid w:val="008A643F"/>
    <w:rsid w:val="008A6754"/>
    <w:rsid w:val="008A70C5"/>
    <w:rsid w:val="008A71F4"/>
    <w:rsid w:val="008A7221"/>
    <w:rsid w:val="008A7D7A"/>
    <w:rsid w:val="008B095F"/>
    <w:rsid w:val="008B0A57"/>
    <w:rsid w:val="008B0AF5"/>
    <w:rsid w:val="008B0EE2"/>
    <w:rsid w:val="008B10F1"/>
    <w:rsid w:val="008B1107"/>
    <w:rsid w:val="008B1DC2"/>
    <w:rsid w:val="008B2106"/>
    <w:rsid w:val="008B2194"/>
    <w:rsid w:val="008B24BC"/>
    <w:rsid w:val="008B25AC"/>
    <w:rsid w:val="008B2753"/>
    <w:rsid w:val="008B287D"/>
    <w:rsid w:val="008B28E4"/>
    <w:rsid w:val="008B2C62"/>
    <w:rsid w:val="008B37B5"/>
    <w:rsid w:val="008B3867"/>
    <w:rsid w:val="008B3A33"/>
    <w:rsid w:val="008B3A63"/>
    <w:rsid w:val="008B3AF1"/>
    <w:rsid w:val="008B3BE0"/>
    <w:rsid w:val="008B422F"/>
    <w:rsid w:val="008B48B4"/>
    <w:rsid w:val="008B4A66"/>
    <w:rsid w:val="008B5163"/>
    <w:rsid w:val="008B51BB"/>
    <w:rsid w:val="008B55F2"/>
    <w:rsid w:val="008B5651"/>
    <w:rsid w:val="008B57E2"/>
    <w:rsid w:val="008B59EA"/>
    <w:rsid w:val="008B5A88"/>
    <w:rsid w:val="008B656F"/>
    <w:rsid w:val="008B6CB5"/>
    <w:rsid w:val="008B6E28"/>
    <w:rsid w:val="008B7538"/>
    <w:rsid w:val="008B7814"/>
    <w:rsid w:val="008B7E04"/>
    <w:rsid w:val="008C01E3"/>
    <w:rsid w:val="008C06B2"/>
    <w:rsid w:val="008C0C55"/>
    <w:rsid w:val="008C0E9A"/>
    <w:rsid w:val="008C109A"/>
    <w:rsid w:val="008C122C"/>
    <w:rsid w:val="008C15C9"/>
    <w:rsid w:val="008C1973"/>
    <w:rsid w:val="008C1B65"/>
    <w:rsid w:val="008C1B6D"/>
    <w:rsid w:val="008C20CC"/>
    <w:rsid w:val="008C264D"/>
    <w:rsid w:val="008C2C1D"/>
    <w:rsid w:val="008C2ED8"/>
    <w:rsid w:val="008C39DB"/>
    <w:rsid w:val="008C3A35"/>
    <w:rsid w:val="008C3A9F"/>
    <w:rsid w:val="008C3B48"/>
    <w:rsid w:val="008C3C99"/>
    <w:rsid w:val="008C4724"/>
    <w:rsid w:val="008C4BEF"/>
    <w:rsid w:val="008C4BF0"/>
    <w:rsid w:val="008C5D6F"/>
    <w:rsid w:val="008C65B8"/>
    <w:rsid w:val="008C65CF"/>
    <w:rsid w:val="008C6A4C"/>
    <w:rsid w:val="008C6FED"/>
    <w:rsid w:val="008C706F"/>
    <w:rsid w:val="008C76EC"/>
    <w:rsid w:val="008C7729"/>
    <w:rsid w:val="008C7F47"/>
    <w:rsid w:val="008D022F"/>
    <w:rsid w:val="008D0250"/>
    <w:rsid w:val="008D07F9"/>
    <w:rsid w:val="008D091C"/>
    <w:rsid w:val="008D0EDF"/>
    <w:rsid w:val="008D1047"/>
    <w:rsid w:val="008D105E"/>
    <w:rsid w:val="008D10DE"/>
    <w:rsid w:val="008D14CF"/>
    <w:rsid w:val="008D18C0"/>
    <w:rsid w:val="008D2520"/>
    <w:rsid w:val="008D369E"/>
    <w:rsid w:val="008D375D"/>
    <w:rsid w:val="008D3BC0"/>
    <w:rsid w:val="008D40B5"/>
    <w:rsid w:val="008D4281"/>
    <w:rsid w:val="008D46CC"/>
    <w:rsid w:val="008D4A59"/>
    <w:rsid w:val="008D4BF2"/>
    <w:rsid w:val="008D4DC8"/>
    <w:rsid w:val="008D52BC"/>
    <w:rsid w:val="008D54B6"/>
    <w:rsid w:val="008D5608"/>
    <w:rsid w:val="008D57FF"/>
    <w:rsid w:val="008D58EB"/>
    <w:rsid w:val="008D5952"/>
    <w:rsid w:val="008D5C2C"/>
    <w:rsid w:val="008D5D6D"/>
    <w:rsid w:val="008D5D6F"/>
    <w:rsid w:val="008D5E5F"/>
    <w:rsid w:val="008D6135"/>
    <w:rsid w:val="008D63CD"/>
    <w:rsid w:val="008D66B4"/>
    <w:rsid w:val="008D68D1"/>
    <w:rsid w:val="008D6CD0"/>
    <w:rsid w:val="008D6E68"/>
    <w:rsid w:val="008D6E8E"/>
    <w:rsid w:val="008D6FA1"/>
    <w:rsid w:val="008D74EB"/>
    <w:rsid w:val="008D7701"/>
    <w:rsid w:val="008D7A65"/>
    <w:rsid w:val="008D7C97"/>
    <w:rsid w:val="008D7F06"/>
    <w:rsid w:val="008E0305"/>
    <w:rsid w:val="008E05D5"/>
    <w:rsid w:val="008E0609"/>
    <w:rsid w:val="008E0758"/>
    <w:rsid w:val="008E143E"/>
    <w:rsid w:val="008E17D7"/>
    <w:rsid w:val="008E1CB6"/>
    <w:rsid w:val="008E1E16"/>
    <w:rsid w:val="008E1E2D"/>
    <w:rsid w:val="008E2044"/>
    <w:rsid w:val="008E2051"/>
    <w:rsid w:val="008E2159"/>
    <w:rsid w:val="008E24F5"/>
    <w:rsid w:val="008E283A"/>
    <w:rsid w:val="008E2E6C"/>
    <w:rsid w:val="008E3917"/>
    <w:rsid w:val="008E3975"/>
    <w:rsid w:val="008E3C1A"/>
    <w:rsid w:val="008E3DE8"/>
    <w:rsid w:val="008E3F51"/>
    <w:rsid w:val="008E4041"/>
    <w:rsid w:val="008E43F9"/>
    <w:rsid w:val="008E44B9"/>
    <w:rsid w:val="008E44BE"/>
    <w:rsid w:val="008E49B3"/>
    <w:rsid w:val="008E4BC3"/>
    <w:rsid w:val="008E4CF6"/>
    <w:rsid w:val="008E53EF"/>
    <w:rsid w:val="008E584C"/>
    <w:rsid w:val="008E58CD"/>
    <w:rsid w:val="008E5D82"/>
    <w:rsid w:val="008E60FF"/>
    <w:rsid w:val="008E668C"/>
    <w:rsid w:val="008E6772"/>
    <w:rsid w:val="008E6911"/>
    <w:rsid w:val="008E69B4"/>
    <w:rsid w:val="008E6C10"/>
    <w:rsid w:val="008E6DC4"/>
    <w:rsid w:val="008E6E0F"/>
    <w:rsid w:val="008E6F18"/>
    <w:rsid w:val="008E7025"/>
    <w:rsid w:val="008E716F"/>
    <w:rsid w:val="008E7905"/>
    <w:rsid w:val="008E7925"/>
    <w:rsid w:val="008E7CEB"/>
    <w:rsid w:val="008E7D94"/>
    <w:rsid w:val="008E7EEB"/>
    <w:rsid w:val="008E7F80"/>
    <w:rsid w:val="008F037B"/>
    <w:rsid w:val="008F0AD1"/>
    <w:rsid w:val="008F0AF8"/>
    <w:rsid w:val="008F0B59"/>
    <w:rsid w:val="008F0CE6"/>
    <w:rsid w:val="008F0ED8"/>
    <w:rsid w:val="008F113E"/>
    <w:rsid w:val="008F1354"/>
    <w:rsid w:val="008F13EC"/>
    <w:rsid w:val="008F1672"/>
    <w:rsid w:val="008F1A4C"/>
    <w:rsid w:val="008F1AA5"/>
    <w:rsid w:val="008F21EA"/>
    <w:rsid w:val="008F2251"/>
    <w:rsid w:val="008F252F"/>
    <w:rsid w:val="008F297E"/>
    <w:rsid w:val="008F2E7D"/>
    <w:rsid w:val="008F2F17"/>
    <w:rsid w:val="008F306C"/>
    <w:rsid w:val="008F38E1"/>
    <w:rsid w:val="008F3F48"/>
    <w:rsid w:val="008F4522"/>
    <w:rsid w:val="008F47D6"/>
    <w:rsid w:val="008F54BE"/>
    <w:rsid w:val="008F56E7"/>
    <w:rsid w:val="008F5AC7"/>
    <w:rsid w:val="008F608D"/>
    <w:rsid w:val="008F6152"/>
    <w:rsid w:val="008F656C"/>
    <w:rsid w:val="008F65E6"/>
    <w:rsid w:val="008F72FB"/>
    <w:rsid w:val="008F742E"/>
    <w:rsid w:val="008F777E"/>
    <w:rsid w:val="008F7B8A"/>
    <w:rsid w:val="008F7F5F"/>
    <w:rsid w:val="009000CE"/>
    <w:rsid w:val="009000E1"/>
    <w:rsid w:val="0090035B"/>
    <w:rsid w:val="00900588"/>
    <w:rsid w:val="009009D2"/>
    <w:rsid w:val="009009EF"/>
    <w:rsid w:val="00900B0D"/>
    <w:rsid w:val="00901134"/>
    <w:rsid w:val="00901178"/>
    <w:rsid w:val="009014D4"/>
    <w:rsid w:val="009014EB"/>
    <w:rsid w:val="00901650"/>
    <w:rsid w:val="00901A1E"/>
    <w:rsid w:val="00901A6E"/>
    <w:rsid w:val="00901B14"/>
    <w:rsid w:val="00901F98"/>
    <w:rsid w:val="00902236"/>
    <w:rsid w:val="00902274"/>
    <w:rsid w:val="009025FD"/>
    <w:rsid w:val="00902992"/>
    <w:rsid w:val="00902C4A"/>
    <w:rsid w:val="00903001"/>
    <w:rsid w:val="009032BF"/>
    <w:rsid w:val="00903662"/>
    <w:rsid w:val="0090371C"/>
    <w:rsid w:val="009038A6"/>
    <w:rsid w:val="00903B7D"/>
    <w:rsid w:val="00903BEC"/>
    <w:rsid w:val="00903C50"/>
    <w:rsid w:val="009044EF"/>
    <w:rsid w:val="00904697"/>
    <w:rsid w:val="009046A6"/>
    <w:rsid w:val="00904928"/>
    <w:rsid w:val="009054B0"/>
    <w:rsid w:val="0090579D"/>
    <w:rsid w:val="009061ED"/>
    <w:rsid w:val="00906424"/>
    <w:rsid w:val="00907044"/>
    <w:rsid w:val="009070AB"/>
    <w:rsid w:val="009073DE"/>
    <w:rsid w:val="0090774B"/>
    <w:rsid w:val="009079E5"/>
    <w:rsid w:val="00907A48"/>
    <w:rsid w:val="00907DD8"/>
    <w:rsid w:val="00907E21"/>
    <w:rsid w:val="00907F6F"/>
    <w:rsid w:val="00910122"/>
    <w:rsid w:val="009101C7"/>
    <w:rsid w:val="0091035E"/>
    <w:rsid w:val="00910716"/>
    <w:rsid w:val="00910839"/>
    <w:rsid w:val="00910D0D"/>
    <w:rsid w:val="00911699"/>
    <w:rsid w:val="00911839"/>
    <w:rsid w:val="00911ADF"/>
    <w:rsid w:val="00911DB1"/>
    <w:rsid w:val="00911EC9"/>
    <w:rsid w:val="00911FBC"/>
    <w:rsid w:val="00912045"/>
    <w:rsid w:val="009121D8"/>
    <w:rsid w:val="0091307C"/>
    <w:rsid w:val="009135FA"/>
    <w:rsid w:val="00913705"/>
    <w:rsid w:val="00913EB6"/>
    <w:rsid w:val="009142A7"/>
    <w:rsid w:val="00914E4A"/>
    <w:rsid w:val="00914EF9"/>
    <w:rsid w:val="009155D1"/>
    <w:rsid w:val="00915626"/>
    <w:rsid w:val="009159DD"/>
    <w:rsid w:val="00915B53"/>
    <w:rsid w:val="00915C35"/>
    <w:rsid w:val="009165E1"/>
    <w:rsid w:val="0091673F"/>
    <w:rsid w:val="0091681A"/>
    <w:rsid w:val="00916847"/>
    <w:rsid w:val="00916B48"/>
    <w:rsid w:val="009170AA"/>
    <w:rsid w:val="009173D7"/>
    <w:rsid w:val="009177A8"/>
    <w:rsid w:val="00917866"/>
    <w:rsid w:val="00917B92"/>
    <w:rsid w:val="00917CCD"/>
    <w:rsid w:val="00917DBE"/>
    <w:rsid w:val="00920081"/>
    <w:rsid w:val="00920082"/>
    <w:rsid w:val="00920412"/>
    <w:rsid w:val="009205B7"/>
    <w:rsid w:val="00920904"/>
    <w:rsid w:val="00921699"/>
    <w:rsid w:val="00921970"/>
    <w:rsid w:val="00921C12"/>
    <w:rsid w:val="00921FE3"/>
    <w:rsid w:val="00922277"/>
    <w:rsid w:val="00922612"/>
    <w:rsid w:val="00922A58"/>
    <w:rsid w:val="00922B85"/>
    <w:rsid w:val="009235A1"/>
    <w:rsid w:val="00923680"/>
    <w:rsid w:val="009239FA"/>
    <w:rsid w:val="00923CEC"/>
    <w:rsid w:val="0092404C"/>
    <w:rsid w:val="0092427B"/>
    <w:rsid w:val="00924365"/>
    <w:rsid w:val="009247B2"/>
    <w:rsid w:val="009249D7"/>
    <w:rsid w:val="00924D1A"/>
    <w:rsid w:val="00924D27"/>
    <w:rsid w:val="00924F8D"/>
    <w:rsid w:val="0092504D"/>
    <w:rsid w:val="00925211"/>
    <w:rsid w:val="009252C0"/>
    <w:rsid w:val="009256B4"/>
    <w:rsid w:val="009257BD"/>
    <w:rsid w:val="00925AFE"/>
    <w:rsid w:val="00926647"/>
    <w:rsid w:val="00926EA6"/>
    <w:rsid w:val="0092741C"/>
    <w:rsid w:val="00927E9E"/>
    <w:rsid w:val="00930B83"/>
    <w:rsid w:val="0093105B"/>
    <w:rsid w:val="00931C01"/>
    <w:rsid w:val="00931D46"/>
    <w:rsid w:val="00932436"/>
    <w:rsid w:val="0093273D"/>
    <w:rsid w:val="00932883"/>
    <w:rsid w:val="00932BA0"/>
    <w:rsid w:val="00932E04"/>
    <w:rsid w:val="00933470"/>
    <w:rsid w:val="009334D7"/>
    <w:rsid w:val="0093378F"/>
    <w:rsid w:val="009339DF"/>
    <w:rsid w:val="00933D95"/>
    <w:rsid w:val="00933E7C"/>
    <w:rsid w:val="00934117"/>
    <w:rsid w:val="0093431B"/>
    <w:rsid w:val="00934454"/>
    <w:rsid w:val="00934608"/>
    <w:rsid w:val="00934756"/>
    <w:rsid w:val="00934C53"/>
    <w:rsid w:val="00934CAF"/>
    <w:rsid w:val="00934E9D"/>
    <w:rsid w:val="00935849"/>
    <w:rsid w:val="00935A77"/>
    <w:rsid w:val="00935A91"/>
    <w:rsid w:val="00935D1B"/>
    <w:rsid w:val="00936025"/>
    <w:rsid w:val="009360CE"/>
    <w:rsid w:val="00936E70"/>
    <w:rsid w:val="0093708C"/>
    <w:rsid w:val="00937313"/>
    <w:rsid w:val="00937CB7"/>
    <w:rsid w:val="00937DBF"/>
    <w:rsid w:val="00937DEC"/>
    <w:rsid w:val="00937F80"/>
    <w:rsid w:val="009404F5"/>
    <w:rsid w:val="0094063A"/>
    <w:rsid w:val="00940676"/>
    <w:rsid w:val="00940CF6"/>
    <w:rsid w:val="00940DDE"/>
    <w:rsid w:val="00940F41"/>
    <w:rsid w:val="0094104C"/>
    <w:rsid w:val="0094106C"/>
    <w:rsid w:val="0094242C"/>
    <w:rsid w:val="00942ACE"/>
    <w:rsid w:val="009439E9"/>
    <w:rsid w:val="00943DAF"/>
    <w:rsid w:val="00943F36"/>
    <w:rsid w:val="00944005"/>
    <w:rsid w:val="0094442B"/>
    <w:rsid w:val="00944477"/>
    <w:rsid w:val="009444BA"/>
    <w:rsid w:val="00944612"/>
    <w:rsid w:val="00944A8D"/>
    <w:rsid w:val="00944A9F"/>
    <w:rsid w:val="00944B69"/>
    <w:rsid w:val="00944E1C"/>
    <w:rsid w:val="0094521B"/>
    <w:rsid w:val="0094551D"/>
    <w:rsid w:val="0094563F"/>
    <w:rsid w:val="00945836"/>
    <w:rsid w:val="00945A9E"/>
    <w:rsid w:val="00945B55"/>
    <w:rsid w:val="00946077"/>
    <w:rsid w:val="009465C8"/>
    <w:rsid w:val="009469A2"/>
    <w:rsid w:val="009469B0"/>
    <w:rsid w:val="00946A49"/>
    <w:rsid w:val="0094716B"/>
    <w:rsid w:val="00947979"/>
    <w:rsid w:val="009479CA"/>
    <w:rsid w:val="00947CA6"/>
    <w:rsid w:val="00947E76"/>
    <w:rsid w:val="00950473"/>
    <w:rsid w:val="0095091E"/>
    <w:rsid w:val="00950A4C"/>
    <w:rsid w:val="00950E15"/>
    <w:rsid w:val="00951236"/>
    <w:rsid w:val="00951495"/>
    <w:rsid w:val="00951ECA"/>
    <w:rsid w:val="009525E7"/>
    <w:rsid w:val="00952F56"/>
    <w:rsid w:val="00953117"/>
    <w:rsid w:val="009537D5"/>
    <w:rsid w:val="00954A83"/>
    <w:rsid w:val="00954B19"/>
    <w:rsid w:val="0095536C"/>
    <w:rsid w:val="009553B2"/>
    <w:rsid w:val="00955D04"/>
    <w:rsid w:val="00955DDC"/>
    <w:rsid w:val="00956661"/>
    <w:rsid w:val="00956C26"/>
    <w:rsid w:val="00956E76"/>
    <w:rsid w:val="009576B4"/>
    <w:rsid w:val="00957902"/>
    <w:rsid w:val="00957AD4"/>
    <w:rsid w:val="00957BD5"/>
    <w:rsid w:val="00957C96"/>
    <w:rsid w:val="00957EE4"/>
    <w:rsid w:val="009608AB"/>
    <w:rsid w:val="009608F9"/>
    <w:rsid w:val="009609DE"/>
    <w:rsid w:val="00960A11"/>
    <w:rsid w:val="00960BCC"/>
    <w:rsid w:val="00960EB2"/>
    <w:rsid w:val="00961557"/>
    <w:rsid w:val="00961733"/>
    <w:rsid w:val="00961885"/>
    <w:rsid w:val="00961DF1"/>
    <w:rsid w:val="00961F66"/>
    <w:rsid w:val="00961F87"/>
    <w:rsid w:val="00962208"/>
    <w:rsid w:val="00962BC6"/>
    <w:rsid w:val="0096338A"/>
    <w:rsid w:val="009637FA"/>
    <w:rsid w:val="00963B8A"/>
    <w:rsid w:val="00963B8C"/>
    <w:rsid w:val="00963BFD"/>
    <w:rsid w:val="0096429D"/>
    <w:rsid w:val="00964881"/>
    <w:rsid w:val="00964AB7"/>
    <w:rsid w:val="00964BBD"/>
    <w:rsid w:val="00964D74"/>
    <w:rsid w:val="00964F78"/>
    <w:rsid w:val="0096514D"/>
    <w:rsid w:val="0096521E"/>
    <w:rsid w:val="0096526C"/>
    <w:rsid w:val="0096577A"/>
    <w:rsid w:val="00965917"/>
    <w:rsid w:val="00965B88"/>
    <w:rsid w:val="00966026"/>
    <w:rsid w:val="00966146"/>
    <w:rsid w:val="009666DB"/>
    <w:rsid w:val="00966A63"/>
    <w:rsid w:val="00966B3A"/>
    <w:rsid w:val="00967476"/>
    <w:rsid w:val="0096754F"/>
    <w:rsid w:val="00967751"/>
    <w:rsid w:val="0096793C"/>
    <w:rsid w:val="0097029F"/>
    <w:rsid w:val="00970845"/>
    <w:rsid w:val="00970A26"/>
    <w:rsid w:val="00970B04"/>
    <w:rsid w:val="00970D94"/>
    <w:rsid w:val="009710C3"/>
    <w:rsid w:val="00971152"/>
    <w:rsid w:val="009711E1"/>
    <w:rsid w:val="00971372"/>
    <w:rsid w:val="0097163B"/>
    <w:rsid w:val="00971AC8"/>
    <w:rsid w:val="00971C2B"/>
    <w:rsid w:val="009725E1"/>
    <w:rsid w:val="00972842"/>
    <w:rsid w:val="009729B8"/>
    <w:rsid w:val="00972ACC"/>
    <w:rsid w:val="00973516"/>
    <w:rsid w:val="00973A9E"/>
    <w:rsid w:val="00973FC5"/>
    <w:rsid w:val="009741F4"/>
    <w:rsid w:val="0097435E"/>
    <w:rsid w:val="009745B9"/>
    <w:rsid w:val="00974640"/>
    <w:rsid w:val="00975653"/>
    <w:rsid w:val="009758F3"/>
    <w:rsid w:val="00975ACA"/>
    <w:rsid w:val="00975D83"/>
    <w:rsid w:val="00976DAC"/>
    <w:rsid w:val="00976EA8"/>
    <w:rsid w:val="00976F09"/>
    <w:rsid w:val="00976F5A"/>
    <w:rsid w:val="00977182"/>
    <w:rsid w:val="009771CA"/>
    <w:rsid w:val="0097740A"/>
    <w:rsid w:val="0097756A"/>
    <w:rsid w:val="009776E7"/>
    <w:rsid w:val="00977A46"/>
    <w:rsid w:val="00977EDC"/>
    <w:rsid w:val="00980003"/>
    <w:rsid w:val="00980289"/>
    <w:rsid w:val="00981312"/>
    <w:rsid w:val="00981528"/>
    <w:rsid w:val="00981547"/>
    <w:rsid w:val="00981977"/>
    <w:rsid w:val="00981B9E"/>
    <w:rsid w:val="00981E7E"/>
    <w:rsid w:val="00982385"/>
    <w:rsid w:val="009824F8"/>
    <w:rsid w:val="009826A9"/>
    <w:rsid w:val="00982875"/>
    <w:rsid w:val="00982935"/>
    <w:rsid w:val="009840A4"/>
    <w:rsid w:val="00984241"/>
    <w:rsid w:val="00984404"/>
    <w:rsid w:val="009847D0"/>
    <w:rsid w:val="00984BAB"/>
    <w:rsid w:val="00984E42"/>
    <w:rsid w:val="00984E8A"/>
    <w:rsid w:val="00985113"/>
    <w:rsid w:val="00985AC5"/>
    <w:rsid w:val="00985E4F"/>
    <w:rsid w:val="00986297"/>
    <w:rsid w:val="009864CB"/>
    <w:rsid w:val="00986902"/>
    <w:rsid w:val="009869D7"/>
    <w:rsid w:val="00986DED"/>
    <w:rsid w:val="0098730F"/>
    <w:rsid w:val="00987530"/>
    <w:rsid w:val="00987F00"/>
    <w:rsid w:val="009908F5"/>
    <w:rsid w:val="00990FAA"/>
    <w:rsid w:val="0099195B"/>
    <w:rsid w:val="00991B29"/>
    <w:rsid w:val="00991E7B"/>
    <w:rsid w:val="0099200F"/>
    <w:rsid w:val="009926F3"/>
    <w:rsid w:val="00992B42"/>
    <w:rsid w:val="00992B7A"/>
    <w:rsid w:val="00992CED"/>
    <w:rsid w:val="00992D61"/>
    <w:rsid w:val="00993AD7"/>
    <w:rsid w:val="00993B52"/>
    <w:rsid w:val="00994037"/>
    <w:rsid w:val="0099419D"/>
    <w:rsid w:val="009941E5"/>
    <w:rsid w:val="0099421E"/>
    <w:rsid w:val="00994CB0"/>
    <w:rsid w:val="00994E37"/>
    <w:rsid w:val="00994E64"/>
    <w:rsid w:val="00994ECF"/>
    <w:rsid w:val="00994F0E"/>
    <w:rsid w:val="0099521A"/>
    <w:rsid w:val="009956A8"/>
    <w:rsid w:val="00995A80"/>
    <w:rsid w:val="00995BE7"/>
    <w:rsid w:val="00995CA4"/>
    <w:rsid w:val="009960A6"/>
    <w:rsid w:val="009963B4"/>
    <w:rsid w:val="009963E9"/>
    <w:rsid w:val="009966EF"/>
    <w:rsid w:val="009967DC"/>
    <w:rsid w:val="00996DF3"/>
    <w:rsid w:val="00996F26"/>
    <w:rsid w:val="00997317"/>
    <w:rsid w:val="0099742F"/>
    <w:rsid w:val="00997861"/>
    <w:rsid w:val="009A0012"/>
    <w:rsid w:val="009A019D"/>
    <w:rsid w:val="009A07E5"/>
    <w:rsid w:val="009A0D4D"/>
    <w:rsid w:val="009A0E1E"/>
    <w:rsid w:val="009A1015"/>
    <w:rsid w:val="009A10A3"/>
    <w:rsid w:val="009A1298"/>
    <w:rsid w:val="009A1C08"/>
    <w:rsid w:val="009A267F"/>
    <w:rsid w:val="009A2A67"/>
    <w:rsid w:val="009A2F85"/>
    <w:rsid w:val="009A318A"/>
    <w:rsid w:val="009A31A5"/>
    <w:rsid w:val="009A323D"/>
    <w:rsid w:val="009A3245"/>
    <w:rsid w:val="009A324F"/>
    <w:rsid w:val="009A32F1"/>
    <w:rsid w:val="009A334F"/>
    <w:rsid w:val="009A34CA"/>
    <w:rsid w:val="009A3848"/>
    <w:rsid w:val="009A3B7C"/>
    <w:rsid w:val="009A3B8B"/>
    <w:rsid w:val="009A3E09"/>
    <w:rsid w:val="009A4627"/>
    <w:rsid w:val="009A4989"/>
    <w:rsid w:val="009A5646"/>
    <w:rsid w:val="009A5893"/>
    <w:rsid w:val="009A5C93"/>
    <w:rsid w:val="009A5EBA"/>
    <w:rsid w:val="009A6189"/>
    <w:rsid w:val="009A6342"/>
    <w:rsid w:val="009A6358"/>
    <w:rsid w:val="009A77B7"/>
    <w:rsid w:val="009A7C9C"/>
    <w:rsid w:val="009A7EF8"/>
    <w:rsid w:val="009B0049"/>
    <w:rsid w:val="009B00CC"/>
    <w:rsid w:val="009B0304"/>
    <w:rsid w:val="009B0338"/>
    <w:rsid w:val="009B0351"/>
    <w:rsid w:val="009B0608"/>
    <w:rsid w:val="009B0838"/>
    <w:rsid w:val="009B134D"/>
    <w:rsid w:val="009B13AA"/>
    <w:rsid w:val="009B1878"/>
    <w:rsid w:val="009B18A1"/>
    <w:rsid w:val="009B196F"/>
    <w:rsid w:val="009B19A7"/>
    <w:rsid w:val="009B1B95"/>
    <w:rsid w:val="009B1EF1"/>
    <w:rsid w:val="009B1F6B"/>
    <w:rsid w:val="009B1FCD"/>
    <w:rsid w:val="009B1FCF"/>
    <w:rsid w:val="009B2003"/>
    <w:rsid w:val="009B20F8"/>
    <w:rsid w:val="009B2862"/>
    <w:rsid w:val="009B311F"/>
    <w:rsid w:val="009B3301"/>
    <w:rsid w:val="009B33DB"/>
    <w:rsid w:val="009B3457"/>
    <w:rsid w:val="009B365A"/>
    <w:rsid w:val="009B4192"/>
    <w:rsid w:val="009B4212"/>
    <w:rsid w:val="009B4313"/>
    <w:rsid w:val="009B48C4"/>
    <w:rsid w:val="009B50AA"/>
    <w:rsid w:val="009B5621"/>
    <w:rsid w:val="009B57E5"/>
    <w:rsid w:val="009B5A50"/>
    <w:rsid w:val="009B5A95"/>
    <w:rsid w:val="009B5B9B"/>
    <w:rsid w:val="009B5BCF"/>
    <w:rsid w:val="009B5D5E"/>
    <w:rsid w:val="009B63C8"/>
    <w:rsid w:val="009B673E"/>
    <w:rsid w:val="009B6DEE"/>
    <w:rsid w:val="009B6F11"/>
    <w:rsid w:val="009B7DDA"/>
    <w:rsid w:val="009C0068"/>
    <w:rsid w:val="009C094D"/>
    <w:rsid w:val="009C0B4E"/>
    <w:rsid w:val="009C0C22"/>
    <w:rsid w:val="009C1A33"/>
    <w:rsid w:val="009C1AF5"/>
    <w:rsid w:val="009C1B68"/>
    <w:rsid w:val="009C1C22"/>
    <w:rsid w:val="009C1E8D"/>
    <w:rsid w:val="009C2183"/>
    <w:rsid w:val="009C2343"/>
    <w:rsid w:val="009C250C"/>
    <w:rsid w:val="009C29A6"/>
    <w:rsid w:val="009C2C09"/>
    <w:rsid w:val="009C356A"/>
    <w:rsid w:val="009C3803"/>
    <w:rsid w:val="009C3859"/>
    <w:rsid w:val="009C3DCC"/>
    <w:rsid w:val="009C4070"/>
    <w:rsid w:val="009C4269"/>
    <w:rsid w:val="009C476B"/>
    <w:rsid w:val="009C4979"/>
    <w:rsid w:val="009C4C01"/>
    <w:rsid w:val="009C5132"/>
    <w:rsid w:val="009C58D3"/>
    <w:rsid w:val="009C590D"/>
    <w:rsid w:val="009C5B4C"/>
    <w:rsid w:val="009C5E4C"/>
    <w:rsid w:val="009C5F43"/>
    <w:rsid w:val="009C6C23"/>
    <w:rsid w:val="009C6DFE"/>
    <w:rsid w:val="009C7481"/>
    <w:rsid w:val="009D06C2"/>
    <w:rsid w:val="009D07F9"/>
    <w:rsid w:val="009D0EA0"/>
    <w:rsid w:val="009D0F37"/>
    <w:rsid w:val="009D16A3"/>
    <w:rsid w:val="009D1C65"/>
    <w:rsid w:val="009D1D30"/>
    <w:rsid w:val="009D1DFA"/>
    <w:rsid w:val="009D1EB4"/>
    <w:rsid w:val="009D2252"/>
    <w:rsid w:val="009D2255"/>
    <w:rsid w:val="009D2335"/>
    <w:rsid w:val="009D26CA"/>
    <w:rsid w:val="009D27E8"/>
    <w:rsid w:val="009D29DA"/>
    <w:rsid w:val="009D2D14"/>
    <w:rsid w:val="009D31CF"/>
    <w:rsid w:val="009D391A"/>
    <w:rsid w:val="009D3AAA"/>
    <w:rsid w:val="009D3E12"/>
    <w:rsid w:val="009D3EA8"/>
    <w:rsid w:val="009D46A0"/>
    <w:rsid w:val="009D4A14"/>
    <w:rsid w:val="009D4D28"/>
    <w:rsid w:val="009D4E91"/>
    <w:rsid w:val="009D4F51"/>
    <w:rsid w:val="009D53FF"/>
    <w:rsid w:val="009D5664"/>
    <w:rsid w:val="009D5756"/>
    <w:rsid w:val="009D5885"/>
    <w:rsid w:val="009D5BAA"/>
    <w:rsid w:val="009D60E5"/>
    <w:rsid w:val="009D664F"/>
    <w:rsid w:val="009D667E"/>
    <w:rsid w:val="009D66E6"/>
    <w:rsid w:val="009D67E8"/>
    <w:rsid w:val="009D6A46"/>
    <w:rsid w:val="009D6AC5"/>
    <w:rsid w:val="009D6DC3"/>
    <w:rsid w:val="009D6EB5"/>
    <w:rsid w:val="009D6F8E"/>
    <w:rsid w:val="009D6FEC"/>
    <w:rsid w:val="009D72D0"/>
    <w:rsid w:val="009D784C"/>
    <w:rsid w:val="009E0490"/>
    <w:rsid w:val="009E0591"/>
    <w:rsid w:val="009E065B"/>
    <w:rsid w:val="009E06B3"/>
    <w:rsid w:val="009E07D3"/>
    <w:rsid w:val="009E0CA7"/>
    <w:rsid w:val="009E1474"/>
    <w:rsid w:val="009E16D8"/>
    <w:rsid w:val="009E1A4C"/>
    <w:rsid w:val="009E1FDE"/>
    <w:rsid w:val="009E2213"/>
    <w:rsid w:val="009E222F"/>
    <w:rsid w:val="009E2CC1"/>
    <w:rsid w:val="009E2F27"/>
    <w:rsid w:val="009E355C"/>
    <w:rsid w:val="009E38B3"/>
    <w:rsid w:val="009E4018"/>
    <w:rsid w:val="009E4DD6"/>
    <w:rsid w:val="009E533E"/>
    <w:rsid w:val="009E548A"/>
    <w:rsid w:val="009E656F"/>
    <w:rsid w:val="009E6FFC"/>
    <w:rsid w:val="009E7258"/>
    <w:rsid w:val="009E7430"/>
    <w:rsid w:val="009E775A"/>
    <w:rsid w:val="009E794E"/>
    <w:rsid w:val="009E7E56"/>
    <w:rsid w:val="009E7E8A"/>
    <w:rsid w:val="009F055B"/>
    <w:rsid w:val="009F08B0"/>
    <w:rsid w:val="009F0A3D"/>
    <w:rsid w:val="009F0AE2"/>
    <w:rsid w:val="009F1365"/>
    <w:rsid w:val="009F14FB"/>
    <w:rsid w:val="009F1971"/>
    <w:rsid w:val="009F1BD5"/>
    <w:rsid w:val="009F2914"/>
    <w:rsid w:val="009F2E83"/>
    <w:rsid w:val="009F3356"/>
    <w:rsid w:val="009F3A3B"/>
    <w:rsid w:val="009F3D2B"/>
    <w:rsid w:val="009F4219"/>
    <w:rsid w:val="009F4345"/>
    <w:rsid w:val="009F4AD3"/>
    <w:rsid w:val="009F4F4B"/>
    <w:rsid w:val="009F5129"/>
    <w:rsid w:val="009F5244"/>
    <w:rsid w:val="009F59D4"/>
    <w:rsid w:val="009F5B2C"/>
    <w:rsid w:val="009F5C6F"/>
    <w:rsid w:val="009F61A5"/>
    <w:rsid w:val="009F6287"/>
    <w:rsid w:val="009F63B8"/>
    <w:rsid w:val="009F6763"/>
    <w:rsid w:val="009F678C"/>
    <w:rsid w:val="009F6A3D"/>
    <w:rsid w:val="009F6DBA"/>
    <w:rsid w:val="009F6EAB"/>
    <w:rsid w:val="009F700D"/>
    <w:rsid w:val="009F7448"/>
    <w:rsid w:val="009F74C4"/>
    <w:rsid w:val="009F7D13"/>
    <w:rsid w:val="00A000C8"/>
    <w:rsid w:val="00A002A3"/>
    <w:rsid w:val="00A0053A"/>
    <w:rsid w:val="00A01408"/>
    <w:rsid w:val="00A01646"/>
    <w:rsid w:val="00A016D8"/>
    <w:rsid w:val="00A01B47"/>
    <w:rsid w:val="00A01D6B"/>
    <w:rsid w:val="00A01F38"/>
    <w:rsid w:val="00A024E0"/>
    <w:rsid w:val="00A02645"/>
    <w:rsid w:val="00A028DF"/>
    <w:rsid w:val="00A02B30"/>
    <w:rsid w:val="00A03574"/>
    <w:rsid w:val="00A03681"/>
    <w:rsid w:val="00A03B4B"/>
    <w:rsid w:val="00A03FBE"/>
    <w:rsid w:val="00A04150"/>
    <w:rsid w:val="00A041C4"/>
    <w:rsid w:val="00A0461D"/>
    <w:rsid w:val="00A05310"/>
    <w:rsid w:val="00A059B7"/>
    <w:rsid w:val="00A05ADF"/>
    <w:rsid w:val="00A05BCF"/>
    <w:rsid w:val="00A0668A"/>
    <w:rsid w:val="00A066F8"/>
    <w:rsid w:val="00A06BE3"/>
    <w:rsid w:val="00A07603"/>
    <w:rsid w:val="00A07A2B"/>
    <w:rsid w:val="00A07BFF"/>
    <w:rsid w:val="00A07D3D"/>
    <w:rsid w:val="00A10485"/>
    <w:rsid w:val="00A10F30"/>
    <w:rsid w:val="00A10FE6"/>
    <w:rsid w:val="00A11005"/>
    <w:rsid w:val="00A1100B"/>
    <w:rsid w:val="00A1220E"/>
    <w:rsid w:val="00A12373"/>
    <w:rsid w:val="00A128CD"/>
    <w:rsid w:val="00A12BF1"/>
    <w:rsid w:val="00A136E1"/>
    <w:rsid w:val="00A1396F"/>
    <w:rsid w:val="00A13A11"/>
    <w:rsid w:val="00A13C71"/>
    <w:rsid w:val="00A1425A"/>
    <w:rsid w:val="00A14634"/>
    <w:rsid w:val="00A14A0A"/>
    <w:rsid w:val="00A14AD7"/>
    <w:rsid w:val="00A15006"/>
    <w:rsid w:val="00A1519E"/>
    <w:rsid w:val="00A15691"/>
    <w:rsid w:val="00A15E63"/>
    <w:rsid w:val="00A1600C"/>
    <w:rsid w:val="00A16014"/>
    <w:rsid w:val="00A163FE"/>
    <w:rsid w:val="00A16498"/>
    <w:rsid w:val="00A166DA"/>
    <w:rsid w:val="00A16B88"/>
    <w:rsid w:val="00A16DB9"/>
    <w:rsid w:val="00A1700C"/>
    <w:rsid w:val="00A17F87"/>
    <w:rsid w:val="00A17FB3"/>
    <w:rsid w:val="00A205B7"/>
    <w:rsid w:val="00A20791"/>
    <w:rsid w:val="00A20C3F"/>
    <w:rsid w:val="00A20CD2"/>
    <w:rsid w:val="00A20D0D"/>
    <w:rsid w:val="00A21078"/>
    <w:rsid w:val="00A2117B"/>
    <w:rsid w:val="00A21450"/>
    <w:rsid w:val="00A215DD"/>
    <w:rsid w:val="00A21B1F"/>
    <w:rsid w:val="00A21D4E"/>
    <w:rsid w:val="00A21F2B"/>
    <w:rsid w:val="00A220A5"/>
    <w:rsid w:val="00A22165"/>
    <w:rsid w:val="00A22430"/>
    <w:rsid w:val="00A229F9"/>
    <w:rsid w:val="00A22D28"/>
    <w:rsid w:val="00A2373C"/>
    <w:rsid w:val="00A23841"/>
    <w:rsid w:val="00A23E37"/>
    <w:rsid w:val="00A23E88"/>
    <w:rsid w:val="00A23ECD"/>
    <w:rsid w:val="00A2416F"/>
    <w:rsid w:val="00A242DD"/>
    <w:rsid w:val="00A2438C"/>
    <w:rsid w:val="00A24651"/>
    <w:rsid w:val="00A24917"/>
    <w:rsid w:val="00A24B2A"/>
    <w:rsid w:val="00A24B50"/>
    <w:rsid w:val="00A24FEF"/>
    <w:rsid w:val="00A25652"/>
    <w:rsid w:val="00A256BB"/>
    <w:rsid w:val="00A25A9E"/>
    <w:rsid w:val="00A25D85"/>
    <w:rsid w:val="00A26484"/>
    <w:rsid w:val="00A269BC"/>
    <w:rsid w:val="00A270CE"/>
    <w:rsid w:val="00A27118"/>
    <w:rsid w:val="00A27581"/>
    <w:rsid w:val="00A308B0"/>
    <w:rsid w:val="00A30F1D"/>
    <w:rsid w:val="00A3129D"/>
    <w:rsid w:val="00A315C0"/>
    <w:rsid w:val="00A31842"/>
    <w:rsid w:val="00A318BF"/>
    <w:rsid w:val="00A31920"/>
    <w:rsid w:val="00A31C75"/>
    <w:rsid w:val="00A327B9"/>
    <w:rsid w:val="00A32A02"/>
    <w:rsid w:val="00A32F18"/>
    <w:rsid w:val="00A339D8"/>
    <w:rsid w:val="00A33AB9"/>
    <w:rsid w:val="00A33E82"/>
    <w:rsid w:val="00A34AED"/>
    <w:rsid w:val="00A35A1C"/>
    <w:rsid w:val="00A35A77"/>
    <w:rsid w:val="00A35C99"/>
    <w:rsid w:val="00A36567"/>
    <w:rsid w:val="00A370CC"/>
    <w:rsid w:val="00A3764D"/>
    <w:rsid w:val="00A3782B"/>
    <w:rsid w:val="00A37962"/>
    <w:rsid w:val="00A3799E"/>
    <w:rsid w:val="00A37AF5"/>
    <w:rsid w:val="00A40086"/>
    <w:rsid w:val="00A400E0"/>
    <w:rsid w:val="00A40638"/>
    <w:rsid w:val="00A40A82"/>
    <w:rsid w:val="00A40D81"/>
    <w:rsid w:val="00A4145F"/>
    <w:rsid w:val="00A418E2"/>
    <w:rsid w:val="00A41D66"/>
    <w:rsid w:val="00A42A44"/>
    <w:rsid w:val="00A42B5F"/>
    <w:rsid w:val="00A42BCA"/>
    <w:rsid w:val="00A43062"/>
    <w:rsid w:val="00A43485"/>
    <w:rsid w:val="00A4356A"/>
    <w:rsid w:val="00A43763"/>
    <w:rsid w:val="00A43868"/>
    <w:rsid w:val="00A43B55"/>
    <w:rsid w:val="00A43BE7"/>
    <w:rsid w:val="00A43D16"/>
    <w:rsid w:val="00A441CD"/>
    <w:rsid w:val="00A4422F"/>
    <w:rsid w:val="00A44536"/>
    <w:rsid w:val="00A44893"/>
    <w:rsid w:val="00A44AA2"/>
    <w:rsid w:val="00A44AEB"/>
    <w:rsid w:val="00A44B14"/>
    <w:rsid w:val="00A450A8"/>
    <w:rsid w:val="00A45104"/>
    <w:rsid w:val="00A4529A"/>
    <w:rsid w:val="00A453E5"/>
    <w:rsid w:val="00A455DC"/>
    <w:rsid w:val="00A45833"/>
    <w:rsid w:val="00A45DF4"/>
    <w:rsid w:val="00A45F33"/>
    <w:rsid w:val="00A4649A"/>
    <w:rsid w:val="00A46608"/>
    <w:rsid w:val="00A46D16"/>
    <w:rsid w:val="00A46D8A"/>
    <w:rsid w:val="00A471B4"/>
    <w:rsid w:val="00A473EE"/>
    <w:rsid w:val="00A476DC"/>
    <w:rsid w:val="00A50626"/>
    <w:rsid w:val="00A50766"/>
    <w:rsid w:val="00A50816"/>
    <w:rsid w:val="00A50A05"/>
    <w:rsid w:val="00A50E45"/>
    <w:rsid w:val="00A50F0D"/>
    <w:rsid w:val="00A5105D"/>
    <w:rsid w:val="00A514CB"/>
    <w:rsid w:val="00A515F0"/>
    <w:rsid w:val="00A517C6"/>
    <w:rsid w:val="00A518DF"/>
    <w:rsid w:val="00A51A11"/>
    <w:rsid w:val="00A51AB5"/>
    <w:rsid w:val="00A51AB6"/>
    <w:rsid w:val="00A52109"/>
    <w:rsid w:val="00A525B2"/>
    <w:rsid w:val="00A5274F"/>
    <w:rsid w:val="00A528C8"/>
    <w:rsid w:val="00A52AB3"/>
    <w:rsid w:val="00A52E58"/>
    <w:rsid w:val="00A5308B"/>
    <w:rsid w:val="00A53126"/>
    <w:rsid w:val="00A53490"/>
    <w:rsid w:val="00A5373E"/>
    <w:rsid w:val="00A53944"/>
    <w:rsid w:val="00A539B2"/>
    <w:rsid w:val="00A540DE"/>
    <w:rsid w:val="00A541A7"/>
    <w:rsid w:val="00A545FC"/>
    <w:rsid w:val="00A54A92"/>
    <w:rsid w:val="00A55214"/>
    <w:rsid w:val="00A55281"/>
    <w:rsid w:val="00A552FB"/>
    <w:rsid w:val="00A556A4"/>
    <w:rsid w:val="00A559AA"/>
    <w:rsid w:val="00A559F7"/>
    <w:rsid w:val="00A562A0"/>
    <w:rsid w:val="00A563D6"/>
    <w:rsid w:val="00A56592"/>
    <w:rsid w:val="00A56752"/>
    <w:rsid w:val="00A56803"/>
    <w:rsid w:val="00A568E6"/>
    <w:rsid w:val="00A5714D"/>
    <w:rsid w:val="00A57567"/>
    <w:rsid w:val="00A57690"/>
    <w:rsid w:val="00A57742"/>
    <w:rsid w:val="00A57B54"/>
    <w:rsid w:val="00A57B68"/>
    <w:rsid w:val="00A57C34"/>
    <w:rsid w:val="00A57CF0"/>
    <w:rsid w:val="00A57ED6"/>
    <w:rsid w:val="00A60725"/>
    <w:rsid w:val="00A60751"/>
    <w:rsid w:val="00A60ABB"/>
    <w:rsid w:val="00A611F4"/>
    <w:rsid w:val="00A6154D"/>
    <w:rsid w:val="00A61A20"/>
    <w:rsid w:val="00A61E4D"/>
    <w:rsid w:val="00A61EA4"/>
    <w:rsid w:val="00A61EFF"/>
    <w:rsid w:val="00A6238D"/>
    <w:rsid w:val="00A6299A"/>
    <w:rsid w:val="00A62B56"/>
    <w:rsid w:val="00A630F8"/>
    <w:rsid w:val="00A6311F"/>
    <w:rsid w:val="00A635F3"/>
    <w:rsid w:val="00A638B9"/>
    <w:rsid w:val="00A63A68"/>
    <w:rsid w:val="00A63B86"/>
    <w:rsid w:val="00A63E4E"/>
    <w:rsid w:val="00A6460D"/>
    <w:rsid w:val="00A647D8"/>
    <w:rsid w:val="00A64C35"/>
    <w:rsid w:val="00A65965"/>
    <w:rsid w:val="00A65DBE"/>
    <w:rsid w:val="00A65F41"/>
    <w:rsid w:val="00A66B54"/>
    <w:rsid w:val="00A672DD"/>
    <w:rsid w:val="00A674A1"/>
    <w:rsid w:val="00A678C5"/>
    <w:rsid w:val="00A67A05"/>
    <w:rsid w:val="00A67A84"/>
    <w:rsid w:val="00A67E3F"/>
    <w:rsid w:val="00A700F0"/>
    <w:rsid w:val="00A70295"/>
    <w:rsid w:val="00A70494"/>
    <w:rsid w:val="00A705CB"/>
    <w:rsid w:val="00A70834"/>
    <w:rsid w:val="00A70A73"/>
    <w:rsid w:val="00A71333"/>
    <w:rsid w:val="00A719AA"/>
    <w:rsid w:val="00A71CDF"/>
    <w:rsid w:val="00A71E21"/>
    <w:rsid w:val="00A71E24"/>
    <w:rsid w:val="00A720B5"/>
    <w:rsid w:val="00A7212E"/>
    <w:rsid w:val="00A729FD"/>
    <w:rsid w:val="00A73165"/>
    <w:rsid w:val="00A73DD4"/>
    <w:rsid w:val="00A73E85"/>
    <w:rsid w:val="00A73F13"/>
    <w:rsid w:val="00A7433A"/>
    <w:rsid w:val="00A74461"/>
    <w:rsid w:val="00A744E8"/>
    <w:rsid w:val="00A74DC1"/>
    <w:rsid w:val="00A755BF"/>
    <w:rsid w:val="00A756E1"/>
    <w:rsid w:val="00A761BD"/>
    <w:rsid w:val="00A7668B"/>
    <w:rsid w:val="00A76FAF"/>
    <w:rsid w:val="00A77EDC"/>
    <w:rsid w:val="00A800F0"/>
    <w:rsid w:val="00A8024B"/>
    <w:rsid w:val="00A802A3"/>
    <w:rsid w:val="00A81995"/>
    <w:rsid w:val="00A81B3E"/>
    <w:rsid w:val="00A81BE2"/>
    <w:rsid w:val="00A820EA"/>
    <w:rsid w:val="00A821CB"/>
    <w:rsid w:val="00A82BB1"/>
    <w:rsid w:val="00A82C17"/>
    <w:rsid w:val="00A82C7B"/>
    <w:rsid w:val="00A83234"/>
    <w:rsid w:val="00A832D1"/>
    <w:rsid w:val="00A8353A"/>
    <w:rsid w:val="00A83813"/>
    <w:rsid w:val="00A838E3"/>
    <w:rsid w:val="00A83A45"/>
    <w:rsid w:val="00A84006"/>
    <w:rsid w:val="00A84032"/>
    <w:rsid w:val="00A840D2"/>
    <w:rsid w:val="00A841A8"/>
    <w:rsid w:val="00A84960"/>
    <w:rsid w:val="00A8499E"/>
    <w:rsid w:val="00A849AB"/>
    <w:rsid w:val="00A84FFA"/>
    <w:rsid w:val="00A852C0"/>
    <w:rsid w:val="00A855EC"/>
    <w:rsid w:val="00A856BE"/>
    <w:rsid w:val="00A8589C"/>
    <w:rsid w:val="00A85E0E"/>
    <w:rsid w:val="00A85E85"/>
    <w:rsid w:val="00A863BF"/>
    <w:rsid w:val="00A864E2"/>
    <w:rsid w:val="00A86532"/>
    <w:rsid w:val="00A86BE9"/>
    <w:rsid w:val="00A86C1B"/>
    <w:rsid w:val="00A86DD7"/>
    <w:rsid w:val="00A86E48"/>
    <w:rsid w:val="00A878C6"/>
    <w:rsid w:val="00A87C7A"/>
    <w:rsid w:val="00A900E2"/>
    <w:rsid w:val="00A9012A"/>
    <w:rsid w:val="00A90266"/>
    <w:rsid w:val="00A90552"/>
    <w:rsid w:val="00A908E4"/>
    <w:rsid w:val="00A90AB5"/>
    <w:rsid w:val="00A90F2E"/>
    <w:rsid w:val="00A91037"/>
    <w:rsid w:val="00A911C0"/>
    <w:rsid w:val="00A91998"/>
    <w:rsid w:val="00A91F3F"/>
    <w:rsid w:val="00A92176"/>
    <w:rsid w:val="00A92723"/>
    <w:rsid w:val="00A927B8"/>
    <w:rsid w:val="00A92A0D"/>
    <w:rsid w:val="00A92B28"/>
    <w:rsid w:val="00A92C7A"/>
    <w:rsid w:val="00A92D48"/>
    <w:rsid w:val="00A92EA7"/>
    <w:rsid w:val="00A93776"/>
    <w:rsid w:val="00A93B63"/>
    <w:rsid w:val="00A93DEC"/>
    <w:rsid w:val="00A94387"/>
    <w:rsid w:val="00A945BA"/>
    <w:rsid w:val="00A95063"/>
    <w:rsid w:val="00A95146"/>
    <w:rsid w:val="00A951A0"/>
    <w:rsid w:val="00A954BA"/>
    <w:rsid w:val="00A95584"/>
    <w:rsid w:val="00A95716"/>
    <w:rsid w:val="00A95780"/>
    <w:rsid w:val="00A95BC6"/>
    <w:rsid w:val="00A95E58"/>
    <w:rsid w:val="00A9602B"/>
    <w:rsid w:val="00A96687"/>
    <w:rsid w:val="00A96874"/>
    <w:rsid w:val="00A96A5B"/>
    <w:rsid w:val="00A96B2B"/>
    <w:rsid w:val="00A96F7F"/>
    <w:rsid w:val="00A96FFD"/>
    <w:rsid w:val="00A971A8"/>
    <w:rsid w:val="00A97CAC"/>
    <w:rsid w:val="00A97F92"/>
    <w:rsid w:val="00AA018C"/>
    <w:rsid w:val="00AA0A9E"/>
    <w:rsid w:val="00AA0BB1"/>
    <w:rsid w:val="00AA0E9C"/>
    <w:rsid w:val="00AA12EC"/>
    <w:rsid w:val="00AA17A0"/>
    <w:rsid w:val="00AA1C11"/>
    <w:rsid w:val="00AA202E"/>
    <w:rsid w:val="00AA22B5"/>
    <w:rsid w:val="00AA22D9"/>
    <w:rsid w:val="00AA2A61"/>
    <w:rsid w:val="00AA2D22"/>
    <w:rsid w:val="00AA2E68"/>
    <w:rsid w:val="00AA3057"/>
    <w:rsid w:val="00AA3760"/>
    <w:rsid w:val="00AA3BF1"/>
    <w:rsid w:val="00AA3C79"/>
    <w:rsid w:val="00AA3CA3"/>
    <w:rsid w:val="00AA40E7"/>
    <w:rsid w:val="00AA4369"/>
    <w:rsid w:val="00AA439A"/>
    <w:rsid w:val="00AA44ED"/>
    <w:rsid w:val="00AA475A"/>
    <w:rsid w:val="00AA4B56"/>
    <w:rsid w:val="00AA4FB7"/>
    <w:rsid w:val="00AA522A"/>
    <w:rsid w:val="00AA56B4"/>
    <w:rsid w:val="00AA5791"/>
    <w:rsid w:val="00AA5CF2"/>
    <w:rsid w:val="00AA6344"/>
    <w:rsid w:val="00AA6AD3"/>
    <w:rsid w:val="00AA6C55"/>
    <w:rsid w:val="00AA7451"/>
    <w:rsid w:val="00AA7720"/>
    <w:rsid w:val="00AA7966"/>
    <w:rsid w:val="00AA7AA1"/>
    <w:rsid w:val="00AA7BE5"/>
    <w:rsid w:val="00AB01FB"/>
    <w:rsid w:val="00AB022F"/>
    <w:rsid w:val="00AB0E8F"/>
    <w:rsid w:val="00AB0F26"/>
    <w:rsid w:val="00AB0F6C"/>
    <w:rsid w:val="00AB1891"/>
    <w:rsid w:val="00AB1C0B"/>
    <w:rsid w:val="00AB1FB0"/>
    <w:rsid w:val="00AB25D1"/>
    <w:rsid w:val="00AB3050"/>
    <w:rsid w:val="00AB3DE2"/>
    <w:rsid w:val="00AB426D"/>
    <w:rsid w:val="00AB4279"/>
    <w:rsid w:val="00AB458B"/>
    <w:rsid w:val="00AB48FB"/>
    <w:rsid w:val="00AB4A6F"/>
    <w:rsid w:val="00AB52C8"/>
    <w:rsid w:val="00AB552D"/>
    <w:rsid w:val="00AB58B0"/>
    <w:rsid w:val="00AB592A"/>
    <w:rsid w:val="00AB59E3"/>
    <w:rsid w:val="00AB5D35"/>
    <w:rsid w:val="00AB5EF0"/>
    <w:rsid w:val="00AB61C4"/>
    <w:rsid w:val="00AB6616"/>
    <w:rsid w:val="00AB68EA"/>
    <w:rsid w:val="00AB6C20"/>
    <w:rsid w:val="00AB6CAD"/>
    <w:rsid w:val="00AB6EFF"/>
    <w:rsid w:val="00AB700C"/>
    <w:rsid w:val="00AB7AC3"/>
    <w:rsid w:val="00AB7BE1"/>
    <w:rsid w:val="00AB7CD3"/>
    <w:rsid w:val="00AC016B"/>
    <w:rsid w:val="00AC08D5"/>
    <w:rsid w:val="00AC09E6"/>
    <w:rsid w:val="00AC0D9C"/>
    <w:rsid w:val="00AC0ED5"/>
    <w:rsid w:val="00AC1002"/>
    <w:rsid w:val="00AC144D"/>
    <w:rsid w:val="00AC147D"/>
    <w:rsid w:val="00AC17BA"/>
    <w:rsid w:val="00AC1B6C"/>
    <w:rsid w:val="00AC2070"/>
    <w:rsid w:val="00AC25B4"/>
    <w:rsid w:val="00AC274A"/>
    <w:rsid w:val="00AC27E6"/>
    <w:rsid w:val="00AC2A2C"/>
    <w:rsid w:val="00AC37C3"/>
    <w:rsid w:val="00AC3D18"/>
    <w:rsid w:val="00AC43A9"/>
    <w:rsid w:val="00AC49D1"/>
    <w:rsid w:val="00AC4F44"/>
    <w:rsid w:val="00AC51D2"/>
    <w:rsid w:val="00AC51DF"/>
    <w:rsid w:val="00AC5673"/>
    <w:rsid w:val="00AC5B38"/>
    <w:rsid w:val="00AC5F1A"/>
    <w:rsid w:val="00AC65AA"/>
    <w:rsid w:val="00AC6A50"/>
    <w:rsid w:val="00AC6B00"/>
    <w:rsid w:val="00AC6D94"/>
    <w:rsid w:val="00AC6E79"/>
    <w:rsid w:val="00AC6FB4"/>
    <w:rsid w:val="00AD0086"/>
    <w:rsid w:val="00AD02EB"/>
    <w:rsid w:val="00AD0444"/>
    <w:rsid w:val="00AD0AF9"/>
    <w:rsid w:val="00AD0C61"/>
    <w:rsid w:val="00AD12D7"/>
    <w:rsid w:val="00AD13D4"/>
    <w:rsid w:val="00AD1499"/>
    <w:rsid w:val="00AD1533"/>
    <w:rsid w:val="00AD1665"/>
    <w:rsid w:val="00AD1A1A"/>
    <w:rsid w:val="00AD1BD5"/>
    <w:rsid w:val="00AD1ED8"/>
    <w:rsid w:val="00AD1F36"/>
    <w:rsid w:val="00AD273F"/>
    <w:rsid w:val="00AD2988"/>
    <w:rsid w:val="00AD2B15"/>
    <w:rsid w:val="00AD2F41"/>
    <w:rsid w:val="00AD337D"/>
    <w:rsid w:val="00AD362A"/>
    <w:rsid w:val="00AD3974"/>
    <w:rsid w:val="00AD39B2"/>
    <w:rsid w:val="00AD3A56"/>
    <w:rsid w:val="00AD3D70"/>
    <w:rsid w:val="00AD3E88"/>
    <w:rsid w:val="00AD407A"/>
    <w:rsid w:val="00AD41B4"/>
    <w:rsid w:val="00AD4630"/>
    <w:rsid w:val="00AD5316"/>
    <w:rsid w:val="00AD54C5"/>
    <w:rsid w:val="00AD573E"/>
    <w:rsid w:val="00AD57CD"/>
    <w:rsid w:val="00AD5E35"/>
    <w:rsid w:val="00AD5F7D"/>
    <w:rsid w:val="00AD6213"/>
    <w:rsid w:val="00AD6941"/>
    <w:rsid w:val="00AD6A1B"/>
    <w:rsid w:val="00AD6BC3"/>
    <w:rsid w:val="00AD7138"/>
    <w:rsid w:val="00AD756D"/>
    <w:rsid w:val="00AD76C1"/>
    <w:rsid w:val="00AD7FC0"/>
    <w:rsid w:val="00AE03F2"/>
    <w:rsid w:val="00AE0AAC"/>
    <w:rsid w:val="00AE0E46"/>
    <w:rsid w:val="00AE1AF0"/>
    <w:rsid w:val="00AE1C6D"/>
    <w:rsid w:val="00AE24A9"/>
    <w:rsid w:val="00AE26A3"/>
    <w:rsid w:val="00AE2CE7"/>
    <w:rsid w:val="00AE3296"/>
    <w:rsid w:val="00AE3484"/>
    <w:rsid w:val="00AE384F"/>
    <w:rsid w:val="00AE3AAD"/>
    <w:rsid w:val="00AE3CAA"/>
    <w:rsid w:val="00AE3EC1"/>
    <w:rsid w:val="00AE3F80"/>
    <w:rsid w:val="00AE425F"/>
    <w:rsid w:val="00AE4A80"/>
    <w:rsid w:val="00AE4BE8"/>
    <w:rsid w:val="00AE4FFB"/>
    <w:rsid w:val="00AE5A55"/>
    <w:rsid w:val="00AE5D49"/>
    <w:rsid w:val="00AE6241"/>
    <w:rsid w:val="00AE780B"/>
    <w:rsid w:val="00AE7819"/>
    <w:rsid w:val="00AE7A80"/>
    <w:rsid w:val="00AF0260"/>
    <w:rsid w:val="00AF0A32"/>
    <w:rsid w:val="00AF0CBC"/>
    <w:rsid w:val="00AF0EDC"/>
    <w:rsid w:val="00AF165A"/>
    <w:rsid w:val="00AF238D"/>
    <w:rsid w:val="00AF256D"/>
    <w:rsid w:val="00AF26F9"/>
    <w:rsid w:val="00AF2D62"/>
    <w:rsid w:val="00AF2D8D"/>
    <w:rsid w:val="00AF2EBC"/>
    <w:rsid w:val="00AF3109"/>
    <w:rsid w:val="00AF3516"/>
    <w:rsid w:val="00AF351C"/>
    <w:rsid w:val="00AF3601"/>
    <w:rsid w:val="00AF367B"/>
    <w:rsid w:val="00AF3CCB"/>
    <w:rsid w:val="00AF3D48"/>
    <w:rsid w:val="00AF4006"/>
    <w:rsid w:val="00AF4717"/>
    <w:rsid w:val="00AF5222"/>
    <w:rsid w:val="00AF5657"/>
    <w:rsid w:val="00AF58AC"/>
    <w:rsid w:val="00AF598E"/>
    <w:rsid w:val="00AF62C5"/>
    <w:rsid w:val="00AF62EF"/>
    <w:rsid w:val="00AF65E5"/>
    <w:rsid w:val="00AF6799"/>
    <w:rsid w:val="00AF682C"/>
    <w:rsid w:val="00AF687B"/>
    <w:rsid w:val="00AF6A1B"/>
    <w:rsid w:val="00AF6AC2"/>
    <w:rsid w:val="00AF6C81"/>
    <w:rsid w:val="00AF6CAE"/>
    <w:rsid w:val="00AF73D4"/>
    <w:rsid w:val="00AF73E6"/>
    <w:rsid w:val="00AF763E"/>
    <w:rsid w:val="00AF7B49"/>
    <w:rsid w:val="00AF7D14"/>
    <w:rsid w:val="00B00195"/>
    <w:rsid w:val="00B00667"/>
    <w:rsid w:val="00B006ED"/>
    <w:rsid w:val="00B00857"/>
    <w:rsid w:val="00B00B67"/>
    <w:rsid w:val="00B01BEF"/>
    <w:rsid w:val="00B01D91"/>
    <w:rsid w:val="00B02196"/>
    <w:rsid w:val="00B027DB"/>
    <w:rsid w:val="00B0295C"/>
    <w:rsid w:val="00B02E24"/>
    <w:rsid w:val="00B03105"/>
    <w:rsid w:val="00B0346B"/>
    <w:rsid w:val="00B034C4"/>
    <w:rsid w:val="00B04104"/>
    <w:rsid w:val="00B04347"/>
    <w:rsid w:val="00B044C2"/>
    <w:rsid w:val="00B0493D"/>
    <w:rsid w:val="00B050ED"/>
    <w:rsid w:val="00B051F0"/>
    <w:rsid w:val="00B052E5"/>
    <w:rsid w:val="00B0597F"/>
    <w:rsid w:val="00B05B10"/>
    <w:rsid w:val="00B05B8A"/>
    <w:rsid w:val="00B06722"/>
    <w:rsid w:val="00B06AF8"/>
    <w:rsid w:val="00B06E0F"/>
    <w:rsid w:val="00B06F53"/>
    <w:rsid w:val="00B10187"/>
    <w:rsid w:val="00B102FA"/>
    <w:rsid w:val="00B103AB"/>
    <w:rsid w:val="00B10B02"/>
    <w:rsid w:val="00B10DEB"/>
    <w:rsid w:val="00B10F4D"/>
    <w:rsid w:val="00B11812"/>
    <w:rsid w:val="00B1199B"/>
    <w:rsid w:val="00B11AB0"/>
    <w:rsid w:val="00B11BE9"/>
    <w:rsid w:val="00B12319"/>
    <w:rsid w:val="00B12B3D"/>
    <w:rsid w:val="00B12CD2"/>
    <w:rsid w:val="00B12D6E"/>
    <w:rsid w:val="00B1347A"/>
    <w:rsid w:val="00B13518"/>
    <w:rsid w:val="00B13BC0"/>
    <w:rsid w:val="00B13D58"/>
    <w:rsid w:val="00B14572"/>
    <w:rsid w:val="00B1465A"/>
    <w:rsid w:val="00B14780"/>
    <w:rsid w:val="00B149CE"/>
    <w:rsid w:val="00B14A1D"/>
    <w:rsid w:val="00B14B48"/>
    <w:rsid w:val="00B14BC2"/>
    <w:rsid w:val="00B14D81"/>
    <w:rsid w:val="00B1511B"/>
    <w:rsid w:val="00B1593B"/>
    <w:rsid w:val="00B15A3C"/>
    <w:rsid w:val="00B15F20"/>
    <w:rsid w:val="00B15FD9"/>
    <w:rsid w:val="00B16989"/>
    <w:rsid w:val="00B1731A"/>
    <w:rsid w:val="00B1777E"/>
    <w:rsid w:val="00B179F9"/>
    <w:rsid w:val="00B17AD6"/>
    <w:rsid w:val="00B17B90"/>
    <w:rsid w:val="00B17EF8"/>
    <w:rsid w:val="00B20703"/>
    <w:rsid w:val="00B20AC2"/>
    <w:rsid w:val="00B21207"/>
    <w:rsid w:val="00B21BF5"/>
    <w:rsid w:val="00B22312"/>
    <w:rsid w:val="00B2264A"/>
    <w:rsid w:val="00B2287C"/>
    <w:rsid w:val="00B228F1"/>
    <w:rsid w:val="00B23451"/>
    <w:rsid w:val="00B2397D"/>
    <w:rsid w:val="00B239C9"/>
    <w:rsid w:val="00B23B13"/>
    <w:rsid w:val="00B23C8F"/>
    <w:rsid w:val="00B24185"/>
    <w:rsid w:val="00B24188"/>
    <w:rsid w:val="00B2454C"/>
    <w:rsid w:val="00B2493C"/>
    <w:rsid w:val="00B2494D"/>
    <w:rsid w:val="00B2495D"/>
    <w:rsid w:val="00B24B3A"/>
    <w:rsid w:val="00B24C83"/>
    <w:rsid w:val="00B24DBB"/>
    <w:rsid w:val="00B25578"/>
    <w:rsid w:val="00B256B4"/>
    <w:rsid w:val="00B25A96"/>
    <w:rsid w:val="00B2643D"/>
    <w:rsid w:val="00B265C9"/>
    <w:rsid w:val="00B269C3"/>
    <w:rsid w:val="00B26CC8"/>
    <w:rsid w:val="00B26F92"/>
    <w:rsid w:val="00B2720C"/>
    <w:rsid w:val="00B2785D"/>
    <w:rsid w:val="00B27FA1"/>
    <w:rsid w:val="00B300FF"/>
    <w:rsid w:val="00B302A9"/>
    <w:rsid w:val="00B302CA"/>
    <w:rsid w:val="00B306A2"/>
    <w:rsid w:val="00B30761"/>
    <w:rsid w:val="00B30C10"/>
    <w:rsid w:val="00B30DE6"/>
    <w:rsid w:val="00B30E31"/>
    <w:rsid w:val="00B317D8"/>
    <w:rsid w:val="00B317DF"/>
    <w:rsid w:val="00B31872"/>
    <w:rsid w:val="00B31BCA"/>
    <w:rsid w:val="00B31CDB"/>
    <w:rsid w:val="00B31E97"/>
    <w:rsid w:val="00B31F84"/>
    <w:rsid w:val="00B322C9"/>
    <w:rsid w:val="00B322F5"/>
    <w:rsid w:val="00B32307"/>
    <w:rsid w:val="00B32680"/>
    <w:rsid w:val="00B329F2"/>
    <w:rsid w:val="00B32B7F"/>
    <w:rsid w:val="00B32BA9"/>
    <w:rsid w:val="00B32D71"/>
    <w:rsid w:val="00B33072"/>
    <w:rsid w:val="00B330DB"/>
    <w:rsid w:val="00B33832"/>
    <w:rsid w:val="00B33A6B"/>
    <w:rsid w:val="00B33B5E"/>
    <w:rsid w:val="00B33DB9"/>
    <w:rsid w:val="00B340F4"/>
    <w:rsid w:val="00B34CFB"/>
    <w:rsid w:val="00B35049"/>
    <w:rsid w:val="00B35228"/>
    <w:rsid w:val="00B35255"/>
    <w:rsid w:val="00B35824"/>
    <w:rsid w:val="00B35BD5"/>
    <w:rsid w:val="00B35D32"/>
    <w:rsid w:val="00B35DE7"/>
    <w:rsid w:val="00B3601B"/>
    <w:rsid w:val="00B36327"/>
    <w:rsid w:val="00B36AD2"/>
    <w:rsid w:val="00B3703F"/>
    <w:rsid w:val="00B370CC"/>
    <w:rsid w:val="00B374CC"/>
    <w:rsid w:val="00B37790"/>
    <w:rsid w:val="00B377E4"/>
    <w:rsid w:val="00B378C0"/>
    <w:rsid w:val="00B37D6C"/>
    <w:rsid w:val="00B37D92"/>
    <w:rsid w:val="00B4022D"/>
    <w:rsid w:val="00B404C2"/>
    <w:rsid w:val="00B40906"/>
    <w:rsid w:val="00B41294"/>
    <w:rsid w:val="00B412C2"/>
    <w:rsid w:val="00B415D8"/>
    <w:rsid w:val="00B420EF"/>
    <w:rsid w:val="00B424A9"/>
    <w:rsid w:val="00B42AEC"/>
    <w:rsid w:val="00B42D23"/>
    <w:rsid w:val="00B42DEF"/>
    <w:rsid w:val="00B439AB"/>
    <w:rsid w:val="00B43A5B"/>
    <w:rsid w:val="00B43E90"/>
    <w:rsid w:val="00B44352"/>
    <w:rsid w:val="00B44405"/>
    <w:rsid w:val="00B448B1"/>
    <w:rsid w:val="00B44B28"/>
    <w:rsid w:val="00B44BAB"/>
    <w:rsid w:val="00B44FBF"/>
    <w:rsid w:val="00B451CB"/>
    <w:rsid w:val="00B452F8"/>
    <w:rsid w:val="00B45520"/>
    <w:rsid w:val="00B4560D"/>
    <w:rsid w:val="00B45BD8"/>
    <w:rsid w:val="00B45C87"/>
    <w:rsid w:val="00B4643A"/>
    <w:rsid w:val="00B46445"/>
    <w:rsid w:val="00B464FD"/>
    <w:rsid w:val="00B46711"/>
    <w:rsid w:val="00B46800"/>
    <w:rsid w:val="00B469B6"/>
    <w:rsid w:val="00B46D7F"/>
    <w:rsid w:val="00B4728A"/>
    <w:rsid w:val="00B4753E"/>
    <w:rsid w:val="00B476DE"/>
    <w:rsid w:val="00B47D96"/>
    <w:rsid w:val="00B500BA"/>
    <w:rsid w:val="00B50217"/>
    <w:rsid w:val="00B504FC"/>
    <w:rsid w:val="00B50760"/>
    <w:rsid w:val="00B50816"/>
    <w:rsid w:val="00B50B91"/>
    <w:rsid w:val="00B50C58"/>
    <w:rsid w:val="00B50D2D"/>
    <w:rsid w:val="00B511D0"/>
    <w:rsid w:val="00B5216C"/>
    <w:rsid w:val="00B525AC"/>
    <w:rsid w:val="00B5292A"/>
    <w:rsid w:val="00B52E6A"/>
    <w:rsid w:val="00B53311"/>
    <w:rsid w:val="00B5337B"/>
    <w:rsid w:val="00B53F1F"/>
    <w:rsid w:val="00B54233"/>
    <w:rsid w:val="00B5442F"/>
    <w:rsid w:val="00B54955"/>
    <w:rsid w:val="00B54D1E"/>
    <w:rsid w:val="00B550C8"/>
    <w:rsid w:val="00B550F7"/>
    <w:rsid w:val="00B55320"/>
    <w:rsid w:val="00B555A5"/>
    <w:rsid w:val="00B55765"/>
    <w:rsid w:val="00B558F4"/>
    <w:rsid w:val="00B55BE4"/>
    <w:rsid w:val="00B55F8E"/>
    <w:rsid w:val="00B56128"/>
    <w:rsid w:val="00B562C2"/>
    <w:rsid w:val="00B5662B"/>
    <w:rsid w:val="00B5672B"/>
    <w:rsid w:val="00B57272"/>
    <w:rsid w:val="00B57336"/>
    <w:rsid w:val="00B57698"/>
    <w:rsid w:val="00B57D4B"/>
    <w:rsid w:val="00B60E6C"/>
    <w:rsid w:val="00B60EB5"/>
    <w:rsid w:val="00B60F0F"/>
    <w:rsid w:val="00B61575"/>
    <w:rsid w:val="00B617D6"/>
    <w:rsid w:val="00B619B7"/>
    <w:rsid w:val="00B61D2F"/>
    <w:rsid w:val="00B61DBC"/>
    <w:rsid w:val="00B61F25"/>
    <w:rsid w:val="00B620B8"/>
    <w:rsid w:val="00B62BDA"/>
    <w:rsid w:val="00B62E56"/>
    <w:rsid w:val="00B633C6"/>
    <w:rsid w:val="00B6388C"/>
    <w:rsid w:val="00B639B8"/>
    <w:rsid w:val="00B639EF"/>
    <w:rsid w:val="00B63C74"/>
    <w:rsid w:val="00B63CA9"/>
    <w:rsid w:val="00B63CC7"/>
    <w:rsid w:val="00B64408"/>
    <w:rsid w:val="00B646B9"/>
    <w:rsid w:val="00B646FF"/>
    <w:rsid w:val="00B64CA7"/>
    <w:rsid w:val="00B64CD0"/>
    <w:rsid w:val="00B64CF7"/>
    <w:rsid w:val="00B64F7B"/>
    <w:rsid w:val="00B65288"/>
    <w:rsid w:val="00B65411"/>
    <w:rsid w:val="00B657B1"/>
    <w:rsid w:val="00B66212"/>
    <w:rsid w:val="00B665E7"/>
    <w:rsid w:val="00B666AE"/>
    <w:rsid w:val="00B668F4"/>
    <w:rsid w:val="00B66C8F"/>
    <w:rsid w:val="00B66D46"/>
    <w:rsid w:val="00B66D67"/>
    <w:rsid w:val="00B66FDE"/>
    <w:rsid w:val="00B6710C"/>
    <w:rsid w:val="00B6772D"/>
    <w:rsid w:val="00B67CB0"/>
    <w:rsid w:val="00B67ED4"/>
    <w:rsid w:val="00B700B7"/>
    <w:rsid w:val="00B702E2"/>
    <w:rsid w:val="00B703AB"/>
    <w:rsid w:val="00B705C1"/>
    <w:rsid w:val="00B70678"/>
    <w:rsid w:val="00B70A16"/>
    <w:rsid w:val="00B70AEA"/>
    <w:rsid w:val="00B70B18"/>
    <w:rsid w:val="00B70B54"/>
    <w:rsid w:val="00B71351"/>
    <w:rsid w:val="00B7142C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4631"/>
    <w:rsid w:val="00B76148"/>
    <w:rsid w:val="00B7614D"/>
    <w:rsid w:val="00B763ED"/>
    <w:rsid w:val="00B766A5"/>
    <w:rsid w:val="00B767DF"/>
    <w:rsid w:val="00B76B38"/>
    <w:rsid w:val="00B76BB4"/>
    <w:rsid w:val="00B76D19"/>
    <w:rsid w:val="00B76F52"/>
    <w:rsid w:val="00B7767F"/>
    <w:rsid w:val="00B77935"/>
    <w:rsid w:val="00B81003"/>
    <w:rsid w:val="00B81142"/>
    <w:rsid w:val="00B8132C"/>
    <w:rsid w:val="00B8172C"/>
    <w:rsid w:val="00B8180F"/>
    <w:rsid w:val="00B81EAC"/>
    <w:rsid w:val="00B8273A"/>
    <w:rsid w:val="00B82896"/>
    <w:rsid w:val="00B82C6E"/>
    <w:rsid w:val="00B82CE0"/>
    <w:rsid w:val="00B82EFA"/>
    <w:rsid w:val="00B8329C"/>
    <w:rsid w:val="00B83464"/>
    <w:rsid w:val="00B83469"/>
    <w:rsid w:val="00B8377F"/>
    <w:rsid w:val="00B83945"/>
    <w:rsid w:val="00B83A16"/>
    <w:rsid w:val="00B83CED"/>
    <w:rsid w:val="00B84284"/>
    <w:rsid w:val="00B843DE"/>
    <w:rsid w:val="00B844ED"/>
    <w:rsid w:val="00B84640"/>
    <w:rsid w:val="00B8497F"/>
    <w:rsid w:val="00B852FB"/>
    <w:rsid w:val="00B85518"/>
    <w:rsid w:val="00B85CA9"/>
    <w:rsid w:val="00B85D00"/>
    <w:rsid w:val="00B85EC4"/>
    <w:rsid w:val="00B86047"/>
    <w:rsid w:val="00B861A7"/>
    <w:rsid w:val="00B868E2"/>
    <w:rsid w:val="00B869A6"/>
    <w:rsid w:val="00B870D5"/>
    <w:rsid w:val="00B87171"/>
    <w:rsid w:val="00B872C3"/>
    <w:rsid w:val="00B87956"/>
    <w:rsid w:val="00B879E9"/>
    <w:rsid w:val="00B87E2B"/>
    <w:rsid w:val="00B905B3"/>
    <w:rsid w:val="00B90D05"/>
    <w:rsid w:val="00B91090"/>
    <w:rsid w:val="00B91469"/>
    <w:rsid w:val="00B91705"/>
    <w:rsid w:val="00B91B2E"/>
    <w:rsid w:val="00B9209C"/>
    <w:rsid w:val="00B924DC"/>
    <w:rsid w:val="00B92E8F"/>
    <w:rsid w:val="00B9340F"/>
    <w:rsid w:val="00B9370A"/>
    <w:rsid w:val="00B9389A"/>
    <w:rsid w:val="00B93DF9"/>
    <w:rsid w:val="00B9421F"/>
    <w:rsid w:val="00B945B0"/>
    <w:rsid w:val="00B94A1D"/>
    <w:rsid w:val="00B94BA3"/>
    <w:rsid w:val="00B95187"/>
    <w:rsid w:val="00B95295"/>
    <w:rsid w:val="00B95773"/>
    <w:rsid w:val="00B958D2"/>
    <w:rsid w:val="00B95A9B"/>
    <w:rsid w:val="00B95BF6"/>
    <w:rsid w:val="00B95CBD"/>
    <w:rsid w:val="00BA0018"/>
    <w:rsid w:val="00BA038E"/>
    <w:rsid w:val="00BA0997"/>
    <w:rsid w:val="00BA09E5"/>
    <w:rsid w:val="00BA0EE0"/>
    <w:rsid w:val="00BA0FF2"/>
    <w:rsid w:val="00BA10EE"/>
    <w:rsid w:val="00BA188B"/>
    <w:rsid w:val="00BA18AE"/>
    <w:rsid w:val="00BA1F07"/>
    <w:rsid w:val="00BA215B"/>
    <w:rsid w:val="00BA2298"/>
    <w:rsid w:val="00BA2571"/>
    <w:rsid w:val="00BA263F"/>
    <w:rsid w:val="00BA272A"/>
    <w:rsid w:val="00BA277C"/>
    <w:rsid w:val="00BA2914"/>
    <w:rsid w:val="00BA293F"/>
    <w:rsid w:val="00BA2EF0"/>
    <w:rsid w:val="00BA2F16"/>
    <w:rsid w:val="00BA31A6"/>
    <w:rsid w:val="00BA37BC"/>
    <w:rsid w:val="00BA38EF"/>
    <w:rsid w:val="00BA42C5"/>
    <w:rsid w:val="00BA455C"/>
    <w:rsid w:val="00BA48D3"/>
    <w:rsid w:val="00BA506A"/>
    <w:rsid w:val="00BA5233"/>
    <w:rsid w:val="00BA5614"/>
    <w:rsid w:val="00BA579B"/>
    <w:rsid w:val="00BA5BC9"/>
    <w:rsid w:val="00BA5C70"/>
    <w:rsid w:val="00BA5F01"/>
    <w:rsid w:val="00BA6176"/>
    <w:rsid w:val="00BA632D"/>
    <w:rsid w:val="00BA643F"/>
    <w:rsid w:val="00BA6550"/>
    <w:rsid w:val="00BA65A4"/>
    <w:rsid w:val="00BA699B"/>
    <w:rsid w:val="00BA731E"/>
    <w:rsid w:val="00BA797B"/>
    <w:rsid w:val="00BA7AF4"/>
    <w:rsid w:val="00BB012C"/>
    <w:rsid w:val="00BB013B"/>
    <w:rsid w:val="00BB02D1"/>
    <w:rsid w:val="00BB0444"/>
    <w:rsid w:val="00BB04C4"/>
    <w:rsid w:val="00BB0704"/>
    <w:rsid w:val="00BB09BE"/>
    <w:rsid w:val="00BB0B50"/>
    <w:rsid w:val="00BB1382"/>
    <w:rsid w:val="00BB141B"/>
    <w:rsid w:val="00BB14F7"/>
    <w:rsid w:val="00BB2285"/>
    <w:rsid w:val="00BB231B"/>
    <w:rsid w:val="00BB23AC"/>
    <w:rsid w:val="00BB24AB"/>
    <w:rsid w:val="00BB2872"/>
    <w:rsid w:val="00BB2ABE"/>
    <w:rsid w:val="00BB32E1"/>
    <w:rsid w:val="00BB342E"/>
    <w:rsid w:val="00BB3655"/>
    <w:rsid w:val="00BB382A"/>
    <w:rsid w:val="00BB392B"/>
    <w:rsid w:val="00BB3CA0"/>
    <w:rsid w:val="00BB3E5E"/>
    <w:rsid w:val="00BB4CA0"/>
    <w:rsid w:val="00BB4D2A"/>
    <w:rsid w:val="00BB4EDC"/>
    <w:rsid w:val="00BB4F1A"/>
    <w:rsid w:val="00BB517D"/>
    <w:rsid w:val="00BB523E"/>
    <w:rsid w:val="00BB5522"/>
    <w:rsid w:val="00BB614C"/>
    <w:rsid w:val="00BB61EB"/>
    <w:rsid w:val="00BB6A9F"/>
    <w:rsid w:val="00BB6AE7"/>
    <w:rsid w:val="00BB6BC0"/>
    <w:rsid w:val="00BB6FE8"/>
    <w:rsid w:val="00BB7084"/>
    <w:rsid w:val="00BB7133"/>
    <w:rsid w:val="00BB734A"/>
    <w:rsid w:val="00BB7AA2"/>
    <w:rsid w:val="00BB7E69"/>
    <w:rsid w:val="00BC00AF"/>
    <w:rsid w:val="00BC0451"/>
    <w:rsid w:val="00BC0523"/>
    <w:rsid w:val="00BC057B"/>
    <w:rsid w:val="00BC097D"/>
    <w:rsid w:val="00BC0B86"/>
    <w:rsid w:val="00BC0BF1"/>
    <w:rsid w:val="00BC0F4E"/>
    <w:rsid w:val="00BC0F85"/>
    <w:rsid w:val="00BC10DA"/>
    <w:rsid w:val="00BC1336"/>
    <w:rsid w:val="00BC2120"/>
    <w:rsid w:val="00BC2144"/>
    <w:rsid w:val="00BC257B"/>
    <w:rsid w:val="00BC2665"/>
    <w:rsid w:val="00BC2F42"/>
    <w:rsid w:val="00BC326A"/>
    <w:rsid w:val="00BC3369"/>
    <w:rsid w:val="00BC398A"/>
    <w:rsid w:val="00BC3DBA"/>
    <w:rsid w:val="00BC3FD1"/>
    <w:rsid w:val="00BC3FF2"/>
    <w:rsid w:val="00BC42AC"/>
    <w:rsid w:val="00BC46CC"/>
    <w:rsid w:val="00BC4A17"/>
    <w:rsid w:val="00BC53AF"/>
    <w:rsid w:val="00BC53DD"/>
    <w:rsid w:val="00BC61C1"/>
    <w:rsid w:val="00BC627D"/>
    <w:rsid w:val="00BC6758"/>
    <w:rsid w:val="00BC68F1"/>
    <w:rsid w:val="00BC6BBC"/>
    <w:rsid w:val="00BC7773"/>
    <w:rsid w:val="00BC79A3"/>
    <w:rsid w:val="00BD03C4"/>
    <w:rsid w:val="00BD096F"/>
    <w:rsid w:val="00BD0A63"/>
    <w:rsid w:val="00BD0D25"/>
    <w:rsid w:val="00BD0DFF"/>
    <w:rsid w:val="00BD1017"/>
    <w:rsid w:val="00BD1214"/>
    <w:rsid w:val="00BD1369"/>
    <w:rsid w:val="00BD15E9"/>
    <w:rsid w:val="00BD16EB"/>
    <w:rsid w:val="00BD1B38"/>
    <w:rsid w:val="00BD1BA1"/>
    <w:rsid w:val="00BD1BCC"/>
    <w:rsid w:val="00BD1C12"/>
    <w:rsid w:val="00BD2C95"/>
    <w:rsid w:val="00BD2E29"/>
    <w:rsid w:val="00BD2F99"/>
    <w:rsid w:val="00BD3166"/>
    <w:rsid w:val="00BD38B0"/>
    <w:rsid w:val="00BD3977"/>
    <w:rsid w:val="00BD493F"/>
    <w:rsid w:val="00BD4950"/>
    <w:rsid w:val="00BD4B7E"/>
    <w:rsid w:val="00BD4E1B"/>
    <w:rsid w:val="00BD4F3F"/>
    <w:rsid w:val="00BD528E"/>
    <w:rsid w:val="00BD53F5"/>
    <w:rsid w:val="00BD5A57"/>
    <w:rsid w:val="00BD5BE7"/>
    <w:rsid w:val="00BD5FEE"/>
    <w:rsid w:val="00BD6204"/>
    <w:rsid w:val="00BD62AB"/>
    <w:rsid w:val="00BD699D"/>
    <w:rsid w:val="00BD69D9"/>
    <w:rsid w:val="00BD72CE"/>
    <w:rsid w:val="00BD7508"/>
    <w:rsid w:val="00BD7934"/>
    <w:rsid w:val="00BD7AAE"/>
    <w:rsid w:val="00BD7AC5"/>
    <w:rsid w:val="00BD7BAD"/>
    <w:rsid w:val="00BE0183"/>
    <w:rsid w:val="00BE02E8"/>
    <w:rsid w:val="00BE0C24"/>
    <w:rsid w:val="00BE104C"/>
    <w:rsid w:val="00BE1387"/>
    <w:rsid w:val="00BE149B"/>
    <w:rsid w:val="00BE16F5"/>
    <w:rsid w:val="00BE1A6A"/>
    <w:rsid w:val="00BE1CC8"/>
    <w:rsid w:val="00BE1FC9"/>
    <w:rsid w:val="00BE2864"/>
    <w:rsid w:val="00BE2AC1"/>
    <w:rsid w:val="00BE2E38"/>
    <w:rsid w:val="00BE2EF0"/>
    <w:rsid w:val="00BE3196"/>
    <w:rsid w:val="00BE328A"/>
    <w:rsid w:val="00BE351D"/>
    <w:rsid w:val="00BE3DCE"/>
    <w:rsid w:val="00BE3E4E"/>
    <w:rsid w:val="00BE42C0"/>
    <w:rsid w:val="00BE476E"/>
    <w:rsid w:val="00BE4858"/>
    <w:rsid w:val="00BE4B58"/>
    <w:rsid w:val="00BE535E"/>
    <w:rsid w:val="00BE554B"/>
    <w:rsid w:val="00BE5A22"/>
    <w:rsid w:val="00BE6A68"/>
    <w:rsid w:val="00BE6A7D"/>
    <w:rsid w:val="00BE6E9C"/>
    <w:rsid w:val="00BE7333"/>
    <w:rsid w:val="00BE7982"/>
    <w:rsid w:val="00BE799D"/>
    <w:rsid w:val="00BE7D6D"/>
    <w:rsid w:val="00BF0A30"/>
    <w:rsid w:val="00BF0AD5"/>
    <w:rsid w:val="00BF0B4F"/>
    <w:rsid w:val="00BF0F6C"/>
    <w:rsid w:val="00BF113A"/>
    <w:rsid w:val="00BF136A"/>
    <w:rsid w:val="00BF1678"/>
    <w:rsid w:val="00BF1912"/>
    <w:rsid w:val="00BF19E1"/>
    <w:rsid w:val="00BF1BC6"/>
    <w:rsid w:val="00BF1DDB"/>
    <w:rsid w:val="00BF1EBD"/>
    <w:rsid w:val="00BF1FC2"/>
    <w:rsid w:val="00BF23EA"/>
    <w:rsid w:val="00BF2418"/>
    <w:rsid w:val="00BF2463"/>
    <w:rsid w:val="00BF247A"/>
    <w:rsid w:val="00BF24BD"/>
    <w:rsid w:val="00BF285E"/>
    <w:rsid w:val="00BF2D57"/>
    <w:rsid w:val="00BF2E15"/>
    <w:rsid w:val="00BF2EA5"/>
    <w:rsid w:val="00BF3A72"/>
    <w:rsid w:val="00BF3EAD"/>
    <w:rsid w:val="00BF3F15"/>
    <w:rsid w:val="00BF3FFA"/>
    <w:rsid w:val="00BF420C"/>
    <w:rsid w:val="00BF4231"/>
    <w:rsid w:val="00BF4393"/>
    <w:rsid w:val="00BF43D4"/>
    <w:rsid w:val="00BF4591"/>
    <w:rsid w:val="00BF4685"/>
    <w:rsid w:val="00BF4945"/>
    <w:rsid w:val="00BF4A08"/>
    <w:rsid w:val="00BF4AFC"/>
    <w:rsid w:val="00BF4BA5"/>
    <w:rsid w:val="00BF4F1E"/>
    <w:rsid w:val="00BF4F9D"/>
    <w:rsid w:val="00BF5111"/>
    <w:rsid w:val="00BF532D"/>
    <w:rsid w:val="00BF54CA"/>
    <w:rsid w:val="00BF5CB2"/>
    <w:rsid w:val="00BF5F4A"/>
    <w:rsid w:val="00BF62BB"/>
    <w:rsid w:val="00BF6332"/>
    <w:rsid w:val="00BF64D2"/>
    <w:rsid w:val="00BF70E5"/>
    <w:rsid w:val="00BF725C"/>
    <w:rsid w:val="00BF7288"/>
    <w:rsid w:val="00BF7C12"/>
    <w:rsid w:val="00C0017C"/>
    <w:rsid w:val="00C0039A"/>
    <w:rsid w:val="00C0048E"/>
    <w:rsid w:val="00C0097B"/>
    <w:rsid w:val="00C00FA4"/>
    <w:rsid w:val="00C01183"/>
    <w:rsid w:val="00C01281"/>
    <w:rsid w:val="00C01A8E"/>
    <w:rsid w:val="00C01AA5"/>
    <w:rsid w:val="00C021BB"/>
    <w:rsid w:val="00C022C5"/>
    <w:rsid w:val="00C024D4"/>
    <w:rsid w:val="00C02881"/>
    <w:rsid w:val="00C02F08"/>
    <w:rsid w:val="00C0362F"/>
    <w:rsid w:val="00C03A83"/>
    <w:rsid w:val="00C03E5D"/>
    <w:rsid w:val="00C03F50"/>
    <w:rsid w:val="00C04184"/>
    <w:rsid w:val="00C04A48"/>
    <w:rsid w:val="00C04DE0"/>
    <w:rsid w:val="00C04FFB"/>
    <w:rsid w:val="00C057DF"/>
    <w:rsid w:val="00C059D4"/>
    <w:rsid w:val="00C05A6A"/>
    <w:rsid w:val="00C05F53"/>
    <w:rsid w:val="00C06053"/>
    <w:rsid w:val="00C061AA"/>
    <w:rsid w:val="00C06330"/>
    <w:rsid w:val="00C063EB"/>
    <w:rsid w:val="00C0670D"/>
    <w:rsid w:val="00C06B94"/>
    <w:rsid w:val="00C07938"/>
    <w:rsid w:val="00C07C7D"/>
    <w:rsid w:val="00C07D1F"/>
    <w:rsid w:val="00C07DFD"/>
    <w:rsid w:val="00C100F2"/>
    <w:rsid w:val="00C1015A"/>
    <w:rsid w:val="00C1088A"/>
    <w:rsid w:val="00C1124A"/>
    <w:rsid w:val="00C11A2C"/>
    <w:rsid w:val="00C11CF4"/>
    <w:rsid w:val="00C11E17"/>
    <w:rsid w:val="00C12216"/>
    <w:rsid w:val="00C12810"/>
    <w:rsid w:val="00C1301C"/>
    <w:rsid w:val="00C139D3"/>
    <w:rsid w:val="00C13A71"/>
    <w:rsid w:val="00C13C5A"/>
    <w:rsid w:val="00C141CC"/>
    <w:rsid w:val="00C1453F"/>
    <w:rsid w:val="00C1474F"/>
    <w:rsid w:val="00C15C03"/>
    <w:rsid w:val="00C162F1"/>
    <w:rsid w:val="00C1634B"/>
    <w:rsid w:val="00C1641C"/>
    <w:rsid w:val="00C16981"/>
    <w:rsid w:val="00C16B25"/>
    <w:rsid w:val="00C17704"/>
    <w:rsid w:val="00C17731"/>
    <w:rsid w:val="00C1798A"/>
    <w:rsid w:val="00C17AF2"/>
    <w:rsid w:val="00C17E04"/>
    <w:rsid w:val="00C2035D"/>
    <w:rsid w:val="00C203F8"/>
    <w:rsid w:val="00C20BDA"/>
    <w:rsid w:val="00C2127A"/>
    <w:rsid w:val="00C21314"/>
    <w:rsid w:val="00C21A83"/>
    <w:rsid w:val="00C22007"/>
    <w:rsid w:val="00C22045"/>
    <w:rsid w:val="00C22223"/>
    <w:rsid w:val="00C22462"/>
    <w:rsid w:val="00C22FA4"/>
    <w:rsid w:val="00C22FE0"/>
    <w:rsid w:val="00C23145"/>
    <w:rsid w:val="00C23245"/>
    <w:rsid w:val="00C23546"/>
    <w:rsid w:val="00C237B9"/>
    <w:rsid w:val="00C23AE5"/>
    <w:rsid w:val="00C23BC2"/>
    <w:rsid w:val="00C23C09"/>
    <w:rsid w:val="00C2407F"/>
    <w:rsid w:val="00C24C2F"/>
    <w:rsid w:val="00C24ED8"/>
    <w:rsid w:val="00C255D6"/>
    <w:rsid w:val="00C25CBF"/>
    <w:rsid w:val="00C2693A"/>
    <w:rsid w:val="00C26CF2"/>
    <w:rsid w:val="00C271B6"/>
    <w:rsid w:val="00C27235"/>
    <w:rsid w:val="00C3014F"/>
    <w:rsid w:val="00C3057C"/>
    <w:rsid w:val="00C30790"/>
    <w:rsid w:val="00C309E5"/>
    <w:rsid w:val="00C30F4D"/>
    <w:rsid w:val="00C31164"/>
    <w:rsid w:val="00C31326"/>
    <w:rsid w:val="00C31A2E"/>
    <w:rsid w:val="00C31BAD"/>
    <w:rsid w:val="00C31D19"/>
    <w:rsid w:val="00C31E08"/>
    <w:rsid w:val="00C31E39"/>
    <w:rsid w:val="00C31ECF"/>
    <w:rsid w:val="00C3204D"/>
    <w:rsid w:val="00C32474"/>
    <w:rsid w:val="00C326A2"/>
    <w:rsid w:val="00C329C1"/>
    <w:rsid w:val="00C329C3"/>
    <w:rsid w:val="00C33469"/>
    <w:rsid w:val="00C3355B"/>
    <w:rsid w:val="00C33598"/>
    <w:rsid w:val="00C33799"/>
    <w:rsid w:val="00C3384E"/>
    <w:rsid w:val="00C33997"/>
    <w:rsid w:val="00C3425B"/>
    <w:rsid w:val="00C34496"/>
    <w:rsid w:val="00C34A5D"/>
    <w:rsid w:val="00C35FED"/>
    <w:rsid w:val="00C36399"/>
    <w:rsid w:val="00C36555"/>
    <w:rsid w:val="00C37331"/>
    <w:rsid w:val="00C37B4D"/>
    <w:rsid w:val="00C37CCA"/>
    <w:rsid w:val="00C37F8D"/>
    <w:rsid w:val="00C40165"/>
    <w:rsid w:val="00C402BD"/>
    <w:rsid w:val="00C40511"/>
    <w:rsid w:val="00C406FE"/>
    <w:rsid w:val="00C409A8"/>
    <w:rsid w:val="00C4115F"/>
    <w:rsid w:val="00C412F5"/>
    <w:rsid w:val="00C4141E"/>
    <w:rsid w:val="00C416DB"/>
    <w:rsid w:val="00C421F8"/>
    <w:rsid w:val="00C42B38"/>
    <w:rsid w:val="00C430E7"/>
    <w:rsid w:val="00C432E7"/>
    <w:rsid w:val="00C43880"/>
    <w:rsid w:val="00C43AF1"/>
    <w:rsid w:val="00C43CFC"/>
    <w:rsid w:val="00C43E24"/>
    <w:rsid w:val="00C44DE7"/>
    <w:rsid w:val="00C4521D"/>
    <w:rsid w:val="00C452BF"/>
    <w:rsid w:val="00C45340"/>
    <w:rsid w:val="00C45826"/>
    <w:rsid w:val="00C4598D"/>
    <w:rsid w:val="00C459B6"/>
    <w:rsid w:val="00C45B27"/>
    <w:rsid w:val="00C45BF3"/>
    <w:rsid w:val="00C45D3A"/>
    <w:rsid w:val="00C46471"/>
    <w:rsid w:val="00C465BB"/>
    <w:rsid w:val="00C469D7"/>
    <w:rsid w:val="00C46A5C"/>
    <w:rsid w:val="00C46A5D"/>
    <w:rsid w:val="00C46AD9"/>
    <w:rsid w:val="00C47331"/>
    <w:rsid w:val="00C4743C"/>
    <w:rsid w:val="00C47C3D"/>
    <w:rsid w:val="00C50153"/>
    <w:rsid w:val="00C5020D"/>
    <w:rsid w:val="00C50356"/>
    <w:rsid w:val="00C50A57"/>
    <w:rsid w:val="00C50BE6"/>
    <w:rsid w:val="00C511F1"/>
    <w:rsid w:val="00C518C0"/>
    <w:rsid w:val="00C51F02"/>
    <w:rsid w:val="00C52072"/>
    <w:rsid w:val="00C52B43"/>
    <w:rsid w:val="00C53065"/>
    <w:rsid w:val="00C5315B"/>
    <w:rsid w:val="00C53400"/>
    <w:rsid w:val="00C537DC"/>
    <w:rsid w:val="00C53E40"/>
    <w:rsid w:val="00C53FE8"/>
    <w:rsid w:val="00C541FD"/>
    <w:rsid w:val="00C543E6"/>
    <w:rsid w:val="00C54600"/>
    <w:rsid w:val="00C54D7C"/>
    <w:rsid w:val="00C54DE2"/>
    <w:rsid w:val="00C5500C"/>
    <w:rsid w:val="00C55319"/>
    <w:rsid w:val="00C5541B"/>
    <w:rsid w:val="00C5552D"/>
    <w:rsid w:val="00C55596"/>
    <w:rsid w:val="00C55B51"/>
    <w:rsid w:val="00C566D3"/>
    <w:rsid w:val="00C569C9"/>
    <w:rsid w:val="00C5717F"/>
    <w:rsid w:val="00C57193"/>
    <w:rsid w:val="00C576CF"/>
    <w:rsid w:val="00C576EB"/>
    <w:rsid w:val="00C577A8"/>
    <w:rsid w:val="00C579BB"/>
    <w:rsid w:val="00C579F1"/>
    <w:rsid w:val="00C57B08"/>
    <w:rsid w:val="00C57D57"/>
    <w:rsid w:val="00C57E8B"/>
    <w:rsid w:val="00C60128"/>
    <w:rsid w:val="00C602A6"/>
    <w:rsid w:val="00C602AF"/>
    <w:rsid w:val="00C607E8"/>
    <w:rsid w:val="00C60904"/>
    <w:rsid w:val="00C60AAE"/>
    <w:rsid w:val="00C61075"/>
    <w:rsid w:val="00C61258"/>
    <w:rsid w:val="00C61306"/>
    <w:rsid w:val="00C61D1D"/>
    <w:rsid w:val="00C61EBF"/>
    <w:rsid w:val="00C61FBA"/>
    <w:rsid w:val="00C625A4"/>
    <w:rsid w:val="00C62F93"/>
    <w:rsid w:val="00C6344F"/>
    <w:rsid w:val="00C63485"/>
    <w:rsid w:val="00C6402B"/>
    <w:rsid w:val="00C642F1"/>
    <w:rsid w:val="00C645BC"/>
    <w:rsid w:val="00C64910"/>
    <w:rsid w:val="00C64F45"/>
    <w:rsid w:val="00C652DF"/>
    <w:rsid w:val="00C6549C"/>
    <w:rsid w:val="00C65933"/>
    <w:rsid w:val="00C65CE6"/>
    <w:rsid w:val="00C65F26"/>
    <w:rsid w:val="00C65F29"/>
    <w:rsid w:val="00C66089"/>
    <w:rsid w:val="00C66113"/>
    <w:rsid w:val="00C66170"/>
    <w:rsid w:val="00C6638B"/>
    <w:rsid w:val="00C66CB2"/>
    <w:rsid w:val="00C66F39"/>
    <w:rsid w:val="00C673FD"/>
    <w:rsid w:val="00C6765E"/>
    <w:rsid w:val="00C67B10"/>
    <w:rsid w:val="00C67D57"/>
    <w:rsid w:val="00C67DA9"/>
    <w:rsid w:val="00C67E9B"/>
    <w:rsid w:val="00C67EEA"/>
    <w:rsid w:val="00C67FE9"/>
    <w:rsid w:val="00C70181"/>
    <w:rsid w:val="00C706DA"/>
    <w:rsid w:val="00C70B18"/>
    <w:rsid w:val="00C7137B"/>
    <w:rsid w:val="00C717BC"/>
    <w:rsid w:val="00C71A76"/>
    <w:rsid w:val="00C71ABA"/>
    <w:rsid w:val="00C71AD1"/>
    <w:rsid w:val="00C71C43"/>
    <w:rsid w:val="00C71DE2"/>
    <w:rsid w:val="00C72F9D"/>
    <w:rsid w:val="00C734BD"/>
    <w:rsid w:val="00C74006"/>
    <w:rsid w:val="00C7409E"/>
    <w:rsid w:val="00C74192"/>
    <w:rsid w:val="00C7419B"/>
    <w:rsid w:val="00C74810"/>
    <w:rsid w:val="00C748CD"/>
    <w:rsid w:val="00C748D5"/>
    <w:rsid w:val="00C74DCC"/>
    <w:rsid w:val="00C75584"/>
    <w:rsid w:val="00C75684"/>
    <w:rsid w:val="00C757B7"/>
    <w:rsid w:val="00C75BB4"/>
    <w:rsid w:val="00C761D0"/>
    <w:rsid w:val="00C771C0"/>
    <w:rsid w:val="00C7781A"/>
    <w:rsid w:val="00C77A37"/>
    <w:rsid w:val="00C77A97"/>
    <w:rsid w:val="00C77D6C"/>
    <w:rsid w:val="00C80570"/>
    <w:rsid w:val="00C8088D"/>
    <w:rsid w:val="00C80F82"/>
    <w:rsid w:val="00C812ED"/>
    <w:rsid w:val="00C815AF"/>
    <w:rsid w:val="00C81C2D"/>
    <w:rsid w:val="00C81FD5"/>
    <w:rsid w:val="00C81FED"/>
    <w:rsid w:val="00C825A7"/>
    <w:rsid w:val="00C82782"/>
    <w:rsid w:val="00C82A13"/>
    <w:rsid w:val="00C8316F"/>
    <w:rsid w:val="00C8360C"/>
    <w:rsid w:val="00C836EB"/>
    <w:rsid w:val="00C838F6"/>
    <w:rsid w:val="00C8395C"/>
    <w:rsid w:val="00C842DE"/>
    <w:rsid w:val="00C84C2D"/>
    <w:rsid w:val="00C85146"/>
    <w:rsid w:val="00C8579A"/>
    <w:rsid w:val="00C858AE"/>
    <w:rsid w:val="00C8629C"/>
    <w:rsid w:val="00C865C7"/>
    <w:rsid w:val="00C86A1E"/>
    <w:rsid w:val="00C86A6A"/>
    <w:rsid w:val="00C86F55"/>
    <w:rsid w:val="00C872CF"/>
    <w:rsid w:val="00C8742F"/>
    <w:rsid w:val="00C8771E"/>
    <w:rsid w:val="00C877FE"/>
    <w:rsid w:val="00C87B30"/>
    <w:rsid w:val="00C87C8D"/>
    <w:rsid w:val="00C9007E"/>
    <w:rsid w:val="00C90164"/>
    <w:rsid w:val="00C904C1"/>
    <w:rsid w:val="00C904F0"/>
    <w:rsid w:val="00C90A48"/>
    <w:rsid w:val="00C90D6E"/>
    <w:rsid w:val="00C91286"/>
    <w:rsid w:val="00C9141D"/>
    <w:rsid w:val="00C91EAB"/>
    <w:rsid w:val="00C92AC6"/>
    <w:rsid w:val="00C92BA0"/>
    <w:rsid w:val="00C931E7"/>
    <w:rsid w:val="00C9339D"/>
    <w:rsid w:val="00C93469"/>
    <w:rsid w:val="00C93AA1"/>
    <w:rsid w:val="00C93BB1"/>
    <w:rsid w:val="00C93E77"/>
    <w:rsid w:val="00C93F08"/>
    <w:rsid w:val="00C943A2"/>
    <w:rsid w:val="00C94880"/>
    <w:rsid w:val="00C94B5B"/>
    <w:rsid w:val="00C94CAF"/>
    <w:rsid w:val="00C955A7"/>
    <w:rsid w:val="00C95AF1"/>
    <w:rsid w:val="00C95E74"/>
    <w:rsid w:val="00C96B14"/>
    <w:rsid w:val="00C96D4C"/>
    <w:rsid w:val="00C978B5"/>
    <w:rsid w:val="00C9796B"/>
    <w:rsid w:val="00C97D7D"/>
    <w:rsid w:val="00C97E48"/>
    <w:rsid w:val="00CA02AB"/>
    <w:rsid w:val="00CA071D"/>
    <w:rsid w:val="00CA102A"/>
    <w:rsid w:val="00CA1088"/>
    <w:rsid w:val="00CA11D5"/>
    <w:rsid w:val="00CA13B9"/>
    <w:rsid w:val="00CA1485"/>
    <w:rsid w:val="00CA1B23"/>
    <w:rsid w:val="00CA1E6E"/>
    <w:rsid w:val="00CA1FC0"/>
    <w:rsid w:val="00CA1FE5"/>
    <w:rsid w:val="00CA25B2"/>
    <w:rsid w:val="00CA2727"/>
    <w:rsid w:val="00CA2A24"/>
    <w:rsid w:val="00CA2DFB"/>
    <w:rsid w:val="00CA2F8C"/>
    <w:rsid w:val="00CA302D"/>
    <w:rsid w:val="00CA347D"/>
    <w:rsid w:val="00CA357C"/>
    <w:rsid w:val="00CA37E0"/>
    <w:rsid w:val="00CA39EE"/>
    <w:rsid w:val="00CA3DEC"/>
    <w:rsid w:val="00CA3F41"/>
    <w:rsid w:val="00CA40C5"/>
    <w:rsid w:val="00CA4865"/>
    <w:rsid w:val="00CA4A5E"/>
    <w:rsid w:val="00CA4B88"/>
    <w:rsid w:val="00CA4C2E"/>
    <w:rsid w:val="00CA4FF7"/>
    <w:rsid w:val="00CA51C0"/>
    <w:rsid w:val="00CA5435"/>
    <w:rsid w:val="00CA55A0"/>
    <w:rsid w:val="00CA55E6"/>
    <w:rsid w:val="00CA578C"/>
    <w:rsid w:val="00CA5884"/>
    <w:rsid w:val="00CA5E58"/>
    <w:rsid w:val="00CA5EEA"/>
    <w:rsid w:val="00CA69AA"/>
    <w:rsid w:val="00CA6BCC"/>
    <w:rsid w:val="00CA6CD5"/>
    <w:rsid w:val="00CA7081"/>
    <w:rsid w:val="00CA70A9"/>
    <w:rsid w:val="00CA7435"/>
    <w:rsid w:val="00CA74C9"/>
    <w:rsid w:val="00CB00E4"/>
    <w:rsid w:val="00CB02E8"/>
    <w:rsid w:val="00CB0AD2"/>
    <w:rsid w:val="00CB0B5E"/>
    <w:rsid w:val="00CB0EB9"/>
    <w:rsid w:val="00CB10B8"/>
    <w:rsid w:val="00CB1109"/>
    <w:rsid w:val="00CB1138"/>
    <w:rsid w:val="00CB1681"/>
    <w:rsid w:val="00CB2369"/>
    <w:rsid w:val="00CB23AE"/>
    <w:rsid w:val="00CB27FE"/>
    <w:rsid w:val="00CB2A54"/>
    <w:rsid w:val="00CB2C55"/>
    <w:rsid w:val="00CB2D0C"/>
    <w:rsid w:val="00CB2FED"/>
    <w:rsid w:val="00CB316A"/>
    <w:rsid w:val="00CB352B"/>
    <w:rsid w:val="00CB3591"/>
    <w:rsid w:val="00CB373C"/>
    <w:rsid w:val="00CB3962"/>
    <w:rsid w:val="00CB39DC"/>
    <w:rsid w:val="00CB3C4B"/>
    <w:rsid w:val="00CB4738"/>
    <w:rsid w:val="00CB4B0C"/>
    <w:rsid w:val="00CB52CB"/>
    <w:rsid w:val="00CB55BB"/>
    <w:rsid w:val="00CB55CF"/>
    <w:rsid w:val="00CB5748"/>
    <w:rsid w:val="00CB61D9"/>
    <w:rsid w:val="00CB64A1"/>
    <w:rsid w:val="00CB66AC"/>
    <w:rsid w:val="00CB68B4"/>
    <w:rsid w:val="00CB6A85"/>
    <w:rsid w:val="00CB702D"/>
    <w:rsid w:val="00CB7898"/>
    <w:rsid w:val="00CB7EB1"/>
    <w:rsid w:val="00CC003F"/>
    <w:rsid w:val="00CC0121"/>
    <w:rsid w:val="00CC0186"/>
    <w:rsid w:val="00CC0598"/>
    <w:rsid w:val="00CC0C21"/>
    <w:rsid w:val="00CC0FA2"/>
    <w:rsid w:val="00CC1459"/>
    <w:rsid w:val="00CC1B64"/>
    <w:rsid w:val="00CC1D67"/>
    <w:rsid w:val="00CC229D"/>
    <w:rsid w:val="00CC269B"/>
    <w:rsid w:val="00CC2B73"/>
    <w:rsid w:val="00CC32FF"/>
    <w:rsid w:val="00CC35F7"/>
    <w:rsid w:val="00CC3976"/>
    <w:rsid w:val="00CC3AB2"/>
    <w:rsid w:val="00CC51D4"/>
    <w:rsid w:val="00CC57E3"/>
    <w:rsid w:val="00CC586C"/>
    <w:rsid w:val="00CC5921"/>
    <w:rsid w:val="00CC5E8A"/>
    <w:rsid w:val="00CC5E9B"/>
    <w:rsid w:val="00CC6071"/>
    <w:rsid w:val="00CC6474"/>
    <w:rsid w:val="00CC68DA"/>
    <w:rsid w:val="00CC6CA5"/>
    <w:rsid w:val="00CC72EE"/>
    <w:rsid w:val="00CC77D0"/>
    <w:rsid w:val="00CC7ED7"/>
    <w:rsid w:val="00CD0B11"/>
    <w:rsid w:val="00CD0DB9"/>
    <w:rsid w:val="00CD11A5"/>
    <w:rsid w:val="00CD143F"/>
    <w:rsid w:val="00CD1454"/>
    <w:rsid w:val="00CD160A"/>
    <w:rsid w:val="00CD1DA2"/>
    <w:rsid w:val="00CD1E43"/>
    <w:rsid w:val="00CD1F50"/>
    <w:rsid w:val="00CD2370"/>
    <w:rsid w:val="00CD2BA6"/>
    <w:rsid w:val="00CD2BF2"/>
    <w:rsid w:val="00CD2D37"/>
    <w:rsid w:val="00CD2ED9"/>
    <w:rsid w:val="00CD3276"/>
    <w:rsid w:val="00CD3953"/>
    <w:rsid w:val="00CD3AEC"/>
    <w:rsid w:val="00CD3BAC"/>
    <w:rsid w:val="00CD3C68"/>
    <w:rsid w:val="00CD3F51"/>
    <w:rsid w:val="00CD42C1"/>
    <w:rsid w:val="00CD4336"/>
    <w:rsid w:val="00CD4B4E"/>
    <w:rsid w:val="00CD4C0F"/>
    <w:rsid w:val="00CD4D97"/>
    <w:rsid w:val="00CD4E8C"/>
    <w:rsid w:val="00CD5201"/>
    <w:rsid w:val="00CD5934"/>
    <w:rsid w:val="00CD5A7A"/>
    <w:rsid w:val="00CD5EAD"/>
    <w:rsid w:val="00CD6106"/>
    <w:rsid w:val="00CD6276"/>
    <w:rsid w:val="00CD62B6"/>
    <w:rsid w:val="00CD69E7"/>
    <w:rsid w:val="00CD6CBB"/>
    <w:rsid w:val="00CD6E56"/>
    <w:rsid w:val="00CD7678"/>
    <w:rsid w:val="00CD7B5D"/>
    <w:rsid w:val="00CE01CF"/>
    <w:rsid w:val="00CE01DD"/>
    <w:rsid w:val="00CE068D"/>
    <w:rsid w:val="00CE09BB"/>
    <w:rsid w:val="00CE0CF2"/>
    <w:rsid w:val="00CE0EF3"/>
    <w:rsid w:val="00CE1199"/>
    <w:rsid w:val="00CE12D0"/>
    <w:rsid w:val="00CE13EF"/>
    <w:rsid w:val="00CE167F"/>
    <w:rsid w:val="00CE16AB"/>
    <w:rsid w:val="00CE172B"/>
    <w:rsid w:val="00CE17D0"/>
    <w:rsid w:val="00CE1EAC"/>
    <w:rsid w:val="00CE1F1E"/>
    <w:rsid w:val="00CE1F67"/>
    <w:rsid w:val="00CE1FEF"/>
    <w:rsid w:val="00CE219F"/>
    <w:rsid w:val="00CE2206"/>
    <w:rsid w:val="00CE23FD"/>
    <w:rsid w:val="00CE25BD"/>
    <w:rsid w:val="00CE28F6"/>
    <w:rsid w:val="00CE3805"/>
    <w:rsid w:val="00CE3AFB"/>
    <w:rsid w:val="00CE4108"/>
    <w:rsid w:val="00CE460D"/>
    <w:rsid w:val="00CE46B6"/>
    <w:rsid w:val="00CE47F6"/>
    <w:rsid w:val="00CE481A"/>
    <w:rsid w:val="00CE4918"/>
    <w:rsid w:val="00CE4A74"/>
    <w:rsid w:val="00CE4F67"/>
    <w:rsid w:val="00CE5010"/>
    <w:rsid w:val="00CE51BC"/>
    <w:rsid w:val="00CE57E6"/>
    <w:rsid w:val="00CE5C63"/>
    <w:rsid w:val="00CE5CF0"/>
    <w:rsid w:val="00CE7132"/>
    <w:rsid w:val="00CE715C"/>
    <w:rsid w:val="00CE74D3"/>
    <w:rsid w:val="00CE753A"/>
    <w:rsid w:val="00CE7620"/>
    <w:rsid w:val="00CE7877"/>
    <w:rsid w:val="00CE78AD"/>
    <w:rsid w:val="00CE7A4E"/>
    <w:rsid w:val="00CF0A38"/>
    <w:rsid w:val="00CF0ADA"/>
    <w:rsid w:val="00CF0CC4"/>
    <w:rsid w:val="00CF0CD9"/>
    <w:rsid w:val="00CF0F84"/>
    <w:rsid w:val="00CF1508"/>
    <w:rsid w:val="00CF1824"/>
    <w:rsid w:val="00CF1A5F"/>
    <w:rsid w:val="00CF231B"/>
    <w:rsid w:val="00CF23F3"/>
    <w:rsid w:val="00CF25F0"/>
    <w:rsid w:val="00CF2A77"/>
    <w:rsid w:val="00CF2CF1"/>
    <w:rsid w:val="00CF2E0C"/>
    <w:rsid w:val="00CF34C0"/>
    <w:rsid w:val="00CF34E6"/>
    <w:rsid w:val="00CF3BAA"/>
    <w:rsid w:val="00CF3E3C"/>
    <w:rsid w:val="00CF4178"/>
    <w:rsid w:val="00CF4428"/>
    <w:rsid w:val="00CF4C43"/>
    <w:rsid w:val="00CF4E5C"/>
    <w:rsid w:val="00CF57AD"/>
    <w:rsid w:val="00CF57FB"/>
    <w:rsid w:val="00CF67B5"/>
    <w:rsid w:val="00CF68C8"/>
    <w:rsid w:val="00CF6E31"/>
    <w:rsid w:val="00CF6F66"/>
    <w:rsid w:val="00CF7389"/>
    <w:rsid w:val="00CF7637"/>
    <w:rsid w:val="00D00082"/>
    <w:rsid w:val="00D00C68"/>
    <w:rsid w:val="00D00CF1"/>
    <w:rsid w:val="00D00D63"/>
    <w:rsid w:val="00D00E14"/>
    <w:rsid w:val="00D01155"/>
    <w:rsid w:val="00D01261"/>
    <w:rsid w:val="00D01312"/>
    <w:rsid w:val="00D01672"/>
    <w:rsid w:val="00D0176C"/>
    <w:rsid w:val="00D019DA"/>
    <w:rsid w:val="00D01A00"/>
    <w:rsid w:val="00D01B6F"/>
    <w:rsid w:val="00D01D9E"/>
    <w:rsid w:val="00D0250B"/>
    <w:rsid w:val="00D02981"/>
    <w:rsid w:val="00D03197"/>
    <w:rsid w:val="00D03597"/>
    <w:rsid w:val="00D035B6"/>
    <w:rsid w:val="00D0371B"/>
    <w:rsid w:val="00D037CD"/>
    <w:rsid w:val="00D04656"/>
    <w:rsid w:val="00D04827"/>
    <w:rsid w:val="00D04B28"/>
    <w:rsid w:val="00D04C4E"/>
    <w:rsid w:val="00D04D33"/>
    <w:rsid w:val="00D05061"/>
    <w:rsid w:val="00D052DA"/>
    <w:rsid w:val="00D058E4"/>
    <w:rsid w:val="00D058EB"/>
    <w:rsid w:val="00D05932"/>
    <w:rsid w:val="00D05A87"/>
    <w:rsid w:val="00D05CAF"/>
    <w:rsid w:val="00D05D14"/>
    <w:rsid w:val="00D05E0D"/>
    <w:rsid w:val="00D06471"/>
    <w:rsid w:val="00D06592"/>
    <w:rsid w:val="00D065C7"/>
    <w:rsid w:val="00D0667F"/>
    <w:rsid w:val="00D06A41"/>
    <w:rsid w:val="00D06B6E"/>
    <w:rsid w:val="00D06CC8"/>
    <w:rsid w:val="00D0710A"/>
    <w:rsid w:val="00D07D5D"/>
    <w:rsid w:val="00D1035D"/>
    <w:rsid w:val="00D11080"/>
    <w:rsid w:val="00D117DB"/>
    <w:rsid w:val="00D118D9"/>
    <w:rsid w:val="00D11963"/>
    <w:rsid w:val="00D11D25"/>
    <w:rsid w:val="00D11DCC"/>
    <w:rsid w:val="00D11E54"/>
    <w:rsid w:val="00D11F35"/>
    <w:rsid w:val="00D12053"/>
    <w:rsid w:val="00D12BAF"/>
    <w:rsid w:val="00D1314F"/>
    <w:rsid w:val="00D13694"/>
    <w:rsid w:val="00D13795"/>
    <w:rsid w:val="00D137B4"/>
    <w:rsid w:val="00D13831"/>
    <w:rsid w:val="00D13BAB"/>
    <w:rsid w:val="00D13C71"/>
    <w:rsid w:val="00D13D69"/>
    <w:rsid w:val="00D1400F"/>
    <w:rsid w:val="00D143FB"/>
    <w:rsid w:val="00D14A68"/>
    <w:rsid w:val="00D14C11"/>
    <w:rsid w:val="00D1532A"/>
    <w:rsid w:val="00D1557F"/>
    <w:rsid w:val="00D155D4"/>
    <w:rsid w:val="00D1595F"/>
    <w:rsid w:val="00D15988"/>
    <w:rsid w:val="00D15A6F"/>
    <w:rsid w:val="00D15AFB"/>
    <w:rsid w:val="00D15BA8"/>
    <w:rsid w:val="00D15D92"/>
    <w:rsid w:val="00D15DAC"/>
    <w:rsid w:val="00D16483"/>
    <w:rsid w:val="00D164AF"/>
    <w:rsid w:val="00D170B8"/>
    <w:rsid w:val="00D17348"/>
    <w:rsid w:val="00D17349"/>
    <w:rsid w:val="00D173BE"/>
    <w:rsid w:val="00D1788F"/>
    <w:rsid w:val="00D17D84"/>
    <w:rsid w:val="00D2000B"/>
    <w:rsid w:val="00D20578"/>
    <w:rsid w:val="00D20D66"/>
    <w:rsid w:val="00D20ED1"/>
    <w:rsid w:val="00D20F5A"/>
    <w:rsid w:val="00D21076"/>
    <w:rsid w:val="00D211D5"/>
    <w:rsid w:val="00D215D9"/>
    <w:rsid w:val="00D21738"/>
    <w:rsid w:val="00D21E5E"/>
    <w:rsid w:val="00D221DB"/>
    <w:rsid w:val="00D2297A"/>
    <w:rsid w:val="00D22DF5"/>
    <w:rsid w:val="00D23355"/>
    <w:rsid w:val="00D237C6"/>
    <w:rsid w:val="00D23D9B"/>
    <w:rsid w:val="00D244E8"/>
    <w:rsid w:val="00D245E5"/>
    <w:rsid w:val="00D24854"/>
    <w:rsid w:val="00D254E9"/>
    <w:rsid w:val="00D258C6"/>
    <w:rsid w:val="00D25957"/>
    <w:rsid w:val="00D2617E"/>
    <w:rsid w:val="00D262A5"/>
    <w:rsid w:val="00D26C52"/>
    <w:rsid w:val="00D26FB3"/>
    <w:rsid w:val="00D2705B"/>
    <w:rsid w:val="00D270E6"/>
    <w:rsid w:val="00D272E6"/>
    <w:rsid w:val="00D27799"/>
    <w:rsid w:val="00D27870"/>
    <w:rsid w:val="00D27A63"/>
    <w:rsid w:val="00D27EE6"/>
    <w:rsid w:val="00D30050"/>
    <w:rsid w:val="00D302FE"/>
    <w:rsid w:val="00D30687"/>
    <w:rsid w:val="00D30761"/>
    <w:rsid w:val="00D3093F"/>
    <w:rsid w:val="00D30F5B"/>
    <w:rsid w:val="00D30FD7"/>
    <w:rsid w:val="00D31286"/>
    <w:rsid w:val="00D31328"/>
    <w:rsid w:val="00D31416"/>
    <w:rsid w:val="00D31FB6"/>
    <w:rsid w:val="00D3239F"/>
    <w:rsid w:val="00D32797"/>
    <w:rsid w:val="00D32D4D"/>
    <w:rsid w:val="00D32F30"/>
    <w:rsid w:val="00D32F78"/>
    <w:rsid w:val="00D33140"/>
    <w:rsid w:val="00D33156"/>
    <w:rsid w:val="00D331CA"/>
    <w:rsid w:val="00D33209"/>
    <w:rsid w:val="00D334B5"/>
    <w:rsid w:val="00D335CD"/>
    <w:rsid w:val="00D336F4"/>
    <w:rsid w:val="00D33741"/>
    <w:rsid w:val="00D337C3"/>
    <w:rsid w:val="00D33CDC"/>
    <w:rsid w:val="00D33D59"/>
    <w:rsid w:val="00D33DE1"/>
    <w:rsid w:val="00D3456C"/>
    <w:rsid w:val="00D35862"/>
    <w:rsid w:val="00D358AB"/>
    <w:rsid w:val="00D35A79"/>
    <w:rsid w:val="00D35D17"/>
    <w:rsid w:val="00D35E61"/>
    <w:rsid w:val="00D35E8F"/>
    <w:rsid w:val="00D36185"/>
    <w:rsid w:val="00D3665C"/>
    <w:rsid w:val="00D36A01"/>
    <w:rsid w:val="00D37285"/>
    <w:rsid w:val="00D3734F"/>
    <w:rsid w:val="00D376E2"/>
    <w:rsid w:val="00D37719"/>
    <w:rsid w:val="00D3773F"/>
    <w:rsid w:val="00D37D6E"/>
    <w:rsid w:val="00D40284"/>
    <w:rsid w:val="00D404CB"/>
    <w:rsid w:val="00D405AF"/>
    <w:rsid w:val="00D40958"/>
    <w:rsid w:val="00D40B8A"/>
    <w:rsid w:val="00D4163E"/>
    <w:rsid w:val="00D419D5"/>
    <w:rsid w:val="00D41AFF"/>
    <w:rsid w:val="00D41C16"/>
    <w:rsid w:val="00D41E18"/>
    <w:rsid w:val="00D42078"/>
    <w:rsid w:val="00D4240B"/>
    <w:rsid w:val="00D42E08"/>
    <w:rsid w:val="00D42F23"/>
    <w:rsid w:val="00D4306D"/>
    <w:rsid w:val="00D438F8"/>
    <w:rsid w:val="00D43E3F"/>
    <w:rsid w:val="00D445A4"/>
    <w:rsid w:val="00D44846"/>
    <w:rsid w:val="00D44894"/>
    <w:rsid w:val="00D44CEA"/>
    <w:rsid w:val="00D453F8"/>
    <w:rsid w:val="00D454C0"/>
    <w:rsid w:val="00D45577"/>
    <w:rsid w:val="00D45608"/>
    <w:rsid w:val="00D45AB1"/>
    <w:rsid w:val="00D45B20"/>
    <w:rsid w:val="00D45FCA"/>
    <w:rsid w:val="00D46367"/>
    <w:rsid w:val="00D46A44"/>
    <w:rsid w:val="00D46B50"/>
    <w:rsid w:val="00D474CF"/>
    <w:rsid w:val="00D47592"/>
    <w:rsid w:val="00D476D1"/>
    <w:rsid w:val="00D47809"/>
    <w:rsid w:val="00D47BC0"/>
    <w:rsid w:val="00D5027C"/>
    <w:rsid w:val="00D508C3"/>
    <w:rsid w:val="00D50C86"/>
    <w:rsid w:val="00D50CAE"/>
    <w:rsid w:val="00D515C3"/>
    <w:rsid w:val="00D51715"/>
    <w:rsid w:val="00D518D7"/>
    <w:rsid w:val="00D51ACA"/>
    <w:rsid w:val="00D51FDD"/>
    <w:rsid w:val="00D520EE"/>
    <w:rsid w:val="00D522B2"/>
    <w:rsid w:val="00D522F7"/>
    <w:rsid w:val="00D52A30"/>
    <w:rsid w:val="00D52DC0"/>
    <w:rsid w:val="00D52DE0"/>
    <w:rsid w:val="00D5301F"/>
    <w:rsid w:val="00D530AE"/>
    <w:rsid w:val="00D5330A"/>
    <w:rsid w:val="00D53658"/>
    <w:rsid w:val="00D53888"/>
    <w:rsid w:val="00D538EF"/>
    <w:rsid w:val="00D53BF6"/>
    <w:rsid w:val="00D53FD0"/>
    <w:rsid w:val="00D5408B"/>
    <w:rsid w:val="00D54584"/>
    <w:rsid w:val="00D546F5"/>
    <w:rsid w:val="00D5471F"/>
    <w:rsid w:val="00D54B25"/>
    <w:rsid w:val="00D54C9E"/>
    <w:rsid w:val="00D54EF9"/>
    <w:rsid w:val="00D54F19"/>
    <w:rsid w:val="00D54F79"/>
    <w:rsid w:val="00D54F93"/>
    <w:rsid w:val="00D55054"/>
    <w:rsid w:val="00D55188"/>
    <w:rsid w:val="00D55530"/>
    <w:rsid w:val="00D55642"/>
    <w:rsid w:val="00D55AB7"/>
    <w:rsid w:val="00D55E66"/>
    <w:rsid w:val="00D55FC9"/>
    <w:rsid w:val="00D56488"/>
    <w:rsid w:val="00D5662F"/>
    <w:rsid w:val="00D56E2F"/>
    <w:rsid w:val="00D575DD"/>
    <w:rsid w:val="00D5768A"/>
    <w:rsid w:val="00D578AA"/>
    <w:rsid w:val="00D60688"/>
    <w:rsid w:val="00D606FC"/>
    <w:rsid w:val="00D60B40"/>
    <w:rsid w:val="00D60F2D"/>
    <w:rsid w:val="00D61151"/>
    <w:rsid w:val="00D611F2"/>
    <w:rsid w:val="00D6136A"/>
    <w:rsid w:val="00D61724"/>
    <w:rsid w:val="00D61F07"/>
    <w:rsid w:val="00D62286"/>
    <w:rsid w:val="00D626A3"/>
    <w:rsid w:val="00D62790"/>
    <w:rsid w:val="00D629F4"/>
    <w:rsid w:val="00D62ED1"/>
    <w:rsid w:val="00D632B9"/>
    <w:rsid w:val="00D63642"/>
    <w:rsid w:val="00D63923"/>
    <w:rsid w:val="00D63F84"/>
    <w:rsid w:val="00D64099"/>
    <w:rsid w:val="00D6446D"/>
    <w:rsid w:val="00D644E9"/>
    <w:rsid w:val="00D6488D"/>
    <w:rsid w:val="00D65289"/>
    <w:rsid w:val="00D66023"/>
    <w:rsid w:val="00D66191"/>
    <w:rsid w:val="00D663CF"/>
    <w:rsid w:val="00D663F1"/>
    <w:rsid w:val="00D66635"/>
    <w:rsid w:val="00D67092"/>
    <w:rsid w:val="00D670FE"/>
    <w:rsid w:val="00D67BEC"/>
    <w:rsid w:val="00D67D73"/>
    <w:rsid w:val="00D67E17"/>
    <w:rsid w:val="00D70316"/>
    <w:rsid w:val="00D7042F"/>
    <w:rsid w:val="00D70494"/>
    <w:rsid w:val="00D70D9B"/>
    <w:rsid w:val="00D70EFC"/>
    <w:rsid w:val="00D71364"/>
    <w:rsid w:val="00D71726"/>
    <w:rsid w:val="00D71E28"/>
    <w:rsid w:val="00D71F27"/>
    <w:rsid w:val="00D72388"/>
    <w:rsid w:val="00D72729"/>
    <w:rsid w:val="00D7278F"/>
    <w:rsid w:val="00D72C46"/>
    <w:rsid w:val="00D72CE7"/>
    <w:rsid w:val="00D72F91"/>
    <w:rsid w:val="00D733EB"/>
    <w:rsid w:val="00D73515"/>
    <w:rsid w:val="00D736B1"/>
    <w:rsid w:val="00D73723"/>
    <w:rsid w:val="00D73B45"/>
    <w:rsid w:val="00D73C91"/>
    <w:rsid w:val="00D746E0"/>
    <w:rsid w:val="00D74C04"/>
    <w:rsid w:val="00D74CA4"/>
    <w:rsid w:val="00D75803"/>
    <w:rsid w:val="00D7596A"/>
    <w:rsid w:val="00D75D4D"/>
    <w:rsid w:val="00D7633E"/>
    <w:rsid w:val="00D76B82"/>
    <w:rsid w:val="00D76C65"/>
    <w:rsid w:val="00D76E9C"/>
    <w:rsid w:val="00D7707A"/>
    <w:rsid w:val="00D7708D"/>
    <w:rsid w:val="00D772CA"/>
    <w:rsid w:val="00D7746C"/>
    <w:rsid w:val="00D7755C"/>
    <w:rsid w:val="00D7755E"/>
    <w:rsid w:val="00D77A1C"/>
    <w:rsid w:val="00D77EEB"/>
    <w:rsid w:val="00D80431"/>
    <w:rsid w:val="00D80566"/>
    <w:rsid w:val="00D80AD4"/>
    <w:rsid w:val="00D80BBF"/>
    <w:rsid w:val="00D80C31"/>
    <w:rsid w:val="00D80D51"/>
    <w:rsid w:val="00D811AB"/>
    <w:rsid w:val="00D81510"/>
    <w:rsid w:val="00D81786"/>
    <w:rsid w:val="00D81825"/>
    <w:rsid w:val="00D820B0"/>
    <w:rsid w:val="00D82554"/>
    <w:rsid w:val="00D8277D"/>
    <w:rsid w:val="00D82DFC"/>
    <w:rsid w:val="00D82E01"/>
    <w:rsid w:val="00D8306C"/>
    <w:rsid w:val="00D8369B"/>
    <w:rsid w:val="00D8394C"/>
    <w:rsid w:val="00D83C71"/>
    <w:rsid w:val="00D83CF9"/>
    <w:rsid w:val="00D84088"/>
    <w:rsid w:val="00D84287"/>
    <w:rsid w:val="00D84410"/>
    <w:rsid w:val="00D849E8"/>
    <w:rsid w:val="00D85058"/>
    <w:rsid w:val="00D85D4E"/>
    <w:rsid w:val="00D85E20"/>
    <w:rsid w:val="00D86781"/>
    <w:rsid w:val="00D867F2"/>
    <w:rsid w:val="00D86816"/>
    <w:rsid w:val="00D86B1F"/>
    <w:rsid w:val="00D86C4F"/>
    <w:rsid w:val="00D86CB5"/>
    <w:rsid w:val="00D8707F"/>
    <w:rsid w:val="00D87B8A"/>
    <w:rsid w:val="00D87C55"/>
    <w:rsid w:val="00D87F77"/>
    <w:rsid w:val="00D900F6"/>
    <w:rsid w:val="00D901F9"/>
    <w:rsid w:val="00D909A5"/>
    <w:rsid w:val="00D91B1E"/>
    <w:rsid w:val="00D91D9D"/>
    <w:rsid w:val="00D91DC8"/>
    <w:rsid w:val="00D92125"/>
    <w:rsid w:val="00D92418"/>
    <w:rsid w:val="00D926C1"/>
    <w:rsid w:val="00D93107"/>
    <w:rsid w:val="00D93328"/>
    <w:rsid w:val="00D9401F"/>
    <w:rsid w:val="00D94054"/>
    <w:rsid w:val="00D946AF"/>
    <w:rsid w:val="00D94854"/>
    <w:rsid w:val="00D952A6"/>
    <w:rsid w:val="00D953D3"/>
    <w:rsid w:val="00D95A5D"/>
    <w:rsid w:val="00D95F7A"/>
    <w:rsid w:val="00D96375"/>
    <w:rsid w:val="00D96829"/>
    <w:rsid w:val="00D96932"/>
    <w:rsid w:val="00D96985"/>
    <w:rsid w:val="00D96BC9"/>
    <w:rsid w:val="00D96C60"/>
    <w:rsid w:val="00D96D7E"/>
    <w:rsid w:val="00D973C5"/>
    <w:rsid w:val="00D9777D"/>
    <w:rsid w:val="00D9799B"/>
    <w:rsid w:val="00D97CBA"/>
    <w:rsid w:val="00D97E86"/>
    <w:rsid w:val="00D97FA3"/>
    <w:rsid w:val="00DA00D8"/>
    <w:rsid w:val="00DA0371"/>
    <w:rsid w:val="00DA06FF"/>
    <w:rsid w:val="00DA074B"/>
    <w:rsid w:val="00DA07FE"/>
    <w:rsid w:val="00DA0B05"/>
    <w:rsid w:val="00DA0B35"/>
    <w:rsid w:val="00DA0BFA"/>
    <w:rsid w:val="00DA0C42"/>
    <w:rsid w:val="00DA0D84"/>
    <w:rsid w:val="00DA113A"/>
    <w:rsid w:val="00DA186E"/>
    <w:rsid w:val="00DA1AB8"/>
    <w:rsid w:val="00DA1D8F"/>
    <w:rsid w:val="00DA1DD0"/>
    <w:rsid w:val="00DA20A6"/>
    <w:rsid w:val="00DA2389"/>
    <w:rsid w:val="00DA2C29"/>
    <w:rsid w:val="00DA307B"/>
    <w:rsid w:val="00DA30EC"/>
    <w:rsid w:val="00DA33C1"/>
    <w:rsid w:val="00DA34E8"/>
    <w:rsid w:val="00DA3676"/>
    <w:rsid w:val="00DA37B5"/>
    <w:rsid w:val="00DA39AC"/>
    <w:rsid w:val="00DA3A71"/>
    <w:rsid w:val="00DA3F11"/>
    <w:rsid w:val="00DA424E"/>
    <w:rsid w:val="00DA42CA"/>
    <w:rsid w:val="00DA4729"/>
    <w:rsid w:val="00DA478E"/>
    <w:rsid w:val="00DA497F"/>
    <w:rsid w:val="00DA52B3"/>
    <w:rsid w:val="00DA66BB"/>
    <w:rsid w:val="00DA6B02"/>
    <w:rsid w:val="00DA6B61"/>
    <w:rsid w:val="00DA70F0"/>
    <w:rsid w:val="00DA798E"/>
    <w:rsid w:val="00DA7A4C"/>
    <w:rsid w:val="00DA7EF0"/>
    <w:rsid w:val="00DB008F"/>
    <w:rsid w:val="00DB0120"/>
    <w:rsid w:val="00DB0EE6"/>
    <w:rsid w:val="00DB11B1"/>
    <w:rsid w:val="00DB12F0"/>
    <w:rsid w:val="00DB13E7"/>
    <w:rsid w:val="00DB1802"/>
    <w:rsid w:val="00DB1917"/>
    <w:rsid w:val="00DB1AE0"/>
    <w:rsid w:val="00DB1BB9"/>
    <w:rsid w:val="00DB1EBF"/>
    <w:rsid w:val="00DB2020"/>
    <w:rsid w:val="00DB2227"/>
    <w:rsid w:val="00DB2239"/>
    <w:rsid w:val="00DB279A"/>
    <w:rsid w:val="00DB2A62"/>
    <w:rsid w:val="00DB2C68"/>
    <w:rsid w:val="00DB2DCA"/>
    <w:rsid w:val="00DB2DD8"/>
    <w:rsid w:val="00DB2E32"/>
    <w:rsid w:val="00DB356A"/>
    <w:rsid w:val="00DB36B4"/>
    <w:rsid w:val="00DB3729"/>
    <w:rsid w:val="00DB384B"/>
    <w:rsid w:val="00DB388B"/>
    <w:rsid w:val="00DB3CF6"/>
    <w:rsid w:val="00DB3EC5"/>
    <w:rsid w:val="00DB4320"/>
    <w:rsid w:val="00DB434B"/>
    <w:rsid w:val="00DB4E30"/>
    <w:rsid w:val="00DB4F09"/>
    <w:rsid w:val="00DB5151"/>
    <w:rsid w:val="00DB52FC"/>
    <w:rsid w:val="00DB542B"/>
    <w:rsid w:val="00DB5655"/>
    <w:rsid w:val="00DB5690"/>
    <w:rsid w:val="00DB57B6"/>
    <w:rsid w:val="00DB5892"/>
    <w:rsid w:val="00DB591A"/>
    <w:rsid w:val="00DB617E"/>
    <w:rsid w:val="00DB64F5"/>
    <w:rsid w:val="00DB6836"/>
    <w:rsid w:val="00DB6868"/>
    <w:rsid w:val="00DB6D09"/>
    <w:rsid w:val="00DB71BD"/>
    <w:rsid w:val="00DB74FF"/>
    <w:rsid w:val="00DB7898"/>
    <w:rsid w:val="00DB7B46"/>
    <w:rsid w:val="00DB7FBD"/>
    <w:rsid w:val="00DC0293"/>
    <w:rsid w:val="00DC04B2"/>
    <w:rsid w:val="00DC0549"/>
    <w:rsid w:val="00DC05E9"/>
    <w:rsid w:val="00DC0741"/>
    <w:rsid w:val="00DC0C08"/>
    <w:rsid w:val="00DC1B58"/>
    <w:rsid w:val="00DC1C28"/>
    <w:rsid w:val="00DC2AEA"/>
    <w:rsid w:val="00DC30A0"/>
    <w:rsid w:val="00DC3C61"/>
    <w:rsid w:val="00DC3D70"/>
    <w:rsid w:val="00DC3F19"/>
    <w:rsid w:val="00DC4089"/>
    <w:rsid w:val="00DC426F"/>
    <w:rsid w:val="00DC483C"/>
    <w:rsid w:val="00DC4922"/>
    <w:rsid w:val="00DC4AEB"/>
    <w:rsid w:val="00DC4B29"/>
    <w:rsid w:val="00DC51F8"/>
    <w:rsid w:val="00DC52D5"/>
    <w:rsid w:val="00DC5651"/>
    <w:rsid w:val="00DC59F6"/>
    <w:rsid w:val="00DC61C4"/>
    <w:rsid w:val="00DC690F"/>
    <w:rsid w:val="00DC6BFC"/>
    <w:rsid w:val="00DC6C86"/>
    <w:rsid w:val="00DC7564"/>
    <w:rsid w:val="00DC75B5"/>
    <w:rsid w:val="00DC7946"/>
    <w:rsid w:val="00DC798C"/>
    <w:rsid w:val="00DC7AD2"/>
    <w:rsid w:val="00DD005C"/>
    <w:rsid w:val="00DD0859"/>
    <w:rsid w:val="00DD0B78"/>
    <w:rsid w:val="00DD130C"/>
    <w:rsid w:val="00DD1375"/>
    <w:rsid w:val="00DD19A2"/>
    <w:rsid w:val="00DD1B08"/>
    <w:rsid w:val="00DD1BCB"/>
    <w:rsid w:val="00DD28B6"/>
    <w:rsid w:val="00DD2993"/>
    <w:rsid w:val="00DD2B78"/>
    <w:rsid w:val="00DD2BEB"/>
    <w:rsid w:val="00DD2F1A"/>
    <w:rsid w:val="00DD31DE"/>
    <w:rsid w:val="00DD35F2"/>
    <w:rsid w:val="00DD36C7"/>
    <w:rsid w:val="00DD3720"/>
    <w:rsid w:val="00DD3768"/>
    <w:rsid w:val="00DD393D"/>
    <w:rsid w:val="00DD3DFE"/>
    <w:rsid w:val="00DD45CB"/>
    <w:rsid w:val="00DD468C"/>
    <w:rsid w:val="00DD4C42"/>
    <w:rsid w:val="00DD4CBB"/>
    <w:rsid w:val="00DD4FB4"/>
    <w:rsid w:val="00DD4FBB"/>
    <w:rsid w:val="00DD50A6"/>
    <w:rsid w:val="00DD5260"/>
    <w:rsid w:val="00DD5ECA"/>
    <w:rsid w:val="00DD5F3B"/>
    <w:rsid w:val="00DD5F91"/>
    <w:rsid w:val="00DD6036"/>
    <w:rsid w:val="00DD637A"/>
    <w:rsid w:val="00DD6CC4"/>
    <w:rsid w:val="00DD6EBA"/>
    <w:rsid w:val="00DD73C0"/>
    <w:rsid w:val="00DD752E"/>
    <w:rsid w:val="00DD7670"/>
    <w:rsid w:val="00DE03E4"/>
    <w:rsid w:val="00DE0A04"/>
    <w:rsid w:val="00DE1083"/>
    <w:rsid w:val="00DE13ED"/>
    <w:rsid w:val="00DE16BD"/>
    <w:rsid w:val="00DE1975"/>
    <w:rsid w:val="00DE1E28"/>
    <w:rsid w:val="00DE2DA2"/>
    <w:rsid w:val="00DE32BD"/>
    <w:rsid w:val="00DE32DF"/>
    <w:rsid w:val="00DE3819"/>
    <w:rsid w:val="00DE4103"/>
    <w:rsid w:val="00DE417E"/>
    <w:rsid w:val="00DE44E0"/>
    <w:rsid w:val="00DE45E9"/>
    <w:rsid w:val="00DE4752"/>
    <w:rsid w:val="00DE4E52"/>
    <w:rsid w:val="00DE4F91"/>
    <w:rsid w:val="00DE59F0"/>
    <w:rsid w:val="00DE5DEC"/>
    <w:rsid w:val="00DE6430"/>
    <w:rsid w:val="00DE64A0"/>
    <w:rsid w:val="00DE6AB3"/>
    <w:rsid w:val="00DE6D8B"/>
    <w:rsid w:val="00DE7822"/>
    <w:rsid w:val="00DE790C"/>
    <w:rsid w:val="00DF0CB9"/>
    <w:rsid w:val="00DF133E"/>
    <w:rsid w:val="00DF19D9"/>
    <w:rsid w:val="00DF1C8B"/>
    <w:rsid w:val="00DF1D34"/>
    <w:rsid w:val="00DF1DBE"/>
    <w:rsid w:val="00DF278E"/>
    <w:rsid w:val="00DF2AA2"/>
    <w:rsid w:val="00DF2D31"/>
    <w:rsid w:val="00DF3179"/>
    <w:rsid w:val="00DF3803"/>
    <w:rsid w:val="00DF3C19"/>
    <w:rsid w:val="00DF4A0C"/>
    <w:rsid w:val="00DF590E"/>
    <w:rsid w:val="00DF5F96"/>
    <w:rsid w:val="00DF6F05"/>
    <w:rsid w:val="00DF6F85"/>
    <w:rsid w:val="00DF7009"/>
    <w:rsid w:val="00DF71D3"/>
    <w:rsid w:val="00DF7833"/>
    <w:rsid w:val="00DF7AF0"/>
    <w:rsid w:val="00DF7FCE"/>
    <w:rsid w:val="00E00492"/>
    <w:rsid w:val="00E007FE"/>
    <w:rsid w:val="00E0098D"/>
    <w:rsid w:val="00E00A4F"/>
    <w:rsid w:val="00E00B39"/>
    <w:rsid w:val="00E00BE6"/>
    <w:rsid w:val="00E0100C"/>
    <w:rsid w:val="00E0169B"/>
    <w:rsid w:val="00E01849"/>
    <w:rsid w:val="00E019BE"/>
    <w:rsid w:val="00E01C96"/>
    <w:rsid w:val="00E02432"/>
    <w:rsid w:val="00E0244D"/>
    <w:rsid w:val="00E02614"/>
    <w:rsid w:val="00E02C64"/>
    <w:rsid w:val="00E02DA4"/>
    <w:rsid w:val="00E034CF"/>
    <w:rsid w:val="00E0383C"/>
    <w:rsid w:val="00E03899"/>
    <w:rsid w:val="00E03BC4"/>
    <w:rsid w:val="00E0435E"/>
    <w:rsid w:val="00E0465A"/>
    <w:rsid w:val="00E04878"/>
    <w:rsid w:val="00E048D5"/>
    <w:rsid w:val="00E04A00"/>
    <w:rsid w:val="00E04EF4"/>
    <w:rsid w:val="00E04FE7"/>
    <w:rsid w:val="00E052F4"/>
    <w:rsid w:val="00E05DF8"/>
    <w:rsid w:val="00E05DFD"/>
    <w:rsid w:val="00E05EF1"/>
    <w:rsid w:val="00E062E9"/>
    <w:rsid w:val="00E06A61"/>
    <w:rsid w:val="00E06E8D"/>
    <w:rsid w:val="00E07466"/>
    <w:rsid w:val="00E0767B"/>
    <w:rsid w:val="00E07A18"/>
    <w:rsid w:val="00E07D2E"/>
    <w:rsid w:val="00E07FA0"/>
    <w:rsid w:val="00E1002A"/>
    <w:rsid w:val="00E101C5"/>
    <w:rsid w:val="00E10370"/>
    <w:rsid w:val="00E108E1"/>
    <w:rsid w:val="00E10AAF"/>
    <w:rsid w:val="00E1111C"/>
    <w:rsid w:val="00E112EF"/>
    <w:rsid w:val="00E118F3"/>
    <w:rsid w:val="00E11916"/>
    <w:rsid w:val="00E119D6"/>
    <w:rsid w:val="00E11E56"/>
    <w:rsid w:val="00E120BD"/>
    <w:rsid w:val="00E1215E"/>
    <w:rsid w:val="00E12261"/>
    <w:rsid w:val="00E122C3"/>
    <w:rsid w:val="00E12367"/>
    <w:rsid w:val="00E12580"/>
    <w:rsid w:val="00E1267F"/>
    <w:rsid w:val="00E12763"/>
    <w:rsid w:val="00E12839"/>
    <w:rsid w:val="00E131A2"/>
    <w:rsid w:val="00E136AB"/>
    <w:rsid w:val="00E136C3"/>
    <w:rsid w:val="00E1391E"/>
    <w:rsid w:val="00E13BC9"/>
    <w:rsid w:val="00E1407A"/>
    <w:rsid w:val="00E14091"/>
    <w:rsid w:val="00E14238"/>
    <w:rsid w:val="00E1490B"/>
    <w:rsid w:val="00E151FF"/>
    <w:rsid w:val="00E155AB"/>
    <w:rsid w:val="00E15E76"/>
    <w:rsid w:val="00E15F49"/>
    <w:rsid w:val="00E1682A"/>
    <w:rsid w:val="00E16C20"/>
    <w:rsid w:val="00E17301"/>
    <w:rsid w:val="00E174D0"/>
    <w:rsid w:val="00E17543"/>
    <w:rsid w:val="00E1778E"/>
    <w:rsid w:val="00E17ED0"/>
    <w:rsid w:val="00E20367"/>
    <w:rsid w:val="00E2078A"/>
    <w:rsid w:val="00E2094A"/>
    <w:rsid w:val="00E214B1"/>
    <w:rsid w:val="00E21DC7"/>
    <w:rsid w:val="00E226A7"/>
    <w:rsid w:val="00E228A3"/>
    <w:rsid w:val="00E22B89"/>
    <w:rsid w:val="00E22DAD"/>
    <w:rsid w:val="00E22E16"/>
    <w:rsid w:val="00E237D7"/>
    <w:rsid w:val="00E23EEC"/>
    <w:rsid w:val="00E2435C"/>
    <w:rsid w:val="00E243FC"/>
    <w:rsid w:val="00E24624"/>
    <w:rsid w:val="00E24935"/>
    <w:rsid w:val="00E24E35"/>
    <w:rsid w:val="00E24F43"/>
    <w:rsid w:val="00E25113"/>
    <w:rsid w:val="00E254F9"/>
    <w:rsid w:val="00E25E85"/>
    <w:rsid w:val="00E25F30"/>
    <w:rsid w:val="00E26100"/>
    <w:rsid w:val="00E26924"/>
    <w:rsid w:val="00E269FD"/>
    <w:rsid w:val="00E27229"/>
    <w:rsid w:val="00E27521"/>
    <w:rsid w:val="00E27EF2"/>
    <w:rsid w:val="00E3050D"/>
    <w:rsid w:val="00E3055E"/>
    <w:rsid w:val="00E30613"/>
    <w:rsid w:val="00E30C6B"/>
    <w:rsid w:val="00E31353"/>
    <w:rsid w:val="00E31956"/>
    <w:rsid w:val="00E31B2D"/>
    <w:rsid w:val="00E31D4B"/>
    <w:rsid w:val="00E327B9"/>
    <w:rsid w:val="00E327C1"/>
    <w:rsid w:val="00E32E8B"/>
    <w:rsid w:val="00E32F15"/>
    <w:rsid w:val="00E335EB"/>
    <w:rsid w:val="00E3365C"/>
    <w:rsid w:val="00E338F4"/>
    <w:rsid w:val="00E33B0E"/>
    <w:rsid w:val="00E342DF"/>
    <w:rsid w:val="00E34707"/>
    <w:rsid w:val="00E34902"/>
    <w:rsid w:val="00E3566C"/>
    <w:rsid w:val="00E35FB0"/>
    <w:rsid w:val="00E36050"/>
    <w:rsid w:val="00E363D3"/>
    <w:rsid w:val="00E3645E"/>
    <w:rsid w:val="00E36578"/>
    <w:rsid w:val="00E36AC7"/>
    <w:rsid w:val="00E36BB9"/>
    <w:rsid w:val="00E36CBF"/>
    <w:rsid w:val="00E3717D"/>
    <w:rsid w:val="00E372AC"/>
    <w:rsid w:val="00E37365"/>
    <w:rsid w:val="00E3765B"/>
    <w:rsid w:val="00E37857"/>
    <w:rsid w:val="00E37E08"/>
    <w:rsid w:val="00E40E66"/>
    <w:rsid w:val="00E411E7"/>
    <w:rsid w:val="00E412C1"/>
    <w:rsid w:val="00E41417"/>
    <w:rsid w:val="00E418AE"/>
    <w:rsid w:val="00E41904"/>
    <w:rsid w:val="00E41AB9"/>
    <w:rsid w:val="00E41B4E"/>
    <w:rsid w:val="00E41BFF"/>
    <w:rsid w:val="00E41D51"/>
    <w:rsid w:val="00E42366"/>
    <w:rsid w:val="00E425A6"/>
    <w:rsid w:val="00E4263D"/>
    <w:rsid w:val="00E42AC0"/>
    <w:rsid w:val="00E42B15"/>
    <w:rsid w:val="00E42B7C"/>
    <w:rsid w:val="00E436F5"/>
    <w:rsid w:val="00E43944"/>
    <w:rsid w:val="00E43CD2"/>
    <w:rsid w:val="00E4476A"/>
    <w:rsid w:val="00E449BB"/>
    <w:rsid w:val="00E44A06"/>
    <w:rsid w:val="00E44D5E"/>
    <w:rsid w:val="00E44D78"/>
    <w:rsid w:val="00E44D83"/>
    <w:rsid w:val="00E44D8E"/>
    <w:rsid w:val="00E45042"/>
    <w:rsid w:val="00E4511D"/>
    <w:rsid w:val="00E452AA"/>
    <w:rsid w:val="00E45508"/>
    <w:rsid w:val="00E45716"/>
    <w:rsid w:val="00E4576F"/>
    <w:rsid w:val="00E45796"/>
    <w:rsid w:val="00E457AC"/>
    <w:rsid w:val="00E45B98"/>
    <w:rsid w:val="00E45ED3"/>
    <w:rsid w:val="00E45F35"/>
    <w:rsid w:val="00E460D1"/>
    <w:rsid w:val="00E466C9"/>
    <w:rsid w:val="00E467AE"/>
    <w:rsid w:val="00E46C90"/>
    <w:rsid w:val="00E46D78"/>
    <w:rsid w:val="00E47695"/>
    <w:rsid w:val="00E47861"/>
    <w:rsid w:val="00E478EE"/>
    <w:rsid w:val="00E50717"/>
    <w:rsid w:val="00E5096F"/>
    <w:rsid w:val="00E50D6B"/>
    <w:rsid w:val="00E512DD"/>
    <w:rsid w:val="00E51311"/>
    <w:rsid w:val="00E51951"/>
    <w:rsid w:val="00E51AC5"/>
    <w:rsid w:val="00E51AC8"/>
    <w:rsid w:val="00E51ACD"/>
    <w:rsid w:val="00E51F82"/>
    <w:rsid w:val="00E521C6"/>
    <w:rsid w:val="00E5274C"/>
    <w:rsid w:val="00E52F2B"/>
    <w:rsid w:val="00E5318B"/>
    <w:rsid w:val="00E531C2"/>
    <w:rsid w:val="00E5409F"/>
    <w:rsid w:val="00E540F6"/>
    <w:rsid w:val="00E546E5"/>
    <w:rsid w:val="00E54EA4"/>
    <w:rsid w:val="00E54F1A"/>
    <w:rsid w:val="00E54FDE"/>
    <w:rsid w:val="00E55941"/>
    <w:rsid w:val="00E55E5B"/>
    <w:rsid w:val="00E5656C"/>
    <w:rsid w:val="00E5689B"/>
    <w:rsid w:val="00E56F86"/>
    <w:rsid w:val="00E5733C"/>
    <w:rsid w:val="00E5760B"/>
    <w:rsid w:val="00E57B87"/>
    <w:rsid w:val="00E57EED"/>
    <w:rsid w:val="00E600A3"/>
    <w:rsid w:val="00E602FE"/>
    <w:rsid w:val="00E607C2"/>
    <w:rsid w:val="00E615AE"/>
    <w:rsid w:val="00E61862"/>
    <w:rsid w:val="00E626A1"/>
    <w:rsid w:val="00E626B6"/>
    <w:rsid w:val="00E62736"/>
    <w:rsid w:val="00E62898"/>
    <w:rsid w:val="00E62AC5"/>
    <w:rsid w:val="00E62E16"/>
    <w:rsid w:val="00E62EF6"/>
    <w:rsid w:val="00E63267"/>
    <w:rsid w:val="00E632FA"/>
    <w:rsid w:val="00E633E7"/>
    <w:rsid w:val="00E63416"/>
    <w:rsid w:val="00E6385E"/>
    <w:rsid w:val="00E6399B"/>
    <w:rsid w:val="00E63EC2"/>
    <w:rsid w:val="00E6417A"/>
    <w:rsid w:val="00E646B3"/>
    <w:rsid w:val="00E64990"/>
    <w:rsid w:val="00E649E7"/>
    <w:rsid w:val="00E64C7C"/>
    <w:rsid w:val="00E65306"/>
    <w:rsid w:val="00E65890"/>
    <w:rsid w:val="00E65911"/>
    <w:rsid w:val="00E65ACE"/>
    <w:rsid w:val="00E65BFC"/>
    <w:rsid w:val="00E65D74"/>
    <w:rsid w:val="00E65DA8"/>
    <w:rsid w:val="00E65EE6"/>
    <w:rsid w:val="00E6621B"/>
    <w:rsid w:val="00E66767"/>
    <w:rsid w:val="00E6682C"/>
    <w:rsid w:val="00E66992"/>
    <w:rsid w:val="00E672DF"/>
    <w:rsid w:val="00E67590"/>
    <w:rsid w:val="00E6789B"/>
    <w:rsid w:val="00E67B73"/>
    <w:rsid w:val="00E67E3A"/>
    <w:rsid w:val="00E70433"/>
    <w:rsid w:val="00E704F4"/>
    <w:rsid w:val="00E707F2"/>
    <w:rsid w:val="00E7092A"/>
    <w:rsid w:val="00E70AA3"/>
    <w:rsid w:val="00E7114E"/>
    <w:rsid w:val="00E71201"/>
    <w:rsid w:val="00E714A2"/>
    <w:rsid w:val="00E71521"/>
    <w:rsid w:val="00E71656"/>
    <w:rsid w:val="00E71800"/>
    <w:rsid w:val="00E71B59"/>
    <w:rsid w:val="00E71BD3"/>
    <w:rsid w:val="00E72437"/>
    <w:rsid w:val="00E72649"/>
    <w:rsid w:val="00E727A3"/>
    <w:rsid w:val="00E7314A"/>
    <w:rsid w:val="00E74163"/>
    <w:rsid w:val="00E74552"/>
    <w:rsid w:val="00E747F2"/>
    <w:rsid w:val="00E74B24"/>
    <w:rsid w:val="00E74B50"/>
    <w:rsid w:val="00E74BFD"/>
    <w:rsid w:val="00E75220"/>
    <w:rsid w:val="00E754D2"/>
    <w:rsid w:val="00E754DB"/>
    <w:rsid w:val="00E7550B"/>
    <w:rsid w:val="00E7569F"/>
    <w:rsid w:val="00E75BA5"/>
    <w:rsid w:val="00E75FA2"/>
    <w:rsid w:val="00E75FD3"/>
    <w:rsid w:val="00E76409"/>
    <w:rsid w:val="00E764F6"/>
    <w:rsid w:val="00E767F4"/>
    <w:rsid w:val="00E76BC1"/>
    <w:rsid w:val="00E76DD0"/>
    <w:rsid w:val="00E773C8"/>
    <w:rsid w:val="00E7797A"/>
    <w:rsid w:val="00E77BFB"/>
    <w:rsid w:val="00E77E65"/>
    <w:rsid w:val="00E77FDA"/>
    <w:rsid w:val="00E8026E"/>
    <w:rsid w:val="00E807BD"/>
    <w:rsid w:val="00E808DF"/>
    <w:rsid w:val="00E80C3B"/>
    <w:rsid w:val="00E80C6A"/>
    <w:rsid w:val="00E80CD9"/>
    <w:rsid w:val="00E812A8"/>
    <w:rsid w:val="00E814AB"/>
    <w:rsid w:val="00E816DE"/>
    <w:rsid w:val="00E81E1E"/>
    <w:rsid w:val="00E81FA5"/>
    <w:rsid w:val="00E81FD2"/>
    <w:rsid w:val="00E823D7"/>
    <w:rsid w:val="00E8257D"/>
    <w:rsid w:val="00E829BD"/>
    <w:rsid w:val="00E831A6"/>
    <w:rsid w:val="00E83699"/>
    <w:rsid w:val="00E8393B"/>
    <w:rsid w:val="00E845EA"/>
    <w:rsid w:val="00E847B7"/>
    <w:rsid w:val="00E847DB"/>
    <w:rsid w:val="00E84C9A"/>
    <w:rsid w:val="00E854E6"/>
    <w:rsid w:val="00E857AD"/>
    <w:rsid w:val="00E85A21"/>
    <w:rsid w:val="00E85C12"/>
    <w:rsid w:val="00E8607A"/>
    <w:rsid w:val="00E86353"/>
    <w:rsid w:val="00E86E6E"/>
    <w:rsid w:val="00E87723"/>
    <w:rsid w:val="00E87A07"/>
    <w:rsid w:val="00E87BD6"/>
    <w:rsid w:val="00E87D54"/>
    <w:rsid w:val="00E904EC"/>
    <w:rsid w:val="00E907D4"/>
    <w:rsid w:val="00E90867"/>
    <w:rsid w:val="00E909CE"/>
    <w:rsid w:val="00E909FD"/>
    <w:rsid w:val="00E90C7C"/>
    <w:rsid w:val="00E90E13"/>
    <w:rsid w:val="00E913CA"/>
    <w:rsid w:val="00E9189E"/>
    <w:rsid w:val="00E918B9"/>
    <w:rsid w:val="00E91952"/>
    <w:rsid w:val="00E924BD"/>
    <w:rsid w:val="00E927E6"/>
    <w:rsid w:val="00E93553"/>
    <w:rsid w:val="00E93865"/>
    <w:rsid w:val="00E938F6"/>
    <w:rsid w:val="00E93B96"/>
    <w:rsid w:val="00E93C03"/>
    <w:rsid w:val="00E93C4E"/>
    <w:rsid w:val="00E93C7B"/>
    <w:rsid w:val="00E93D2F"/>
    <w:rsid w:val="00E93FEE"/>
    <w:rsid w:val="00E944CF"/>
    <w:rsid w:val="00E94685"/>
    <w:rsid w:val="00E95728"/>
    <w:rsid w:val="00E95806"/>
    <w:rsid w:val="00E95B22"/>
    <w:rsid w:val="00E95C1B"/>
    <w:rsid w:val="00E95F4F"/>
    <w:rsid w:val="00E95FB1"/>
    <w:rsid w:val="00E95FC5"/>
    <w:rsid w:val="00E967D5"/>
    <w:rsid w:val="00E968D9"/>
    <w:rsid w:val="00E96B32"/>
    <w:rsid w:val="00E96C57"/>
    <w:rsid w:val="00E96D31"/>
    <w:rsid w:val="00E972C1"/>
    <w:rsid w:val="00E97484"/>
    <w:rsid w:val="00E97649"/>
    <w:rsid w:val="00E97865"/>
    <w:rsid w:val="00E97A52"/>
    <w:rsid w:val="00E97C02"/>
    <w:rsid w:val="00E97EFF"/>
    <w:rsid w:val="00EA053D"/>
    <w:rsid w:val="00EA0578"/>
    <w:rsid w:val="00EA05D9"/>
    <w:rsid w:val="00EA0722"/>
    <w:rsid w:val="00EA0983"/>
    <w:rsid w:val="00EA0B26"/>
    <w:rsid w:val="00EA0C4C"/>
    <w:rsid w:val="00EA0D93"/>
    <w:rsid w:val="00EA14B3"/>
    <w:rsid w:val="00EA1707"/>
    <w:rsid w:val="00EA191D"/>
    <w:rsid w:val="00EA1B92"/>
    <w:rsid w:val="00EA217A"/>
    <w:rsid w:val="00EA223E"/>
    <w:rsid w:val="00EA2E47"/>
    <w:rsid w:val="00EA2FA4"/>
    <w:rsid w:val="00EA32BD"/>
    <w:rsid w:val="00EA34A8"/>
    <w:rsid w:val="00EA378C"/>
    <w:rsid w:val="00EA387C"/>
    <w:rsid w:val="00EA3E64"/>
    <w:rsid w:val="00EA4013"/>
    <w:rsid w:val="00EA42F2"/>
    <w:rsid w:val="00EA452A"/>
    <w:rsid w:val="00EA4B5F"/>
    <w:rsid w:val="00EA533F"/>
    <w:rsid w:val="00EA5366"/>
    <w:rsid w:val="00EA53D5"/>
    <w:rsid w:val="00EA57E0"/>
    <w:rsid w:val="00EA57E3"/>
    <w:rsid w:val="00EA593F"/>
    <w:rsid w:val="00EA5A79"/>
    <w:rsid w:val="00EA5BC9"/>
    <w:rsid w:val="00EA5CFE"/>
    <w:rsid w:val="00EA60C3"/>
    <w:rsid w:val="00EA657B"/>
    <w:rsid w:val="00EA6D9D"/>
    <w:rsid w:val="00EA77A2"/>
    <w:rsid w:val="00EA7912"/>
    <w:rsid w:val="00EA79D9"/>
    <w:rsid w:val="00EA7D20"/>
    <w:rsid w:val="00EB08C6"/>
    <w:rsid w:val="00EB1060"/>
    <w:rsid w:val="00EB155D"/>
    <w:rsid w:val="00EB1728"/>
    <w:rsid w:val="00EB17D6"/>
    <w:rsid w:val="00EB1A71"/>
    <w:rsid w:val="00EB1E18"/>
    <w:rsid w:val="00EB24BB"/>
    <w:rsid w:val="00EB2641"/>
    <w:rsid w:val="00EB266D"/>
    <w:rsid w:val="00EB2AB1"/>
    <w:rsid w:val="00EB2D2A"/>
    <w:rsid w:val="00EB2F1D"/>
    <w:rsid w:val="00EB34F9"/>
    <w:rsid w:val="00EB3531"/>
    <w:rsid w:val="00EB37F1"/>
    <w:rsid w:val="00EB3C03"/>
    <w:rsid w:val="00EB3C22"/>
    <w:rsid w:val="00EB3DAF"/>
    <w:rsid w:val="00EB3EE9"/>
    <w:rsid w:val="00EB3F38"/>
    <w:rsid w:val="00EB413E"/>
    <w:rsid w:val="00EB43BB"/>
    <w:rsid w:val="00EB4828"/>
    <w:rsid w:val="00EB4AE6"/>
    <w:rsid w:val="00EB52A2"/>
    <w:rsid w:val="00EB54AD"/>
    <w:rsid w:val="00EB57B2"/>
    <w:rsid w:val="00EB5A2C"/>
    <w:rsid w:val="00EB5AB7"/>
    <w:rsid w:val="00EB60B3"/>
    <w:rsid w:val="00EB64CB"/>
    <w:rsid w:val="00EB6AAB"/>
    <w:rsid w:val="00EB6F68"/>
    <w:rsid w:val="00EB7017"/>
    <w:rsid w:val="00EB71BF"/>
    <w:rsid w:val="00EB74CC"/>
    <w:rsid w:val="00EB7816"/>
    <w:rsid w:val="00EC03C0"/>
    <w:rsid w:val="00EC09B5"/>
    <w:rsid w:val="00EC1694"/>
    <w:rsid w:val="00EC1D40"/>
    <w:rsid w:val="00EC1F19"/>
    <w:rsid w:val="00EC1FF1"/>
    <w:rsid w:val="00EC2401"/>
    <w:rsid w:val="00EC2977"/>
    <w:rsid w:val="00EC2BED"/>
    <w:rsid w:val="00EC2D50"/>
    <w:rsid w:val="00EC2E8F"/>
    <w:rsid w:val="00EC2FE2"/>
    <w:rsid w:val="00EC3235"/>
    <w:rsid w:val="00EC3521"/>
    <w:rsid w:val="00EC3786"/>
    <w:rsid w:val="00EC3BF8"/>
    <w:rsid w:val="00EC5266"/>
    <w:rsid w:val="00EC5474"/>
    <w:rsid w:val="00EC56CC"/>
    <w:rsid w:val="00EC6250"/>
    <w:rsid w:val="00EC637C"/>
    <w:rsid w:val="00EC63E1"/>
    <w:rsid w:val="00EC6E06"/>
    <w:rsid w:val="00EC721A"/>
    <w:rsid w:val="00EC7546"/>
    <w:rsid w:val="00EC7812"/>
    <w:rsid w:val="00EC7A47"/>
    <w:rsid w:val="00EC7F5A"/>
    <w:rsid w:val="00ED006A"/>
    <w:rsid w:val="00ED013A"/>
    <w:rsid w:val="00ED0173"/>
    <w:rsid w:val="00ED07FC"/>
    <w:rsid w:val="00ED089A"/>
    <w:rsid w:val="00ED1159"/>
    <w:rsid w:val="00ED163B"/>
    <w:rsid w:val="00ED1646"/>
    <w:rsid w:val="00ED1ABD"/>
    <w:rsid w:val="00ED22A3"/>
    <w:rsid w:val="00ED235C"/>
    <w:rsid w:val="00ED2704"/>
    <w:rsid w:val="00ED2C3E"/>
    <w:rsid w:val="00ED40A3"/>
    <w:rsid w:val="00ED432F"/>
    <w:rsid w:val="00ED4451"/>
    <w:rsid w:val="00ED44A6"/>
    <w:rsid w:val="00ED469C"/>
    <w:rsid w:val="00ED49C8"/>
    <w:rsid w:val="00ED4C42"/>
    <w:rsid w:val="00ED4CDA"/>
    <w:rsid w:val="00ED574A"/>
    <w:rsid w:val="00ED62EC"/>
    <w:rsid w:val="00ED63F6"/>
    <w:rsid w:val="00ED684F"/>
    <w:rsid w:val="00ED6991"/>
    <w:rsid w:val="00ED6EC8"/>
    <w:rsid w:val="00ED7A78"/>
    <w:rsid w:val="00ED7C86"/>
    <w:rsid w:val="00ED7DD4"/>
    <w:rsid w:val="00ED7DEE"/>
    <w:rsid w:val="00ED7F3A"/>
    <w:rsid w:val="00EE0772"/>
    <w:rsid w:val="00EE0BE4"/>
    <w:rsid w:val="00EE0D72"/>
    <w:rsid w:val="00EE1320"/>
    <w:rsid w:val="00EE15B2"/>
    <w:rsid w:val="00EE1783"/>
    <w:rsid w:val="00EE17A4"/>
    <w:rsid w:val="00EE1E66"/>
    <w:rsid w:val="00EE1E71"/>
    <w:rsid w:val="00EE20F1"/>
    <w:rsid w:val="00EE21C4"/>
    <w:rsid w:val="00EE246C"/>
    <w:rsid w:val="00EE246D"/>
    <w:rsid w:val="00EE25F2"/>
    <w:rsid w:val="00EE277B"/>
    <w:rsid w:val="00EE2D59"/>
    <w:rsid w:val="00EE2EFF"/>
    <w:rsid w:val="00EE3027"/>
    <w:rsid w:val="00EE304B"/>
    <w:rsid w:val="00EE3574"/>
    <w:rsid w:val="00EE3B9F"/>
    <w:rsid w:val="00EE4313"/>
    <w:rsid w:val="00EE44E8"/>
    <w:rsid w:val="00EE455F"/>
    <w:rsid w:val="00EE4BF1"/>
    <w:rsid w:val="00EE4F1E"/>
    <w:rsid w:val="00EE5231"/>
    <w:rsid w:val="00EE5DD1"/>
    <w:rsid w:val="00EE65E6"/>
    <w:rsid w:val="00EE66D4"/>
    <w:rsid w:val="00EE68B6"/>
    <w:rsid w:val="00EE69EF"/>
    <w:rsid w:val="00EE6B6E"/>
    <w:rsid w:val="00EE6E12"/>
    <w:rsid w:val="00EE7235"/>
    <w:rsid w:val="00EE742B"/>
    <w:rsid w:val="00EE753F"/>
    <w:rsid w:val="00EE78C5"/>
    <w:rsid w:val="00EE78EC"/>
    <w:rsid w:val="00EE7BF5"/>
    <w:rsid w:val="00EE7DF4"/>
    <w:rsid w:val="00EE7FBD"/>
    <w:rsid w:val="00EF0004"/>
    <w:rsid w:val="00EF01AC"/>
    <w:rsid w:val="00EF03CB"/>
    <w:rsid w:val="00EF06C8"/>
    <w:rsid w:val="00EF0743"/>
    <w:rsid w:val="00EF0B2A"/>
    <w:rsid w:val="00EF0C9D"/>
    <w:rsid w:val="00EF0D46"/>
    <w:rsid w:val="00EF108A"/>
    <w:rsid w:val="00EF1783"/>
    <w:rsid w:val="00EF1900"/>
    <w:rsid w:val="00EF1FC0"/>
    <w:rsid w:val="00EF22F3"/>
    <w:rsid w:val="00EF23EE"/>
    <w:rsid w:val="00EF2694"/>
    <w:rsid w:val="00EF2F93"/>
    <w:rsid w:val="00EF3109"/>
    <w:rsid w:val="00EF35A0"/>
    <w:rsid w:val="00EF36B2"/>
    <w:rsid w:val="00EF37F4"/>
    <w:rsid w:val="00EF39CC"/>
    <w:rsid w:val="00EF3BF5"/>
    <w:rsid w:val="00EF49C7"/>
    <w:rsid w:val="00EF505A"/>
    <w:rsid w:val="00EF5249"/>
    <w:rsid w:val="00EF58AA"/>
    <w:rsid w:val="00EF610F"/>
    <w:rsid w:val="00EF68E5"/>
    <w:rsid w:val="00EF735C"/>
    <w:rsid w:val="00EF753D"/>
    <w:rsid w:val="00EF7702"/>
    <w:rsid w:val="00EF7E34"/>
    <w:rsid w:val="00EF7FB0"/>
    <w:rsid w:val="00F0027B"/>
    <w:rsid w:val="00F00DBD"/>
    <w:rsid w:val="00F01015"/>
    <w:rsid w:val="00F01259"/>
    <w:rsid w:val="00F013B9"/>
    <w:rsid w:val="00F016B7"/>
    <w:rsid w:val="00F01941"/>
    <w:rsid w:val="00F02096"/>
    <w:rsid w:val="00F020AA"/>
    <w:rsid w:val="00F022C3"/>
    <w:rsid w:val="00F0233B"/>
    <w:rsid w:val="00F0273D"/>
    <w:rsid w:val="00F027FC"/>
    <w:rsid w:val="00F02AF9"/>
    <w:rsid w:val="00F03162"/>
    <w:rsid w:val="00F03DC8"/>
    <w:rsid w:val="00F042BD"/>
    <w:rsid w:val="00F0437E"/>
    <w:rsid w:val="00F04425"/>
    <w:rsid w:val="00F044D9"/>
    <w:rsid w:val="00F044DC"/>
    <w:rsid w:val="00F0484E"/>
    <w:rsid w:val="00F04E85"/>
    <w:rsid w:val="00F05559"/>
    <w:rsid w:val="00F05D93"/>
    <w:rsid w:val="00F06012"/>
    <w:rsid w:val="00F0602C"/>
    <w:rsid w:val="00F06051"/>
    <w:rsid w:val="00F067C7"/>
    <w:rsid w:val="00F068AE"/>
    <w:rsid w:val="00F06A17"/>
    <w:rsid w:val="00F06A32"/>
    <w:rsid w:val="00F06C06"/>
    <w:rsid w:val="00F06C5F"/>
    <w:rsid w:val="00F06E5B"/>
    <w:rsid w:val="00F0703D"/>
    <w:rsid w:val="00F07425"/>
    <w:rsid w:val="00F07786"/>
    <w:rsid w:val="00F07CB2"/>
    <w:rsid w:val="00F07F94"/>
    <w:rsid w:val="00F10299"/>
    <w:rsid w:val="00F1032C"/>
    <w:rsid w:val="00F10846"/>
    <w:rsid w:val="00F10931"/>
    <w:rsid w:val="00F10C51"/>
    <w:rsid w:val="00F114AA"/>
    <w:rsid w:val="00F116DB"/>
    <w:rsid w:val="00F11C83"/>
    <w:rsid w:val="00F11FEE"/>
    <w:rsid w:val="00F1201E"/>
    <w:rsid w:val="00F1202C"/>
    <w:rsid w:val="00F12318"/>
    <w:rsid w:val="00F1259E"/>
    <w:rsid w:val="00F127C1"/>
    <w:rsid w:val="00F12A46"/>
    <w:rsid w:val="00F12B36"/>
    <w:rsid w:val="00F131E5"/>
    <w:rsid w:val="00F13C8F"/>
    <w:rsid w:val="00F13E0A"/>
    <w:rsid w:val="00F13F51"/>
    <w:rsid w:val="00F140B9"/>
    <w:rsid w:val="00F14362"/>
    <w:rsid w:val="00F143A2"/>
    <w:rsid w:val="00F14435"/>
    <w:rsid w:val="00F14448"/>
    <w:rsid w:val="00F147DB"/>
    <w:rsid w:val="00F1480B"/>
    <w:rsid w:val="00F149CF"/>
    <w:rsid w:val="00F15138"/>
    <w:rsid w:val="00F15451"/>
    <w:rsid w:val="00F161DA"/>
    <w:rsid w:val="00F161F8"/>
    <w:rsid w:val="00F16581"/>
    <w:rsid w:val="00F16667"/>
    <w:rsid w:val="00F16895"/>
    <w:rsid w:val="00F168DD"/>
    <w:rsid w:val="00F16902"/>
    <w:rsid w:val="00F16969"/>
    <w:rsid w:val="00F169D7"/>
    <w:rsid w:val="00F16A28"/>
    <w:rsid w:val="00F16A4A"/>
    <w:rsid w:val="00F16CAB"/>
    <w:rsid w:val="00F16E45"/>
    <w:rsid w:val="00F17012"/>
    <w:rsid w:val="00F1759B"/>
    <w:rsid w:val="00F17CF8"/>
    <w:rsid w:val="00F2000C"/>
    <w:rsid w:val="00F209D1"/>
    <w:rsid w:val="00F20A4B"/>
    <w:rsid w:val="00F20B0B"/>
    <w:rsid w:val="00F20B3F"/>
    <w:rsid w:val="00F20BC3"/>
    <w:rsid w:val="00F20D66"/>
    <w:rsid w:val="00F20FCA"/>
    <w:rsid w:val="00F2156D"/>
    <w:rsid w:val="00F21A32"/>
    <w:rsid w:val="00F21CD0"/>
    <w:rsid w:val="00F2211B"/>
    <w:rsid w:val="00F2220F"/>
    <w:rsid w:val="00F222C8"/>
    <w:rsid w:val="00F2263B"/>
    <w:rsid w:val="00F230E6"/>
    <w:rsid w:val="00F2312A"/>
    <w:rsid w:val="00F2327A"/>
    <w:rsid w:val="00F2395F"/>
    <w:rsid w:val="00F239CD"/>
    <w:rsid w:val="00F23B5F"/>
    <w:rsid w:val="00F2408C"/>
    <w:rsid w:val="00F24FDE"/>
    <w:rsid w:val="00F2508D"/>
    <w:rsid w:val="00F250BE"/>
    <w:rsid w:val="00F2536F"/>
    <w:rsid w:val="00F2537F"/>
    <w:rsid w:val="00F25C12"/>
    <w:rsid w:val="00F25C58"/>
    <w:rsid w:val="00F25CC0"/>
    <w:rsid w:val="00F26164"/>
    <w:rsid w:val="00F26EBC"/>
    <w:rsid w:val="00F272CC"/>
    <w:rsid w:val="00F27977"/>
    <w:rsid w:val="00F27A5F"/>
    <w:rsid w:val="00F27BD0"/>
    <w:rsid w:val="00F27DE6"/>
    <w:rsid w:val="00F27E79"/>
    <w:rsid w:val="00F3042F"/>
    <w:rsid w:val="00F30FB1"/>
    <w:rsid w:val="00F31760"/>
    <w:rsid w:val="00F31F56"/>
    <w:rsid w:val="00F32038"/>
    <w:rsid w:val="00F32071"/>
    <w:rsid w:val="00F32442"/>
    <w:rsid w:val="00F327AC"/>
    <w:rsid w:val="00F329A6"/>
    <w:rsid w:val="00F32B73"/>
    <w:rsid w:val="00F32CA7"/>
    <w:rsid w:val="00F32E9B"/>
    <w:rsid w:val="00F330C1"/>
    <w:rsid w:val="00F332E9"/>
    <w:rsid w:val="00F334BD"/>
    <w:rsid w:val="00F3391C"/>
    <w:rsid w:val="00F33BD5"/>
    <w:rsid w:val="00F33D15"/>
    <w:rsid w:val="00F33F13"/>
    <w:rsid w:val="00F34089"/>
    <w:rsid w:val="00F340FF"/>
    <w:rsid w:val="00F34355"/>
    <w:rsid w:val="00F34DF1"/>
    <w:rsid w:val="00F3514B"/>
    <w:rsid w:val="00F3533C"/>
    <w:rsid w:val="00F35AC2"/>
    <w:rsid w:val="00F35B43"/>
    <w:rsid w:val="00F35F4B"/>
    <w:rsid w:val="00F3604A"/>
    <w:rsid w:val="00F361C6"/>
    <w:rsid w:val="00F362C6"/>
    <w:rsid w:val="00F36463"/>
    <w:rsid w:val="00F3675B"/>
    <w:rsid w:val="00F36A98"/>
    <w:rsid w:val="00F36E49"/>
    <w:rsid w:val="00F371FE"/>
    <w:rsid w:val="00F37398"/>
    <w:rsid w:val="00F3763D"/>
    <w:rsid w:val="00F37A2B"/>
    <w:rsid w:val="00F37FB7"/>
    <w:rsid w:val="00F4028F"/>
    <w:rsid w:val="00F40478"/>
    <w:rsid w:val="00F405D8"/>
    <w:rsid w:val="00F40DFC"/>
    <w:rsid w:val="00F40EAF"/>
    <w:rsid w:val="00F40F24"/>
    <w:rsid w:val="00F41BD0"/>
    <w:rsid w:val="00F41C8B"/>
    <w:rsid w:val="00F4206B"/>
    <w:rsid w:val="00F427BA"/>
    <w:rsid w:val="00F42878"/>
    <w:rsid w:val="00F42A94"/>
    <w:rsid w:val="00F42B71"/>
    <w:rsid w:val="00F43615"/>
    <w:rsid w:val="00F43788"/>
    <w:rsid w:val="00F43BEC"/>
    <w:rsid w:val="00F43C30"/>
    <w:rsid w:val="00F43D1A"/>
    <w:rsid w:val="00F44132"/>
    <w:rsid w:val="00F443DA"/>
    <w:rsid w:val="00F444D5"/>
    <w:rsid w:val="00F44C4E"/>
    <w:rsid w:val="00F457B9"/>
    <w:rsid w:val="00F4664B"/>
    <w:rsid w:val="00F47592"/>
    <w:rsid w:val="00F47820"/>
    <w:rsid w:val="00F47842"/>
    <w:rsid w:val="00F47E42"/>
    <w:rsid w:val="00F47F0F"/>
    <w:rsid w:val="00F505F4"/>
    <w:rsid w:val="00F508F2"/>
    <w:rsid w:val="00F50F54"/>
    <w:rsid w:val="00F512FD"/>
    <w:rsid w:val="00F5148A"/>
    <w:rsid w:val="00F5185F"/>
    <w:rsid w:val="00F51B26"/>
    <w:rsid w:val="00F51B5F"/>
    <w:rsid w:val="00F51DA5"/>
    <w:rsid w:val="00F51E9C"/>
    <w:rsid w:val="00F52A12"/>
    <w:rsid w:val="00F52D73"/>
    <w:rsid w:val="00F52DD2"/>
    <w:rsid w:val="00F52EBD"/>
    <w:rsid w:val="00F5348F"/>
    <w:rsid w:val="00F53A37"/>
    <w:rsid w:val="00F53A83"/>
    <w:rsid w:val="00F53BE9"/>
    <w:rsid w:val="00F53CD0"/>
    <w:rsid w:val="00F5431E"/>
    <w:rsid w:val="00F5498C"/>
    <w:rsid w:val="00F55341"/>
    <w:rsid w:val="00F55367"/>
    <w:rsid w:val="00F5543C"/>
    <w:rsid w:val="00F558E5"/>
    <w:rsid w:val="00F558E9"/>
    <w:rsid w:val="00F5593B"/>
    <w:rsid w:val="00F567EC"/>
    <w:rsid w:val="00F569E2"/>
    <w:rsid w:val="00F57248"/>
    <w:rsid w:val="00F57CB5"/>
    <w:rsid w:val="00F605AC"/>
    <w:rsid w:val="00F6086A"/>
    <w:rsid w:val="00F60B01"/>
    <w:rsid w:val="00F60DEE"/>
    <w:rsid w:val="00F60F6B"/>
    <w:rsid w:val="00F6100B"/>
    <w:rsid w:val="00F61175"/>
    <w:rsid w:val="00F611A5"/>
    <w:rsid w:val="00F61217"/>
    <w:rsid w:val="00F61228"/>
    <w:rsid w:val="00F61551"/>
    <w:rsid w:val="00F6168A"/>
    <w:rsid w:val="00F61BEF"/>
    <w:rsid w:val="00F61E1E"/>
    <w:rsid w:val="00F6233C"/>
    <w:rsid w:val="00F625FD"/>
    <w:rsid w:val="00F62957"/>
    <w:rsid w:val="00F629AE"/>
    <w:rsid w:val="00F62AA6"/>
    <w:rsid w:val="00F62B57"/>
    <w:rsid w:val="00F62C4D"/>
    <w:rsid w:val="00F62D40"/>
    <w:rsid w:val="00F632C3"/>
    <w:rsid w:val="00F63EA1"/>
    <w:rsid w:val="00F63FA6"/>
    <w:rsid w:val="00F6413C"/>
    <w:rsid w:val="00F64429"/>
    <w:rsid w:val="00F644EE"/>
    <w:rsid w:val="00F6451F"/>
    <w:rsid w:val="00F64538"/>
    <w:rsid w:val="00F64C33"/>
    <w:rsid w:val="00F64C86"/>
    <w:rsid w:val="00F64E1F"/>
    <w:rsid w:val="00F65004"/>
    <w:rsid w:val="00F65351"/>
    <w:rsid w:val="00F65F91"/>
    <w:rsid w:val="00F6601E"/>
    <w:rsid w:val="00F6606A"/>
    <w:rsid w:val="00F661D7"/>
    <w:rsid w:val="00F664E9"/>
    <w:rsid w:val="00F66564"/>
    <w:rsid w:val="00F66D23"/>
    <w:rsid w:val="00F66F36"/>
    <w:rsid w:val="00F66FC6"/>
    <w:rsid w:val="00F67966"/>
    <w:rsid w:val="00F67A08"/>
    <w:rsid w:val="00F67A90"/>
    <w:rsid w:val="00F700E5"/>
    <w:rsid w:val="00F70357"/>
    <w:rsid w:val="00F70CB0"/>
    <w:rsid w:val="00F712EA"/>
    <w:rsid w:val="00F719D9"/>
    <w:rsid w:val="00F71AE4"/>
    <w:rsid w:val="00F71E72"/>
    <w:rsid w:val="00F72085"/>
    <w:rsid w:val="00F723D5"/>
    <w:rsid w:val="00F724AF"/>
    <w:rsid w:val="00F72A44"/>
    <w:rsid w:val="00F73BFC"/>
    <w:rsid w:val="00F73E08"/>
    <w:rsid w:val="00F74A33"/>
    <w:rsid w:val="00F75075"/>
    <w:rsid w:val="00F75528"/>
    <w:rsid w:val="00F757D7"/>
    <w:rsid w:val="00F75971"/>
    <w:rsid w:val="00F7602F"/>
    <w:rsid w:val="00F76903"/>
    <w:rsid w:val="00F76968"/>
    <w:rsid w:val="00F76D7F"/>
    <w:rsid w:val="00F770F1"/>
    <w:rsid w:val="00F7724A"/>
    <w:rsid w:val="00F77835"/>
    <w:rsid w:val="00F80096"/>
    <w:rsid w:val="00F800FC"/>
    <w:rsid w:val="00F81217"/>
    <w:rsid w:val="00F8165F"/>
    <w:rsid w:val="00F81B1E"/>
    <w:rsid w:val="00F81DEF"/>
    <w:rsid w:val="00F81E28"/>
    <w:rsid w:val="00F82156"/>
    <w:rsid w:val="00F82160"/>
    <w:rsid w:val="00F82388"/>
    <w:rsid w:val="00F82542"/>
    <w:rsid w:val="00F8282A"/>
    <w:rsid w:val="00F82B10"/>
    <w:rsid w:val="00F82B1D"/>
    <w:rsid w:val="00F82B68"/>
    <w:rsid w:val="00F82CB2"/>
    <w:rsid w:val="00F82D05"/>
    <w:rsid w:val="00F8304D"/>
    <w:rsid w:val="00F83482"/>
    <w:rsid w:val="00F83552"/>
    <w:rsid w:val="00F835DB"/>
    <w:rsid w:val="00F8387E"/>
    <w:rsid w:val="00F83930"/>
    <w:rsid w:val="00F83C33"/>
    <w:rsid w:val="00F83FB0"/>
    <w:rsid w:val="00F84707"/>
    <w:rsid w:val="00F8470D"/>
    <w:rsid w:val="00F849B2"/>
    <w:rsid w:val="00F84BA8"/>
    <w:rsid w:val="00F85A5A"/>
    <w:rsid w:val="00F85AA2"/>
    <w:rsid w:val="00F8612B"/>
    <w:rsid w:val="00F862BE"/>
    <w:rsid w:val="00F86493"/>
    <w:rsid w:val="00F86708"/>
    <w:rsid w:val="00F86B4D"/>
    <w:rsid w:val="00F86BEE"/>
    <w:rsid w:val="00F86FA4"/>
    <w:rsid w:val="00F87494"/>
    <w:rsid w:val="00F87B4E"/>
    <w:rsid w:val="00F87BBE"/>
    <w:rsid w:val="00F9016B"/>
    <w:rsid w:val="00F90429"/>
    <w:rsid w:val="00F9066D"/>
    <w:rsid w:val="00F90FCB"/>
    <w:rsid w:val="00F9143B"/>
    <w:rsid w:val="00F91648"/>
    <w:rsid w:val="00F91721"/>
    <w:rsid w:val="00F918BA"/>
    <w:rsid w:val="00F91B25"/>
    <w:rsid w:val="00F91E52"/>
    <w:rsid w:val="00F91F60"/>
    <w:rsid w:val="00F92098"/>
    <w:rsid w:val="00F92A58"/>
    <w:rsid w:val="00F93749"/>
    <w:rsid w:val="00F93BA2"/>
    <w:rsid w:val="00F93D5A"/>
    <w:rsid w:val="00F93EA0"/>
    <w:rsid w:val="00F94185"/>
    <w:rsid w:val="00F945A1"/>
    <w:rsid w:val="00F946A0"/>
    <w:rsid w:val="00F948BE"/>
    <w:rsid w:val="00F94912"/>
    <w:rsid w:val="00F94C1B"/>
    <w:rsid w:val="00F94C6C"/>
    <w:rsid w:val="00F94E5D"/>
    <w:rsid w:val="00F95039"/>
    <w:rsid w:val="00F952ED"/>
    <w:rsid w:val="00F953E2"/>
    <w:rsid w:val="00F95538"/>
    <w:rsid w:val="00F955AB"/>
    <w:rsid w:val="00F964EB"/>
    <w:rsid w:val="00F96611"/>
    <w:rsid w:val="00F96788"/>
    <w:rsid w:val="00F969E6"/>
    <w:rsid w:val="00F96CD9"/>
    <w:rsid w:val="00F96E32"/>
    <w:rsid w:val="00F96FE6"/>
    <w:rsid w:val="00F971B6"/>
    <w:rsid w:val="00F97BEA"/>
    <w:rsid w:val="00F97DD8"/>
    <w:rsid w:val="00FA02EF"/>
    <w:rsid w:val="00FA03B5"/>
    <w:rsid w:val="00FA0BAB"/>
    <w:rsid w:val="00FA0DBA"/>
    <w:rsid w:val="00FA0EE8"/>
    <w:rsid w:val="00FA0FFD"/>
    <w:rsid w:val="00FA1897"/>
    <w:rsid w:val="00FA21FD"/>
    <w:rsid w:val="00FA2201"/>
    <w:rsid w:val="00FA2334"/>
    <w:rsid w:val="00FA23B2"/>
    <w:rsid w:val="00FA2B71"/>
    <w:rsid w:val="00FA2C32"/>
    <w:rsid w:val="00FA3647"/>
    <w:rsid w:val="00FA3867"/>
    <w:rsid w:val="00FA3A40"/>
    <w:rsid w:val="00FA3E2B"/>
    <w:rsid w:val="00FA3FA2"/>
    <w:rsid w:val="00FA4058"/>
    <w:rsid w:val="00FA453C"/>
    <w:rsid w:val="00FA47D8"/>
    <w:rsid w:val="00FA4B2E"/>
    <w:rsid w:val="00FA4C6B"/>
    <w:rsid w:val="00FA4E97"/>
    <w:rsid w:val="00FA4ED3"/>
    <w:rsid w:val="00FA5261"/>
    <w:rsid w:val="00FA5A07"/>
    <w:rsid w:val="00FA5AC2"/>
    <w:rsid w:val="00FA5D75"/>
    <w:rsid w:val="00FA622E"/>
    <w:rsid w:val="00FA6884"/>
    <w:rsid w:val="00FA6983"/>
    <w:rsid w:val="00FA74ED"/>
    <w:rsid w:val="00FA7704"/>
    <w:rsid w:val="00FA771D"/>
    <w:rsid w:val="00FA7A07"/>
    <w:rsid w:val="00FA7D07"/>
    <w:rsid w:val="00FB0455"/>
    <w:rsid w:val="00FB06F1"/>
    <w:rsid w:val="00FB0818"/>
    <w:rsid w:val="00FB0E96"/>
    <w:rsid w:val="00FB0F42"/>
    <w:rsid w:val="00FB1414"/>
    <w:rsid w:val="00FB15E6"/>
    <w:rsid w:val="00FB1DC5"/>
    <w:rsid w:val="00FB1E79"/>
    <w:rsid w:val="00FB225A"/>
    <w:rsid w:val="00FB23B4"/>
    <w:rsid w:val="00FB268A"/>
    <w:rsid w:val="00FB2C37"/>
    <w:rsid w:val="00FB2CAB"/>
    <w:rsid w:val="00FB2D7D"/>
    <w:rsid w:val="00FB2F8C"/>
    <w:rsid w:val="00FB312F"/>
    <w:rsid w:val="00FB314A"/>
    <w:rsid w:val="00FB31C1"/>
    <w:rsid w:val="00FB335C"/>
    <w:rsid w:val="00FB3465"/>
    <w:rsid w:val="00FB3599"/>
    <w:rsid w:val="00FB38A6"/>
    <w:rsid w:val="00FB390B"/>
    <w:rsid w:val="00FB416A"/>
    <w:rsid w:val="00FB4189"/>
    <w:rsid w:val="00FB4C4B"/>
    <w:rsid w:val="00FB4D1F"/>
    <w:rsid w:val="00FB51B2"/>
    <w:rsid w:val="00FB568D"/>
    <w:rsid w:val="00FB57EA"/>
    <w:rsid w:val="00FB5BC9"/>
    <w:rsid w:val="00FB5C91"/>
    <w:rsid w:val="00FB6A3C"/>
    <w:rsid w:val="00FB6A8D"/>
    <w:rsid w:val="00FB6AEB"/>
    <w:rsid w:val="00FB6B6B"/>
    <w:rsid w:val="00FB6BD8"/>
    <w:rsid w:val="00FB6CC6"/>
    <w:rsid w:val="00FB6F69"/>
    <w:rsid w:val="00FB7618"/>
    <w:rsid w:val="00FB7876"/>
    <w:rsid w:val="00FB7AEC"/>
    <w:rsid w:val="00FB7CDE"/>
    <w:rsid w:val="00FB7D4E"/>
    <w:rsid w:val="00FC0078"/>
    <w:rsid w:val="00FC0247"/>
    <w:rsid w:val="00FC0686"/>
    <w:rsid w:val="00FC07F6"/>
    <w:rsid w:val="00FC0B98"/>
    <w:rsid w:val="00FC0CCB"/>
    <w:rsid w:val="00FC12A7"/>
    <w:rsid w:val="00FC1392"/>
    <w:rsid w:val="00FC1501"/>
    <w:rsid w:val="00FC1F67"/>
    <w:rsid w:val="00FC2684"/>
    <w:rsid w:val="00FC2E2E"/>
    <w:rsid w:val="00FC3409"/>
    <w:rsid w:val="00FC3618"/>
    <w:rsid w:val="00FC3737"/>
    <w:rsid w:val="00FC3770"/>
    <w:rsid w:val="00FC38CE"/>
    <w:rsid w:val="00FC38D4"/>
    <w:rsid w:val="00FC38F4"/>
    <w:rsid w:val="00FC3BAC"/>
    <w:rsid w:val="00FC3CA0"/>
    <w:rsid w:val="00FC3CD1"/>
    <w:rsid w:val="00FC4080"/>
    <w:rsid w:val="00FC4C81"/>
    <w:rsid w:val="00FC5022"/>
    <w:rsid w:val="00FC598E"/>
    <w:rsid w:val="00FC599D"/>
    <w:rsid w:val="00FC626E"/>
    <w:rsid w:val="00FC68AF"/>
    <w:rsid w:val="00FC6CAB"/>
    <w:rsid w:val="00FC70B9"/>
    <w:rsid w:val="00FC70FA"/>
    <w:rsid w:val="00FC743E"/>
    <w:rsid w:val="00FC74BC"/>
    <w:rsid w:val="00FC755E"/>
    <w:rsid w:val="00FC771A"/>
    <w:rsid w:val="00FC7C1B"/>
    <w:rsid w:val="00FC7D55"/>
    <w:rsid w:val="00FD02D6"/>
    <w:rsid w:val="00FD073A"/>
    <w:rsid w:val="00FD08A2"/>
    <w:rsid w:val="00FD154E"/>
    <w:rsid w:val="00FD15F0"/>
    <w:rsid w:val="00FD1BF9"/>
    <w:rsid w:val="00FD1EDB"/>
    <w:rsid w:val="00FD1FA5"/>
    <w:rsid w:val="00FD2052"/>
    <w:rsid w:val="00FD2344"/>
    <w:rsid w:val="00FD2C1B"/>
    <w:rsid w:val="00FD2CB6"/>
    <w:rsid w:val="00FD2ED6"/>
    <w:rsid w:val="00FD347D"/>
    <w:rsid w:val="00FD3642"/>
    <w:rsid w:val="00FD36D8"/>
    <w:rsid w:val="00FD3727"/>
    <w:rsid w:val="00FD372D"/>
    <w:rsid w:val="00FD42E7"/>
    <w:rsid w:val="00FD4447"/>
    <w:rsid w:val="00FD456B"/>
    <w:rsid w:val="00FD4643"/>
    <w:rsid w:val="00FD49E0"/>
    <w:rsid w:val="00FD4B2C"/>
    <w:rsid w:val="00FD4B66"/>
    <w:rsid w:val="00FD5118"/>
    <w:rsid w:val="00FD5159"/>
    <w:rsid w:val="00FD5216"/>
    <w:rsid w:val="00FD53BC"/>
    <w:rsid w:val="00FD5935"/>
    <w:rsid w:val="00FD5B10"/>
    <w:rsid w:val="00FD5CAC"/>
    <w:rsid w:val="00FD5D3E"/>
    <w:rsid w:val="00FD5E49"/>
    <w:rsid w:val="00FD5F5B"/>
    <w:rsid w:val="00FD6115"/>
    <w:rsid w:val="00FD6148"/>
    <w:rsid w:val="00FD6F9D"/>
    <w:rsid w:val="00FD7237"/>
    <w:rsid w:val="00FD7248"/>
    <w:rsid w:val="00FD77D5"/>
    <w:rsid w:val="00FD7EE3"/>
    <w:rsid w:val="00FE0034"/>
    <w:rsid w:val="00FE0421"/>
    <w:rsid w:val="00FE047D"/>
    <w:rsid w:val="00FE0A38"/>
    <w:rsid w:val="00FE0AE0"/>
    <w:rsid w:val="00FE100F"/>
    <w:rsid w:val="00FE12F7"/>
    <w:rsid w:val="00FE1401"/>
    <w:rsid w:val="00FE1564"/>
    <w:rsid w:val="00FE1A4C"/>
    <w:rsid w:val="00FE1F0D"/>
    <w:rsid w:val="00FE2019"/>
    <w:rsid w:val="00FE20C5"/>
    <w:rsid w:val="00FE20FB"/>
    <w:rsid w:val="00FE22C4"/>
    <w:rsid w:val="00FE24ED"/>
    <w:rsid w:val="00FE26B4"/>
    <w:rsid w:val="00FE2867"/>
    <w:rsid w:val="00FE2A09"/>
    <w:rsid w:val="00FE2B83"/>
    <w:rsid w:val="00FE2E78"/>
    <w:rsid w:val="00FE2EDF"/>
    <w:rsid w:val="00FE2F06"/>
    <w:rsid w:val="00FE39D1"/>
    <w:rsid w:val="00FE4098"/>
    <w:rsid w:val="00FE4169"/>
    <w:rsid w:val="00FE4507"/>
    <w:rsid w:val="00FE492F"/>
    <w:rsid w:val="00FE499E"/>
    <w:rsid w:val="00FE4A65"/>
    <w:rsid w:val="00FE4FF8"/>
    <w:rsid w:val="00FE5858"/>
    <w:rsid w:val="00FE5AF2"/>
    <w:rsid w:val="00FE616A"/>
    <w:rsid w:val="00FE6ED9"/>
    <w:rsid w:val="00FE7356"/>
    <w:rsid w:val="00FE741C"/>
    <w:rsid w:val="00FE74C1"/>
    <w:rsid w:val="00FE7B41"/>
    <w:rsid w:val="00FE7F82"/>
    <w:rsid w:val="00FF0014"/>
    <w:rsid w:val="00FF0ABD"/>
    <w:rsid w:val="00FF0C50"/>
    <w:rsid w:val="00FF10AC"/>
    <w:rsid w:val="00FF11D6"/>
    <w:rsid w:val="00FF13E5"/>
    <w:rsid w:val="00FF1587"/>
    <w:rsid w:val="00FF185A"/>
    <w:rsid w:val="00FF18CC"/>
    <w:rsid w:val="00FF1CBF"/>
    <w:rsid w:val="00FF1CE5"/>
    <w:rsid w:val="00FF20A7"/>
    <w:rsid w:val="00FF25F1"/>
    <w:rsid w:val="00FF26B0"/>
    <w:rsid w:val="00FF27A5"/>
    <w:rsid w:val="00FF2AF7"/>
    <w:rsid w:val="00FF2BA6"/>
    <w:rsid w:val="00FF3BE8"/>
    <w:rsid w:val="00FF420D"/>
    <w:rsid w:val="00FF5400"/>
    <w:rsid w:val="00FF57BA"/>
    <w:rsid w:val="00FF5C22"/>
    <w:rsid w:val="00FF5CF0"/>
    <w:rsid w:val="00FF5E49"/>
    <w:rsid w:val="00FF5F84"/>
    <w:rsid w:val="00FF6013"/>
    <w:rsid w:val="00FF6167"/>
    <w:rsid w:val="00FF6411"/>
    <w:rsid w:val="00FF657D"/>
    <w:rsid w:val="00FF6EA7"/>
    <w:rsid w:val="00FF70C6"/>
    <w:rsid w:val="00FF7407"/>
    <w:rsid w:val="00FF7732"/>
    <w:rsid w:val="00FF7771"/>
    <w:rsid w:val="00FF7A61"/>
    <w:rsid w:val="00FF7BD0"/>
    <w:rsid w:val="00FF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84EE51"/>
  <w15:chartTrackingRefBased/>
  <w15:docId w15:val="{B752A7E5-4E10-4F1C-815F-B01901801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7B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1"/>
    <w:qFormat/>
    <w:rsid w:val="00E927E6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Theme="majorBidi" w:hAnsiTheme="majorBidi"/>
      <w:b/>
      <w:bCs/>
      <w:sz w:val="30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E927E6"/>
    <w:rPr>
      <w:rFonts w:asciiTheme="majorBidi" w:hAnsiTheme="majorBidi"/>
      <w:b/>
      <w:bCs/>
      <w:sz w:val="30"/>
      <w:shd w:val="solid" w:color="FFFFFF" w:fill="FFFFFF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A1533"/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41398C"/>
    <w:rPr>
      <w:rFonts w:cs="Angsana New"/>
      <w:szCs w:val="25"/>
    </w:rPr>
  </w:style>
  <w:style w:type="character" w:styleId="Emphasis">
    <w:name w:val="Emphasis"/>
    <w:basedOn w:val="DefaultParagraphFont"/>
    <w:qFormat/>
    <w:rsid w:val="00FA2B71"/>
    <w:rPr>
      <w:i/>
      <w:iCs/>
    </w:rPr>
  </w:style>
  <w:style w:type="table" w:customStyle="1" w:styleId="TableGrid3">
    <w:name w:val="Table Grid3"/>
    <w:basedOn w:val="TableNormal"/>
    <w:next w:val="TableGrid"/>
    <w:uiPriority w:val="39"/>
    <w:rsid w:val="00B052E5"/>
    <w:pPr>
      <w:spacing w:line="26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F1DD689-7540-4189-B618-DA43D780F4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C68394-C62D-4A15-A3B3-746355BB0C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DD77A7-5D9C-4E4B-B47A-8514FA288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0FEF55-E106-43D0-90D2-9D5BD208843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</TotalTime>
  <Pages>32</Pages>
  <Words>6344</Words>
  <Characters>36165</Characters>
  <Application>Microsoft Office Word</Application>
  <DocSecurity>0</DocSecurity>
  <Lines>301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cp:lastModifiedBy>Thanaporn, Saenthaveesuk</cp:lastModifiedBy>
  <cp:revision>4</cp:revision>
  <cp:lastPrinted>2026-04-24T02:05:00Z</cp:lastPrinted>
  <dcterms:created xsi:type="dcterms:W3CDTF">2026-07-31T08:12:00Z</dcterms:created>
  <dcterms:modified xsi:type="dcterms:W3CDTF">2026-08-03T03:14:00Z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GrammarlyDocumentId">
    <vt:lpwstr>e481c0c7b7c25ff26cf2f9dafed4e37485b00cad93a5d39d49c905c62708bbb6</vt:lpwstr>
  </property>
</Properties>
</file>