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F3C34F" w14:textId="780E5D8C" w:rsidR="009E0797" w:rsidRPr="00EF7CEF" w:rsidRDefault="009E0797" w:rsidP="00376535">
      <w:pPr>
        <w:pStyle w:val="IndexHeading1"/>
        <w:tabs>
          <w:tab w:val="left" w:pos="810"/>
        </w:tabs>
        <w:spacing w:after="0" w:line="240" w:lineRule="atLeast"/>
        <w:ind w:left="0" w:firstLine="0"/>
        <w:outlineLvl w:val="0"/>
        <w:rPr>
          <w:sz w:val="24"/>
          <w:szCs w:val="24"/>
        </w:rPr>
      </w:pPr>
      <w:r w:rsidRPr="00EF7CEF">
        <w:rPr>
          <w:sz w:val="24"/>
          <w:szCs w:val="24"/>
        </w:rPr>
        <w:t>Note</w:t>
      </w:r>
      <w:r w:rsidRPr="00EF7CEF">
        <w:rPr>
          <w:sz w:val="24"/>
          <w:szCs w:val="24"/>
        </w:rPr>
        <w:tab/>
        <w:t>Contents</w:t>
      </w:r>
    </w:p>
    <w:p w14:paraId="58987FD2" w14:textId="77777777" w:rsidR="007C017D" w:rsidRPr="00EF7CEF" w:rsidRDefault="007C017D" w:rsidP="00DE2910">
      <w:pPr>
        <w:pStyle w:val="IndexHeading1"/>
        <w:tabs>
          <w:tab w:val="left" w:pos="1170"/>
        </w:tabs>
        <w:spacing w:after="0" w:line="240" w:lineRule="atLeast"/>
        <w:ind w:left="0" w:firstLine="0"/>
        <w:outlineLvl w:val="0"/>
        <w:rPr>
          <w:sz w:val="24"/>
          <w:szCs w:val="24"/>
        </w:rPr>
      </w:pPr>
    </w:p>
    <w:p w14:paraId="74CC1833" w14:textId="77777777" w:rsidR="00376535" w:rsidRDefault="009E0797" w:rsidP="00376535">
      <w:pPr>
        <w:pStyle w:val="index"/>
        <w:numPr>
          <w:ilvl w:val="0"/>
          <w:numId w:val="34"/>
        </w:numPr>
        <w:tabs>
          <w:tab w:val="left" w:pos="990"/>
          <w:tab w:val="left" w:pos="1170"/>
        </w:tabs>
        <w:spacing w:after="0" w:line="240" w:lineRule="atLeast"/>
        <w:ind w:left="810" w:hanging="810"/>
        <w:outlineLvl w:val="0"/>
      </w:pPr>
      <w:r w:rsidRPr="00EF7CEF">
        <w:t>Basis of preparation</w:t>
      </w:r>
      <w:r w:rsidR="0035790F" w:rsidRPr="00EF7CEF">
        <w:t xml:space="preserve"> of</w:t>
      </w:r>
      <w:r w:rsidR="000F4316" w:rsidRPr="00EF7CEF">
        <w:t xml:space="preserve"> </w:t>
      </w:r>
      <w:r w:rsidR="00AB013D" w:rsidRPr="00EF7CEF">
        <w:t>the</w:t>
      </w:r>
      <w:r w:rsidR="00C351C3" w:rsidRPr="00EF7CEF">
        <w:t xml:space="preserve"> interim</w:t>
      </w:r>
      <w:r w:rsidR="00AB013D" w:rsidRPr="00EF7CEF">
        <w:t xml:space="preserve"> </w:t>
      </w:r>
      <w:r w:rsidR="000F4316" w:rsidRPr="00EF7CEF">
        <w:t>financial statements</w:t>
      </w:r>
    </w:p>
    <w:p w14:paraId="778F98B6" w14:textId="77777777" w:rsidR="00376535" w:rsidRDefault="003910E2" w:rsidP="00376535">
      <w:pPr>
        <w:pStyle w:val="index"/>
        <w:numPr>
          <w:ilvl w:val="0"/>
          <w:numId w:val="34"/>
        </w:numPr>
        <w:tabs>
          <w:tab w:val="left" w:pos="990"/>
          <w:tab w:val="left" w:pos="1170"/>
        </w:tabs>
        <w:spacing w:after="0" w:line="240" w:lineRule="atLeast"/>
        <w:ind w:left="810" w:hanging="810"/>
        <w:outlineLvl w:val="0"/>
      </w:pPr>
      <w:r w:rsidRPr="00EF7CEF">
        <w:t>Related parties</w:t>
      </w:r>
    </w:p>
    <w:p w14:paraId="55679637" w14:textId="77777777" w:rsidR="00376535" w:rsidRDefault="00C76EB8" w:rsidP="00376535">
      <w:pPr>
        <w:pStyle w:val="index"/>
        <w:numPr>
          <w:ilvl w:val="0"/>
          <w:numId w:val="34"/>
        </w:numPr>
        <w:tabs>
          <w:tab w:val="left" w:pos="990"/>
          <w:tab w:val="left" w:pos="1170"/>
        </w:tabs>
        <w:spacing w:after="0" w:line="240" w:lineRule="atLeast"/>
        <w:ind w:left="810" w:hanging="810"/>
        <w:outlineLvl w:val="0"/>
      </w:pPr>
      <w:r w:rsidRPr="00EF7CEF">
        <w:t>Trade accounts receivable</w:t>
      </w:r>
    </w:p>
    <w:p w14:paraId="3915C16A" w14:textId="77777777" w:rsidR="00376535" w:rsidRDefault="00723718" w:rsidP="00376535">
      <w:pPr>
        <w:pStyle w:val="index"/>
        <w:numPr>
          <w:ilvl w:val="0"/>
          <w:numId w:val="34"/>
        </w:numPr>
        <w:tabs>
          <w:tab w:val="left" w:pos="990"/>
          <w:tab w:val="left" w:pos="1170"/>
        </w:tabs>
        <w:spacing w:after="0" w:line="240" w:lineRule="atLeast"/>
        <w:ind w:left="810" w:hanging="810"/>
        <w:outlineLvl w:val="0"/>
      </w:pPr>
      <w:r w:rsidRPr="00EF7CEF">
        <w:t>Property, plant and equipment</w:t>
      </w:r>
    </w:p>
    <w:p w14:paraId="0836C9F7" w14:textId="77777777" w:rsidR="00376535" w:rsidRDefault="007C017D" w:rsidP="00376535">
      <w:pPr>
        <w:pStyle w:val="index"/>
        <w:numPr>
          <w:ilvl w:val="0"/>
          <w:numId w:val="34"/>
        </w:numPr>
        <w:tabs>
          <w:tab w:val="left" w:pos="990"/>
          <w:tab w:val="left" w:pos="1170"/>
        </w:tabs>
        <w:spacing w:after="0" w:line="240" w:lineRule="atLeast"/>
        <w:ind w:left="810" w:hanging="810"/>
        <w:outlineLvl w:val="0"/>
      </w:pPr>
      <w:r w:rsidRPr="00376535">
        <w:rPr>
          <w:shd w:val="clear" w:color="auto" w:fill="FFFFFF"/>
        </w:rPr>
        <w:t>Segment information</w:t>
      </w:r>
      <w:r w:rsidR="007959E6" w:rsidRPr="00376535">
        <w:rPr>
          <w:shd w:val="clear" w:color="auto" w:fill="FFFFFF"/>
        </w:rPr>
        <w:t xml:space="preserve"> and disaggregation of revenue</w:t>
      </w:r>
    </w:p>
    <w:p w14:paraId="6DC324BE" w14:textId="77777777" w:rsidR="00376535" w:rsidRDefault="002D4761" w:rsidP="00376535">
      <w:pPr>
        <w:pStyle w:val="index"/>
        <w:numPr>
          <w:ilvl w:val="0"/>
          <w:numId w:val="34"/>
        </w:numPr>
        <w:tabs>
          <w:tab w:val="left" w:pos="990"/>
          <w:tab w:val="left" w:pos="1170"/>
        </w:tabs>
        <w:spacing w:after="0" w:line="240" w:lineRule="atLeast"/>
        <w:ind w:left="810" w:hanging="810"/>
        <w:outlineLvl w:val="0"/>
      </w:pPr>
      <w:r w:rsidRPr="00376535">
        <w:rPr>
          <w:shd w:val="clear" w:color="auto" w:fill="FFFFFF"/>
        </w:rPr>
        <w:t>Dividends</w:t>
      </w:r>
    </w:p>
    <w:p w14:paraId="441919F7" w14:textId="77777777" w:rsidR="00376535" w:rsidRDefault="003C7851" w:rsidP="00376535">
      <w:pPr>
        <w:pStyle w:val="index"/>
        <w:numPr>
          <w:ilvl w:val="0"/>
          <w:numId w:val="34"/>
        </w:numPr>
        <w:tabs>
          <w:tab w:val="left" w:pos="990"/>
          <w:tab w:val="left" w:pos="1170"/>
        </w:tabs>
        <w:spacing w:after="0" w:line="240" w:lineRule="atLeast"/>
        <w:ind w:left="810" w:hanging="810"/>
        <w:outlineLvl w:val="0"/>
      </w:pPr>
      <w:r w:rsidRPr="00EF7CEF">
        <w:t xml:space="preserve">Financial instruments </w:t>
      </w:r>
    </w:p>
    <w:p w14:paraId="14507453" w14:textId="77777777" w:rsidR="00376535" w:rsidRDefault="003C7851" w:rsidP="00376535">
      <w:pPr>
        <w:pStyle w:val="index"/>
        <w:numPr>
          <w:ilvl w:val="0"/>
          <w:numId w:val="34"/>
        </w:numPr>
        <w:tabs>
          <w:tab w:val="left" w:pos="990"/>
          <w:tab w:val="left" w:pos="1170"/>
        </w:tabs>
        <w:spacing w:after="0" w:line="240" w:lineRule="atLeast"/>
        <w:ind w:left="810" w:hanging="810"/>
        <w:outlineLvl w:val="0"/>
      </w:pPr>
      <w:r w:rsidRPr="00376535">
        <w:rPr>
          <w:szCs w:val="22"/>
        </w:rPr>
        <w:t>Commitments with non-related parties</w:t>
      </w:r>
    </w:p>
    <w:p w14:paraId="56419B8A" w14:textId="28EFD879" w:rsidR="000066B1" w:rsidRPr="00376535" w:rsidRDefault="000066B1" w:rsidP="00376535">
      <w:pPr>
        <w:pStyle w:val="index"/>
        <w:numPr>
          <w:ilvl w:val="0"/>
          <w:numId w:val="34"/>
        </w:numPr>
        <w:tabs>
          <w:tab w:val="left" w:pos="990"/>
          <w:tab w:val="left" w:pos="1170"/>
        </w:tabs>
        <w:spacing w:after="0" w:line="240" w:lineRule="atLeast"/>
        <w:ind w:left="810" w:hanging="810"/>
        <w:outlineLvl w:val="0"/>
      </w:pPr>
      <w:r w:rsidRPr="00376535">
        <w:rPr>
          <w:szCs w:val="22"/>
        </w:rPr>
        <w:t>Thai Financial Reporting Standards (TFRS) not yet adopted</w:t>
      </w:r>
    </w:p>
    <w:p w14:paraId="64500F2A" w14:textId="77777777" w:rsidR="00F21487" w:rsidRDefault="00F21487" w:rsidP="001D47ED">
      <w:pPr>
        <w:pStyle w:val="index"/>
        <w:numPr>
          <w:ilvl w:val="0"/>
          <w:numId w:val="0"/>
        </w:numPr>
        <w:tabs>
          <w:tab w:val="left" w:pos="1170"/>
        </w:tabs>
        <w:spacing w:after="0" w:line="246" w:lineRule="exact"/>
        <w:ind w:firstLine="540"/>
        <w:outlineLvl w:val="0"/>
        <w:rPr>
          <w:szCs w:val="22"/>
        </w:rPr>
      </w:pPr>
    </w:p>
    <w:p w14:paraId="3D15142D" w14:textId="336C7EFA" w:rsidR="009E0797" w:rsidRPr="00EF7CEF" w:rsidRDefault="009E0797" w:rsidP="001D47ED">
      <w:pPr>
        <w:pStyle w:val="index"/>
        <w:numPr>
          <w:ilvl w:val="0"/>
          <w:numId w:val="0"/>
        </w:numPr>
        <w:tabs>
          <w:tab w:val="left" w:pos="1170"/>
        </w:tabs>
        <w:spacing w:after="0" w:line="246" w:lineRule="exact"/>
        <w:ind w:firstLine="540"/>
        <w:outlineLvl w:val="0"/>
      </w:pPr>
      <w:r w:rsidRPr="00EF7CEF">
        <w:rPr>
          <w:szCs w:val="22"/>
        </w:rPr>
        <w:br w:type="page"/>
      </w:r>
      <w:r w:rsidRPr="00EF7CEF">
        <w:lastRenderedPageBreak/>
        <w:t>These notes form an integral part of the</w:t>
      </w:r>
      <w:r w:rsidR="0020115E" w:rsidRPr="00EF7CEF">
        <w:t xml:space="preserve"> </w:t>
      </w:r>
      <w:r w:rsidR="00DA19C1" w:rsidRPr="00EF7CEF">
        <w:t xml:space="preserve">interim </w:t>
      </w:r>
      <w:r w:rsidRPr="00EF7CEF">
        <w:t>financial statements.</w:t>
      </w:r>
    </w:p>
    <w:p w14:paraId="6CB3DA63" w14:textId="77777777" w:rsidR="003910E2" w:rsidRPr="00EF7CEF" w:rsidRDefault="003910E2" w:rsidP="001D47ED">
      <w:pPr>
        <w:tabs>
          <w:tab w:val="left" w:pos="1170"/>
        </w:tabs>
        <w:spacing w:line="246" w:lineRule="exact"/>
        <w:ind w:left="540" w:right="-45"/>
        <w:jc w:val="thaiDistribute"/>
      </w:pPr>
    </w:p>
    <w:p w14:paraId="4ACDFDAD" w14:textId="10E0D0C1" w:rsidR="009E0797" w:rsidRPr="00EF7CEF" w:rsidRDefault="003F79C0" w:rsidP="001D47ED">
      <w:pPr>
        <w:tabs>
          <w:tab w:val="left" w:pos="1170"/>
        </w:tabs>
        <w:spacing w:line="246" w:lineRule="exact"/>
        <w:ind w:left="540" w:right="-27"/>
        <w:jc w:val="thaiDistribute"/>
        <w:rPr>
          <w:cs/>
        </w:rPr>
      </w:pPr>
      <w:r w:rsidRPr="00EF7CEF">
        <w:t xml:space="preserve">The interim financial statements issued for Thai regulatory reporting purposes are prepared in the Thai language. These English language financial statements have been prepared from the Thai language </w:t>
      </w:r>
      <w:r w:rsidRPr="00625940">
        <w:t>statutory financial statements</w:t>
      </w:r>
      <w:r w:rsidR="002B48E0" w:rsidRPr="00625940">
        <w:t xml:space="preserve"> </w:t>
      </w:r>
      <w:r w:rsidRPr="00625940">
        <w:t>and were approved and authorised for issue by the Board of Directors</w:t>
      </w:r>
      <w:r w:rsidR="00A236BA" w:rsidRPr="00625940">
        <w:t xml:space="preserve"> on</w:t>
      </w:r>
      <w:r w:rsidR="00293DEB" w:rsidRPr="00625940">
        <w:t xml:space="preserve"> </w:t>
      </w:r>
      <w:r w:rsidR="000066B1">
        <w:rPr>
          <w:lang w:val="en-US"/>
        </w:rPr>
        <w:t>7</w:t>
      </w:r>
      <w:r w:rsidR="007703F1" w:rsidRPr="00625940">
        <w:t xml:space="preserve"> </w:t>
      </w:r>
      <w:r w:rsidR="002D4761">
        <w:t>August</w:t>
      </w:r>
      <w:r w:rsidR="007703F1" w:rsidRPr="00625940">
        <w:t xml:space="preserve"> </w:t>
      </w:r>
      <w:r w:rsidR="00A0564D" w:rsidRPr="00625940">
        <w:t>202</w:t>
      </w:r>
      <w:r w:rsidR="0055472F">
        <w:t>6</w:t>
      </w:r>
      <w:r w:rsidR="00221061" w:rsidRPr="00625940">
        <w:t>.</w:t>
      </w:r>
    </w:p>
    <w:p w14:paraId="53075948" w14:textId="77777777" w:rsidR="009E0797" w:rsidRPr="00AA128A" w:rsidRDefault="009E0797" w:rsidP="001D47ED">
      <w:pPr>
        <w:tabs>
          <w:tab w:val="left" w:pos="540"/>
          <w:tab w:val="left" w:pos="1170"/>
        </w:tabs>
        <w:spacing w:line="246" w:lineRule="exact"/>
        <w:ind w:left="540" w:right="-45"/>
        <w:jc w:val="thaiDistribute"/>
        <w:rPr>
          <w:rFonts w:cs="Times New Roman"/>
        </w:rPr>
      </w:pPr>
    </w:p>
    <w:p w14:paraId="5BF8F1BA" w14:textId="0BD33A75" w:rsidR="009E0797" w:rsidRPr="00AA128A" w:rsidRDefault="009E0797" w:rsidP="00AA128A">
      <w:pPr>
        <w:pStyle w:val="index"/>
        <w:numPr>
          <w:ilvl w:val="0"/>
          <w:numId w:val="21"/>
        </w:numPr>
        <w:tabs>
          <w:tab w:val="left" w:pos="540"/>
          <w:tab w:val="left" w:pos="1170"/>
        </w:tabs>
        <w:spacing w:line="246" w:lineRule="exact"/>
        <w:ind w:right="18" w:hanging="2952"/>
        <w:jc w:val="thaiDistribute"/>
        <w:rPr>
          <w:b/>
          <w:bCs/>
          <w:sz w:val="24"/>
          <w:szCs w:val="24"/>
          <w:lang w:val="en-US"/>
        </w:rPr>
      </w:pPr>
      <w:r w:rsidRPr="00AA128A">
        <w:rPr>
          <w:b/>
          <w:bCs/>
          <w:sz w:val="24"/>
          <w:szCs w:val="24"/>
          <w:lang w:val="en-US"/>
        </w:rPr>
        <w:t xml:space="preserve">Basis of preparation of </w:t>
      </w:r>
      <w:r w:rsidR="00C76EB8" w:rsidRPr="00AA128A">
        <w:rPr>
          <w:b/>
          <w:bCs/>
          <w:sz w:val="24"/>
          <w:szCs w:val="24"/>
          <w:lang w:val="en-US"/>
        </w:rPr>
        <w:t xml:space="preserve">the </w:t>
      </w:r>
      <w:r w:rsidR="00CA0925" w:rsidRPr="00AA128A">
        <w:rPr>
          <w:b/>
          <w:bCs/>
          <w:sz w:val="24"/>
          <w:szCs w:val="24"/>
          <w:lang w:val="en-US"/>
        </w:rPr>
        <w:t xml:space="preserve">interim </w:t>
      </w:r>
      <w:r w:rsidRPr="00AA128A">
        <w:rPr>
          <w:b/>
          <w:bCs/>
          <w:sz w:val="24"/>
          <w:szCs w:val="24"/>
          <w:lang w:val="en-US"/>
        </w:rPr>
        <w:t>financial statements</w:t>
      </w:r>
    </w:p>
    <w:p w14:paraId="12D3ECEA" w14:textId="77777777" w:rsidR="0032655A" w:rsidRPr="00AA128A" w:rsidRDefault="0032655A" w:rsidP="1C80B08B">
      <w:pPr>
        <w:tabs>
          <w:tab w:val="left" w:pos="540"/>
          <w:tab w:val="left" w:pos="1170"/>
        </w:tabs>
        <w:spacing w:line="246" w:lineRule="exact"/>
        <w:ind w:right="-45"/>
        <w:jc w:val="both"/>
        <w:rPr>
          <w:rFonts w:cs="Times New Roman"/>
          <w:b/>
          <w:bCs/>
          <w:lang w:val="en-US"/>
        </w:rPr>
      </w:pPr>
    </w:p>
    <w:p w14:paraId="0D73D713" w14:textId="02FD485E" w:rsidR="006700AA" w:rsidRPr="00EF7CEF" w:rsidRDefault="7BD1F3EC" w:rsidP="0049017D">
      <w:pPr>
        <w:pStyle w:val="BodyText"/>
        <w:spacing w:after="0" w:line="246" w:lineRule="exact"/>
        <w:ind w:left="540"/>
        <w:jc w:val="both"/>
      </w:pPr>
      <w: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1C80B08B">
        <w:rPr>
          <w:i/>
          <w:iCs/>
        </w:rPr>
        <w:t>Interim Financial Reporting</w:t>
      </w:r>
      <w:r>
        <w:t>, guidelines promulgated by the Federation of Accounting Professions and applicable rules and regulations of the Thai Securities and Exchange Commission. The interim financial statements</w:t>
      </w:r>
      <w:r w:rsidR="034DBEEA">
        <w:t xml:space="preserve"> </w:t>
      </w:r>
      <w:r>
        <w:t>focus on new activities, events and circumstances to avoid repetition of information previously</w:t>
      </w:r>
      <w:r w:rsidR="034DBEEA">
        <w:t xml:space="preserve"> </w:t>
      </w:r>
      <w:r>
        <w:t>reported in annual financial statements. Accordingly, these interim financial statements should</w:t>
      </w:r>
      <w:r w:rsidR="76C1DA53">
        <w:t xml:space="preserve"> </w:t>
      </w:r>
      <w:r>
        <w:t>be</w:t>
      </w:r>
      <w:r w:rsidR="5A8C34CD">
        <w:t xml:space="preserve"> </w:t>
      </w:r>
      <w:r>
        <w:t>read in conjunction with the financial statements of the Company for the year ended 31 December 202</w:t>
      </w:r>
      <w:r w:rsidR="00C0401B">
        <w:rPr>
          <w:lang w:val="en-US"/>
        </w:rPr>
        <w:t>5</w:t>
      </w:r>
      <w:r>
        <w:t>.</w:t>
      </w:r>
    </w:p>
    <w:p w14:paraId="489FB126" w14:textId="77777777" w:rsidR="00422568" w:rsidRPr="00EF7CEF" w:rsidRDefault="00422568" w:rsidP="0049017D">
      <w:pPr>
        <w:pStyle w:val="BodyText"/>
        <w:spacing w:after="0" w:line="246" w:lineRule="exact"/>
        <w:jc w:val="both"/>
      </w:pPr>
    </w:p>
    <w:p w14:paraId="427B57F6" w14:textId="7C56BD52" w:rsidR="00252F60" w:rsidRPr="00EF7CEF" w:rsidRDefault="13638109" w:rsidP="0049017D">
      <w:pPr>
        <w:pStyle w:val="BodyText"/>
        <w:spacing w:after="0" w:line="246" w:lineRule="exact"/>
        <w:ind w:left="540"/>
        <w:jc w:val="both"/>
      </w:pPr>
      <w:r>
        <w:t>In preparing these interim financial statements, judgements and estimates are made by management</w:t>
      </w:r>
      <w:r w:rsidR="7D7F00C6">
        <w:t xml:space="preserve"> </w:t>
      </w:r>
      <w:r>
        <w:t>in applying the Company’s accounting policies. Actual results may differ from these estimates. The accounting policies, methods of computation and the key sources of estimation uncertainty were the same as those that described in the financial statements for the year ended 31 December 202</w:t>
      </w:r>
      <w:r w:rsidR="00C0401B">
        <w:t>5</w:t>
      </w:r>
      <w:r>
        <w:t>.</w:t>
      </w:r>
    </w:p>
    <w:p w14:paraId="32AB38FF" w14:textId="77777777" w:rsidR="00663949" w:rsidRPr="00AA128A" w:rsidRDefault="00663949" w:rsidP="00EC6A80">
      <w:pPr>
        <w:pStyle w:val="BodyText"/>
        <w:spacing w:after="0" w:line="246" w:lineRule="exact"/>
        <w:jc w:val="both"/>
        <w:rPr>
          <w:rFonts w:cs="Times New Roman"/>
        </w:rPr>
      </w:pPr>
    </w:p>
    <w:p w14:paraId="62BB8D52" w14:textId="4EFDF681" w:rsidR="00FB49D2" w:rsidRPr="00EF7CEF" w:rsidRDefault="00FB49D2" w:rsidP="00AA128A">
      <w:pPr>
        <w:pStyle w:val="index"/>
        <w:numPr>
          <w:ilvl w:val="0"/>
          <w:numId w:val="21"/>
        </w:numPr>
        <w:tabs>
          <w:tab w:val="left" w:pos="540"/>
          <w:tab w:val="left" w:pos="1170"/>
        </w:tabs>
        <w:spacing w:line="246" w:lineRule="exact"/>
        <w:ind w:right="18" w:hanging="2952"/>
        <w:jc w:val="thaiDistribute"/>
      </w:pPr>
      <w:bookmarkStart w:id="0" w:name="_Hlk167787739"/>
      <w:r w:rsidRPr="00AA128A">
        <w:rPr>
          <w:b/>
          <w:bCs/>
          <w:sz w:val="24"/>
          <w:szCs w:val="24"/>
          <w:lang w:val="en-US"/>
        </w:rPr>
        <w:t>Related part</w:t>
      </w:r>
      <w:r w:rsidR="006C5A29" w:rsidRPr="00AA128A">
        <w:rPr>
          <w:b/>
          <w:bCs/>
          <w:sz w:val="24"/>
          <w:szCs w:val="24"/>
          <w:lang w:val="en-US"/>
        </w:rPr>
        <w:t>ies</w:t>
      </w:r>
    </w:p>
    <w:bookmarkEnd w:id="0"/>
    <w:p w14:paraId="5BE60DEC" w14:textId="2BB2F7CA" w:rsidR="00E00133" w:rsidRPr="00AA128A" w:rsidRDefault="00E00133" w:rsidP="004959FA">
      <w:pPr>
        <w:spacing w:line="246" w:lineRule="exact"/>
        <w:jc w:val="both"/>
      </w:pPr>
    </w:p>
    <w:tbl>
      <w:tblPr>
        <w:tblW w:w="9630" w:type="dxa"/>
        <w:tblInd w:w="450" w:type="dxa"/>
        <w:tblLayout w:type="fixed"/>
        <w:tblLook w:val="01E0" w:firstRow="1" w:lastRow="1" w:firstColumn="1" w:lastColumn="1" w:noHBand="0" w:noVBand="0"/>
      </w:tblPr>
      <w:tblGrid>
        <w:gridCol w:w="3870"/>
        <w:gridCol w:w="1350"/>
        <w:gridCol w:w="236"/>
        <w:gridCol w:w="1294"/>
        <w:gridCol w:w="270"/>
        <w:gridCol w:w="1170"/>
        <w:gridCol w:w="270"/>
        <w:gridCol w:w="1170"/>
      </w:tblGrid>
      <w:tr w:rsidR="00581955" w:rsidRPr="005C6119" w14:paraId="6F26BC55" w14:textId="77777777" w:rsidTr="00024508">
        <w:trPr>
          <w:tblHeader/>
        </w:trPr>
        <w:tc>
          <w:tcPr>
            <w:tcW w:w="3870" w:type="dxa"/>
          </w:tcPr>
          <w:p w14:paraId="0BA9FFB2" w14:textId="77777777" w:rsidR="00581955" w:rsidRPr="005C6119" w:rsidRDefault="00581955" w:rsidP="00853FF6">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thaiDistribute"/>
              <w:rPr>
                <w:rFonts w:cs="Times New Roman"/>
                <w:b/>
                <w:bCs/>
                <w:i/>
                <w:iCs/>
                <w:lang w:val="en-US"/>
              </w:rPr>
            </w:pPr>
          </w:p>
        </w:tc>
        <w:tc>
          <w:tcPr>
            <w:tcW w:w="2880" w:type="dxa"/>
            <w:gridSpan w:val="3"/>
          </w:tcPr>
          <w:p w14:paraId="13C30970" w14:textId="77777777" w:rsidR="00581955" w:rsidRPr="005C6119" w:rsidRDefault="00581955" w:rsidP="0070418D">
            <w:pPr>
              <w:spacing w:line="290" w:lineRule="atLeast"/>
              <w:ind w:left="-200" w:right="-200"/>
              <w:jc w:val="center"/>
              <w:rPr>
                <w:rFonts w:cs="Times New Roman"/>
                <w:b/>
                <w:bCs/>
              </w:rPr>
            </w:pPr>
            <w:r w:rsidRPr="005C6119">
              <w:rPr>
                <w:rFonts w:cs="Times New Roman"/>
                <w:b/>
                <w:bCs/>
              </w:rPr>
              <w:t>Financial statements in which</w:t>
            </w:r>
          </w:p>
        </w:tc>
        <w:tc>
          <w:tcPr>
            <w:tcW w:w="270" w:type="dxa"/>
          </w:tcPr>
          <w:p w14:paraId="3C4DC2E3" w14:textId="77777777" w:rsidR="00581955" w:rsidRPr="00F323FF" w:rsidRDefault="00581955" w:rsidP="00F323FF">
            <w:pPr>
              <w:spacing w:line="290" w:lineRule="atLeast"/>
              <w:ind w:left="-650" w:right="-108" w:firstLine="90"/>
              <w:rPr>
                <w:rFonts w:cs="Times New Roman"/>
                <w:b/>
                <w:bCs/>
                <w:spacing w:val="-20"/>
              </w:rPr>
            </w:pPr>
          </w:p>
        </w:tc>
        <w:tc>
          <w:tcPr>
            <w:tcW w:w="2610" w:type="dxa"/>
            <w:gridSpan w:val="3"/>
          </w:tcPr>
          <w:p w14:paraId="0E3A56F5" w14:textId="77777777" w:rsidR="00581955" w:rsidRPr="005C6119" w:rsidRDefault="00581955" w:rsidP="00853FF6">
            <w:pPr>
              <w:spacing w:line="290" w:lineRule="atLeast"/>
              <w:ind w:left="-108" w:right="-108"/>
              <w:jc w:val="center"/>
              <w:rPr>
                <w:rFonts w:cs="Times New Roman"/>
                <w:b/>
                <w:bCs/>
              </w:rPr>
            </w:pPr>
            <w:r w:rsidRPr="005C6119">
              <w:rPr>
                <w:rFonts w:cs="Times New Roman"/>
                <w:b/>
                <w:bCs/>
              </w:rPr>
              <w:t>Separate</w:t>
            </w:r>
          </w:p>
        </w:tc>
      </w:tr>
      <w:tr w:rsidR="00581955" w:rsidRPr="005C6119" w14:paraId="5BA1D549" w14:textId="77777777" w:rsidTr="00024508">
        <w:trPr>
          <w:tblHeader/>
        </w:trPr>
        <w:tc>
          <w:tcPr>
            <w:tcW w:w="3870" w:type="dxa"/>
          </w:tcPr>
          <w:p w14:paraId="3C140616" w14:textId="77777777" w:rsidR="00581955" w:rsidRPr="005C6119" w:rsidRDefault="00581955" w:rsidP="00853FF6">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thaiDistribute"/>
              <w:rPr>
                <w:rFonts w:cs="Times New Roman"/>
                <w:lang w:val="en-US"/>
              </w:rPr>
            </w:pPr>
          </w:p>
        </w:tc>
        <w:tc>
          <w:tcPr>
            <w:tcW w:w="2880" w:type="dxa"/>
            <w:gridSpan w:val="3"/>
          </w:tcPr>
          <w:p w14:paraId="673A418C" w14:textId="77777777" w:rsidR="00581955" w:rsidRPr="005C6119" w:rsidRDefault="00581955" w:rsidP="00853FF6">
            <w:pPr>
              <w:spacing w:line="290" w:lineRule="atLeast"/>
              <w:ind w:left="-108" w:right="-108"/>
              <w:jc w:val="center"/>
              <w:rPr>
                <w:rFonts w:cs="Times New Roman"/>
                <w:b/>
                <w:bCs/>
              </w:rPr>
            </w:pPr>
            <w:r w:rsidRPr="005C6119">
              <w:rPr>
                <w:rFonts w:cs="Times New Roman"/>
                <w:b/>
                <w:bCs/>
              </w:rPr>
              <w:t>the equity method is applied</w:t>
            </w:r>
          </w:p>
        </w:tc>
        <w:tc>
          <w:tcPr>
            <w:tcW w:w="270" w:type="dxa"/>
          </w:tcPr>
          <w:p w14:paraId="40F1839B" w14:textId="77777777" w:rsidR="00581955" w:rsidRPr="00F323FF" w:rsidRDefault="00581955" w:rsidP="00F323FF">
            <w:pPr>
              <w:spacing w:line="290" w:lineRule="atLeast"/>
              <w:ind w:left="-650" w:right="-108" w:firstLine="90"/>
              <w:rPr>
                <w:rFonts w:cs="Times New Roman"/>
                <w:b/>
                <w:bCs/>
                <w:spacing w:val="-20"/>
              </w:rPr>
            </w:pPr>
          </w:p>
        </w:tc>
        <w:tc>
          <w:tcPr>
            <w:tcW w:w="2610" w:type="dxa"/>
            <w:gridSpan w:val="3"/>
          </w:tcPr>
          <w:p w14:paraId="0C52B2CB" w14:textId="77777777" w:rsidR="00581955" w:rsidRPr="005C6119" w:rsidRDefault="00581955" w:rsidP="00853FF6">
            <w:pPr>
              <w:spacing w:line="290" w:lineRule="atLeast"/>
              <w:ind w:left="-108" w:right="-108"/>
              <w:jc w:val="center"/>
              <w:rPr>
                <w:rFonts w:cs="Times New Roman"/>
                <w:b/>
                <w:bCs/>
              </w:rPr>
            </w:pPr>
            <w:r w:rsidRPr="005C6119">
              <w:rPr>
                <w:rFonts w:cs="Times New Roman"/>
                <w:b/>
                <w:bCs/>
              </w:rPr>
              <w:t>financial statements</w:t>
            </w:r>
          </w:p>
        </w:tc>
      </w:tr>
      <w:tr w:rsidR="00581955" w:rsidRPr="005C6119" w14:paraId="4A08E5EB" w14:textId="77777777" w:rsidTr="00024508">
        <w:trPr>
          <w:tblHeader/>
        </w:trPr>
        <w:tc>
          <w:tcPr>
            <w:tcW w:w="3870" w:type="dxa"/>
          </w:tcPr>
          <w:p w14:paraId="6A802C8E" w14:textId="5FA4047A" w:rsidR="00581955" w:rsidRPr="00581955" w:rsidRDefault="00581955" w:rsidP="00853FF6">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thaiDistribute"/>
              <w:rPr>
                <w:rFonts w:cs="Times New Roman"/>
                <w:lang w:val="en-US"/>
              </w:rPr>
            </w:pPr>
            <w:r w:rsidRPr="00581955">
              <w:rPr>
                <w:rFonts w:cs="Times New Roman"/>
                <w:b/>
                <w:bCs/>
                <w:i/>
                <w:iCs/>
              </w:rPr>
              <w:t>Three-month period ended 30 June</w:t>
            </w:r>
          </w:p>
        </w:tc>
        <w:tc>
          <w:tcPr>
            <w:tcW w:w="1350" w:type="dxa"/>
          </w:tcPr>
          <w:p w14:paraId="523A3806" w14:textId="4200B3D9" w:rsidR="00581955" w:rsidRPr="00581955" w:rsidRDefault="00581955" w:rsidP="00853FF6">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center"/>
              <w:rPr>
                <w:rFonts w:cs="Times New Roman"/>
                <w:lang w:val="en-US"/>
              </w:rPr>
            </w:pPr>
            <w:r w:rsidRPr="00581955">
              <w:rPr>
                <w:rFonts w:cs="Times New Roman"/>
                <w:lang w:val="en-US"/>
              </w:rPr>
              <w:t>2026</w:t>
            </w:r>
          </w:p>
        </w:tc>
        <w:tc>
          <w:tcPr>
            <w:tcW w:w="236" w:type="dxa"/>
          </w:tcPr>
          <w:p w14:paraId="1E84225C" w14:textId="77777777" w:rsidR="00581955" w:rsidRPr="00581955" w:rsidRDefault="00581955" w:rsidP="00F323F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left="-1460" w:right="670"/>
              <w:jc w:val="center"/>
              <w:rPr>
                <w:rFonts w:cs="Times New Roman"/>
                <w:lang w:val="en-US"/>
              </w:rPr>
            </w:pPr>
          </w:p>
        </w:tc>
        <w:tc>
          <w:tcPr>
            <w:tcW w:w="1294" w:type="dxa"/>
          </w:tcPr>
          <w:p w14:paraId="4E26F7A4" w14:textId="193275B4" w:rsidR="00581955" w:rsidRPr="00581955" w:rsidRDefault="00581955" w:rsidP="00853FF6">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center"/>
              <w:rPr>
                <w:rFonts w:cs="Times New Roman"/>
                <w:lang w:val="en-US"/>
              </w:rPr>
            </w:pPr>
            <w:r w:rsidRPr="00581955">
              <w:rPr>
                <w:rFonts w:cs="Times New Roman"/>
                <w:lang w:val="en-US"/>
              </w:rPr>
              <w:t>2025</w:t>
            </w:r>
          </w:p>
        </w:tc>
        <w:tc>
          <w:tcPr>
            <w:tcW w:w="270" w:type="dxa"/>
          </w:tcPr>
          <w:p w14:paraId="47F72EB6" w14:textId="77777777" w:rsidR="00581955" w:rsidRPr="00F323FF" w:rsidRDefault="00581955" w:rsidP="00F323FF">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left="-740" w:right="-45"/>
              <w:rPr>
                <w:rFonts w:cs="Times New Roman"/>
                <w:spacing w:val="-20"/>
                <w:lang w:val="en-US"/>
              </w:rPr>
            </w:pPr>
          </w:p>
        </w:tc>
        <w:tc>
          <w:tcPr>
            <w:tcW w:w="1170" w:type="dxa"/>
          </w:tcPr>
          <w:p w14:paraId="70C7D7AD" w14:textId="3277344B" w:rsidR="00581955" w:rsidRPr="00581955" w:rsidRDefault="00581955" w:rsidP="00853FF6">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center"/>
              <w:rPr>
                <w:rFonts w:cs="Times New Roman"/>
                <w:lang w:val="en-US"/>
              </w:rPr>
            </w:pPr>
            <w:r w:rsidRPr="00581955">
              <w:rPr>
                <w:rFonts w:cs="Times New Roman"/>
                <w:lang w:val="en-US"/>
              </w:rPr>
              <w:t>2026</w:t>
            </w:r>
          </w:p>
        </w:tc>
        <w:tc>
          <w:tcPr>
            <w:tcW w:w="270" w:type="dxa"/>
          </w:tcPr>
          <w:p w14:paraId="3DAA06B4" w14:textId="77777777" w:rsidR="00581955" w:rsidRPr="00581955" w:rsidRDefault="00581955" w:rsidP="00853FF6">
            <w:pPr>
              <w:tabs>
                <w:tab w:val="left" w:pos="-466"/>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left="-646" w:right="-285"/>
              <w:jc w:val="center"/>
              <w:rPr>
                <w:rFonts w:cs="Times New Roman"/>
                <w:lang w:val="en-US"/>
              </w:rPr>
            </w:pPr>
          </w:p>
        </w:tc>
        <w:tc>
          <w:tcPr>
            <w:tcW w:w="1170" w:type="dxa"/>
          </w:tcPr>
          <w:p w14:paraId="3ECFEECC" w14:textId="708D0B50" w:rsidR="00581955" w:rsidRPr="00581955" w:rsidRDefault="00581955" w:rsidP="00853FF6">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center"/>
              <w:rPr>
                <w:rFonts w:cs="Times New Roman"/>
                <w:lang w:val="en-US"/>
              </w:rPr>
            </w:pPr>
            <w:r w:rsidRPr="00581955">
              <w:rPr>
                <w:rFonts w:cs="Times New Roman"/>
                <w:lang w:val="en-US"/>
              </w:rPr>
              <w:t>2025</w:t>
            </w:r>
          </w:p>
        </w:tc>
      </w:tr>
      <w:tr w:rsidR="00581955" w:rsidRPr="00581955" w14:paraId="06F51819" w14:textId="77777777" w:rsidTr="00024508">
        <w:trPr>
          <w:tblHeader/>
        </w:trPr>
        <w:tc>
          <w:tcPr>
            <w:tcW w:w="3870" w:type="dxa"/>
          </w:tcPr>
          <w:p w14:paraId="52695218" w14:textId="77777777" w:rsidR="00581955" w:rsidRPr="00581955" w:rsidRDefault="00581955" w:rsidP="00853FF6">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thaiDistribute"/>
              <w:rPr>
                <w:rFonts w:cs="Times New Roman"/>
                <w:b/>
                <w:bCs/>
                <w:i/>
                <w:iCs/>
              </w:rPr>
            </w:pPr>
          </w:p>
        </w:tc>
        <w:tc>
          <w:tcPr>
            <w:tcW w:w="5760" w:type="dxa"/>
            <w:gridSpan w:val="7"/>
          </w:tcPr>
          <w:p w14:paraId="2D7F47E0" w14:textId="77777777" w:rsidR="00581955" w:rsidRPr="00581955" w:rsidRDefault="00581955" w:rsidP="00853FF6">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center"/>
              <w:rPr>
                <w:rFonts w:cs="Times New Roman"/>
                <w:bCs/>
                <w:i/>
                <w:iCs/>
              </w:rPr>
            </w:pPr>
            <w:r w:rsidRPr="00581955">
              <w:rPr>
                <w:rFonts w:cs="Times New Roman"/>
                <w:bCs/>
                <w:i/>
                <w:iCs/>
              </w:rPr>
              <w:t>(in thousand Baht)</w:t>
            </w:r>
          </w:p>
        </w:tc>
      </w:tr>
      <w:tr w:rsidR="00581955" w:rsidRPr="005C6119" w14:paraId="1CF2D6B7" w14:textId="77777777" w:rsidTr="00024508">
        <w:tc>
          <w:tcPr>
            <w:tcW w:w="3870" w:type="dxa"/>
          </w:tcPr>
          <w:p w14:paraId="03AA21A5" w14:textId="77777777" w:rsidR="00581955" w:rsidRPr="00581955" w:rsidRDefault="00581955" w:rsidP="00853FF6">
            <w:pPr>
              <w:spacing w:line="290" w:lineRule="atLeast"/>
              <w:ind w:right="-108"/>
              <w:rPr>
                <w:rFonts w:cs="Times New Roman"/>
                <w:lang w:val="en-US"/>
              </w:rPr>
            </w:pPr>
            <w:r w:rsidRPr="00581955">
              <w:rPr>
                <w:rFonts w:cs="Times New Roman"/>
                <w:b/>
                <w:bCs/>
              </w:rPr>
              <w:t>Associate</w:t>
            </w:r>
          </w:p>
        </w:tc>
        <w:tc>
          <w:tcPr>
            <w:tcW w:w="1350" w:type="dxa"/>
          </w:tcPr>
          <w:p w14:paraId="30D97103" w14:textId="77777777" w:rsidR="00581955" w:rsidRPr="00581955" w:rsidRDefault="00581955" w:rsidP="00853FF6">
            <w:pPr>
              <w:tabs>
                <w:tab w:val="decimal" w:pos="848"/>
              </w:tabs>
              <w:spacing w:line="290" w:lineRule="atLeast"/>
              <w:ind w:left="-108" w:right="-119"/>
              <w:rPr>
                <w:rFonts w:cs="Times New Roman"/>
                <w:highlight w:val="yellow"/>
                <w:lang w:val="en-US"/>
              </w:rPr>
            </w:pPr>
          </w:p>
        </w:tc>
        <w:tc>
          <w:tcPr>
            <w:tcW w:w="236" w:type="dxa"/>
          </w:tcPr>
          <w:p w14:paraId="20D1512A" w14:textId="77777777" w:rsidR="00581955" w:rsidRPr="00581955" w:rsidRDefault="00581955" w:rsidP="00853FF6">
            <w:pPr>
              <w:tabs>
                <w:tab w:val="decimal" w:pos="848"/>
              </w:tabs>
              <w:spacing w:line="290" w:lineRule="atLeast"/>
              <w:ind w:left="-108" w:right="-119"/>
              <w:rPr>
                <w:rFonts w:cs="Times New Roman"/>
                <w:highlight w:val="yellow"/>
                <w:lang w:val="en-US"/>
              </w:rPr>
            </w:pPr>
          </w:p>
        </w:tc>
        <w:tc>
          <w:tcPr>
            <w:tcW w:w="1294" w:type="dxa"/>
          </w:tcPr>
          <w:p w14:paraId="19238044" w14:textId="77777777" w:rsidR="00581955" w:rsidRPr="00581955" w:rsidRDefault="00581955" w:rsidP="00853FF6">
            <w:pPr>
              <w:tabs>
                <w:tab w:val="decimal" w:pos="971"/>
              </w:tabs>
              <w:spacing w:line="290" w:lineRule="atLeast"/>
              <w:ind w:left="-108" w:right="-119"/>
              <w:rPr>
                <w:rFonts w:cs="Times New Roman"/>
                <w:highlight w:val="yellow"/>
                <w:lang w:val="en-US"/>
              </w:rPr>
            </w:pPr>
          </w:p>
        </w:tc>
        <w:tc>
          <w:tcPr>
            <w:tcW w:w="270" w:type="dxa"/>
          </w:tcPr>
          <w:p w14:paraId="01FC798A" w14:textId="77777777" w:rsidR="00581955" w:rsidRPr="00F323FF" w:rsidRDefault="00581955" w:rsidP="00853FF6">
            <w:pPr>
              <w:tabs>
                <w:tab w:val="decimal" w:pos="971"/>
              </w:tabs>
              <w:spacing w:line="290" w:lineRule="atLeast"/>
              <w:ind w:left="-108" w:right="-119"/>
              <w:rPr>
                <w:rFonts w:cs="Times New Roman"/>
                <w:spacing w:val="-20"/>
                <w:highlight w:val="yellow"/>
                <w:lang w:val="en-US"/>
              </w:rPr>
            </w:pPr>
          </w:p>
        </w:tc>
        <w:tc>
          <w:tcPr>
            <w:tcW w:w="1170" w:type="dxa"/>
          </w:tcPr>
          <w:p w14:paraId="4DCF4586" w14:textId="77777777" w:rsidR="00581955" w:rsidRPr="00581955" w:rsidRDefault="00581955" w:rsidP="00853FF6">
            <w:pPr>
              <w:tabs>
                <w:tab w:val="decimal" w:pos="971"/>
              </w:tabs>
              <w:spacing w:line="290" w:lineRule="atLeast"/>
              <w:ind w:left="-108" w:right="-119"/>
              <w:rPr>
                <w:rFonts w:cs="Times New Roman"/>
                <w:highlight w:val="yellow"/>
                <w:lang w:val="en-US"/>
              </w:rPr>
            </w:pPr>
          </w:p>
        </w:tc>
        <w:tc>
          <w:tcPr>
            <w:tcW w:w="270" w:type="dxa"/>
          </w:tcPr>
          <w:p w14:paraId="23AB0DD6" w14:textId="77777777" w:rsidR="00581955" w:rsidRPr="00581955" w:rsidRDefault="00581955" w:rsidP="00853FF6">
            <w:pPr>
              <w:tabs>
                <w:tab w:val="decimal" w:pos="971"/>
              </w:tabs>
              <w:spacing w:line="290" w:lineRule="atLeast"/>
              <w:ind w:left="-376" w:right="-375"/>
              <w:rPr>
                <w:rFonts w:cs="Times New Roman"/>
                <w:highlight w:val="yellow"/>
                <w:lang w:val="en-US"/>
              </w:rPr>
            </w:pPr>
          </w:p>
        </w:tc>
        <w:tc>
          <w:tcPr>
            <w:tcW w:w="1170" w:type="dxa"/>
          </w:tcPr>
          <w:p w14:paraId="743E814A" w14:textId="77777777" w:rsidR="00581955" w:rsidRPr="00581955" w:rsidRDefault="00581955" w:rsidP="00853FF6">
            <w:pPr>
              <w:tabs>
                <w:tab w:val="decimal" w:pos="971"/>
              </w:tabs>
              <w:spacing w:line="290" w:lineRule="atLeast"/>
              <w:ind w:left="-108" w:right="-119"/>
              <w:rPr>
                <w:rFonts w:cs="Times New Roman"/>
                <w:highlight w:val="yellow"/>
                <w:lang w:val="en-US"/>
              </w:rPr>
            </w:pPr>
          </w:p>
        </w:tc>
      </w:tr>
      <w:tr w:rsidR="00581955" w:rsidRPr="005C6119" w14:paraId="3836AF0F" w14:textId="77777777" w:rsidTr="00024508">
        <w:tc>
          <w:tcPr>
            <w:tcW w:w="3870" w:type="dxa"/>
          </w:tcPr>
          <w:p w14:paraId="2B23F470" w14:textId="77777777" w:rsidR="00581955" w:rsidRPr="00581955" w:rsidRDefault="00581955" w:rsidP="0058195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rPr>
                <w:szCs w:val="22"/>
              </w:rPr>
            </w:pPr>
            <w:r w:rsidRPr="00581955">
              <w:rPr>
                <w:szCs w:val="22"/>
              </w:rPr>
              <w:t>Sale of goods</w:t>
            </w:r>
          </w:p>
        </w:tc>
        <w:tc>
          <w:tcPr>
            <w:tcW w:w="1350" w:type="dxa"/>
          </w:tcPr>
          <w:p w14:paraId="1D652AE1" w14:textId="1430B46F" w:rsidR="00581955" w:rsidRPr="00581955" w:rsidRDefault="00581955" w:rsidP="00581955">
            <w:pPr>
              <w:tabs>
                <w:tab w:val="decimal" w:pos="966"/>
              </w:tabs>
              <w:spacing w:line="290" w:lineRule="atLeast"/>
              <w:ind w:left="-108" w:right="-119"/>
              <w:rPr>
                <w:rFonts w:cstheme="minorBidi"/>
                <w:lang w:val="en-US"/>
              </w:rPr>
            </w:pPr>
            <w:r w:rsidRPr="00581955">
              <w:rPr>
                <w:rFonts w:cstheme="minorBidi"/>
                <w:lang w:val="en-US"/>
              </w:rPr>
              <w:t>11,</w:t>
            </w:r>
            <w:r w:rsidR="007C525D">
              <w:rPr>
                <w:rFonts w:cstheme="minorBidi"/>
                <w:lang w:val="en-US"/>
              </w:rPr>
              <w:t>394</w:t>
            </w:r>
          </w:p>
        </w:tc>
        <w:tc>
          <w:tcPr>
            <w:tcW w:w="236" w:type="dxa"/>
          </w:tcPr>
          <w:p w14:paraId="4D2ACA70" w14:textId="77777777" w:rsidR="00581955" w:rsidRPr="00581955" w:rsidRDefault="00581955" w:rsidP="00581955">
            <w:pPr>
              <w:tabs>
                <w:tab w:val="decimal" w:pos="848"/>
              </w:tabs>
              <w:spacing w:line="290" w:lineRule="atLeast"/>
              <w:ind w:left="-108" w:right="-119"/>
              <w:rPr>
                <w:rFonts w:cs="Times New Roman"/>
                <w:lang w:val="en-US"/>
              </w:rPr>
            </w:pPr>
          </w:p>
        </w:tc>
        <w:tc>
          <w:tcPr>
            <w:tcW w:w="1294" w:type="dxa"/>
          </w:tcPr>
          <w:p w14:paraId="7DA4F636" w14:textId="4E9B0CEC" w:rsidR="00581955" w:rsidRPr="00581955" w:rsidRDefault="00581955" w:rsidP="00581955">
            <w:pPr>
              <w:tabs>
                <w:tab w:val="decimal" w:pos="894"/>
              </w:tabs>
              <w:spacing w:line="290" w:lineRule="atLeast"/>
              <w:ind w:left="-108" w:right="-119"/>
              <w:rPr>
                <w:rFonts w:cs="Times New Roman"/>
                <w:lang w:val="en-US"/>
              </w:rPr>
            </w:pPr>
            <w:r w:rsidRPr="00581955">
              <w:rPr>
                <w:rFonts w:cs="Times New Roman"/>
                <w:lang w:val="en-US"/>
              </w:rPr>
              <w:t>13,553</w:t>
            </w:r>
          </w:p>
        </w:tc>
        <w:tc>
          <w:tcPr>
            <w:tcW w:w="270" w:type="dxa"/>
          </w:tcPr>
          <w:p w14:paraId="3C86796B" w14:textId="77777777" w:rsidR="00581955" w:rsidRPr="00F323FF" w:rsidRDefault="00581955" w:rsidP="00581955">
            <w:pPr>
              <w:tabs>
                <w:tab w:val="decimal" w:pos="880"/>
              </w:tabs>
              <w:spacing w:line="290" w:lineRule="atLeast"/>
              <w:ind w:left="-108" w:right="-119"/>
              <w:rPr>
                <w:rFonts w:cstheme="minorBidi"/>
                <w:spacing w:val="-20"/>
                <w:lang w:val="en-US"/>
              </w:rPr>
            </w:pPr>
          </w:p>
        </w:tc>
        <w:tc>
          <w:tcPr>
            <w:tcW w:w="1170" w:type="dxa"/>
          </w:tcPr>
          <w:p w14:paraId="0DECC4D5" w14:textId="3B732D32" w:rsidR="00581955" w:rsidRPr="00581955" w:rsidRDefault="00581955" w:rsidP="0070418D">
            <w:pPr>
              <w:tabs>
                <w:tab w:val="decimal" w:pos="790"/>
              </w:tabs>
              <w:spacing w:line="290" w:lineRule="atLeast"/>
              <w:ind w:left="-108" w:right="-200"/>
              <w:rPr>
                <w:rFonts w:cstheme="minorBidi"/>
                <w:lang w:val="en-US"/>
              </w:rPr>
            </w:pPr>
            <w:r w:rsidRPr="00581955">
              <w:rPr>
                <w:rFonts w:cstheme="minorBidi"/>
                <w:lang w:val="en-US"/>
              </w:rPr>
              <w:t>11,</w:t>
            </w:r>
            <w:r w:rsidR="007C525D">
              <w:rPr>
                <w:rFonts w:cstheme="minorBidi"/>
                <w:lang w:val="en-US"/>
              </w:rPr>
              <w:t>394</w:t>
            </w:r>
          </w:p>
        </w:tc>
        <w:tc>
          <w:tcPr>
            <w:tcW w:w="270" w:type="dxa"/>
          </w:tcPr>
          <w:p w14:paraId="4F47D361" w14:textId="77777777" w:rsidR="00581955" w:rsidRPr="00581955" w:rsidRDefault="00581955" w:rsidP="00581955">
            <w:pPr>
              <w:tabs>
                <w:tab w:val="decimal" w:pos="971"/>
              </w:tabs>
              <w:spacing w:line="290" w:lineRule="atLeast"/>
              <w:ind w:left="-108" w:right="-119"/>
              <w:rPr>
                <w:rFonts w:cstheme="minorBidi"/>
                <w:lang w:val="en-US"/>
              </w:rPr>
            </w:pPr>
          </w:p>
        </w:tc>
        <w:tc>
          <w:tcPr>
            <w:tcW w:w="1170" w:type="dxa"/>
          </w:tcPr>
          <w:p w14:paraId="11850C54" w14:textId="1EE8C978" w:rsidR="00581955" w:rsidRPr="00581955" w:rsidRDefault="00581955" w:rsidP="0070418D">
            <w:pPr>
              <w:tabs>
                <w:tab w:val="decimal" w:pos="790"/>
              </w:tabs>
              <w:spacing w:line="290" w:lineRule="atLeast"/>
              <w:ind w:left="-108" w:right="-119"/>
              <w:rPr>
                <w:rFonts w:cstheme="minorBidi"/>
                <w:lang w:val="en-US"/>
              </w:rPr>
            </w:pPr>
            <w:r w:rsidRPr="00581955">
              <w:rPr>
                <w:rFonts w:cstheme="minorBidi"/>
                <w:lang w:val="en-US"/>
              </w:rPr>
              <w:t>13,553</w:t>
            </w:r>
          </w:p>
        </w:tc>
      </w:tr>
      <w:tr w:rsidR="00581955" w:rsidRPr="005C6119" w14:paraId="34A9D73A" w14:textId="77777777" w:rsidTr="00024508">
        <w:tc>
          <w:tcPr>
            <w:tcW w:w="3870" w:type="dxa"/>
          </w:tcPr>
          <w:p w14:paraId="24E6A34C" w14:textId="77777777" w:rsidR="00581955" w:rsidRPr="00581955" w:rsidRDefault="00581955" w:rsidP="0058195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rPr>
                <w:szCs w:val="22"/>
              </w:rPr>
            </w:pPr>
            <w:r w:rsidRPr="00581955">
              <w:rPr>
                <w:szCs w:val="22"/>
              </w:rPr>
              <w:t>Rental income</w:t>
            </w:r>
          </w:p>
        </w:tc>
        <w:tc>
          <w:tcPr>
            <w:tcW w:w="1350" w:type="dxa"/>
          </w:tcPr>
          <w:p w14:paraId="3F137413" w14:textId="60D1D21C" w:rsidR="00581955" w:rsidRPr="00581955" w:rsidRDefault="00581955" w:rsidP="00581955">
            <w:pPr>
              <w:tabs>
                <w:tab w:val="decimal" w:pos="966"/>
              </w:tabs>
              <w:spacing w:line="290" w:lineRule="atLeast"/>
              <w:ind w:left="-108" w:right="-119"/>
              <w:rPr>
                <w:rFonts w:cstheme="minorBidi"/>
                <w:lang w:val="en-US"/>
              </w:rPr>
            </w:pPr>
            <w:r w:rsidRPr="00581955">
              <w:rPr>
                <w:rFonts w:cstheme="minorBidi"/>
                <w:lang w:val="en-US"/>
              </w:rPr>
              <w:t>950</w:t>
            </w:r>
          </w:p>
        </w:tc>
        <w:tc>
          <w:tcPr>
            <w:tcW w:w="236" w:type="dxa"/>
          </w:tcPr>
          <w:p w14:paraId="6858D218" w14:textId="77777777" w:rsidR="00581955" w:rsidRPr="00581955" w:rsidRDefault="00581955" w:rsidP="00581955">
            <w:pPr>
              <w:tabs>
                <w:tab w:val="decimal" w:pos="848"/>
              </w:tabs>
              <w:spacing w:line="290" w:lineRule="atLeast"/>
              <w:ind w:left="-108" w:right="-119"/>
              <w:rPr>
                <w:rFonts w:cs="Times New Roman"/>
                <w:lang w:val="en-US"/>
              </w:rPr>
            </w:pPr>
          </w:p>
        </w:tc>
        <w:tc>
          <w:tcPr>
            <w:tcW w:w="1294" w:type="dxa"/>
          </w:tcPr>
          <w:p w14:paraId="3280D0B7" w14:textId="1FE6257C" w:rsidR="00581955" w:rsidRPr="00581955" w:rsidRDefault="00581955" w:rsidP="00581955">
            <w:pPr>
              <w:tabs>
                <w:tab w:val="decimal" w:pos="894"/>
              </w:tabs>
              <w:spacing w:line="290" w:lineRule="atLeast"/>
              <w:ind w:left="-108" w:right="-119"/>
              <w:rPr>
                <w:rFonts w:cs="Times New Roman"/>
                <w:lang w:val="en-US"/>
              </w:rPr>
            </w:pPr>
            <w:r w:rsidRPr="00581955">
              <w:rPr>
                <w:rFonts w:cs="Times New Roman"/>
                <w:lang w:val="en-US"/>
              </w:rPr>
              <w:t>771</w:t>
            </w:r>
          </w:p>
        </w:tc>
        <w:tc>
          <w:tcPr>
            <w:tcW w:w="270" w:type="dxa"/>
          </w:tcPr>
          <w:p w14:paraId="12D3C8D6" w14:textId="77777777" w:rsidR="00581955" w:rsidRPr="00F323FF" w:rsidRDefault="00581955" w:rsidP="00581955">
            <w:pPr>
              <w:tabs>
                <w:tab w:val="decimal" w:pos="880"/>
              </w:tabs>
              <w:spacing w:line="290" w:lineRule="atLeast"/>
              <w:ind w:left="-108" w:right="-119"/>
              <w:rPr>
                <w:spacing w:val="-20"/>
              </w:rPr>
            </w:pPr>
          </w:p>
        </w:tc>
        <w:tc>
          <w:tcPr>
            <w:tcW w:w="1170" w:type="dxa"/>
          </w:tcPr>
          <w:p w14:paraId="61CC70BD" w14:textId="5BD30957" w:rsidR="00581955" w:rsidRPr="00581955" w:rsidRDefault="00581955" w:rsidP="0070418D">
            <w:pPr>
              <w:tabs>
                <w:tab w:val="decimal" w:pos="790"/>
              </w:tabs>
              <w:spacing w:line="290" w:lineRule="atLeast"/>
              <w:ind w:left="-108" w:right="-200"/>
            </w:pPr>
            <w:r w:rsidRPr="00581955">
              <w:rPr>
                <w:rFonts w:cstheme="minorBidi"/>
                <w:lang w:val="en-US"/>
              </w:rPr>
              <w:t>950</w:t>
            </w:r>
          </w:p>
        </w:tc>
        <w:tc>
          <w:tcPr>
            <w:tcW w:w="270" w:type="dxa"/>
          </w:tcPr>
          <w:p w14:paraId="7B0DE8EF" w14:textId="77777777" w:rsidR="00581955" w:rsidRPr="00581955" w:rsidRDefault="00581955" w:rsidP="00581955">
            <w:pPr>
              <w:tabs>
                <w:tab w:val="decimal" w:pos="971"/>
              </w:tabs>
              <w:spacing w:line="290" w:lineRule="atLeast"/>
              <w:ind w:left="-108" w:right="-119"/>
            </w:pPr>
          </w:p>
        </w:tc>
        <w:tc>
          <w:tcPr>
            <w:tcW w:w="1170" w:type="dxa"/>
          </w:tcPr>
          <w:p w14:paraId="5FAE16B4" w14:textId="1654FA2B" w:rsidR="00581955" w:rsidRPr="00581955" w:rsidRDefault="00581955" w:rsidP="0070418D">
            <w:pPr>
              <w:tabs>
                <w:tab w:val="decimal" w:pos="790"/>
              </w:tabs>
              <w:spacing w:line="290" w:lineRule="atLeast"/>
              <w:ind w:left="-108" w:right="-119"/>
            </w:pPr>
            <w:r w:rsidRPr="00581955">
              <w:t>771</w:t>
            </w:r>
          </w:p>
        </w:tc>
      </w:tr>
      <w:tr w:rsidR="00581955" w:rsidRPr="005C6119" w14:paraId="75D50C8A" w14:textId="77777777" w:rsidTr="00024508">
        <w:tc>
          <w:tcPr>
            <w:tcW w:w="3870" w:type="dxa"/>
          </w:tcPr>
          <w:p w14:paraId="72B28BC2" w14:textId="77777777" w:rsidR="00581955" w:rsidRPr="00581955" w:rsidRDefault="00581955" w:rsidP="0058195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rPr>
                <w:szCs w:val="22"/>
              </w:rPr>
            </w:pPr>
            <w:r w:rsidRPr="00581955">
              <w:rPr>
                <w:szCs w:val="22"/>
              </w:rPr>
              <w:t>Dividend income</w:t>
            </w:r>
          </w:p>
        </w:tc>
        <w:tc>
          <w:tcPr>
            <w:tcW w:w="1350" w:type="dxa"/>
          </w:tcPr>
          <w:p w14:paraId="46A87A73" w14:textId="6C765795" w:rsidR="00581955" w:rsidRPr="00581955" w:rsidRDefault="00581955" w:rsidP="00581955">
            <w:pPr>
              <w:tabs>
                <w:tab w:val="decimal" w:pos="707"/>
              </w:tabs>
              <w:spacing w:line="290" w:lineRule="atLeast"/>
              <w:ind w:left="-108" w:right="-119"/>
              <w:rPr>
                <w:rFonts w:cstheme="minorBidi"/>
                <w:lang w:val="en-US"/>
              </w:rPr>
            </w:pPr>
            <w:r w:rsidRPr="00581955">
              <w:rPr>
                <w:rFonts w:cstheme="minorBidi"/>
                <w:lang w:val="en-US"/>
              </w:rPr>
              <w:t>-</w:t>
            </w:r>
          </w:p>
        </w:tc>
        <w:tc>
          <w:tcPr>
            <w:tcW w:w="236" w:type="dxa"/>
          </w:tcPr>
          <w:p w14:paraId="486E7A0C" w14:textId="77777777" w:rsidR="00581955" w:rsidRPr="00581955" w:rsidRDefault="00581955" w:rsidP="00581955">
            <w:pPr>
              <w:tabs>
                <w:tab w:val="decimal" w:pos="848"/>
              </w:tabs>
              <w:spacing w:line="290" w:lineRule="atLeast"/>
              <w:ind w:left="-108" w:right="-119"/>
              <w:rPr>
                <w:rFonts w:cs="Times New Roman"/>
                <w:lang w:val="en-US"/>
              </w:rPr>
            </w:pPr>
          </w:p>
        </w:tc>
        <w:tc>
          <w:tcPr>
            <w:tcW w:w="1294" w:type="dxa"/>
          </w:tcPr>
          <w:p w14:paraId="514D0A41" w14:textId="53463C02" w:rsidR="00581955" w:rsidRPr="00581955" w:rsidRDefault="00581955" w:rsidP="00581955">
            <w:pPr>
              <w:tabs>
                <w:tab w:val="decimal" w:pos="714"/>
              </w:tabs>
              <w:spacing w:line="290" w:lineRule="atLeast"/>
              <w:ind w:left="-108" w:right="-119"/>
            </w:pPr>
            <w:r w:rsidRPr="00581955">
              <w:t>-</w:t>
            </w:r>
            <w:r>
              <w:t xml:space="preserve"> </w:t>
            </w:r>
          </w:p>
        </w:tc>
        <w:tc>
          <w:tcPr>
            <w:tcW w:w="270" w:type="dxa"/>
          </w:tcPr>
          <w:p w14:paraId="138F4F09" w14:textId="77777777" w:rsidR="00581955" w:rsidRPr="00F323FF" w:rsidRDefault="00581955" w:rsidP="00581955">
            <w:pPr>
              <w:tabs>
                <w:tab w:val="decimal" w:pos="880"/>
              </w:tabs>
              <w:spacing w:line="290" w:lineRule="atLeast"/>
              <w:ind w:left="-108" w:right="-119"/>
              <w:rPr>
                <w:spacing w:val="-20"/>
              </w:rPr>
            </w:pPr>
          </w:p>
        </w:tc>
        <w:tc>
          <w:tcPr>
            <w:tcW w:w="1170" w:type="dxa"/>
          </w:tcPr>
          <w:p w14:paraId="7BD7C390" w14:textId="59BE5AE4" w:rsidR="00581955" w:rsidRPr="00581955" w:rsidRDefault="00581955" w:rsidP="0070418D">
            <w:pPr>
              <w:tabs>
                <w:tab w:val="decimal" w:pos="790"/>
              </w:tabs>
              <w:spacing w:line="290" w:lineRule="atLeast"/>
              <w:ind w:left="-108" w:right="-200"/>
            </w:pPr>
            <w:r w:rsidRPr="00581955">
              <w:t>4,032</w:t>
            </w:r>
          </w:p>
        </w:tc>
        <w:tc>
          <w:tcPr>
            <w:tcW w:w="270" w:type="dxa"/>
          </w:tcPr>
          <w:p w14:paraId="1F766D77" w14:textId="77777777" w:rsidR="00581955" w:rsidRPr="00581955" w:rsidRDefault="00581955" w:rsidP="00581955">
            <w:pPr>
              <w:tabs>
                <w:tab w:val="decimal" w:pos="971"/>
              </w:tabs>
              <w:spacing w:line="290" w:lineRule="atLeast"/>
              <w:ind w:left="-108" w:right="-119"/>
            </w:pPr>
          </w:p>
        </w:tc>
        <w:tc>
          <w:tcPr>
            <w:tcW w:w="1170" w:type="dxa"/>
          </w:tcPr>
          <w:p w14:paraId="1D523557" w14:textId="77713610" w:rsidR="00581955" w:rsidRPr="00581955" w:rsidRDefault="00CA57B8" w:rsidP="0070418D">
            <w:pPr>
              <w:tabs>
                <w:tab w:val="decimal" w:pos="790"/>
              </w:tabs>
              <w:spacing w:line="290" w:lineRule="atLeast"/>
              <w:ind w:left="-108" w:right="-119"/>
            </w:pPr>
            <w:r>
              <w:t>3,632</w:t>
            </w:r>
          </w:p>
        </w:tc>
      </w:tr>
      <w:tr w:rsidR="00581955" w:rsidRPr="005C6119" w14:paraId="30078921" w14:textId="77777777" w:rsidTr="00024508">
        <w:tc>
          <w:tcPr>
            <w:tcW w:w="3870" w:type="dxa"/>
          </w:tcPr>
          <w:p w14:paraId="094F0458" w14:textId="77777777" w:rsidR="00581955" w:rsidRPr="00581955" w:rsidRDefault="00581955" w:rsidP="0058195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rPr>
                <w:szCs w:val="22"/>
              </w:rPr>
            </w:pPr>
            <w:r w:rsidRPr="00581955">
              <w:rPr>
                <w:szCs w:val="22"/>
              </w:rPr>
              <w:t>Interest income</w:t>
            </w:r>
          </w:p>
        </w:tc>
        <w:tc>
          <w:tcPr>
            <w:tcW w:w="1350" w:type="dxa"/>
          </w:tcPr>
          <w:p w14:paraId="37666156" w14:textId="130AE00D" w:rsidR="00581955" w:rsidRPr="00581955" w:rsidRDefault="00581955" w:rsidP="00581955">
            <w:pPr>
              <w:tabs>
                <w:tab w:val="decimal" w:pos="707"/>
              </w:tabs>
              <w:spacing w:line="290" w:lineRule="atLeast"/>
              <w:ind w:left="-108" w:right="-119"/>
              <w:rPr>
                <w:rFonts w:cs="Times New Roman"/>
                <w:lang w:val="en-US"/>
              </w:rPr>
            </w:pPr>
            <w:r w:rsidRPr="00581955">
              <w:rPr>
                <w:rFonts w:cstheme="minorBidi"/>
                <w:lang w:val="en-US"/>
              </w:rPr>
              <w:t>-</w:t>
            </w:r>
          </w:p>
        </w:tc>
        <w:tc>
          <w:tcPr>
            <w:tcW w:w="236" w:type="dxa"/>
          </w:tcPr>
          <w:p w14:paraId="6DB0F103" w14:textId="77777777" w:rsidR="00581955" w:rsidRPr="00581955" w:rsidRDefault="00581955" w:rsidP="00581955">
            <w:pPr>
              <w:tabs>
                <w:tab w:val="decimal" w:pos="848"/>
              </w:tabs>
              <w:spacing w:line="290" w:lineRule="atLeast"/>
              <w:ind w:left="-108" w:right="-119"/>
              <w:rPr>
                <w:rFonts w:cs="Times New Roman"/>
                <w:lang w:val="en-US"/>
              </w:rPr>
            </w:pPr>
          </w:p>
        </w:tc>
        <w:tc>
          <w:tcPr>
            <w:tcW w:w="1294" w:type="dxa"/>
          </w:tcPr>
          <w:p w14:paraId="381AF8F3" w14:textId="15FCD060" w:rsidR="00581955" w:rsidRPr="00581955" w:rsidRDefault="00581955" w:rsidP="00581955">
            <w:pPr>
              <w:tabs>
                <w:tab w:val="decimal" w:pos="894"/>
              </w:tabs>
              <w:spacing w:line="290" w:lineRule="atLeast"/>
              <w:ind w:left="-108" w:right="-119"/>
              <w:rPr>
                <w:rFonts w:cs="Times New Roman"/>
                <w:lang w:val="en-US"/>
              </w:rPr>
            </w:pPr>
            <w:r w:rsidRPr="00581955">
              <w:rPr>
                <w:rFonts w:cs="Times New Roman"/>
                <w:lang w:val="en-US"/>
              </w:rPr>
              <w:t>41</w:t>
            </w:r>
          </w:p>
        </w:tc>
        <w:tc>
          <w:tcPr>
            <w:tcW w:w="270" w:type="dxa"/>
          </w:tcPr>
          <w:p w14:paraId="7DCD5BAA" w14:textId="77777777" w:rsidR="00581955" w:rsidRPr="00F323FF" w:rsidRDefault="00581955" w:rsidP="00581955">
            <w:pPr>
              <w:tabs>
                <w:tab w:val="decimal" w:pos="880"/>
              </w:tabs>
              <w:spacing w:line="290" w:lineRule="atLeast"/>
              <w:ind w:left="-108" w:right="-119"/>
              <w:rPr>
                <w:spacing w:val="-20"/>
              </w:rPr>
            </w:pPr>
          </w:p>
        </w:tc>
        <w:tc>
          <w:tcPr>
            <w:tcW w:w="1170" w:type="dxa"/>
          </w:tcPr>
          <w:p w14:paraId="4A427D59" w14:textId="763FCF1A" w:rsidR="00581955" w:rsidRPr="00581955" w:rsidRDefault="00581955" w:rsidP="0070418D">
            <w:pPr>
              <w:tabs>
                <w:tab w:val="decimal" w:pos="708"/>
                <w:tab w:val="decimal" w:pos="790"/>
              </w:tabs>
              <w:spacing w:line="290" w:lineRule="atLeast"/>
              <w:ind w:left="-108" w:right="-200"/>
            </w:pPr>
            <w:r w:rsidRPr="00581955">
              <w:t>-</w:t>
            </w:r>
            <w:r>
              <w:t xml:space="preserve"> </w:t>
            </w:r>
          </w:p>
        </w:tc>
        <w:tc>
          <w:tcPr>
            <w:tcW w:w="270" w:type="dxa"/>
          </w:tcPr>
          <w:p w14:paraId="73CF8B15" w14:textId="77777777" w:rsidR="00581955" w:rsidRPr="00581955" w:rsidRDefault="00581955" w:rsidP="00581955">
            <w:pPr>
              <w:tabs>
                <w:tab w:val="decimal" w:pos="971"/>
              </w:tabs>
              <w:spacing w:line="290" w:lineRule="atLeast"/>
              <w:ind w:left="-108" w:right="-119"/>
            </w:pPr>
          </w:p>
        </w:tc>
        <w:tc>
          <w:tcPr>
            <w:tcW w:w="1170" w:type="dxa"/>
          </w:tcPr>
          <w:p w14:paraId="7C1796F7" w14:textId="00FFAD3E" w:rsidR="00581955" w:rsidRPr="00581955" w:rsidRDefault="00581955" w:rsidP="0070418D">
            <w:pPr>
              <w:tabs>
                <w:tab w:val="decimal" w:pos="790"/>
              </w:tabs>
              <w:spacing w:line="290" w:lineRule="atLeast"/>
              <w:ind w:left="-108" w:right="-119"/>
            </w:pPr>
            <w:r w:rsidRPr="00581955">
              <w:t>41</w:t>
            </w:r>
          </w:p>
        </w:tc>
      </w:tr>
      <w:tr w:rsidR="00581955" w:rsidRPr="005C6119" w14:paraId="64899217" w14:textId="77777777" w:rsidTr="00024508">
        <w:tc>
          <w:tcPr>
            <w:tcW w:w="3870" w:type="dxa"/>
          </w:tcPr>
          <w:p w14:paraId="2C247328" w14:textId="77777777" w:rsidR="00581955" w:rsidRPr="00581955" w:rsidRDefault="00581955" w:rsidP="0058195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rPr>
                <w:rFonts w:cstheme="minorBidi"/>
                <w:szCs w:val="28"/>
                <w:lang w:val="en-US" w:bidi="th-TH"/>
              </w:rPr>
            </w:pPr>
            <w:r w:rsidRPr="00581955">
              <w:rPr>
                <w:szCs w:val="22"/>
              </w:rPr>
              <w:t>Other</w:t>
            </w:r>
            <w:r w:rsidRPr="00581955">
              <w:rPr>
                <w:rFonts w:cstheme="minorBidi" w:hint="cs"/>
                <w:szCs w:val="28"/>
                <w:cs/>
                <w:lang w:bidi="th-TH"/>
              </w:rPr>
              <w:t xml:space="preserve"> </w:t>
            </w:r>
            <w:r w:rsidRPr="00581955">
              <w:rPr>
                <w:rFonts w:cstheme="minorBidi"/>
                <w:szCs w:val="28"/>
                <w:lang w:val="en-US" w:bidi="th-TH"/>
              </w:rPr>
              <w:t>income</w:t>
            </w:r>
          </w:p>
        </w:tc>
        <w:tc>
          <w:tcPr>
            <w:tcW w:w="1350" w:type="dxa"/>
          </w:tcPr>
          <w:p w14:paraId="0D6299E7" w14:textId="1C277927" w:rsidR="00581955" w:rsidRPr="00581955" w:rsidRDefault="00581955" w:rsidP="00581955">
            <w:pPr>
              <w:tabs>
                <w:tab w:val="decimal" w:pos="966"/>
              </w:tabs>
              <w:spacing w:line="290" w:lineRule="atLeast"/>
              <w:ind w:left="-108" w:right="-119"/>
              <w:rPr>
                <w:rFonts w:cs="Times New Roman"/>
                <w:lang w:val="en-US"/>
              </w:rPr>
            </w:pPr>
            <w:r w:rsidRPr="00581955">
              <w:rPr>
                <w:rFonts w:cs="Times New Roman"/>
                <w:lang w:val="en-US"/>
              </w:rPr>
              <w:t>7,150</w:t>
            </w:r>
          </w:p>
        </w:tc>
        <w:tc>
          <w:tcPr>
            <w:tcW w:w="236" w:type="dxa"/>
          </w:tcPr>
          <w:p w14:paraId="1AB6FAA0" w14:textId="77777777" w:rsidR="00581955" w:rsidRPr="00581955" w:rsidRDefault="00581955" w:rsidP="00581955">
            <w:pPr>
              <w:tabs>
                <w:tab w:val="decimal" w:pos="848"/>
              </w:tabs>
              <w:spacing w:line="290" w:lineRule="atLeast"/>
              <w:ind w:left="-108" w:right="-119"/>
              <w:rPr>
                <w:rFonts w:cs="Times New Roman"/>
                <w:lang w:val="en-US"/>
              </w:rPr>
            </w:pPr>
          </w:p>
        </w:tc>
        <w:tc>
          <w:tcPr>
            <w:tcW w:w="1294" w:type="dxa"/>
          </w:tcPr>
          <w:p w14:paraId="78B99F71" w14:textId="5D89CA14" w:rsidR="00581955" w:rsidRPr="00581955" w:rsidRDefault="00581955" w:rsidP="00581955">
            <w:pPr>
              <w:tabs>
                <w:tab w:val="decimal" w:pos="894"/>
              </w:tabs>
              <w:spacing w:line="290" w:lineRule="atLeast"/>
              <w:ind w:left="-108" w:right="-119"/>
              <w:rPr>
                <w:rFonts w:cs="Times New Roman"/>
                <w:lang w:val="en-US"/>
              </w:rPr>
            </w:pPr>
            <w:r w:rsidRPr="00581955">
              <w:rPr>
                <w:rFonts w:cs="Times New Roman"/>
                <w:lang w:val="en-US"/>
              </w:rPr>
              <w:t>7,350</w:t>
            </w:r>
          </w:p>
        </w:tc>
        <w:tc>
          <w:tcPr>
            <w:tcW w:w="270" w:type="dxa"/>
          </w:tcPr>
          <w:p w14:paraId="0426B1A8" w14:textId="77777777" w:rsidR="00581955" w:rsidRPr="00F323FF" w:rsidRDefault="00581955" w:rsidP="00581955">
            <w:pPr>
              <w:tabs>
                <w:tab w:val="decimal" w:pos="880"/>
              </w:tabs>
              <w:spacing w:line="290" w:lineRule="atLeast"/>
              <w:ind w:left="-108" w:right="-119"/>
              <w:rPr>
                <w:spacing w:val="-20"/>
              </w:rPr>
            </w:pPr>
          </w:p>
        </w:tc>
        <w:tc>
          <w:tcPr>
            <w:tcW w:w="1170" w:type="dxa"/>
          </w:tcPr>
          <w:p w14:paraId="5B7A3A65" w14:textId="31B323D9" w:rsidR="00581955" w:rsidRPr="00581955" w:rsidRDefault="00581955" w:rsidP="0070418D">
            <w:pPr>
              <w:tabs>
                <w:tab w:val="decimal" w:pos="790"/>
              </w:tabs>
              <w:spacing w:line="290" w:lineRule="atLeast"/>
              <w:ind w:left="-108" w:right="-200"/>
            </w:pPr>
            <w:r w:rsidRPr="00581955">
              <w:t>7,150</w:t>
            </w:r>
          </w:p>
        </w:tc>
        <w:tc>
          <w:tcPr>
            <w:tcW w:w="270" w:type="dxa"/>
          </w:tcPr>
          <w:p w14:paraId="7B1F0FA7" w14:textId="77777777" w:rsidR="00581955" w:rsidRPr="00581955" w:rsidRDefault="00581955" w:rsidP="00581955">
            <w:pPr>
              <w:tabs>
                <w:tab w:val="decimal" w:pos="971"/>
              </w:tabs>
              <w:spacing w:line="290" w:lineRule="atLeast"/>
              <w:ind w:left="-108" w:right="-119"/>
            </w:pPr>
          </w:p>
        </w:tc>
        <w:tc>
          <w:tcPr>
            <w:tcW w:w="1170" w:type="dxa"/>
          </w:tcPr>
          <w:p w14:paraId="71A86723" w14:textId="3B0330C4" w:rsidR="00581955" w:rsidRPr="00581955" w:rsidRDefault="00581955" w:rsidP="0070418D">
            <w:pPr>
              <w:tabs>
                <w:tab w:val="decimal" w:pos="790"/>
              </w:tabs>
              <w:spacing w:line="290" w:lineRule="atLeast"/>
              <w:ind w:left="-108" w:right="-119"/>
            </w:pPr>
            <w:r w:rsidRPr="00581955">
              <w:t>7,350</w:t>
            </w:r>
          </w:p>
        </w:tc>
      </w:tr>
      <w:tr w:rsidR="00581955" w:rsidRPr="005C6119" w14:paraId="1FE7BB31" w14:textId="77777777" w:rsidTr="00024508">
        <w:trPr>
          <w:trHeight w:hRule="exact" w:val="272"/>
        </w:trPr>
        <w:tc>
          <w:tcPr>
            <w:tcW w:w="3870" w:type="dxa"/>
          </w:tcPr>
          <w:p w14:paraId="0CB6573F" w14:textId="77777777" w:rsidR="00581955" w:rsidRPr="00581955" w:rsidRDefault="00581955" w:rsidP="0058195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160"/>
              <w:rPr>
                <w:szCs w:val="22"/>
              </w:rPr>
            </w:pPr>
          </w:p>
        </w:tc>
        <w:tc>
          <w:tcPr>
            <w:tcW w:w="1350" w:type="dxa"/>
          </w:tcPr>
          <w:p w14:paraId="4A3DCC06" w14:textId="77777777" w:rsidR="00581955" w:rsidRPr="00581955" w:rsidRDefault="00581955" w:rsidP="00581955">
            <w:pPr>
              <w:tabs>
                <w:tab w:val="decimal" w:pos="966"/>
              </w:tabs>
              <w:spacing w:line="290" w:lineRule="atLeast"/>
              <w:ind w:left="-108" w:right="-119"/>
              <w:rPr>
                <w:rFonts w:cs="Times New Roman"/>
                <w:highlight w:val="yellow"/>
                <w:lang w:val="en-US"/>
              </w:rPr>
            </w:pPr>
          </w:p>
        </w:tc>
        <w:tc>
          <w:tcPr>
            <w:tcW w:w="236" w:type="dxa"/>
          </w:tcPr>
          <w:p w14:paraId="3FC8EE9A" w14:textId="77777777" w:rsidR="00581955" w:rsidRPr="00581955" w:rsidRDefault="00581955" w:rsidP="00581955">
            <w:pPr>
              <w:tabs>
                <w:tab w:val="decimal" w:pos="848"/>
              </w:tabs>
              <w:spacing w:line="290" w:lineRule="atLeast"/>
              <w:ind w:left="-108" w:right="-119"/>
              <w:rPr>
                <w:rFonts w:cs="Times New Roman"/>
                <w:highlight w:val="yellow"/>
                <w:lang w:val="en-US"/>
              </w:rPr>
            </w:pPr>
          </w:p>
        </w:tc>
        <w:tc>
          <w:tcPr>
            <w:tcW w:w="1294" w:type="dxa"/>
          </w:tcPr>
          <w:p w14:paraId="1A765D6B" w14:textId="77777777" w:rsidR="00581955" w:rsidRPr="00581955" w:rsidRDefault="00581955" w:rsidP="00581955">
            <w:pPr>
              <w:tabs>
                <w:tab w:val="decimal" w:pos="894"/>
              </w:tabs>
              <w:spacing w:line="290" w:lineRule="atLeast"/>
              <w:ind w:left="-108" w:right="-119"/>
              <w:rPr>
                <w:rFonts w:cs="Times New Roman"/>
                <w:highlight w:val="yellow"/>
                <w:lang w:val="en-US"/>
              </w:rPr>
            </w:pPr>
          </w:p>
        </w:tc>
        <w:tc>
          <w:tcPr>
            <w:tcW w:w="270" w:type="dxa"/>
          </w:tcPr>
          <w:p w14:paraId="49EA92AF" w14:textId="77777777" w:rsidR="00581955" w:rsidRPr="00F323FF" w:rsidRDefault="00581955" w:rsidP="00581955">
            <w:pPr>
              <w:tabs>
                <w:tab w:val="decimal" w:pos="880"/>
              </w:tabs>
              <w:spacing w:line="290" w:lineRule="atLeast"/>
              <w:ind w:left="-108" w:right="-119"/>
              <w:rPr>
                <w:rFonts w:cs="Times New Roman"/>
                <w:spacing w:val="-20"/>
                <w:highlight w:val="yellow"/>
                <w:lang w:val="en-US"/>
              </w:rPr>
            </w:pPr>
          </w:p>
        </w:tc>
        <w:tc>
          <w:tcPr>
            <w:tcW w:w="1170" w:type="dxa"/>
          </w:tcPr>
          <w:p w14:paraId="470A21FC" w14:textId="77777777" w:rsidR="00581955" w:rsidRPr="00581955" w:rsidRDefault="00581955" w:rsidP="0070418D">
            <w:pPr>
              <w:tabs>
                <w:tab w:val="decimal" w:pos="790"/>
              </w:tabs>
              <w:spacing w:line="290" w:lineRule="atLeast"/>
              <w:ind w:left="-108" w:right="-200"/>
              <w:rPr>
                <w:rFonts w:cs="Times New Roman"/>
                <w:highlight w:val="yellow"/>
                <w:lang w:val="en-US"/>
              </w:rPr>
            </w:pPr>
          </w:p>
        </w:tc>
        <w:tc>
          <w:tcPr>
            <w:tcW w:w="270" w:type="dxa"/>
          </w:tcPr>
          <w:p w14:paraId="6AC6954A" w14:textId="77777777" w:rsidR="00581955" w:rsidRPr="00581955" w:rsidRDefault="00581955" w:rsidP="00581955">
            <w:pPr>
              <w:tabs>
                <w:tab w:val="decimal" w:pos="971"/>
              </w:tabs>
              <w:spacing w:line="290" w:lineRule="atLeast"/>
              <w:ind w:left="-108" w:right="-119"/>
              <w:rPr>
                <w:rFonts w:cs="Times New Roman"/>
                <w:highlight w:val="yellow"/>
                <w:lang w:val="en-US"/>
              </w:rPr>
            </w:pPr>
          </w:p>
        </w:tc>
        <w:tc>
          <w:tcPr>
            <w:tcW w:w="1170" w:type="dxa"/>
          </w:tcPr>
          <w:p w14:paraId="5F5A226E" w14:textId="77777777" w:rsidR="00581955" w:rsidRPr="00581955" w:rsidRDefault="00581955" w:rsidP="0070418D">
            <w:pPr>
              <w:tabs>
                <w:tab w:val="decimal" w:pos="790"/>
              </w:tabs>
              <w:spacing w:line="290" w:lineRule="atLeast"/>
              <w:ind w:left="-108" w:right="-119"/>
              <w:rPr>
                <w:rFonts w:cs="Times New Roman"/>
                <w:highlight w:val="yellow"/>
                <w:lang w:val="en-US"/>
              </w:rPr>
            </w:pPr>
          </w:p>
        </w:tc>
      </w:tr>
      <w:tr w:rsidR="00581955" w:rsidRPr="005C6119" w14:paraId="339E739C" w14:textId="77777777" w:rsidTr="00024508">
        <w:tc>
          <w:tcPr>
            <w:tcW w:w="3870" w:type="dxa"/>
          </w:tcPr>
          <w:p w14:paraId="1805097D" w14:textId="77777777" w:rsidR="00581955" w:rsidRPr="00581955" w:rsidRDefault="00581955" w:rsidP="005819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35"/>
              <w:rPr>
                <w:rFonts w:cs="Times New Roman"/>
              </w:rPr>
            </w:pPr>
            <w:r w:rsidRPr="00581955">
              <w:rPr>
                <w:rFonts w:cs="Times New Roman"/>
                <w:b/>
                <w:bCs/>
              </w:rPr>
              <w:t>Key management personnel</w:t>
            </w:r>
          </w:p>
        </w:tc>
        <w:tc>
          <w:tcPr>
            <w:tcW w:w="1350" w:type="dxa"/>
          </w:tcPr>
          <w:p w14:paraId="1449CD37" w14:textId="77777777" w:rsidR="00581955" w:rsidRPr="00581955" w:rsidRDefault="00581955" w:rsidP="00581955">
            <w:pPr>
              <w:tabs>
                <w:tab w:val="decimal" w:pos="966"/>
              </w:tabs>
              <w:spacing w:line="290" w:lineRule="atLeast"/>
              <w:ind w:left="-108" w:right="-119"/>
              <w:rPr>
                <w:rFonts w:cs="Times New Roman"/>
                <w:highlight w:val="yellow"/>
                <w:lang w:val="en-US"/>
              </w:rPr>
            </w:pPr>
          </w:p>
        </w:tc>
        <w:tc>
          <w:tcPr>
            <w:tcW w:w="236" w:type="dxa"/>
          </w:tcPr>
          <w:p w14:paraId="6E52716C" w14:textId="77777777" w:rsidR="00581955" w:rsidRPr="00581955" w:rsidRDefault="00581955" w:rsidP="00581955">
            <w:pPr>
              <w:tabs>
                <w:tab w:val="decimal" w:pos="848"/>
              </w:tabs>
              <w:spacing w:line="290" w:lineRule="atLeast"/>
              <w:ind w:left="-108" w:right="-119"/>
              <w:rPr>
                <w:rFonts w:cs="Times New Roman"/>
                <w:highlight w:val="yellow"/>
                <w:lang w:val="en-US"/>
              </w:rPr>
            </w:pPr>
          </w:p>
        </w:tc>
        <w:tc>
          <w:tcPr>
            <w:tcW w:w="1294" w:type="dxa"/>
          </w:tcPr>
          <w:p w14:paraId="6BD63025" w14:textId="77777777" w:rsidR="00581955" w:rsidRPr="00581955" w:rsidRDefault="00581955" w:rsidP="00581955">
            <w:pPr>
              <w:tabs>
                <w:tab w:val="decimal" w:pos="894"/>
              </w:tabs>
              <w:spacing w:line="290" w:lineRule="atLeast"/>
              <w:ind w:left="-108" w:right="-119"/>
              <w:rPr>
                <w:rFonts w:cs="Times New Roman"/>
                <w:highlight w:val="yellow"/>
                <w:lang w:val="en-US"/>
              </w:rPr>
            </w:pPr>
          </w:p>
        </w:tc>
        <w:tc>
          <w:tcPr>
            <w:tcW w:w="270" w:type="dxa"/>
          </w:tcPr>
          <w:p w14:paraId="1301FBA6" w14:textId="77777777" w:rsidR="00581955" w:rsidRPr="00F323FF" w:rsidRDefault="00581955" w:rsidP="00581955">
            <w:pPr>
              <w:tabs>
                <w:tab w:val="decimal" w:pos="880"/>
              </w:tabs>
              <w:spacing w:line="290" w:lineRule="atLeast"/>
              <w:ind w:left="-108" w:right="-119"/>
              <w:rPr>
                <w:rFonts w:cs="Times New Roman"/>
                <w:spacing w:val="-20"/>
                <w:highlight w:val="yellow"/>
                <w:lang w:val="en-US"/>
              </w:rPr>
            </w:pPr>
          </w:p>
        </w:tc>
        <w:tc>
          <w:tcPr>
            <w:tcW w:w="1170" w:type="dxa"/>
          </w:tcPr>
          <w:p w14:paraId="4E1FBAB0" w14:textId="77777777" w:rsidR="00581955" w:rsidRPr="00581955" w:rsidRDefault="00581955" w:rsidP="0070418D">
            <w:pPr>
              <w:tabs>
                <w:tab w:val="decimal" w:pos="790"/>
              </w:tabs>
              <w:spacing w:line="290" w:lineRule="atLeast"/>
              <w:ind w:left="-108" w:right="-200"/>
              <w:rPr>
                <w:rFonts w:cs="Times New Roman"/>
                <w:highlight w:val="yellow"/>
                <w:lang w:val="en-US"/>
              </w:rPr>
            </w:pPr>
          </w:p>
        </w:tc>
        <w:tc>
          <w:tcPr>
            <w:tcW w:w="270" w:type="dxa"/>
          </w:tcPr>
          <w:p w14:paraId="3249D24C" w14:textId="77777777" w:rsidR="00581955" w:rsidRPr="00581955" w:rsidRDefault="00581955" w:rsidP="00581955">
            <w:pPr>
              <w:tabs>
                <w:tab w:val="decimal" w:pos="971"/>
              </w:tabs>
              <w:spacing w:line="290" w:lineRule="atLeast"/>
              <w:ind w:left="-108" w:right="-119"/>
              <w:rPr>
                <w:rFonts w:cs="Times New Roman"/>
                <w:highlight w:val="yellow"/>
                <w:lang w:val="en-US"/>
              </w:rPr>
            </w:pPr>
          </w:p>
        </w:tc>
        <w:tc>
          <w:tcPr>
            <w:tcW w:w="1170" w:type="dxa"/>
          </w:tcPr>
          <w:p w14:paraId="551577B6" w14:textId="77777777" w:rsidR="00581955" w:rsidRPr="00581955" w:rsidRDefault="00581955" w:rsidP="0070418D">
            <w:pPr>
              <w:tabs>
                <w:tab w:val="decimal" w:pos="790"/>
              </w:tabs>
              <w:spacing w:line="290" w:lineRule="atLeast"/>
              <w:ind w:left="-108" w:right="-119"/>
              <w:rPr>
                <w:rFonts w:cs="Times New Roman"/>
                <w:highlight w:val="yellow"/>
                <w:lang w:val="en-US"/>
              </w:rPr>
            </w:pPr>
          </w:p>
        </w:tc>
      </w:tr>
      <w:tr w:rsidR="00581955" w:rsidRPr="005C6119" w14:paraId="2B32FEB7" w14:textId="77777777" w:rsidTr="00024508">
        <w:tc>
          <w:tcPr>
            <w:tcW w:w="3870" w:type="dxa"/>
          </w:tcPr>
          <w:p w14:paraId="60C5F020" w14:textId="77777777" w:rsidR="00581955" w:rsidRPr="00581955" w:rsidRDefault="00581955" w:rsidP="005819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left="216" w:right="-404" w:hanging="214"/>
              <w:rPr>
                <w:rFonts w:cs="Times New Roman"/>
              </w:rPr>
            </w:pPr>
            <w:r w:rsidRPr="00581955">
              <w:rPr>
                <w:rFonts w:cs="Times New Roman"/>
              </w:rPr>
              <w:t>Key management personnel compensation</w:t>
            </w:r>
          </w:p>
        </w:tc>
        <w:tc>
          <w:tcPr>
            <w:tcW w:w="1350" w:type="dxa"/>
          </w:tcPr>
          <w:p w14:paraId="2499EE44" w14:textId="77777777" w:rsidR="00581955" w:rsidRPr="00581955" w:rsidRDefault="00581955" w:rsidP="00581955">
            <w:pPr>
              <w:tabs>
                <w:tab w:val="decimal" w:pos="966"/>
              </w:tabs>
              <w:spacing w:line="290" w:lineRule="atLeast"/>
              <w:ind w:left="-108" w:right="-119"/>
              <w:rPr>
                <w:rFonts w:cs="Times New Roman"/>
                <w:highlight w:val="yellow"/>
                <w:lang w:val="en-US"/>
              </w:rPr>
            </w:pPr>
          </w:p>
        </w:tc>
        <w:tc>
          <w:tcPr>
            <w:tcW w:w="236" w:type="dxa"/>
          </w:tcPr>
          <w:p w14:paraId="40567D19" w14:textId="77777777" w:rsidR="00581955" w:rsidRPr="00581955" w:rsidRDefault="00581955" w:rsidP="00581955">
            <w:pPr>
              <w:tabs>
                <w:tab w:val="decimal" w:pos="848"/>
              </w:tabs>
              <w:spacing w:line="290" w:lineRule="atLeast"/>
              <w:ind w:left="-108" w:right="-119"/>
              <w:rPr>
                <w:rFonts w:cs="Times New Roman"/>
                <w:highlight w:val="yellow"/>
                <w:lang w:val="en-US"/>
              </w:rPr>
            </w:pPr>
          </w:p>
        </w:tc>
        <w:tc>
          <w:tcPr>
            <w:tcW w:w="1294" w:type="dxa"/>
          </w:tcPr>
          <w:p w14:paraId="5109EC1E" w14:textId="77777777" w:rsidR="00581955" w:rsidRPr="00581955" w:rsidRDefault="00581955" w:rsidP="00581955">
            <w:pPr>
              <w:tabs>
                <w:tab w:val="decimal" w:pos="894"/>
              </w:tabs>
              <w:spacing w:line="290" w:lineRule="atLeast"/>
              <w:ind w:left="-108" w:right="-119"/>
              <w:rPr>
                <w:rFonts w:cs="Times New Roman"/>
                <w:highlight w:val="yellow"/>
                <w:lang w:val="en-US"/>
              </w:rPr>
            </w:pPr>
          </w:p>
        </w:tc>
        <w:tc>
          <w:tcPr>
            <w:tcW w:w="270" w:type="dxa"/>
          </w:tcPr>
          <w:p w14:paraId="04B4120B" w14:textId="77777777" w:rsidR="00581955" w:rsidRPr="00F323FF" w:rsidRDefault="00581955" w:rsidP="00581955">
            <w:pPr>
              <w:tabs>
                <w:tab w:val="decimal" w:pos="880"/>
              </w:tabs>
              <w:spacing w:line="290" w:lineRule="atLeast"/>
              <w:ind w:left="-108" w:right="-119"/>
              <w:rPr>
                <w:rFonts w:cs="Times New Roman"/>
                <w:spacing w:val="-20"/>
                <w:highlight w:val="yellow"/>
                <w:lang w:val="en-US"/>
              </w:rPr>
            </w:pPr>
          </w:p>
        </w:tc>
        <w:tc>
          <w:tcPr>
            <w:tcW w:w="1170" w:type="dxa"/>
          </w:tcPr>
          <w:p w14:paraId="0B24ECFE" w14:textId="77777777" w:rsidR="00581955" w:rsidRPr="00581955" w:rsidRDefault="00581955" w:rsidP="0070418D">
            <w:pPr>
              <w:tabs>
                <w:tab w:val="decimal" w:pos="790"/>
              </w:tabs>
              <w:spacing w:line="290" w:lineRule="atLeast"/>
              <w:ind w:left="-108" w:right="-200"/>
              <w:rPr>
                <w:rFonts w:cs="Times New Roman"/>
                <w:highlight w:val="yellow"/>
                <w:lang w:val="en-US"/>
              </w:rPr>
            </w:pPr>
          </w:p>
        </w:tc>
        <w:tc>
          <w:tcPr>
            <w:tcW w:w="270" w:type="dxa"/>
          </w:tcPr>
          <w:p w14:paraId="22A47A35" w14:textId="77777777" w:rsidR="00581955" w:rsidRPr="00581955" w:rsidRDefault="00581955" w:rsidP="00581955">
            <w:pPr>
              <w:tabs>
                <w:tab w:val="decimal" w:pos="971"/>
              </w:tabs>
              <w:spacing w:line="290" w:lineRule="atLeast"/>
              <w:ind w:left="-108" w:right="-119"/>
              <w:rPr>
                <w:rFonts w:cs="Times New Roman"/>
                <w:highlight w:val="yellow"/>
                <w:lang w:val="en-US"/>
              </w:rPr>
            </w:pPr>
          </w:p>
        </w:tc>
        <w:tc>
          <w:tcPr>
            <w:tcW w:w="1170" w:type="dxa"/>
          </w:tcPr>
          <w:p w14:paraId="1AF103FF" w14:textId="77777777" w:rsidR="00581955" w:rsidRPr="00581955" w:rsidRDefault="00581955" w:rsidP="0070418D">
            <w:pPr>
              <w:tabs>
                <w:tab w:val="decimal" w:pos="790"/>
              </w:tabs>
              <w:spacing w:line="290" w:lineRule="atLeast"/>
              <w:ind w:left="-108" w:right="-119"/>
              <w:rPr>
                <w:rFonts w:cs="Times New Roman"/>
                <w:highlight w:val="yellow"/>
                <w:lang w:val="en-US"/>
              </w:rPr>
            </w:pPr>
          </w:p>
        </w:tc>
      </w:tr>
      <w:tr w:rsidR="00581955" w:rsidRPr="005C6119" w14:paraId="5249D1E5" w14:textId="77777777" w:rsidTr="00024508">
        <w:tc>
          <w:tcPr>
            <w:tcW w:w="3870" w:type="dxa"/>
          </w:tcPr>
          <w:p w14:paraId="5E628B58" w14:textId="77777777" w:rsidR="00581955" w:rsidRPr="00581955" w:rsidRDefault="00581955" w:rsidP="005819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left="216"/>
              <w:rPr>
                <w:rFonts w:cs="Times New Roman"/>
                <w:i/>
                <w:iCs/>
                <w:color w:val="0000FF"/>
              </w:rPr>
            </w:pPr>
            <w:r w:rsidRPr="00581955">
              <w:rPr>
                <w:rFonts w:cs="Times New Roman"/>
              </w:rPr>
              <w:t>Short-term employee benefit</w:t>
            </w:r>
          </w:p>
        </w:tc>
        <w:tc>
          <w:tcPr>
            <w:tcW w:w="1350" w:type="dxa"/>
          </w:tcPr>
          <w:p w14:paraId="05889925" w14:textId="65153CD7" w:rsidR="00581955" w:rsidRPr="00581955" w:rsidRDefault="00581955" w:rsidP="00581955">
            <w:pPr>
              <w:tabs>
                <w:tab w:val="decimal" w:pos="966"/>
              </w:tabs>
              <w:spacing w:line="290" w:lineRule="atLeast"/>
              <w:ind w:left="-108" w:right="-119"/>
              <w:rPr>
                <w:rFonts w:cstheme="minorBidi"/>
                <w:lang w:val="en-US"/>
              </w:rPr>
            </w:pPr>
            <w:r w:rsidRPr="00581955">
              <w:rPr>
                <w:rFonts w:cstheme="minorBidi"/>
                <w:lang w:val="en-US"/>
              </w:rPr>
              <w:t>8,243</w:t>
            </w:r>
          </w:p>
        </w:tc>
        <w:tc>
          <w:tcPr>
            <w:tcW w:w="236" w:type="dxa"/>
          </w:tcPr>
          <w:p w14:paraId="6467E2AD" w14:textId="77777777" w:rsidR="00581955" w:rsidRPr="00581955" w:rsidRDefault="00581955" w:rsidP="00581955">
            <w:pPr>
              <w:tabs>
                <w:tab w:val="decimal" w:pos="848"/>
              </w:tabs>
              <w:spacing w:line="290" w:lineRule="atLeast"/>
              <w:ind w:left="-108" w:right="-119"/>
              <w:outlineLvl w:val="0"/>
              <w:rPr>
                <w:rFonts w:cs="Times New Roman"/>
              </w:rPr>
            </w:pPr>
          </w:p>
        </w:tc>
        <w:tc>
          <w:tcPr>
            <w:tcW w:w="1294" w:type="dxa"/>
          </w:tcPr>
          <w:p w14:paraId="006FF692" w14:textId="35CB5293" w:rsidR="00581955" w:rsidRPr="00581955" w:rsidRDefault="00581955" w:rsidP="00581955">
            <w:pPr>
              <w:tabs>
                <w:tab w:val="decimal" w:pos="894"/>
              </w:tabs>
              <w:spacing w:line="290" w:lineRule="atLeast"/>
              <w:ind w:left="-108" w:right="-119"/>
              <w:rPr>
                <w:rFonts w:cs="Times New Roman"/>
                <w:lang w:val="en-US"/>
              </w:rPr>
            </w:pPr>
            <w:r w:rsidRPr="00581955">
              <w:rPr>
                <w:rFonts w:cs="Times New Roman"/>
                <w:lang w:val="en-US"/>
              </w:rPr>
              <w:t>9,939</w:t>
            </w:r>
          </w:p>
        </w:tc>
        <w:tc>
          <w:tcPr>
            <w:tcW w:w="270" w:type="dxa"/>
          </w:tcPr>
          <w:p w14:paraId="6252EBD8" w14:textId="77777777" w:rsidR="00581955" w:rsidRPr="00F323FF" w:rsidRDefault="00581955" w:rsidP="00581955">
            <w:pPr>
              <w:tabs>
                <w:tab w:val="decimal" w:pos="880"/>
              </w:tabs>
              <w:spacing w:line="290" w:lineRule="atLeast"/>
              <w:ind w:left="-108" w:right="-119"/>
              <w:rPr>
                <w:rFonts w:cstheme="minorBidi"/>
                <w:spacing w:val="-20"/>
                <w:lang w:val="en-US"/>
              </w:rPr>
            </w:pPr>
          </w:p>
        </w:tc>
        <w:tc>
          <w:tcPr>
            <w:tcW w:w="1170" w:type="dxa"/>
          </w:tcPr>
          <w:p w14:paraId="222EAF23" w14:textId="405B8FAD" w:rsidR="00581955" w:rsidRPr="00581955" w:rsidRDefault="00581955" w:rsidP="0070418D">
            <w:pPr>
              <w:tabs>
                <w:tab w:val="decimal" w:pos="790"/>
              </w:tabs>
              <w:spacing w:line="290" w:lineRule="atLeast"/>
              <w:ind w:left="-108" w:right="-200"/>
            </w:pPr>
            <w:r w:rsidRPr="00581955">
              <w:rPr>
                <w:rFonts w:cstheme="minorBidi"/>
                <w:lang w:val="en-US"/>
              </w:rPr>
              <w:t>8,243</w:t>
            </w:r>
          </w:p>
        </w:tc>
        <w:tc>
          <w:tcPr>
            <w:tcW w:w="270" w:type="dxa"/>
          </w:tcPr>
          <w:p w14:paraId="7401A5B5" w14:textId="77777777" w:rsidR="00581955" w:rsidRPr="00581955" w:rsidRDefault="00581955" w:rsidP="00581955">
            <w:pPr>
              <w:tabs>
                <w:tab w:val="decimal" w:pos="971"/>
              </w:tabs>
              <w:spacing w:line="290" w:lineRule="atLeast"/>
              <w:ind w:left="-108" w:right="-119"/>
            </w:pPr>
          </w:p>
        </w:tc>
        <w:tc>
          <w:tcPr>
            <w:tcW w:w="1170" w:type="dxa"/>
          </w:tcPr>
          <w:p w14:paraId="7E3F0257" w14:textId="431E514B" w:rsidR="00581955" w:rsidRPr="00581955" w:rsidRDefault="00581955" w:rsidP="0070418D">
            <w:pPr>
              <w:tabs>
                <w:tab w:val="decimal" w:pos="790"/>
              </w:tabs>
              <w:spacing w:line="290" w:lineRule="atLeast"/>
              <w:ind w:left="-108" w:right="-119"/>
            </w:pPr>
            <w:r w:rsidRPr="00581955">
              <w:rPr>
                <w:rFonts w:cs="Times New Roman"/>
                <w:lang w:val="en-US"/>
              </w:rPr>
              <w:t>9,939</w:t>
            </w:r>
          </w:p>
        </w:tc>
      </w:tr>
      <w:tr w:rsidR="00581955" w:rsidRPr="005C6119" w14:paraId="687B683B" w14:textId="77777777" w:rsidTr="00024508">
        <w:tc>
          <w:tcPr>
            <w:tcW w:w="3870" w:type="dxa"/>
          </w:tcPr>
          <w:p w14:paraId="750615A1" w14:textId="77777777" w:rsidR="00581955" w:rsidRPr="00581955" w:rsidRDefault="00581955" w:rsidP="005819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left="216"/>
              <w:rPr>
                <w:rFonts w:cs="Times New Roman"/>
              </w:rPr>
            </w:pPr>
            <w:r w:rsidRPr="00581955">
              <w:rPr>
                <w:rFonts w:cs="Times New Roman"/>
              </w:rPr>
              <w:t>Post-employment benefits</w:t>
            </w:r>
          </w:p>
        </w:tc>
        <w:tc>
          <w:tcPr>
            <w:tcW w:w="1350" w:type="dxa"/>
          </w:tcPr>
          <w:p w14:paraId="0578C0B8" w14:textId="7B16D2AF" w:rsidR="00581955" w:rsidRPr="00581955" w:rsidRDefault="00581955" w:rsidP="00581955">
            <w:pPr>
              <w:tabs>
                <w:tab w:val="decimal" w:pos="966"/>
              </w:tabs>
              <w:spacing w:line="290" w:lineRule="atLeast"/>
              <w:ind w:left="-108" w:right="-119"/>
              <w:rPr>
                <w:rFonts w:cs="Times New Roman"/>
                <w:lang w:val="en-US"/>
              </w:rPr>
            </w:pPr>
            <w:r w:rsidRPr="00581955">
              <w:rPr>
                <w:rFonts w:cs="Times New Roman"/>
                <w:lang w:val="en-US"/>
              </w:rPr>
              <w:t>92</w:t>
            </w:r>
          </w:p>
        </w:tc>
        <w:tc>
          <w:tcPr>
            <w:tcW w:w="236" w:type="dxa"/>
          </w:tcPr>
          <w:p w14:paraId="048616CF" w14:textId="77777777" w:rsidR="00581955" w:rsidRPr="00581955" w:rsidRDefault="00581955" w:rsidP="00581955">
            <w:pPr>
              <w:tabs>
                <w:tab w:val="decimal" w:pos="848"/>
              </w:tabs>
              <w:spacing w:line="290" w:lineRule="atLeast"/>
              <w:ind w:left="-108" w:right="-119"/>
              <w:outlineLvl w:val="0"/>
              <w:rPr>
                <w:rFonts w:cs="Times New Roman"/>
              </w:rPr>
            </w:pPr>
          </w:p>
        </w:tc>
        <w:tc>
          <w:tcPr>
            <w:tcW w:w="1294" w:type="dxa"/>
          </w:tcPr>
          <w:p w14:paraId="2725AD03" w14:textId="292768C7" w:rsidR="00581955" w:rsidRPr="00581955" w:rsidRDefault="00581955" w:rsidP="00581955">
            <w:pPr>
              <w:tabs>
                <w:tab w:val="decimal" w:pos="894"/>
              </w:tabs>
              <w:spacing w:line="290" w:lineRule="atLeast"/>
              <w:ind w:left="-108" w:right="-119"/>
              <w:rPr>
                <w:rFonts w:cs="Times New Roman"/>
                <w:lang w:val="en-US"/>
              </w:rPr>
            </w:pPr>
            <w:r w:rsidRPr="00581955">
              <w:rPr>
                <w:rFonts w:cs="Times New Roman"/>
                <w:lang w:val="en-US"/>
              </w:rPr>
              <w:t>83</w:t>
            </w:r>
          </w:p>
        </w:tc>
        <w:tc>
          <w:tcPr>
            <w:tcW w:w="270" w:type="dxa"/>
          </w:tcPr>
          <w:p w14:paraId="6B6B0D33" w14:textId="77777777" w:rsidR="00581955" w:rsidRPr="00F323FF" w:rsidRDefault="00581955" w:rsidP="00581955">
            <w:pPr>
              <w:tabs>
                <w:tab w:val="decimal" w:pos="880"/>
              </w:tabs>
              <w:spacing w:line="290" w:lineRule="atLeast"/>
              <w:ind w:left="-108" w:right="-119"/>
              <w:rPr>
                <w:rFonts w:cs="Times New Roman"/>
                <w:spacing w:val="-20"/>
                <w:lang w:val="en-US"/>
              </w:rPr>
            </w:pPr>
          </w:p>
        </w:tc>
        <w:tc>
          <w:tcPr>
            <w:tcW w:w="1170" w:type="dxa"/>
          </w:tcPr>
          <w:p w14:paraId="04E657D0" w14:textId="13A3C6F4" w:rsidR="00581955" w:rsidRPr="00581955" w:rsidRDefault="00581955" w:rsidP="0070418D">
            <w:pPr>
              <w:tabs>
                <w:tab w:val="decimal" w:pos="790"/>
              </w:tabs>
              <w:spacing w:line="290" w:lineRule="atLeast"/>
              <w:ind w:left="-108" w:right="-200"/>
            </w:pPr>
            <w:r w:rsidRPr="00581955">
              <w:rPr>
                <w:rFonts w:cs="Times New Roman"/>
                <w:lang w:val="en-US"/>
              </w:rPr>
              <w:t>92</w:t>
            </w:r>
          </w:p>
        </w:tc>
        <w:tc>
          <w:tcPr>
            <w:tcW w:w="270" w:type="dxa"/>
          </w:tcPr>
          <w:p w14:paraId="13C38AD3" w14:textId="77777777" w:rsidR="00581955" w:rsidRPr="00581955" w:rsidRDefault="00581955" w:rsidP="00581955">
            <w:pPr>
              <w:tabs>
                <w:tab w:val="decimal" w:pos="971"/>
              </w:tabs>
              <w:spacing w:line="290" w:lineRule="atLeast"/>
              <w:ind w:left="-108" w:right="-119"/>
            </w:pPr>
          </w:p>
        </w:tc>
        <w:tc>
          <w:tcPr>
            <w:tcW w:w="1170" w:type="dxa"/>
          </w:tcPr>
          <w:p w14:paraId="4FB18656" w14:textId="7D217B77" w:rsidR="00581955" w:rsidRPr="00581955" w:rsidRDefault="00581955" w:rsidP="0070418D">
            <w:pPr>
              <w:tabs>
                <w:tab w:val="decimal" w:pos="790"/>
              </w:tabs>
              <w:spacing w:line="290" w:lineRule="atLeast"/>
              <w:ind w:left="-108" w:right="-119"/>
            </w:pPr>
            <w:r w:rsidRPr="00581955">
              <w:rPr>
                <w:rFonts w:cs="Times New Roman"/>
                <w:lang w:val="en-US"/>
              </w:rPr>
              <w:t>83</w:t>
            </w:r>
          </w:p>
        </w:tc>
      </w:tr>
      <w:tr w:rsidR="00581955" w:rsidRPr="005C6119" w14:paraId="5561E215" w14:textId="77777777" w:rsidTr="00024508">
        <w:tc>
          <w:tcPr>
            <w:tcW w:w="3870" w:type="dxa"/>
          </w:tcPr>
          <w:p w14:paraId="615A9B37" w14:textId="77777777" w:rsidR="00581955" w:rsidRPr="00581955" w:rsidRDefault="00581955" w:rsidP="005819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left="216"/>
              <w:rPr>
                <w:rFonts w:cs="Times New Roman"/>
                <w:i/>
                <w:iCs/>
                <w:color w:val="0000FF"/>
              </w:rPr>
            </w:pPr>
            <w:r w:rsidRPr="00581955">
              <w:rPr>
                <w:rFonts w:cs="Times New Roman"/>
              </w:rPr>
              <w:t>Other long-term benefits</w:t>
            </w:r>
          </w:p>
        </w:tc>
        <w:tc>
          <w:tcPr>
            <w:tcW w:w="1350" w:type="dxa"/>
            <w:tcBorders>
              <w:bottom w:val="single" w:sz="4" w:space="0" w:color="auto"/>
            </w:tcBorders>
          </w:tcPr>
          <w:p w14:paraId="6C016984" w14:textId="359D87F9" w:rsidR="00581955" w:rsidRPr="00581955" w:rsidRDefault="00581955" w:rsidP="00581955">
            <w:pPr>
              <w:tabs>
                <w:tab w:val="decimal" w:pos="966"/>
              </w:tabs>
              <w:spacing w:line="290" w:lineRule="atLeast"/>
              <w:ind w:left="-108" w:right="-119"/>
              <w:rPr>
                <w:rFonts w:cs="Times New Roman"/>
                <w:lang w:val="en-US"/>
              </w:rPr>
            </w:pPr>
            <w:r w:rsidRPr="00581955">
              <w:rPr>
                <w:rFonts w:cs="Times New Roman"/>
                <w:lang w:val="en-US"/>
              </w:rPr>
              <w:t>3</w:t>
            </w:r>
          </w:p>
        </w:tc>
        <w:tc>
          <w:tcPr>
            <w:tcW w:w="236" w:type="dxa"/>
          </w:tcPr>
          <w:p w14:paraId="0D39D34F" w14:textId="77777777" w:rsidR="00581955" w:rsidRPr="00581955" w:rsidRDefault="00581955" w:rsidP="00581955">
            <w:pPr>
              <w:tabs>
                <w:tab w:val="decimal" w:pos="848"/>
              </w:tabs>
              <w:spacing w:line="290" w:lineRule="atLeast"/>
              <w:ind w:left="-108" w:right="-119"/>
              <w:outlineLvl w:val="0"/>
              <w:rPr>
                <w:rFonts w:cs="Times New Roman"/>
              </w:rPr>
            </w:pPr>
          </w:p>
        </w:tc>
        <w:tc>
          <w:tcPr>
            <w:tcW w:w="1294" w:type="dxa"/>
            <w:tcBorders>
              <w:bottom w:val="single" w:sz="4" w:space="0" w:color="auto"/>
            </w:tcBorders>
          </w:tcPr>
          <w:p w14:paraId="7E6C35F8" w14:textId="67EB5808" w:rsidR="00581955" w:rsidRPr="00581955" w:rsidRDefault="00581955" w:rsidP="00581955">
            <w:pPr>
              <w:tabs>
                <w:tab w:val="decimal" w:pos="894"/>
              </w:tabs>
              <w:spacing w:line="290" w:lineRule="atLeast"/>
              <w:ind w:left="-108" w:right="-119"/>
              <w:rPr>
                <w:rFonts w:cs="Times New Roman"/>
                <w:lang w:val="en-US"/>
              </w:rPr>
            </w:pPr>
            <w:r w:rsidRPr="00581955">
              <w:rPr>
                <w:rFonts w:cs="Times New Roman"/>
                <w:lang w:val="en-US"/>
              </w:rPr>
              <w:t>3</w:t>
            </w:r>
          </w:p>
        </w:tc>
        <w:tc>
          <w:tcPr>
            <w:tcW w:w="270" w:type="dxa"/>
          </w:tcPr>
          <w:p w14:paraId="185F54BF" w14:textId="77777777" w:rsidR="00581955" w:rsidRPr="00F323FF" w:rsidRDefault="00581955" w:rsidP="00581955">
            <w:pPr>
              <w:tabs>
                <w:tab w:val="decimal" w:pos="880"/>
              </w:tabs>
              <w:spacing w:line="290" w:lineRule="atLeast"/>
              <w:ind w:left="-108" w:right="-119"/>
              <w:rPr>
                <w:rFonts w:cs="Times New Roman"/>
                <w:spacing w:val="-20"/>
                <w:lang w:val="en-US"/>
              </w:rPr>
            </w:pPr>
          </w:p>
        </w:tc>
        <w:tc>
          <w:tcPr>
            <w:tcW w:w="1170" w:type="dxa"/>
            <w:tcBorders>
              <w:bottom w:val="single" w:sz="4" w:space="0" w:color="auto"/>
            </w:tcBorders>
          </w:tcPr>
          <w:p w14:paraId="1C42DB5C" w14:textId="0D142FB9" w:rsidR="00581955" w:rsidRPr="00581955" w:rsidRDefault="00581955" w:rsidP="0070418D">
            <w:pPr>
              <w:tabs>
                <w:tab w:val="decimal" w:pos="790"/>
              </w:tabs>
              <w:spacing w:line="290" w:lineRule="atLeast"/>
              <w:ind w:left="-108" w:right="-200"/>
            </w:pPr>
            <w:r w:rsidRPr="00581955">
              <w:rPr>
                <w:rFonts w:cs="Times New Roman"/>
                <w:lang w:val="en-US"/>
              </w:rPr>
              <w:t>3</w:t>
            </w:r>
          </w:p>
        </w:tc>
        <w:tc>
          <w:tcPr>
            <w:tcW w:w="270" w:type="dxa"/>
          </w:tcPr>
          <w:p w14:paraId="4BE62632" w14:textId="77777777" w:rsidR="00581955" w:rsidRPr="00581955" w:rsidRDefault="00581955" w:rsidP="00581955">
            <w:pPr>
              <w:tabs>
                <w:tab w:val="decimal" w:pos="971"/>
              </w:tabs>
              <w:spacing w:line="290" w:lineRule="atLeast"/>
              <w:ind w:left="-108" w:right="-119"/>
            </w:pPr>
          </w:p>
        </w:tc>
        <w:tc>
          <w:tcPr>
            <w:tcW w:w="1170" w:type="dxa"/>
            <w:tcBorders>
              <w:bottom w:val="single" w:sz="4" w:space="0" w:color="auto"/>
            </w:tcBorders>
          </w:tcPr>
          <w:p w14:paraId="57543AD5" w14:textId="088A808A" w:rsidR="00581955" w:rsidRPr="00581955" w:rsidRDefault="00581955" w:rsidP="0070418D">
            <w:pPr>
              <w:tabs>
                <w:tab w:val="decimal" w:pos="790"/>
              </w:tabs>
              <w:spacing w:line="290" w:lineRule="atLeast"/>
              <w:ind w:left="-108" w:right="-119"/>
            </w:pPr>
            <w:r w:rsidRPr="00581955">
              <w:rPr>
                <w:rFonts w:cs="Times New Roman"/>
                <w:lang w:val="en-US"/>
              </w:rPr>
              <w:t>3</w:t>
            </w:r>
          </w:p>
        </w:tc>
      </w:tr>
      <w:tr w:rsidR="00581955" w:rsidRPr="005C6119" w14:paraId="44155BF1" w14:textId="77777777" w:rsidTr="00024508">
        <w:tc>
          <w:tcPr>
            <w:tcW w:w="3870" w:type="dxa"/>
          </w:tcPr>
          <w:p w14:paraId="272B1E44" w14:textId="70097745" w:rsidR="00581955" w:rsidRPr="00581955" w:rsidRDefault="00F323FF" w:rsidP="00F323FF">
            <w:pPr>
              <w:tabs>
                <w:tab w:val="left" w:pos="454"/>
                <w:tab w:val="left"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left="430" w:hanging="270"/>
              <w:rPr>
                <w:rFonts w:cs="Times New Roman"/>
                <w:b/>
                <w:bCs/>
              </w:rPr>
            </w:pPr>
            <w:r>
              <w:rPr>
                <w:rFonts w:cs="Times New Roman"/>
                <w:b/>
                <w:bCs/>
              </w:rPr>
              <w:t xml:space="preserve"> </w:t>
            </w:r>
            <w:r w:rsidR="00581955" w:rsidRPr="00581955">
              <w:rPr>
                <w:rFonts w:cs="Times New Roman"/>
                <w:b/>
                <w:bCs/>
              </w:rPr>
              <w:t>Total key management personnel</w:t>
            </w:r>
            <w:r>
              <w:rPr>
                <w:rFonts w:cs="Times New Roman"/>
                <w:b/>
                <w:bCs/>
              </w:rPr>
              <w:t xml:space="preserve"> </w:t>
            </w:r>
            <w:r w:rsidR="00581955" w:rsidRPr="00581955">
              <w:rPr>
                <w:rFonts w:cs="Times New Roman"/>
                <w:b/>
                <w:bCs/>
              </w:rPr>
              <w:t>compensation</w:t>
            </w:r>
          </w:p>
        </w:tc>
        <w:tc>
          <w:tcPr>
            <w:tcW w:w="1350" w:type="dxa"/>
            <w:tcBorders>
              <w:bottom w:val="double" w:sz="4" w:space="0" w:color="auto"/>
            </w:tcBorders>
          </w:tcPr>
          <w:p w14:paraId="3C34D9FD" w14:textId="77777777" w:rsidR="00581955" w:rsidRPr="00581955" w:rsidRDefault="00581955" w:rsidP="00581955">
            <w:pPr>
              <w:tabs>
                <w:tab w:val="decimal" w:pos="966"/>
              </w:tabs>
              <w:spacing w:line="290" w:lineRule="atLeast"/>
              <w:ind w:left="-108" w:right="-119"/>
              <w:rPr>
                <w:rFonts w:cs="Times New Roman"/>
                <w:b/>
                <w:bCs/>
                <w:lang w:val="en-US"/>
              </w:rPr>
            </w:pPr>
          </w:p>
          <w:p w14:paraId="529B9D18" w14:textId="694E1C4A" w:rsidR="00581955" w:rsidRPr="00581955" w:rsidRDefault="00581955" w:rsidP="00581955">
            <w:pPr>
              <w:tabs>
                <w:tab w:val="decimal" w:pos="966"/>
              </w:tabs>
              <w:spacing w:line="290" w:lineRule="atLeast"/>
              <w:ind w:left="-108" w:right="-119"/>
              <w:rPr>
                <w:rFonts w:cs="Times New Roman"/>
                <w:b/>
                <w:bCs/>
                <w:lang w:val="en-US"/>
              </w:rPr>
            </w:pPr>
            <w:r w:rsidRPr="00581955">
              <w:rPr>
                <w:rFonts w:cs="Times New Roman"/>
                <w:b/>
                <w:bCs/>
                <w:lang w:val="en-US"/>
              </w:rPr>
              <w:t>8,338</w:t>
            </w:r>
          </w:p>
        </w:tc>
        <w:tc>
          <w:tcPr>
            <w:tcW w:w="236" w:type="dxa"/>
          </w:tcPr>
          <w:p w14:paraId="36E687EC" w14:textId="77777777" w:rsidR="00581955" w:rsidRPr="00024508" w:rsidRDefault="00581955" w:rsidP="00581955">
            <w:pPr>
              <w:tabs>
                <w:tab w:val="decimal" w:pos="848"/>
              </w:tabs>
              <w:spacing w:line="290" w:lineRule="atLeast"/>
              <w:ind w:left="-108" w:right="-119"/>
              <w:outlineLvl w:val="0"/>
              <w:rPr>
                <w:rFonts w:cstheme="minorBidi"/>
                <w:b/>
                <w:bCs/>
                <w:cs/>
                <w:lang w:val="en-US"/>
              </w:rPr>
            </w:pPr>
          </w:p>
        </w:tc>
        <w:tc>
          <w:tcPr>
            <w:tcW w:w="1294" w:type="dxa"/>
            <w:tcBorders>
              <w:bottom w:val="double" w:sz="4" w:space="0" w:color="auto"/>
            </w:tcBorders>
          </w:tcPr>
          <w:p w14:paraId="44F93948" w14:textId="77777777" w:rsidR="00581955" w:rsidRPr="00581955" w:rsidRDefault="00581955" w:rsidP="00581955">
            <w:pPr>
              <w:tabs>
                <w:tab w:val="decimal" w:pos="894"/>
              </w:tabs>
              <w:spacing w:line="290" w:lineRule="atLeast"/>
              <w:ind w:left="-108" w:right="-119"/>
              <w:rPr>
                <w:rFonts w:cs="Times New Roman"/>
                <w:b/>
                <w:bCs/>
                <w:lang w:val="en-US"/>
              </w:rPr>
            </w:pPr>
          </w:p>
          <w:p w14:paraId="2817631D" w14:textId="60908AE8" w:rsidR="00581955" w:rsidRPr="00581955" w:rsidRDefault="00581955" w:rsidP="00581955">
            <w:pPr>
              <w:tabs>
                <w:tab w:val="decimal" w:pos="894"/>
              </w:tabs>
              <w:spacing w:line="290" w:lineRule="atLeast"/>
              <w:ind w:left="-108" w:right="-119"/>
              <w:rPr>
                <w:rFonts w:cs="Times New Roman"/>
                <w:b/>
                <w:bCs/>
                <w:lang w:val="en-US"/>
              </w:rPr>
            </w:pPr>
            <w:r w:rsidRPr="00581955">
              <w:rPr>
                <w:rFonts w:cs="Times New Roman"/>
                <w:b/>
                <w:bCs/>
                <w:lang w:val="en-US"/>
              </w:rPr>
              <w:t>10,025</w:t>
            </w:r>
          </w:p>
        </w:tc>
        <w:tc>
          <w:tcPr>
            <w:tcW w:w="270" w:type="dxa"/>
          </w:tcPr>
          <w:p w14:paraId="24420EDA" w14:textId="77777777" w:rsidR="00581955" w:rsidRPr="00F323FF" w:rsidRDefault="00581955" w:rsidP="00581955">
            <w:pPr>
              <w:tabs>
                <w:tab w:val="decimal" w:pos="880"/>
              </w:tabs>
              <w:spacing w:line="290" w:lineRule="atLeast"/>
              <w:ind w:left="-108" w:right="-119"/>
              <w:rPr>
                <w:rFonts w:cs="Times New Roman"/>
                <w:b/>
                <w:bCs/>
                <w:spacing w:val="-20"/>
                <w:lang w:val="en-US"/>
              </w:rPr>
            </w:pPr>
          </w:p>
        </w:tc>
        <w:tc>
          <w:tcPr>
            <w:tcW w:w="1170" w:type="dxa"/>
            <w:tcBorders>
              <w:bottom w:val="double" w:sz="4" w:space="0" w:color="auto"/>
            </w:tcBorders>
          </w:tcPr>
          <w:p w14:paraId="3544CFEE" w14:textId="77777777" w:rsidR="00581955" w:rsidRPr="00581955" w:rsidRDefault="00581955" w:rsidP="0070418D">
            <w:pPr>
              <w:tabs>
                <w:tab w:val="decimal" w:pos="790"/>
                <w:tab w:val="decimal" w:pos="966"/>
              </w:tabs>
              <w:spacing w:line="290" w:lineRule="atLeast"/>
              <w:ind w:left="-108" w:right="-200"/>
              <w:rPr>
                <w:rFonts w:cs="Times New Roman"/>
                <w:b/>
                <w:bCs/>
                <w:lang w:val="en-US"/>
              </w:rPr>
            </w:pPr>
          </w:p>
          <w:p w14:paraId="67947BF4" w14:textId="2BE99FB3" w:rsidR="00581955" w:rsidRPr="00581955" w:rsidRDefault="00581955" w:rsidP="0070418D">
            <w:pPr>
              <w:tabs>
                <w:tab w:val="decimal" w:pos="790"/>
              </w:tabs>
              <w:spacing w:line="290" w:lineRule="atLeast"/>
              <w:ind w:left="-108" w:right="-200"/>
              <w:rPr>
                <w:rFonts w:cs="Times New Roman"/>
                <w:b/>
                <w:bCs/>
                <w:lang w:val="en-US"/>
              </w:rPr>
            </w:pPr>
            <w:r w:rsidRPr="00581955">
              <w:rPr>
                <w:rFonts w:cs="Times New Roman"/>
                <w:b/>
                <w:bCs/>
                <w:lang w:val="en-US"/>
              </w:rPr>
              <w:t>8,338</w:t>
            </w:r>
          </w:p>
        </w:tc>
        <w:tc>
          <w:tcPr>
            <w:tcW w:w="270" w:type="dxa"/>
          </w:tcPr>
          <w:p w14:paraId="466422B2" w14:textId="77777777" w:rsidR="00581955" w:rsidRPr="00581955" w:rsidRDefault="00581955" w:rsidP="00581955">
            <w:pPr>
              <w:tabs>
                <w:tab w:val="decimal" w:pos="971"/>
              </w:tabs>
              <w:spacing w:line="290" w:lineRule="atLeast"/>
              <w:ind w:left="-108" w:right="-119"/>
              <w:rPr>
                <w:rFonts w:cs="Times New Roman"/>
                <w:b/>
                <w:bCs/>
                <w:lang w:val="en-US"/>
              </w:rPr>
            </w:pPr>
          </w:p>
        </w:tc>
        <w:tc>
          <w:tcPr>
            <w:tcW w:w="1170" w:type="dxa"/>
            <w:tcBorders>
              <w:bottom w:val="double" w:sz="4" w:space="0" w:color="auto"/>
            </w:tcBorders>
          </w:tcPr>
          <w:p w14:paraId="61E2D895" w14:textId="77777777" w:rsidR="00581955" w:rsidRPr="00581955" w:rsidRDefault="00581955" w:rsidP="0070418D">
            <w:pPr>
              <w:tabs>
                <w:tab w:val="decimal" w:pos="790"/>
              </w:tabs>
              <w:spacing w:line="290" w:lineRule="atLeast"/>
              <w:ind w:left="-108" w:right="-119"/>
              <w:rPr>
                <w:rFonts w:cs="Times New Roman"/>
                <w:b/>
                <w:bCs/>
                <w:lang w:val="en-US"/>
              </w:rPr>
            </w:pPr>
          </w:p>
          <w:p w14:paraId="66D63DFF" w14:textId="569BA91D" w:rsidR="00581955" w:rsidRPr="00581955" w:rsidRDefault="00581955" w:rsidP="0070418D">
            <w:pPr>
              <w:tabs>
                <w:tab w:val="decimal" w:pos="790"/>
              </w:tabs>
              <w:spacing w:line="290" w:lineRule="atLeast"/>
              <w:ind w:left="-108" w:right="-119"/>
              <w:rPr>
                <w:rFonts w:cs="Times New Roman"/>
                <w:b/>
                <w:bCs/>
                <w:lang w:val="en-US"/>
              </w:rPr>
            </w:pPr>
            <w:r w:rsidRPr="00581955">
              <w:rPr>
                <w:rFonts w:cs="Times New Roman"/>
                <w:b/>
                <w:bCs/>
                <w:lang w:val="en-US"/>
              </w:rPr>
              <w:t>10,025</w:t>
            </w:r>
          </w:p>
        </w:tc>
      </w:tr>
    </w:tbl>
    <w:p w14:paraId="19F51B63" w14:textId="5BD8DDA1" w:rsidR="007D0292" w:rsidRDefault="007D0292" w:rsidP="002D77D8">
      <w:pPr>
        <w:spacing w:line="240" w:lineRule="auto"/>
        <w:rPr>
          <w:rFonts w:cs="Times New Roman"/>
          <w:b/>
          <w:bCs/>
        </w:rPr>
      </w:pPr>
    </w:p>
    <w:p w14:paraId="29BB4188" w14:textId="77777777" w:rsidR="007D0292" w:rsidRDefault="007D0292">
      <w:pPr>
        <w:spacing w:line="240" w:lineRule="auto"/>
        <w:rPr>
          <w:rFonts w:cs="Times New Roman"/>
          <w:b/>
          <w:bCs/>
        </w:rPr>
      </w:pPr>
      <w:r>
        <w:rPr>
          <w:rFonts w:cs="Times New Roman"/>
          <w:b/>
          <w:bCs/>
        </w:rPr>
        <w:br w:type="page"/>
      </w:r>
    </w:p>
    <w:tbl>
      <w:tblPr>
        <w:tblW w:w="9630" w:type="dxa"/>
        <w:tblInd w:w="450" w:type="dxa"/>
        <w:tblLayout w:type="fixed"/>
        <w:tblLook w:val="01E0" w:firstRow="1" w:lastRow="1" w:firstColumn="1" w:lastColumn="1" w:noHBand="0" w:noVBand="0"/>
      </w:tblPr>
      <w:tblGrid>
        <w:gridCol w:w="3870"/>
        <w:gridCol w:w="1350"/>
        <w:gridCol w:w="252"/>
        <w:gridCol w:w="1278"/>
        <w:gridCol w:w="270"/>
        <w:gridCol w:w="1170"/>
        <w:gridCol w:w="270"/>
        <w:gridCol w:w="1170"/>
      </w:tblGrid>
      <w:tr w:rsidR="00581955" w:rsidRPr="005C6119" w14:paraId="30B93B33" w14:textId="77777777" w:rsidTr="0070418D">
        <w:trPr>
          <w:tblHeader/>
        </w:trPr>
        <w:tc>
          <w:tcPr>
            <w:tcW w:w="3870" w:type="dxa"/>
          </w:tcPr>
          <w:p w14:paraId="4459CBB6" w14:textId="77777777" w:rsidR="00581955" w:rsidRPr="005C6119" w:rsidRDefault="00581955" w:rsidP="00853FF6">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thaiDistribute"/>
              <w:rPr>
                <w:rFonts w:cs="Times New Roman"/>
                <w:b/>
                <w:bCs/>
                <w:i/>
                <w:iCs/>
                <w:lang w:val="en-US"/>
              </w:rPr>
            </w:pPr>
          </w:p>
        </w:tc>
        <w:tc>
          <w:tcPr>
            <w:tcW w:w="2880" w:type="dxa"/>
            <w:gridSpan w:val="3"/>
          </w:tcPr>
          <w:p w14:paraId="43E8EF84" w14:textId="77777777" w:rsidR="00581955" w:rsidRPr="005C6119" w:rsidRDefault="00581955" w:rsidP="00853FF6">
            <w:pPr>
              <w:spacing w:line="290" w:lineRule="atLeast"/>
              <w:ind w:left="-108" w:right="-108"/>
              <w:jc w:val="center"/>
              <w:rPr>
                <w:rFonts w:cs="Times New Roman"/>
                <w:b/>
                <w:bCs/>
              </w:rPr>
            </w:pPr>
            <w:r w:rsidRPr="005C6119">
              <w:rPr>
                <w:rFonts w:cs="Times New Roman"/>
                <w:b/>
                <w:bCs/>
              </w:rPr>
              <w:t>Financial statements in which</w:t>
            </w:r>
          </w:p>
        </w:tc>
        <w:tc>
          <w:tcPr>
            <w:tcW w:w="270" w:type="dxa"/>
          </w:tcPr>
          <w:p w14:paraId="5A397218" w14:textId="77777777" w:rsidR="00581955" w:rsidRPr="005C6119" w:rsidRDefault="00581955" w:rsidP="00853FF6">
            <w:pPr>
              <w:spacing w:line="290" w:lineRule="atLeast"/>
              <w:ind w:left="-108" w:right="-108"/>
              <w:jc w:val="center"/>
              <w:rPr>
                <w:rFonts w:cs="Times New Roman"/>
                <w:b/>
                <w:bCs/>
              </w:rPr>
            </w:pPr>
          </w:p>
        </w:tc>
        <w:tc>
          <w:tcPr>
            <w:tcW w:w="2610" w:type="dxa"/>
            <w:gridSpan w:val="3"/>
          </w:tcPr>
          <w:p w14:paraId="68DAE612" w14:textId="77777777" w:rsidR="00581955" w:rsidRPr="005C6119" w:rsidRDefault="00581955" w:rsidP="00853FF6">
            <w:pPr>
              <w:spacing w:line="290" w:lineRule="atLeast"/>
              <w:ind w:left="-108" w:right="-108"/>
              <w:jc w:val="center"/>
              <w:rPr>
                <w:rFonts w:cs="Times New Roman"/>
                <w:b/>
                <w:bCs/>
              </w:rPr>
            </w:pPr>
            <w:r w:rsidRPr="005C6119">
              <w:rPr>
                <w:rFonts w:cs="Times New Roman"/>
                <w:b/>
                <w:bCs/>
              </w:rPr>
              <w:t>Separate</w:t>
            </w:r>
          </w:p>
        </w:tc>
      </w:tr>
      <w:tr w:rsidR="00581955" w:rsidRPr="005C6119" w14:paraId="5602D591" w14:textId="77777777" w:rsidTr="0070418D">
        <w:trPr>
          <w:tblHeader/>
        </w:trPr>
        <w:tc>
          <w:tcPr>
            <w:tcW w:w="3870" w:type="dxa"/>
          </w:tcPr>
          <w:p w14:paraId="4D20D444" w14:textId="77777777" w:rsidR="00581955" w:rsidRPr="005C6119" w:rsidRDefault="00581955" w:rsidP="00853FF6">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thaiDistribute"/>
              <w:rPr>
                <w:rFonts w:cs="Times New Roman"/>
                <w:lang w:val="en-US"/>
              </w:rPr>
            </w:pPr>
          </w:p>
        </w:tc>
        <w:tc>
          <w:tcPr>
            <w:tcW w:w="2880" w:type="dxa"/>
            <w:gridSpan w:val="3"/>
          </w:tcPr>
          <w:p w14:paraId="7F7C0C24" w14:textId="77777777" w:rsidR="00581955" w:rsidRPr="005C6119" w:rsidRDefault="00581955" w:rsidP="00853FF6">
            <w:pPr>
              <w:spacing w:line="290" w:lineRule="atLeast"/>
              <w:ind w:left="-108" w:right="-108"/>
              <w:jc w:val="center"/>
              <w:rPr>
                <w:rFonts w:cs="Times New Roman"/>
                <w:b/>
                <w:bCs/>
              </w:rPr>
            </w:pPr>
            <w:r w:rsidRPr="005C6119">
              <w:rPr>
                <w:rFonts w:cs="Times New Roman"/>
                <w:b/>
                <w:bCs/>
              </w:rPr>
              <w:t>the equity method is applied</w:t>
            </w:r>
          </w:p>
        </w:tc>
        <w:tc>
          <w:tcPr>
            <w:tcW w:w="270" w:type="dxa"/>
          </w:tcPr>
          <w:p w14:paraId="54EAC04E" w14:textId="77777777" w:rsidR="00581955" w:rsidRPr="005C6119" w:rsidRDefault="00581955" w:rsidP="00853FF6">
            <w:pPr>
              <w:spacing w:line="290" w:lineRule="atLeast"/>
              <w:ind w:left="-108" w:right="-108"/>
              <w:jc w:val="center"/>
              <w:rPr>
                <w:rFonts w:cs="Times New Roman"/>
                <w:b/>
                <w:bCs/>
              </w:rPr>
            </w:pPr>
          </w:p>
        </w:tc>
        <w:tc>
          <w:tcPr>
            <w:tcW w:w="2610" w:type="dxa"/>
            <w:gridSpan w:val="3"/>
          </w:tcPr>
          <w:p w14:paraId="4CE05AA9" w14:textId="77777777" w:rsidR="00581955" w:rsidRPr="005C6119" w:rsidRDefault="00581955" w:rsidP="00853FF6">
            <w:pPr>
              <w:spacing w:line="290" w:lineRule="atLeast"/>
              <w:ind w:left="-108" w:right="-108"/>
              <w:jc w:val="center"/>
              <w:rPr>
                <w:rFonts w:cs="Times New Roman"/>
                <w:b/>
                <w:bCs/>
              </w:rPr>
            </w:pPr>
            <w:r w:rsidRPr="005C6119">
              <w:rPr>
                <w:rFonts w:cs="Times New Roman"/>
                <w:b/>
                <w:bCs/>
              </w:rPr>
              <w:t>financial statements</w:t>
            </w:r>
          </w:p>
        </w:tc>
      </w:tr>
      <w:tr w:rsidR="00581955" w:rsidRPr="005C6119" w14:paraId="30E2EBA5" w14:textId="77777777" w:rsidTr="0070418D">
        <w:trPr>
          <w:tblHeader/>
        </w:trPr>
        <w:tc>
          <w:tcPr>
            <w:tcW w:w="3870" w:type="dxa"/>
          </w:tcPr>
          <w:p w14:paraId="45C80327" w14:textId="39E97286" w:rsidR="00581955" w:rsidRPr="00581955" w:rsidRDefault="00581955" w:rsidP="00853FF6">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thaiDistribute"/>
              <w:rPr>
                <w:rFonts w:cs="Times New Roman"/>
                <w:lang w:val="en-US"/>
              </w:rPr>
            </w:pPr>
            <w:r w:rsidRPr="00581955">
              <w:rPr>
                <w:rFonts w:cs="Times New Roman"/>
                <w:b/>
                <w:bCs/>
                <w:i/>
                <w:iCs/>
              </w:rPr>
              <w:t>Six-month period ended 30 June</w:t>
            </w:r>
          </w:p>
        </w:tc>
        <w:tc>
          <w:tcPr>
            <w:tcW w:w="1350" w:type="dxa"/>
          </w:tcPr>
          <w:p w14:paraId="252DC317" w14:textId="37C044EC" w:rsidR="00581955" w:rsidRPr="00581955" w:rsidRDefault="00581955" w:rsidP="00853FF6">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center"/>
              <w:rPr>
                <w:rFonts w:cs="Times New Roman"/>
                <w:lang w:val="en-US"/>
              </w:rPr>
            </w:pPr>
            <w:r w:rsidRPr="00581955">
              <w:rPr>
                <w:rFonts w:cs="Times New Roman"/>
                <w:lang w:val="en-US"/>
              </w:rPr>
              <w:t>2026</w:t>
            </w:r>
          </w:p>
        </w:tc>
        <w:tc>
          <w:tcPr>
            <w:tcW w:w="252" w:type="dxa"/>
          </w:tcPr>
          <w:p w14:paraId="67A20D9D" w14:textId="77777777" w:rsidR="00581955" w:rsidRPr="00581955" w:rsidRDefault="00581955" w:rsidP="00853FF6">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center"/>
              <w:rPr>
                <w:rFonts w:cs="Times New Roman"/>
                <w:lang w:val="en-US"/>
              </w:rPr>
            </w:pPr>
          </w:p>
        </w:tc>
        <w:tc>
          <w:tcPr>
            <w:tcW w:w="1278" w:type="dxa"/>
          </w:tcPr>
          <w:p w14:paraId="4EF12C15" w14:textId="166D89ED" w:rsidR="00581955" w:rsidRPr="00581955" w:rsidRDefault="00581955" w:rsidP="00853FF6">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center"/>
              <w:rPr>
                <w:rFonts w:cs="Times New Roman"/>
                <w:lang w:val="en-US"/>
              </w:rPr>
            </w:pPr>
            <w:r w:rsidRPr="00581955">
              <w:rPr>
                <w:rFonts w:cs="Times New Roman"/>
                <w:lang w:val="en-US"/>
              </w:rPr>
              <w:t>2025</w:t>
            </w:r>
          </w:p>
        </w:tc>
        <w:tc>
          <w:tcPr>
            <w:tcW w:w="270" w:type="dxa"/>
          </w:tcPr>
          <w:p w14:paraId="1534F8A0" w14:textId="77777777" w:rsidR="00581955" w:rsidRPr="00581955" w:rsidRDefault="00581955" w:rsidP="00853FF6">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center"/>
              <w:rPr>
                <w:rFonts w:cs="Times New Roman"/>
                <w:lang w:val="en-US"/>
              </w:rPr>
            </w:pPr>
          </w:p>
        </w:tc>
        <w:tc>
          <w:tcPr>
            <w:tcW w:w="1170" w:type="dxa"/>
          </w:tcPr>
          <w:p w14:paraId="2C32C12E" w14:textId="53E2717D" w:rsidR="00581955" w:rsidRPr="00581955" w:rsidRDefault="00581955" w:rsidP="00853FF6">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center"/>
              <w:rPr>
                <w:rFonts w:cs="Times New Roman"/>
                <w:lang w:val="en-US"/>
              </w:rPr>
            </w:pPr>
            <w:r w:rsidRPr="00581955">
              <w:rPr>
                <w:rFonts w:cs="Times New Roman"/>
                <w:lang w:val="en-US"/>
              </w:rPr>
              <w:t>2026</w:t>
            </w:r>
          </w:p>
        </w:tc>
        <w:tc>
          <w:tcPr>
            <w:tcW w:w="270" w:type="dxa"/>
          </w:tcPr>
          <w:p w14:paraId="3229DE40" w14:textId="77777777" w:rsidR="00581955" w:rsidRPr="00581955" w:rsidRDefault="00581955" w:rsidP="00853FF6">
            <w:pPr>
              <w:tabs>
                <w:tab w:val="left" w:pos="-466"/>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left="-646" w:right="-285"/>
              <w:jc w:val="center"/>
              <w:rPr>
                <w:rFonts w:cs="Times New Roman"/>
                <w:lang w:val="en-US"/>
              </w:rPr>
            </w:pPr>
          </w:p>
        </w:tc>
        <w:tc>
          <w:tcPr>
            <w:tcW w:w="1170" w:type="dxa"/>
          </w:tcPr>
          <w:p w14:paraId="0B3FFD3E" w14:textId="00A00603" w:rsidR="00581955" w:rsidRPr="00581955" w:rsidRDefault="00581955" w:rsidP="00853FF6">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center"/>
              <w:rPr>
                <w:rFonts w:cs="Times New Roman"/>
                <w:lang w:val="en-US"/>
              </w:rPr>
            </w:pPr>
            <w:r w:rsidRPr="00581955">
              <w:rPr>
                <w:rFonts w:cs="Times New Roman"/>
                <w:lang w:val="en-US"/>
              </w:rPr>
              <w:t>2025</w:t>
            </w:r>
          </w:p>
        </w:tc>
      </w:tr>
      <w:tr w:rsidR="00581955" w:rsidRPr="00581955" w14:paraId="408F2B2C" w14:textId="77777777" w:rsidTr="0070418D">
        <w:trPr>
          <w:tblHeader/>
        </w:trPr>
        <w:tc>
          <w:tcPr>
            <w:tcW w:w="3870" w:type="dxa"/>
          </w:tcPr>
          <w:p w14:paraId="0C76F4A8" w14:textId="77777777" w:rsidR="00581955" w:rsidRPr="00581955" w:rsidRDefault="00581955" w:rsidP="00853FF6">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thaiDistribute"/>
              <w:rPr>
                <w:rFonts w:cs="Times New Roman"/>
                <w:b/>
                <w:bCs/>
                <w:i/>
                <w:iCs/>
              </w:rPr>
            </w:pPr>
          </w:p>
        </w:tc>
        <w:tc>
          <w:tcPr>
            <w:tcW w:w="5760" w:type="dxa"/>
            <w:gridSpan w:val="7"/>
          </w:tcPr>
          <w:p w14:paraId="4A949118" w14:textId="77777777" w:rsidR="00581955" w:rsidRPr="00581955" w:rsidRDefault="00581955" w:rsidP="00853FF6">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45"/>
              <w:jc w:val="center"/>
              <w:rPr>
                <w:rFonts w:cs="Times New Roman"/>
                <w:bCs/>
                <w:i/>
                <w:iCs/>
              </w:rPr>
            </w:pPr>
            <w:r w:rsidRPr="00581955">
              <w:rPr>
                <w:rFonts w:cs="Times New Roman"/>
                <w:bCs/>
                <w:i/>
                <w:iCs/>
              </w:rPr>
              <w:t>(in thousand Baht)</w:t>
            </w:r>
          </w:p>
        </w:tc>
      </w:tr>
      <w:tr w:rsidR="00581955" w:rsidRPr="005C6119" w14:paraId="42377357" w14:textId="77777777" w:rsidTr="0070418D">
        <w:tc>
          <w:tcPr>
            <w:tcW w:w="3870" w:type="dxa"/>
          </w:tcPr>
          <w:p w14:paraId="4F780E93" w14:textId="77777777" w:rsidR="00581955" w:rsidRPr="00581955" w:rsidRDefault="00581955" w:rsidP="00853FF6">
            <w:pPr>
              <w:spacing w:line="290" w:lineRule="atLeast"/>
              <w:ind w:right="-108"/>
              <w:rPr>
                <w:rFonts w:cs="Times New Roman"/>
                <w:lang w:val="en-US"/>
              </w:rPr>
            </w:pPr>
            <w:r w:rsidRPr="00581955">
              <w:rPr>
                <w:rFonts w:cs="Times New Roman"/>
                <w:b/>
                <w:bCs/>
              </w:rPr>
              <w:t>Associate</w:t>
            </w:r>
          </w:p>
        </w:tc>
        <w:tc>
          <w:tcPr>
            <w:tcW w:w="1350" w:type="dxa"/>
          </w:tcPr>
          <w:p w14:paraId="4BD40434" w14:textId="77777777" w:rsidR="00581955" w:rsidRPr="00581955" w:rsidRDefault="00581955" w:rsidP="00853FF6">
            <w:pPr>
              <w:tabs>
                <w:tab w:val="decimal" w:pos="848"/>
              </w:tabs>
              <w:spacing w:line="290" w:lineRule="atLeast"/>
              <w:ind w:left="-108" w:right="-119"/>
              <w:rPr>
                <w:rFonts w:cs="Times New Roman"/>
                <w:highlight w:val="yellow"/>
                <w:lang w:val="en-US"/>
              </w:rPr>
            </w:pPr>
          </w:p>
        </w:tc>
        <w:tc>
          <w:tcPr>
            <w:tcW w:w="252" w:type="dxa"/>
          </w:tcPr>
          <w:p w14:paraId="1FB220D3" w14:textId="77777777" w:rsidR="00581955" w:rsidRPr="00581955" w:rsidRDefault="00581955" w:rsidP="00853FF6">
            <w:pPr>
              <w:tabs>
                <w:tab w:val="decimal" w:pos="848"/>
              </w:tabs>
              <w:spacing w:line="290" w:lineRule="atLeast"/>
              <w:ind w:left="-108" w:right="-119"/>
              <w:rPr>
                <w:rFonts w:cs="Times New Roman"/>
                <w:highlight w:val="yellow"/>
                <w:lang w:val="en-US"/>
              </w:rPr>
            </w:pPr>
          </w:p>
        </w:tc>
        <w:tc>
          <w:tcPr>
            <w:tcW w:w="1278" w:type="dxa"/>
          </w:tcPr>
          <w:p w14:paraId="0FA201A4" w14:textId="77777777" w:rsidR="00581955" w:rsidRPr="00581955" w:rsidRDefault="00581955" w:rsidP="00853FF6">
            <w:pPr>
              <w:tabs>
                <w:tab w:val="decimal" w:pos="971"/>
              </w:tabs>
              <w:spacing w:line="290" w:lineRule="atLeast"/>
              <w:ind w:left="-108" w:right="-119"/>
              <w:rPr>
                <w:rFonts w:cs="Times New Roman"/>
                <w:highlight w:val="yellow"/>
                <w:lang w:val="en-US"/>
              </w:rPr>
            </w:pPr>
          </w:p>
        </w:tc>
        <w:tc>
          <w:tcPr>
            <w:tcW w:w="270" w:type="dxa"/>
          </w:tcPr>
          <w:p w14:paraId="5525B2E4" w14:textId="77777777" w:rsidR="00581955" w:rsidRPr="00581955" w:rsidRDefault="00581955" w:rsidP="00853FF6">
            <w:pPr>
              <w:tabs>
                <w:tab w:val="decimal" w:pos="971"/>
              </w:tabs>
              <w:spacing w:line="290" w:lineRule="atLeast"/>
              <w:ind w:left="-108" w:right="-119"/>
              <w:rPr>
                <w:rFonts w:cs="Times New Roman"/>
                <w:highlight w:val="yellow"/>
                <w:lang w:val="en-US"/>
              </w:rPr>
            </w:pPr>
          </w:p>
        </w:tc>
        <w:tc>
          <w:tcPr>
            <w:tcW w:w="1170" w:type="dxa"/>
          </w:tcPr>
          <w:p w14:paraId="224CA527" w14:textId="77777777" w:rsidR="00581955" w:rsidRPr="00581955" w:rsidRDefault="00581955" w:rsidP="00853FF6">
            <w:pPr>
              <w:tabs>
                <w:tab w:val="decimal" w:pos="971"/>
              </w:tabs>
              <w:spacing w:line="290" w:lineRule="atLeast"/>
              <w:ind w:left="-108" w:right="-119"/>
              <w:rPr>
                <w:rFonts w:cs="Times New Roman"/>
                <w:highlight w:val="yellow"/>
                <w:lang w:val="en-US"/>
              </w:rPr>
            </w:pPr>
          </w:p>
        </w:tc>
        <w:tc>
          <w:tcPr>
            <w:tcW w:w="270" w:type="dxa"/>
          </w:tcPr>
          <w:p w14:paraId="71689837" w14:textId="77777777" w:rsidR="00581955" w:rsidRPr="00581955" w:rsidRDefault="00581955" w:rsidP="00853FF6">
            <w:pPr>
              <w:tabs>
                <w:tab w:val="decimal" w:pos="971"/>
              </w:tabs>
              <w:spacing w:line="290" w:lineRule="atLeast"/>
              <w:ind w:left="-376" w:right="-375"/>
              <w:rPr>
                <w:rFonts w:cs="Times New Roman"/>
                <w:highlight w:val="yellow"/>
                <w:lang w:val="en-US"/>
              </w:rPr>
            </w:pPr>
          </w:p>
        </w:tc>
        <w:tc>
          <w:tcPr>
            <w:tcW w:w="1170" w:type="dxa"/>
          </w:tcPr>
          <w:p w14:paraId="54A46805" w14:textId="77777777" w:rsidR="00581955" w:rsidRPr="00581955" w:rsidRDefault="00581955" w:rsidP="00853FF6">
            <w:pPr>
              <w:tabs>
                <w:tab w:val="decimal" w:pos="971"/>
              </w:tabs>
              <w:spacing w:line="290" w:lineRule="atLeast"/>
              <w:ind w:left="-108" w:right="-119"/>
              <w:rPr>
                <w:rFonts w:cs="Times New Roman"/>
                <w:highlight w:val="yellow"/>
                <w:lang w:val="en-US"/>
              </w:rPr>
            </w:pPr>
          </w:p>
        </w:tc>
      </w:tr>
      <w:tr w:rsidR="00581955" w:rsidRPr="005C6119" w14:paraId="4BFD43E7" w14:textId="77777777" w:rsidTr="0070418D">
        <w:tc>
          <w:tcPr>
            <w:tcW w:w="3870" w:type="dxa"/>
          </w:tcPr>
          <w:p w14:paraId="64509D2E" w14:textId="77777777" w:rsidR="00581955" w:rsidRPr="00581955" w:rsidRDefault="00581955" w:rsidP="00853FF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rPr>
                <w:szCs w:val="22"/>
              </w:rPr>
            </w:pPr>
            <w:r w:rsidRPr="00581955">
              <w:rPr>
                <w:szCs w:val="22"/>
              </w:rPr>
              <w:t>Sale of goods</w:t>
            </w:r>
          </w:p>
        </w:tc>
        <w:tc>
          <w:tcPr>
            <w:tcW w:w="1350" w:type="dxa"/>
          </w:tcPr>
          <w:p w14:paraId="03AADFFB" w14:textId="1206E45D" w:rsidR="00581955" w:rsidRPr="000B5C3B" w:rsidRDefault="000B5C3B" w:rsidP="00853FF6">
            <w:pPr>
              <w:tabs>
                <w:tab w:val="decimal" w:pos="966"/>
              </w:tabs>
              <w:spacing w:line="290" w:lineRule="atLeast"/>
              <w:ind w:left="-108" w:right="-119"/>
              <w:rPr>
                <w:rFonts w:cstheme="minorBidi"/>
                <w:lang w:val="en-US"/>
              </w:rPr>
            </w:pPr>
            <w:r w:rsidRPr="000B5C3B">
              <w:rPr>
                <w:rFonts w:cstheme="minorBidi"/>
                <w:lang w:val="en-US"/>
              </w:rPr>
              <w:t>32,</w:t>
            </w:r>
            <w:r w:rsidR="007C525D">
              <w:rPr>
                <w:rFonts w:cstheme="minorBidi"/>
                <w:lang w:val="en-US"/>
              </w:rPr>
              <w:t>520</w:t>
            </w:r>
          </w:p>
        </w:tc>
        <w:tc>
          <w:tcPr>
            <w:tcW w:w="252" w:type="dxa"/>
          </w:tcPr>
          <w:p w14:paraId="4D5F53BC" w14:textId="77777777" w:rsidR="00581955" w:rsidRPr="000B5C3B" w:rsidRDefault="00581955" w:rsidP="00853FF6">
            <w:pPr>
              <w:tabs>
                <w:tab w:val="decimal" w:pos="848"/>
              </w:tabs>
              <w:spacing w:line="290" w:lineRule="atLeast"/>
              <w:ind w:left="-108" w:right="-119"/>
              <w:rPr>
                <w:rFonts w:cs="Times New Roman"/>
                <w:lang w:val="en-US"/>
              </w:rPr>
            </w:pPr>
          </w:p>
        </w:tc>
        <w:tc>
          <w:tcPr>
            <w:tcW w:w="1278" w:type="dxa"/>
          </w:tcPr>
          <w:p w14:paraId="5D1C2BF0" w14:textId="344DF073" w:rsidR="00581955" w:rsidRPr="000B5C3B" w:rsidRDefault="000B5C3B" w:rsidP="00853FF6">
            <w:pPr>
              <w:tabs>
                <w:tab w:val="decimal" w:pos="894"/>
              </w:tabs>
              <w:spacing w:line="290" w:lineRule="atLeast"/>
              <w:ind w:left="-108" w:right="-119"/>
              <w:rPr>
                <w:rFonts w:cs="Times New Roman"/>
                <w:lang w:val="en-US"/>
              </w:rPr>
            </w:pPr>
            <w:r w:rsidRPr="000B5C3B">
              <w:rPr>
                <w:rFonts w:cs="Times New Roman"/>
                <w:lang w:val="en-US"/>
              </w:rPr>
              <w:t>30,524</w:t>
            </w:r>
          </w:p>
        </w:tc>
        <w:tc>
          <w:tcPr>
            <w:tcW w:w="270" w:type="dxa"/>
          </w:tcPr>
          <w:p w14:paraId="1CCE6B75" w14:textId="77777777" w:rsidR="00581955" w:rsidRPr="000B5C3B" w:rsidRDefault="00581955" w:rsidP="00853FF6">
            <w:pPr>
              <w:tabs>
                <w:tab w:val="decimal" w:pos="880"/>
              </w:tabs>
              <w:spacing w:line="290" w:lineRule="atLeast"/>
              <w:ind w:left="-108" w:right="-119"/>
              <w:rPr>
                <w:rFonts w:cstheme="minorBidi"/>
                <w:lang w:val="en-US"/>
              </w:rPr>
            </w:pPr>
          </w:p>
        </w:tc>
        <w:tc>
          <w:tcPr>
            <w:tcW w:w="1170" w:type="dxa"/>
          </w:tcPr>
          <w:p w14:paraId="35FD361B" w14:textId="045EEC80" w:rsidR="00581955" w:rsidRPr="000B5C3B" w:rsidRDefault="000B5C3B" w:rsidP="00853FF6">
            <w:pPr>
              <w:tabs>
                <w:tab w:val="decimal" w:pos="880"/>
              </w:tabs>
              <w:spacing w:line="290" w:lineRule="atLeast"/>
              <w:ind w:left="-108" w:right="-119"/>
              <w:rPr>
                <w:rFonts w:cstheme="minorBidi"/>
                <w:lang w:val="en-US"/>
              </w:rPr>
            </w:pPr>
            <w:r w:rsidRPr="000B5C3B">
              <w:rPr>
                <w:rFonts w:cstheme="minorBidi"/>
                <w:lang w:val="en-US"/>
              </w:rPr>
              <w:t>32,</w:t>
            </w:r>
            <w:r w:rsidR="007C525D">
              <w:rPr>
                <w:rFonts w:cstheme="minorBidi"/>
                <w:lang w:val="en-US"/>
              </w:rPr>
              <w:t>520</w:t>
            </w:r>
          </w:p>
        </w:tc>
        <w:tc>
          <w:tcPr>
            <w:tcW w:w="270" w:type="dxa"/>
          </w:tcPr>
          <w:p w14:paraId="4E11720A" w14:textId="77777777" w:rsidR="00581955" w:rsidRPr="000B5C3B" w:rsidRDefault="00581955" w:rsidP="00853FF6">
            <w:pPr>
              <w:tabs>
                <w:tab w:val="decimal" w:pos="971"/>
              </w:tabs>
              <w:spacing w:line="290" w:lineRule="atLeast"/>
              <w:ind w:left="-108" w:right="-119"/>
              <w:rPr>
                <w:rFonts w:cstheme="minorBidi"/>
                <w:lang w:val="en-US"/>
              </w:rPr>
            </w:pPr>
          </w:p>
        </w:tc>
        <w:tc>
          <w:tcPr>
            <w:tcW w:w="1170" w:type="dxa"/>
          </w:tcPr>
          <w:p w14:paraId="0E50C75F" w14:textId="5E054ED8" w:rsidR="00581955" w:rsidRPr="000B5C3B" w:rsidRDefault="000B5C3B" w:rsidP="00853FF6">
            <w:pPr>
              <w:tabs>
                <w:tab w:val="decimal" w:pos="882"/>
              </w:tabs>
              <w:spacing w:line="290" w:lineRule="atLeast"/>
              <w:ind w:left="-108" w:right="-119"/>
              <w:rPr>
                <w:rFonts w:cstheme="minorBidi"/>
                <w:lang w:val="en-US"/>
              </w:rPr>
            </w:pPr>
            <w:r w:rsidRPr="000B5C3B">
              <w:rPr>
                <w:rFonts w:cstheme="minorBidi"/>
                <w:lang w:val="en-US"/>
              </w:rPr>
              <w:t>30,524</w:t>
            </w:r>
          </w:p>
        </w:tc>
      </w:tr>
      <w:tr w:rsidR="00581955" w:rsidRPr="005C6119" w14:paraId="6A9566C8" w14:textId="77777777" w:rsidTr="0070418D">
        <w:tc>
          <w:tcPr>
            <w:tcW w:w="3870" w:type="dxa"/>
          </w:tcPr>
          <w:p w14:paraId="4E22DE31" w14:textId="77777777" w:rsidR="00581955" w:rsidRPr="00581955" w:rsidRDefault="00581955" w:rsidP="00853FF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rPr>
                <w:szCs w:val="22"/>
              </w:rPr>
            </w:pPr>
            <w:r w:rsidRPr="00581955">
              <w:rPr>
                <w:szCs w:val="22"/>
              </w:rPr>
              <w:t>Rental income</w:t>
            </w:r>
          </w:p>
        </w:tc>
        <w:tc>
          <w:tcPr>
            <w:tcW w:w="1350" w:type="dxa"/>
          </w:tcPr>
          <w:p w14:paraId="2AB2DF82" w14:textId="215A72A9" w:rsidR="00581955" w:rsidRPr="000B5C3B" w:rsidRDefault="000B5C3B" w:rsidP="00853FF6">
            <w:pPr>
              <w:tabs>
                <w:tab w:val="decimal" w:pos="966"/>
              </w:tabs>
              <w:spacing w:line="290" w:lineRule="atLeast"/>
              <w:ind w:left="-108" w:right="-119"/>
              <w:rPr>
                <w:rFonts w:cstheme="minorBidi"/>
                <w:lang w:val="en-US"/>
              </w:rPr>
            </w:pPr>
            <w:r w:rsidRPr="000B5C3B">
              <w:rPr>
                <w:rFonts w:cstheme="minorBidi"/>
                <w:lang w:val="en-US"/>
              </w:rPr>
              <w:t>1,900</w:t>
            </w:r>
          </w:p>
        </w:tc>
        <w:tc>
          <w:tcPr>
            <w:tcW w:w="252" w:type="dxa"/>
          </w:tcPr>
          <w:p w14:paraId="2B3552AC" w14:textId="77777777" w:rsidR="00581955" w:rsidRPr="000B5C3B" w:rsidRDefault="00581955" w:rsidP="00853FF6">
            <w:pPr>
              <w:tabs>
                <w:tab w:val="decimal" w:pos="848"/>
              </w:tabs>
              <w:spacing w:line="290" w:lineRule="atLeast"/>
              <w:ind w:left="-108" w:right="-119"/>
              <w:rPr>
                <w:rFonts w:cs="Times New Roman"/>
                <w:lang w:val="en-US"/>
              </w:rPr>
            </w:pPr>
          </w:p>
        </w:tc>
        <w:tc>
          <w:tcPr>
            <w:tcW w:w="1278" w:type="dxa"/>
          </w:tcPr>
          <w:p w14:paraId="37B15F29" w14:textId="1A0054CF" w:rsidR="00581955" w:rsidRPr="000B5C3B" w:rsidRDefault="000B5C3B" w:rsidP="00853FF6">
            <w:pPr>
              <w:tabs>
                <w:tab w:val="decimal" w:pos="894"/>
              </w:tabs>
              <w:spacing w:line="290" w:lineRule="atLeast"/>
              <w:ind w:left="-108" w:right="-119"/>
              <w:rPr>
                <w:rFonts w:cs="Times New Roman"/>
                <w:lang w:val="en-US"/>
              </w:rPr>
            </w:pPr>
            <w:r w:rsidRPr="000B5C3B">
              <w:rPr>
                <w:rFonts w:cs="Times New Roman"/>
                <w:lang w:val="en-US"/>
              </w:rPr>
              <w:t>1,543</w:t>
            </w:r>
          </w:p>
        </w:tc>
        <w:tc>
          <w:tcPr>
            <w:tcW w:w="270" w:type="dxa"/>
          </w:tcPr>
          <w:p w14:paraId="2A9C7718" w14:textId="77777777" w:rsidR="00581955" w:rsidRPr="000B5C3B" w:rsidRDefault="00581955" w:rsidP="00853FF6">
            <w:pPr>
              <w:tabs>
                <w:tab w:val="decimal" w:pos="880"/>
              </w:tabs>
              <w:spacing w:line="290" w:lineRule="atLeast"/>
              <w:ind w:left="-108" w:right="-119"/>
            </w:pPr>
          </w:p>
        </w:tc>
        <w:tc>
          <w:tcPr>
            <w:tcW w:w="1170" w:type="dxa"/>
          </w:tcPr>
          <w:p w14:paraId="4F91AD55" w14:textId="0384FF0D" w:rsidR="00581955" w:rsidRPr="000B5C3B" w:rsidRDefault="000B5C3B" w:rsidP="00853FF6">
            <w:pPr>
              <w:tabs>
                <w:tab w:val="decimal" w:pos="880"/>
              </w:tabs>
              <w:spacing w:line="290" w:lineRule="atLeast"/>
              <w:ind w:left="-108" w:right="-119"/>
            </w:pPr>
            <w:r w:rsidRPr="000B5C3B">
              <w:t>1,900</w:t>
            </w:r>
          </w:p>
        </w:tc>
        <w:tc>
          <w:tcPr>
            <w:tcW w:w="270" w:type="dxa"/>
          </w:tcPr>
          <w:p w14:paraId="22B37903" w14:textId="77777777" w:rsidR="00581955" w:rsidRPr="000B5C3B" w:rsidRDefault="00581955" w:rsidP="00853FF6">
            <w:pPr>
              <w:tabs>
                <w:tab w:val="decimal" w:pos="971"/>
              </w:tabs>
              <w:spacing w:line="290" w:lineRule="atLeast"/>
              <w:ind w:left="-108" w:right="-119"/>
            </w:pPr>
          </w:p>
        </w:tc>
        <w:tc>
          <w:tcPr>
            <w:tcW w:w="1170" w:type="dxa"/>
          </w:tcPr>
          <w:p w14:paraId="5A36277A" w14:textId="613657C7" w:rsidR="00581955" w:rsidRPr="000B5C3B" w:rsidRDefault="000B5C3B" w:rsidP="00853FF6">
            <w:pPr>
              <w:tabs>
                <w:tab w:val="decimal" w:pos="882"/>
              </w:tabs>
              <w:spacing w:line="290" w:lineRule="atLeast"/>
              <w:ind w:left="-108" w:right="-119"/>
            </w:pPr>
            <w:r w:rsidRPr="000B5C3B">
              <w:t>1,543</w:t>
            </w:r>
          </w:p>
        </w:tc>
      </w:tr>
      <w:tr w:rsidR="00581955" w:rsidRPr="005C6119" w14:paraId="2B209B40" w14:textId="77777777" w:rsidTr="0070418D">
        <w:tc>
          <w:tcPr>
            <w:tcW w:w="3870" w:type="dxa"/>
          </w:tcPr>
          <w:p w14:paraId="00950357" w14:textId="77777777" w:rsidR="00581955" w:rsidRPr="00581955" w:rsidRDefault="00581955" w:rsidP="00853FF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rPr>
                <w:szCs w:val="22"/>
              </w:rPr>
            </w:pPr>
            <w:r w:rsidRPr="00581955">
              <w:rPr>
                <w:szCs w:val="22"/>
              </w:rPr>
              <w:t>Dividend income</w:t>
            </w:r>
          </w:p>
        </w:tc>
        <w:tc>
          <w:tcPr>
            <w:tcW w:w="1350" w:type="dxa"/>
          </w:tcPr>
          <w:p w14:paraId="6FADDDAB" w14:textId="25ED7212" w:rsidR="00581955" w:rsidRPr="000B5C3B" w:rsidRDefault="000B5C3B" w:rsidP="000B5C3B">
            <w:pPr>
              <w:tabs>
                <w:tab w:val="decimal" w:pos="707"/>
              </w:tabs>
              <w:spacing w:line="290" w:lineRule="atLeast"/>
              <w:ind w:left="-108" w:right="-119"/>
              <w:rPr>
                <w:rFonts w:cstheme="minorBidi"/>
                <w:lang w:val="en-US"/>
              </w:rPr>
            </w:pPr>
            <w:r w:rsidRPr="000B5C3B">
              <w:rPr>
                <w:rFonts w:cstheme="minorBidi"/>
                <w:lang w:val="en-US"/>
              </w:rPr>
              <w:t>-</w:t>
            </w:r>
          </w:p>
        </w:tc>
        <w:tc>
          <w:tcPr>
            <w:tcW w:w="252" w:type="dxa"/>
          </w:tcPr>
          <w:p w14:paraId="7C1DEABF" w14:textId="77777777" w:rsidR="00581955" w:rsidRPr="000B5C3B" w:rsidRDefault="00581955" w:rsidP="00853FF6">
            <w:pPr>
              <w:tabs>
                <w:tab w:val="decimal" w:pos="848"/>
              </w:tabs>
              <w:spacing w:line="290" w:lineRule="atLeast"/>
              <w:ind w:left="-108" w:right="-119"/>
              <w:rPr>
                <w:rFonts w:cs="Times New Roman"/>
                <w:lang w:val="en-US"/>
              </w:rPr>
            </w:pPr>
          </w:p>
        </w:tc>
        <w:tc>
          <w:tcPr>
            <w:tcW w:w="1278" w:type="dxa"/>
          </w:tcPr>
          <w:p w14:paraId="22C38FE8" w14:textId="072C8857" w:rsidR="00581955" w:rsidRPr="000B5C3B" w:rsidRDefault="000B5C3B" w:rsidP="00853FF6">
            <w:pPr>
              <w:tabs>
                <w:tab w:val="decimal" w:pos="714"/>
              </w:tabs>
              <w:spacing w:line="290" w:lineRule="atLeast"/>
              <w:ind w:left="-108" w:right="-119"/>
            </w:pPr>
            <w:r w:rsidRPr="000B5C3B">
              <w:t>-</w:t>
            </w:r>
            <w:r>
              <w:t xml:space="preserve"> </w:t>
            </w:r>
          </w:p>
        </w:tc>
        <w:tc>
          <w:tcPr>
            <w:tcW w:w="270" w:type="dxa"/>
          </w:tcPr>
          <w:p w14:paraId="43748E20" w14:textId="77777777" w:rsidR="00581955" w:rsidRPr="000B5C3B" w:rsidRDefault="00581955" w:rsidP="00853FF6">
            <w:pPr>
              <w:tabs>
                <w:tab w:val="decimal" w:pos="880"/>
              </w:tabs>
              <w:spacing w:line="290" w:lineRule="atLeast"/>
              <w:ind w:left="-108" w:right="-119"/>
            </w:pPr>
          </w:p>
        </w:tc>
        <w:tc>
          <w:tcPr>
            <w:tcW w:w="1170" w:type="dxa"/>
          </w:tcPr>
          <w:p w14:paraId="697D291B" w14:textId="145D81A7" w:rsidR="00581955" w:rsidRPr="000B5C3B" w:rsidRDefault="000B5C3B" w:rsidP="00853FF6">
            <w:pPr>
              <w:tabs>
                <w:tab w:val="decimal" w:pos="880"/>
              </w:tabs>
              <w:spacing w:line="290" w:lineRule="atLeast"/>
              <w:ind w:left="-108" w:right="-119"/>
            </w:pPr>
            <w:r w:rsidRPr="000B5C3B">
              <w:t>4,032</w:t>
            </w:r>
          </w:p>
        </w:tc>
        <w:tc>
          <w:tcPr>
            <w:tcW w:w="270" w:type="dxa"/>
          </w:tcPr>
          <w:p w14:paraId="019ED597" w14:textId="77777777" w:rsidR="00581955" w:rsidRPr="000B5C3B" w:rsidRDefault="00581955" w:rsidP="00853FF6">
            <w:pPr>
              <w:tabs>
                <w:tab w:val="decimal" w:pos="971"/>
              </w:tabs>
              <w:spacing w:line="290" w:lineRule="atLeast"/>
              <w:ind w:left="-108" w:right="-119"/>
            </w:pPr>
          </w:p>
        </w:tc>
        <w:tc>
          <w:tcPr>
            <w:tcW w:w="1170" w:type="dxa"/>
          </w:tcPr>
          <w:p w14:paraId="4574C118" w14:textId="4E3D07AD" w:rsidR="00581955" w:rsidRPr="000B5C3B" w:rsidRDefault="00CA57B8" w:rsidP="00CA57B8">
            <w:pPr>
              <w:tabs>
                <w:tab w:val="decimal" w:pos="880"/>
              </w:tabs>
              <w:spacing w:line="290" w:lineRule="atLeast"/>
              <w:ind w:left="-108" w:right="-119"/>
            </w:pPr>
            <w:r>
              <w:t>3,632</w:t>
            </w:r>
          </w:p>
        </w:tc>
      </w:tr>
      <w:tr w:rsidR="00581955" w:rsidRPr="005C6119" w14:paraId="291C46BC" w14:textId="77777777" w:rsidTr="0070418D">
        <w:tc>
          <w:tcPr>
            <w:tcW w:w="3870" w:type="dxa"/>
          </w:tcPr>
          <w:p w14:paraId="1CF0A9EA" w14:textId="77777777" w:rsidR="00581955" w:rsidRPr="00581955" w:rsidRDefault="00581955" w:rsidP="00853FF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rPr>
                <w:szCs w:val="22"/>
              </w:rPr>
            </w:pPr>
            <w:r w:rsidRPr="00581955">
              <w:rPr>
                <w:szCs w:val="22"/>
              </w:rPr>
              <w:t>Interest income</w:t>
            </w:r>
          </w:p>
        </w:tc>
        <w:tc>
          <w:tcPr>
            <w:tcW w:w="1350" w:type="dxa"/>
          </w:tcPr>
          <w:p w14:paraId="57B32A4F" w14:textId="5F5E6D36" w:rsidR="00581955" w:rsidRPr="000B5C3B" w:rsidRDefault="000B5C3B" w:rsidP="00853FF6">
            <w:pPr>
              <w:tabs>
                <w:tab w:val="decimal" w:pos="966"/>
              </w:tabs>
              <w:spacing w:line="290" w:lineRule="atLeast"/>
              <w:ind w:left="-108" w:right="-119"/>
              <w:rPr>
                <w:rFonts w:cs="Times New Roman"/>
                <w:lang w:val="en-US"/>
              </w:rPr>
            </w:pPr>
            <w:r w:rsidRPr="000B5C3B">
              <w:rPr>
                <w:rFonts w:cs="Times New Roman"/>
                <w:lang w:val="en-US"/>
              </w:rPr>
              <w:t>12</w:t>
            </w:r>
          </w:p>
        </w:tc>
        <w:tc>
          <w:tcPr>
            <w:tcW w:w="252" w:type="dxa"/>
          </w:tcPr>
          <w:p w14:paraId="0F6AEA4D" w14:textId="77777777" w:rsidR="00581955" w:rsidRPr="000B5C3B" w:rsidRDefault="00581955" w:rsidP="00853FF6">
            <w:pPr>
              <w:tabs>
                <w:tab w:val="decimal" w:pos="848"/>
              </w:tabs>
              <w:spacing w:line="290" w:lineRule="atLeast"/>
              <w:ind w:left="-108" w:right="-119"/>
              <w:rPr>
                <w:rFonts w:cs="Times New Roman"/>
                <w:lang w:val="en-US"/>
              </w:rPr>
            </w:pPr>
          </w:p>
        </w:tc>
        <w:tc>
          <w:tcPr>
            <w:tcW w:w="1278" w:type="dxa"/>
          </w:tcPr>
          <w:p w14:paraId="13AB3809" w14:textId="0817FB1C" w:rsidR="00581955" w:rsidRPr="000B5C3B" w:rsidRDefault="000B5C3B" w:rsidP="00853FF6">
            <w:pPr>
              <w:tabs>
                <w:tab w:val="decimal" w:pos="894"/>
              </w:tabs>
              <w:spacing w:line="290" w:lineRule="atLeast"/>
              <w:ind w:left="-108" w:right="-119"/>
              <w:rPr>
                <w:rFonts w:cs="Times New Roman"/>
                <w:lang w:val="en-US"/>
              </w:rPr>
            </w:pPr>
            <w:r w:rsidRPr="000B5C3B">
              <w:rPr>
                <w:rFonts w:cs="Times New Roman"/>
                <w:lang w:val="en-US"/>
              </w:rPr>
              <w:t>91</w:t>
            </w:r>
          </w:p>
        </w:tc>
        <w:tc>
          <w:tcPr>
            <w:tcW w:w="270" w:type="dxa"/>
          </w:tcPr>
          <w:p w14:paraId="2A915D41" w14:textId="77777777" w:rsidR="00581955" w:rsidRPr="000B5C3B" w:rsidRDefault="00581955" w:rsidP="00853FF6">
            <w:pPr>
              <w:tabs>
                <w:tab w:val="decimal" w:pos="880"/>
              </w:tabs>
              <w:spacing w:line="290" w:lineRule="atLeast"/>
              <w:ind w:left="-108" w:right="-119"/>
            </w:pPr>
          </w:p>
        </w:tc>
        <w:tc>
          <w:tcPr>
            <w:tcW w:w="1170" w:type="dxa"/>
          </w:tcPr>
          <w:p w14:paraId="25B351FE" w14:textId="56C50FB5" w:rsidR="00581955" w:rsidRPr="000B5C3B" w:rsidRDefault="000B5C3B" w:rsidP="00853FF6">
            <w:pPr>
              <w:tabs>
                <w:tab w:val="decimal" w:pos="880"/>
              </w:tabs>
              <w:spacing w:line="290" w:lineRule="atLeast"/>
              <w:ind w:left="-108" w:right="-119"/>
            </w:pPr>
            <w:r w:rsidRPr="000B5C3B">
              <w:t>12</w:t>
            </w:r>
          </w:p>
        </w:tc>
        <w:tc>
          <w:tcPr>
            <w:tcW w:w="270" w:type="dxa"/>
          </w:tcPr>
          <w:p w14:paraId="6B5D4CC5" w14:textId="77777777" w:rsidR="00581955" w:rsidRPr="000B5C3B" w:rsidRDefault="00581955" w:rsidP="00853FF6">
            <w:pPr>
              <w:tabs>
                <w:tab w:val="decimal" w:pos="971"/>
              </w:tabs>
              <w:spacing w:line="290" w:lineRule="atLeast"/>
              <w:ind w:left="-108" w:right="-119"/>
            </w:pPr>
          </w:p>
        </w:tc>
        <w:tc>
          <w:tcPr>
            <w:tcW w:w="1170" w:type="dxa"/>
          </w:tcPr>
          <w:p w14:paraId="7557170D" w14:textId="23C2DA25" w:rsidR="00581955" w:rsidRPr="000B5C3B" w:rsidRDefault="000B5C3B" w:rsidP="00853FF6">
            <w:pPr>
              <w:tabs>
                <w:tab w:val="decimal" w:pos="882"/>
              </w:tabs>
              <w:spacing w:line="290" w:lineRule="atLeast"/>
              <w:ind w:left="-108" w:right="-119"/>
            </w:pPr>
            <w:r w:rsidRPr="000B5C3B">
              <w:t>91</w:t>
            </w:r>
          </w:p>
        </w:tc>
      </w:tr>
      <w:tr w:rsidR="00581955" w:rsidRPr="005C6119" w14:paraId="0D7A9477" w14:textId="77777777" w:rsidTr="0070418D">
        <w:tc>
          <w:tcPr>
            <w:tcW w:w="3870" w:type="dxa"/>
          </w:tcPr>
          <w:p w14:paraId="3CD25B43" w14:textId="77777777" w:rsidR="00581955" w:rsidRPr="00581955" w:rsidRDefault="00581955" w:rsidP="00853FF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0"/>
              <w:rPr>
                <w:rFonts w:cstheme="minorBidi"/>
                <w:szCs w:val="28"/>
                <w:lang w:val="en-US" w:bidi="th-TH"/>
              </w:rPr>
            </w:pPr>
            <w:r w:rsidRPr="00581955">
              <w:rPr>
                <w:szCs w:val="22"/>
              </w:rPr>
              <w:t>Other</w:t>
            </w:r>
            <w:r w:rsidRPr="00581955">
              <w:rPr>
                <w:rFonts w:cstheme="minorBidi" w:hint="cs"/>
                <w:szCs w:val="28"/>
                <w:cs/>
                <w:lang w:bidi="th-TH"/>
              </w:rPr>
              <w:t xml:space="preserve"> </w:t>
            </w:r>
            <w:r w:rsidRPr="00581955">
              <w:rPr>
                <w:rFonts w:cstheme="minorBidi"/>
                <w:szCs w:val="28"/>
                <w:lang w:val="en-US" w:bidi="th-TH"/>
              </w:rPr>
              <w:t>income</w:t>
            </w:r>
          </w:p>
        </w:tc>
        <w:tc>
          <w:tcPr>
            <w:tcW w:w="1350" w:type="dxa"/>
          </w:tcPr>
          <w:p w14:paraId="6D03DF52" w14:textId="407D1938" w:rsidR="00581955" w:rsidRPr="000B5C3B" w:rsidRDefault="000B5C3B" w:rsidP="00853FF6">
            <w:pPr>
              <w:tabs>
                <w:tab w:val="decimal" w:pos="966"/>
              </w:tabs>
              <w:spacing w:line="290" w:lineRule="atLeast"/>
              <w:ind w:left="-108" w:right="-119"/>
              <w:rPr>
                <w:rFonts w:cs="Times New Roman"/>
                <w:lang w:val="en-US"/>
              </w:rPr>
            </w:pPr>
            <w:r w:rsidRPr="000B5C3B">
              <w:rPr>
                <w:rFonts w:cs="Times New Roman"/>
                <w:lang w:val="en-US"/>
              </w:rPr>
              <w:t>14,378</w:t>
            </w:r>
          </w:p>
        </w:tc>
        <w:tc>
          <w:tcPr>
            <w:tcW w:w="252" w:type="dxa"/>
          </w:tcPr>
          <w:p w14:paraId="489B3FA7" w14:textId="77777777" w:rsidR="00581955" w:rsidRPr="000B5C3B" w:rsidRDefault="00581955" w:rsidP="00853FF6">
            <w:pPr>
              <w:tabs>
                <w:tab w:val="decimal" w:pos="848"/>
              </w:tabs>
              <w:spacing w:line="290" w:lineRule="atLeast"/>
              <w:ind w:left="-108" w:right="-119"/>
              <w:rPr>
                <w:rFonts w:cs="Times New Roman"/>
                <w:lang w:val="en-US"/>
              </w:rPr>
            </w:pPr>
          </w:p>
        </w:tc>
        <w:tc>
          <w:tcPr>
            <w:tcW w:w="1278" w:type="dxa"/>
          </w:tcPr>
          <w:p w14:paraId="06E5D50B" w14:textId="792FDDBC" w:rsidR="00581955" w:rsidRPr="000B5C3B" w:rsidRDefault="000B5C3B" w:rsidP="00853FF6">
            <w:pPr>
              <w:tabs>
                <w:tab w:val="decimal" w:pos="894"/>
              </w:tabs>
              <w:spacing w:line="290" w:lineRule="atLeast"/>
              <w:ind w:left="-108" w:right="-119"/>
              <w:rPr>
                <w:rFonts w:cs="Times New Roman"/>
                <w:lang w:val="en-US"/>
              </w:rPr>
            </w:pPr>
            <w:r w:rsidRPr="000B5C3B">
              <w:rPr>
                <w:rFonts w:cs="Times New Roman"/>
                <w:lang w:val="en-US"/>
              </w:rPr>
              <w:t>14,930</w:t>
            </w:r>
          </w:p>
        </w:tc>
        <w:tc>
          <w:tcPr>
            <w:tcW w:w="270" w:type="dxa"/>
          </w:tcPr>
          <w:p w14:paraId="3A2AC5A3" w14:textId="77777777" w:rsidR="00581955" w:rsidRPr="000B5C3B" w:rsidRDefault="00581955" w:rsidP="00853FF6">
            <w:pPr>
              <w:tabs>
                <w:tab w:val="decimal" w:pos="880"/>
              </w:tabs>
              <w:spacing w:line="290" w:lineRule="atLeast"/>
              <w:ind w:left="-108" w:right="-119"/>
            </w:pPr>
          </w:p>
        </w:tc>
        <w:tc>
          <w:tcPr>
            <w:tcW w:w="1170" w:type="dxa"/>
          </w:tcPr>
          <w:p w14:paraId="15ECD25D" w14:textId="539AE697" w:rsidR="00581955" w:rsidRPr="000B5C3B" w:rsidRDefault="000B5C3B" w:rsidP="00853FF6">
            <w:pPr>
              <w:tabs>
                <w:tab w:val="decimal" w:pos="880"/>
              </w:tabs>
              <w:spacing w:line="290" w:lineRule="atLeast"/>
              <w:ind w:left="-108" w:right="-119"/>
            </w:pPr>
            <w:r w:rsidRPr="000B5C3B">
              <w:t>14,378</w:t>
            </w:r>
          </w:p>
        </w:tc>
        <w:tc>
          <w:tcPr>
            <w:tcW w:w="270" w:type="dxa"/>
          </w:tcPr>
          <w:p w14:paraId="394EEC96" w14:textId="77777777" w:rsidR="00581955" w:rsidRPr="000B5C3B" w:rsidRDefault="00581955" w:rsidP="00853FF6">
            <w:pPr>
              <w:tabs>
                <w:tab w:val="decimal" w:pos="971"/>
              </w:tabs>
              <w:spacing w:line="290" w:lineRule="atLeast"/>
              <w:ind w:left="-108" w:right="-119"/>
            </w:pPr>
          </w:p>
        </w:tc>
        <w:tc>
          <w:tcPr>
            <w:tcW w:w="1170" w:type="dxa"/>
          </w:tcPr>
          <w:p w14:paraId="23D7162D" w14:textId="69E9289F" w:rsidR="00581955" w:rsidRPr="000B5C3B" w:rsidRDefault="000B5C3B" w:rsidP="00853FF6">
            <w:pPr>
              <w:tabs>
                <w:tab w:val="decimal" w:pos="882"/>
              </w:tabs>
              <w:spacing w:line="290" w:lineRule="atLeast"/>
              <w:ind w:left="-108" w:right="-119"/>
            </w:pPr>
            <w:r w:rsidRPr="000B5C3B">
              <w:t>14,930</w:t>
            </w:r>
          </w:p>
        </w:tc>
      </w:tr>
      <w:tr w:rsidR="00581955" w:rsidRPr="005C6119" w14:paraId="568E166C" w14:textId="77777777" w:rsidTr="0070418D">
        <w:trPr>
          <w:trHeight w:hRule="exact" w:val="272"/>
        </w:trPr>
        <w:tc>
          <w:tcPr>
            <w:tcW w:w="3870" w:type="dxa"/>
          </w:tcPr>
          <w:p w14:paraId="329E6416" w14:textId="77777777" w:rsidR="00581955" w:rsidRPr="00581955" w:rsidRDefault="00581955" w:rsidP="00853FF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90" w:lineRule="atLeast"/>
              <w:ind w:left="160"/>
              <w:rPr>
                <w:szCs w:val="22"/>
              </w:rPr>
            </w:pPr>
          </w:p>
        </w:tc>
        <w:tc>
          <w:tcPr>
            <w:tcW w:w="1350" w:type="dxa"/>
          </w:tcPr>
          <w:p w14:paraId="01726515" w14:textId="77777777" w:rsidR="00581955" w:rsidRPr="00581955" w:rsidRDefault="00581955" w:rsidP="00853FF6">
            <w:pPr>
              <w:tabs>
                <w:tab w:val="decimal" w:pos="966"/>
              </w:tabs>
              <w:spacing w:line="290" w:lineRule="atLeast"/>
              <w:ind w:left="-108" w:right="-119"/>
              <w:rPr>
                <w:rFonts w:cs="Times New Roman"/>
                <w:highlight w:val="yellow"/>
                <w:lang w:val="en-US"/>
              </w:rPr>
            </w:pPr>
          </w:p>
        </w:tc>
        <w:tc>
          <w:tcPr>
            <w:tcW w:w="252" w:type="dxa"/>
          </w:tcPr>
          <w:p w14:paraId="1C9C75E0" w14:textId="77777777" w:rsidR="00581955" w:rsidRPr="00581955" w:rsidRDefault="00581955" w:rsidP="00853FF6">
            <w:pPr>
              <w:tabs>
                <w:tab w:val="decimal" w:pos="848"/>
              </w:tabs>
              <w:spacing w:line="290" w:lineRule="atLeast"/>
              <w:ind w:left="-108" w:right="-119"/>
              <w:rPr>
                <w:rFonts w:cs="Times New Roman"/>
                <w:highlight w:val="yellow"/>
                <w:lang w:val="en-US"/>
              </w:rPr>
            </w:pPr>
          </w:p>
        </w:tc>
        <w:tc>
          <w:tcPr>
            <w:tcW w:w="1278" w:type="dxa"/>
          </w:tcPr>
          <w:p w14:paraId="3962E266" w14:textId="77777777" w:rsidR="00581955" w:rsidRPr="00581955" w:rsidRDefault="00581955" w:rsidP="00853FF6">
            <w:pPr>
              <w:tabs>
                <w:tab w:val="decimal" w:pos="894"/>
              </w:tabs>
              <w:spacing w:line="290" w:lineRule="atLeast"/>
              <w:ind w:left="-108" w:right="-119"/>
              <w:rPr>
                <w:rFonts w:cs="Times New Roman"/>
                <w:highlight w:val="yellow"/>
                <w:lang w:val="en-US"/>
              </w:rPr>
            </w:pPr>
          </w:p>
        </w:tc>
        <w:tc>
          <w:tcPr>
            <w:tcW w:w="270" w:type="dxa"/>
          </w:tcPr>
          <w:p w14:paraId="21944819" w14:textId="77777777" w:rsidR="00581955" w:rsidRPr="00581955" w:rsidRDefault="00581955" w:rsidP="00853FF6">
            <w:pPr>
              <w:tabs>
                <w:tab w:val="decimal" w:pos="880"/>
              </w:tabs>
              <w:spacing w:line="290" w:lineRule="atLeast"/>
              <w:ind w:left="-108" w:right="-119"/>
              <w:rPr>
                <w:rFonts w:cs="Times New Roman"/>
                <w:highlight w:val="yellow"/>
                <w:lang w:val="en-US"/>
              </w:rPr>
            </w:pPr>
          </w:p>
        </w:tc>
        <w:tc>
          <w:tcPr>
            <w:tcW w:w="1170" w:type="dxa"/>
          </w:tcPr>
          <w:p w14:paraId="509EAB91" w14:textId="77777777" w:rsidR="00581955" w:rsidRPr="00581955" w:rsidRDefault="00581955" w:rsidP="00853FF6">
            <w:pPr>
              <w:tabs>
                <w:tab w:val="decimal" w:pos="880"/>
              </w:tabs>
              <w:spacing w:line="290" w:lineRule="atLeast"/>
              <w:ind w:left="-108" w:right="-119"/>
              <w:rPr>
                <w:rFonts w:cs="Times New Roman"/>
                <w:highlight w:val="yellow"/>
                <w:lang w:val="en-US"/>
              </w:rPr>
            </w:pPr>
          </w:p>
        </w:tc>
        <w:tc>
          <w:tcPr>
            <w:tcW w:w="270" w:type="dxa"/>
          </w:tcPr>
          <w:p w14:paraId="7228B443" w14:textId="77777777" w:rsidR="00581955" w:rsidRPr="00581955" w:rsidRDefault="00581955" w:rsidP="00853FF6">
            <w:pPr>
              <w:tabs>
                <w:tab w:val="decimal" w:pos="971"/>
              </w:tabs>
              <w:spacing w:line="290" w:lineRule="atLeast"/>
              <w:ind w:left="-108" w:right="-119"/>
              <w:rPr>
                <w:rFonts w:cs="Times New Roman"/>
                <w:highlight w:val="yellow"/>
                <w:lang w:val="en-US"/>
              </w:rPr>
            </w:pPr>
          </w:p>
        </w:tc>
        <w:tc>
          <w:tcPr>
            <w:tcW w:w="1170" w:type="dxa"/>
          </w:tcPr>
          <w:p w14:paraId="1E985F56" w14:textId="77777777" w:rsidR="00581955" w:rsidRPr="00581955" w:rsidRDefault="00581955" w:rsidP="00853FF6">
            <w:pPr>
              <w:tabs>
                <w:tab w:val="decimal" w:pos="882"/>
              </w:tabs>
              <w:spacing w:line="290" w:lineRule="atLeast"/>
              <w:ind w:left="-108" w:right="-119"/>
              <w:rPr>
                <w:rFonts w:cs="Times New Roman"/>
                <w:highlight w:val="yellow"/>
                <w:lang w:val="en-US"/>
              </w:rPr>
            </w:pPr>
          </w:p>
        </w:tc>
      </w:tr>
      <w:tr w:rsidR="00581955" w:rsidRPr="005C6119" w14:paraId="03E6FE9B" w14:textId="77777777" w:rsidTr="0070418D">
        <w:tc>
          <w:tcPr>
            <w:tcW w:w="3870" w:type="dxa"/>
          </w:tcPr>
          <w:p w14:paraId="23FEFF35" w14:textId="77777777" w:rsidR="00581955" w:rsidRPr="00581955" w:rsidRDefault="00581955" w:rsidP="00853F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right="-35"/>
              <w:rPr>
                <w:rFonts w:cs="Times New Roman"/>
              </w:rPr>
            </w:pPr>
            <w:r w:rsidRPr="00581955">
              <w:rPr>
                <w:rFonts w:cs="Times New Roman"/>
                <w:b/>
                <w:bCs/>
              </w:rPr>
              <w:t>Key management personnel</w:t>
            </w:r>
          </w:p>
        </w:tc>
        <w:tc>
          <w:tcPr>
            <w:tcW w:w="1350" w:type="dxa"/>
          </w:tcPr>
          <w:p w14:paraId="08916328" w14:textId="77777777" w:rsidR="00581955" w:rsidRPr="00581955" w:rsidRDefault="00581955" w:rsidP="00853FF6">
            <w:pPr>
              <w:tabs>
                <w:tab w:val="decimal" w:pos="966"/>
              </w:tabs>
              <w:spacing w:line="290" w:lineRule="atLeast"/>
              <w:ind w:left="-108" w:right="-119"/>
              <w:rPr>
                <w:rFonts w:cs="Times New Roman"/>
                <w:highlight w:val="yellow"/>
                <w:lang w:val="en-US"/>
              </w:rPr>
            </w:pPr>
          </w:p>
        </w:tc>
        <w:tc>
          <w:tcPr>
            <w:tcW w:w="252" w:type="dxa"/>
          </w:tcPr>
          <w:p w14:paraId="4C95B346" w14:textId="77777777" w:rsidR="00581955" w:rsidRPr="00581955" w:rsidRDefault="00581955" w:rsidP="00853FF6">
            <w:pPr>
              <w:tabs>
                <w:tab w:val="decimal" w:pos="848"/>
              </w:tabs>
              <w:spacing w:line="290" w:lineRule="atLeast"/>
              <w:ind w:left="-108" w:right="-119"/>
              <w:rPr>
                <w:rFonts w:cs="Times New Roman"/>
                <w:highlight w:val="yellow"/>
                <w:lang w:val="en-US"/>
              </w:rPr>
            </w:pPr>
          </w:p>
        </w:tc>
        <w:tc>
          <w:tcPr>
            <w:tcW w:w="1278" w:type="dxa"/>
          </w:tcPr>
          <w:p w14:paraId="260B51AF" w14:textId="77777777" w:rsidR="00581955" w:rsidRPr="00581955" w:rsidRDefault="00581955" w:rsidP="00853FF6">
            <w:pPr>
              <w:tabs>
                <w:tab w:val="decimal" w:pos="894"/>
              </w:tabs>
              <w:spacing w:line="290" w:lineRule="atLeast"/>
              <w:ind w:left="-108" w:right="-119"/>
              <w:rPr>
                <w:rFonts w:cs="Times New Roman"/>
                <w:highlight w:val="yellow"/>
                <w:lang w:val="en-US"/>
              </w:rPr>
            </w:pPr>
          </w:p>
        </w:tc>
        <w:tc>
          <w:tcPr>
            <w:tcW w:w="270" w:type="dxa"/>
          </w:tcPr>
          <w:p w14:paraId="1B496478" w14:textId="77777777" w:rsidR="00581955" w:rsidRPr="00581955" w:rsidRDefault="00581955" w:rsidP="00853FF6">
            <w:pPr>
              <w:tabs>
                <w:tab w:val="decimal" w:pos="880"/>
              </w:tabs>
              <w:spacing w:line="290" w:lineRule="atLeast"/>
              <w:ind w:left="-108" w:right="-119"/>
              <w:rPr>
                <w:rFonts w:cs="Times New Roman"/>
                <w:highlight w:val="yellow"/>
                <w:lang w:val="en-US"/>
              </w:rPr>
            </w:pPr>
          </w:p>
        </w:tc>
        <w:tc>
          <w:tcPr>
            <w:tcW w:w="1170" w:type="dxa"/>
          </w:tcPr>
          <w:p w14:paraId="69A0046A" w14:textId="77777777" w:rsidR="00581955" w:rsidRPr="00581955" w:rsidRDefault="00581955" w:rsidP="00853FF6">
            <w:pPr>
              <w:tabs>
                <w:tab w:val="decimal" w:pos="880"/>
              </w:tabs>
              <w:spacing w:line="290" w:lineRule="atLeast"/>
              <w:ind w:left="-108" w:right="-119"/>
              <w:rPr>
                <w:rFonts w:cs="Times New Roman"/>
                <w:highlight w:val="yellow"/>
                <w:lang w:val="en-US"/>
              </w:rPr>
            </w:pPr>
          </w:p>
        </w:tc>
        <w:tc>
          <w:tcPr>
            <w:tcW w:w="270" w:type="dxa"/>
          </w:tcPr>
          <w:p w14:paraId="3AD658E2" w14:textId="77777777" w:rsidR="00581955" w:rsidRPr="00581955" w:rsidRDefault="00581955" w:rsidP="00853FF6">
            <w:pPr>
              <w:tabs>
                <w:tab w:val="decimal" w:pos="971"/>
              </w:tabs>
              <w:spacing w:line="290" w:lineRule="atLeast"/>
              <w:ind w:left="-108" w:right="-119"/>
              <w:rPr>
                <w:rFonts w:cs="Times New Roman"/>
                <w:highlight w:val="yellow"/>
                <w:lang w:val="en-US"/>
              </w:rPr>
            </w:pPr>
          </w:p>
        </w:tc>
        <w:tc>
          <w:tcPr>
            <w:tcW w:w="1170" w:type="dxa"/>
          </w:tcPr>
          <w:p w14:paraId="4C1CB20A" w14:textId="77777777" w:rsidR="00581955" w:rsidRPr="00581955" w:rsidRDefault="00581955" w:rsidP="00853FF6">
            <w:pPr>
              <w:tabs>
                <w:tab w:val="decimal" w:pos="882"/>
              </w:tabs>
              <w:spacing w:line="290" w:lineRule="atLeast"/>
              <w:ind w:left="-108" w:right="-119"/>
              <w:rPr>
                <w:rFonts w:cs="Times New Roman"/>
                <w:highlight w:val="yellow"/>
                <w:lang w:val="en-US"/>
              </w:rPr>
            </w:pPr>
          </w:p>
        </w:tc>
      </w:tr>
      <w:tr w:rsidR="00581955" w:rsidRPr="005C6119" w14:paraId="571EF3DB" w14:textId="77777777" w:rsidTr="0070418D">
        <w:tc>
          <w:tcPr>
            <w:tcW w:w="3870" w:type="dxa"/>
          </w:tcPr>
          <w:p w14:paraId="4FC23309" w14:textId="77777777" w:rsidR="00581955" w:rsidRPr="00581955" w:rsidRDefault="00581955" w:rsidP="00853F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left="216" w:right="-404" w:hanging="214"/>
              <w:rPr>
                <w:rFonts w:cs="Times New Roman"/>
              </w:rPr>
            </w:pPr>
            <w:r w:rsidRPr="00581955">
              <w:rPr>
                <w:rFonts w:cs="Times New Roman"/>
              </w:rPr>
              <w:t>Key management personnel compensation</w:t>
            </w:r>
          </w:p>
        </w:tc>
        <w:tc>
          <w:tcPr>
            <w:tcW w:w="1350" w:type="dxa"/>
          </w:tcPr>
          <w:p w14:paraId="682CB8FC" w14:textId="77777777" w:rsidR="00581955" w:rsidRPr="00581955" w:rsidRDefault="00581955" w:rsidP="00853FF6">
            <w:pPr>
              <w:tabs>
                <w:tab w:val="decimal" w:pos="966"/>
              </w:tabs>
              <w:spacing w:line="290" w:lineRule="atLeast"/>
              <w:ind w:left="-108" w:right="-119"/>
              <w:rPr>
                <w:rFonts w:cs="Times New Roman"/>
                <w:highlight w:val="yellow"/>
                <w:lang w:val="en-US"/>
              </w:rPr>
            </w:pPr>
          </w:p>
        </w:tc>
        <w:tc>
          <w:tcPr>
            <w:tcW w:w="252" w:type="dxa"/>
          </w:tcPr>
          <w:p w14:paraId="16C177C9" w14:textId="77777777" w:rsidR="00581955" w:rsidRPr="00581955" w:rsidRDefault="00581955" w:rsidP="00853FF6">
            <w:pPr>
              <w:tabs>
                <w:tab w:val="decimal" w:pos="848"/>
              </w:tabs>
              <w:spacing w:line="290" w:lineRule="atLeast"/>
              <w:ind w:left="-108" w:right="-119"/>
              <w:rPr>
                <w:rFonts w:cs="Times New Roman"/>
                <w:highlight w:val="yellow"/>
                <w:lang w:val="en-US"/>
              </w:rPr>
            </w:pPr>
          </w:p>
        </w:tc>
        <w:tc>
          <w:tcPr>
            <w:tcW w:w="1278" w:type="dxa"/>
          </w:tcPr>
          <w:p w14:paraId="171D2480" w14:textId="77777777" w:rsidR="00581955" w:rsidRPr="00581955" w:rsidRDefault="00581955" w:rsidP="00853FF6">
            <w:pPr>
              <w:tabs>
                <w:tab w:val="decimal" w:pos="894"/>
              </w:tabs>
              <w:spacing w:line="290" w:lineRule="atLeast"/>
              <w:ind w:left="-108" w:right="-119"/>
              <w:rPr>
                <w:rFonts w:cs="Times New Roman"/>
                <w:highlight w:val="yellow"/>
                <w:lang w:val="en-US"/>
              </w:rPr>
            </w:pPr>
          </w:p>
        </w:tc>
        <w:tc>
          <w:tcPr>
            <w:tcW w:w="270" w:type="dxa"/>
          </w:tcPr>
          <w:p w14:paraId="540E0B1B" w14:textId="77777777" w:rsidR="00581955" w:rsidRPr="00581955" w:rsidRDefault="00581955" w:rsidP="00853FF6">
            <w:pPr>
              <w:tabs>
                <w:tab w:val="decimal" w:pos="880"/>
              </w:tabs>
              <w:spacing w:line="290" w:lineRule="atLeast"/>
              <w:ind w:left="-108" w:right="-119"/>
              <w:rPr>
                <w:rFonts w:cs="Times New Roman"/>
                <w:highlight w:val="yellow"/>
                <w:lang w:val="en-US"/>
              </w:rPr>
            </w:pPr>
          </w:p>
        </w:tc>
        <w:tc>
          <w:tcPr>
            <w:tcW w:w="1170" w:type="dxa"/>
          </w:tcPr>
          <w:p w14:paraId="39CCE506" w14:textId="77777777" w:rsidR="00581955" w:rsidRPr="00581955" w:rsidRDefault="00581955" w:rsidP="00853FF6">
            <w:pPr>
              <w:tabs>
                <w:tab w:val="decimal" w:pos="880"/>
              </w:tabs>
              <w:spacing w:line="290" w:lineRule="atLeast"/>
              <w:ind w:left="-108" w:right="-119"/>
              <w:rPr>
                <w:rFonts w:cs="Times New Roman"/>
                <w:highlight w:val="yellow"/>
                <w:lang w:val="en-US"/>
              </w:rPr>
            </w:pPr>
          </w:p>
        </w:tc>
        <w:tc>
          <w:tcPr>
            <w:tcW w:w="270" w:type="dxa"/>
          </w:tcPr>
          <w:p w14:paraId="047AE555" w14:textId="77777777" w:rsidR="00581955" w:rsidRPr="00581955" w:rsidRDefault="00581955" w:rsidP="00853FF6">
            <w:pPr>
              <w:tabs>
                <w:tab w:val="decimal" w:pos="971"/>
              </w:tabs>
              <w:spacing w:line="290" w:lineRule="atLeast"/>
              <w:ind w:left="-108" w:right="-119"/>
              <w:rPr>
                <w:rFonts w:cs="Times New Roman"/>
                <w:highlight w:val="yellow"/>
                <w:lang w:val="en-US"/>
              </w:rPr>
            </w:pPr>
          </w:p>
        </w:tc>
        <w:tc>
          <w:tcPr>
            <w:tcW w:w="1170" w:type="dxa"/>
          </w:tcPr>
          <w:p w14:paraId="79BCB2A9" w14:textId="77777777" w:rsidR="00581955" w:rsidRPr="00581955" w:rsidRDefault="00581955" w:rsidP="00853FF6">
            <w:pPr>
              <w:tabs>
                <w:tab w:val="decimal" w:pos="882"/>
              </w:tabs>
              <w:spacing w:line="290" w:lineRule="atLeast"/>
              <w:ind w:left="-108" w:right="-119"/>
              <w:rPr>
                <w:rFonts w:cs="Times New Roman"/>
                <w:highlight w:val="yellow"/>
                <w:lang w:val="en-US"/>
              </w:rPr>
            </w:pPr>
          </w:p>
        </w:tc>
      </w:tr>
      <w:tr w:rsidR="00581955" w:rsidRPr="005C6119" w14:paraId="2AE51061" w14:textId="77777777" w:rsidTr="0070418D">
        <w:tc>
          <w:tcPr>
            <w:tcW w:w="3870" w:type="dxa"/>
          </w:tcPr>
          <w:p w14:paraId="597DF924" w14:textId="77777777" w:rsidR="00581955" w:rsidRPr="00581955" w:rsidRDefault="00581955" w:rsidP="00853F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left="216"/>
              <w:rPr>
                <w:rFonts w:cs="Times New Roman"/>
                <w:i/>
                <w:iCs/>
                <w:color w:val="0000FF"/>
              </w:rPr>
            </w:pPr>
            <w:r w:rsidRPr="00581955">
              <w:rPr>
                <w:rFonts w:cs="Times New Roman"/>
              </w:rPr>
              <w:t>Short-term employee benefit</w:t>
            </w:r>
          </w:p>
        </w:tc>
        <w:tc>
          <w:tcPr>
            <w:tcW w:w="1350" w:type="dxa"/>
          </w:tcPr>
          <w:p w14:paraId="50CBB916" w14:textId="63E963EE" w:rsidR="00581955" w:rsidRPr="000B5C3B" w:rsidRDefault="000B5C3B" w:rsidP="00853FF6">
            <w:pPr>
              <w:tabs>
                <w:tab w:val="decimal" w:pos="966"/>
              </w:tabs>
              <w:spacing w:line="290" w:lineRule="atLeast"/>
              <w:ind w:left="-108" w:right="-119"/>
              <w:rPr>
                <w:rFonts w:cstheme="minorBidi"/>
                <w:lang w:val="en-US"/>
              </w:rPr>
            </w:pPr>
            <w:r w:rsidRPr="000B5C3B">
              <w:rPr>
                <w:rFonts w:cstheme="minorBidi"/>
                <w:lang w:val="en-US"/>
              </w:rPr>
              <w:t>12,553</w:t>
            </w:r>
          </w:p>
        </w:tc>
        <w:tc>
          <w:tcPr>
            <w:tcW w:w="252" w:type="dxa"/>
          </w:tcPr>
          <w:p w14:paraId="3288671F" w14:textId="77777777" w:rsidR="00581955" w:rsidRPr="000B5C3B" w:rsidRDefault="00581955" w:rsidP="00853FF6">
            <w:pPr>
              <w:tabs>
                <w:tab w:val="decimal" w:pos="848"/>
              </w:tabs>
              <w:spacing w:line="290" w:lineRule="atLeast"/>
              <w:ind w:left="-108" w:right="-119"/>
              <w:outlineLvl w:val="0"/>
              <w:rPr>
                <w:rFonts w:cs="Times New Roman"/>
              </w:rPr>
            </w:pPr>
          </w:p>
        </w:tc>
        <w:tc>
          <w:tcPr>
            <w:tcW w:w="1278" w:type="dxa"/>
          </w:tcPr>
          <w:p w14:paraId="35E8D9D8" w14:textId="22DF0DEE" w:rsidR="00581955" w:rsidRPr="000B5C3B" w:rsidRDefault="000B5C3B" w:rsidP="00853FF6">
            <w:pPr>
              <w:tabs>
                <w:tab w:val="decimal" w:pos="894"/>
              </w:tabs>
              <w:spacing w:line="290" w:lineRule="atLeast"/>
              <w:ind w:left="-108" w:right="-119"/>
              <w:rPr>
                <w:rFonts w:cs="Times New Roman"/>
                <w:lang w:val="en-US"/>
              </w:rPr>
            </w:pPr>
            <w:r w:rsidRPr="000B5C3B">
              <w:rPr>
                <w:rFonts w:cs="Times New Roman"/>
                <w:lang w:val="en-US"/>
              </w:rPr>
              <w:t>14,980</w:t>
            </w:r>
          </w:p>
        </w:tc>
        <w:tc>
          <w:tcPr>
            <w:tcW w:w="270" w:type="dxa"/>
          </w:tcPr>
          <w:p w14:paraId="40F9F52E" w14:textId="77777777" w:rsidR="00581955" w:rsidRPr="000B5C3B" w:rsidRDefault="00581955" w:rsidP="00853FF6">
            <w:pPr>
              <w:tabs>
                <w:tab w:val="decimal" w:pos="880"/>
              </w:tabs>
              <w:spacing w:line="290" w:lineRule="atLeast"/>
              <w:ind w:left="-108" w:right="-119"/>
              <w:rPr>
                <w:rFonts w:cstheme="minorBidi"/>
                <w:lang w:val="en-US"/>
              </w:rPr>
            </w:pPr>
          </w:p>
        </w:tc>
        <w:tc>
          <w:tcPr>
            <w:tcW w:w="1170" w:type="dxa"/>
          </w:tcPr>
          <w:p w14:paraId="503FCB03" w14:textId="6005DC9B" w:rsidR="00581955" w:rsidRPr="000B5C3B" w:rsidRDefault="000B5C3B" w:rsidP="00853FF6">
            <w:pPr>
              <w:tabs>
                <w:tab w:val="decimal" w:pos="880"/>
              </w:tabs>
              <w:spacing w:line="290" w:lineRule="atLeast"/>
              <w:ind w:left="-108" w:right="-119"/>
            </w:pPr>
            <w:r w:rsidRPr="000B5C3B">
              <w:t>12,553</w:t>
            </w:r>
          </w:p>
        </w:tc>
        <w:tc>
          <w:tcPr>
            <w:tcW w:w="270" w:type="dxa"/>
          </w:tcPr>
          <w:p w14:paraId="3A5C221C" w14:textId="77777777" w:rsidR="00581955" w:rsidRPr="000B5C3B" w:rsidRDefault="00581955" w:rsidP="00853FF6">
            <w:pPr>
              <w:tabs>
                <w:tab w:val="decimal" w:pos="971"/>
              </w:tabs>
              <w:spacing w:line="290" w:lineRule="atLeast"/>
              <w:ind w:left="-108" w:right="-119"/>
            </w:pPr>
          </w:p>
        </w:tc>
        <w:tc>
          <w:tcPr>
            <w:tcW w:w="1170" w:type="dxa"/>
          </w:tcPr>
          <w:p w14:paraId="7B9554D9" w14:textId="39DB5579" w:rsidR="00581955" w:rsidRPr="000B5C3B" w:rsidRDefault="000B5C3B" w:rsidP="00853FF6">
            <w:pPr>
              <w:tabs>
                <w:tab w:val="decimal" w:pos="882"/>
              </w:tabs>
              <w:spacing w:line="290" w:lineRule="atLeast"/>
              <w:ind w:left="-108" w:right="-119"/>
            </w:pPr>
            <w:r w:rsidRPr="000B5C3B">
              <w:t>14,980</w:t>
            </w:r>
          </w:p>
        </w:tc>
      </w:tr>
      <w:tr w:rsidR="00581955" w:rsidRPr="005C6119" w14:paraId="1AF54276" w14:textId="77777777" w:rsidTr="0070418D">
        <w:tc>
          <w:tcPr>
            <w:tcW w:w="3870" w:type="dxa"/>
          </w:tcPr>
          <w:p w14:paraId="30B22358" w14:textId="77777777" w:rsidR="00581955" w:rsidRPr="00581955" w:rsidRDefault="00581955" w:rsidP="00853F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left="216"/>
              <w:rPr>
                <w:rFonts w:cs="Times New Roman"/>
              </w:rPr>
            </w:pPr>
            <w:r w:rsidRPr="00581955">
              <w:rPr>
                <w:rFonts w:cs="Times New Roman"/>
              </w:rPr>
              <w:t>Post-employment benefits</w:t>
            </w:r>
          </w:p>
        </w:tc>
        <w:tc>
          <w:tcPr>
            <w:tcW w:w="1350" w:type="dxa"/>
          </w:tcPr>
          <w:p w14:paraId="3D02B319" w14:textId="59C78A41" w:rsidR="00581955" w:rsidRPr="000B5C3B" w:rsidRDefault="000B5C3B" w:rsidP="00853FF6">
            <w:pPr>
              <w:tabs>
                <w:tab w:val="decimal" w:pos="966"/>
              </w:tabs>
              <w:spacing w:line="290" w:lineRule="atLeast"/>
              <w:ind w:left="-108" w:right="-119"/>
              <w:rPr>
                <w:rFonts w:cs="Times New Roman"/>
                <w:lang w:val="en-US"/>
              </w:rPr>
            </w:pPr>
            <w:r w:rsidRPr="000B5C3B">
              <w:rPr>
                <w:rFonts w:cs="Times New Roman"/>
                <w:lang w:val="en-US"/>
              </w:rPr>
              <w:t>184</w:t>
            </w:r>
          </w:p>
        </w:tc>
        <w:tc>
          <w:tcPr>
            <w:tcW w:w="252" w:type="dxa"/>
          </w:tcPr>
          <w:p w14:paraId="2B9D8E8A" w14:textId="77777777" w:rsidR="00581955" w:rsidRPr="000B5C3B" w:rsidRDefault="00581955" w:rsidP="00853FF6">
            <w:pPr>
              <w:tabs>
                <w:tab w:val="decimal" w:pos="848"/>
              </w:tabs>
              <w:spacing w:line="290" w:lineRule="atLeast"/>
              <w:ind w:left="-108" w:right="-119"/>
              <w:outlineLvl w:val="0"/>
              <w:rPr>
                <w:rFonts w:cs="Times New Roman"/>
              </w:rPr>
            </w:pPr>
          </w:p>
        </w:tc>
        <w:tc>
          <w:tcPr>
            <w:tcW w:w="1278" w:type="dxa"/>
          </w:tcPr>
          <w:p w14:paraId="56721069" w14:textId="2DAD018F" w:rsidR="00581955" w:rsidRPr="000B5C3B" w:rsidRDefault="000B5C3B" w:rsidP="00853FF6">
            <w:pPr>
              <w:tabs>
                <w:tab w:val="decimal" w:pos="894"/>
              </w:tabs>
              <w:spacing w:line="290" w:lineRule="atLeast"/>
              <w:ind w:left="-108" w:right="-119"/>
              <w:rPr>
                <w:rFonts w:cs="Times New Roman"/>
                <w:lang w:val="en-US"/>
              </w:rPr>
            </w:pPr>
            <w:r w:rsidRPr="000B5C3B">
              <w:rPr>
                <w:rFonts w:cs="Times New Roman"/>
                <w:lang w:val="en-US"/>
              </w:rPr>
              <w:t>166</w:t>
            </w:r>
          </w:p>
        </w:tc>
        <w:tc>
          <w:tcPr>
            <w:tcW w:w="270" w:type="dxa"/>
          </w:tcPr>
          <w:p w14:paraId="70EC6289" w14:textId="77777777" w:rsidR="00581955" w:rsidRPr="000B5C3B" w:rsidRDefault="00581955" w:rsidP="00853FF6">
            <w:pPr>
              <w:tabs>
                <w:tab w:val="decimal" w:pos="880"/>
              </w:tabs>
              <w:spacing w:line="290" w:lineRule="atLeast"/>
              <w:ind w:left="-108" w:right="-119"/>
              <w:rPr>
                <w:rFonts w:cs="Times New Roman"/>
                <w:lang w:val="en-US"/>
              </w:rPr>
            </w:pPr>
          </w:p>
        </w:tc>
        <w:tc>
          <w:tcPr>
            <w:tcW w:w="1170" w:type="dxa"/>
          </w:tcPr>
          <w:p w14:paraId="378D0C2B" w14:textId="20D59F10" w:rsidR="00581955" w:rsidRPr="000B5C3B" w:rsidRDefault="000B5C3B" w:rsidP="00853FF6">
            <w:pPr>
              <w:tabs>
                <w:tab w:val="decimal" w:pos="880"/>
              </w:tabs>
              <w:spacing w:line="290" w:lineRule="atLeast"/>
              <w:ind w:left="-108" w:right="-119"/>
            </w:pPr>
            <w:r w:rsidRPr="000B5C3B">
              <w:t>184</w:t>
            </w:r>
          </w:p>
        </w:tc>
        <w:tc>
          <w:tcPr>
            <w:tcW w:w="270" w:type="dxa"/>
          </w:tcPr>
          <w:p w14:paraId="3918A4C3" w14:textId="77777777" w:rsidR="00581955" w:rsidRPr="000B5C3B" w:rsidRDefault="00581955" w:rsidP="00853FF6">
            <w:pPr>
              <w:tabs>
                <w:tab w:val="decimal" w:pos="971"/>
              </w:tabs>
              <w:spacing w:line="290" w:lineRule="atLeast"/>
              <w:ind w:left="-108" w:right="-119"/>
            </w:pPr>
          </w:p>
        </w:tc>
        <w:tc>
          <w:tcPr>
            <w:tcW w:w="1170" w:type="dxa"/>
          </w:tcPr>
          <w:p w14:paraId="0175B033" w14:textId="7873E21C" w:rsidR="00581955" w:rsidRPr="000B5C3B" w:rsidRDefault="000B5C3B" w:rsidP="00853FF6">
            <w:pPr>
              <w:tabs>
                <w:tab w:val="decimal" w:pos="882"/>
              </w:tabs>
              <w:spacing w:line="290" w:lineRule="atLeast"/>
              <w:ind w:left="-108" w:right="-119"/>
            </w:pPr>
            <w:r w:rsidRPr="000B5C3B">
              <w:t>166</w:t>
            </w:r>
          </w:p>
        </w:tc>
      </w:tr>
      <w:tr w:rsidR="00581955" w:rsidRPr="005C6119" w14:paraId="05C2E6F1" w14:textId="77777777" w:rsidTr="0070418D">
        <w:tc>
          <w:tcPr>
            <w:tcW w:w="3870" w:type="dxa"/>
          </w:tcPr>
          <w:p w14:paraId="4E03699B" w14:textId="77777777" w:rsidR="00581955" w:rsidRPr="00581955" w:rsidRDefault="00581955" w:rsidP="00853F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90" w:lineRule="atLeast"/>
              <w:ind w:left="216"/>
              <w:rPr>
                <w:rFonts w:cs="Times New Roman"/>
                <w:i/>
                <w:iCs/>
                <w:color w:val="0000FF"/>
              </w:rPr>
            </w:pPr>
            <w:r w:rsidRPr="00581955">
              <w:rPr>
                <w:rFonts w:cs="Times New Roman"/>
              </w:rPr>
              <w:t>Other long-term benefits</w:t>
            </w:r>
          </w:p>
        </w:tc>
        <w:tc>
          <w:tcPr>
            <w:tcW w:w="1350" w:type="dxa"/>
            <w:tcBorders>
              <w:bottom w:val="single" w:sz="4" w:space="0" w:color="auto"/>
            </w:tcBorders>
          </w:tcPr>
          <w:p w14:paraId="73F74240" w14:textId="570FCCEF" w:rsidR="00581955" w:rsidRPr="000B5C3B" w:rsidRDefault="000B5C3B" w:rsidP="00853FF6">
            <w:pPr>
              <w:tabs>
                <w:tab w:val="decimal" w:pos="966"/>
              </w:tabs>
              <w:spacing w:line="290" w:lineRule="atLeast"/>
              <w:ind w:left="-108" w:right="-119"/>
              <w:rPr>
                <w:rFonts w:cs="Times New Roman"/>
                <w:lang w:val="en-US"/>
              </w:rPr>
            </w:pPr>
            <w:r w:rsidRPr="000B5C3B">
              <w:rPr>
                <w:rFonts w:cs="Times New Roman"/>
                <w:lang w:val="en-US"/>
              </w:rPr>
              <w:t>6</w:t>
            </w:r>
          </w:p>
        </w:tc>
        <w:tc>
          <w:tcPr>
            <w:tcW w:w="252" w:type="dxa"/>
          </w:tcPr>
          <w:p w14:paraId="6FB578CC" w14:textId="77777777" w:rsidR="00581955" w:rsidRPr="000B5C3B" w:rsidRDefault="00581955" w:rsidP="00853FF6">
            <w:pPr>
              <w:tabs>
                <w:tab w:val="decimal" w:pos="848"/>
              </w:tabs>
              <w:spacing w:line="290" w:lineRule="atLeast"/>
              <w:ind w:left="-108" w:right="-119"/>
              <w:outlineLvl w:val="0"/>
              <w:rPr>
                <w:rFonts w:cs="Times New Roman"/>
              </w:rPr>
            </w:pPr>
          </w:p>
        </w:tc>
        <w:tc>
          <w:tcPr>
            <w:tcW w:w="1278" w:type="dxa"/>
            <w:tcBorders>
              <w:bottom w:val="single" w:sz="4" w:space="0" w:color="auto"/>
            </w:tcBorders>
          </w:tcPr>
          <w:p w14:paraId="1FE82B83" w14:textId="6121A097" w:rsidR="00581955" w:rsidRPr="000B5C3B" w:rsidRDefault="000B5C3B" w:rsidP="00853FF6">
            <w:pPr>
              <w:tabs>
                <w:tab w:val="decimal" w:pos="894"/>
              </w:tabs>
              <w:spacing w:line="290" w:lineRule="atLeast"/>
              <w:ind w:left="-108" w:right="-119"/>
              <w:rPr>
                <w:rFonts w:cs="Times New Roman"/>
                <w:lang w:val="en-US"/>
              </w:rPr>
            </w:pPr>
            <w:r w:rsidRPr="000B5C3B">
              <w:rPr>
                <w:rFonts w:cs="Times New Roman"/>
                <w:lang w:val="en-US"/>
              </w:rPr>
              <w:t>6</w:t>
            </w:r>
          </w:p>
        </w:tc>
        <w:tc>
          <w:tcPr>
            <w:tcW w:w="270" w:type="dxa"/>
          </w:tcPr>
          <w:p w14:paraId="28DA0EBE" w14:textId="77777777" w:rsidR="00581955" w:rsidRPr="000B5C3B" w:rsidRDefault="00581955" w:rsidP="00853FF6">
            <w:pPr>
              <w:tabs>
                <w:tab w:val="decimal" w:pos="880"/>
              </w:tabs>
              <w:spacing w:line="290" w:lineRule="atLeast"/>
              <w:ind w:left="-108" w:right="-119"/>
              <w:rPr>
                <w:rFonts w:cs="Times New Roman"/>
                <w:lang w:val="en-US"/>
              </w:rPr>
            </w:pPr>
          </w:p>
        </w:tc>
        <w:tc>
          <w:tcPr>
            <w:tcW w:w="1170" w:type="dxa"/>
            <w:tcBorders>
              <w:bottom w:val="single" w:sz="4" w:space="0" w:color="auto"/>
            </w:tcBorders>
          </w:tcPr>
          <w:p w14:paraId="507453CF" w14:textId="3E43F47E" w:rsidR="00581955" w:rsidRPr="000B5C3B" w:rsidRDefault="000B5C3B" w:rsidP="00853FF6">
            <w:pPr>
              <w:tabs>
                <w:tab w:val="decimal" w:pos="880"/>
              </w:tabs>
              <w:spacing w:line="290" w:lineRule="atLeast"/>
              <w:ind w:left="-108" w:right="-119"/>
            </w:pPr>
            <w:r w:rsidRPr="000B5C3B">
              <w:t>6</w:t>
            </w:r>
          </w:p>
        </w:tc>
        <w:tc>
          <w:tcPr>
            <w:tcW w:w="270" w:type="dxa"/>
          </w:tcPr>
          <w:p w14:paraId="19BFFC4D" w14:textId="77777777" w:rsidR="00581955" w:rsidRPr="000B5C3B" w:rsidRDefault="00581955" w:rsidP="00853FF6">
            <w:pPr>
              <w:tabs>
                <w:tab w:val="decimal" w:pos="971"/>
              </w:tabs>
              <w:spacing w:line="290" w:lineRule="atLeast"/>
              <w:ind w:left="-108" w:right="-119"/>
            </w:pPr>
          </w:p>
        </w:tc>
        <w:tc>
          <w:tcPr>
            <w:tcW w:w="1170" w:type="dxa"/>
            <w:tcBorders>
              <w:bottom w:val="single" w:sz="4" w:space="0" w:color="auto"/>
            </w:tcBorders>
          </w:tcPr>
          <w:p w14:paraId="753ED01D" w14:textId="10B63FDD" w:rsidR="00581955" w:rsidRPr="000B5C3B" w:rsidRDefault="000B5C3B" w:rsidP="00853FF6">
            <w:pPr>
              <w:tabs>
                <w:tab w:val="decimal" w:pos="882"/>
              </w:tabs>
              <w:spacing w:line="290" w:lineRule="atLeast"/>
              <w:ind w:left="-108" w:right="-119"/>
            </w:pPr>
            <w:r w:rsidRPr="000B5C3B">
              <w:t>6</w:t>
            </w:r>
          </w:p>
        </w:tc>
      </w:tr>
      <w:tr w:rsidR="00581955" w:rsidRPr="005C6119" w14:paraId="4FE89931" w14:textId="77777777" w:rsidTr="0070418D">
        <w:tc>
          <w:tcPr>
            <w:tcW w:w="3870" w:type="dxa"/>
          </w:tcPr>
          <w:p w14:paraId="21226F83" w14:textId="50D81DD4" w:rsidR="00581955" w:rsidRPr="00581955" w:rsidRDefault="00F323FF" w:rsidP="00F323FF">
            <w:pPr>
              <w:tabs>
                <w:tab w:val="left" w:pos="680"/>
                <w:tab w:val="left" w:pos="880"/>
                <w:tab w:val="left" w:pos="907"/>
                <w:tab w:val="left" w:pos="1644"/>
                <w:tab w:val="left" w:pos="1871"/>
                <w:tab w:val="left" w:pos="2230"/>
                <w:tab w:val="left" w:pos="2580"/>
                <w:tab w:val="left" w:pos="2807"/>
                <w:tab w:val="left" w:pos="3515"/>
                <w:tab w:val="left" w:pos="3742"/>
                <w:tab w:val="left" w:pos="4451"/>
                <w:tab w:val="left" w:pos="4678"/>
                <w:tab w:val="left" w:pos="5387"/>
                <w:tab w:val="left" w:pos="5613"/>
                <w:tab w:val="left" w:pos="6322"/>
                <w:tab w:val="left" w:pos="6549"/>
              </w:tabs>
              <w:spacing w:line="290" w:lineRule="atLeast"/>
              <w:ind w:left="430" w:hanging="270"/>
              <w:rPr>
                <w:rFonts w:cs="Times New Roman"/>
                <w:b/>
                <w:bCs/>
              </w:rPr>
            </w:pPr>
            <w:r>
              <w:rPr>
                <w:rFonts w:cs="Times New Roman"/>
                <w:b/>
                <w:bCs/>
              </w:rPr>
              <w:t xml:space="preserve"> </w:t>
            </w:r>
            <w:r w:rsidRPr="00581955">
              <w:rPr>
                <w:rFonts w:cs="Times New Roman"/>
                <w:b/>
                <w:bCs/>
              </w:rPr>
              <w:t>Total key management personnel</w:t>
            </w:r>
            <w:r>
              <w:rPr>
                <w:rFonts w:cs="Times New Roman"/>
                <w:b/>
                <w:bCs/>
              </w:rPr>
              <w:t xml:space="preserve"> </w:t>
            </w:r>
            <w:r w:rsidRPr="00581955">
              <w:rPr>
                <w:rFonts w:cs="Times New Roman"/>
                <w:b/>
                <w:bCs/>
              </w:rPr>
              <w:t>compensation</w:t>
            </w:r>
          </w:p>
        </w:tc>
        <w:tc>
          <w:tcPr>
            <w:tcW w:w="1350" w:type="dxa"/>
            <w:tcBorders>
              <w:bottom w:val="double" w:sz="4" w:space="0" w:color="auto"/>
            </w:tcBorders>
          </w:tcPr>
          <w:p w14:paraId="411CC4C3" w14:textId="77777777" w:rsidR="00581955" w:rsidRPr="000B5C3B" w:rsidRDefault="00581955" w:rsidP="00853FF6">
            <w:pPr>
              <w:tabs>
                <w:tab w:val="decimal" w:pos="966"/>
              </w:tabs>
              <w:spacing w:line="290" w:lineRule="atLeast"/>
              <w:ind w:left="-108" w:right="-119"/>
              <w:rPr>
                <w:rFonts w:cs="Times New Roman"/>
                <w:b/>
                <w:bCs/>
                <w:lang w:val="en-US"/>
              </w:rPr>
            </w:pPr>
          </w:p>
          <w:p w14:paraId="07B55452" w14:textId="50A739D1" w:rsidR="00581955" w:rsidRPr="000B5C3B" w:rsidRDefault="000B5C3B" w:rsidP="00853FF6">
            <w:pPr>
              <w:tabs>
                <w:tab w:val="decimal" w:pos="966"/>
              </w:tabs>
              <w:spacing w:line="290" w:lineRule="atLeast"/>
              <w:ind w:left="-108" w:right="-119"/>
              <w:rPr>
                <w:rFonts w:cs="Times New Roman"/>
                <w:b/>
                <w:bCs/>
                <w:lang w:val="en-US"/>
              </w:rPr>
            </w:pPr>
            <w:r w:rsidRPr="000B5C3B">
              <w:rPr>
                <w:rFonts w:cs="Times New Roman"/>
                <w:b/>
                <w:bCs/>
                <w:lang w:val="en-US"/>
              </w:rPr>
              <w:t>12,743</w:t>
            </w:r>
          </w:p>
        </w:tc>
        <w:tc>
          <w:tcPr>
            <w:tcW w:w="252" w:type="dxa"/>
          </w:tcPr>
          <w:p w14:paraId="52707B58" w14:textId="77777777" w:rsidR="00581955" w:rsidRPr="000B5C3B" w:rsidRDefault="00581955" w:rsidP="00853FF6">
            <w:pPr>
              <w:tabs>
                <w:tab w:val="decimal" w:pos="848"/>
              </w:tabs>
              <w:spacing w:line="290" w:lineRule="atLeast"/>
              <w:ind w:left="-108" w:right="-119"/>
              <w:outlineLvl w:val="0"/>
              <w:rPr>
                <w:rFonts w:cs="Times New Roman"/>
                <w:b/>
                <w:bCs/>
                <w:lang w:val="en-US"/>
              </w:rPr>
            </w:pPr>
          </w:p>
        </w:tc>
        <w:tc>
          <w:tcPr>
            <w:tcW w:w="1278" w:type="dxa"/>
            <w:tcBorders>
              <w:bottom w:val="double" w:sz="4" w:space="0" w:color="auto"/>
            </w:tcBorders>
          </w:tcPr>
          <w:p w14:paraId="4038C998" w14:textId="77777777" w:rsidR="00581955" w:rsidRPr="000B5C3B" w:rsidRDefault="00581955" w:rsidP="00853FF6">
            <w:pPr>
              <w:tabs>
                <w:tab w:val="decimal" w:pos="894"/>
              </w:tabs>
              <w:spacing w:line="290" w:lineRule="atLeast"/>
              <w:ind w:left="-108" w:right="-119"/>
              <w:rPr>
                <w:rFonts w:cs="Times New Roman"/>
                <w:b/>
                <w:bCs/>
                <w:lang w:val="en-US"/>
              </w:rPr>
            </w:pPr>
          </w:p>
          <w:p w14:paraId="5D9A91E7" w14:textId="0724F41A" w:rsidR="00581955" w:rsidRPr="000B5C3B" w:rsidRDefault="000B5C3B" w:rsidP="00853FF6">
            <w:pPr>
              <w:tabs>
                <w:tab w:val="decimal" w:pos="894"/>
              </w:tabs>
              <w:spacing w:line="290" w:lineRule="atLeast"/>
              <w:ind w:left="-108" w:right="-119"/>
              <w:rPr>
                <w:rFonts w:cs="Times New Roman"/>
                <w:b/>
                <w:bCs/>
                <w:lang w:val="en-US"/>
              </w:rPr>
            </w:pPr>
            <w:r w:rsidRPr="000B5C3B">
              <w:rPr>
                <w:rFonts w:cs="Times New Roman"/>
                <w:b/>
                <w:bCs/>
                <w:lang w:val="en-US"/>
              </w:rPr>
              <w:t>15,152</w:t>
            </w:r>
          </w:p>
        </w:tc>
        <w:tc>
          <w:tcPr>
            <w:tcW w:w="270" w:type="dxa"/>
          </w:tcPr>
          <w:p w14:paraId="0DDC21EA" w14:textId="77777777" w:rsidR="00581955" w:rsidRPr="000B5C3B" w:rsidRDefault="00581955" w:rsidP="00853FF6">
            <w:pPr>
              <w:tabs>
                <w:tab w:val="decimal" w:pos="880"/>
              </w:tabs>
              <w:spacing w:line="290" w:lineRule="atLeast"/>
              <w:ind w:left="-108" w:right="-119"/>
              <w:rPr>
                <w:rFonts w:cs="Times New Roman"/>
                <w:b/>
                <w:bCs/>
                <w:lang w:val="en-US"/>
              </w:rPr>
            </w:pPr>
          </w:p>
        </w:tc>
        <w:tc>
          <w:tcPr>
            <w:tcW w:w="1170" w:type="dxa"/>
            <w:tcBorders>
              <w:bottom w:val="double" w:sz="4" w:space="0" w:color="auto"/>
            </w:tcBorders>
          </w:tcPr>
          <w:p w14:paraId="510DBD10" w14:textId="77777777" w:rsidR="00581955" w:rsidRPr="000B5C3B" w:rsidRDefault="00581955" w:rsidP="00853FF6">
            <w:pPr>
              <w:tabs>
                <w:tab w:val="decimal" w:pos="880"/>
              </w:tabs>
              <w:spacing w:line="290" w:lineRule="atLeast"/>
              <w:ind w:left="-108" w:right="-119"/>
              <w:rPr>
                <w:rFonts w:cs="Times New Roman"/>
                <w:b/>
                <w:bCs/>
                <w:lang w:val="en-US"/>
              </w:rPr>
            </w:pPr>
          </w:p>
          <w:p w14:paraId="171AEB5A" w14:textId="5738ADEA" w:rsidR="00581955" w:rsidRPr="000B5C3B" w:rsidRDefault="000B5C3B" w:rsidP="00853FF6">
            <w:pPr>
              <w:tabs>
                <w:tab w:val="decimal" w:pos="880"/>
              </w:tabs>
              <w:spacing w:line="290" w:lineRule="atLeast"/>
              <w:ind w:left="-108" w:right="-119"/>
              <w:rPr>
                <w:rFonts w:cs="Times New Roman"/>
                <w:b/>
                <w:bCs/>
                <w:lang w:val="en-US"/>
              </w:rPr>
            </w:pPr>
            <w:r w:rsidRPr="000B5C3B">
              <w:rPr>
                <w:rFonts w:cs="Times New Roman"/>
                <w:b/>
                <w:bCs/>
                <w:lang w:val="en-US"/>
              </w:rPr>
              <w:t>12,743</w:t>
            </w:r>
          </w:p>
        </w:tc>
        <w:tc>
          <w:tcPr>
            <w:tcW w:w="270" w:type="dxa"/>
          </w:tcPr>
          <w:p w14:paraId="7EC39BAE" w14:textId="77777777" w:rsidR="00581955" w:rsidRPr="000B5C3B" w:rsidRDefault="00581955" w:rsidP="00853FF6">
            <w:pPr>
              <w:tabs>
                <w:tab w:val="decimal" w:pos="971"/>
              </w:tabs>
              <w:spacing w:line="290" w:lineRule="atLeast"/>
              <w:ind w:left="-108" w:right="-119"/>
              <w:rPr>
                <w:rFonts w:cs="Times New Roman"/>
                <w:b/>
                <w:bCs/>
                <w:lang w:val="en-US"/>
              </w:rPr>
            </w:pPr>
          </w:p>
        </w:tc>
        <w:tc>
          <w:tcPr>
            <w:tcW w:w="1170" w:type="dxa"/>
            <w:tcBorders>
              <w:bottom w:val="double" w:sz="4" w:space="0" w:color="auto"/>
            </w:tcBorders>
          </w:tcPr>
          <w:p w14:paraId="3138670F" w14:textId="77777777" w:rsidR="00581955" w:rsidRPr="000B5C3B" w:rsidRDefault="00581955" w:rsidP="00853FF6">
            <w:pPr>
              <w:tabs>
                <w:tab w:val="decimal" w:pos="882"/>
              </w:tabs>
              <w:spacing w:line="290" w:lineRule="atLeast"/>
              <w:ind w:left="-108" w:right="-119"/>
              <w:rPr>
                <w:rFonts w:cs="Times New Roman"/>
                <w:b/>
                <w:bCs/>
                <w:lang w:val="en-US"/>
              </w:rPr>
            </w:pPr>
          </w:p>
          <w:p w14:paraId="5BD6863C" w14:textId="559DD3F0" w:rsidR="00581955" w:rsidRPr="000B5C3B" w:rsidRDefault="000B5C3B" w:rsidP="00853FF6">
            <w:pPr>
              <w:tabs>
                <w:tab w:val="decimal" w:pos="882"/>
              </w:tabs>
              <w:spacing w:line="290" w:lineRule="atLeast"/>
              <w:ind w:left="-108" w:right="-119"/>
              <w:rPr>
                <w:rFonts w:cs="Times New Roman"/>
                <w:b/>
                <w:bCs/>
                <w:lang w:val="en-US"/>
              </w:rPr>
            </w:pPr>
            <w:r w:rsidRPr="000B5C3B">
              <w:rPr>
                <w:rFonts w:cs="Times New Roman"/>
                <w:b/>
                <w:bCs/>
                <w:lang w:val="en-US"/>
              </w:rPr>
              <w:t>15,152</w:t>
            </w:r>
          </w:p>
        </w:tc>
      </w:tr>
    </w:tbl>
    <w:p w14:paraId="0C1C7AE2" w14:textId="77777777" w:rsidR="00D65EC2" w:rsidRDefault="00D65EC2" w:rsidP="002D77D8">
      <w:pPr>
        <w:spacing w:line="240" w:lineRule="auto"/>
        <w:rPr>
          <w:rFonts w:cs="Times New Roman"/>
          <w:b/>
          <w:bCs/>
        </w:rPr>
      </w:pPr>
    </w:p>
    <w:tbl>
      <w:tblPr>
        <w:tblW w:w="9180" w:type="dxa"/>
        <w:tblInd w:w="450" w:type="dxa"/>
        <w:tblLayout w:type="fixed"/>
        <w:tblLook w:val="01E0" w:firstRow="1" w:lastRow="1" w:firstColumn="1" w:lastColumn="1" w:noHBand="0" w:noVBand="0"/>
      </w:tblPr>
      <w:tblGrid>
        <w:gridCol w:w="6210"/>
        <w:gridCol w:w="1350"/>
        <w:gridCol w:w="270"/>
        <w:gridCol w:w="1350"/>
      </w:tblGrid>
      <w:tr w:rsidR="00C01E1B" w:rsidRPr="00EF7CEF" w14:paraId="34B1EDB3" w14:textId="77777777" w:rsidTr="000066B1">
        <w:tc>
          <w:tcPr>
            <w:tcW w:w="6210" w:type="dxa"/>
          </w:tcPr>
          <w:p w14:paraId="268CA7FD" w14:textId="27103A1D" w:rsidR="00C01E1B" w:rsidRPr="00EF7CEF"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i/>
                <w:iCs/>
                <w:lang w:val="en-US"/>
              </w:rPr>
            </w:pPr>
          </w:p>
        </w:tc>
        <w:tc>
          <w:tcPr>
            <w:tcW w:w="2970" w:type="dxa"/>
            <w:gridSpan w:val="3"/>
          </w:tcPr>
          <w:p w14:paraId="7D154982" w14:textId="77777777" w:rsidR="00C01E1B" w:rsidRPr="00EF7CEF" w:rsidRDefault="00C01E1B" w:rsidP="00C01E1B">
            <w:pPr>
              <w:spacing w:line="240" w:lineRule="atLeast"/>
              <w:ind w:left="-108" w:right="-108"/>
              <w:jc w:val="center"/>
              <w:rPr>
                <w:rFonts w:cs="Times New Roman"/>
                <w:b/>
                <w:bCs/>
              </w:rPr>
            </w:pPr>
            <w:r w:rsidRPr="00EF7CEF">
              <w:rPr>
                <w:rFonts w:cs="Times New Roman"/>
                <w:b/>
                <w:bCs/>
              </w:rPr>
              <w:t>Financial statements in which</w:t>
            </w:r>
          </w:p>
        </w:tc>
      </w:tr>
      <w:tr w:rsidR="00C01E1B" w:rsidRPr="00EF7CEF" w14:paraId="266744F3" w14:textId="77777777" w:rsidTr="000066B1">
        <w:tc>
          <w:tcPr>
            <w:tcW w:w="6210" w:type="dxa"/>
          </w:tcPr>
          <w:p w14:paraId="28F8AE0A" w14:textId="77777777" w:rsidR="00C01E1B" w:rsidRPr="00EF7CEF"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970" w:type="dxa"/>
            <w:gridSpan w:val="3"/>
          </w:tcPr>
          <w:p w14:paraId="67399072" w14:textId="77777777" w:rsidR="00C01E1B" w:rsidRPr="00EF7CEF" w:rsidRDefault="00C01E1B" w:rsidP="00C01E1B">
            <w:pPr>
              <w:spacing w:line="240" w:lineRule="atLeast"/>
              <w:ind w:left="-108" w:right="-108"/>
              <w:jc w:val="center"/>
              <w:rPr>
                <w:rFonts w:cs="Times New Roman"/>
                <w:b/>
                <w:bCs/>
              </w:rPr>
            </w:pPr>
            <w:r w:rsidRPr="00EF7CEF">
              <w:rPr>
                <w:rFonts w:cs="Times New Roman"/>
                <w:b/>
                <w:bCs/>
              </w:rPr>
              <w:t>the equity method is applied/</w:t>
            </w:r>
            <w:r w:rsidRPr="00EF7CEF">
              <w:rPr>
                <w:rFonts w:cs="Times New Roman"/>
                <w:b/>
                <w:lang w:bidi="ar-SA"/>
              </w:rPr>
              <w:t xml:space="preserve"> </w:t>
            </w:r>
          </w:p>
        </w:tc>
      </w:tr>
      <w:tr w:rsidR="00C01E1B" w:rsidRPr="00EF7CEF" w14:paraId="68D70F47" w14:textId="77777777" w:rsidTr="000066B1">
        <w:tc>
          <w:tcPr>
            <w:tcW w:w="6210" w:type="dxa"/>
          </w:tcPr>
          <w:p w14:paraId="62CCE874" w14:textId="77777777" w:rsidR="00C01E1B" w:rsidRPr="00EF7CEF"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rPr>
            </w:pPr>
          </w:p>
        </w:tc>
        <w:tc>
          <w:tcPr>
            <w:tcW w:w="2970" w:type="dxa"/>
            <w:gridSpan w:val="3"/>
          </w:tcPr>
          <w:p w14:paraId="69FEA399" w14:textId="77777777" w:rsidR="00C01E1B" w:rsidRPr="00EF7CEF" w:rsidRDefault="00C01E1B" w:rsidP="00C01E1B">
            <w:pPr>
              <w:spacing w:line="240" w:lineRule="atLeast"/>
              <w:ind w:left="-108" w:right="-108"/>
              <w:jc w:val="center"/>
              <w:rPr>
                <w:rFonts w:cs="Times New Roman"/>
                <w:b/>
                <w:bCs/>
              </w:rPr>
            </w:pPr>
            <w:r w:rsidRPr="00EF7CEF">
              <w:rPr>
                <w:rFonts w:cs="Times New Roman"/>
                <w:b/>
                <w:bCs/>
              </w:rPr>
              <w:t>Separate financial statements</w:t>
            </w:r>
          </w:p>
        </w:tc>
      </w:tr>
      <w:tr w:rsidR="00C01E1B" w:rsidRPr="00EF7CEF" w14:paraId="4A859CF1" w14:textId="77777777" w:rsidTr="000066B1">
        <w:tc>
          <w:tcPr>
            <w:tcW w:w="6210" w:type="dxa"/>
          </w:tcPr>
          <w:p w14:paraId="1D7209CF" w14:textId="618AC1F3" w:rsidR="00C01E1B" w:rsidRPr="00EF7CEF"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350" w:type="dxa"/>
          </w:tcPr>
          <w:p w14:paraId="3AEF1D12" w14:textId="3480C575" w:rsidR="00C01E1B" w:rsidRPr="0052685D" w:rsidRDefault="0052685D" w:rsidP="0052685D">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heme="minorBidi"/>
                <w:cs/>
                <w:lang w:val="en-US"/>
              </w:rPr>
            </w:pPr>
            <w:r w:rsidRPr="0052685D">
              <w:rPr>
                <w:rFonts w:cs="Times New Roman"/>
                <w:lang w:val="en-US"/>
              </w:rPr>
              <w:t>30 June</w:t>
            </w:r>
          </w:p>
        </w:tc>
        <w:tc>
          <w:tcPr>
            <w:tcW w:w="270" w:type="dxa"/>
          </w:tcPr>
          <w:p w14:paraId="023B1156" w14:textId="77777777" w:rsidR="00C01E1B" w:rsidRPr="00EF7CEF"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14:paraId="2F14C2E5" w14:textId="20298C16" w:rsidR="00C01E1B" w:rsidRPr="00EF7CEF" w:rsidRDefault="000066B1" w:rsidP="000066B1">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hanging="112"/>
              <w:rPr>
                <w:rFonts w:cs="Times New Roman"/>
                <w:lang w:val="en-US"/>
              </w:rPr>
            </w:pPr>
            <w:r>
              <w:rPr>
                <w:rFonts w:cs="Times New Roman"/>
                <w:lang w:val="en-US"/>
              </w:rPr>
              <w:t xml:space="preserve"> </w:t>
            </w:r>
            <w:r w:rsidR="00C01E1B" w:rsidRPr="00EF7CEF">
              <w:rPr>
                <w:rFonts w:cs="Times New Roman"/>
                <w:lang w:val="en-US"/>
              </w:rPr>
              <w:t>31 December</w:t>
            </w:r>
          </w:p>
        </w:tc>
      </w:tr>
      <w:tr w:rsidR="00C01E1B" w:rsidRPr="00EF7CEF" w14:paraId="1EE8222C" w14:textId="77777777" w:rsidTr="000066B1">
        <w:tc>
          <w:tcPr>
            <w:tcW w:w="6210" w:type="dxa"/>
          </w:tcPr>
          <w:p w14:paraId="02E29A8D" w14:textId="452D5180" w:rsidR="00C01E1B" w:rsidRPr="00985159" w:rsidRDefault="00985159"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b/>
                <w:bCs/>
                <w:i/>
                <w:iCs/>
                <w:lang w:val="en-US"/>
              </w:rPr>
            </w:pPr>
            <w:r w:rsidRPr="00985159">
              <w:rPr>
                <w:rFonts w:cs="Times New Roman"/>
                <w:b/>
                <w:bCs/>
                <w:i/>
                <w:iCs/>
                <w:lang w:val="en-US"/>
              </w:rPr>
              <w:t>As at</w:t>
            </w:r>
          </w:p>
        </w:tc>
        <w:tc>
          <w:tcPr>
            <w:tcW w:w="1350" w:type="dxa"/>
          </w:tcPr>
          <w:p w14:paraId="4A4FD443" w14:textId="4E441AA3" w:rsidR="00C01E1B" w:rsidRPr="00EF7CEF"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lang w:val="en-US"/>
              </w:rPr>
              <w:t>202</w:t>
            </w:r>
            <w:r w:rsidR="002D75C6">
              <w:rPr>
                <w:rFonts w:cs="Times New Roman"/>
                <w:lang w:val="en-US"/>
              </w:rPr>
              <w:t>6</w:t>
            </w:r>
          </w:p>
        </w:tc>
        <w:tc>
          <w:tcPr>
            <w:tcW w:w="270" w:type="dxa"/>
          </w:tcPr>
          <w:p w14:paraId="738EDB4A" w14:textId="77777777" w:rsidR="00C01E1B" w:rsidRPr="00EF7CEF"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14:paraId="4A7FABA1" w14:textId="215539AF" w:rsidR="00C01E1B" w:rsidRPr="00EF7CEF" w:rsidRDefault="00D234BC"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lang w:val="en-US"/>
              </w:rPr>
              <w:t>202</w:t>
            </w:r>
            <w:r w:rsidR="002D75C6">
              <w:rPr>
                <w:rFonts w:cs="Times New Roman"/>
                <w:lang w:val="en-US"/>
              </w:rPr>
              <w:t>5</w:t>
            </w:r>
          </w:p>
        </w:tc>
      </w:tr>
      <w:tr w:rsidR="00C01E1B" w:rsidRPr="00EF7CEF" w14:paraId="19E8522B" w14:textId="77777777" w:rsidTr="000066B1">
        <w:tc>
          <w:tcPr>
            <w:tcW w:w="6210" w:type="dxa"/>
          </w:tcPr>
          <w:p w14:paraId="4A73ADED" w14:textId="77777777" w:rsidR="00C01E1B" w:rsidRPr="00EF7CEF" w:rsidRDefault="00C01E1B" w:rsidP="00C01E1B">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rPr>
                <w:rFonts w:cs="Times New Roman"/>
                <w:b/>
                <w:bCs/>
              </w:rPr>
            </w:pPr>
          </w:p>
        </w:tc>
        <w:tc>
          <w:tcPr>
            <w:tcW w:w="2970" w:type="dxa"/>
            <w:gridSpan w:val="3"/>
          </w:tcPr>
          <w:p w14:paraId="52E442ED" w14:textId="77777777" w:rsidR="00C01E1B" w:rsidRPr="00EF7CEF" w:rsidRDefault="00C01E1B" w:rsidP="00C01E1B">
            <w:pPr>
              <w:tabs>
                <w:tab w:val="decimal" w:pos="864"/>
              </w:tabs>
              <w:spacing w:line="240" w:lineRule="atLeast"/>
              <w:ind w:left="-108" w:right="-114"/>
              <w:jc w:val="center"/>
              <w:rPr>
                <w:rFonts w:cs="Times New Roman"/>
                <w:lang w:val="en-US"/>
              </w:rPr>
            </w:pPr>
            <w:r w:rsidRPr="00EF7CEF">
              <w:rPr>
                <w:rFonts w:cs="Times New Roman"/>
                <w:bCs/>
                <w:i/>
                <w:iCs/>
              </w:rPr>
              <w:t>(in thousand Baht)</w:t>
            </w:r>
          </w:p>
        </w:tc>
      </w:tr>
      <w:tr w:rsidR="00F849AE" w:rsidRPr="00EF7CEF" w14:paraId="6A1F4A9B" w14:textId="77777777" w:rsidTr="000066B1">
        <w:tc>
          <w:tcPr>
            <w:tcW w:w="6210" w:type="dxa"/>
          </w:tcPr>
          <w:p w14:paraId="00A50DD2" w14:textId="468CE204" w:rsidR="00F849AE" w:rsidRPr="00EF7CEF" w:rsidRDefault="00F849AE" w:rsidP="00F849AE">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rPr>
                <w:rFonts w:cs="Times New Roman"/>
              </w:rPr>
            </w:pPr>
            <w:r w:rsidRPr="00EF7CEF">
              <w:rPr>
                <w:rFonts w:cs="Times New Roman"/>
                <w:b/>
                <w:bCs/>
              </w:rPr>
              <w:t>Associate</w:t>
            </w:r>
          </w:p>
        </w:tc>
        <w:tc>
          <w:tcPr>
            <w:tcW w:w="1350" w:type="dxa"/>
          </w:tcPr>
          <w:p w14:paraId="570FEEBB" w14:textId="77777777" w:rsidR="00F849AE" w:rsidRPr="00EF7CEF" w:rsidRDefault="00F849AE" w:rsidP="00F849AE">
            <w:pPr>
              <w:tabs>
                <w:tab w:val="decimal" w:pos="864"/>
              </w:tabs>
              <w:spacing w:line="240" w:lineRule="atLeast"/>
              <w:ind w:left="-108" w:right="-114"/>
              <w:rPr>
                <w:rFonts w:cs="Times New Roman"/>
                <w:lang w:val="en-US"/>
              </w:rPr>
            </w:pPr>
          </w:p>
        </w:tc>
        <w:tc>
          <w:tcPr>
            <w:tcW w:w="270" w:type="dxa"/>
          </w:tcPr>
          <w:p w14:paraId="194653AE" w14:textId="77777777" w:rsidR="00F849AE" w:rsidRPr="00EF7CEF" w:rsidRDefault="00F849AE" w:rsidP="00F849AE">
            <w:pPr>
              <w:tabs>
                <w:tab w:val="decimal" w:pos="864"/>
              </w:tabs>
              <w:spacing w:line="240" w:lineRule="atLeast"/>
              <w:ind w:left="-108" w:right="-114"/>
              <w:rPr>
                <w:rFonts w:cs="Times New Roman"/>
                <w:lang w:val="en-US"/>
              </w:rPr>
            </w:pPr>
          </w:p>
        </w:tc>
        <w:tc>
          <w:tcPr>
            <w:tcW w:w="1350" w:type="dxa"/>
          </w:tcPr>
          <w:p w14:paraId="3A04EDB0" w14:textId="77777777" w:rsidR="00F849AE" w:rsidRPr="00EF7CEF" w:rsidRDefault="00F849AE" w:rsidP="00F849AE">
            <w:pPr>
              <w:tabs>
                <w:tab w:val="decimal" w:pos="971"/>
              </w:tabs>
              <w:spacing w:line="240" w:lineRule="atLeast"/>
              <w:ind w:left="-108" w:right="-114"/>
              <w:rPr>
                <w:rFonts w:cs="Times New Roman"/>
                <w:lang w:val="en-US"/>
              </w:rPr>
            </w:pPr>
          </w:p>
        </w:tc>
      </w:tr>
      <w:tr w:rsidR="002D75C6" w:rsidRPr="00EF7CEF" w14:paraId="13E01E4F" w14:textId="77777777" w:rsidTr="000066B1">
        <w:tc>
          <w:tcPr>
            <w:tcW w:w="6210" w:type="dxa"/>
          </w:tcPr>
          <w:p w14:paraId="4D7E1C10" w14:textId="1EA90528" w:rsidR="002D75C6" w:rsidRPr="00EF7CEF" w:rsidRDefault="002D75C6" w:rsidP="002D75C6">
            <w:pPr>
              <w:spacing w:line="240" w:lineRule="atLeast"/>
              <w:rPr>
                <w:rFonts w:cs="Times New Roman"/>
                <w:cs/>
              </w:rPr>
            </w:pPr>
            <w:r w:rsidRPr="00EF7CEF">
              <w:rPr>
                <w:rFonts w:cs="Times New Roman"/>
              </w:rPr>
              <w:t>Trade accounts receivable</w:t>
            </w:r>
          </w:p>
        </w:tc>
        <w:tc>
          <w:tcPr>
            <w:tcW w:w="1350" w:type="dxa"/>
          </w:tcPr>
          <w:p w14:paraId="7A076009" w14:textId="33E5DF92" w:rsidR="002D75C6" w:rsidRPr="00EF7CEF" w:rsidRDefault="001960A8" w:rsidP="000E480D">
            <w:pPr>
              <w:tabs>
                <w:tab w:val="decimal" w:pos="973"/>
              </w:tabs>
              <w:spacing w:line="240" w:lineRule="atLeast"/>
              <w:ind w:left="-108" w:right="-114"/>
              <w:rPr>
                <w:rFonts w:cs="Times New Roman"/>
                <w:lang w:val="en-US"/>
              </w:rPr>
            </w:pPr>
            <w:r w:rsidRPr="001960A8">
              <w:rPr>
                <w:rFonts w:cs="Times New Roman"/>
                <w:lang w:val="en-US"/>
              </w:rPr>
              <w:t>26,478</w:t>
            </w:r>
          </w:p>
        </w:tc>
        <w:tc>
          <w:tcPr>
            <w:tcW w:w="270" w:type="dxa"/>
          </w:tcPr>
          <w:p w14:paraId="07FC2B64" w14:textId="77777777" w:rsidR="002D75C6" w:rsidRPr="00EF7CEF" w:rsidRDefault="002D75C6" w:rsidP="002D75C6">
            <w:pPr>
              <w:tabs>
                <w:tab w:val="decimal" w:pos="864"/>
              </w:tabs>
              <w:spacing w:line="240" w:lineRule="atLeast"/>
              <w:ind w:left="-108" w:right="-114"/>
              <w:rPr>
                <w:rFonts w:cs="Times New Roman"/>
                <w:lang w:val="en-US"/>
              </w:rPr>
            </w:pPr>
          </w:p>
        </w:tc>
        <w:tc>
          <w:tcPr>
            <w:tcW w:w="1350" w:type="dxa"/>
          </w:tcPr>
          <w:p w14:paraId="70194104" w14:textId="0929F446" w:rsidR="002D75C6" w:rsidRPr="00EF7CEF" w:rsidRDefault="002D75C6" w:rsidP="000066B1">
            <w:pPr>
              <w:tabs>
                <w:tab w:val="decimal" w:pos="974"/>
              </w:tabs>
              <w:spacing w:line="240" w:lineRule="atLeast"/>
              <w:ind w:right="-114"/>
              <w:rPr>
                <w:rFonts w:cs="Times New Roman"/>
                <w:lang w:val="en-US"/>
              </w:rPr>
            </w:pPr>
            <w:r>
              <w:rPr>
                <w:rFonts w:cs="Times New Roman"/>
                <w:lang w:val="en-US"/>
              </w:rPr>
              <w:t>32,536</w:t>
            </w:r>
          </w:p>
        </w:tc>
      </w:tr>
      <w:tr w:rsidR="0060596B" w:rsidRPr="00EF7CEF" w14:paraId="5DB0ACAE" w14:textId="77777777" w:rsidTr="000066B1">
        <w:tc>
          <w:tcPr>
            <w:tcW w:w="6210" w:type="dxa"/>
          </w:tcPr>
          <w:p w14:paraId="17F766E3" w14:textId="7C81023A" w:rsidR="0060596B" w:rsidRPr="00EF7CEF" w:rsidRDefault="0060596B" w:rsidP="0060596B">
            <w:pPr>
              <w:spacing w:line="240" w:lineRule="atLeast"/>
              <w:rPr>
                <w:rFonts w:cs="Times New Roman"/>
              </w:rPr>
            </w:pPr>
            <w:r w:rsidRPr="00EF7CEF">
              <w:t>Other current assets</w:t>
            </w:r>
          </w:p>
        </w:tc>
        <w:tc>
          <w:tcPr>
            <w:tcW w:w="1350" w:type="dxa"/>
          </w:tcPr>
          <w:p w14:paraId="0932D00F" w14:textId="13394DB4" w:rsidR="0060596B" w:rsidRPr="00EF7CEF" w:rsidRDefault="001960A8" w:rsidP="001960A8">
            <w:pPr>
              <w:tabs>
                <w:tab w:val="decimal" w:pos="792"/>
              </w:tabs>
              <w:spacing w:line="240" w:lineRule="atLeast"/>
              <w:ind w:left="-108" w:right="-114"/>
              <w:rPr>
                <w:rFonts w:cs="Times New Roman"/>
                <w:lang w:val="en-US"/>
              </w:rPr>
            </w:pPr>
            <w:r>
              <w:rPr>
                <w:rFonts w:cs="Times New Roman"/>
                <w:lang w:val="en-US"/>
              </w:rPr>
              <w:t xml:space="preserve">- </w:t>
            </w:r>
          </w:p>
        </w:tc>
        <w:tc>
          <w:tcPr>
            <w:tcW w:w="270" w:type="dxa"/>
          </w:tcPr>
          <w:p w14:paraId="7D648EC3" w14:textId="77777777" w:rsidR="0060596B" w:rsidRPr="00EF7CEF" w:rsidRDefault="0060596B" w:rsidP="0060596B">
            <w:pPr>
              <w:tabs>
                <w:tab w:val="decimal" w:pos="864"/>
              </w:tabs>
              <w:spacing w:line="240" w:lineRule="atLeast"/>
              <w:ind w:left="-108" w:right="-114"/>
              <w:rPr>
                <w:rFonts w:cs="Times New Roman"/>
                <w:lang w:val="en-US"/>
              </w:rPr>
            </w:pPr>
          </w:p>
        </w:tc>
        <w:tc>
          <w:tcPr>
            <w:tcW w:w="1350" w:type="dxa"/>
          </w:tcPr>
          <w:p w14:paraId="15C5BB57" w14:textId="1A971C8B" w:rsidR="0060596B" w:rsidRPr="00EF7CEF" w:rsidRDefault="0060596B" w:rsidP="0060596B">
            <w:pPr>
              <w:tabs>
                <w:tab w:val="decimal" w:pos="974"/>
              </w:tabs>
              <w:spacing w:line="240" w:lineRule="atLeast"/>
              <w:ind w:left="-108" w:right="-114"/>
              <w:rPr>
                <w:rFonts w:cs="Times New Roman"/>
                <w:lang w:val="en-US"/>
              </w:rPr>
            </w:pPr>
            <w:r>
              <w:rPr>
                <w:rFonts w:cs="Times New Roman"/>
                <w:lang w:val="en-US"/>
              </w:rPr>
              <w:t>12</w:t>
            </w:r>
          </w:p>
        </w:tc>
      </w:tr>
      <w:tr w:rsidR="0060596B" w:rsidRPr="00EF7CEF" w14:paraId="66C2C7B2" w14:textId="77777777" w:rsidTr="000066B1">
        <w:tc>
          <w:tcPr>
            <w:tcW w:w="6210" w:type="dxa"/>
          </w:tcPr>
          <w:p w14:paraId="5DDD7244" w14:textId="6D0C1139" w:rsidR="0060596B" w:rsidRPr="00EF7CEF" w:rsidRDefault="0060596B" w:rsidP="0060596B">
            <w:pPr>
              <w:spacing w:line="240" w:lineRule="atLeast"/>
              <w:rPr>
                <w:rFonts w:cs="Times New Roman"/>
              </w:rPr>
            </w:pPr>
            <w:r w:rsidRPr="00EF7CEF">
              <w:rPr>
                <w:rFonts w:cs="Times New Roman"/>
              </w:rPr>
              <w:t>Long-term loan</w:t>
            </w:r>
            <w:r>
              <w:rPr>
                <w:rFonts w:cs="Times New Roman"/>
              </w:rPr>
              <w:t>s</w:t>
            </w:r>
          </w:p>
        </w:tc>
        <w:tc>
          <w:tcPr>
            <w:tcW w:w="1350" w:type="dxa"/>
          </w:tcPr>
          <w:p w14:paraId="1375797E" w14:textId="6DFFB547" w:rsidR="0060596B" w:rsidRPr="00BD1BD4" w:rsidRDefault="001960A8" w:rsidP="001960A8">
            <w:pPr>
              <w:tabs>
                <w:tab w:val="decimal" w:pos="792"/>
              </w:tabs>
              <w:spacing w:line="240" w:lineRule="atLeast"/>
              <w:ind w:left="-108" w:right="-114"/>
              <w:rPr>
                <w:rFonts w:cstheme="minorBidi"/>
                <w:cs/>
                <w:lang w:val="en-US"/>
              </w:rPr>
            </w:pPr>
            <w:r>
              <w:rPr>
                <w:rFonts w:cs="Times New Roman"/>
                <w:lang w:val="en-US"/>
              </w:rPr>
              <w:t xml:space="preserve">- </w:t>
            </w:r>
          </w:p>
        </w:tc>
        <w:tc>
          <w:tcPr>
            <w:tcW w:w="270" w:type="dxa"/>
          </w:tcPr>
          <w:p w14:paraId="1CC281A3" w14:textId="77777777" w:rsidR="0060596B" w:rsidRPr="00EF7CEF" w:rsidRDefault="0060596B" w:rsidP="0060596B">
            <w:pPr>
              <w:tabs>
                <w:tab w:val="decimal" w:pos="864"/>
              </w:tabs>
              <w:spacing w:line="240" w:lineRule="atLeast"/>
              <w:ind w:left="-108" w:right="-114"/>
              <w:rPr>
                <w:rFonts w:cs="Times New Roman"/>
                <w:lang w:val="en-US"/>
              </w:rPr>
            </w:pPr>
          </w:p>
        </w:tc>
        <w:tc>
          <w:tcPr>
            <w:tcW w:w="1350" w:type="dxa"/>
          </w:tcPr>
          <w:p w14:paraId="6CF3F9CB" w14:textId="45846013" w:rsidR="0060596B" w:rsidRPr="00EF7CEF" w:rsidRDefault="0060596B" w:rsidP="0060596B">
            <w:pPr>
              <w:tabs>
                <w:tab w:val="decimal" w:pos="974"/>
              </w:tabs>
              <w:spacing w:line="240" w:lineRule="atLeast"/>
              <w:ind w:left="-108" w:right="-114"/>
              <w:rPr>
                <w:rFonts w:cs="Times New Roman"/>
                <w:lang w:val="en-US"/>
              </w:rPr>
            </w:pPr>
            <w:r>
              <w:rPr>
                <w:rFonts w:cs="Times New Roman"/>
                <w:lang w:val="en-US"/>
              </w:rPr>
              <w:t>1,000</w:t>
            </w:r>
          </w:p>
        </w:tc>
      </w:tr>
      <w:tr w:rsidR="0060596B" w:rsidRPr="00EF7CEF" w14:paraId="73C6453C" w14:textId="77777777" w:rsidTr="000066B1">
        <w:tc>
          <w:tcPr>
            <w:tcW w:w="6210" w:type="dxa"/>
          </w:tcPr>
          <w:p w14:paraId="5973E7AE" w14:textId="236A7832" w:rsidR="0060596B" w:rsidRPr="00EF7CEF" w:rsidRDefault="0060596B" w:rsidP="006059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EF7CEF">
              <w:rPr>
                <w:szCs w:val="22"/>
              </w:rPr>
              <w:t>Other non-current assets</w:t>
            </w:r>
          </w:p>
        </w:tc>
        <w:tc>
          <w:tcPr>
            <w:tcW w:w="1350" w:type="dxa"/>
          </w:tcPr>
          <w:p w14:paraId="4E8BED41" w14:textId="02B7A9B7" w:rsidR="0060596B" w:rsidRPr="00EF7CEF" w:rsidRDefault="001960A8" w:rsidP="000E480D">
            <w:pPr>
              <w:tabs>
                <w:tab w:val="decimal" w:pos="973"/>
              </w:tabs>
              <w:spacing w:line="240" w:lineRule="atLeast"/>
              <w:ind w:left="-108" w:right="-114"/>
              <w:rPr>
                <w:rFonts w:cstheme="minorBidi"/>
                <w:lang w:val="en-US"/>
              </w:rPr>
            </w:pPr>
            <w:r w:rsidRPr="001960A8">
              <w:rPr>
                <w:rFonts w:cstheme="minorBidi"/>
                <w:lang w:val="en-US"/>
              </w:rPr>
              <w:t>370</w:t>
            </w:r>
          </w:p>
        </w:tc>
        <w:tc>
          <w:tcPr>
            <w:tcW w:w="270" w:type="dxa"/>
          </w:tcPr>
          <w:p w14:paraId="6919B7CB" w14:textId="77777777" w:rsidR="0060596B" w:rsidRPr="00EF7CEF" w:rsidRDefault="0060596B" w:rsidP="0060596B">
            <w:pPr>
              <w:tabs>
                <w:tab w:val="decimal" w:pos="864"/>
              </w:tabs>
              <w:spacing w:line="240" w:lineRule="atLeast"/>
              <w:ind w:left="-108" w:right="-114"/>
              <w:rPr>
                <w:rFonts w:cs="Times New Roman"/>
                <w:lang w:val="en-US"/>
              </w:rPr>
            </w:pPr>
          </w:p>
        </w:tc>
        <w:tc>
          <w:tcPr>
            <w:tcW w:w="1350" w:type="dxa"/>
          </w:tcPr>
          <w:p w14:paraId="1AACD724" w14:textId="36CA35A8" w:rsidR="0060596B" w:rsidRPr="00EF7CEF" w:rsidRDefault="0060596B" w:rsidP="0060596B">
            <w:pPr>
              <w:tabs>
                <w:tab w:val="decimal" w:pos="974"/>
              </w:tabs>
              <w:spacing w:line="240" w:lineRule="atLeast"/>
              <w:ind w:left="-108" w:right="-114"/>
              <w:rPr>
                <w:rFonts w:cstheme="minorBidi"/>
                <w:lang w:val="en-US"/>
              </w:rPr>
            </w:pPr>
            <w:r>
              <w:rPr>
                <w:rFonts w:cstheme="minorBidi"/>
                <w:lang w:val="en-US"/>
              </w:rPr>
              <w:t>422</w:t>
            </w:r>
          </w:p>
        </w:tc>
      </w:tr>
      <w:tr w:rsidR="0060596B" w:rsidRPr="00EF7CEF" w14:paraId="771E0588" w14:textId="77777777" w:rsidTr="000066B1">
        <w:tc>
          <w:tcPr>
            <w:tcW w:w="6210" w:type="dxa"/>
          </w:tcPr>
          <w:p w14:paraId="185B01BD" w14:textId="7C1EA97C" w:rsidR="0060596B" w:rsidRPr="00EF7CEF" w:rsidRDefault="0060596B" w:rsidP="006059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EF7CEF">
              <w:rPr>
                <w:szCs w:val="22"/>
              </w:rPr>
              <w:t>Other</w:t>
            </w:r>
            <w:r>
              <w:rPr>
                <w:szCs w:val="22"/>
              </w:rPr>
              <w:t xml:space="preserve"> current </w:t>
            </w:r>
            <w:r w:rsidRPr="00EF7CEF">
              <w:rPr>
                <w:szCs w:val="22"/>
              </w:rPr>
              <w:t>payables</w:t>
            </w:r>
          </w:p>
        </w:tc>
        <w:tc>
          <w:tcPr>
            <w:tcW w:w="1350" w:type="dxa"/>
          </w:tcPr>
          <w:p w14:paraId="765E7BB6" w14:textId="21885067" w:rsidR="0060596B" w:rsidRPr="00EF7CEF" w:rsidRDefault="001960A8" w:rsidP="000E480D">
            <w:pPr>
              <w:tabs>
                <w:tab w:val="decimal" w:pos="973"/>
              </w:tabs>
              <w:spacing w:line="240" w:lineRule="atLeast"/>
              <w:ind w:left="-108" w:right="-114"/>
              <w:rPr>
                <w:rFonts w:cs="Times New Roman"/>
                <w:lang w:val="en-US"/>
              </w:rPr>
            </w:pPr>
            <w:r w:rsidRPr="001960A8">
              <w:rPr>
                <w:rFonts w:cs="Times New Roman"/>
                <w:lang w:val="en-US"/>
              </w:rPr>
              <w:t>620</w:t>
            </w:r>
          </w:p>
        </w:tc>
        <w:tc>
          <w:tcPr>
            <w:tcW w:w="270" w:type="dxa"/>
          </w:tcPr>
          <w:p w14:paraId="21BCDCF8" w14:textId="77777777" w:rsidR="0060596B" w:rsidRPr="00EF7CEF" w:rsidRDefault="0060596B" w:rsidP="0060596B">
            <w:pPr>
              <w:tabs>
                <w:tab w:val="decimal" w:pos="864"/>
              </w:tabs>
              <w:spacing w:line="240" w:lineRule="atLeast"/>
              <w:ind w:left="-108" w:right="-114"/>
              <w:rPr>
                <w:rFonts w:cs="Times New Roman"/>
                <w:lang w:val="en-US"/>
              </w:rPr>
            </w:pPr>
          </w:p>
        </w:tc>
        <w:tc>
          <w:tcPr>
            <w:tcW w:w="1350" w:type="dxa"/>
          </w:tcPr>
          <w:p w14:paraId="6575E6A4" w14:textId="76F7D0FA" w:rsidR="0060596B" w:rsidRPr="00EF7CEF" w:rsidRDefault="0060596B" w:rsidP="0060596B">
            <w:pPr>
              <w:tabs>
                <w:tab w:val="decimal" w:pos="974"/>
              </w:tabs>
              <w:spacing w:line="240" w:lineRule="atLeast"/>
              <w:ind w:left="-108" w:right="-114"/>
              <w:rPr>
                <w:rFonts w:cs="Times New Roman"/>
                <w:lang w:val="en-US"/>
              </w:rPr>
            </w:pPr>
            <w:r>
              <w:rPr>
                <w:rFonts w:cs="Times New Roman"/>
                <w:lang w:val="en-US"/>
              </w:rPr>
              <w:t>620</w:t>
            </w:r>
          </w:p>
        </w:tc>
      </w:tr>
    </w:tbl>
    <w:p w14:paraId="46C13C59" w14:textId="29DA8A7A" w:rsidR="0049017D" w:rsidRPr="00AA128A" w:rsidRDefault="0049017D">
      <w:pPr>
        <w:spacing w:line="240" w:lineRule="auto"/>
        <w:rPr>
          <w:rFonts w:cs="Times New Roman"/>
          <w:b/>
          <w:bCs/>
          <w:lang w:val="en-US"/>
        </w:rPr>
      </w:pPr>
    </w:p>
    <w:p w14:paraId="058302EC" w14:textId="1BF228B4" w:rsidR="002D77D8" w:rsidRDefault="002D77D8" w:rsidP="00AA128A">
      <w:pPr>
        <w:pStyle w:val="index"/>
        <w:numPr>
          <w:ilvl w:val="0"/>
          <w:numId w:val="21"/>
        </w:numPr>
        <w:tabs>
          <w:tab w:val="left" w:pos="540"/>
          <w:tab w:val="left" w:pos="1170"/>
        </w:tabs>
        <w:spacing w:line="246" w:lineRule="exact"/>
        <w:ind w:right="18" w:hanging="2952"/>
        <w:jc w:val="thaiDistribute"/>
        <w:rPr>
          <w:b/>
          <w:bCs/>
          <w:sz w:val="24"/>
          <w:szCs w:val="24"/>
          <w:lang w:val="en-US"/>
        </w:rPr>
      </w:pPr>
      <w:r w:rsidRPr="00880748">
        <w:rPr>
          <w:b/>
          <w:bCs/>
          <w:sz w:val="24"/>
          <w:szCs w:val="24"/>
          <w:lang w:val="en-US"/>
        </w:rPr>
        <w:t>Trade accounts receivable</w:t>
      </w:r>
    </w:p>
    <w:p w14:paraId="31417582" w14:textId="77777777" w:rsidR="00AF7DB5" w:rsidRPr="00AA128A" w:rsidRDefault="00AF7DB5" w:rsidP="002D77D8">
      <w:pPr>
        <w:tabs>
          <w:tab w:val="left" w:pos="540"/>
          <w:tab w:val="left" w:pos="1170"/>
        </w:tabs>
        <w:spacing w:line="240" w:lineRule="atLeast"/>
        <w:ind w:right="-45"/>
        <w:jc w:val="both"/>
        <w:rPr>
          <w:rFonts w:cs="Times New Roman"/>
          <w:b/>
          <w:bCs/>
          <w:lang w:val="en-US"/>
        </w:rPr>
      </w:pPr>
    </w:p>
    <w:tbl>
      <w:tblPr>
        <w:tblW w:w="9180" w:type="dxa"/>
        <w:tblInd w:w="450" w:type="dxa"/>
        <w:tblLayout w:type="fixed"/>
        <w:tblLook w:val="0000" w:firstRow="0" w:lastRow="0" w:firstColumn="0" w:lastColumn="0" w:noHBand="0" w:noVBand="0"/>
      </w:tblPr>
      <w:tblGrid>
        <w:gridCol w:w="5670"/>
        <w:gridCol w:w="540"/>
        <w:gridCol w:w="1350"/>
        <w:gridCol w:w="270"/>
        <w:gridCol w:w="1350"/>
      </w:tblGrid>
      <w:tr w:rsidR="00AF7DB5" w:rsidRPr="005C6119" w14:paraId="0158F10F" w14:textId="77777777" w:rsidTr="000066B1">
        <w:trPr>
          <w:tblHeader/>
        </w:trPr>
        <w:tc>
          <w:tcPr>
            <w:tcW w:w="5670" w:type="dxa"/>
          </w:tcPr>
          <w:p w14:paraId="454528A6" w14:textId="77777777" w:rsidR="00AF7DB5" w:rsidRPr="005C6119" w:rsidRDefault="00AF7DB5" w:rsidP="00102577">
            <w:pPr>
              <w:tabs>
                <w:tab w:val="left" w:pos="540"/>
                <w:tab w:val="left" w:pos="1170"/>
              </w:tabs>
              <w:spacing w:line="240" w:lineRule="atLeast"/>
              <w:ind w:left="-19" w:right="29" w:firstLine="19"/>
              <w:jc w:val="both"/>
              <w:rPr>
                <w:rFonts w:cs="Times New Roman"/>
                <w:lang w:val="en-US"/>
              </w:rPr>
            </w:pPr>
          </w:p>
        </w:tc>
        <w:tc>
          <w:tcPr>
            <w:tcW w:w="540" w:type="dxa"/>
          </w:tcPr>
          <w:p w14:paraId="0935303D" w14:textId="77777777" w:rsidR="00AF7DB5" w:rsidRPr="005C6119" w:rsidRDefault="00AF7DB5" w:rsidP="00A52ACE">
            <w:pPr>
              <w:spacing w:line="240" w:lineRule="atLeast"/>
              <w:ind w:left="-108" w:right="-108"/>
              <w:jc w:val="center"/>
              <w:rPr>
                <w:rFonts w:cs="Times New Roman"/>
                <w:b/>
                <w:bCs/>
              </w:rPr>
            </w:pPr>
          </w:p>
        </w:tc>
        <w:tc>
          <w:tcPr>
            <w:tcW w:w="2970" w:type="dxa"/>
            <w:gridSpan w:val="3"/>
          </w:tcPr>
          <w:p w14:paraId="58885605" w14:textId="77777777" w:rsidR="00AF7DB5" w:rsidRPr="005C6119" w:rsidRDefault="00AF7DB5" w:rsidP="00192DD3">
            <w:pPr>
              <w:spacing w:line="240" w:lineRule="atLeast"/>
              <w:ind w:left="-200" w:right="-108" w:firstLine="92"/>
              <w:jc w:val="center"/>
              <w:rPr>
                <w:rFonts w:cs="Times New Roman"/>
                <w:b/>
                <w:bCs/>
              </w:rPr>
            </w:pPr>
            <w:r w:rsidRPr="005C6119">
              <w:rPr>
                <w:rFonts w:cs="Times New Roman"/>
                <w:b/>
                <w:bCs/>
              </w:rPr>
              <w:t>Financial statements in which</w:t>
            </w:r>
          </w:p>
        </w:tc>
      </w:tr>
      <w:tr w:rsidR="00AF7DB5" w:rsidRPr="005C6119" w14:paraId="4A55F528" w14:textId="77777777" w:rsidTr="000066B1">
        <w:trPr>
          <w:tblHeader/>
        </w:trPr>
        <w:tc>
          <w:tcPr>
            <w:tcW w:w="5670" w:type="dxa"/>
          </w:tcPr>
          <w:p w14:paraId="4C248DDC" w14:textId="77777777" w:rsidR="00AF7DB5" w:rsidRPr="005C6119" w:rsidRDefault="00AF7DB5" w:rsidP="00A52ACE">
            <w:pPr>
              <w:tabs>
                <w:tab w:val="left" w:pos="540"/>
                <w:tab w:val="left" w:pos="1170"/>
              </w:tabs>
              <w:spacing w:line="240" w:lineRule="atLeast"/>
              <w:ind w:right="29"/>
              <w:jc w:val="both"/>
              <w:rPr>
                <w:rFonts w:cs="Times New Roman"/>
                <w:lang w:val="en-US"/>
              </w:rPr>
            </w:pPr>
          </w:p>
        </w:tc>
        <w:tc>
          <w:tcPr>
            <w:tcW w:w="540" w:type="dxa"/>
          </w:tcPr>
          <w:p w14:paraId="316320B8" w14:textId="77777777" w:rsidR="00AF7DB5" w:rsidRPr="005C6119" w:rsidRDefault="00AF7DB5" w:rsidP="00A52ACE">
            <w:pPr>
              <w:spacing w:line="240" w:lineRule="atLeast"/>
              <w:ind w:left="-108" w:right="-108"/>
              <w:jc w:val="center"/>
              <w:rPr>
                <w:rFonts w:cs="Times New Roman"/>
                <w:b/>
                <w:bCs/>
              </w:rPr>
            </w:pPr>
          </w:p>
        </w:tc>
        <w:tc>
          <w:tcPr>
            <w:tcW w:w="2970" w:type="dxa"/>
            <w:gridSpan w:val="3"/>
          </w:tcPr>
          <w:p w14:paraId="42EAF215" w14:textId="77777777" w:rsidR="00AF7DB5" w:rsidRPr="005C6119" w:rsidRDefault="00AF7DB5" w:rsidP="00A52ACE">
            <w:pPr>
              <w:spacing w:line="240" w:lineRule="atLeast"/>
              <w:ind w:left="-108" w:right="-108"/>
              <w:jc w:val="center"/>
              <w:rPr>
                <w:rFonts w:cs="Times New Roman"/>
                <w:b/>
                <w:bCs/>
              </w:rPr>
            </w:pPr>
            <w:r w:rsidRPr="005C6119">
              <w:rPr>
                <w:rFonts w:cs="Times New Roman"/>
                <w:b/>
                <w:bCs/>
              </w:rPr>
              <w:t>the equity method is applied/</w:t>
            </w:r>
            <w:r w:rsidRPr="005C6119">
              <w:rPr>
                <w:rFonts w:cs="Times New Roman"/>
                <w:b/>
                <w:lang w:bidi="ar-SA"/>
              </w:rPr>
              <w:t xml:space="preserve"> </w:t>
            </w:r>
          </w:p>
        </w:tc>
      </w:tr>
      <w:tr w:rsidR="00AF7DB5" w:rsidRPr="005C6119" w14:paraId="166A6F3C" w14:textId="77777777" w:rsidTr="000066B1">
        <w:trPr>
          <w:trHeight w:val="60"/>
          <w:tblHeader/>
        </w:trPr>
        <w:tc>
          <w:tcPr>
            <w:tcW w:w="5670" w:type="dxa"/>
          </w:tcPr>
          <w:p w14:paraId="5EAADE17" w14:textId="77777777" w:rsidR="00AF7DB5" w:rsidRPr="005C6119" w:rsidRDefault="00AF7DB5" w:rsidP="00A52ACE">
            <w:pPr>
              <w:tabs>
                <w:tab w:val="left" w:pos="540"/>
                <w:tab w:val="left" w:pos="1170"/>
              </w:tabs>
              <w:spacing w:line="240" w:lineRule="atLeast"/>
              <w:ind w:right="29"/>
              <w:jc w:val="both"/>
              <w:rPr>
                <w:rFonts w:cs="Times New Roman"/>
                <w:lang w:val="en-US"/>
              </w:rPr>
            </w:pPr>
          </w:p>
        </w:tc>
        <w:tc>
          <w:tcPr>
            <w:tcW w:w="540" w:type="dxa"/>
          </w:tcPr>
          <w:p w14:paraId="5C16FB09" w14:textId="77777777" w:rsidR="00AF7DB5" w:rsidRPr="005C6119" w:rsidRDefault="00AF7DB5" w:rsidP="00A52ACE">
            <w:pPr>
              <w:spacing w:line="240" w:lineRule="atLeast"/>
              <w:ind w:left="-108" w:right="-108"/>
              <w:jc w:val="center"/>
              <w:rPr>
                <w:rFonts w:cs="Times New Roman"/>
                <w:b/>
                <w:bCs/>
              </w:rPr>
            </w:pPr>
          </w:p>
        </w:tc>
        <w:tc>
          <w:tcPr>
            <w:tcW w:w="2970" w:type="dxa"/>
            <w:gridSpan w:val="3"/>
          </w:tcPr>
          <w:p w14:paraId="78A96A93" w14:textId="77777777" w:rsidR="00AF7DB5" w:rsidRPr="005C6119" w:rsidRDefault="00AF7DB5" w:rsidP="00A52ACE">
            <w:pPr>
              <w:spacing w:line="240" w:lineRule="atLeast"/>
              <w:ind w:left="-108" w:right="-108"/>
              <w:jc w:val="center"/>
              <w:rPr>
                <w:rFonts w:cs="Times New Roman"/>
                <w:b/>
                <w:bCs/>
              </w:rPr>
            </w:pPr>
            <w:r w:rsidRPr="005C6119">
              <w:rPr>
                <w:rFonts w:cs="Times New Roman"/>
                <w:b/>
                <w:bCs/>
              </w:rPr>
              <w:t>Separate financial statements</w:t>
            </w:r>
          </w:p>
        </w:tc>
      </w:tr>
      <w:tr w:rsidR="0052041B" w:rsidRPr="005C6119" w14:paraId="796D74EB" w14:textId="77777777" w:rsidTr="000066B1">
        <w:trPr>
          <w:tblHeader/>
        </w:trPr>
        <w:tc>
          <w:tcPr>
            <w:tcW w:w="5670" w:type="dxa"/>
          </w:tcPr>
          <w:p w14:paraId="0C39FE95" w14:textId="6471EDE3" w:rsidR="0052041B" w:rsidRPr="005C6119" w:rsidRDefault="0052041B" w:rsidP="0052041B">
            <w:pPr>
              <w:tabs>
                <w:tab w:val="left" w:pos="540"/>
                <w:tab w:val="left" w:pos="1170"/>
              </w:tabs>
              <w:spacing w:line="240" w:lineRule="atLeast"/>
              <w:ind w:right="29"/>
              <w:jc w:val="both"/>
              <w:rPr>
                <w:rFonts w:cs="Times New Roman"/>
                <w:b/>
                <w:bCs/>
                <w:i/>
                <w:iCs/>
                <w:lang w:val="en-US"/>
              </w:rPr>
            </w:pPr>
          </w:p>
        </w:tc>
        <w:tc>
          <w:tcPr>
            <w:tcW w:w="540" w:type="dxa"/>
          </w:tcPr>
          <w:p w14:paraId="27E84CEF" w14:textId="77777777" w:rsidR="0052041B" w:rsidRPr="005C6119" w:rsidRDefault="0052041B" w:rsidP="005204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i/>
                <w:iCs/>
                <w:lang w:val="en-US"/>
              </w:rPr>
            </w:pPr>
          </w:p>
        </w:tc>
        <w:tc>
          <w:tcPr>
            <w:tcW w:w="1350" w:type="dxa"/>
          </w:tcPr>
          <w:p w14:paraId="15DC2626" w14:textId="2BB568F8" w:rsidR="0052041B" w:rsidRPr="005C6119" w:rsidRDefault="003F3CA5" w:rsidP="003F3CA5">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3F3CA5">
              <w:rPr>
                <w:rFonts w:cs="Times New Roman"/>
                <w:lang w:val="en-US"/>
              </w:rPr>
              <w:t>30 June</w:t>
            </w:r>
          </w:p>
        </w:tc>
        <w:tc>
          <w:tcPr>
            <w:tcW w:w="270" w:type="dxa"/>
          </w:tcPr>
          <w:p w14:paraId="39B0318F" w14:textId="77777777" w:rsidR="0052041B" w:rsidRPr="005C6119" w:rsidRDefault="0052041B" w:rsidP="005204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14:paraId="376A05CE" w14:textId="3478A7CF" w:rsidR="0052041B" w:rsidRPr="005C6119" w:rsidRDefault="000066B1" w:rsidP="000066B1">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2" w:right="-45"/>
              <w:rPr>
                <w:rFonts w:cs="Times New Roman"/>
                <w:lang w:val="en-US"/>
              </w:rPr>
            </w:pPr>
            <w:r>
              <w:rPr>
                <w:rFonts w:cs="Times New Roman"/>
                <w:lang w:val="en-US"/>
              </w:rPr>
              <w:t xml:space="preserve"> </w:t>
            </w:r>
            <w:r w:rsidR="0052041B" w:rsidRPr="00EF7CEF">
              <w:rPr>
                <w:rFonts w:cs="Times New Roman"/>
                <w:lang w:val="en-US"/>
              </w:rPr>
              <w:t>31</w:t>
            </w:r>
            <w:r>
              <w:rPr>
                <w:rFonts w:cs="Times New Roman"/>
                <w:lang w:val="en-US"/>
              </w:rPr>
              <w:t xml:space="preserve"> </w:t>
            </w:r>
            <w:r w:rsidR="0052041B" w:rsidRPr="00EF7CEF">
              <w:rPr>
                <w:rFonts w:cs="Times New Roman"/>
                <w:lang w:val="en-US"/>
              </w:rPr>
              <w:t>December</w:t>
            </w:r>
          </w:p>
        </w:tc>
      </w:tr>
      <w:tr w:rsidR="0052041B" w:rsidRPr="005C6119" w14:paraId="5AFE2F85" w14:textId="77777777" w:rsidTr="000066B1">
        <w:trPr>
          <w:tblHeader/>
        </w:trPr>
        <w:tc>
          <w:tcPr>
            <w:tcW w:w="5670" w:type="dxa"/>
          </w:tcPr>
          <w:p w14:paraId="00A4B2B0" w14:textId="77777777" w:rsidR="0052041B" w:rsidRDefault="0052041B" w:rsidP="0052041B">
            <w:pPr>
              <w:tabs>
                <w:tab w:val="left" w:pos="540"/>
                <w:tab w:val="left" w:pos="1170"/>
              </w:tabs>
              <w:spacing w:line="240" w:lineRule="atLeast"/>
              <w:ind w:right="29"/>
              <w:jc w:val="both"/>
              <w:rPr>
                <w:rFonts w:cs="Times New Roman"/>
                <w:b/>
                <w:bCs/>
                <w:i/>
                <w:iCs/>
                <w:lang w:val="en-US"/>
              </w:rPr>
            </w:pPr>
          </w:p>
        </w:tc>
        <w:tc>
          <w:tcPr>
            <w:tcW w:w="540" w:type="dxa"/>
          </w:tcPr>
          <w:p w14:paraId="4967CCD9" w14:textId="4904EB9A" w:rsidR="0052041B" w:rsidRPr="005C6119" w:rsidRDefault="0052041B" w:rsidP="005204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i/>
                <w:iCs/>
                <w:lang w:val="en-US"/>
              </w:rPr>
            </w:pPr>
          </w:p>
        </w:tc>
        <w:tc>
          <w:tcPr>
            <w:tcW w:w="1350" w:type="dxa"/>
          </w:tcPr>
          <w:p w14:paraId="2E2A828B" w14:textId="0BEFE225" w:rsidR="0052041B" w:rsidRPr="005C6119" w:rsidRDefault="0052041B" w:rsidP="00C15517">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lang w:val="en-US"/>
              </w:rPr>
              <w:t>202</w:t>
            </w:r>
            <w:r w:rsidR="002D75C6">
              <w:rPr>
                <w:rFonts w:cs="Times New Roman"/>
                <w:lang w:val="en-US"/>
              </w:rPr>
              <w:t>6</w:t>
            </w:r>
          </w:p>
        </w:tc>
        <w:tc>
          <w:tcPr>
            <w:tcW w:w="270" w:type="dxa"/>
          </w:tcPr>
          <w:p w14:paraId="2FDEC80B" w14:textId="77777777" w:rsidR="0052041B" w:rsidRPr="005C6119" w:rsidRDefault="0052041B" w:rsidP="005204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14:paraId="10AD14A8" w14:textId="20A969D9" w:rsidR="0052041B" w:rsidRPr="005C6119" w:rsidRDefault="0052041B" w:rsidP="005204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F7CEF">
              <w:rPr>
                <w:rFonts w:cs="Times New Roman"/>
                <w:lang w:val="en-US"/>
              </w:rPr>
              <w:t>202</w:t>
            </w:r>
            <w:r w:rsidR="002D75C6">
              <w:rPr>
                <w:rFonts w:cs="Times New Roman"/>
                <w:lang w:val="en-US"/>
              </w:rPr>
              <w:t>5</w:t>
            </w:r>
          </w:p>
        </w:tc>
      </w:tr>
      <w:tr w:rsidR="00AF7DB5" w:rsidRPr="005C6119" w14:paraId="5B86907C" w14:textId="77777777" w:rsidTr="000066B1">
        <w:trPr>
          <w:tblHeader/>
        </w:trPr>
        <w:tc>
          <w:tcPr>
            <w:tcW w:w="5670" w:type="dxa"/>
          </w:tcPr>
          <w:p w14:paraId="772B4757" w14:textId="77777777" w:rsidR="00AF7DB5" w:rsidRPr="005C6119" w:rsidRDefault="00AF7DB5" w:rsidP="00A52ACE">
            <w:pPr>
              <w:tabs>
                <w:tab w:val="left" w:pos="540"/>
                <w:tab w:val="left" w:pos="1170"/>
              </w:tabs>
              <w:spacing w:line="240" w:lineRule="atLeast"/>
              <w:ind w:left="540" w:right="29"/>
              <w:jc w:val="both"/>
              <w:rPr>
                <w:rFonts w:cs="Times New Roman"/>
                <w:lang w:val="en-US"/>
              </w:rPr>
            </w:pPr>
          </w:p>
        </w:tc>
        <w:tc>
          <w:tcPr>
            <w:tcW w:w="540" w:type="dxa"/>
          </w:tcPr>
          <w:p w14:paraId="525CCB11" w14:textId="77777777" w:rsidR="00AF7DB5" w:rsidRPr="005C6119" w:rsidRDefault="00AF7DB5" w:rsidP="00A52ACE">
            <w:pPr>
              <w:spacing w:line="240" w:lineRule="atLeast"/>
              <w:ind w:left="-108" w:right="-108"/>
              <w:jc w:val="center"/>
              <w:rPr>
                <w:rFonts w:cs="Times New Roman"/>
                <w:i/>
                <w:iCs/>
                <w:lang w:val="en-US"/>
              </w:rPr>
            </w:pPr>
          </w:p>
        </w:tc>
        <w:tc>
          <w:tcPr>
            <w:tcW w:w="2970" w:type="dxa"/>
            <w:gridSpan w:val="3"/>
          </w:tcPr>
          <w:p w14:paraId="4CE72BC2" w14:textId="77777777" w:rsidR="00AF7DB5" w:rsidRPr="005C6119" w:rsidRDefault="00AF7DB5" w:rsidP="00A52ACE">
            <w:pPr>
              <w:spacing w:line="240" w:lineRule="atLeast"/>
              <w:ind w:left="-108" w:right="-108"/>
              <w:jc w:val="center"/>
              <w:rPr>
                <w:rFonts w:cs="Times New Roman"/>
                <w:i/>
                <w:iCs/>
                <w:lang w:val="en-US"/>
              </w:rPr>
            </w:pPr>
            <w:r w:rsidRPr="005C6119">
              <w:rPr>
                <w:rFonts w:cs="Times New Roman"/>
                <w:i/>
                <w:iCs/>
                <w:lang w:val="en-US"/>
              </w:rPr>
              <w:t>(in thousand Baht)</w:t>
            </w:r>
          </w:p>
        </w:tc>
      </w:tr>
      <w:tr w:rsidR="002D75C6" w:rsidRPr="005C6119" w14:paraId="06D53DE4" w14:textId="77777777" w:rsidTr="000066B1">
        <w:tc>
          <w:tcPr>
            <w:tcW w:w="5670" w:type="dxa"/>
          </w:tcPr>
          <w:p w14:paraId="5461CB2C" w14:textId="77777777" w:rsidR="002D75C6" w:rsidRPr="005C6119" w:rsidRDefault="002D75C6" w:rsidP="002D75C6">
            <w:pPr>
              <w:tabs>
                <w:tab w:val="left" w:pos="522"/>
              </w:tabs>
              <w:spacing w:line="240" w:lineRule="atLeast"/>
              <w:ind w:left="-18" w:right="29"/>
              <w:jc w:val="both"/>
              <w:rPr>
                <w:rFonts w:cs="Times New Roman"/>
                <w:lang w:val="en-US"/>
              </w:rPr>
            </w:pPr>
            <w:r w:rsidRPr="005C6119">
              <w:rPr>
                <w:rFonts w:cs="Times New Roman"/>
              </w:rPr>
              <w:t>Within credit terms</w:t>
            </w:r>
          </w:p>
        </w:tc>
        <w:tc>
          <w:tcPr>
            <w:tcW w:w="540" w:type="dxa"/>
          </w:tcPr>
          <w:p w14:paraId="46BC46ED" w14:textId="77777777" w:rsidR="002D75C6" w:rsidRPr="005C6119" w:rsidRDefault="002D75C6" w:rsidP="002D75C6">
            <w:pPr>
              <w:tabs>
                <w:tab w:val="decimal" w:pos="1062"/>
              </w:tabs>
              <w:spacing w:line="240" w:lineRule="atLeast"/>
              <w:ind w:left="-108" w:right="-108"/>
              <w:jc w:val="both"/>
              <w:rPr>
                <w:rFonts w:cs="Times New Roman"/>
                <w:lang w:val="en-US"/>
              </w:rPr>
            </w:pPr>
          </w:p>
        </w:tc>
        <w:tc>
          <w:tcPr>
            <w:tcW w:w="1350" w:type="dxa"/>
            <w:vAlign w:val="bottom"/>
          </w:tcPr>
          <w:p w14:paraId="3FF9DA2C" w14:textId="3C393DFB" w:rsidR="002D75C6" w:rsidRPr="00BD1BD4" w:rsidRDefault="001960A8" w:rsidP="000E480D">
            <w:pPr>
              <w:tabs>
                <w:tab w:val="decimal" w:pos="973"/>
              </w:tabs>
              <w:spacing w:line="240" w:lineRule="atLeast"/>
              <w:ind w:left="-108" w:right="-108"/>
              <w:rPr>
                <w:rFonts w:cstheme="minorBidi"/>
                <w:lang w:val="en-US"/>
              </w:rPr>
            </w:pPr>
            <w:r w:rsidRPr="001960A8">
              <w:rPr>
                <w:rFonts w:cstheme="minorBidi"/>
                <w:lang w:val="en-US"/>
              </w:rPr>
              <w:t>241,376</w:t>
            </w:r>
          </w:p>
        </w:tc>
        <w:tc>
          <w:tcPr>
            <w:tcW w:w="270" w:type="dxa"/>
            <w:vAlign w:val="bottom"/>
          </w:tcPr>
          <w:p w14:paraId="6F33AF49" w14:textId="77777777" w:rsidR="002D75C6" w:rsidRPr="005C6119" w:rsidRDefault="002D75C6" w:rsidP="002D75C6">
            <w:pPr>
              <w:tabs>
                <w:tab w:val="decimal" w:pos="1062"/>
              </w:tabs>
              <w:spacing w:line="240" w:lineRule="atLeast"/>
              <w:ind w:right="-108"/>
              <w:rPr>
                <w:rFonts w:cs="Times New Roman"/>
                <w:lang w:val="en-US"/>
              </w:rPr>
            </w:pPr>
          </w:p>
        </w:tc>
        <w:tc>
          <w:tcPr>
            <w:tcW w:w="1350" w:type="dxa"/>
            <w:vAlign w:val="bottom"/>
          </w:tcPr>
          <w:p w14:paraId="2CD8738A" w14:textId="74C9CB81" w:rsidR="002D75C6" w:rsidRPr="005C6119" w:rsidRDefault="002D75C6" w:rsidP="00066E96">
            <w:pPr>
              <w:tabs>
                <w:tab w:val="decimal" w:pos="969"/>
              </w:tabs>
              <w:spacing w:line="240" w:lineRule="atLeast"/>
              <w:ind w:left="-108" w:right="-108"/>
              <w:rPr>
                <w:rFonts w:cs="Times New Roman"/>
                <w:lang w:val="en-US"/>
              </w:rPr>
            </w:pPr>
            <w:r>
              <w:rPr>
                <w:rFonts w:cstheme="minorBidi"/>
                <w:lang w:val="en-US"/>
              </w:rPr>
              <w:t>259,975</w:t>
            </w:r>
          </w:p>
        </w:tc>
      </w:tr>
      <w:tr w:rsidR="002D75C6" w:rsidRPr="005C6119" w14:paraId="7BB6CB37" w14:textId="77777777" w:rsidTr="000066B1">
        <w:tc>
          <w:tcPr>
            <w:tcW w:w="5670" w:type="dxa"/>
          </w:tcPr>
          <w:p w14:paraId="3DB4159E" w14:textId="77777777" w:rsidR="002D75C6" w:rsidRPr="005C6119" w:rsidRDefault="002D75C6" w:rsidP="002D75C6">
            <w:pPr>
              <w:tabs>
                <w:tab w:val="left" w:pos="522"/>
              </w:tabs>
              <w:spacing w:line="240" w:lineRule="atLeast"/>
              <w:ind w:left="-18" w:right="29"/>
              <w:jc w:val="both"/>
              <w:rPr>
                <w:rFonts w:cs="Times New Roman"/>
                <w:lang w:val="en-US"/>
              </w:rPr>
            </w:pPr>
            <w:r w:rsidRPr="005C6119">
              <w:rPr>
                <w:rFonts w:cs="Times New Roman"/>
                <w:lang w:val="en-US"/>
              </w:rPr>
              <w:t>Overdue:</w:t>
            </w:r>
          </w:p>
        </w:tc>
        <w:tc>
          <w:tcPr>
            <w:tcW w:w="540" w:type="dxa"/>
          </w:tcPr>
          <w:p w14:paraId="40AE144F" w14:textId="77777777" w:rsidR="002D75C6" w:rsidRPr="005C6119" w:rsidRDefault="002D75C6" w:rsidP="002D75C6">
            <w:pPr>
              <w:tabs>
                <w:tab w:val="decimal" w:pos="1062"/>
              </w:tabs>
              <w:spacing w:line="240" w:lineRule="atLeast"/>
              <w:ind w:left="-108" w:right="-108"/>
              <w:jc w:val="both"/>
              <w:rPr>
                <w:rFonts w:cs="Times New Roman"/>
                <w:lang w:val="en-US"/>
              </w:rPr>
            </w:pPr>
          </w:p>
        </w:tc>
        <w:tc>
          <w:tcPr>
            <w:tcW w:w="1350" w:type="dxa"/>
            <w:vAlign w:val="bottom"/>
          </w:tcPr>
          <w:p w14:paraId="714DE03B" w14:textId="77777777" w:rsidR="002D75C6" w:rsidRPr="005C6119" w:rsidRDefault="002D75C6" w:rsidP="000E480D">
            <w:pPr>
              <w:tabs>
                <w:tab w:val="decimal" w:pos="973"/>
                <w:tab w:val="decimal" w:pos="1146"/>
              </w:tabs>
              <w:spacing w:line="240" w:lineRule="atLeast"/>
              <w:ind w:left="-108" w:right="-108"/>
              <w:rPr>
                <w:rFonts w:cs="Times New Roman"/>
                <w:lang w:val="en-US"/>
              </w:rPr>
            </w:pPr>
          </w:p>
        </w:tc>
        <w:tc>
          <w:tcPr>
            <w:tcW w:w="270" w:type="dxa"/>
            <w:vAlign w:val="bottom"/>
          </w:tcPr>
          <w:p w14:paraId="53A026DA" w14:textId="77777777" w:rsidR="002D75C6" w:rsidRPr="005C6119" w:rsidRDefault="002D75C6" w:rsidP="002D75C6">
            <w:pPr>
              <w:tabs>
                <w:tab w:val="decimal" w:pos="1062"/>
              </w:tabs>
              <w:spacing w:line="240" w:lineRule="atLeast"/>
              <w:ind w:right="-108"/>
              <w:rPr>
                <w:rFonts w:cs="Times New Roman"/>
                <w:lang w:val="en-US"/>
              </w:rPr>
            </w:pPr>
          </w:p>
        </w:tc>
        <w:tc>
          <w:tcPr>
            <w:tcW w:w="1350" w:type="dxa"/>
            <w:vAlign w:val="bottom"/>
          </w:tcPr>
          <w:p w14:paraId="41FF56EE" w14:textId="77777777" w:rsidR="002D75C6" w:rsidRPr="005C6119" w:rsidRDefault="002D75C6" w:rsidP="002D75C6">
            <w:pPr>
              <w:tabs>
                <w:tab w:val="decimal" w:pos="1055"/>
              </w:tabs>
              <w:spacing w:line="240" w:lineRule="atLeast"/>
              <w:ind w:left="-108" w:right="-108"/>
              <w:rPr>
                <w:rFonts w:cs="Times New Roman"/>
                <w:lang w:val="en-US"/>
              </w:rPr>
            </w:pPr>
          </w:p>
        </w:tc>
      </w:tr>
      <w:tr w:rsidR="002D75C6" w:rsidRPr="005C6119" w14:paraId="49D1BB84" w14:textId="77777777" w:rsidTr="000066B1">
        <w:tc>
          <w:tcPr>
            <w:tcW w:w="5670" w:type="dxa"/>
          </w:tcPr>
          <w:p w14:paraId="2E9EE642" w14:textId="77777777" w:rsidR="002D75C6" w:rsidRPr="005C6119" w:rsidRDefault="002D75C6" w:rsidP="002D75C6">
            <w:pPr>
              <w:tabs>
                <w:tab w:val="left" w:pos="342"/>
              </w:tabs>
              <w:spacing w:line="240" w:lineRule="atLeast"/>
              <w:ind w:left="-18" w:right="29"/>
              <w:jc w:val="both"/>
              <w:rPr>
                <w:rFonts w:cs="Times New Roman"/>
                <w:lang w:val="en-US"/>
              </w:rPr>
            </w:pPr>
            <w:r w:rsidRPr="005C6119">
              <w:rPr>
                <w:rFonts w:cs="Times New Roman"/>
                <w:lang w:val="en-US"/>
              </w:rPr>
              <w:tab/>
              <w:t>Less than 3 months</w:t>
            </w:r>
          </w:p>
        </w:tc>
        <w:tc>
          <w:tcPr>
            <w:tcW w:w="540" w:type="dxa"/>
          </w:tcPr>
          <w:p w14:paraId="20F42D66" w14:textId="77777777" w:rsidR="002D75C6" w:rsidRPr="005C6119" w:rsidRDefault="002D75C6" w:rsidP="002D75C6">
            <w:pPr>
              <w:tabs>
                <w:tab w:val="decimal" w:pos="1062"/>
              </w:tabs>
              <w:spacing w:line="240" w:lineRule="atLeast"/>
              <w:ind w:left="-108" w:right="-108"/>
              <w:jc w:val="both"/>
              <w:rPr>
                <w:rFonts w:cs="Times New Roman"/>
                <w:lang w:val="en-US"/>
              </w:rPr>
            </w:pPr>
          </w:p>
        </w:tc>
        <w:tc>
          <w:tcPr>
            <w:tcW w:w="1350" w:type="dxa"/>
          </w:tcPr>
          <w:p w14:paraId="527E571A" w14:textId="1CEA937F" w:rsidR="002D75C6" w:rsidRPr="005C6119" w:rsidRDefault="001960A8" w:rsidP="000E480D">
            <w:pPr>
              <w:tabs>
                <w:tab w:val="decimal" w:pos="973"/>
              </w:tabs>
              <w:spacing w:line="240" w:lineRule="atLeast"/>
              <w:ind w:left="-108" w:right="-108"/>
              <w:rPr>
                <w:rFonts w:cs="Times New Roman"/>
                <w:lang w:val="en-US"/>
              </w:rPr>
            </w:pPr>
            <w:r w:rsidRPr="001960A8">
              <w:rPr>
                <w:rFonts w:cs="Times New Roman"/>
                <w:lang w:val="en-US"/>
              </w:rPr>
              <w:t>130,000</w:t>
            </w:r>
          </w:p>
        </w:tc>
        <w:tc>
          <w:tcPr>
            <w:tcW w:w="270" w:type="dxa"/>
            <w:vAlign w:val="bottom"/>
          </w:tcPr>
          <w:p w14:paraId="53E0715D" w14:textId="77777777" w:rsidR="002D75C6" w:rsidRPr="005C6119" w:rsidRDefault="002D75C6" w:rsidP="002D75C6">
            <w:pPr>
              <w:tabs>
                <w:tab w:val="decimal" w:pos="1062"/>
              </w:tabs>
              <w:spacing w:line="240" w:lineRule="atLeast"/>
              <w:ind w:right="-108"/>
              <w:rPr>
                <w:rFonts w:cs="Times New Roman"/>
                <w:lang w:val="en-US"/>
              </w:rPr>
            </w:pPr>
          </w:p>
        </w:tc>
        <w:tc>
          <w:tcPr>
            <w:tcW w:w="1350" w:type="dxa"/>
          </w:tcPr>
          <w:p w14:paraId="6469CC5B" w14:textId="63AA8E22" w:rsidR="002D75C6" w:rsidRPr="005C6119" w:rsidRDefault="002D75C6" w:rsidP="009900D3">
            <w:pPr>
              <w:tabs>
                <w:tab w:val="decimal" w:pos="969"/>
              </w:tabs>
              <w:spacing w:line="240" w:lineRule="atLeast"/>
              <w:ind w:left="-108" w:right="-108"/>
              <w:rPr>
                <w:rFonts w:cs="Times New Roman"/>
                <w:lang w:val="en-US"/>
              </w:rPr>
            </w:pPr>
            <w:r>
              <w:rPr>
                <w:rFonts w:cs="Times New Roman"/>
                <w:lang w:val="en-US"/>
              </w:rPr>
              <w:t>158,837</w:t>
            </w:r>
          </w:p>
        </w:tc>
      </w:tr>
      <w:tr w:rsidR="002D75C6" w:rsidRPr="005C6119" w14:paraId="04769E12" w14:textId="77777777" w:rsidTr="000066B1">
        <w:tc>
          <w:tcPr>
            <w:tcW w:w="5670" w:type="dxa"/>
          </w:tcPr>
          <w:p w14:paraId="0E13857B" w14:textId="77777777" w:rsidR="002D75C6" w:rsidRPr="005C6119" w:rsidRDefault="002D75C6" w:rsidP="002D75C6">
            <w:pPr>
              <w:tabs>
                <w:tab w:val="left" w:pos="342"/>
              </w:tabs>
              <w:spacing w:line="240" w:lineRule="atLeast"/>
              <w:ind w:left="-18" w:right="29"/>
              <w:jc w:val="both"/>
              <w:rPr>
                <w:rFonts w:cs="Times New Roman"/>
                <w:lang w:val="en-US"/>
              </w:rPr>
            </w:pPr>
            <w:r w:rsidRPr="005C6119">
              <w:rPr>
                <w:rFonts w:cs="Times New Roman"/>
                <w:lang w:val="en-US"/>
              </w:rPr>
              <w:tab/>
              <w:t>3 - 6 months</w:t>
            </w:r>
          </w:p>
        </w:tc>
        <w:tc>
          <w:tcPr>
            <w:tcW w:w="540" w:type="dxa"/>
          </w:tcPr>
          <w:p w14:paraId="1DF480F3" w14:textId="77777777" w:rsidR="002D75C6" w:rsidRPr="005C6119" w:rsidRDefault="002D75C6" w:rsidP="002D75C6">
            <w:pPr>
              <w:tabs>
                <w:tab w:val="decimal" w:pos="780"/>
              </w:tabs>
              <w:spacing w:line="240" w:lineRule="atLeast"/>
              <w:ind w:left="-108" w:right="-108"/>
              <w:jc w:val="both"/>
              <w:rPr>
                <w:rFonts w:cs="Times New Roman"/>
                <w:lang w:val="en-US"/>
              </w:rPr>
            </w:pPr>
          </w:p>
        </w:tc>
        <w:tc>
          <w:tcPr>
            <w:tcW w:w="1350" w:type="dxa"/>
          </w:tcPr>
          <w:p w14:paraId="4803A5C5" w14:textId="73877FA4" w:rsidR="002D75C6" w:rsidRPr="00501D2E" w:rsidRDefault="001960A8" w:rsidP="000E480D">
            <w:pPr>
              <w:tabs>
                <w:tab w:val="decimal" w:pos="973"/>
              </w:tabs>
              <w:spacing w:line="240" w:lineRule="atLeast"/>
              <w:ind w:left="-108" w:right="-108"/>
              <w:rPr>
                <w:szCs w:val="28"/>
                <w:lang w:val="en-US"/>
              </w:rPr>
            </w:pPr>
            <w:r w:rsidRPr="001960A8">
              <w:rPr>
                <w:rFonts w:cs="Times New Roman"/>
                <w:lang w:val="en-US"/>
              </w:rPr>
              <w:t>1,4</w:t>
            </w:r>
            <w:r w:rsidR="00501D2E">
              <w:rPr>
                <w:szCs w:val="28"/>
                <w:lang w:val="en-US"/>
              </w:rPr>
              <w:t>89</w:t>
            </w:r>
          </w:p>
        </w:tc>
        <w:tc>
          <w:tcPr>
            <w:tcW w:w="270" w:type="dxa"/>
            <w:vAlign w:val="bottom"/>
          </w:tcPr>
          <w:p w14:paraId="4EFB58F2" w14:textId="77777777" w:rsidR="002D75C6" w:rsidRPr="005C6119" w:rsidRDefault="002D75C6" w:rsidP="002D75C6">
            <w:pPr>
              <w:tabs>
                <w:tab w:val="decimal" w:pos="1062"/>
              </w:tabs>
              <w:spacing w:line="240" w:lineRule="atLeast"/>
              <w:ind w:right="-108"/>
              <w:rPr>
                <w:rFonts w:cs="Times New Roman"/>
                <w:lang w:val="en-US"/>
              </w:rPr>
            </w:pPr>
          </w:p>
        </w:tc>
        <w:tc>
          <w:tcPr>
            <w:tcW w:w="1350" w:type="dxa"/>
          </w:tcPr>
          <w:p w14:paraId="1B9028B6" w14:textId="3964048A" w:rsidR="002D75C6" w:rsidRPr="005C6119" w:rsidRDefault="002D75C6" w:rsidP="002D75C6">
            <w:pPr>
              <w:tabs>
                <w:tab w:val="decimal" w:pos="969"/>
              </w:tabs>
              <w:spacing w:line="240" w:lineRule="atLeast"/>
              <w:ind w:left="-108" w:right="-108"/>
              <w:rPr>
                <w:rFonts w:cs="Times New Roman"/>
                <w:lang w:val="en-US"/>
              </w:rPr>
            </w:pPr>
            <w:r>
              <w:rPr>
                <w:rFonts w:cs="Times New Roman"/>
                <w:lang w:val="en-US"/>
              </w:rPr>
              <w:t>5,546</w:t>
            </w:r>
          </w:p>
        </w:tc>
      </w:tr>
      <w:tr w:rsidR="002D75C6" w:rsidRPr="005C6119" w14:paraId="72124C27" w14:textId="77777777" w:rsidTr="000066B1">
        <w:tc>
          <w:tcPr>
            <w:tcW w:w="5670" w:type="dxa"/>
          </w:tcPr>
          <w:p w14:paraId="58EB65A7" w14:textId="77777777" w:rsidR="002D75C6" w:rsidRPr="005C6119" w:rsidRDefault="002D75C6" w:rsidP="002D75C6">
            <w:pPr>
              <w:tabs>
                <w:tab w:val="left" w:pos="342"/>
              </w:tabs>
              <w:spacing w:line="240" w:lineRule="atLeast"/>
              <w:ind w:left="-18" w:right="29"/>
              <w:jc w:val="both"/>
              <w:rPr>
                <w:rFonts w:cs="Times New Roman"/>
                <w:lang w:val="en-US"/>
              </w:rPr>
            </w:pPr>
            <w:r w:rsidRPr="005C6119">
              <w:rPr>
                <w:rFonts w:cs="Times New Roman"/>
                <w:lang w:val="en-US"/>
              </w:rPr>
              <w:tab/>
              <w:t>Over 12 months</w:t>
            </w:r>
          </w:p>
        </w:tc>
        <w:tc>
          <w:tcPr>
            <w:tcW w:w="540" w:type="dxa"/>
          </w:tcPr>
          <w:p w14:paraId="59A7A031" w14:textId="77777777" w:rsidR="002D75C6" w:rsidRPr="005C6119" w:rsidRDefault="002D75C6" w:rsidP="002D75C6">
            <w:pPr>
              <w:tabs>
                <w:tab w:val="decimal" w:pos="1062"/>
              </w:tabs>
              <w:spacing w:line="240" w:lineRule="atLeast"/>
              <w:ind w:left="-108" w:right="-108"/>
              <w:jc w:val="both"/>
              <w:rPr>
                <w:rFonts w:cs="Times New Roman"/>
                <w:lang w:val="en-US"/>
              </w:rPr>
            </w:pPr>
          </w:p>
        </w:tc>
        <w:tc>
          <w:tcPr>
            <w:tcW w:w="1350" w:type="dxa"/>
            <w:tcBorders>
              <w:bottom w:val="single" w:sz="4" w:space="0" w:color="auto"/>
            </w:tcBorders>
          </w:tcPr>
          <w:p w14:paraId="0EB9608E" w14:textId="45EA32F2" w:rsidR="002D75C6" w:rsidRPr="005C6119" w:rsidRDefault="001960A8" w:rsidP="000E480D">
            <w:pPr>
              <w:tabs>
                <w:tab w:val="decimal" w:pos="973"/>
              </w:tabs>
              <w:spacing w:line="240" w:lineRule="atLeast"/>
              <w:ind w:left="-108" w:right="-108"/>
              <w:rPr>
                <w:rFonts w:cs="Times New Roman"/>
                <w:lang w:val="en-US"/>
              </w:rPr>
            </w:pPr>
            <w:r w:rsidRPr="001960A8">
              <w:rPr>
                <w:rFonts w:cs="Times New Roman"/>
                <w:lang w:val="en-US"/>
              </w:rPr>
              <w:t>1,246</w:t>
            </w:r>
          </w:p>
        </w:tc>
        <w:tc>
          <w:tcPr>
            <w:tcW w:w="270" w:type="dxa"/>
            <w:vAlign w:val="bottom"/>
          </w:tcPr>
          <w:p w14:paraId="78B9D883" w14:textId="77777777" w:rsidR="002D75C6" w:rsidRPr="005C6119" w:rsidRDefault="002D75C6" w:rsidP="002D75C6">
            <w:pPr>
              <w:tabs>
                <w:tab w:val="decimal" w:pos="1062"/>
              </w:tabs>
              <w:spacing w:line="240" w:lineRule="atLeast"/>
              <w:ind w:right="-108"/>
              <w:rPr>
                <w:rFonts w:cs="Times New Roman"/>
                <w:lang w:val="en-US"/>
              </w:rPr>
            </w:pPr>
          </w:p>
        </w:tc>
        <w:tc>
          <w:tcPr>
            <w:tcW w:w="1350" w:type="dxa"/>
            <w:tcBorders>
              <w:top w:val="nil"/>
              <w:left w:val="nil"/>
              <w:bottom w:val="single" w:sz="4" w:space="0" w:color="auto"/>
              <w:right w:val="nil"/>
            </w:tcBorders>
          </w:tcPr>
          <w:p w14:paraId="0CB40AE3" w14:textId="061D2904" w:rsidR="002D75C6" w:rsidRPr="005C6119" w:rsidRDefault="002D75C6" w:rsidP="002D75C6">
            <w:pPr>
              <w:tabs>
                <w:tab w:val="decimal" w:pos="969"/>
              </w:tabs>
              <w:spacing w:line="240" w:lineRule="atLeast"/>
              <w:ind w:left="-108" w:right="-108"/>
              <w:rPr>
                <w:rFonts w:cs="Times New Roman"/>
                <w:lang w:val="en-US"/>
              </w:rPr>
            </w:pPr>
            <w:r>
              <w:rPr>
                <w:rFonts w:cs="Times New Roman"/>
                <w:lang w:val="en-US"/>
              </w:rPr>
              <w:t>1,709</w:t>
            </w:r>
          </w:p>
        </w:tc>
      </w:tr>
      <w:tr w:rsidR="002D75C6" w:rsidRPr="005C6119" w14:paraId="71CDE6BF" w14:textId="77777777" w:rsidTr="000066B1">
        <w:tc>
          <w:tcPr>
            <w:tcW w:w="5670" w:type="dxa"/>
          </w:tcPr>
          <w:p w14:paraId="43005C05" w14:textId="77777777" w:rsidR="002D75C6" w:rsidRPr="005C6119" w:rsidRDefault="002D75C6" w:rsidP="002D75C6">
            <w:pPr>
              <w:tabs>
                <w:tab w:val="left" w:pos="522"/>
              </w:tabs>
              <w:spacing w:line="240" w:lineRule="atLeast"/>
              <w:ind w:left="-18" w:right="29"/>
              <w:jc w:val="both"/>
              <w:rPr>
                <w:rFonts w:cs="Times New Roman"/>
                <w:b/>
                <w:bCs/>
                <w:lang w:val="en-US"/>
              </w:rPr>
            </w:pPr>
            <w:r w:rsidRPr="005C6119">
              <w:rPr>
                <w:rFonts w:cs="Times New Roman"/>
                <w:b/>
                <w:bCs/>
                <w:lang w:val="en-US"/>
              </w:rPr>
              <w:t>Total</w:t>
            </w:r>
          </w:p>
        </w:tc>
        <w:tc>
          <w:tcPr>
            <w:tcW w:w="540" w:type="dxa"/>
          </w:tcPr>
          <w:p w14:paraId="7FD6FC5C" w14:textId="77777777" w:rsidR="002D75C6" w:rsidRPr="005C6119" w:rsidRDefault="002D75C6" w:rsidP="002D75C6">
            <w:pPr>
              <w:tabs>
                <w:tab w:val="decimal" w:pos="1062"/>
              </w:tabs>
              <w:spacing w:line="240" w:lineRule="atLeast"/>
              <w:ind w:left="-108" w:right="-108"/>
              <w:jc w:val="both"/>
              <w:rPr>
                <w:rFonts w:cs="Times New Roman"/>
                <w:lang w:val="en-US"/>
              </w:rPr>
            </w:pPr>
          </w:p>
        </w:tc>
        <w:tc>
          <w:tcPr>
            <w:tcW w:w="1350" w:type="dxa"/>
            <w:tcBorders>
              <w:top w:val="single" w:sz="4" w:space="0" w:color="auto"/>
            </w:tcBorders>
            <w:vAlign w:val="bottom"/>
          </w:tcPr>
          <w:p w14:paraId="759C5FBD" w14:textId="07E90984" w:rsidR="002D75C6" w:rsidRPr="005C6119" w:rsidRDefault="001960A8" w:rsidP="000E480D">
            <w:pPr>
              <w:tabs>
                <w:tab w:val="decimal" w:pos="973"/>
              </w:tabs>
              <w:spacing w:line="240" w:lineRule="atLeast"/>
              <w:ind w:left="-108" w:right="-108"/>
              <w:rPr>
                <w:rFonts w:cs="Times New Roman"/>
                <w:b/>
                <w:bCs/>
                <w:lang w:val="en-US"/>
              </w:rPr>
            </w:pPr>
            <w:r w:rsidRPr="001960A8">
              <w:rPr>
                <w:rFonts w:cs="Times New Roman"/>
                <w:b/>
                <w:bCs/>
                <w:lang w:val="en-US"/>
              </w:rPr>
              <w:t>374,11</w:t>
            </w:r>
            <w:r w:rsidR="00501D2E">
              <w:rPr>
                <w:rFonts w:cs="Times New Roman"/>
                <w:b/>
                <w:bCs/>
                <w:lang w:val="en-US"/>
              </w:rPr>
              <w:t>1</w:t>
            </w:r>
          </w:p>
        </w:tc>
        <w:tc>
          <w:tcPr>
            <w:tcW w:w="270" w:type="dxa"/>
            <w:vAlign w:val="bottom"/>
          </w:tcPr>
          <w:p w14:paraId="0B11BB7E" w14:textId="77777777" w:rsidR="002D75C6" w:rsidRPr="005C6119" w:rsidRDefault="002D75C6" w:rsidP="002D75C6">
            <w:pPr>
              <w:tabs>
                <w:tab w:val="decimal" w:pos="1062"/>
              </w:tabs>
              <w:spacing w:line="240" w:lineRule="atLeast"/>
              <w:ind w:right="-108"/>
              <w:rPr>
                <w:rFonts w:cs="Times New Roman"/>
                <w:b/>
                <w:bCs/>
                <w:lang w:val="en-US"/>
              </w:rPr>
            </w:pPr>
          </w:p>
        </w:tc>
        <w:tc>
          <w:tcPr>
            <w:tcW w:w="1350" w:type="dxa"/>
            <w:tcBorders>
              <w:top w:val="single" w:sz="4" w:space="0" w:color="auto"/>
              <w:left w:val="nil"/>
              <w:bottom w:val="nil"/>
              <w:right w:val="nil"/>
            </w:tcBorders>
            <w:vAlign w:val="bottom"/>
          </w:tcPr>
          <w:p w14:paraId="42527E8E" w14:textId="53D904BC" w:rsidR="002D75C6" w:rsidRPr="005C6119" w:rsidRDefault="002D75C6" w:rsidP="002D75C6">
            <w:pPr>
              <w:tabs>
                <w:tab w:val="decimal" w:pos="969"/>
              </w:tabs>
              <w:spacing w:line="240" w:lineRule="atLeast"/>
              <w:ind w:left="-108" w:right="-108"/>
              <w:rPr>
                <w:rFonts w:cs="Times New Roman"/>
                <w:b/>
                <w:bCs/>
                <w:lang w:val="en-US"/>
              </w:rPr>
            </w:pPr>
            <w:r>
              <w:rPr>
                <w:rFonts w:cs="Times New Roman"/>
                <w:b/>
                <w:bCs/>
                <w:lang w:val="en-US"/>
              </w:rPr>
              <w:t>426,067</w:t>
            </w:r>
          </w:p>
        </w:tc>
      </w:tr>
      <w:tr w:rsidR="002D75C6" w:rsidRPr="005C6119" w14:paraId="1DEF4461" w14:textId="77777777" w:rsidTr="000066B1">
        <w:trPr>
          <w:trHeight w:val="362"/>
        </w:trPr>
        <w:tc>
          <w:tcPr>
            <w:tcW w:w="5670" w:type="dxa"/>
            <w:vAlign w:val="bottom"/>
          </w:tcPr>
          <w:p w14:paraId="031A3370" w14:textId="77777777" w:rsidR="002D75C6" w:rsidRPr="005C6119" w:rsidRDefault="002D75C6" w:rsidP="002D75C6">
            <w:pPr>
              <w:tabs>
                <w:tab w:val="left" w:pos="342"/>
              </w:tabs>
              <w:spacing w:line="240" w:lineRule="atLeast"/>
              <w:ind w:left="-18" w:right="29"/>
              <w:rPr>
                <w:rFonts w:cs="Times New Roman"/>
                <w:lang w:val="en-US"/>
              </w:rPr>
            </w:pPr>
            <w:r w:rsidRPr="003638D4">
              <w:rPr>
                <w:rFonts w:cs="Times New Roman"/>
                <w:i/>
                <w:iCs/>
                <w:lang w:val="en-US"/>
              </w:rPr>
              <w:t>Less</w:t>
            </w:r>
            <w:r w:rsidRPr="005C6119">
              <w:rPr>
                <w:rFonts w:cs="Times New Roman"/>
                <w:lang w:val="en-US"/>
              </w:rPr>
              <w:t xml:space="preserve"> allowance for expected credit loss</w:t>
            </w:r>
          </w:p>
        </w:tc>
        <w:tc>
          <w:tcPr>
            <w:tcW w:w="540" w:type="dxa"/>
          </w:tcPr>
          <w:p w14:paraId="1F340184" w14:textId="77777777" w:rsidR="002D75C6" w:rsidRPr="005C6119" w:rsidRDefault="002D75C6" w:rsidP="002D75C6">
            <w:pPr>
              <w:tabs>
                <w:tab w:val="decimal" w:pos="1062"/>
              </w:tabs>
              <w:spacing w:line="240" w:lineRule="atLeast"/>
              <w:ind w:left="-108" w:right="-108"/>
              <w:jc w:val="both"/>
              <w:rPr>
                <w:rFonts w:cs="Times New Roman"/>
                <w:lang w:val="en-US"/>
              </w:rPr>
            </w:pPr>
          </w:p>
        </w:tc>
        <w:tc>
          <w:tcPr>
            <w:tcW w:w="1350" w:type="dxa"/>
            <w:tcBorders>
              <w:bottom w:val="single" w:sz="4" w:space="0" w:color="auto"/>
            </w:tcBorders>
            <w:vAlign w:val="bottom"/>
          </w:tcPr>
          <w:p w14:paraId="292AF6C7" w14:textId="387625E1" w:rsidR="002D75C6" w:rsidRPr="005C6119" w:rsidRDefault="001960A8" w:rsidP="000E480D">
            <w:pPr>
              <w:tabs>
                <w:tab w:val="decimal" w:pos="973"/>
              </w:tabs>
              <w:spacing w:line="240" w:lineRule="atLeast"/>
              <w:ind w:left="-108" w:right="-108"/>
              <w:rPr>
                <w:rFonts w:cs="Times New Roman"/>
                <w:lang w:val="en-US"/>
              </w:rPr>
            </w:pPr>
            <w:r w:rsidRPr="001960A8">
              <w:rPr>
                <w:rFonts w:cs="Times New Roman"/>
                <w:lang w:val="en-US"/>
              </w:rPr>
              <w:t>(1,346)</w:t>
            </w:r>
          </w:p>
        </w:tc>
        <w:tc>
          <w:tcPr>
            <w:tcW w:w="270" w:type="dxa"/>
            <w:vAlign w:val="bottom"/>
          </w:tcPr>
          <w:p w14:paraId="704A0842" w14:textId="77777777" w:rsidR="002D75C6" w:rsidRPr="005C6119" w:rsidRDefault="002D75C6" w:rsidP="002D75C6">
            <w:pPr>
              <w:tabs>
                <w:tab w:val="decimal" w:pos="1062"/>
              </w:tabs>
              <w:spacing w:line="240" w:lineRule="atLeast"/>
              <w:ind w:right="-108"/>
              <w:rPr>
                <w:rFonts w:cs="Times New Roman"/>
                <w:lang w:val="en-US"/>
              </w:rPr>
            </w:pPr>
          </w:p>
        </w:tc>
        <w:tc>
          <w:tcPr>
            <w:tcW w:w="1350" w:type="dxa"/>
            <w:tcBorders>
              <w:top w:val="nil"/>
              <w:left w:val="nil"/>
              <w:bottom w:val="single" w:sz="4" w:space="0" w:color="auto"/>
              <w:right w:val="nil"/>
            </w:tcBorders>
            <w:vAlign w:val="bottom"/>
          </w:tcPr>
          <w:p w14:paraId="632BAF41" w14:textId="1B23CC25" w:rsidR="002D75C6" w:rsidRPr="005C6119" w:rsidRDefault="002D75C6" w:rsidP="002D75C6">
            <w:pPr>
              <w:tabs>
                <w:tab w:val="decimal" w:pos="969"/>
              </w:tabs>
              <w:spacing w:line="240" w:lineRule="atLeast"/>
              <w:ind w:left="-108" w:right="-108"/>
              <w:rPr>
                <w:rFonts w:cs="Times New Roman"/>
                <w:lang w:val="en-US"/>
              </w:rPr>
            </w:pPr>
            <w:r>
              <w:rPr>
                <w:rFonts w:cs="Times New Roman"/>
                <w:lang w:val="en-US"/>
              </w:rPr>
              <w:t>(1,486)</w:t>
            </w:r>
          </w:p>
        </w:tc>
      </w:tr>
      <w:tr w:rsidR="002D75C6" w:rsidRPr="005C6119" w14:paraId="46487338" w14:textId="77777777" w:rsidTr="000066B1">
        <w:trPr>
          <w:trHeight w:val="352"/>
        </w:trPr>
        <w:tc>
          <w:tcPr>
            <w:tcW w:w="5670" w:type="dxa"/>
            <w:vAlign w:val="bottom"/>
          </w:tcPr>
          <w:p w14:paraId="7F1F0910" w14:textId="77777777" w:rsidR="002D75C6" w:rsidRPr="005C6119" w:rsidRDefault="002D75C6" w:rsidP="002D75C6">
            <w:pPr>
              <w:tabs>
                <w:tab w:val="left" w:pos="522"/>
              </w:tabs>
              <w:spacing w:line="240" w:lineRule="atLeast"/>
              <w:ind w:left="-18" w:right="29"/>
              <w:rPr>
                <w:rFonts w:cs="Times New Roman"/>
                <w:b/>
                <w:bCs/>
                <w:lang w:val="en-US"/>
              </w:rPr>
            </w:pPr>
            <w:r w:rsidRPr="005C6119">
              <w:rPr>
                <w:rFonts w:cs="Times New Roman"/>
                <w:b/>
                <w:bCs/>
                <w:lang w:val="en-US"/>
              </w:rPr>
              <w:t>Net</w:t>
            </w:r>
          </w:p>
        </w:tc>
        <w:tc>
          <w:tcPr>
            <w:tcW w:w="540" w:type="dxa"/>
          </w:tcPr>
          <w:p w14:paraId="64ABA41F" w14:textId="77777777" w:rsidR="002D75C6" w:rsidRPr="005C6119" w:rsidRDefault="002D75C6" w:rsidP="002D75C6">
            <w:pPr>
              <w:tabs>
                <w:tab w:val="decimal" w:pos="1062"/>
              </w:tabs>
              <w:spacing w:line="240" w:lineRule="atLeast"/>
              <w:ind w:left="-108" w:right="-108"/>
              <w:jc w:val="both"/>
              <w:rPr>
                <w:rFonts w:cs="Times New Roman"/>
                <w:b/>
                <w:bCs/>
                <w:lang w:val="en-US"/>
              </w:rPr>
            </w:pPr>
          </w:p>
        </w:tc>
        <w:tc>
          <w:tcPr>
            <w:tcW w:w="1350" w:type="dxa"/>
            <w:tcBorders>
              <w:bottom w:val="double" w:sz="4" w:space="0" w:color="auto"/>
            </w:tcBorders>
            <w:vAlign w:val="bottom"/>
          </w:tcPr>
          <w:p w14:paraId="27C4161A" w14:textId="3EE3437D" w:rsidR="002D75C6" w:rsidRPr="001960A8" w:rsidRDefault="001960A8" w:rsidP="000E480D">
            <w:pPr>
              <w:tabs>
                <w:tab w:val="decimal" w:pos="973"/>
              </w:tabs>
              <w:spacing w:line="240" w:lineRule="atLeast"/>
              <w:ind w:left="-108" w:right="-108"/>
              <w:rPr>
                <w:rFonts w:cstheme="minorBidi"/>
                <w:b/>
                <w:bCs/>
                <w:cs/>
                <w:lang w:val="en-US"/>
              </w:rPr>
            </w:pPr>
            <w:r w:rsidRPr="001960A8">
              <w:rPr>
                <w:rFonts w:cstheme="minorBidi"/>
                <w:b/>
                <w:bCs/>
                <w:lang w:val="en-US"/>
              </w:rPr>
              <w:t>372,76</w:t>
            </w:r>
            <w:r w:rsidR="00501D2E">
              <w:rPr>
                <w:rFonts w:cstheme="minorBidi"/>
                <w:b/>
                <w:bCs/>
                <w:lang w:val="en-US"/>
              </w:rPr>
              <w:t>5</w:t>
            </w:r>
          </w:p>
        </w:tc>
        <w:tc>
          <w:tcPr>
            <w:tcW w:w="270" w:type="dxa"/>
            <w:vAlign w:val="bottom"/>
          </w:tcPr>
          <w:p w14:paraId="289098F2" w14:textId="77777777" w:rsidR="002D75C6" w:rsidRPr="005C6119" w:rsidRDefault="002D75C6" w:rsidP="002D75C6">
            <w:pPr>
              <w:tabs>
                <w:tab w:val="decimal" w:pos="1062"/>
              </w:tabs>
              <w:spacing w:line="240" w:lineRule="atLeast"/>
              <w:ind w:right="-108"/>
              <w:rPr>
                <w:rFonts w:cs="Times New Roman"/>
                <w:b/>
                <w:bCs/>
                <w:lang w:val="en-US"/>
              </w:rPr>
            </w:pPr>
          </w:p>
        </w:tc>
        <w:tc>
          <w:tcPr>
            <w:tcW w:w="1350" w:type="dxa"/>
            <w:tcBorders>
              <w:top w:val="nil"/>
              <w:left w:val="nil"/>
              <w:bottom w:val="double" w:sz="4" w:space="0" w:color="auto"/>
              <w:right w:val="nil"/>
            </w:tcBorders>
            <w:vAlign w:val="bottom"/>
          </w:tcPr>
          <w:p w14:paraId="4E4849EA" w14:textId="19ACD92A" w:rsidR="002D75C6" w:rsidRPr="005C6119" w:rsidRDefault="002D75C6" w:rsidP="002D75C6">
            <w:pPr>
              <w:tabs>
                <w:tab w:val="decimal" w:pos="969"/>
              </w:tabs>
              <w:spacing w:line="240" w:lineRule="atLeast"/>
              <w:ind w:left="-108" w:right="-108"/>
              <w:rPr>
                <w:rFonts w:cs="Times New Roman"/>
                <w:b/>
                <w:bCs/>
                <w:lang w:val="en-US"/>
              </w:rPr>
            </w:pPr>
            <w:r>
              <w:rPr>
                <w:rFonts w:cs="Times New Roman"/>
                <w:b/>
                <w:bCs/>
                <w:lang w:val="en-US"/>
              </w:rPr>
              <w:t>424,581</w:t>
            </w:r>
          </w:p>
        </w:tc>
      </w:tr>
    </w:tbl>
    <w:p w14:paraId="429078A3" w14:textId="4A2B3E63" w:rsidR="007D0292" w:rsidRDefault="007D0292" w:rsidP="00896E45">
      <w:pPr>
        <w:spacing w:line="240" w:lineRule="auto"/>
        <w:rPr>
          <w:lang w:val="en-US"/>
        </w:rPr>
      </w:pPr>
    </w:p>
    <w:p w14:paraId="7805283D" w14:textId="77777777" w:rsidR="007D0292" w:rsidRDefault="007D0292">
      <w:pPr>
        <w:spacing w:line="240" w:lineRule="auto"/>
        <w:rPr>
          <w:lang w:val="en-US"/>
        </w:rPr>
      </w:pPr>
      <w:r>
        <w:rPr>
          <w:lang w:val="en-US"/>
        </w:rPr>
        <w:br w:type="page"/>
      </w:r>
    </w:p>
    <w:p w14:paraId="0738DD8C" w14:textId="589F4E65" w:rsidR="00FF6580" w:rsidRPr="00AA128A" w:rsidRDefault="00FF6580" w:rsidP="00AA128A">
      <w:pPr>
        <w:pStyle w:val="index"/>
        <w:numPr>
          <w:ilvl w:val="0"/>
          <w:numId w:val="21"/>
        </w:numPr>
        <w:tabs>
          <w:tab w:val="left" w:pos="540"/>
          <w:tab w:val="left" w:pos="1170"/>
        </w:tabs>
        <w:spacing w:line="246" w:lineRule="exact"/>
        <w:ind w:right="18" w:hanging="2952"/>
        <w:jc w:val="thaiDistribute"/>
        <w:rPr>
          <w:b/>
          <w:bCs/>
          <w:sz w:val="24"/>
          <w:szCs w:val="24"/>
          <w:lang w:val="en-US"/>
        </w:rPr>
      </w:pPr>
      <w:r w:rsidRPr="00AA128A">
        <w:rPr>
          <w:b/>
          <w:bCs/>
          <w:sz w:val="24"/>
          <w:szCs w:val="24"/>
          <w:lang w:val="en-US"/>
        </w:rPr>
        <w:lastRenderedPageBreak/>
        <w:t>Property, plant and equipment</w:t>
      </w:r>
    </w:p>
    <w:p w14:paraId="728E51A2" w14:textId="58DE993A" w:rsidR="00273291" w:rsidRPr="00AA128A" w:rsidRDefault="00273291" w:rsidP="004959FA">
      <w:pPr>
        <w:pStyle w:val="BodyText"/>
        <w:shd w:val="clear" w:color="auto" w:fill="FFFFFF"/>
        <w:spacing w:after="0" w:line="240" w:lineRule="atLeast"/>
        <w:ind w:right="-27"/>
        <w:jc w:val="thaiDistribute"/>
        <w:rPr>
          <w:lang w:val="en-US"/>
        </w:rPr>
      </w:pPr>
    </w:p>
    <w:tbl>
      <w:tblPr>
        <w:tblW w:w="9180" w:type="dxa"/>
        <w:tblInd w:w="450" w:type="dxa"/>
        <w:tblLayout w:type="fixed"/>
        <w:tblLook w:val="04A0" w:firstRow="1" w:lastRow="0" w:firstColumn="1" w:lastColumn="0" w:noHBand="0" w:noVBand="1"/>
      </w:tblPr>
      <w:tblGrid>
        <w:gridCol w:w="5850"/>
        <w:gridCol w:w="1530"/>
        <w:gridCol w:w="270"/>
        <w:gridCol w:w="1530"/>
      </w:tblGrid>
      <w:tr w:rsidR="00273291" w:rsidRPr="00EF7CEF" w14:paraId="322DA856" w14:textId="77777777" w:rsidTr="000066B1">
        <w:tc>
          <w:tcPr>
            <w:tcW w:w="5850" w:type="dxa"/>
          </w:tcPr>
          <w:p w14:paraId="076A5549" w14:textId="77777777" w:rsidR="00273291" w:rsidRPr="00EF7CEF" w:rsidRDefault="00273291" w:rsidP="00D70388">
            <w:pPr>
              <w:tabs>
                <w:tab w:val="left" w:pos="540"/>
              </w:tabs>
              <w:spacing w:line="240" w:lineRule="atLeast"/>
              <w:jc w:val="thaiDistribute"/>
              <w:rPr>
                <w:rFonts w:cs="Times New Roman"/>
              </w:rPr>
            </w:pPr>
          </w:p>
        </w:tc>
        <w:tc>
          <w:tcPr>
            <w:tcW w:w="3330" w:type="dxa"/>
            <w:gridSpan w:val="3"/>
            <w:hideMark/>
          </w:tcPr>
          <w:p w14:paraId="15567E08" w14:textId="77777777" w:rsidR="00273291" w:rsidRPr="00EF7CEF" w:rsidRDefault="00273291" w:rsidP="00D70388">
            <w:pPr>
              <w:spacing w:line="240" w:lineRule="atLeast"/>
              <w:ind w:left="-108" w:right="-108"/>
              <w:jc w:val="center"/>
              <w:rPr>
                <w:rFonts w:cs="Times New Roman"/>
                <w:b/>
                <w:bCs/>
                <w:cs/>
              </w:rPr>
            </w:pPr>
            <w:r w:rsidRPr="00EF7CEF">
              <w:rPr>
                <w:rFonts w:cs="Times New Roman"/>
                <w:b/>
                <w:bCs/>
              </w:rPr>
              <w:t>Financial statements in which</w:t>
            </w:r>
          </w:p>
        </w:tc>
      </w:tr>
      <w:tr w:rsidR="00273291" w:rsidRPr="00EF7CEF" w14:paraId="7A6B3E90" w14:textId="77777777" w:rsidTr="000066B1">
        <w:tc>
          <w:tcPr>
            <w:tcW w:w="5850" w:type="dxa"/>
          </w:tcPr>
          <w:p w14:paraId="1C9FC442" w14:textId="77777777" w:rsidR="00273291" w:rsidRPr="00EF7CEF" w:rsidRDefault="00273291" w:rsidP="00D70388">
            <w:pPr>
              <w:tabs>
                <w:tab w:val="left" w:pos="540"/>
              </w:tabs>
              <w:spacing w:line="240" w:lineRule="atLeast"/>
              <w:jc w:val="thaiDistribute"/>
              <w:rPr>
                <w:rFonts w:cs="Times New Roman"/>
              </w:rPr>
            </w:pPr>
          </w:p>
        </w:tc>
        <w:tc>
          <w:tcPr>
            <w:tcW w:w="3330" w:type="dxa"/>
            <w:gridSpan w:val="3"/>
            <w:hideMark/>
          </w:tcPr>
          <w:p w14:paraId="3838E9B9" w14:textId="77777777" w:rsidR="00273291" w:rsidRPr="00EF7CEF" w:rsidRDefault="00273291" w:rsidP="00D70388">
            <w:pPr>
              <w:spacing w:line="240" w:lineRule="atLeast"/>
              <w:ind w:left="-108" w:right="-108"/>
              <w:jc w:val="center"/>
              <w:rPr>
                <w:rFonts w:cs="Times New Roman"/>
                <w:b/>
                <w:bCs/>
                <w:cs/>
              </w:rPr>
            </w:pPr>
            <w:r w:rsidRPr="00EF7CEF">
              <w:rPr>
                <w:rFonts w:cs="Times New Roman"/>
                <w:b/>
                <w:bCs/>
              </w:rPr>
              <w:t>the equity method is applied/</w:t>
            </w:r>
            <w:r w:rsidRPr="00EF7CEF">
              <w:rPr>
                <w:rFonts w:cs="Times New Roman"/>
                <w:b/>
                <w:lang w:bidi="ar-SA"/>
              </w:rPr>
              <w:t xml:space="preserve"> </w:t>
            </w:r>
          </w:p>
        </w:tc>
      </w:tr>
      <w:tr w:rsidR="00273291" w:rsidRPr="00EF7CEF" w14:paraId="5EE4D56B" w14:textId="77777777" w:rsidTr="000066B1">
        <w:tc>
          <w:tcPr>
            <w:tcW w:w="5850" w:type="dxa"/>
          </w:tcPr>
          <w:p w14:paraId="7F4C0AC7" w14:textId="77777777" w:rsidR="00273291" w:rsidRPr="00EF7CEF" w:rsidRDefault="00273291" w:rsidP="00D70388">
            <w:pPr>
              <w:tabs>
                <w:tab w:val="left" w:pos="540"/>
              </w:tabs>
              <w:spacing w:line="240" w:lineRule="atLeast"/>
              <w:jc w:val="thaiDistribute"/>
              <w:rPr>
                <w:rFonts w:cs="Times New Roman"/>
              </w:rPr>
            </w:pPr>
          </w:p>
        </w:tc>
        <w:tc>
          <w:tcPr>
            <w:tcW w:w="3330" w:type="dxa"/>
            <w:gridSpan w:val="3"/>
            <w:hideMark/>
          </w:tcPr>
          <w:p w14:paraId="234666DC" w14:textId="77777777" w:rsidR="00273291" w:rsidRPr="00EF7CEF" w:rsidRDefault="00273291" w:rsidP="009900D3">
            <w:pPr>
              <w:spacing w:line="240" w:lineRule="atLeast"/>
              <w:ind w:left="-291" w:right="-108" w:firstLine="183"/>
              <w:jc w:val="center"/>
              <w:rPr>
                <w:rFonts w:cs="Times New Roman"/>
                <w:b/>
                <w:bCs/>
                <w:cs/>
              </w:rPr>
            </w:pPr>
            <w:r w:rsidRPr="00EF7CEF">
              <w:rPr>
                <w:rFonts w:cs="Times New Roman"/>
                <w:b/>
                <w:bCs/>
              </w:rPr>
              <w:t>Separate financial statements</w:t>
            </w:r>
          </w:p>
        </w:tc>
      </w:tr>
      <w:tr w:rsidR="00273291" w:rsidRPr="00EF7CEF" w14:paraId="6EE02548" w14:textId="77777777" w:rsidTr="000066B1">
        <w:tc>
          <w:tcPr>
            <w:tcW w:w="5850" w:type="dxa"/>
          </w:tcPr>
          <w:p w14:paraId="0346ED0A" w14:textId="77777777" w:rsidR="00273291" w:rsidRDefault="00273291" w:rsidP="00D70388">
            <w:pPr>
              <w:tabs>
                <w:tab w:val="left" w:pos="540"/>
              </w:tabs>
              <w:spacing w:line="240" w:lineRule="atLeast"/>
              <w:jc w:val="thaiDistribute"/>
              <w:rPr>
                <w:rFonts w:cs="Times New Roman"/>
              </w:rPr>
            </w:pPr>
          </w:p>
          <w:p w14:paraId="1CB6350C" w14:textId="77777777" w:rsidR="003A3786" w:rsidRDefault="003A3786" w:rsidP="00D70388">
            <w:pPr>
              <w:tabs>
                <w:tab w:val="left" w:pos="540"/>
              </w:tabs>
              <w:spacing w:line="240" w:lineRule="atLeast"/>
              <w:jc w:val="thaiDistribute"/>
              <w:rPr>
                <w:rFonts w:cs="Times New Roman"/>
              </w:rPr>
            </w:pPr>
          </w:p>
          <w:p w14:paraId="0BDC5F5D" w14:textId="5DB3A972" w:rsidR="004959FA" w:rsidRPr="00EF7CEF" w:rsidRDefault="003F3CA5" w:rsidP="003F3CA5">
            <w:pPr>
              <w:tabs>
                <w:tab w:val="left" w:pos="540"/>
              </w:tabs>
              <w:spacing w:line="240" w:lineRule="atLeast"/>
              <w:jc w:val="thaiDistribute"/>
              <w:rPr>
                <w:rFonts w:cs="Times New Roman"/>
              </w:rPr>
            </w:pPr>
            <w:r w:rsidRPr="003F3CA5">
              <w:rPr>
                <w:rFonts w:cs="Times New Roman"/>
                <w:b/>
                <w:bCs/>
                <w:i/>
                <w:iCs/>
                <w:sz w:val="20"/>
                <w:szCs w:val="20"/>
                <w:lang w:val="en-US"/>
              </w:rPr>
              <w:t>Six-month period ended 30 June</w:t>
            </w:r>
            <w:r w:rsidR="004959FA" w:rsidRPr="00F56D20">
              <w:rPr>
                <w:b/>
                <w:bCs/>
                <w:i/>
                <w:iCs/>
                <w:sz w:val="20"/>
                <w:lang w:val="en-US"/>
              </w:rPr>
              <w:t xml:space="preserve"> </w:t>
            </w:r>
            <w:r w:rsidR="004959FA">
              <w:rPr>
                <w:b/>
                <w:bCs/>
                <w:i/>
                <w:iCs/>
                <w:sz w:val="20"/>
                <w:lang w:val="en-US"/>
              </w:rPr>
              <w:t>202</w:t>
            </w:r>
            <w:r w:rsidR="003A3786">
              <w:rPr>
                <w:b/>
                <w:bCs/>
                <w:i/>
                <w:iCs/>
                <w:sz w:val="20"/>
                <w:lang w:val="en-US"/>
              </w:rPr>
              <w:t>6</w:t>
            </w:r>
          </w:p>
        </w:tc>
        <w:tc>
          <w:tcPr>
            <w:tcW w:w="1530" w:type="dxa"/>
            <w:hideMark/>
          </w:tcPr>
          <w:p w14:paraId="20431F12" w14:textId="77777777" w:rsidR="00273291" w:rsidRPr="00EF7CEF" w:rsidRDefault="00273291" w:rsidP="00D70388">
            <w:pPr>
              <w:spacing w:line="240" w:lineRule="atLeast"/>
              <w:ind w:left="-108" w:right="-108"/>
              <w:jc w:val="center"/>
              <w:rPr>
                <w:rFonts w:cs="Times New Roman"/>
                <w:cs/>
              </w:rPr>
            </w:pPr>
            <w:r w:rsidRPr="00EF7CEF">
              <w:rPr>
                <w:rFonts w:cs="Times New Roman"/>
              </w:rPr>
              <w:t>Acquisitions and</w:t>
            </w:r>
          </w:p>
          <w:p w14:paraId="4A0BB66D" w14:textId="77777777" w:rsidR="00273291" w:rsidRPr="00EF7CEF" w:rsidRDefault="00273291" w:rsidP="00D70388">
            <w:pPr>
              <w:spacing w:line="240" w:lineRule="atLeast"/>
              <w:ind w:left="-108" w:right="-108"/>
              <w:jc w:val="center"/>
              <w:rPr>
                <w:rFonts w:cs="Times New Roman"/>
              </w:rPr>
            </w:pPr>
            <w:r w:rsidRPr="00EF7CEF">
              <w:rPr>
                <w:rFonts w:cs="Times New Roman"/>
              </w:rPr>
              <w:t xml:space="preserve">transfers in </w:t>
            </w:r>
          </w:p>
          <w:p w14:paraId="3E6258FA" w14:textId="77777777" w:rsidR="00273291" w:rsidRPr="00EF7CEF" w:rsidRDefault="00273291" w:rsidP="00D70388">
            <w:pPr>
              <w:spacing w:line="240" w:lineRule="atLeast"/>
              <w:ind w:left="-108" w:right="-108"/>
              <w:jc w:val="center"/>
              <w:rPr>
                <w:rFonts w:cs="Times New Roman"/>
              </w:rPr>
            </w:pPr>
            <w:r w:rsidRPr="00EF7CEF">
              <w:rPr>
                <w:rFonts w:cs="Times New Roman"/>
              </w:rPr>
              <w:t>- at cost</w:t>
            </w:r>
          </w:p>
        </w:tc>
        <w:tc>
          <w:tcPr>
            <w:tcW w:w="270" w:type="dxa"/>
          </w:tcPr>
          <w:p w14:paraId="5DFC3F71" w14:textId="77777777" w:rsidR="00273291" w:rsidRPr="00EF7CEF" w:rsidRDefault="00273291" w:rsidP="00C15517">
            <w:pPr>
              <w:spacing w:line="240" w:lineRule="atLeast"/>
              <w:ind w:left="-106" w:right="-108"/>
              <w:rPr>
                <w:rFonts w:cs="Times New Roman"/>
              </w:rPr>
            </w:pPr>
          </w:p>
        </w:tc>
        <w:tc>
          <w:tcPr>
            <w:tcW w:w="1530" w:type="dxa"/>
            <w:hideMark/>
          </w:tcPr>
          <w:p w14:paraId="311ABCFA" w14:textId="77777777" w:rsidR="00273291" w:rsidRPr="00EF7CEF" w:rsidRDefault="00273291" w:rsidP="00D70388">
            <w:pPr>
              <w:spacing w:line="240" w:lineRule="atLeast"/>
              <w:ind w:left="-108" w:right="-108"/>
              <w:jc w:val="center"/>
              <w:rPr>
                <w:rFonts w:cs="Times New Roman"/>
              </w:rPr>
            </w:pPr>
            <w:r w:rsidRPr="00EF7CEF">
              <w:rPr>
                <w:rFonts w:cs="Times New Roman"/>
              </w:rPr>
              <w:t xml:space="preserve">Disposals and </w:t>
            </w:r>
          </w:p>
          <w:p w14:paraId="69D07E03" w14:textId="77777777" w:rsidR="00273291" w:rsidRPr="00EF7CEF" w:rsidRDefault="00273291" w:rsidP="00D70388">
            <w:pPr>
              <w:spacing w:line="240" w:lineRule="atLeast"/>
              <w:ind w:left="-108" w:right="-108"/>
              <w:jc w:val="center"/>
              <w:rPr>
                <w:rFonts w:cs="Times New Roman"/>
              </w:rPr>
            </w:pPr>
            <w:r w:rsidRPr="00EF7CEF">
              <w:rPr>
                <w:rFonts w:cs="Times New Roman"/>
              </w:rPr>
              <w:t xml:space="preserve">transfers out </w:t>
            </w:r>
          </w:p>
          <w:p w14:paraId="7E7F25F5" w14:textId="77777777" w:rsidR="00273291" w:rsidRPr="00EF7CEF" w:rsidRDefault="00273291" w:rsidP="00D70388">
            <w:pPr>
              <w:spacing w:line="240" w:lineRule="atLeast"/>
              <w:ind w:left="-108" w:right="-108"/>
              <w:jc w:val="center"/>
              <w:rPr>
                <w:rFonts w:cs="Times New Roman"/>
              </w:rPr>
            </w:pPr>
            <w:r w:rsidRPr="00EF7CEF">
              <w:rPr>
                <w:rFonts w:cs="Times New Roman"/>
              </w:rPr>
              <w:t>- net book value</w:t>
            </w:r>
          </w:p>
        </w:tc>
      </w:tr>
      <w:tr w:rsidR="00273291" w:rsidRPr="00EF7CEF" w14:paraId="3F091499" w14:textId="77777777" w:rsidTr="000066B1">
        <w:tc>
          <w:tcPr>
            <w:tcW w:w="5850" w:type="dxa"/>
          </w:tcPr>
          <w:p w14:paraId="28032FF9" w14:textId="77777777" w:rsidR="00273291" w:rsidRPr="00EF7CEF" w:rsidRDefault="00273291" w:rsidP="00D70388">
            <w:pPr>
              <w:tabs>
                <w:tab w:val="left" w:pos="540"/>
              </w:tabs>
              <w:spacing w:line="240" w:lineRule="atLeast"/>
              <w:jc w:val="thaiDistribute"/>
              <w:rPr>
                <w:rFonts w:cs="Times New Roman"/>
              </w:rPr>
            </w:pPr>
          </w:p>
        </w:tc>
        <w:tc>
          <w:tcPr>
            <w:tcW w:w="3330" w:type="dxa"/>
            <w:gridSpan w:val="3"/>
            <w:hideMark/>
          </w:tcPr>
          <w:p w14:paraId="1D541DD4" w14:textId="77777777" w:rsidR="00273291" w:rsidRPr="00EF7CEF" w:rsidRDefault="00273291" w:rsidP="00D70388">
            <w:pPr>
              <w:tabs>
                <w:tab w:val="left" w:pos="540"/>
              </w:tabs>
              <w:spacing w:line="240" w:lineRule="atLeast"/>
              <w:ind w:left="-61" w:right="-86"/>
              <w:jc w:val="center"/>
              <w:rPr>
                <w:szCs w:val="28"/>
                <w:cs/>
              </w:rPr>
            </w:pPr>
            <w:r w:rsidRPr="00EF7CEF">
              <w:rPr>
                <w:rFonts w:cs="Times New Roman"/>
                <w:i/>
                <w:iCs/>
              </w:rPr>
              <w:t>(in thousand Baht)</w:t>
            </w:r>
          </w:p>
        </w:tc>
      </w:tr>
      <w:tr w:rsidR="009900D3" w:rsidRPr="00EF7CEF" w14:paraId="5EAF04C8" w14:textId="77777777" w:rsidTr="000066B1">
        <w:tc>
          <w:tcPr>
            <w:tcW w:w="5850" w:type="dxa"/>
          </w:tcPr>
          <w:p w14:paraId="4C47D465" w14:textId="0E7F965E" w:rsidR="009900D3" w:rsidRPr="00EF7CEF" w:rsidRDefault="009900D3" w:rsidP="009900D3">
            <w:pPr>
              <w:tabs>
                <w:tab w:val="left" w:pos="540"/>
              </w:tabs>
              <w:spacing w:line="240" w:lineRule="atLeast"/>
              <w:jc w:val="thaiDistribute"/>
              <w:rPr>
                <w:rFonts w:cs="Times New Roman"/>
              </w:rPr>
            </w:pPr>
            <w:r w:rsidRPr="00EF7CEF">
              <w:rPr>
                <w:rFonts w:cs="Times New Roman"/>
              </w:rPr>
              <w:t>Building and</w:t>
            </w:r>
            <w:r>
              <w:rPr>
                <w:rFonts w:cs="Times New Roman"/>
              </w:rPr>
              <w:t xml:space="preserve"> building</w:t>
            </w:r>
            <w:r w:rsidRPr="00EF7CEF">
              <w:rPr>
                <w:rFonts w:cs="Times New Roman"/>
              </w:rPr>
              <w:t xml:space="preserve"> improvements</w:t>
            </w:r>
          </w:p>
        </w:tc>
        <w:tc>
          <w:tcPr>
            <w:tcW w:w="1530" w:type="dxa"/>
          </w:tcPr>
          <w:p w14:paraId="7AAC0EC3" w14:textId="3A35C366" w:rsidR="009900D3" w:rsidRPr="004866D3" w:rsidRDefault="001960A8" w:rsidP="009900D3">
            <w:pPr>
              <w:tabs>
                <w:tab w:val="decimal" w:pos="786"/>
              </w:tabs>
              <w:spacing w:line="240" w:lineRule="atLeast"/>
              <w:ind w:left="-108" w:right="159" w:hanging="270"/>
              <w:jc w:val="right"/>
              <w:rPr>
                <w:rFonts w:cs="Times New Roman"/>
                <w:lang w:val="en-US"/>
              </w:rPr>
            </w:pPr>
            <w:r w:rsidRPr="001960A8">
              <w:rPr>
                <w:rFonts w:cs="Times New Roman"/>
                <w:lang w:val="en-US"/>
              </w:rPr>
              <w:t>3,000</w:t>
            </w:r>
          </w:p>
        </w:tc>
        <w:tc>
          <w:tcPr>
            <w:tcW w:w="270" w:type="dxa"/>
          </w:tcPr>
          <w:p w14:paraId="35BF5A82" w14:textId="77777777" w:rsidR="009900D3" w:rsidRPr="004866D3" w:rsidRDefault="009900D3" w:rsidP="009900D3">
            <w:pPr>
              <w:tabs>
                <w:tab w:val="decimal" w:pos="882"/>
                <w:tab w:val="decimal" w:pos="1044"/>
              </w:tabs>
              <w:spacing w:line="240" w:lineRule="atLeast"/>
              <w:ind w:left="-108" w:right="-39" w:hanging="270"/>
              <w:jc w:val="right"/>
              <w:rPr>
                <w:rFonts w:cs="Times New Roman"/>
                <w:cs/>
                <w:lang w:val="en-US"/>
              </w:rPr>
            </w:pPr>
          </w:p>
        </w:tc>
        <w:tc>
          <w:tcPr>
            <w:tcW w:w="1530" w:type="dxa"/>
          </w:tcPr>
          <w:p w14:paraId="08FFF6E2" w14:textId="32184AA3" w:rsidR="009900D3" w:rsidRPr="003638D4" w:rsidRDefault="001960A8" w:rsidP="001960A8">
            <w:pPr>
              <w:tabs>
                <w:tab w:val="decimal" w:pos="970"/>
              </w:tabs>
              <w:spacing w:line="240" w:lineRule="atLeast"/>
              <w:ind w:left="-108" w:right="-108"/>
              <w:rPr>
                <w:rFonts w:cs="Times New Roman"/>
                <w:lang w:val="en-US"/>
              </w:rPr>
            </w:pPr>
            <w:r>
              <w:rPr>
                <w:rFonts w:cs="Times New Roman"/>
                <w:lang w:val="en-US"/>
              </w:rPr>
              <w:t xml:space="preserve">- </w:t>
            </w:r>
          </w:p>
        </w:tc>
      </w:tr>
      <w:tr w:rsidR="009900D3" w:rsidRPr="00EF7CEF" w14:paraId="32FE73D8" w14:textId="77777777" w:rsidTr="000066B1">
        <w:tc>
          <w:tcPr>
            <w:tcW w:w="5850" w:type="dxa"/>
            <w:hideMark/>
          </w:tcPr>
          <w:p w14:paraId="6D0BF4EF" w14:textId="6482982D" w:rsidR="009900D3" w:rsidRPr="00EF7CEF" w:rsidRDefault="009900D3" w:rsidP="009900D3">
            <w:pPr>
              <w:tabs>
                <w:tab w:val="left" w:pos="540"/>
              </w:tabs>
              <w:spacing w:line="240" w:lineRule="atLeast"/>
              <w:jc w:val="thaiDistribute"/>
              <w:rPr>
                <w:rFonts w:cs="Times New Roman"/>
              </w:rPr>
            </w:pPr>
            <w:r w:rsidRPr="00EF7CEF">
              <w:rPr>
                <w:rFonts w:cs="Times New Roman"/>
              </w:rPr>
              <w:t>Machinery and equipment</w:t>
            </w:r>
          </w:p>
        </w:tc>
        <w:tc>
          <w:tcPr>
            <w:tcW w:w="1530" w:type="dxa"/>
          </w:tcPr>
          <w:p w14:paraId="7EC06E21" w14:textId="4B76FE8F" w:rsidR="009900D3" w:rsidRPr="004866D3" w:rsidRDefault="001960A8" w:rsidP="009900D3">
            <w:pPr>
              <w:tabs>
                <w:tab w:val="decimal" w:pos="786"/>
              </w:tabs>
              <w:spacing w:line="240" w:lineRule="atLeast"/>
              <w:ind w:left="-108" w:right="159" w:hanging="270"/>
              <w:jc w:val="right"/>
              <w:rPr>
                <w:rFonts w:cs="Times New Roman"/>
                <w:cs/>
                <w:lang w:val="en-US"/>
              </w:rPr>
            </w:pPr>
            <w:r w:rsidRPr="001960A8">
              <w:rPr>
                <w:rFonts w:cs="Times New Roman"/>
                <w:lang w:val="en-US"/>
              </w:rPr>
              <w:t>21,673</w:t>
            </w:r>
          </w:p>
        </w:tc>
        <w:tc>
          <w:tcPr>
            <w:tcW w:w="270" w:type="dxa"/>
          </w:tcPr>
          <w:p w14:paraId="374DEB30" w14:textId="78EF0A8F" w:rsidR="009900D3" w:rsidRPr="004866D3" w:rsidRDefault="009900D3" w:rsidP="009900D3">
            <w:pPr>
              <w:tabs>
                <w:tab w:val="decimal" w:pos="882"/>
                <w:tab w:val="decimal" w:pos="1044"/>
              </w:tabs>
              <w:spacing w:line="240" w:lineRule="atLeast"/>
              <w:ind w:left="-108" w:right="-39" w:hanging="270"/>
              <w:jc w:val="right"/>
              <w:rPr>
                <w:rFonts w:cs="Times New Roman"/>
                <w:cs/>
                <w:lang w:val="en-US"/>
              </w:rPr>
            </w:pPr>
          </w:p>
        </w:tc>
        <w:tc>
          <w:tcPr>
            <w:tcW w:w="1530" w:type="dxa"/>
          </w:tcPr>
          <w:p w14:paraId="43446C60" w14:textId="3B6906A7" w:rsidR="009900D3" w:rsidRPr="004866D3" w:rsidRDefault="001960A8" w:rsidP="000E480D">
            <w:pPr>
              <w:tabs>
                <w:tab w:val="decimal" w:pos="786"/>
                <w:tab w:val="decimal" w:pos="1153"/>
              </w:tabs>
              <w:spacing w:line="240" w:lineRule="atLeast"/>
              <w:ind w:left="-108" w:right="164" w:hanging="270"/>
              <w:jc w:val="right"/>
              <w:rPr>
                <w:rFonts w:cs="Times New Roman"/>
                <w:lang w:val="en-US"/>
              </w:rPr>
            </w:pPr>
            <w:r w:rsidRPr="001960A8">
              <w:rPr>
                <w:rFonts w:cs="Times New Roman"/>
                <w:lang w:val="en-US"/>
              </w:rPr>
              <w:t>139</w:t>
            </w:r>
          </w:p>
        </w:tc>
      </w:tr>
      <w:tr w:rsidR="009900D3" w:rsidRPr="00EF7CEF" w14:paraId="15031D82" w14:textId="77777777" w:rsidTr="000066B1">
        <w:tc>
          <w:tcPr>
            <w:tcW w:w="5850" w:type="dxa"/>
            <w:hideMark/>
          </w:tcPr>
          <w:p w14:paraId="66AEFE8E" w14:textId="77777777" w:rsidR="009900D3" w:rsidRPr="00EF7CEF" w:rsidRDefault="009900D3" w:rsidP="009900D3">
            <w:pPr>
              <w:tabs>
                <w:tab w:val="left" w:pos="540"/>
              </w:tabs>
              <w:spacing w:line="240" w:lineRule="atLeast"/>
              <w:jc w:val="thaiDistribute"/>
              <w:rPr>
                <w:rFonts w:cs="Times New Roman"/>
              </w:rPr>
            </w:pPr>
            <w:r w:rsidRPr="00EF7CEF">
              <w:rPr>
                <w:rFonts w:cs="Times New Roman"/>
              </w:rPr>
              <w:t>Furniture, fixtures and office equipment</w:t>
            </w:r>
          </w:p>
        </w:tc>
        <w:tc>
          <w:tcPr>
            <w:tcW w:w="1530" w:type="dxa"/>
          </w:tcPr>
          <w:p w14:paraId="62688CAA" w14:textId="3F43AF21" w:rsidR="009900D3" w:rsidRPr="00AA30ED" w:rsidRDefault="001960A8" w:rsidP="009900D3">
            <w:pPr>
              <w:tabs>
                <w:tab w:val="decimal" w:pos="786"/>
              </w:tabs>
              <w:spacing w:line="240" w:lineRule="atLeast"/>
              <w:ind w:left="-108" w:right="159" w:hanging="270"/>
              <w:jc w:val="right"/>
              <w:rPr>
                <w:rFonts w:cstheme="minorBidi"/>
                <w:lang w:val="en-US"/>
              </w:rPr>
            </w:pPr>
            <w:r w:rsidRPr="001960A8">
              <w:rPr>
                <w:rFonts w:cstheme="minorBidi"/>
                <w:lang w:val="en-US"/>
              </w:rPr>
              <w:t>456</w:t>
            </w:r>
          </w:p>
        </w:tc>
        <w:tc>
          <w:tcPr>
            <w:tcW w:w="270" w:type="dxa"/>
          </w:tcPr>
          <w:p w14:paraId="5FE931FE" w14:textId="77777777" w:rsidR="009900D3" w:rsidRPr="004866D3" w:rsidRDefault="009900D3" w:rsidP="009900D3">
            <w:pPr>
              <w:tabs>
                <w:tab w:val="decimal" w:pos="882"/>
                <w:tab w:val="decimal" w:pos="1044"/>
              </w:tabs>
              <w:spacing w:line="240" w:lineRule="atLeast"/>
              <w:ind w:left="-108" w:right="-39" w:hanging="270"/>
              <w:jc w:val="right"/>
              <w:rPr>
                <w:rFonts w:cs="Times New Roman"/>
                <w:lang w:val="en-US"/>
              </w:rPr>
            </w:pPr>
          </w:p>
        </w:tc>
        <w:tc>
          <w:tcPr>
            <w:tcW w:w="1530" w:type="dxa"/>
          </w:tcPr>
          <w:p w14:paraId="102FCE1E" w14:textId="77755DEF" w:rsidR="009900D3" w:rsidRPr="004866D3" w:rsidRDefault="001960A8" w:rsidP="000E480D">
            <w:pPr>
              <w:tabs>
                <w:tab w:val="decimal" w:pos="786"/>
                <w:tab w:val="decimal" w:pos="1153"/>
              </w:tabs>
              <w:spacing w:line="240" w:lineRule="atLeast"/>
              <w:ind w:left="-108" w:right="164" w:hanging="270"/>
              <w:jc w:val="right"/>
              <w:rPr>
                <w:rFonts w:cs="Times New Roman"/>
                <w:lang w:val="en-US"/>
              </w:rPr>
            </w:pPr>
            <w:r w:rsidRPr="001960A8">
              <w:rPr>
                <w:rFonts w:cs="Times New Roman"/>
                <w:lang w:val="en-US"/>
              </w:rPr>
              <w:t>14</w:t>
            </w:r>
          </w:p>
        </w:tc>
      </w:tr>
      <w:tr w:rsidR="009900D3" w:rsidRPr="00EF7CEF" w14:paraId="5D36E97F" w14:textId="77777777" w:rsidTr="000066B1">
        <w:tc>
          <w:tcPr>
            <w:tcW w:w="5850" w:type="dxa"/>
            <w:hideMark/>
          </w:tcPr>
          <w:p w14:paraId="338FB814" w14:textId="77777777" w:rsidR="009900D3" w:rsidRPr="00EF7CEF" w:rsidRDefault="009900D3" w:rsidP="009900D3">
            <w:pPr>
              <w:tabs>
                <w:tab w:val="left" w:pos="540"/>
              </w:tabs>
              <w:spacing w:line="240" w:lineRule="atLeast"/>
              <w:jc w:val="thaiDistribute"/>
              <w:rPr>
                <w:rFonts w:cs="Times New Roman"/>
              </w:rPr>
            </w:pPr>
            <w:r w:rsidRPr="00EF7CEF">
              <w:rPr>
                <w:rFonts w:cs="Times New Roman"/>
              </w:rPr>
              <w:t>Vehicles</w:t>
            </w:r>
          </w:p>
        </w:tc>
        <w:tc>
          <w:tcPr>
            <w:tcW w:w="1530" w:type="dxa"/>
          </w:tcPr>
          <w:p w14:paraId="2B95A56B" w14:textId="5B11B3DE" w:rsidR="009900D3" w:rsidRPr="004866D3" w:rsidRDefault="001960A8" w:rsidP="009900D3">
            <w:pPr>
              <w:tabs>
                <w:tab w:val="decimal" w:pos="786"/>
              </w:tabs>
              <w:spacing w:line="240" w:lineRule="atLeast"/>
              <w:ind w:left="-108" w:right="159" w:hanging="270"/>
              <w:jc w:val="right"/>
              <w:rPr>
                <w:rFonts w:cs="Times New Roman"/>
                <w:lang w:val="en-US"/>
              </w:rPr>
            </w:pPr>
            <w:r w:rsidRPr="001960A8">
              <w:rPr>
                <w:rFonts w:cs="Times New Roman"/>
                <w:lang w:val="en-US"/>
              </w:rPr>
              <w:t>2,574</w:t>
            </w:r>
          </w:p>
        </w:tc>
        <w:tc>
          <w:tcPr>
            <w:tcW w:w="270" w:type="dxa"/>
          </w:tcPr>
          <w:p w14:paraId="26F7BEA8" w14:textId="77777777" w:rsidR="009900D3" w:rsidRPr="004866D3" w:rsidRDefault="009900D3" w:rsidP="009900D3">
            <w:pPr>
              <w:tabs>
                <w:tab w:val="decimal" w:pos="882"/>
                <w:tab w:val="decimal" w:pos="1044"/>
              </w:tabs>
              <w:spacing w:line="240" w:lineRule="atLeast"/>
              <w:ind w:left="-108" w:right="-39" w:hanging="270"/>
              <w:jc w:val="right"/>
              <w:rPr>
                <w:rFonts w:cs="Times New Roman"/>
                <w:lang w:val="en-US"/>
              </w:rPr>
            </w:pPr>
          </w:p>
        </w:tc>
        <w:tc>
          <w:tcPr>
            <w:tcW w:w="1530" w:type="dxa"/>
          </w:tcPr>
          <w:p w14:paraId="095A0322" w14:textId="0EECD658" w:rsidR="009900D3" w:rsidRPr="004866D3" w:rsidRDefault="001960A8" w:rsidP="000E480D">
            <w:pPr>
              <w:tabs>
                <w:tab w:val="decimal" w:pos="1153"/>
              </w:tabs>
              <w:spacing w:line="240" w:lineRule="atLeast"/>
              <w:ind w:right="-108"/>
              <w:rPr>
                <w:rFonts w:cs="Times New Roman"/>
                <w:lang w:val="en-US"/>
              </w:rPr>
            </w:pPr>
            <w:r w:rsidRPr="001960A8">
              <w:rPr>
                <w:rFonts w:cs="Times New Roman"/>
                <w:lang w:val="en-US"/>
              </w:rPr>
              <w:t>222</w:t>
            </w:r>
          </w:p>
        </w:tc>
      </w:tr>
      <w:tr w:rsidR="009900D3" w:rsidRPr="00EF7CEF" w14:paraId="2364E5F2" w14:textId="77777777" w:rsidTr="000066B1">
        <w:tc>
          <w:tcPr>
            <w:tcW w:w="5850" w:type="dxa"/>
            <w:hideMark/>
          </w:tcPr>
          <w:p w14:paraId="1EA8852E" w14:textId="77777777" w:rsidR="009900D3" w:rsidRPr="00EF7CEF" w:rsidRDefault="009900D3" w:rsidP="009900D3">
            <w:pPr>
              <w:tabs>
                <w:tab w:val="left" w:pos="540"/>
              </w:tabs>
              <w:spacing w:line="240" w:lineRule="atLeast"/>
              <w:jc w:val="thaiDistribute"/>
              <w:rPr>
                <w:rFonts w:cs="Times New Roman"/>
              </w:rPr>
            </w:pPr>
            <w:r w:rsidRPr="00EF7CEF">
              <w:rPr>
                <w:rFonts w:cs="Times New Roman"/>
              </w:rPr>
              <w:t>Construction in progress</w:t>
            </w:r>
          </w:p>
        </w:tc>
        <w:tc>
          <w:tcPr>
            <w:tcW w:w="1530" w:type="dxa"/>
          </w:tcPr>
          <w:p w14:paraId="4209F999" w14:textId="43893447" w:rsidR="009900D3" w:rsidRPr="004866D3" w:rsidRDefault="001960A8" w:rsidP="009900D3">
            <w:pPr>
              <w:tabs>
                <w:tab w:val="decimal" w:pos="786"/>
              </w:tabs>
              <w:spacing w:line="240" w:lineRule="atLeast"/>
              <w:ind w:left="-108" w:right="159" w:hanging="270"/>
              <w:jc w:val="right"/>
              <w:rPr>
                <w:rFonts w:cs="Times New Roman"/>
                <w:lang w:val="en-US"/>
              </w:rPr>
            </w:pPr>
            <w:r w:rsidRPr="001960A8">
              <w:rPr>
                <w:rFonts w:cs="Times New Roman"/>
                <w:lang w:val="en-US"/>
              </w:rPr>
              <w:t>23,845</w:t>
            </w:r>
          </w:p>
        </w:tc>
        <w:tc>
          <w:tcPr>
            <w:tcW w:w="270" w:type="dxa"/>
          </w:tcPr>
          <w:p w14:paraId="13B92BCA" w14:textId="77777777" w:rsidR="009900D3" w:rsidRPr="004866D3" w:rsidRDefault="009900D3" w:rsidP="009900D3">
            <w:pPr>
              <w:tabs>
                <w:tab w:val="decimal" w:pos="882"/>
                <w:tab w:val="decimal" w:pos="1044"/>
              </w:tabs>
              <w:spacing w:line="240" w:lineRule="atLeast"/>
              <w:ind w:left="-108" w:right="-39" w:hanging="270"/>
              <w:jc w:val="right"/>
              <w:rPr>
                <w:rFonts w:cs="Times New Roman"/>
                <w:lang w:val="en-US"/>
              </w:rPr>
            </w:pPr>
          </w:p>
        </w:tc>
        <w:tc>
          <w:tcPr>
            <w:tcW w:w="1530" w:type="dxa"/>
          </w:tcPr>
          <w:p w14:paraId="41D1A99E" w14:textId="7D904039" w:rsidR="009900D3" w:rsidRPr="004866D3" w:rsidRDefault="001960A8" w:rsidP="000E480D">
            <w:pPr>
              <w:tabs>
                <w:tab w:val="decimal" w:pos="794"/>
                <w:tab w:val="decimal" w:pos="1153"/>
              </w:tabs>
              <w:spacing w:line="240" w:lineRule="atLeast"/>
              <w:ind w:left="-108" w:right="164" w:hanging="270"/>
              <w:jc w:val="right"/>
              <w:rPr>
                <w:rFonts w:cs="Times New Roman"/>
                <w:lang w:val="en-US"/>
              </w:rPr>
            </w:pPr>
            <w:r w:rsidRPr="001960A8">
              <w:rPr>
                <w:rFonts w:cs="Times New Roman"/>
                <w:lang w:val="en-US"/>
              </w:rPr>
              <w:t>25,872</w:t>
            </w:r>
          </w:p>
        </w:tc>
      </w:tr>
      <w:tr w:rsidR="009900D3" w:rsidRPr="00EF7CEF" w14:paraId="7A75EB39" w14:textId="77777777" w:rsidTr="000066B1">
        <w:tc>
          <w:tcPr>
            <w:tcW w:w="5850" w:type="dxa"/>
            <w:hideMark/>
          </w:tcPr>
          <w:p w14:paraId="70D63CB1" w14:textId="029ADA21" w:rsidR="009900D3" w:rsidRPr="00EF7CEF" w:rsidRDefault="009900D3" w:rsidP="009900D3">
            <w:pPr>
              <w:tabs>
                <w:tab w:val="left" w:pos="540"/>
              </w:tabs>
              <w:spacing w:line="240" w:lineRule="atLeast"/>
              <w:jc w:val="thaiDistribute"/>
              <w:rPr>
                <w:rFonts w:cs="Times New Roman"/>
              </w:rPr>
            </w:pPr>
            <w:r w:rsidRPr="00EF7CEF">
              <w:rPr>
                <w:rFonts w:cs="Times New Roman"/>
              </w:rPr>
              <w:t>Advance payment for machinery</w:t>
            </w:r>
          </w:p>
        </w:tc>
        <w:tc>
          <w:tcPr>
            <w:tcW w:w="1530" w:type="dxa"/>
          </w:tcPr>
          <w:p w14:paraId="65E352F3" w14:textId="35EAF578" w:rsidR="009900D3" w:rsidRPr="004866D3" w:rsidRDefault="001960A8" w:rsidP="009900D3">
            <w:pPr>
              <w:tabs>
                <w:tab w:val="decimal" w:pos="786"/>
              </w:tabs>
              <w:spacing w:line="240" w:lineRule="atLeast"/>
              <w:ind w:left="-108" w:right="159" w:hanging="270"/>
              <w:jc w:val="right"/>
              <w:rPr>
                <w:rFonts w:cs="Times New Roman"/>
                <w:lang w:val="en-US"/>
              </w:rPr>
            </w:pPr>
            <w:r w:rsidRPr="001960A8">
              <w:rPr>
                <w:rFonts w:cs="Times New Roman"/>
                <w:lang w:val="en-US"/>
              </w:rPr>
              <w:t>22,979</w:t>
            </w:r>
          </w:p>
        </w:tc>
        <w:tc>
          <w:tcPr>
            <w:tcW w:w="270" w:type="dxa"/>
          </w:tcPr>
          <w:p w14:paraId="5CF22FD5" w14:textId="77777777" w:rsidR="009900D3" w:rsidRPr="004866D3" w:rsidRDefault="009900D3" w:rsidP="009900D3">
            <w:pPr>
              <w:tabs>
                <w:tab w:val="decimal" w:pos="882"/>
                <w:tab w:val="decimal" w:pos="1044"/>
              </w:tabs>
              <w:spacing w:line="240" w:lineRule="atLeast"/>
              <w:ind w:left="-108" w:right="-39" w:hanging="270"/>
              <w:jc w:val="right"/>
              <w:rPr>
                <w:rFonts w:cs="Times New Roman"/>
                <w:lang w:val="en-US"/>
              </w:rPr>
            </w:pPr>
          </w:p>
        </w:tc>
        <w:tc>
          <w:tcPr>
            <w:tcW w:w="1530" w:type="dxa"/>
          </w:tcPr>
          <w:p w14:paraId="5221EC5F" w14:textId="7AB9534B" w:rsidR="009900D3" w:rsidRPr="004866D3" w:rsidRDefault="001960A8" w:rsidP="000E480D">
            <w:pPr>
              <w:tabs>
                <w:tab w:val="decimal" w:pos="786"/>
                <w:tab w:val="decimal" w:pos="1153"/>
              </w:tabs>
              <w:spacing w:line="240" w:lineRule="atLeast"/>
              <w:ind w:left="-108" w:right="164" w:hanging="270"/>
              <w:jc w:val="right"/>
              <w:rPr>
                <w:rFonts w:cs="Times New Roman"/>
                <w:lang w:val="en-US"/>
              </w:rPr>
            </w:pPr>
            <w:r w:rsidRPr="001960A8">
              <w:rPr>
                <w:rFonts w:cs="Times New Roman"/>
                <w:lang w:val="en-US"/>
              </w:rPr>
              <w:t>18,029</w:t>
            </w:r>
          </w:p>
        </w:tc>
      </w:tr>
      <w:tr w:rsidR="009900D3" w:rsidRPr="00EF7CEF" w14:paraId="014D2FAC" w14:textId="77777777" w:rsidTr="000066B1">
        <w:trPr>
          <w:trHeight w:val="70"/>
        </w:trPr>
        <w:tc>
          <w:tcPr>
            <w:tcW w:w="5850" w:type="dxa"/>
            <w:hideMark/>
          </w:tcPr>
          <w:p w14:paraId="18CDED6F" w14:textId="77777777" w:rsidR="009900D3" w:rsidRPr="00EF7CEF" w:rsidRDefault="009900D3" w:rsidP="009900D3">
            <w:pPr>
              <w:tabs>
                <w:tab w:val="left" w:pos="540"/>
              </w:tabs>
              <w:spacing w:line="240" w:lineRule="atLeast"/>
              <w:jc w:val="thaiDistribute"/>
              <w:rPr>
                <w:rFonts w:cs="Times New Roman"/>
                <w:b/>
                <w:bCs/>
              </w:rPr>
            </w:pPr>
            <w:r w:rsidRPr="00EF7CEF">
              <w:rPr>
                <w:rFonts w:cs="Times New Roman"/>
                <w:b/>
                <w:bCs/>
              </w:rPr>
              <w:t>Total</w:t>
            </w:r>
          </w:p>
        </w:tc>
        <w:tc>
          <w:tcPr>
            <w:tcW w:w="1530" w:type="dxa"/>
            <w:tcBorders>
              <w:top w:val="single" w:sz="4" w:space="0" w:color="auto"/>
              <w:left w:val="nil"/>
              <w:bottom w:val="double" w:sz="4" w:space="0" w:color="auto"/>
              <w:right w:val="nil"/>
            </w:tcBorders>
          </w:tcPr>
          <w:p w14:paraId="2F1A7B64" w14:textId="6A59A0C2" w:rsidR="009900D3" w:rsidRPr="00C15517" w:rsidRDefault="001960A8" w:rsidP="009900D3">
            <w:pPr>
              <w:tabs>
                <w:tab w:val="decimal" w:pos="786"/>
              </w:tabs>
              <w:spacing w:line="240" w:lineRule="atLeast"/>
              <w:ind w:left="-108" w:right="159" w:hanging="270"/>
              <w:jc w:val="right"/>
              <w:rPr>
                <w:rFonts w:cstheme="minorBidi"/>
                <w:b/>
                <w:bCs/>
                <w:cs/>
                <w:lang w:val="en-US"/>
              </w:rPr>
            </w:pPr>
            <w:r w:rsidRPr="001960A8">
              <w:rPr>
                <w:rFonts w:cstheme="minorBidi"/>
                <w:b/>
                <w:bCs/>
                <w:lang w:val="en-US"/>
              </w:rPr>
              <w:t>74,527</w:t>
            </w:r>
          </w:p>
        </w:tc>
        <w:tc>
          <w:tcPr>
            <w:tcW w:w="270" w:type="dxa"/>
          </w:tcPr>
          <w:p w14:paraId="25FC6A6B" w14:textId="77777777" w:rsidR="009900D3" w:rsidRPr="008E22E5" w:rsidRDefault="009900D3" w:rsidP="009900D3">
            <w:pPr>
              <w:tabs>
                <w:tab w:val="decimal" w:pos="882"/>
                <w:tab w:val="decimal" w:pos="1044"/>
              </w:tabs>
              <w:spacing w:line="240" w:lineRule="atLeast"/>
              <w:ind w:left="-108" w:right="-39" w:hanging="270"/>
              <w:jc w:val="right"/>
              <w:rPr>
                <w:rFonts w:cs="Times New Roman"/>
                <w:b/>
                <w:bCs/>
                <w:u w:val="double"/>
                <w:lang w:val="en-US"/>
              </w:rPr>
            </w:pPr>
          </w:p>
        </w:tc>
        <w:tc>
          <w:tcPr>
            <w:tcW w:w="1530" w:type="dxa"/>
            <w:tcBorders>
              <w:top w:val="single" w:sz="4" w:space="0" w:color="auto"/>
              <w:left w:val="nil"/>
              <w:bottom w:val="double" w:sz="4" w:space="0" w:color="auto"/>
              <w:right w:val="nil"/>
            </w:tcBorders>
          </w:tcPr>
          <w:p w14:paraId="5F8B6276" w14:textId="18F20A28" w:rsidR="009900D3" w:rsidRPr="00851E7A" w:rsidRDefault="001960A8" w:rsidP="000E480D">
            <w:pPr>
              <w:tabs>
                <w:tab w:val="decimal" w:pos="786"/>
                <w:tab w:val="decimal" w:pos="1153"/>
              </w:tabs>
              <w:spacing w:line="240" w:lineRule="atLeast"/>
              <w:ind w:left="-108" w:right="164" w:hanging="270"/>
              <w:jc w:val="right"/>
              <w:rPr>
                <w:rFonts w:cs="Times New Roman"/>
                <w:b/>
                <w:bCs/>
                <w:lang w:val="en-US"/>
              </w:rPr>
            </w:pPr>
            <w:r w:rsidRPr="001960A8">
              <w:rPr>
                <w:rFonts w:cs="Times New Roman"/>
                <w:b/>
                <w:bCs/>
                <w:lang w:val="en-US"/>
              </w:rPr>
              <w:t>44,276</w:t>
            </w:r>
          </w:p>
        </w:tc>
      </w:tr>
    </w:tbl>
    <w:p w14:paraId="61EEA115" w14:textId="77777777" w:rsidR="004959FA" w:rsidRDefault="004959FA" w:rsidP="00F11A94">
      <w:pPr>
        <w:pStyle w:val="BodyText"/>
        <w:shd w:val="clear" w:color="auto" w:fill="FFFFFF"/>
        <w:spacing w:after="0" w:line="240" w:lineRule="atLeast"/>
        <w:ind w:right="-27"/>
        <w:jc w:val="thaiDistribute"/>
        <w:rPr>
          <w:sz w:val="24"/>
          <w:szCs w:val="24"/>
          <w:lang w:val="en-US"/>
        </w:rPr>
      </w:pPr>
    </w:p>
    <w:p w14:paraId="289C92FC" w14:textId="1461EA04" w:rsidR="00B25F6D" w:rsidRPr="00EF7CEF" w:rsidRDefault="00B25F6D" w:rsidP="00AA128A">
      <w:pPr>
        <w:pStyle w:val="index"/>
        <w:numPr>
          <w:ilvl w:val="0"/>
          <w:numId w:val="21"/>
        </w:numPr>
        <w:tabs>
          <w:tab w:val="left" w:pos="540"/>
          <w:tab w:val="left" w:pos="1170"/>
        </w:tabs>
        <w:spacing w:line="246" w:lineRule="exact"/>
        <w:ind w:right="18" w:hanging="2952"/>
        <w:jc w:val="thaiDistribute"/>
        <w:rPr>
          <w:rFonts w:cstheme="minorBidi"/>
          <w:b/>
          <w:bCs/>
          <w:sz w:val="24"/>
          <w:szCs w:val="24"/>
          <w:cs/>
        </w:rPr>
      </w:pPr>
      <w:r w:rsidRPr="00AA128A">
        <w:rPr>
          <w:b/>
          <w:bCs/>
          <w:sz w:val="24"/>
          <w:szCs w:val="24"/>
          <w:lang w:val="en-US"/>
        </w:rPr>
        <w:t>Segment information</w:t>
      </w:r>
      <w:r w:rsidR="002F5BAE" w:rsidRPr="00AA128A">
        <w:rPr>
          <w:b/>
          <w:bCs/>
          <w:sz w:val="24"/>
          <w:szCs w:val="24"/>
          <w:lang w:val="en-US"/>
        </w:rPr>
        <w:t xml:space="preserve"> and disaggregation of revenue</w:t>
      </w:r>
    </w:p>
    <w:p w14:paraId="54BF998D" w14:textId="77777777" w:rsidR="00273291" w:rsidRPr="00AA128A" w:rsidRDefault="00273291" w:rsidP="00273291">
      <w:pPr>
        <w:spacing w:line="240" w:lineRule="atLeast"/>
        <w:ind w:left="547" w:right="-45"/>
        <w:jc w:val="thaiDistribute"/>
        <w:rPr>
          <w:rFonts w:cs="Times New Roman"/>
        </w:rPr>
      </w:pPr>
    </w:p>
    <w:p w14:paraId="082D9EF8" w14:textId="34CDD24C" w:rsidR="00C975B3" w:rsidRPr="004959FA" w:rsidRDefault="00C975B3" w:rsidP="009161EA">
      <w:pPr>
        <w:tabs>
          <w:tab w:val="left" w:pos="810"/>
        </w:tabs>
        <w:spacing w:line="240" w:lineRule="atLeast"/>
        <w:ind w:left="547" w:right="-45"/>
        <w:jc w:val="thaiDistribute"/>
        <w:rPr>
          <w:rFonts w:cs="Times New Roman"/>
          <w:lang w:val="en-US"/>
        </w:rPr>
      </w:pPr>
      <w:r w:rsidRPr="00EF7CEF">
        <w:rPr>
          <w:rFonts w:cs="Times New Roman"/>
          <w:lang w:val="en-US"/>
        </w:rPr>
        <w:t>Management considers that the Company operates in a single line of business, namely sauce segment, therefore, only one business segment.</w:t>
      </w:r>
    </w:p>
    <w:p w14:paraId="15AD226E" w14:textId="77777777" w:rsidR="003378B9" w:rsidRPr="00EF7CEF" w:rsidRDefault="003378B9" w:rsidP="00273291">
      <w:pPr>
        <w:pStyle w:val="BodyText"/>
        <w:spacing w:after="0" w:line="240" w:lineRule="atLeast"/>
        <w:ind w:left="547"/>
        <w:jc w:val="thaiDistribute"/>
        <w:rPr>
          <w:rFonts w:cstheme="minorBidi"/>
        </w:rPr>
      </w:pPr>
    </w:p>
    <w:tbl>
      <w:tblPr>
        <w:tblW w:w="9180" w:type="dxa"/>
        <w:tblInd w:w="450" w:type="dxa"/>
        <w:tblLayout w:type="fixed"/>
        <w:tblLook w:val="0000" w:firstRow="0" w:lastRow="0" w:firstColumn="0" w:lastColumn="0" w:noHBand="0" w:noVBand="0"/>
      </w:tblPr>
      <w:tblGrid>
        <w:gridCol w:w="6210"/>
        <w:gridCol w:w="1350"/>
        <w:gridCol w:w="270"/>
        <w:gridCol w:w="1350"/>
      </w:tblGrid>
      <w:tr w:rsidR="00DC08A6" w:rsidRPr="00EF7CEF" w14:paraId="4C8FDEA8" w14:textId="77777777" w:rsidTr="000066B1">
        <w:tc>
          <w:tcPr>
            <w:tcW w:w="6210" w:type="dxa"/>
          </w:tcPr>
          <w:p w14:paraId="202FE637" w14:textId="77777777" w:rsidR="00DC08A6" w:rsidRPr="00EF7CEF" w:rsidRDefault="00DC08A6" w:rsidP="001B236E">
            <w:pPr>
              <w:tabs>
                <w:tab w:val="left" w:pos="540"/>
              </w:tabs>
              <w:jc w:val="thaiDistribute"/>
              <w:rPr>
                <w:rFonts w:cs="Times New Roman"/>
                <w:cs/>
              </w:rPr>
            </w:pPr>
          </w:p>
        </w:tc>
        <w:tc>
          <w:tcPr>
            <w:tcW w:w="2970" w:type="dxa"/>
            <w:gridSpan w:val="3"/>
          </w:tcPr>
          <w:p w14:paraId="689F9123" w14:textId="77777777" w:rsidR="00DC08A6" w:rsidRPr="00EF7CEF" w:rsidRDefault="00DC08A6" w:rsidP="001B236E">
            <w:pPr>
              <w:spacing w:line="240" w:lineRule="atLeast"/>
              <w:ind w:left="-108" w:right="-108"/>
              <w:jc w:val="center"/>
              <w:rPr>
                <w:rFonts w:cs="Times New Roman"/>
                <w:b/>
                <w:bCs/>
              </w:rPr>
            </w:pPr>
            <w:r w:rsidRPr="00EF7CEF">
              <w:rPr>
                <w:rFonts w:cs="Times New Roman"/>
                <w:b/>
                <w:bCs/>
              </w:rPr>
              <w:t>Financial statements in which</w:t>
            </w:r>
          </w:p>
        </w:tc>
      </w:tr>
      <w:tr w:rsidR="00DC08A6" w:rsidRPr="00EF7CEF" w14:paraId="7439FB4C" w14:textId="77777777" w:rsidTr="000066B1">
        <w:tc>
          <w:tcPr>
            <w:tcW w:w="6210" w:type="dxa"/>
          </w:tcPr>
          <w:p w14:paraId="465D9EEF" w14:textId="77777777" w:rsidR="00DC08A6" w:rsidRPr="00EF7CEF" w:rsidRDefault="00DC08A6" w:rsidP="001B236E">
            <w:pPr>
              <w:tabs>
                <w:tab w:val="left" w:pos="540"/>
              </w:tabs>
              <w:jc w:val="thaiDistribute"/>
              <w:rPr>
                <w:rFonts w:cs="Times New Roman"/>
                <w:cs/>
              </w:rPr>
            </w:pPr>
          </w:p>
        </w:tc>
        <w:tc>
          <w:tcPr>
            <w:tcW w:w="2970" w:type="dxa"/>
            <w:gridSpan w:val="3"/>
          </w:tcPr>
          <w:p w14:paraId="10A710BE" w14:textId="77777777" w:rsidR="00DC08A6" w:rsidRPr="00EF7CEF" w:rsidRDefault="00DC08A6" w:rsidP="001B236E">
            <w:pPr>
              <w:spacing w:line="240" w:lineRule="atLeast"/>
              <w:ind w:left="-108" w:right="-108"/>
              <w:jc w:val="center"/>
              <w:rPr>
                <w:rFonts w:cs="Times New Roman"/>
                <w:b/>
                <w:bCs/>
              </w:rPr>
            </w:pPr>
            <w:r w:rsidRPr="00EF7CEF">
              <w:rPr>
                <w:rFonts w:cs="Times New Roman"/>
                <w:b/>
                <w:bCs/>
              </w:rPr>
              <w:t>the equity method is applied/</w:t>
            </w:r>
            <w:r w:rsidRPr="00EF7CEF">
              <w:rPr>
                <w:rFonts w:cs="Times New Roman"/>
                <w:b/>
                <w:lang w:bidi="ar-SA"/>
              </w:rPr>
              <w:t xml:space="preserve"> </w:t>
            </w:r>
          </w:p>
        </w:tc>
      </w:tr>
      <w:tr w:rsidR="00DC08A6" w:rsidRPr="00EF7CEF" w14:paraId="5153E6AC" w14:textId="77777777" w:rsidTr="000066B1">
        <w:tc>
          <w:tcPr>
            <w:tcW w:w="6210" w:type="dxa"/>
          </w:tcPr>
          <w:p w14:paraId="6F6A8E3D" w14:textId="77777777" w:rsidR="00DC08A6" w:rsidRPr="00EF7CEF" w:rsidRDefault="00DC08A6" w:rsidP="001B236E">
            <w:pPr>
              <w:tabs>
                <w:tab w:val="left" w:pos="540"/>
              </w:tabs>
              <w:jc w:val="thaiDistribute"/>
              <w:rPr>
                <w:rFonts w:cs="Times New Roman"/>
                <w:cs/>
              </w:rPr>
            </w:pPr>
          </w:p>
        </w:tc>
        <w:tc>
          <w:tcPr>
            <w:tcW w:w="2970" w:type="dxa"/>
            <w:gridSpan w:val="3"/>
          </w:tcPr>
          <w:p w14:paraId="65DFAF45" w14:textId="77777777" w:rsidR="00DC08A6" w:rsidRPr="00EF7CEF" w:rsidRDefault="00DC08A6" w:rsidP="001B236E">
            <w:pPr>
              <w:spacing w:line="240" w:lineRule="atLeast"/>
              <w:ind w:left="-108" w:right="-108"/>
              <w:jc w:val="center"/>
              <w:rPr>
                <w:rFonts w:cs="Times New Roman"/>
                <w:b/>
                <w:bCs/>
              </w:rPr>
            </w:pPr>
            <w:r w:rsidRPr="00EF7CEF">
              <w:rPr>
                <w:rFonts w:cs="Times New Roman"/>
                <w:b/>
                <w:bCs/>
              </w:rPr>
              <w:t>Separate financial statements</w:t>
            </w:r>
          </w:p>
        </w:tc>
      </w:tr>
      <w:tr w:rsidR="00DC08A6" w:rsidRPr="00EF7CEF" w14:paraId="74CFF75F" w14:textId="77777777" w:rsidTr="000066B1">
        <w:tc>
          <w:tcPr>
            <w:tcW w:w="6210" w:type="dxa"/>
          </w:tcPr>
          <w:p w14:paraId="1AC530F3" w14:textId="4469CC77" w:rsidR="00DC08A6" w:rsidRPr="00EF7CEF" w:rsidRDefault="00163FD2" w:rsidP="00163FD2">
            <w:pPr>
              <w:spacing w:line="240" w:lineRule="auto"/>
              <w:jc w:val="thaiDistribute"/>
              <w:rPr>
                <w:rFonts w:cs="Times New Roman"/>
                <w:b/>
                <w:bCs/>
                <w:i/>
                <w:iCs/>
                <w:cs/>
                <w:lang w:val="en-US"/>
              </w:rPr>
            </w:pPr>
            <w:r>
              <w:rPr>
                <w:b/>
                <w:bCs/>
                <w:i/>
                <w:iCs/>
              </w:rPr>
              <w:t>Three-month period ended 30 June</w:t>
            </w:r>
          </w:p>
        </w:tc>
        <w:tc>
          <w:tcPr>
            <w:tcW w:w="1350" w:type="dxa"/>
          </w:tcPr>
          <w:p w14:paraId="19F3934D" w14:textId="6094590D" w:rsidR="00DC08A6" w:rsidRPr="00EF7CEF" w:rsidRDefault="00DC08A6" w:rsidP="001B236E">
            <w:pPr>
              <w:spacing w:line="240" w:lineRule="atLeast"/>
              <w:ind w:left="-108" w:right="-108"/>
              <w:jc w:val="center"/>
              <w:rPr>
                <w:rFonts w:cs="Times New Roman"/>
              </w:rPr>
            </w:pPr>
            <w:r w:rsidRPr="00EF7CEF">
              <w:rPr>
                <w:rFonts w:cs="Times New Roman"/>
              </w:rPr>
              <w:t>202</w:t>
            </w:r>
            <w:r w:rsidR="003A3786">
              <w:rPr>
                <w:rFonts w:cs="Times New Roman"/>
              </w:rPr>
              <w:t>6</w:t>
            </w:r>
          </w:p>
        </w:tc>
        <w:tc>
          <w:tcPr>
            <w:tcW w:w="270" w:type="dxa"/>
          </w:tcPr>
          <w:p w14:paraId="3066AD37" w14:textId="77777777" w:rsidR="00DC08A6" w:rsidRPr="00585825" w:rsidRDefault="00DC08A6" w:rsidP="001B236E">
            <w:pPr>
              <w:spacing w:line="240" w:lineRule="atLeast"/>
              <w:ind w:left="-108" w:right="-108"/>
              <w:rPr>
                <w:rFonts w:cs="Times New Roman"/>
                <w:lang w:val="en-US"/>
              </w:rPr>
            </w:pPr>
          </w:p>
        </w:tc>
        <w:tc>
          <w:tcPr>
            <w:tcW w:w="1350" w:type="dxa"/>
          </w:tcPr>
          <w:p w14:paraId="6E0FF251" w14:textId="64CB0E08" w:rsidR="00DC08A6" w:rsidRPr="00EF7CEF" w:rsidRDefault="00DC08A6" w:rsidP="001B236E">
            <w:pPr>
              <w:spacing w:line="240" w:lineRule="atLeast"/>
              <w:ind w:left="-108" w:right="-108"/>
              <w:jc w:val="center"/>
              <w:rPr>
                <w:rFonts w:cs="Times New Roman"/>
              </w:rPr>
            </w:pPr>
            <w:r w:rsidRPr="00EF7CEF">
              <w:rPr>
                <w:rFonts w:cs="Times New Roman"/>
              </w:rPr>
              <w:t>202</w:t>
            </w:r>
            <w:r w:rsidR="003A3786">
              <w:rPr>
                <w:rFonts w:cs="Times New Roman"/>
              </w:rPr>
              <w:t>5</w:t>
            </w:r>
          </w:p>
        </w:tc>
      </w:tr>
      <w:tr w:rsidR="00DC08A6" w:rsidRPr="00EF7CEF" w14:paraId="799CEF2C" w14:textId="77777777" w:rsidTr="000066B1">
        <w:tc>
          <w:tcPr>
            <w:tcW w:w="6210" w:type="dxa"/>
          </w:tcPr>
          <w:p w14:paraId="6951F1B8" w14:textId="77777777" w:rsidR="00DC08A6" w:rsidRPr="00EF7CEF" w:rsidRDefault="00DC08A6" w:rsidP="001B236E">
            <w:pPr>
              <w:tabs>
                <w:tab w:val="left" w:pos="540"/>
              </w:tabs>
              <w:jc w:val="thaiDistribute"/>
              <w:rPr>
                <w:rFonts w:cs="Times New Roman"/>
                <w:cs/>
              </w:rPr>
            </w:pPr>
          </w:p>
        </w:tc>
        <w:tc>
          <w:tcPr>
            <w:tcW w:w="2970" w:type="dxa"/>
            <w:gridSpan w:val="3"/>
          </w:tcPr>
          <w:p w14:paraId="07B30394" w14:textId="77777777" w:rsidR="00DC08A6" w:rsidRPr="00EF7CEF" w:rsidRDefault="00DC08A6" w:rsidP="001B236E">
            <w:pPr>
              <w:pStyle w:val="BodyText"/>
              <w:tabs>
                <w:tab w:val="left" w:pos="540"/>
              </w:tabs>
              <w:spacing w:after="0"/>
              <w:ind w:left="-61" w:right="-86"/>
              <w:jc w:val="center"/>
              <w:rPr>
                <w:rFonts w:cs="Times New Roman"/>
              </w:rPr>
            </w:pPr>
            <w:r w:rsidRPr="00EF7CEF">
              <w:rPr>
                <w:rFonts w:cs="Times New Roman"/>
                <w:i/>
                <w:iCs/>
              </w:rPr>
              <w:t>(in thousand Baht)</w:t>
            </w:r>
          </w:p>
        </w:tc>
      </w:tr>
      <w:tr w:rsidR="00DC08A6" w:rsidRPr="00EF7CEF" w14:paraId="7D1615ED" w14:textId="77777777" w:rsidTr="000066B1">
        <w:tc>
          <w:tcPr>
            <w:tcW w:w="6210" w:type="dxa"/>
          </w:tcPr>
          <w:p w14:paraId="149063D9" w14:textId="047974B8" w:rsidR="00DC08A6" w:rsidRPr="004F2AF4" w:rsidRDefault="004F2AF4" w:rsidP="001B236E">
            <w:pPr>
              <w:tabs>
                <w:tab w:val="left" w:pos="540"/>
              </w:tabs>
              <w:jc w:val="thaiDistribute"/>
              <w:rPr>
                <w:rFonts w:cs="Times New Roman"/>
                <w:b/>
                <w:bCs/>
                <w:i/>
                <w:iCs/>
                <w:lang w:val="en-US"/>
              </w:rPr>
            </w:pPr>
            <w:r w:rsidRPr="004F2AF4">
              <w:rPr>
                <w:rFonts w:cs="Times New Roman"/>
                <w:b/>
                <w:bCs/>
                <w:i/>
                <w:iCs/>
                <w:lang w:val="en-AU"/>
              </w:rPr>
              <w:t>Disaggregation of revenue</w:t>
            </w:r>
          </w:p>
        </w:tc>
        <w:tc>
          <w:tcPr>
            <w:tcW w:w="1350" w:type="dxa"/>
            <w:vAlign w:val="center"/>
          </w:tcPr>
          <w:p w14:paraId="02532EDD" w14:textId="77777777" w:rsidR="00DC08A6" w:rsidRPr="00EF7CEF" w:rsidRDefault="00DC08A6" w:rsidP="000E480D">
            <w:pPr>
              <w:tabs>
                <w:tab w:val="decimal" w:pos="973"/>
              </w:tabs>
              <w:ind w:left="-108"/>
              <w:rPr>
                <w:rFonts w:cs="Times New Roman"/>
              </w:rPr>
            </w:pPr>
          </w:p>
        </w:tc>
        <w:tc>
          <w:tcPr>
            <w:tcW w:w="270" w:type="dxa"/>
          </w:tcPr>
          <w:p w14:paraId="4C397C26" w14:textId="77777777" w:rsidR="00DC08A6" w:rsidRPr="00EF7CEF" w:rsidRDefault="00DC08A6" w:rsidP="001B236E">
            <w:pPr>
              <w:tabs>
                <w:tab w:val="decimal" w:pos="1044"/>
              </w:tabs>
              <w:rPr>
                <w:rFonts w:cs="Times New Roman"/>
              </w:rPr>
            </w:pPr>
          </w:p>
        </w:tc>
        <w:tc>
          <w:tcPr>
            <w:tcW w:w="1350" w:type="dxa"/>
            <w:vAlign w:val="center"/>
          </w:tcPr>
          <w:p w14:paraId="545C898F" w14:textId="77777777" w:rsidR="00DC08A6" w:rsidRPr="00EF7CEF" w:rsidRDefault="00DC08A6" w:rsidP="000E480D">
            <w:pPr>
              <w:tabs>
                <w:tab w:val="decimal" w:pos="970"/>
              </w:tabs>
              <w:ind w:left="-108"/>
              <w:rPr>
                <w:rFonts w:cs="Times New Roman"/>
              </w:rPr>
            </w:pPr>
          </w:p>
        </w:tc>
      </w:tr>
      <w:tr w:rsidR="004F2AF4" w:rsidRPr="00EF7CEF" w14:paraId="236B2D5C" w14:textId="77777777" w:rsidTr="000066B1">
        <w:tc>
          <w:tcPr>
            <w:tcW w:w="6210" w:type="dxa"/>
          </w:tcPr>
          <w:p w14:paraId="2B99678A" w14:textId="211619DF" w:rsidR="004F2AF4" w:rsidRPr="00EF7CEF" w:rsidRDefault="004F2AF4" w:rsidP="001B236E">
            <w:pPr>
              <w:tabs>
                <w:tab w:val="left" w:pos="540"/>
              </w:tabs>
              <w:jc w:val="thaiDistribute"/>
              <w:rPr>
                <w:rFonts w:cs="Times New Roman"/>
                <w:b/>
                <w:bCs/>
                <w:lang w:val="en-AU"/>
              </w:rPr>
            </w:pPr>
            <w:r w:rsidRPr="00EF7CEF">
              <w:rPr>
                <w:rFonts w:cs="Times New Roman"/>
                <w:b/>
                <w:bCs/>
                <w:lang w:val="en-AU"/>
              </w:rPr>
              <w:t xml:space="preserve">Primary geographical </w:t>
            </w:r>
            <w:r w:rsidR="004F08C5">
              <w:rPr>
                <w:rFonts w:cs="Times New Roman"/>
                <w:b/>
                <w:bCs/>
                <w:lang w:val="en-AU"/>
              </w:rPr>
              <w:t>segments</w:t>
            </w:r>
          </w:p>
        </w:tc>
        <w:tc>
          <w:tcPr>
            <w:tcW w:w="1350" w:type="dxa"/>
            <w:vAlign w:val="center"/>
          </w:tcPr>
          <w:p w14:paraId="3725E543" w14:textId="77777777" w:rsidR="004F2AF4" w:rsidRPr="00EF7CEF" w:rsidRDefault="004F2AF4" w:rsidP="000E480D">
            <w:pPr>
              <w:tabs>
                <w:tab w:val="decimal" w:pos="973"/>
              </w:tabs>
              <w:ind w:left="-108"/>
              <w:rPr>
                <w:rFonts w:cs="Times New Roman"/>
              </w:rPr>
            </w:pPr>
          </w:p>
        </w:tc>
        <w:tc>
          <w:tcPr>
            <w:tcW w:w="270" w:type="dxa"/>
          </w:tcPr>
          <w:p w14:paraId="43D903CC" w14:textId="77777777" w:rsidR="004F2AF4" w:rsidRPr="00EF7CEF" w:rsidRDefault="004F2AF4" w:rsidP="001B236E">
            <w:pPr>
              <w:tabs>
                <w:tab w:val="decimal" w:pos="1044"/>
              </w:tabs>
              <w:rPr>
                <w:rFonts w:cs="Times New Roman"/>
              </w:rPr>
            </w:pPr>
          </w:p>
        </w:tc>
        <w:tc>
          <w:tcPr>
            <w:tcW w:w="1350" w:type="dxa"/>
            <w:vAlign w:val="center"/>
          </w:tcPr>
          <w:p w14:paraId="77737562" w14:textId="77777777" w:rsidR="004F2AF4" w:rsidRPr="00EF7CEF" w:rsidRDefault="004F2AF4" w:rsidP="000E480D">
            <w:pPr>
              <w:tabs>
                <w:tab w:val="decimal" w:pos="970"/>
              </w:tabs>
              <w:ind w:left="-108"/>
              <w:rPr>
                <w:rFonts w:cs="Times New Roman"/>
              </w:rPr>
            </w:pPr>
          </w:p>
        </w:tc>
      </w:tr>
      <w:tr w:rsidR="00163FD2" w:rsidRPr="00EF7CEF" w14:paraId="58320699" w14:textId="77777777" w:rsidTr="000066B1">
        <w:tc>
          <w:tcPr>
            <w:tcW w:w="6210" w:type="dxa"/>
          </w:tcPr>
          <w:p w14:paraId="53542347" w14:textId="77777777" w:rsidR="00163FD2" w:rsidRPr="00EF7CEF" w:rsidRDefault="00163FD2" w:rsidP="00163FD2">
            <w:pPr>
              <w:tabs>
                <w:tab w:val="left" w:pos="540"/>
              </w:tabs>
              <w:jc w:val="thaiDistribute"/>
              <w:rPr>
                <w:rFonts w:cs="Times New Roman"/>
              </w:rPr>
            </w:pPr>
            <w:r w:rsidRPr="00EF7CEF">
              <w:rPr>
                <w:rFonts w:cs="Times New Roman"/>
                <w:lang w:val="en-US"/>
              </w:rPr>
              <w:t>Thailand</w:t>
            </w:r>
          </w:p>
        </w:tc>
        <w:tc>
          <w:tcPr>
            <w:tcW w:w="1350" w:type="dxa"/>
            <w:vAlign w:val="center"/>
          </w:tcPr>
          <w:p w14:paraId="5DDA3023" w14:textId="00876A3E" w:rsidR="00163FD2" w:rsidRPr="00EF7CEF" w:rsidRDefault="001960A8" w:rsidP="000E480D">
            <w:pPr>
              <w:tabs>
                <w:tab w:val="decimal" w:pos="973"/>
              </w:tabs>
              <w:ind w:left="-108"/>
            </w:pPr>
            <w:r w:rsidRPr="001960A8">
              <w:t>763,</w:t>
            </w:r>
            <w:r w:rsidR="000B5C3B">
              <w:t>100</w:t>
            </w:r>
          </w:p>
        </w:tc>
        <w:tc>
          <w:tcPr>
            <w:tcW w:w="270" w:type="dxa"/>
          </w:tcPr>
          <w:p w14:paraId="16758449" w14:textId="77777777" w:rsidR="00163FD2" w:rsidRPr="00EF7CEF" w:rsidRDefault="00163FD2" w:rsidP="00163FD2">
            <w:pPr>
              <w:tabs>
                <w:tab w:val="decimal" w:pos="1044"/>
              </w:tabs>
            </w:pPr>
          </w:p>
        </w:tc>
        <w:tc>
          <w:tcPr>
            <w:tcW w:w="1350" w:type="dxa"/>
            <w:vAlign w:val="center"/>
          </w:tcPr>
          <w:p w14:paraId="3560A8A1" w14:textId="0644955E" w:rsidR="00163FD2" w:rsidRPr="00EF7CEF" w:rsidRDefault="00163FD2" w:rsidP="000E480D">
            <w:pPr>
              <w:tabs>
                <w:tab w:val="decimal" w:pos="970"/>
              </w:tabs>
              <w:ind w:left="-108"/>
            </w:pPr>
            <w:r>
              <w:t>744,136</w:t>
            </w:r>
          </w:p>
        </w:tc>
      </w:tr>
      <w:tr w:rsidR="00163FD2" w:rsidRPr="00EF7CEF" w14:paraId="453D924F" w14:textId="77777777" w:rsidTr="000066B1">
        <w:tc>
          <w:tcPr>
            <w:tcW w:w="6210" w:type="dxa"/>
          </w:tcPr>
          <w:p w14:paraId="1233FAD2" w14:textId="77777777" w:rsidR="00163FD2" w:rsidRPr="00EF7CEF" w:rsidRDefault="00163FD2" w:rsidP="00163FD2">
            <w:pPr>
              <w:tabs>
                <w:tab w:val="left" w:pos="540"/>
              </w:tabs>
              <w:jc w:val="thaiDistribute"/>
              <w:rPr>
                <w:rFonts w:cs="Times New Roman"/>
                <w:lang w:val="en-US"/>
              </w:rPr>
            </w:pPr>
            <w:r w:rsidRPr="00EF7CEF">
              <w:rPr>
                <w:rFonts w:cs="Times New Roman"/>
              </w:rPr>
              <w:t>International</w:t>
            </w:r>
          </w:p>
        </w:tc>
        <w:tc>
          <w:tcPr>
            <w:tcW w:w="1350" w:type="dxa"/>
            <w:tcBorders>
              <w:bottom w:val="single" w:sz="4" w:space="0" w:color="auto"/>
            </w:tcBorders>
            <w:vAlign w:val="center"/>
          </w:tcPr>
          <w:p w14:paraId="6F29F898" w14:textId="39297EED" w:rsidR="00163FD2" w:rsidRPr="00EF7CEF" w:rsidRDefault="001960A8" w:rsidP="000E480D">
            <w:pPr>
              <w:tabs>
                <w:tab w:val="decimal" w:pos="973"/>
              </w:tabs>
              <w:ind w:left="-108"/>
              <w:rPr>
                <w:rFonts w:cs="Times New Roman"/>
              </w:rPr>
            </w:pPr>
            <w:r w:rsidRPr="001960A8">
              <w:rPr>
                <w:rFonts w:cs="Times New Roman"/>
              </w:rPr>
              <w:t>76,444</w:t>
            </w:r>
          </w:p>
        </w:tc>
        <w:tc>
          <w:tcPr>
            <w:tcW w:w="270" w:type="dxa"/>
          </w:tcPr>
          <w:p w14:paraId="3832C2CD" w14:textId="77777777" w:rsidR="00163FD2" w:rsidRPr="00EF7CEF" w:rsidRDefault="00163FD2" w:rsidP="00163FD2">
            <w:pPr>
              <w:tabs>
                <w:tab w:val="decimal" w:pos="1044"/>
                <w:tab w:val="decimal" w:pos="1179"/>
              </w:tabs>
              <w:rPr>
                <w:rFonts w:cs="Times New Roman"/>
              </w:rPr>
            </w:pPr>
          </w:p>
        </w:tc>
        <w:tc>
          <w:tcPr>
            <w:tcW w:w="1350" w:type="dxa"/>
            <w:tcBorders>
              <w:top w:val="nil"/>
              <w:left w:val="nil"/>
              <w:bottom w:val="single" w:sz="4" w:space="0" w:color="auto"/>
              <w:right w:val="nil"/>
            </w:tcBorders>
            <w:vAlign w:val="center"/>
          </w:tcPr>
          <w:p w14:paraId="0E67F563" w14:textId="1022E65B" w:rsidR="00163FD2" w:rsidRPr="00DF2E6F" w:rsidRDefault="00163FD2" w:rsidP="000E480D">
            <w:pPr>
              <w:tabs>
                <w:tab w:val="decimal" w:pos="970"/>
              </w:tabs>
              <w:ind w:left="-108"/>
            </w:pPr>
            <w:r>
              <w:rPr>
                <w:rFonts w:cs="Times New Roman"/>
              </w:rPr>
              <w:t>78,417</w:t>
            </w:r>
          </w:p>
        </w:tc>
      </w:tr>
      <w:tr w:rsidR="00163FD2" w:rsidRPr="00EF7CEF" w14:paraId="24BF8CCC" w14:textId="77777777" w:rsidTr="000066B1">
        <w:tc>
          <w:tcPr>
            <w:tcW w:w="6210" w:type="dxa"/>
          </w:tcPr>
          <w:p w14:paraId="6622B524" w14:textId="77777777" w:rsidR="00163FD2" w:rsidRPr="00EF7CEF" w:rsidRDefault="00163FD2" w:rsidP="00163FD2">
            <w:pPr>
              <w:tabs>
                <w:tab w:val="left" w:pos="540"/>
              </w:tabs>
              <w:jc w:val="thaiDistribute"/>
              <w:rPr>
                <w:rFonts w:cs="Times New Roman"/>
              </w:rPr>
            </w:pPr>
            <w:r w:rsidRPr="00EF7CEF">
              <w:rPr>
                <w:rFonts w:cs="Times New Roman"/>
                <w:b/>
                <w:bCs/>
              </w:rPr>
              <w:t>Total</w:t>
            </w:r>
          </w:p>
        </w:tc>
        <w:tc>
          <w:tcPr>
            <w:tcW w:w="1350" w:type="dxa"/>
            <w:tcBorders>
              <w:top w:val="single" w:sz="4" w:space="0" w:color="auto"/>
            </w:tcBorders>
          </w:tcPr>
          <w:p w14:paraId="5C8C1B1D" w14:textId="2F974E92" w:rsidR="00163FD2" w:rsidRPr="00DF2E6F" w:rsidRDefault="001960A8" w:rsidP="000E480D">
            <w:pPr>
              <w:tabs>
                <w:tab w:val="decimal" w:pos="973"/>
              </w:tabs>
              <w:spacing w:line="240" w:lineRule="atLeast"/>
              <w:ind w:left="-110" w:right="-107"/>
              <w:rPr>
                <w:rFonts w:cs="Times New Roman"/>
                <w:b/>
                <w:bCs/>
              </w:rPr>
            </w:pPr>
            <w:r w:rsidRPr="001960A8">
              <w:rPr>
                <w:rFonts w:cs="Times New Roman"/>
                <w:b/>
                <w:bCs/>
              </w:rPr>
              <w:t>839,54</w:t>
            </w:r>
            <w:r w:rsidR="000B5C3B">
              <w:rPr>
                <w:rFonts w:cs="Times New Roman"/>
                <w:b/>
                <w:bCs/>
              </w:rPr>
              <w:t>4</w:t>
            </w:r>
          </w:p>
        </w:tc>
        <w:tc>
          <w:tcPr>
            <w:tcW w:w="270" w:type="dxa"/>
          </w:tcPr>
          <w:p w14:paraId="05F91D1A" w14:textId="77777777" w:rsidR="00163FD2" w:rsidRPr="00EF7CEF" w:rsidRDefault="00163FD2" w:rsidP="00163FD2">
            <w:pPr>
              <w:tabs>
                <w:tab w:val="decimal" w:pos="1044"/>
                <w:tab w:val="decimal" w:pos="1179"/>
              </w:tabs>
              <w:rPr>
                <w:rFonts w:cs="Times New Roman"/>
                <w:b/>
                <w:bCs/>
              </w:rPr>
            </w:pPr>
          </w:p>
        </w:tc>
        <w:tc>
          <w:tcPr>
            <w:tcW w:w="1350" w:type="dxa"/>
            <w:tcBorders>
              <w:top w:val="single" w:sz="4" w:space="0" w:color="auto"/>
              <w:left w:val="nil"/>
              <w:bottom w:val="nil"/>
              <w:right w:val="nil"/>
            </w:tcBorders>
          </w:tcPr>
          <w:p w14:paraId="40DE21B2" w14:textId="25EBF52C" w:rsidR="00163FD2" w:rsidRPr="00DF2E6F" w:rsidRDefault="00163FD2" w:rsidP="000E480D">
            <w:pPr>
              <w:tabs>
                <w:tab w:val="decimal" w:pos="970"/>
              </w:tabs>
              <w:ind w:left="-108"/>
              <w:rPr>
                <w:b/>
                <w:bCs/>
              </w:rPr>
            </w:pPr>
            <w:r>
              <w:rPr>
                <w:rFonts w:cs="Times New Roman"/>
                <w:b/>
                <w:bCs/>
              </w:rPr>
              <w:t>822,553</w:t>
            </w:r>
          </w:p>
        </w:tc>
      </w:tr>
      <w:tr w:rsidR="00163FD2" w:rsidRPr="00EF7CEF" w14:paraId="3B71D7D4" w14:textId="77777777" w:rsidTr="000066B1">
        <w:tc>
          <w:tcPr>
            <w:tcW w:w="6210" w:type="dxa"/>
          </w:tcPr>
          <w:p w14:paraId="63892D7F" w14:textId="77777777" w:rsidR="00163FD2" w:rsidRPr="00EF7CEF" w:rsidRDefault="00163FD2" w:rsidP="00163FD2">
            <w:pPr>
              <w:tabs>
                <w:tab w:val="left" w:pos="540"/>
              </w:tabs>
              <w:jc w:val="thaiDistribute"/>
              <w:rPr>
                <w:rFonts w:cs="Times New Roman"/>
                <w:i/>
                <w:iCs/>
              </w:rPr>
            </w:pPr>
            <w:r w:rsidRPr="00EF7CEF">
              <w:rPr>
                <w:rFonts w:cs="Times New Roman"/>
                <w:i/>
                <w:iCs/>
              </w:rPr>
              <w:t xml:space="preserve">Less </w:t>
            </w:r>
            <w:r w:rsidRPr="00EF7CEF">
              <w:rPr>
                <w:rFonts w:cs="Times New Roman"/>
              </w:rPr>
              <w:t>volume rebates</w:t>
            </w:r>
          </w:p>
        </w:tc>
        <w:tc>
          <w:tcPr>
            <w:tcW w:w="1350" w:type="dxa"/>
            <w:tcBorders>
              <w:bottom w:val="single" w:sz="4" w:space="0" w:color="auto"/>
            </w:tcBorders>
          </w:tcPr>
          <w:p w14:paraId="20A3549A" w14:textId="611E0CAE" w:rsidR="00163FD2" w:rsidRPr="002E6E7E" w:rsidRDefault="001960A8" w:rsidP="000E480D">
            <w:pPr>
              <w:tabs>
                <w:tab w:val="decimal" w:pos="973"/>
              </w:tabs>
              <w:ind w:left="-108"/>
              <w:rPr>
                <w:rFonts w:cstheme="minorBidi"/>
                <w:lang w:val="en-US"/>
              </w:rPr>
            </w:pPr>
            <w:r w:rsidRPr="001960A8">
              <w:rPr>
                <w:rFonts w:cstheme="minorBidi"/>
                <w:lang w:val="en-US"/>
              </w:rPr>
              <w:t>(15,45</w:t>
            </w:r>
            <w:r w:rsidR="000B5C3B">
              <w:rPr>
                <w:rFonts w:cstheme="minorBidi"/>
                <w:lang w:val="en-US"/>
              </w:rPr>
              <w:t>4</w:t>
            </w:r>
            <w:r w:rsidRPr="001960A8">
              <w:rPr>
                <w:rFonts w:cstheme="minorBidi"/>
                <w:lang w:val="en-US"/>
              </w:rPr>
              <w:t>)</w:t>
            </w:r>
          </w:p>
        </w:tc>
        <w:tc>
          <w:tcPr>
            <w:tcW w:w="270" w:type="dxa"/>
          </w:tcPr>
          <w:p w14:paraId="34F16E44" w14:textId="77777777" w:rsidR="00163FD2" w:rsidRPr="00EF7CEF" w:rsidRDefault="00163FD2" w:rsidP="00163FD2">
            <w:pPr>
              <w:tabs>
                <w:tab w:val="decimal" w:pos="1044"/>
                <w:tab w:val="decimal" w:pos="1179"/>
              </w:tabs>
              <w:rPr>
                <w:rFonts w:cs="Times New Roman"/>
              </w:rPr>
            </w:pPr>
          </w:p>
        </w:tc>
        <w:tc>
          <w:tcPr>
            <w:tcW w:w="1350" w:type="dxa"/>
            <w:tcBorders>
              <w:top w:val="nil"/>
              <w:left w:val="nil"/>
              <w:bottom w:val="single" w:sz="4" w:space="0" w:color="auto"/>
              <w:right w:val="nil"/>
            </w:tcBorders>
          </w:tcPr>
          <w:p w14:paraId="2D1FE3C5" w14:textId="682950BB" w:rsidR="00163FD2" w:rsidRPr="00DF2E6F" w:rsidRDefault="00163FD2" w:rsidP="000E480D">
            <w:pPr>
              <w:tabs>
                <w:tab w:val="decimal" w:pos="970"/>
              </w:tabs>
              <w:ind w:left="-108"/>
            </w:pPr>
            <w:r>
              <w:rPr>
                <w:rFonts w:cs="Times New Roman"/>
              </w:rPr>
              <w:t>(23,82</w:t>
            </w:r>
            <w:r>
              <w:rPr>
                <w:rFonts w:cstheme="minorBidi"/>
                <w:lang w:val="en-US"/>
              </w:rPr>
              <w:t>2</w:t>
            </w:r>
            <w:r>
              <w:rPr>
                <w:rFonts w:cs="Times New Roman"/>
              </w:rPr>
              <w:t>)</w:t>
            </w:r>
          </w:p>
        </w:tc>
      </w:tr>
      <w:tr w:rsidR="00163FD2" w:rsidRPr="00EF7CEF" w14:paraId="017ACA83" w14:textId="77777777" w:rsidTr="000066B1">
        <w:tc>
          <w:tcPr>
            <w:tcW w:w="6210" w:type="dxa"/>
          </w:tcPr>
          <w:p w14:paraId="1971C300" w14:textId="77777777" w:rsidR="00163FD2" w:rsidRPr="00EF7CEF" w:rsidRDefault="00163FD2" w:rsidP="00163FD2">
            <w:pPr>
              <w:tabs>
                <w:tab w:val="left" w:pos="540"/>
              </w:tabs>
              <w:jc w:val="thaiDistribute"/>
              <w:rPr>
                <w:rFonts w:cs="Times New Roman"/>
                <w:b/>
                <w:bCs/>
              </w:rPr>
            </w:pPr>
            <w:r w:rsidRPr="00EF7CEF">
              <w:rPr>
                <w:rFonts w:cs="Times New Roman"/>
                <w:b/>
                <w:bCs/>
              </w:rPr>
              <w:t>Net</w:t>
            </w:r>
          </w:p>
        </w:tc>
        <w:tc>
          <w:tcPr>
            <w:tcW w:w="1350" w:type="dxa"/>
            <w:tcBorders>
              <w:top w:val="single" w:sz="4" w:space="0" w:color="auto"/>
              <w:bottom w:val="double" w:sz="4" w:space="0" w:color="auto"/>
            </w:tcBorders>
          </w:tcPr>
          <w:p w14:paraId="3C528874" w14:textId="2FB1465B" w:rsidR="00163FD2" w:rsidRPr="00EF7CEF" w:rsidRDefault="001960A8" w:rsidP="000E480D">
            <w:pPr>
              <w:tabs>
                <w:tab w:val="decimal" w:pos="973"/>
              </w:tabs>
              <w:ind w:left="-108"/>
              <w:rPr>
                <w:rFonts w:cs="Times New Roman"/>
                <w:b/>
                <w:bCs/>
              </w:rPr>
            </w:pPr>
            <w:r w:rsidRPr="001960A8">
              <w:rPr>
                <w:rFonts w:cs="Times New Roman"/>
                <w:b/>
                <w:bCs/>
              </w:rPr>
              <w:t>824,0</w:t>
            </w:r>
            <w:r w:rsidR="00501D2E">
              <w:rPr>
                <w:rFonts w:cs="Times New Roman"/>
                <w:b/>
                <w:bCs/>
              </w:rPr>
              <w:t>90</w:t>
            </w:r>
          </w:p>
        </w:tc>
        <w:tc>
          <w:tcPr>
            <w:tcW w:w="270" w:type="dxa"/>
          </w:tcPr>
          <w:p w14:paraId="45499F7C" w14:textId="77777777" w:rsidR="00163FD2" w:rsidRPr="00EF7CEF" w:rsidRDefault="00163FD2" w:rsidP="00163FD2">
            <w:pPr>
              <w:tabs>
                <w:tab w:val="decimal" w:pos="1044"/>
                <w:tab w:val="decimal" w:pos="1179"/>
              </w:tabs>
              <w:rPr>
                <w:rFonts w:cs="Times New Roman"/>
              </w:rPr>
            </w:pPr>
          </w:p>
        </w:tc>
        <w:tc>
          <w:tcPr>
            <w:tcW w:w="1350" w:type="dxa"/>
            <w:tcBorders>
              <w:top w:val="single" w:sz="4" w:space="0" w:color="auto"/>
              <w:left w:val="nil"/>
              <w:bottom w:val="double" w:sz="4" w:space="0" w:color="auto"/>
              <w:right w:val="nil"/>
            </w:tcBorders>
          </w:tcPr>
          <w:p w14:paraId="34782D9E" w14:textId="140AF52C" w:rsidR="00163FD2" w:rsidRPr="00DF2E6F" w:rsidRDefault="00163FD2" w:rsidP="000E480D">
            <w:pPr>
              <w:tabs>
                <w:tab w:val="decimal" w:pos="970"/>
              </w:tabs>
              <w:ind w:left="-108"/>
              <w:rPr>
                <w:b/>
                <w:bCs/>
              </w:rPr>
            </w:pPr>
            <w:r>
              <w:rPr>
                <w:rFonts w:cs="Times New Roman"/>
                <w:b/>
                <w:bCs/>
              </w:rPr>
              <w:t>798,731</w:t>
            </w:r>
          </w:p>
        </w:tc>
      </w:tr>
      <w:tr w:rsidR="00163FD2" w:rsidRPr="00EF7CEF" w14:paraId="437DD7E2" w14:textId="77777777" w:rsidTr="000066B1">
        <w:trPr>
          <w:trHeight w:val="251"/>
        </w:trPr>
        <w:tc>
          <w:tcPr>
            <w:tcW w:w="6210" w:type="dxa"/>
          </w:tcPr>
          <w:p w14:paraId="5EB7BB56" w14:textId="77777777" w:rsidR="00163FD2" w:rsidRPr="002210B9" w:rsidRDefault="00163FD2" w:rsidP="00163FD2">
            <w:pPr>
              <w:tabs>
                <w:tab w:val="left" w:pos="540"/>
              </w:tabs>
              <w:spacing w:line="720" w:lineRule="auto"/>
              <w:jc w:val="thaiDistribute"/>
              <w:rPr>
                <w:rFonts w:cs="Times New Roman"/>
                <w:b/>
                <w:bCs/>
                <w:sz w:val="4"/>
                <w:szCs w:val="4"/>
              </w:rPr>
            </w:pPr>
          </w:p>
        </w:tc>
        <w:tc>
          <w:tcPr>
            <w:tcW w:w="1350" w:type="dxa"/>
            <w:tcBorders>
              <w:top w:val="double" w:sz="4" w:space="0" w:color="auto"/>
            </w:tcBorders>
          </w:tcPr>
          <w:p w14:paraId="499AB17A" w14:textId="77777777" w:rsidR="00163FD2" w:rsidRPr="002210B9" w:rsidRDefault="00163FD2" w:rsidP="000E480D">
            <w:pPr>
              <w:tabs>
                <w:tab w:val="decimal" w:pos="973"/>
                <w:tab w:val="decimal" w:pos="1235"/>
              </w:tabs>
              <w:spacing w:line="720" w:lineRule="auto"/>
              <w:ind w:left="-108"/>
              <w:rPr>
                <w:rFonts w:cs="Times New Roman"/>
                <w:b/>
                <w:bCs/>
                <w:sz w:val="4"/>
                <w:szCs w:val="4"/>
              </w:rPr>
            </w:pPr>
          </w:p>
        </w:tc>
        <w:tc>
          <w:tcPr>
            <w:tcW w:w="270" w:type="dxa"/>
          </w:tcPr>
          <w:p w14:paraId="4E977574" w14:textId="77777777" w:rsidR="00163FD2" w:rsidRPr="002210B9" w:rsidRDefault="00163FD2" w:rsidP="00163FD2">
            <w:pPr>
              <w:tabs>
                <w:tab w:val="decimal" w:pos="1044"/>
                <w:tab w:val="decimal" w:pos="1179"/>
              </w:tabs>
              <w:spacing w:line="720" w:lineRule="auto"/>
              <w:rPr>
                <w:rFonts w:cs="Times New Roman"/>
                <w:sz w:val="4"/>
                <w:szCs w:val="4"/>
              </w:rPr>
            </w:pPr>
          </w:p>
        </w:tc>
        <w:tc>
          <w:tcPr>
            <w:tcW w:w="1350" w:type="dxa"/>
            <w:tcBorders>
              <w:top w:val="double" w:sz="4" w:space="0" w:color="auto"/>
              <w:left w:val="nil"/>
              <w:bottom w:val="nil"/>
              <w:right w:val="nil"/>
            </w:tcBorders>
          </w:tcPr>
          <w:p w14:paraId="2381BEB4" w14:textId="77777777" w:rsidR="00163FD2" w:rsidRPr="002210B9" w:rsidRDefault="00163FD2" w:rsidP="000E480D">
            <w:pPr>
              <w:tabs>
                <w:tab w:val="decimal" w:pos="970"/>
              </w:tabs>
              <w:spacing w:line="720" w:lineRule="auto"/>
              <w:ind w:left="-108"/>
              <w:rPr>
                <w:rFonts w:cs="Times New Roman"/>
                <w:b/>
                <w:bCs/>
                <w:sz w:val="4"/>
                <w:szCs w:val="4"/>
              </w:rPr>
            </w:pPr>
          </w:p>
        </w:tc>
      </w:tr>
      <w:tr w:rsidR="00163FD2" w:rsidRPr="00EF7CEF" w14:paraId="4E4EB04F" w14:textId="77777777" w:rsidTr="000066B1">
        <w:tc>
          <w:tcPr>
            <w:tcW w:w="6210" w:type="dxa"/>
          </w:tcPr>
          <w:p w14:paraId="4DCFC06F" w14:textId="77777777" w:rsidR="00163FD2" w:rsidRPr="00EF7CEF" w:rsidRDefault="00163FD2" w:rsidP="00163FD2">
            <w:pPr>
              <w:tabs>
                <w:tab w:val="left" w:pos="540"/>
              </w:tabs>
              <w:jc w:val="thaiDistribute"/>
              <w:rPr>
                <w:rFonts w:cs="Times New Roman"/>
                <w:b/>
                <w:bCs/>
                <w:lang w:val="en-US"/>
              </w:rPr>
            </w:pPr>
            <w:r w:rsidRPr="00EF7CEF">
              <w:rPr>
                <w:rFonts w:cs="Times New Roman"/>
                <w:b/>
                <w:bCs/>
                <w:lang w:val="en-US"/>
              </w:rPr>
              <w:t>Distribution channels</w:t>
            </w:r>
          </w:p>
        </w:tc>
        <w:tc>
          <w:tcPr>
            <w:tcW w:w="1350" w:type="dxa"/>
          </w:tcPr>
          <w:p w14:paraId="3616392B" w14:textId="77777777" w:rsidR="00163FD2" w:rsidRPr="00EF7CEF" w:rsidRDefault="00163FD2" w:rsidP="000E480D">
            <w:pPr>
              <w:tabs>
                <w:tab w:val="decimal" w:pos="973"/>
                <w:tab w:val="decimal" w:pos="1235"/>
              </w:tabs>
              <w:spacing w:line="240" w:lineRule="atLeast"/>
              <w:ind w:left="-108" w:right="-108"/>
              <w:jc w:val="center"/>
              <w:rPr>
                <w:rFonts w:cs="Times New Roman"/>
                <w:lang w:val="en-US"/>
              </w:rPr>
            </w:pPr>
          </w:p>
        </w:tc>
        <w:tc>
          <w:tcPr>
            <w:tcW w:w="270" w:type="dxa"/>
          </w:tcPr>
          <w:p w14:paraId="0D9BEE1B" w14:textId="77777777" w:rsidR="00163FD2" w:rsidRPr="00EF7CEF" w:rsidRDefault="00163FD2" w:rsidP="00163FD2">
            <w:pPr>
              <w:spacing w:line="240" w:lineRule="atLeast"/>
              <w:ind w:left="-108" w:right="-108"/>
              <w:rPr>
                <w:rFonts w:cs="Times New Roman"/>
                <w:lang w:val="en-US"/>
              </w:rPr>
            </w:pPr>
          </w:p>
        </w:tc>
        <w:tc>
          <w:tcPr>
            <w:tcW w:w="1350" w:type="dxa"/>
          </w:tcPr>
          <w:p w14:paraId="320A403A" w14:textId="77777777" w:rsidR="00163FD2" w:rsidRPr="00EF7CEF" w:rsidRDefault="00163FD2" w:rsidP="000E480D">
            <w:pPr>
              <w:tabs>
                <w:tab w:val="decimal" w:pos="970"/>
              </w:tabs>
              <w:spacing w:line="240" w:lineRule="atLeast"/>
              <w:ind w:left="-108" w:right="-108"/>
              <w:jc w:val="center"/>
              <w:rPr>
                <w:rFonts w:cs="Times New Roman"/>
                <w:lang w:val="en-US"/>
              </w:rPr>
            </w:pPr>
          </w:p>
        </w:tc>
      </w:tr>
      <w:tr w:rsidR="00163FD2" w:rsidRPr="00EF7CEF" w14:paraId="66E039EB" w14:textId="77777777" w:rsidTr="000066B1">
        <w:tc>
          <w:tcPr>
            <w:tcW w:w="6210" w:type="dxa"/>
          </w:tcPr>
          <w:p w14:paraId="3BCEAC3A" w14:textId="77777777" w:rsidR="00163FD2" w:rsidRPr="00EF7CEF" w:rsidRDefault="00163FD2" w:rsidP="00163FD2">
            <w:pPr>
              <w:tabs>
                <w:tab w:val="left" w:pos="540"/>
              </w:tabs>
              <w:jc w:val="thaiDistribute"/>
              <w:rPr>
                <w:rFonts w:cs="Times New Roman"/>
              </w:rPr>
            </w:pPr>
            <w:r w:rsidRPr="00EF7CEF">
              <w:rPr>
                <w:rFonts w:cs="Times New Roman"/>
                <w:lang w:val="en-US"/>
              </w:rPr>
              <w:t>Domestic sales</w:t>
            </w:r>
          </w:p>
        </w:tc>
        <w:tc>
          <w:tcPr>
            <w:tcW w:w="1350" w:type="dxa"/>
            <w:vAlign w:val="center"/>
          </w:tcPr>
          <w:p w14:paraId="02B20BA2" w14:textId="1C440F14" w:rsidR="00163FD2" w:rsidRPr="00EF7CEF" w:rsidRDefault="001960A8" w:rsidP="000E480D">
            <w:pPr>
              <w:tabs>
                <w:tab w:val="decimal" w:pos="973"/>
              </w:tabs>
              <w:ind w:left="-108"/>
              <w:rPr>
                <w:rFonts w:cs="Times New Roman"/>
              </w:rPr>
            </w:pPr>
            <w:r w:rsidRPr="001960A8">
              <w:rPr>
                <w:rFonts w:cs="Times New Roman"/>
              </w:rPr>
              <w:t>642,990</w:t>
            </w:r>
          </w:p>
        </w:tc>
        <w:tc>
          <w:tcPr>
            <w:tcW w:w="270" w:type="dxa"/>
          </w:tcPr>
          <w:p w14:paraId="0375022C" w14:textId="77777777" w:rsidR="00163FD2" w:rsidRPr="00EF7CEF" w:rsidRDefault="00163FD2" w:rsidP="00163FD2">
            <w:pPr>
              <w:tabs>
                <w:tab w:val="decimal" w:pos="1044"/>
              </w:tabs>
              <w:rPr>
                <w:rFonts w:cs="Times New Roman"/>
              </w:rPr>
            </w:pPr>
          </w:p>
        </w:tc>
        <w:tc>
          <w:tcPr>
            <w:tcW w:w="1350" w:type="dxa"/>
            <w:vAlign w:val="center"/>
          </w:tcPr>
          <w:p w14:paraId="3AE10DEE" w14:textId="036C474B" w:rsidR="00163FD2" w:rsidRPr="00EF7CEF" w:rsidRDefault="00163FD2" w:rsidP="000E480D">
            <w:pPr>
              <w:tabs>
                <w:tab w:val="decimal" w:pos="970"/>
              </w:tabs>
              <w:ind w:left="-108"/>
              <w:rPr>
                <w:rFonts w:cs="Times New Roman"/>
              </w:rPr>
            </w:pPr>
            <w:r>
              <w:rPr>
                <w:rFonts w:cs="Times New Roman"/>
              </w:rPr>
              <w:t>62</w:t>
            </w:r>
            <w:r>
              <w:rPr>
                <w:rFonts w:cstheme="minorBidi"/>
                <w:lang w:val="en-US"/>
              </w:rPr>
              <w:t>6</w:t>
            </w:r>
            <w:r>
              <w:rPr>
                <w:rFonts w:cs="Times New Roman"/>
              </w:rPr>
              <w:t>,102</w:t>
            </w:r>
          </w:p>
        </w:tc>
      </w:tr>
      <w:tr w:rsidR="00163FD2" w:rsidRPr="00EF7CEF" w14:paraId="79CF453E" w14:textId="77777777" w:rsidTr="000066B1">
        <w:tc>
          <w:tcPr>
            <w:tcW w:w="6210" w:type="dxa"/>
          </w:tcPr>
          <w:p w14:paraId="431ACE74" w14:textId="77777777" w:rsidR="00163FD2" w:rsidRPr="00EF7CEF" w:rsidRDefault="00163FD2" w:rsidP="00163FD2">
            <w:pPr>
              <w:tabs>
                <w:tab w:val="left" w:pos="540"/>
              </w:tabs>
              <w:jc w:val="thaiDistribute"/>
              <w:rPr>
                <w:rFonts w:cs="Times New Roman"/>
              </w:rPr>
            </w:pPr>
            <w:r w:rsidRPr="00EF7CEF">
              <w:rPr>
                <w:rFonts w:cs="Times New Roman"/>
              </w:rPr>
              <w:t>Industrial</w:t>
            </w:r>
          </w:p>
        </w:tc>
        <w:tc>
          <w:tcPr>
            <w:tcW w:w="1350" w:type="dxa"/>
            <w:vAlign w:val="center"/>
          </w:tcPr>
          <w:p w14:paraId="766F090F" w14:textId="0DEDF90C" w:rsidR="00163FD2" w:rsidRPr="00EF7CEF" w:rsidRDefault="001960A8" w:rsidP="000E480D">
            <w:pPr>
              <w:tabs>
                <w:tab w:val="decimal" w:pos="973"/>
              </w:tabs>
              <w:ind w:left="-108"/>
              <w:rPr>
                <w:rFonts w:cs="Times New Roman"/>
              </w:rPr>
            </w:pPr>
            <w:r w:rsidRPr="001960A8">
              <w:rPr>
                <w:rFonts w:cs="Times New Roman"/>
              </w:rPr>
              <w:t>108,716</w:t>
            </w:r>
          </w:p>
        </w:tc>
        <w:tc>
          <w:tcPr>
            <w:tcW w:w="270" w:type="dxa"/>
          </w:tcPr>
          <w:p w14:paraId="1CBB8B3F" w14:textId="77777777" w:rsidR="00163FD2" w:rsidRPr="00EF7CEF" w:rsidRDefault="00163FD2" w:rsidP="00163FD2">
            <w:pPr>
              <w:tabs>
                <w:tab w:val="decimal" w:pos="1044"/>
                <w:tab w:val="decimal" w:pos="1179"/>
              </w:tabs>
              <w:rPr>
                <w:rFonts w:cs="Times New Roman"/>
              </w:rPr>
            </w:pPr>
          </w:p>
        </w:tc>
        <w:tc>
          <w:tcPr>
            <w:tcW w:w="1350" w:type="dxa"/>
            <w:vAlign w:val="center"/>
          </w:tcPr>
          <w:p w14:paraId="61D9C108" w14:textId="6BF7C576" w:rsidR="00163FD2" w:rsidRPr="00EF7CEF" w:rsidRDefault="00163FD2" w:rsidP="000E480D">
            <w:pPr>
              <w:tabs>
                <w:tab w:val="decimal" w:pos="970"/>
              </w:tabs>
              <w:ind w:left="-108"/>
              <w:rPr>
                <w:rFonts w:cs="Times New Roman"/>
              </w:rPr>
            </w:pPr>
            <w:r>
              <w:rPr>
                <w:rFonts w:cs="Times New Roman"/>
              </w:rPr>
              <w:t>104,481</w:t>
            </w:r>
          </w:p>
        </w:tc>
      </w:tr>
      <w:tr w:rsidR="00163FD2" w:rsidRPr="00EF7CEF" w14:paraId="718619B1" w14:textId="77777777" w:rsidTr="000066B1">
        <w:tc>
          <w:tcPr>
            <w:tcW w:w="6210" w:type="dxa"/>
          </w:tcPr>
          <w:p w14:paraId="1FA04699" w14:textId="77777777" w:rsidR="00163FD2" w:rsidRPr="00EF7CEF" w:rsidRDefault="00163FD2" w:rsidP="00163FD2">
            <w:pPr>
              <w:tabs>
                <w:tab w:val="left" w:pos="540"/>
              </w:tabs>
              <w:jc w:val="thaiDistribute"/>
              <w:rPr>
                <w:rFonts w:cs="Times New Roman"/>
              </w:rPr>
            </w:pPr>
            <w:r w:rsidRPr="00EF7CEF">
              <w:rPr>
                <w:rFonts w:cs="Times New Roman"/>
              </w:rPr>
              <w:t>Associate</w:t>
            </w:r>
          </w:p>
        </w:tc>
        <w:tc>
          <w:tcPr>
            <w:tcW w:w="1350" w:type="dxa"/>
            <w:vAlign w:val="center"/>
          </w:tcPr>
          <w:p w14:paraId="62C124C9" w14:textId="22CBA9C9" w:rsidR="00163FD2" w:rsidRPr="00DF2E6F" w:rsidRDefault="001960A8" w:rsidP="000E480D">
            <w:pPr>
              <w:tabs>
                <w:tab w:val="decimal" w:pos="973"/>
              </w:tabs>
            </w:pPr>
            <w:r w:rsidRPr="001960A8">
              <w:t>11,39</w:t>
            </w:r>
            <w:r w:rsidR="000B5C3B">
              <w:t>4</w:t>
            </w:r>
          </w:p>
        </w:tc>
        <w:tc>
          <w:tcPr>
            <w:tcW w:w="270" w:type="dxa"/>
          </w:tcPr>
          <w:p w14:paraId="26AD1E9E" w14:textId="77777777" w:rsidR="00163FD2" w:rsidRPr="00EF7CEF" w:rsidRDefault="00163FD2" w:rsidP="00163FD2">
            <w:pPr>
              <w:tabs>
                <w:tab w:val="decimal" w:pos="1044"/>
                <w:tab w:val="decimal" w:pos="1179"/>
              </w:tabs>
              <w:rPr>
                <w:rFonts w:cs="Times New Roman"/>
              </w:rPr>
            </w:pPr>
          </w:p>
        </w:tc>
        <w:tc>
          <w:tcPr>
            <w:tcW w:w="1350" w:type="dxa"/>
            <w:vAlign w:val="center"/>
          </w:tcPr>
          <w:p w14:paraId="5A7C66F1" w14:textId="1B5F2912" w:rsidR="00163FD2" w:rsidRPr="00EF7CEF" w:rsidRDefault="00163FD2" w:rsidP="000E480D">
            <w:pPr>
              <w:tabs>
                <w:tab w:val="decimal" w:pos="970"/>
              </w:tabs>
              <w:ind w:left="-108"/>
              <w:rPr>
                <w:rFonts w:cs="Times New Roman"/>
              </w:rPr>
            </w:pPr>
            <w:r>
              <w:t>13,553</w:t>
            </w:r>
          </w:p>
        </w:tc>
      </w:tr>
      <w:tr w:rsidR="00163FD2" w:rsidRPr="00EF7CEF" w14:paraId="17E9866F" w14:textId="77777777" w:rsidTr="000066B1">
        <w:tc>
          <w:tcPr>
            <w:tcW w:w="6210" w:type="dxa"/>
          </w:tcPr>
          <w:p w14:paraId="40949BF4" w14:textId="77777777" w:rsidR="00163FD2" w:rsidRPr="00EF7CEF" w:rsidRDefault="00163FD2" w:rsidP="00163FD2">
            <w:pPr>
              <w:tabs>
                <w:tab w:val="left" w:pos="540"/>
              </w:tabs>
              <w:jc w:val="thaiDistribute"/>
              <w:rPr>
                <w:rFonts w:cs="Times New Roman"/>
                <w:cs/>
                <w:lang w:val="en-US"/>
              </w:rPr>
            </w:pPr>
            <w:r w:rsidRPr="00EF7CEF">
              <w:rPr>
                <w:rFonts w:cs="Times New Roman"/>
              </w:rPr>
              <w:t>International</w:t>
            </w:r>
          </w:p>
        </w:tc>
        <w:tc>
          <w:tcPr>
            <w:tcW w:w="1350" w:type="dxa"/>
            <w:tcBorders>
              <w:bottom w:val="single" w:sz="4" w:space="0" w:color="auto"/>
            </w:tcBorders>
            <w:vAlign w:val="center"/>
          </w:tcPr>
          <w:p w14:paraId="202FB4D6" w14:textId="3D711C1A" w:rsidR="00163FD2" w:rsidRPr="00DF2E6F" w:rsidRDefault="001960A8" w:rsidP="000E480D">
            <w:pPr>
              <w:tabs>
                <w:tab w:val="decimal" w:pos="973"/>
              </w:tabs>
              <w:ind w:left="-108"/>
            </w:pPr>
            <w:r w:rsidRPr="001960A8">
              <w:t>76,444</w:t>
            </w:r>
          </w:p>
        </w:tc>
        <w:tc>
          <w:tcPr>
            <w:tcW w:w="270" w:type="dxa"/>
          </w:tcPr>
          <w:p w14:paraId="61393D5F" w14:textId="77777777" w:rsidR="00163FD2" w:rsidRPr="00EF7CEF" w:rsidRDefault="00163FD2" w:rsidP="00163FD2">
            <w:pPr>
              <w:tabs>
                <w:tab w:val="decimal" w:pos="1044"/>
                <w:tab w:val="decimal" w:pos="1179"/>
              </w:tabs>
              <w:rPr>
                <w:rFonts w:cs="Times New Roman"/>
              </w:rPr>
            </w:pPr>
          </w:p>
        </w:tc>
        <w:tc>
          <w:tcPr>
            <w:tcW w:w="1350" w:type="dxa"/>
            <w:tcBorders>
              <w:top w:val="nil"/>
              <w:left w:val="nil"/>
              <w:bottom w:val="single" w:sz="4" w:space="0" w:color="auto"/>
              <w:right w:val="nil"/>
            </w:tcBorders>
            <w:vAlign w:val="center"/>
          </w:tcPr>
          <w:p w14:paraId="6BF45839" w14:textId="2CB74BEA" w:rsidR="00163FD2" w:rsidRPr="00EF7CEF" w:rsidRDefault="00163FD2" w:rsidP="000E480D">
            <w:pPr>
              <w:tabs>
                <w:tab w:val="decimal" w:pos="970"/>
              </w:tabs>
              <w:ind w:left="-108"/>
              <w:rPr>
                <w:rFonts w:cs="Times New Roman"/>
              </w:rPr>
            </w:pPr>
            <w:r>
              <w:t>78,417</w:t>
            </w:r>
          </w:p>
        </w:tc>
      </w:tr>
      <w:tr w:rsidR="00163FD2" w:rsidRPr="00EF7CEF" w14:paraId="2D202634" w14:textId="77777777" w:rsidTr="000066B1">
        <w:tc>
          <w:tcPr>
            <w:tcW w:w="6210" w:type="dxa"/>
          </w:tcPr>
          <w:p w14:paraId="4952EBE9" w14:textId="6053D865" w:rsidR="00163FD2" w:rsidRPr="00655D35" w:rsidRDefault="00163FD2" w:rsidP="00163FD2">
            <w:pPr>
              <w:tabs>
                <w:tab w:val="left" w:pos="540"/>
              </w:tabs>
              <w:jc w:val="thaiDistribute"/>
              <w:rPr>
                <w:rFonts w:cs="Times New Roman"/>
                <w:b/>
                <w:bCs/>
              </w:rPr>
            </w:pPr>
            <w:r w:rsidRPr="00655D35">
              <w:rPr>
                <w:rFonts w:cs="Times New Roman"/>
                <w:b/>
                <w:bCs/>
              </w:rPr>
              <w:t>Total</w:t>
            </w:r>
          </w:p>
        </w:tc>
        <w:tc>
          <w:tcPr>
            <w:tcW w:w="1350" w:type="dxa"/>
            <w:tcBorders>
              <w:top w:val="single" w:sz="4" w:space="0" w:color="auto"/>
            </w:tcBorders>
            <w:vAlign w:val="center"/>
          </w:tcPr>
          <w:p w14:paraId="0D31389E" w14:textId="1B4FE040" w:rsidR="00163FD2" w:rsidRPr="00501CF0" w:rsidRDefault="001960A8" w:rsidP="000E480D">
            <w:pPr>
              <w:tabs>
                <w:tab w:val="decimal" w:pos="973"/>
              </w:tabs>
              <w:rPr>
                <w:b/>
                <w:bCs/>
              </w:rPr>
            </w:pPr>
            <w:r w:rsidRPr="001960A8">
              <w:rPr>
                <w:b/>
                <w:bCs/>
              </w:rPr>
              <w:t>839,54</w:t>
            </w:r>
            <w:r w:rsidR="000B5C3B">
              <w:rPr>
                <w:b/>
                <w:bCs/>
              </w:rPr>
              <w:t>4</w:t>
            </w:r>
          </w:p>
        </w:tc>
        <w:tc>
          <w:tcPr>
            <w:tcW w:w="270" w:type="dxa"/>
          </w:tcPr>
          <w:p w14:paraId="3455B940" w14:textId="77777777" w:rsidR="00163FD2" w:rsidRPr="00EF7CEF" w:rsidRDefault="00163FD2" w:rsidP="00163FD2">
            <w:pPr>
              <w:tabs>
                <w:tab w:val="decimal" w:pos="1044"/>
                <w:tab w:val="decimal" w:pos="1179"/>
              </w:tabs>
              <w:rPr>
                <w:rFonts w:cs="Times New Roman"/>
              </w:rPr>
            </w:pPr>
          </w:p>
        </w:tc>
        <w:tc>
          <w:tcPr>
            <w:tcW w:w="1350" w:type="dxa"/>
            <w:tcBorders>
              <w:top w:val="single" w:sz="4" w:space="0" w:color="auto"/>
              <w:left w:val="nil"/>
              <w:bottom w:val="nil"/>
              <w:right w:val="nil"/>
            </w:tcBorders>
          </w:tcPr>
          <w:p w14:paraId="57B09A66" w14:textId="0EE82894" w:rsidR="00163FD2" w:rsidRPr="00501CF0" w:rsidRDefault="00163FD2" w:rsidP="000E480D">
            <w:pPr>
              <w:tabs>
                <w:tab w:val="decimal" w:pos="970"/>
              </w:tabs>
              <w:ind w:left="-108"/>
              <w:rPr>
                <w:b/>
                <w:bCs/>
              </w:rPr>
            </w:pPr>
            <w:r>
              <w:rPr>
                <w:b/>
                <w:bCs/>
              </w:rPr>
              <w:t>822,553</w:t>
            </w:r>
          </w:p>
        </w:tc>
      </w:tr>
      <w:tr w:rsidR="00163FD2" w:rsidRPr="00EF7CEF" w14:paraId="1FFA20AB" w14:textId="77777777" w:rsidTr="000066B1">
        <w:tc>
          <w:tcPr>
            <w:tcW w:w="6210" w:type="dxa"/>
          </w:tcPr>
          <w:p w14:paraId="0985F85F" w14:textId="77777777" w:rsidR="00163FD2" w:rsidRPr="00EF7CEF" w:rsidRDefault="00163FD2" w:rsidP="00163FD2">
            <w:pPr>
              <w:tabs>
                <w:tab w:val="left" w:pos="540"/>
              </w:tabs>
              <w:jc w:val="thaiDistribute"/>
              <w:rPr>
                <w:rFonts w:cs="Times New Roman"/>
                <w:i/>
                <w:iCs/>
              </w:rPr>
            </w:pPr>
            <w:r w:rsidRPr="00EF7CEF">
              <w:rPr>
                <w:rFonts w:cs="Times New Roman"/>
                <w:i/>
                <w:iCs/>
              </w:rPr>
              <w:t xml:space="preserve">Less </w:t>
            </w:r>
            <w:r w:rsidRPr="00EF7CEF">
              <w:rPr>
                <w:rFonts w:cs="Times New Roman"/>
              </w:rPr>
              <w:t>volume rebates</w:t>
            </w:r>
          </w:p>
        </w:tc>
        <w:tc>
          <w:tcPr>
            <w:tcW w:w="1350" w:type="dxa"/>
            <w:tcBorders>
              <w:bottom w:val="single" w:sz="4" w:space="0" w:color="auto"/>
            </w:tcBorders>
          </w:tcPr>
          <w:p w14:paraId="73961B9E" w14:textId="4AD03931" w:rsidR="00163FD2" w:rsidRPr="00DF2E6F" w:rsidRDefault="001960A8" w:rsidP="000E480D">
            <w:pPr>
              <w:tabs>
                <w:tab w:val="decimal" w:pos="973"/>
              </w:tabs>
              <w:ind w:left="-108"/>
            </w:pPr>
            <w:r w:rsidRPr="001960A8">
              <w:t>(15,45</w:t>
            </w:r>
            <w:r w:rsidR="000B5C3B">
              <w:t>4</w:t>
            </w:r>
            <w:r w:rsidRPr="001960A8">
              <w:t>)</w:t>
            </w:r>
          </w:p>
        </w:tc>
        <w:tc>
          <w:tcPr>
            <w:tcW w:w="270" w:type="dxa"/>
          </w:tcPr>
          <w:p w14:paraId="60AE64B2" w14:textId="77777777" w:rsidR="00163FD2" w:rsidRPr="00EF7CEF" w:rsidRDefault="00163FD2" w:rsidP="00163FD2">
            <w:pPr>
              <w:tabs>
                <w:tab w:val="decimal" w:pos="1044"/>
                <w:tab w:val="decimal" w:pos="1179"/>
              </w:tabs>
              <w:rPr>
                <w:rFonts w:cs="Times New Roman"/>
              </w:rPr>
            </w:pPr>
          </w:p>
        </w:tc>
        <w:tc>
          <w:tcPr>
            <w:tcW w:w="1350" w:type="dxa"/>
            <w:tcBorders>
              <w:top w:val="nil"/>
              <w:left w:val="nil"/>
              <w:bottom w:val="single" w:sz="4" w:space="0" w:color="auto"/>
              <w:right w:val="nil"/>
            </w:tcBorders>
          </w:tcPr>
          <w:p w14:paraId="1D59FAE0" w14:textId="7B695DB3" w:rsidR="00163FD2" w:rsidRPr="00EF7CEF" w:rsidRDefault="00163FD2" w:rsidP="000E480D">
            <w:pPr>
              <w:tabs>
                <w:tab w:val="decimal" w:pos="970"/>
              </w:tabs>
              <w:ind w:left="-108"/>
              <w:rPr>
                <w:rFonts w:cs="Times New Roman"/>
              </w:rPr>
            </w:pPr>
            <w:r>
              <w:t>(23,822)</w:t>
            </w:r>
          </w:p>
        </w:tc>
      </w:tr>
      <w:tr w:rsidR="00163FD2" w:rsidRPr="00EF7CEF" w14:paraId="0F2B7192" w14:textId="77777777" w:rsidTr="000066B1">
        <w:tc>
          <w:tcPr>
            <w:tcW w:w="6210" w:type="dxa"/>
          </w:tcPr>
          <w:p w14:paraId="59C409ED" w14:textId="77777777" w:rsidR="00163FD2" w:rsidRPr="00EF7CEF" w:rsidRDefault="00163FD2" w:rsidP="00163FD2">
            <w:pPr>
              <w:tabs>
                <w:tab w:val="left" w:pos="540"/>
              </w:tabs>
              <w:jc w:val="thaiDistribute"/>
              <w:rPr>
                <w:rFonts w:cs="Times New Roman"/>
                <w:b/>
                <w:bCs/>
              </w:rPr>
            </w:pPr>
            <w:r w:rsidRPr="00EF7CEF">
              <w:rPr>
                <w:rFonts w:cs="Times New Roman"/>
                <w:b/>
                <w:bCs/>
              </w:rPr>
              <w:t>Net</w:t>
            </w:r>
          </w:p>
        </w:tc>
        <w:tc>
          <w:tcPr>
            <w:tcW w:w="1350" w:type="dxa"/>
            <w:tcBorders>
              <w:top w:val="single" w:sz="4" w:space="0" w:color="auto"/>
              <w:bottom w:val="double" w:sz="4" w:space="0" w:color="auto"/>
            </w:tcBorders>
          </w:tcPr>
          <w:p w14:paraId="50BD9FB7" w14:textId="1B81A04C" w:rsidR="00163FD2" w:rsidRPr="00DF2E6F" w:rsidRDefault="001960A8" w:rsidP="000E480D">
            <w:pPr>
              <w:tabs>
                <w:tab w:val="decimal" w:pos="973"/>
              </w:tabs>
              <w:ind w:left="-108"/>
              <w:rPr>
                <w:b/>
                <w:bCs/>
              </w:rPr>
            </w:pPr>
            <w:r w:rsidRPr="001960A8">
              <w:rPr>
                <w:b/>
                <w:bCs/>
              </w:rPr>
              <w:t>824,0</w:t>
            </w:r>
            <w:r w:rsidR="00501D2E">
              <w:rPr>
                <w:b/>
                <w:bCs/>
              </w:rPr>
              <w:t>90</w:t>
            </w:r>
          </w:p>
        </w:tc>
        <w:tc>
          <w:tcPr>
            <w:tcW w:w="270" w:type="dxa"/>
          </w:tcPr>
          <w:p w14:paraId="15A5086C" w14:textId="77777777" w:rsidR="00163FD2" w:rsidRPr="00EF7CEF" w:rsidRDefault="00163FD2" w:rsidP="00163FD2">
            <w:pPr>
              <w:tabs>
                <w:tab w:val="decimal" w:pos="1044"/>
                <w:tab w:val="decimal" w:pos="1179"/>
              </w:tabs>
              <w:rPr>
                <w:rFonts w:cs="Times New Roman"/>
              </w:rPr>
            </w:pPr>
          </w:p>
        </w:tc>
        <w:tc>
          <w:tcPr>
            <w:tcW w:w="1350" w:type="dxa"/>
            <w:tcBorders>
              <w:top w:val="single" w:sz="4" w:space="0" w:color="auto"/>
              <w:left w:val="nil"/>
              <w:bottom w:val="double" w:sz="4" w:space="0" w:color="auto"/>
              <w:right w:val="nil"/>
            </w:tcBorders>
          </w:tcPr>
          <w:p w14:paraId="7740E202" w14:textId="143C951D" w:rsidR="00163FD2" w:rsidRPr="00EF7CEF" w:rsidRDefault="00163FD2" w:rsidP="000E480D">
            <w:pPr>
              <w:tabs>
                <w:tab w:val="decimal" w:pos="970"/>
              </w:tabs>
              <w:ind w:left="-108"/>
              <w:rPr>
                <w:rFonts w:cs="Times New Roman"/>
                <w:b/>
                <w:bCs/>
              </w:rPr>
            </w:pPr>
            <w:r>
              <w:rPr>
                <w:b/>
                <w:bCs/>
              </w:rPr>
              <w:t>798,731</w:t>
            </w:r>
          </w:p>
        </w:tc>
      </w:tr>
      <w:tr w:rsidR="00163FD2" w:rsidRPr="00EF7CEF" w14:paraId="5B3EFB6C" w14:textId="77777777" w:rsidTr="000066B1">
        <w:trPr>
          <w:trHeight w:val="296"/>
        </w:trPr>
        <w:tc>
          <w:tcPr>
            <w:tcW w:w="6210" w:type="dxa"/>
          </w:tcPr>
          <w:p w14:paraId="10B0B7D9" w14:textId="77777777" w:rsidR="00163FD2" w:rsidRPr="002210B9" w:rsidRDefault="00163FD2" w:rsidP="00163FD2">
            <w:pPr>
              <w:tabs>
                <w:tab w:val="left" w:pos="540"/>
              </w:tabs>
              <w:spacing w:line="720" w:lineRule="auto"/>
              <w:jc w:val="thaiDistribute"/>
              <w:rPr>
                <w:rFonts w:cs="Times New Roman"/>
                <w:b/>
                <w:bCs/>
                <w:sz w:val="4"/>
                <w:szCs w:val="4"/>
              </w:rPr>
            </w:pPr>
          </w:p>
        </w:tc>
        <w:tc>
          <w:tcPr>
            <w:tcW w:w="1350" w:type="dxa"/>
            <w:tcBorders>
              <w:top w:val="double" w:sz="4" w:space="0" w:color="auto"/>
            </w:tcBorders>
          </w:tcPr>
          <w:p w14:paraId="6689B015" w14:textId="77777777" w:rsidR="00163FD2" w:rsidRPr="002210B9" w:rsidRDefault="00163FD2" w:rsidP="000E480D">
            <w:pPr>
              <w:tabs>
                <w:tab w:val="decimal" w:pos="973"/>
                <w:tab w:val="decimal" w:pos="1235"/>
              </w:tabs>
              <w:spacing w:line="720" w:lineRule="auto"/>
              <w:ind w:left="-108"/>
              <w:rPr>
                <w:rFonts w:cs="Times New Roman"/>
                <w:b/>
                <w:bCs/>
                <w:sz w:val="4"/>
                <w:szCs w:val="4"/>
              </w:rPr>
            </w:pPr>
          </w:p>
        </w:tc>
        <w:tc>
          <w:tcPr>
            <w:tcW w:w="270" w:type="dxa"/>
          </w:tcPr>
          <w:p w14:paraId="4B3514EF" w14:textId="77777777" w:rsidR="00163FD2" w:rsidRPr="002210B9" w:rsidRDefault="00163FD2" w:rsidP="00163FD2">
            <w:pPr>
              <w:tabs>
                <w:tab w:val="decimal" w:pos="1044"/>
                <w:tab w:val="decimal" w:pos="1179"/>
              </w:tabs>
              <w:spacing w:line="720" w:lineRule="auto"/>
              <w:rPr>
                <w:rFonts w:cs="Times New Roman"/>
                <w:sz w:val="4"/>
                <w:szCs w:val="4"/>
              </w:rPr>
            </w:pPr>
          </w:p>
        </w:tc>
        <w:tc>
          <w:tcPr>
            <w:tcW w:w="1350" w:type="dxa"/>
            <w:tcBorders>
              <w:top w:val="double" w:sz="4" w:space="0" w:color="auto"/>
              <w:left w:val="nil"/>
              <w:bottom w:val="nil"/>
              <w:right w:val="nil"/>
            </w:tcBorders>
          </w:tcPr>
          <w:p w14:paraId="4E70DF9A" w14:textId="77777777" w:rsidR="00163FD2" w:rsidRPr="002210B9" w:rsidRDefault="00163FD2" w:rsidP="000E480D">
            <w:pPr>
              <w:tabs>
                <w:tab w:val="decimal" w:pos="970"/>
              </w:tabs>
              <w:spacing w:line="720" w:lineRule="auto"/>
              <w:ind w:left="-108"/>
              <w:rPr>
                <w:rFonts w:cs="Times New Roman"/>
                <w:b/>
                <w:bCs/>
                <w:sz w:val="4"/>
                <w:szCs w:val="4"/>
              </w:rPr>
            </w:pPr>
          </w:p>
        </w:tc>
      </w:tr>
      <w:tr w:rsidR="00163FD2" w:rsidRPr="00EF7CEF" w14:paraId="699AA5D8" w14:textId="77777777" w:rsidTr="000066B1">
        <w:tc>
          <w:tcPr>
            <w:tcW w:w="6210" w:type="dxa"/>
          </w:tcPr>
          <w:p w14:paraId="428B7D59" w14:textId="40172B77" w:rsidR="00163FD2" w:rsidRPr="00EF7CEF" w:rsidRDefault="00163FD2" w:rsidP="00163FD2">
            <w:pPr>
              <w:tabs>
                <w:tab w:val="left" w:pos="540"/>
              </w:tabs>
              <w:jc w:val="thaiDistribute"/>
              <w:rPr>
                <w:rFonts w:cs="Times New Roman"/>
                <w:b/>
                <w:bCs/>
              </w:rPr>
            </w:pPr>
            <w:r w:rsidRPr="00EF7CEF">
              <w:rPr>
                <w:rFonts w:cs="Times New Roman"/>
                <w:b/>
                <w:bCs/>
              </w:rPr>
              <w:t xml:space="preserve">Timing of revenue recognition </w:t>
            </w:r>
            <w:r>
              <w:rPr>
                <w:rFonts w:cs="Times New Roman"/>
                <w:b/>
                <w:bCs/>
              </w:rPr>
              <w:t>a</w:t>
            </w:r>
            <w:r w:rsidRPr="00EF7CEF">
              <w:rPr>
                <w:rFonts w:cs="Times New Roman"/>
                <w:b/>
                <w:bCs/>
              </w:rPr>
              <w:t>t a point in time</w:t>
            </w:r>
          </w:p>
        </w:tc>
        <w:tc>
          <w:tcPr>
            <w:tcW w:w="1350" w:type="dxa"/>
            <w:tcBorders>
              <w:bottom w:val="double" w:sz="4" w:space="0" w:color="auto"/>
            </w:tcBorders>
          </w:tcPr>
          <w:p w14:paraId="7C548C0E" w14:textId="14CB418A" w:rsidR="00163FD2" w:rsidRPr="00EC6759" w:rsidRDefault="001960A8" w:rsidP="000E480D">
            <w:pPr>
              <w:tabs>
                <w:tab w:val="decimal" w:pos="973"/>
              </w:tabs>
              <w:ind w:left="-108"/>
              <w:rPr>
                <w:rFonts w:cstheme="minorBidi"/>
                <w:b/>
                <w:bCs/>
                <w:cs/>
              </w:rPr>
            </w:pPr>
            <w:r w:rsidRPr="001960A8">
              <w:rPr>
                <w:rFonts w:cstheme="minorBidi"/>
                <w:b/>
                <w:bCs/>
              </w:rPr>
              <w:t>824,0</w:t>
            </w:r>
            <w:r w:rsidR="00501D2E">
              <w:rPr>
                <w:rFonts w:cstheme="minorBidi"/>
                <w:b/>
                <w:bCs/>
              </w:rPr>
              <w:t>90</w:t>
            </w:r>
          </w:p>
        </w:tc>
        <w:tc>
          <w:tcPr>
            <w:tcW w:w="270" w:type="dxa"/>
          </w:tcPr>
          <w:p w14:paraId="528DF54A" w14:textId="77777777" w:rsidR="00163FD2" w:rsidRPr="00EF7CEF" w:rsidRDefault="00163FD2" w:rsidP="00163FD2">
            <w:pPr>
              <w:tabs>
                <w:tab w:val="decimal" w:pos="1044"/>
                <w:tab w:val="decimal" w:pos="1179"/>
              </w:tabs>
              <w:rPr>
                <w:rFonts w:cs="Times New Roman"/>
              </w:rPr>
            </w:pPr>
          </w:p>
        </w:tc>
        <w:tc>
          <w:tcPr>
            <w:tcW w:w="1350" w:type="dxa"/>
            <w:tcBorders>
              <w:top w:val="nil"/>
              <w:left w:val="nil"/>
              <w:bottom w:val="double" w:sz="4" w:space="0" w:color="auto"/>
              <w:right w:val="nil"/>
            </w:tcBorders>
          </w:tcPr>
          <w:p w14:paraId="2B07E9A2" w14:textId="73314163" w:rsidR="00163FD2" w:rsidRPr="00EF7CEF" w:rsidRDefault="00163FD2" w:rsidP="000E480D">
            <w:pPr>
              <w:tabs>
                <w:tab w:val="decimal" w:pos="970"/>
              </w:tabs>
              <w:ind w:left="-108"/>
              <w:rPr>
                <w:rFonts w:cs="Times New Roman"/>
                <w:b/>
                <w:bCs/>
              </w:rPr>
            </w:pPr>
            <w:r>
              <w:rPr>
                <w:rFonts w:cstheme="minorBidi"/>
                <w:b/>
                <w:bCs/>
              </w:rPr>
              <w:t>798,731</w:t>
            </w:r>
          </w:p>
        </w:tc>
      </w:tr>
    </w:tbl>
    <w:p w14:paraId="4BD0D8FB" w14:textId="3B953E0F" w:rsidR="007D0292" w:rsidRDefault="007D0292" w:rsidP="00C0401B">
      <w:pPr>
        <w:spacing w:line="240" w:lineRule="auto"/>
        <w:rPr>
          <w:rFonts w:cs="Times New Roman"/>
          <w:b/>
          <w:bCs/>
        </w:rPr>
      </w:pPr>
    </w:p>
    <w:p w14:paraId="677A97F1" w14:textId="77777777" w:rsidR="007D0292" w:rsidRDefault="007D0292">
      <w:pPr>
        <w:spacing w:line="240" w:lineRule="auto"/>
        <w:rPr>
          <w:rFonts w:cs="Times New Roman"/>
          <w:b/>
          <w:bCs/>
        </w:rPr>
      </w:pPr>
      <w:r>
        <w:rPr>
          <w:rFonts w:cs="Times New Roman"/>
          <w:b/>
          <w:bCs/>
        </w:rPr>
        <w:br w:type="page"/>
      </w:r>
    </w:p>
    <w:tbl>
      <w:tblPr>
        <w:tblW w:w="9180" w:type="dxa"/>
        <w:tblInd w:w="450" w:type="dxa"/>
        <w:tblLayout w:type="fixed"/>
        <w:tblLook w:val="04A0" w:firstRow="1" w:lastRow="0" w:firstColumn="1" w:lastColumn="0" w:noHBand="0" w:noVBand="1"/>
      </w:tblPr>
      <w:tblGrid>
        <w:gridCol w:w="6210"/>
        <w:gridCol w:w="1350"/>
        <w:gridCol w:w="270"/>
        <w:gridCol w:w="1350"/>
      </w:tblGrid>
      <w:tr w:rsidR="00B6411E" w14:paraId="7A5E04E1" w14:textId="77777777" w:rsidTr="000066B1">
        <w:tc>
          <w:tcPr>
            <w:tcW w:w="6210" w:type="dxa"/>
          </w:tcPr>
          <w:p w14:paraId="4EA5716C" w14:textId="77777777" w:rsidR="00B6411E" w:rsidRDefault="00B6411E">
            <w:pPr>
              <w:tabs>
                <w:tab w:val="left" w:pos="540"/>
              </w:tabs>
              <w:jc w:val="thaiDistribute"/>
              <w:rPr>
                <w:rFonts w:cs="Cordia New"/>
              </w:rPr>
            </w:pPr>
          </w:p>
        </w:tc>
        <w:tc>
          <w:tcPr>
            <w:tcW w:w="2970" w:type="dxa"/>
            <w:gridSpan w:val="3"/>
            <w:hideMark/>
          </w:tcPr>
          <w:p w14:paraId="3BFD2AC1" w14:textId="77777777" w:rsidR="00B6411E" w:rsidRDefault="00B6411E">
            <w:pPr>
              <w:tabs>
                <w:tab w:val="decimal" w:pos="1089"/>
              </w:tabs>
              <w:ind w:left="-108"/>
              <w:jc w:val="center"/>
              <w:rPr>
                <w:rFonts w:cs="Times New Roman"/>
              </w:rPr>
            </w:pPr>
            <w:r>
              <w:rPr>
                <w:rFonts w:cs="Times New Roman"/>
                <w:b/>
                <w:bCs/>
              </w:rPr>
              <w:t>Financial statements in which</w:t>
            </w:r>
          </w:p>
        </w:tc>
      </w:tr>
      <w:tr w:rsidR="00B6411E" w14:paraId="27200AED" w14:textId="77777777" w:rsidTr="000066B1">
        <w:tc>
          <w:tcPr>
            <w:tcW w:w="6210" w:type="dxa"/>
          </w:tcPr>
          <w:p w14:paraId="03EE129E" w14:textId="77777777" w:rsidR="00B6411E" w:rsidRDefault="00B6411E">
            <w:pPr>
              <w:tabs>
                <w:tab w:val="left" w:pos="540"/>
              </w:tabs>
              <w:jc w:val="thaiDistribute"/>
              <w:rPr>
                <w:rFonts w:cs="Times New Roman"/>
              </w:rPr>
            </w:pPr>
          </w:p>
        </w:tc>
        <w:tc>
          <w:tcPr>
            <w:tcW w:w="2970" w:type="dxa"/>
            <w:gridSpan w:val="3"/>
            <w:hideMark/>
          </w:tcPr>
          <w:p w14:paraId="5F4CFA02" w14:textId="77777777" w:rsidR="00B6411E" w:rsidRDefault="00B6411E">
            <w:pPr>
              <w:tabs>
                <w:tab w:val="decimal" w:pos="1089"/>
              </w:tabs>
              <w:jc w:val="center"/>
              <w:rPr>
                <w:rFonts w:cs="Times New Roman"/>
              </w:rPr>
            </w:pPr>
            <w:r>
              <w:rPr>
                <w:rFonts w:cs="Times New Roman"/>
                <w:b/>
                <w:bCs/>
              </w:rPr>
              <w:t>the equity method is applied/</w:t>
            </w:r>
          </w:p>
        </w:tc>
      </w:tr>
      <w:tr w:rsidR="00B6411E" w14:paraId="678A201C" w14:textId="77777777" w:rsidTr="000066B1">
        <w:tc>
          <w:tcPr>
            <w:tcW w:w="6210" w:type="dxa"/>
          </w:tcPr>
          <w:p w14:paraId="134FE4AA" w14:textId="77777777" w:rsidR="00B6411E" w:rsidRDefault="00B6411E">
            <w:pPr>
              <w:tabs>
                <w:tab w:val="left" w:pos="540"/>
              </w:tabs>
              <w:jc w:val="thaiDistribute"/>
              <w:rPr>
                <w:rFonts w:cs="Times New Roman"/>
              </w:rPr>
            </w:pPr>
          </w:p>
        </w:tc>
        <w:tc>
          <w:tcPr>
            <w:tcW w:w="2970" w:type="dxa"/>
            <w:gridSpan w:val="3"/>
            <w:hideMark/>
          </w:tcPr>
          <w:p w14:paraId="7B041AEE" w14:textId="77777777" w:rsidR="00B6411E" w:rsidRDefault="00B6411E">
            <w:pPr>
              <w:tabs>
                <w:tab w:val="decimal" w:pos="1089"/>
              </w:tabs>
              <w:ind w:left="-108"/>
              <w:jc w:val="center"/>
              <w:rPr>
                <w:rFonts w:cs="Times New Roman"/>
              </w:rPr>
            </w:pPr>
            <w:r>
              <w:rPr>
                <w:rFonts w:cs="Times New Roman"/>
                <w:b/>
                <w:bCs/>
              </w:rPr>
              <w:t>Separate financial statements</w:t>
            </w:r>
          </w:p>
        </w:tc>
      </w:tr>
      <w:tr w:rsidR="00B6411E" w14:paraId="53D23374" w14:textId="77777777" w:rsidTr="000066B1">
        <w:tc>
          <w:tcPr>
            <w:tcW w:w="6210" w:type="dxa"/>
            <w:hideMark/>
          </w:tcPr>
          <w:p w14:paraId="38FEB18E" w14:textId="77777777" w:rsidR="00B6411E" w:rsidRDefault="00B6411E">
            <w:pPr>
              <w:tabs>
                <w:tab w:val="left" w:pos="540"/>
              </w:tabs>
              <w:jc w:val="thaiDistribute"/>
              <w:rPr>
                <w:rFonts w:cs="Times New Roman"/>
                <w:i/>
                <w:iCs/>
              </w:rPr>
            </w:pPr>
            <w:r>
              <w:rPr>
                <w:rFonts w:cs="Times New Roman"/>
                <w:b/>
                <w:bCs/>
                <w:i/>
                <w:iCs/>
              </w:rPr>
              <w:t>Six-month period ended 30 June</w:t>
            </w:r>
          </w:p>
        </w:tc>
        <w:tc>
          <w:tcPr>
            <w:tcW w:w="1350" w:type="dxa"/>
            <w:hideMark/>
          </w:tcPr>
          <w:p w14:paraId="1DEE7732" w14:textId="29AB17A6" w:rsidR="00B6411E" w:rsidRDefault="00B6411E">
            <w:pPr>
              <w:spacing w:line="240" w:lineRule="atLeast"/>
              <w:ind w:left="-108" w:right="-108"/>
              <w:jc w:val="center"/>
              <w:rPr>
                <w:rFonts w:cs="Times New Roman"/>
              </w:rPr>
            </w:pPr>
            <w:r>
              <w:rPr>
                <w:rFonts w:cs="Times New Roman"/>
              </w:rPr>
              <w:t>2026</w:t>
            </w:r>
          </w:p>
        </w:tc>
        <w:tc>
          <w:tcPr>
            <w:tcW w:w="270" w:type="dxa"/>
          </w:tcPr>
          <w:p w14:paraId="605F6E23" w14:textId="77777777" w:rsidR="00B6411E" w:rsidRDefault="00B6411E">
            <w:pPr>
              <w:tabs>
                <w:tab w:val="decimal" w:pos="1044"/>
                <w:tab w:val="decimal" w:pos="1179"/>
              </w:tabs>
              <w:spacing w:line="240" w:lineRule="atLeast"/>
              <w:ind w:right="-108"/>
              <w:jc w:val="center"/>
              <w:rPr>
                <w:rFonts w:cs="Times New Roman"/>
              </w:rPr>
            </w:pPr>
          </w:p>
        </w:tc>
        <w:tc>
          <w:tcPr>
            <w:tcW w:w="1350" w:type="dxa"/>
            <w:hideMark/>
          </w:tcPr>
          <w:p w14:paraId="48111EAA" w14:textId="412BE431" w:rsidR="00B6411E" w:rsidRDefault="00B6411E">
            <w:pPr>
              <w:spacing w:line="240" w:lineRule="atLeast"/>
              <w:ind w:left="-108" w:right="-108"/>
              <w:jc w:val="center"/>
              <w:rPr>
                <w:rFonts w:cs="Times New Roman"/>
              </w:rPr>
            </w:pPr>
            <w:r>
              <w:rPr>
                <w:rFonts w:cs="Times New Roman"/>
              </w:rPr>
              <w:t>2025</w:t>
            </w:r>
          </w:p>
        </w:tc>
      </w:tr>
      <w:tr w:rsidR="00B6411E" w14:paraId="4CF132F6" w14:textId="77777777" w:rsidTr="000066B1">
        <w:tc>
          <w:tcPr>
            <w:tcW w:w="6210" w:type="dxa"/>
          </w:tcPr>
          <w:p w14:paraId="420CBEDC" w14:textId="77777777" w:rsidR="00B6411E" w:rsidRDefault="00B6411E">
            <w:pPr>
              <w:tabs>
                <w:tab w:val="left" w:pos="540"/>
              </w:tabs>
              <w:jc w:val="center"/>
              <w:rPr>
                <w:rFonts w:cs="Times New Roman"/>
              </w:rPr>
            </w:pPr>
          </w:p>
        </w:tc>
        <w:tc>
          <w:tcPr>
            <w:tcW w:w="2970" w:type="dxa"/>
            <w:gridSpan w:val="3"/>
            <w:hideMark/>
          </w:tcPr>
          <w:p w14:paraId="7E02CFF7" w14:textId="77777777" w:rsidR="00B6411E" w:rsidRDefault="00B6411E">
            <w:pPr>
              <w:tabs>
                <w:tab w:val="decimal" w:pos="1089"/>
              </w:tabs>
              <w:ind w:left="-108"/>
              <w:jc w:val="center"/>
              <w:rPr>
                <w:rFonts w:cs="Times New Roman"/>
              </w:rPr>
            </w:pPr>
            <w:r>
              <w:rPr>
                <w:rFonts w:cs="Times New Roman"/>
                <w:i/>
                <w:iCs/>
              </w:rPr>
              <w:t>(in thousand Baht)</w:t>
            </w:r>
          </w:p>
        </w:tc>
      </w:tr>
      <w:tr w:rsidR="00B6411E" w14:paraId="528B28F6" w14:textId="77777777" w:rsidTr="000066B1">
        <w:tc>
          <w:tcPr>
            <w:tcW w:w="6210" w:type="dxa"/>
            <w:hideMark/>
          </w:tcPr>
          <w:p w14:paraId="5C3CE780" w14:textId="77777777" w:rsidR="00B6411E" w:rsidRDefault="00B6411E">
            <w:pPr>
              <w:tabs>
                <w:tab w:val="left" w:pos="540"/>
              </w:tabs>
              <w:jc w:val="thaiDistribute"/>
              <w:rPr>
                <w:rFonts w:cs="Times New Roman"/>
                <w:b/>
                <w:bCs/>
              </w:rPr>
            </w:pPr>
            <w:r>
              <w:rPr>
                <w:rFonts w:cs="Times New Roman"/>
                <w:b/>
                <w:bCs/>
                <w:i/>
                <w:iCs/>
                <w:lang w:val="en-AU"/>
              </w:rPr>
              <w:t>Disaggregation of revenue</w:t>
            </w:r>
          </w:p>
        </w:tc>
        <w:tc>
          <w:tcPr>
            <w:tcW w:w="1350" w:type="dxa"/>
          </w:tcPr>
          <w:p w14:paraId="2789F510" w14:textId="77777777" w:rsidR="00B6411E" w:rsidRDefault="00B6411E" w:rsidP="000E480D">
            <w:pPr>
              <w:tabs>
                <w:tab w:val="decimal" w:pos="973"/>
              </w:tabs>
              <w:ind w:left="-108"/>
              <w:rPr>
                <w:rFonts w:cs="Times New Roman"/>
                <w:b/>
                <w:bCs/>
              </w:rPr>
            </w:pPr>
          </w:p>
        </w:tc>
        <w:tc>
          <w:tcPr>
            <w:tcW w:w="270" w:type="dxa"/>
          </w:tcPr>
          <w:p w14:paraId="728B3F4D" w14:textId="77777777" w:rsidR="00B6411E" w:rsidRDefault="00B6411E">
            <w:pPr>
              <w:tabs>
                <w:tab w:val="decimal" w:pos="1044"/>
                <w:tab w:val="decimal" w:pos="1179"/>
              </w:tabs>
              <w:rPr>
                <w:rFonts w:cs="Times New Roman"/>
              </w:rPr>
            </w:pPr>
          </w:p>
        </w:tc>
        <w:tc>
          <w:tcPr>
            <w:tcW w:w="1350" w:type="dxa"/>
          </w:tcPr>
          <w:p w14:paraId="63085AAA" w14:textId="77777777" w:rsidR="00B6411E" w:rsidRDefault="00B6411E" w:rsidP="000E480D">
            <w:pPr>
              <w:tabs>
                <w:tab w:val="decimal" w:pos="970"/>
              </w:tabs>
              <w:ind w:left="-108"/>
              <w:rPr>
                <w:rFonts w:cs="Times New Roman"/>
                <w:b/>
                <w:bCs/>
              </w:rPr>
            </w:pPr>
          </w:p>
        </w:tc>
      </w:tr>
      <w:tr w:rsidR="00B6411E" w14:paraId="03B5DB91" w14:textId="77777777" w:rsidTr="000066B1">
        <w:tc>
          <w:tcPr>
            <w:tcW w:w="6210" w:type="dxa"/>
            <w:hideMark/>
          </w:tcPr>
          <w:p w14:paraId="3FAF5336" w14:textId="178E6F6B" w:rsidR="00B6411E" w:rsidRDefault="00B6411E">
            <w:pPr>
              <w:tabs>
                <w:tab w:val="left" w:pos="540"/>
              </w:tabs>
              <w:jc w:val="thaiDistribute"/>
              <w:rPr>
                <w:rFonts w:cs="Times New Roman"/>
                <w:b/>
                <w:bCs/>
              </w:rPr>
            </w:pPr>
            <w:r>
              <w:rPr>
                <w:rFonts w:cs="Times New Roman"/>
                <w:b/>
                <w:bCs/>
                <w:lang w:val="en-AU"/>
              </w:rPr>
              <w:t xml:space="preserve">Primary geographical </w:t>
            </w:r>
            <w:r w:rsidR="00376535">
              <w:rPr>
                <w:rFonts w:cs="Times New Roman"/>
                <w:b/>
                <w:bCs/>
                <w:lang w:val="en-AU"/>
              </w:rPr>
              <w:t>segments</w:t>
            </w:r>
          </w:p>
        </w:tc>
        <w:tc>
          <w:tcPr>
            <w:tcW w:w="1350" w:type="dxa"/>
          </w:tcPr>
          <w:p w14:paraId="44182365" w14:textId="77777777" w:rsidR="00B6411E" w:rsidRDefault="00B6411E" w:rsidP="000E480D">
            <w:pPr>
              <w:tabs>
                <w:tab w:val="decimal" w:pos="973"/>
              </w:tabs>
              <w:ind w:left="-108"/>
              <w:rPr>
                <w:rFonts w:cs="Times New Roman"/>
                <w:b/>
                <w:bCs/>
              </w:rPr>
            </w:pPr>
          </w:p>
        </w:tc>
        <w:tc>
          <w:tcPr>
            <w:tcW w:w="270" w:type="dxa"/>
          </w:tcPr>
          <w:p w14:paraId="6D12BF4B" w14:textId="77777777" w:rsidR="00B6411E" w:rsidRDefault="00B6411E">
            <w:pPr>
              <w:tabs>
                <w:tab w:val="decimal" w:pos="1044"/>
                <w:tab w:val="decimal" w:pos="1179"/>
              </w:tabs>
              <w:rPr>
                <w:rFonts w:cs="Times New Roman"/>
              </w:rPr>
            </w:pPr>
          </w:p>
        </w:tc>
        <w:tc>
          <w:tcPr>
            <w:tcW w:w="1350" w:type="dxa"/>
          </w:tcPr>
          <w:p w14:paraId="034185C7" w14:textId="77777777" w:rsidR="00B6411E" w:rsidRDefault="00B6411E" w:rsidP="000E480D">
            <w:pPr>
              <w:tabs>
                <w:tab w:val="decimal" w:pos="970"/>
              </w:tabs>
              <w:ind w:left="-108"/>
              <w:rPr>
                <w:rFonts w:cs="Times New Roman"/>
                <w:b/>
                <w:bCs/>
              </w:rPr>
            </w:pPr>
          </w:p>
        </w:tc>
      </w:tr>
      <w:tr w:rsidR="00B6411E" w14:paraId="46303FB1" w14:textId="77777777" w:rsidTr="000066B1">
        <w:tc>
          <w:tcPr>
            <w:tcW w:w="6210" w:type="dxa"/>
            <w:hideMark/>
          </w:tcPr>
          <w:p w14:paraId="72B50CF6" w14:textId="77777777" w:rsidR="00B6411E" w:rsidRDefault="00B6411E" w:rsidP="00B6411E">
            <w:pPr>
              <w:tabs>
                <w:tab w:val="left" w:pos="540"/>
              </w:tabs>
              <w:jc w:val="thaiDistribute"/>
              <w:rPr>
                <w:rFonts w:cs="Times New Roman"/>
                <w:b/>
                <w:bCs/>
              </w:rPr>
            </w:pPr>
            <w:r>
              <w:rPr>
                <w:rFonts w:cs="Times New Roman"/>
              </w:rPr>
              <w:t>Thailand</w:t>
            </w:r>
          </w:p>
        </w:tc>
        <w:tc>
          <w:tcPr>
            <w:tcW w:w="1350" w:type="dxa"/>
          </w:tcPr>
          <w:p w14:paraId="26BF2E8C" w14:textId="137EFFA6" w:rsidR="00B6411E" w:rsidRDefault="004A3E0D" w:rsidP="000E480D">
            <w:pPr>
              <w:tabs>
                <w:tab w:val="decimal" w:pos="973"/>
              </w:tabs>
              <w:ind w:left="-108"/>
              <w:rPr>
                <w:rFonts w:cs="Times New Roman"/>
              </w:rPr>
            </w:pPr>
            <w:r w:rsidRPr="004A3E0D">
              <w:rPr>
                <w:rFonts w:cs="Times New Roman"/>
              </w:rPr>
              <w:t>1,600,497</w:t>
            </w:r>
          </w:p>
        </w:tc>
        <w:tc>
          <w:tcPr>
            <w:tcW w:w="270" w:type="dxa"/>
          </w:tcPr>
          <w:p w14:paraId="0F697EDD" w14:textId="77777777" w:rsidR="00B6411E" w:rsidRDefault="00B6411E" w:rsidP="00B6411E">
            <w:pPr>
              <w:tabs>
                <w:tab w:val="decimal" w:pos="1044"/>
                <w:tab w:val="decimal" w:pos="1179"/>
              </w:tabs>
              <w:rPr>
                <w:rFonts w:cs="Times New Roman"/>
              </w:rPr>
            </w:pPr>
          </w:p>
        </w:tc>
        <w:tc>
          <w:tcPr>
            <w:tcW w:w="1350" w:type="dxa"/>
            <w:hideMark/>
          </w:tcPr>
          <w:p w14:paraId="5D349B22" w14:textId="7CD55581" w:rsidR="00B6411E" w:rsidRDefault="00B6411E" w:rsidP="000E480D">
            <w:pPr>
              <w:tabs>
                <w:tab w:val="decimal" w:pos="970"/>
              </w:tabs>
              <w:ind w:left="-108"/>
              <w:rPr>
                <w:rFonts w:cs="Times New Roman"/>
                <w:b/>
                <w:bCs/>
              </w:rPr>
            </w:pPr>
            <w:r>
              <w:rPr>
                <w:rFonts w:cs="Times New Roman"/>
              </w:rPr>
              <w:t>1,602,397</w:t>
            </w:r>
          </w:p>
        </w:tc>
      </w:tr>
      <w:tr w:rsidR="00B6411E" w14:paraId="6039113D" w14:textId="77777777" w:rsidTr="000066B1">
        <w:tc>
          <w:tcPr>
            <w:tcW w:w="6210" w:type="dxa"/>
            <w:hideMark/>
          </w:tcPr>
          <w:p w14:paraId="4408490F" w14:textId="77777777" w:rsidR="00B6411E" w:rsidRDefault="00B6411E" w:rsidP="00B6411E">
            <w:pPr>
              <w:tabs>
                <w:tab w:val="left" w:pos="540"/>
              </w:tabs>
              <w:jc w:val="thaiDistribute"/>
              <w:rPr>
                <w:rFonts w:cs="Times New Roman"/>
                <w:b/>
                <w:bCs/>
              </w:rPr>
            </w:pPr>
            <w:r>
              <w:rPr>
                <w:rFonts w:cs="Times New Roman"/>
              </w:rPr>
              <w:t>International</w:t>
            </w:r>
          </w:p>
        </w:tc>
        <w:tc>
          <w:tcPr>
            <w:tcW w:w="1350" w:type="dxa"/>
            <w:tcBorders>
              <w:top w:val="nil"/>
              <w:left w:val="nil"/>
              <w:bottom w:val="single" w:sz="4" w:space="0" w:color="auto"/>
              <w:right w:val="nil"/>
            </w:tcBorders>
          </w:tcPr>
          <w:p w14:paraId="0CE7A389" w14:textId="5CE44C9D" w:rsidR="00B6411E" w:rsidRDefault="004A3E0D" w:rsidP="000E480D">
            <w:pPr>
              <w:tabs>
                <w:tab w:val="decimal" w:pos="973"/>
              </w:tabs>
              <w:ind w:left="-108"/>
              <w:rPr>
                <w:rFonts w:cs="Times New Roman"/>
              </w:rPr>
            </w:pPr>
            <w:r w:rsidRPr="004A3E0D">
              <w:rPr>
                <w:rFonts w:cs="Times New Roman"/>
              </w:rPr>
              <w:t>148,927</w:t>
            </w:r>
          </w:p>
        </w:tc>
        <w:tc>
          <w:tcPr>
            <w:tcW w:w="270" w:type="dxa"/>
          </w:tcPr>
          <w:p w14:paraId="2D798581" w14:textId="77777777" w:rsidR="00B6411E" w:rsidRDefault="00B6411E" w:rsidP="00B6411E">
            <w:pPr>
              <w:tabs>
                <w:tab w:val="decimal" w:pos="1044"/>
                <w:tab w:val="decimal" w:pos="1179"/>
              </w:tabs>
              <w:rPr>
                <w:rFonts w:cs="Times New Roman"/>
              </w:rPr>
            </w:pPr>
          </w:p>
        </w:tc>
        <w:tc>
          <w:tcPr>
            <w:tcW w:w="1350" w:type="dxa"/>
            <w:tcBorders>
              <w:top w:val="nil"/>
              <w:left w:val="nil"/>
              <w:bottom w:val="single" w:sz="4" w:space="0" w:color="auto"/>
              <w:right w:val="nil"/>
            </w:tcBorders>
            <w:hideMark/>
          </w:tcPr>
          <w:p w14:paraId="2A036B53" w14:textId="3081DDCA" w:rsidR="00B6411E" w:rsidRDefault="00B6411E" w:rsidP="000E480D">
            <w:pPr>
              <w:tabs>
                <w:tab w:val="decimal" w:pos="970"/>
              </w:tabs>
              <w:ind w:left="-108"/>
              <w:rPr>
                <w:rFonts w:cs="Times New Roman"/>
                <w:b/>
                <w:bCs/>
              </w:rPr>
            </w:pPr>
            <w:r>
              <w:rPr>
                <w:rFonts w:cs="Times New Roman"/>
              </w:rPr>
              <w:t>156,132</w:t>
            </w:r>
          </w:p>
        </w:tc>
      </w:tr>
      <w:tr w:rsidR="00B6411E" w14:paraId="206496F7" w14:textId="77777777" w:rsidTr="000066B1">
        <w:tc>
          <w:tcPr>
            <w:tcW w:w="6210" w:type="dxa"/>
            <w:hideMark/>
          </w:tcPr>
          <w:p w14:paraId="085732F2" w14:textId="77777777" w:rsidR="00B6411E" w:rsidRDefault="00B6411E" w:rsidP="00B6411E">
            <w:pPr>
              <w:tabs>
                <w:tab w:val="left" w:pos="540"/>
              </w:tabs>
              <w:jc w:val="thaiDistribute"/>
              <w:rPr>
                <w:rFonts w:cs="Times New Roman"/>
              </w:rPr>
            </w:pPr>
            <w:r>
              <w:rPr>
                <w:rFonts w:cs="Times New Roman"/>
                <w:b/>
                <w:bCs/>
              </w:rPr>
              <w:t>Total</w:t>
            </w:r>
          </w:p>
        </w:tc>
        <w:tc>
          <w:tcPr>
            <w:tcW w:w="1350" w:type="dxa"/>
            <w:tcBorders>
              <w:top w:val="single" w:sz="4" w:space="0" w:color="auto"/>
              <w:left w:val="nil"/>
              <w:bottom w:val="nil"/>
              <w:right w:val="nil"/>
            </w:tcBorders>
          </w:tcPr>
          <w:p w14:paraId="144A22F7" w14:textId="29C12348" w:rsidR="00B6411E" w:rsidRDefault="004A3E0D" w:rsidP="000E480D">
            <w:pPr>
              <w:tabs>
                <w:tab w:val="decimal" w:pos="973"/>
              </w:tabs>
              <w:ind w:left="-108"/>
              <w:rPr>
                <w:rFonts w:cs="Times New Roman"/>
                <w:b/>
                <w:bCs/>
              </w:rPr>
            </w:pPr>
            <w:r w:rsidRPr="004A3E0D">
              <w:rPr>
                <w:rFonts w:cs="Times New Roman"/>
                <w:b/>
                <w:bCs/>
              </w:rPr>
              <w:t>1,749,424</w:t>
            </w:r>
          </w:p>
        </w:tc>
        <w:tc>
          <w:tcPr>
            <w:tcW w:w="270" w:type="dxa"/>
          </w:tcPr>
          <w:p w14:paraId="7B2C2848" w14:textId="77777777" w:rsidR="00B6411E" w:rsidRDefault="00B6411E" w:rsidP="00B6411E">
            <w:pPr>
              <w:tabs>
                <w:tab w:val="decimal" w:pos="1044"/>
                <w:tab w:val="decimal" w:pos="1179"/>
              </w:tabs>
              <w:rPr>
                <w:rFonts w:cs="Times New Roman"/>
              </w:rPr>
            </w:pPr>
          </w:p>
        </w:tc>
        <w:tc>
          <w:tcPr>
            <w:tcW w:w="1350" w:type="dxa"/>
            <w:tcBorders>
              <w:top w:val="single" w:sz="4" w:space="0" w:color="auto"/>
              <w:left w:val="nil"/>
              <w:bottom w:val="nil"/>
              <w:right w:val="nil"/>
            </w:tcBorders>
            <w:hideMark/>
          </w:tcPr>
          <w:p w14:paraId="68124817" w14:textId="372BDEE4" w:rsidR="00B6411E" w:rsidRDefault="00B6411E" w:rsidP="000E480D">
            <w:pPr>
              <w:tabs>
                <w:tab w:val="decimal" w:pos="970"/>
              </w:tabs>
              <w:ind w:left="-108"/>
              <w:rPr>
                <w:rFonts w:cs="Times New Roman"/>
              </w:rPr>
            </w:pPr>
            <w:r>
              <w:rPr>
                <w:rFonts w:cs="Times New Roman"/>
                <w:b/>
                <w:bCs/>
              </w:rPr>
              <w:t>1,758,529</w:t>
            </w:r>
          </w:p>
        </w:tc>
      </w:tr>
      <w:tr w:rsidR="00B6411E" w14:paraId="050583E3" w14:textId="77777777" w:rsidTr="000066B1">
        <w:tc>
          <w:tcPr>
            <w:tcW w:w="6210" w:type="dxa"/>
            <w:hideMark/>
          </w:tcPr>
          <w:p w14:paraId="4E0037D4" w14:textId="77777777" w:rsidR="00B6411E" w:rsidRDefault="00B6411E" w:rsidP="00B6411E">
            <w:pPr>
              <w:tabs>
                <w:tab w:val="left" w:pos="540"/>
              </w:tabs>
              <w:jc w:val="thaiDistribute"/>
              <w:rPr>
                <w:rFonts w:cs="Times New Roman"/>
              </w:rPr>
            </w:pPr>
            <w:r>
              <w:rPr>
                <w:rFonts w:cs="Times New Roman"/>
                <w:i/>
                <w:iCs/>
              </w:rPr>
              <w:t>Less</w:t>
            </w:r>
            <w:r>
              <w:rPr>
                <w:rFonts w:cs="Times New Roman"/>
              </w:rPr>
              <w:t xml:space="preserve"> volume rebates</w:t>
            </w:r>
          </w:p>
        </w:tc>
        <w:tc>
          <w:tcPr>
            <w:tcW w:w="1350" w:type="dxa"/>
            <w:tcBorders>
              <w:top w:val="nil"/>
              <w:left w:val="nil"/>
              <w:bottom w:val="single" w:sz="4" w:space="0" w:color="auto"/>
              <w:right w:val="nil"/>
            </w:tcBorders>
          </w:tcPr>
          <w:p w14:paraId="796A9F65" w14:textId="13A27B3F" w:rsidR="00B6411E" w:rsidRDefault="004A3E0D" w:rsidP="000E480D">
            <w:pPr>
              <w:tabs>
                <w:tab w:val="decimal" w:pos="973"/>
              </w:tabs>
              <w:ind w:left="-108"/>
              <w:rPr>
                <w:rFonts w:cs="Times New Roman"/>
              </w:rPr>
            </w:pPr>
            <w:r w:rsidRPr="004A3E0D">
              <w:rPr>
                <w:rFonts w:cs="Times New Roman"/>
              </w:rPr>
              <w:t>(30,372)</w:t>
            </w:r>
          </w:p>
        </w:tc>
        <w:tc>
          <w:tcPr>
            <w:tcW w:w="270" w:type="dxa"/>
          </w:tcPr>
          <w:p w14:paraId="0A71EEAA" w14:textId="77777777" w:rsidR="00B6411E" w:rsidRDefault="00B6411E" w:rsidP="00B6411E">
            <w:pPr>
              <w:tabs>
                <w:tab w:val="decimal" w:pos="1044"/>
                <w:tab w:val="decimal" w:pos="1179"/>
              </w:tabs>
              <w:rPr>
                <w:rFonts w:cs="Times New Roman"/>
              </w:rPr>
            </w:pPr>
          </w:p>
        </w:tc>
        <w:tc>
          <w:tcPr>
            <w:tcW w:w="1350" w:type="dxa"/>
            <w:tcBorders>
              <w:top w:val="nil"/>
              <w:left w:val="nil"/>
              <w:bottom w:val="single" w:sz="4" w:space="0" w:color="auto"/>
              <w:right w:val="nil"/>
            </w:tcBorders>
            <w:hideMark/>
          </w:tcPr>
          <w:p w14:paraId="4FDDA4BB" w14:textId="4C389E9C" w:rsidR="00B6411E" w:rsidRDefault="00B6411E" w:rsidP="000E480D">
            <w:pPr>
              <w:tabs>
                <w:tab w:val="decimal" w:pos="970"/>
              </w:tabs>
              <w:ind w:left="-108"/>
              <w:rPr>
                <w:rFonts w:cs="Times New Roman"/>
              </w:rPr>
            </w:pPr>
            <w:r>
              <w:rPr>
                <w:rFonts w:cs="Times New Roman"/>
              </w:rPr>
              <w:t>(39,157)</w:t>
            </w:r>
          </w:p>
        </w:tc>
      </w:tr>
      <w:tr w:rsidR="00B6411E" w14:paraId="48E3BC32" w14:textId="77777777" w:rsidTr="000066B1">
        <w:tc>
          <w:tcPr>
            <w:tcW w:w="6210" w:type="dxa"/>
            <w:hideMark/>
          </w:tcPr>
          <w:p w14:paraId="3FA148CC" w14:textId="77777777" w:rsidR="00B6411E" w:rsidRDefault="00B6411E" w:rsidP="00B6411E">
            <w:pPr>
              <w:tabs>
                <w:tab w:val="left" w:pos="540"/>
              </w:tabs>
              <w:jc w:val="thaiDistribute"/>
              <w:rPr>
                <w:rFonts w:cs="Times New Roman"/>
                <w:b/>
                <w:bCs/>
              </w:rPr>
            </w:pPr>
            <w:r>
              <w:rPr>
                <w:rFonts w:cs="Times New Roman"/>
                <w:b/>
                <w:bCs/>
              </w:rPr>
              <w:t>Net</w:t>
            </w:r>
          </w:p>
        </w:tc>
        <w:tc>
          <w:tcPr>
            <w:tcW w:w="1350" w:type="dxa"/>
            <w:tcBorders>
              <w:top w:val="single" w:sz="4" w:space="0" w:color="auto"/>
              <w:left w:val="nil"/>
              <w:bottom w:val="double" w:sz="4" w:space="0" w:color="auto"/>
              <w:right w:val="nil"/>
            </w:tcBorders>
          </w:tcPr>
          <w:p w14:paraId="29728FD4" w14:textId="510D8EBC" w:rsidR="00B6411E" w:rsidRDefault="004A3E0D" w:rsidP="000E480D">
            <w:pPr>
              <w:tabs>
                <w:tab w:val="decimal" w:pos="973"/>
              </w:tabs>
              <w:ind w:left="-108"/>
              <w:rPr>
                <w:rFonts w:cs="Times New Roman"/>
                <w:b/>
                <w:bCs/>
              </w:rPr>
            </w:pPr>
            <w:r w:rsidRPr="004A3E0D">
              <w:rPr>
                <w:rFonts w:cs="Times New Roman"/>
                <w:b/>
                <w:bCs/>
              </w:rPr>
              <w:t>1,719,052</w:t>
            </w:r>
          </w:p>
        </w:tc>
        <w:tc>
          <w:tcPr>
            <w:tcW w:w="270" w:type="dxa"/>
          </w:tcPr>
          <w:p w14:paraId="2B048A10" w14:textId="77777777" w:rsidR="00B6411E" w:rsidRDefault="00B6411E" w:rsidP="00B6411E">
            <w:pPr>
              <w:tabs>
                <w:tab w:val="decimal" w:pos="1044"/>
                <w:tab w:val="decimal" w:pos="1179"/>
              </w:tabs>
              <w:rPr>
                <w:rFonts w:cs="Times New Roman"/>
              </w:rPr>
            </w:pPr>
          </w:p>
        </w:tc>
        <w:tc>
          <w:tcPr>
            <w:tcW w:w="1350" w:type="dxa"/>
            <w:tcBorders>
              <w:top w:val="single" w:sz="4" w:space="0" w:color="auto"/>
              <w:left w:val="nil"/>
              <w:bottom w:val="double" w:sz="4" w:space="0" w:color="auto"/>
              <w:right w:val="nil"/>
            </w:tcBorders>
            <w:hideMark/>
          </w:tcPr>
          <w:p w14:paraId="68315DAE" w14:textId="60640339" w:rsidR="00B6411E" w:rsidRDefault="00B6411E" w:rsidP="000E480D">
            <w:pPr>
              <w:tabs>
                <w:tab w:val="decimal" w:pos="970"/>
              </w:tabs>
              <w:ind w:left="-108"/>
              <w:rPr>
                <w:rFonts w:cs="Times New Roman"/>
                <w:b/>
                <w:bCs/>
              </w:rPr>
            </w:pPr>
            <w:r>
              <w:rPr>
                <w:rFonts w:cs="Times New Roman"/>
                <w:b/>
                <w:bCs/>
              </w:rPr>
              <w:t>1,719,372</w:t>
            </w:r>
          </w:p>
        </w:tc>
      </w:tr>
      <w:tr w:rsidR="00B6411E" w14:paraId="4C74795E" w14:textId="77777777" w:rsidTr="000066B1">
        <w:tc>
          <w:tcPr>
            <w:tcW w:w="6210" w:type="dxa"/>
          </w:tcPr>
          <w:p w14:paraId="63B797CA" w14:textId="77777777" w:rsidR="00B6411E" w:rsidRDefault="00B6411E">
            <w:pPr>
              <w:tabs>
                <w:tab w:val="left" w:pos="540"/>
              </w:tabs>
              <w:jc w:val="thaiDistribute"/>
              <w:rPr>
                <w:rFonts w:cs="Times New Roman"/>
              </w:rPr>
            </w:pPr>
          </w:p>
        </w:tc>
        <w:tc>
          <w:tcPr>
            <w:tcW w:w="1350" w:type="dxa"/>
          </w:tcPr>
          <w:p w14:paraId="1547011E" w14:textId="77777777" w:rsidR="00B6411E" w:rsidRDefault="00B6411E" w:rsidP="000E480D">
            <w:pPr>
              <w:tabs>
                <w:tab w:val="decimal" w:pos="973"/>
              </w:tabs>
              <w:ind w:left="-108"/>
              <w:rPr>
                <w:rFonts w:cs="Times New Roman"/>
              </w:rPr>
            </w:pPr>
          </w:p>
        </w:tc>
        <w:tc>
          <w:tcPr>
            <w:tcW w:w="270" w:type="dxa"/>
          </w:tcPr>
          <w:p w14:paraId="6002A27B" w14:textId="77777777" w:rsidR="00B6411E" w:rsidRDefault="00B6411E">
            <w:pPr>
              <w:tabs>
                <w:tab w:val="decimal" w:pos="1044"/>
                <w:tab w:val="decimal" w:pos="1179"/>
              </w:tabs>
              <w:rPr>
                <w:rFonts w:cs="Times New Roman"/>
              </w:rPr>
            </w:pPr>
          </w:p>
        </w:tc>
        <w:tc>
          <w:tcPr>
            <w:tcW w:w="1350" w:type="dxa"/>
          </w:tcPr>
          <w:p w14:paraId="60202691" w14:textId="77777777" w:rsidR="00B6411E" w:rsidRDefault="00B6411E" w:rsidP="000E480D">
            <w:pPr>
              <w:tabs>
                <w:tab w:val="decimal" w:pos="970"/>
              </w:tabs>
              <w:ind w:left="-108"/>
              <w:rPr>
                <w:rFonts w:cs="Times New Roman"/>
              </w:rPr>
            </w:pPr>
          </w:p>
        </w:tc>
      </w:tr>
      <w:tr w:rsidR="00B6411E" w14:paraId="5901CFAC" w14:textId="77777777" w:rsidTr="000066B1">
        <w:tc>
          <w:tcPr>
            <w:tcW w:w="6210" w:type="dxa"/>
            <w:hideMark/>
          </w:tcPr>
          <w:p w14:paraId="2B60EC2F" w14:textId="77777777" w:rsidR="00B6411E" w:rsidRDefault="00B6411E">
            <w:pPr>
              <w:tabs>
                <w:tab w:val="left" w:pos="540"/>
              </w:tabs>
              <w:jc w:val="thaiDistribute"/>
              <w:rPr>
                <w:rFonts w:cs="Times New Roman"/>
                <w:b/>
                <w:bCs/>
              </w:rPr>
            </w:pPr>
            <w:r>
              <w:rPr>
                <w:rFonts w:cs="Times New Roman"/>
                <w:b/>
                <w:bCs/>
              </w:rPr>
              <w:t>Distribution channels</w:t>
            </w:r>
          </w:p>
        </w:tc>
        <w:tc>
          <w:tcPr>
            <w:tcW w:w="1350" w:type="dxa"/>
          </w:tcPr>
          <w:p w14:paraId="4051832B" w14:textId="77777777" w:rsidR="00B6411E" w:rsidRDefault="00B6411E" w:rsidP="000E480D">
            <w:pPr>
              <w:tabs>
                <w:tab w:val="decimal" w:pos="973"/>
              </w:tabs>
              <w:ind w:left="-108"/>
              <w:rPr>
                <w:rFonts w:cs="Times New Roman"/>
                <w:b/>
                <w:bCs/>
              </w:rPr>
            </w:pPr>
          </w:p>
        </w:tc>
        <w:tc>
          <w:tcPr>
            <w:tcW w:w="270" w:type="dxa"/>
          </w:tcPr>
          <w:p w14:paraId="1221D606" w14:textId="77777777" w:rsidR="00B6411E" w:rsidRDefault="00B6411E">
            <w:pPr>
              <w:tabs>
                <w:tab w:val="decimal" w:pos="1044"/>
                <w:tab w:val="decimal" w:pos="1179"/>
              </w:tabs>
              <w:rPr>
                <w:rFonts w:cs="Times New Roman"/>
              </w:rPr>
            </w:pPr>
          </w:p>
        </w:tc>
        <w:tc>
          <w:tcPr>
            <w:tcW w:w="1350" w:type="dxa"/>
          </w:tcPr>
          <w:p w14:paraId="371C7002" w14:textId="77777777" w:rsidR="00B6411E" w:rsidRDefault="00B6411E" w:rsidP="000E480D">
            <w:pPr>
              <w:tabs>
                <w:tab w:val="decimal" w:pos="970"/>
              </w:tabs>
              <w:ind w:left="-108"/>
              <w:rPr>
                <w:rFonts w:cs="Times New Roman"/>
                <w:b/>
                <w:bCs/>
              </w:rPr>
            </w:pPr>
          </w:p>
        </w:tc>
      </w:tr>
      <w:tr w:rsidR="00B6411E" w14:paraId="407009ED" w14:textId="77777777" w:rsidTr="000066B1">
        <w:tc>
          <w:tcPr>
            <w:tcW w:w="6210" w:type="dxa"/>
            <w:hideMark/>
          </w:tcPr>
          <w:p w14:paraId="3588D63F" w14:textId="77777777" w:rsidR="00B6411E" w:rsidRDefault="00B6411E" w:rsidP="00B6411E">
            <w:pPr>
              <w:tabs>
                <w:tab w:val="left" w:pos="540"/>
              </w:tabs>
              <w:jc w:val="thaiDistribute"/>
              <w:rPr>
                <w:rFonts w:cs="Times New Roman"/>
                <w:b/>
                <w:bCs/>
              </w:rPr>
            </w:pPr>
            <w:r>
              <w:rPr>
                <w:rFonts w:cs="Times New Roman"/>
              </w:rPr>
              <w:t>Domestic sales</w:t>
            </w:r>
          </w:p>
        </w:tc>
        <w:tc>
          <w:tcPr>
            <w:tcW w:w="1350" w:type="dxa"/>
          </w:tcPr>
          <w:p w14:paraId="5D9003C7" w14:textId="6964F247" w:rsidR="00B6411E" w:rsidRDefault="004A3E0D" w:rsidP="000E480D">
            <w:pPr>
              <w:tabs>
                <w:tab w:val="decimal" w:pos="973"/>
              </w:tabs>
              <w:ind w:left="-108"/>
              <w:rPr>
                <w:rFonts w:cs="Times New Roman"/>
              </w:rPr>
            </w:pPr>
            <w:r w:rsidRPr="004A3E0D">
              <w:rPr>
                <w:rFonts w:cs="Times New Roman"/>
              </w:rPr>
              <w:t>1,350,679</w:t>
            </w:r>
          </w:p>
        </w:tc>
        <w:tc>
          <w:tcPr>
            <w:tcW w:w="270" w:type="dxa"/>
          </w:tcPr>
          <w:p w14:paraId="78EDE1C6" w14:textId="77777777" w:rsidR="00B6411E" w:rsidRDefault="00B6411E" w:rsidP="00B6411E">
            <w:pPr>
              <w:tabs>
                <w:tab w:val="decimal" w:pos="1044"/>
                <w:tab w:val="decimal" w:pos="1179"/>
              </w:tabs>
              <w:rPr>
                <w:rFonts w:cs="Times New Roman"/>
              </w:rPr>
            </w:pPr>
          </w:p>
        </w:tc>
        <w:tc>
          <w:tcPr>
            <w:tcW w:w="1350" w:type="dxa"/>
            <w:hideMark/>
          </w:tcPr>
          <w:p w14:paraId="58FB6C21" w14:textId="4AD245E8" w:rsidR="00B6411E" w:rsidRDefault="00B6411E" w:rsidP="000E480D">
            <w:pPr>
              <w:tabs>
                <w:tab w:val="decimal" w:pos="970"/>
              </w:tabs>
              <w:ind w:left="-108"/>
              <w:rPr>
                <w:rFonts w:cs="Times New Roman"/>
                <w:b/>
                <w:bCs/>
              </w:rPr>
            </w:pPr>
            <w:r>
              <w:rPr>
                <w:rFonts w:cs="Times New Roman"/>
              </w:rPr>
              <w:t>1,356,530</w:t>
            </w:r>
          </w:p>
        </w:tc>
      </w:tr>
      <w:tr w:rsidR="00B6411E" w14:paraId="5C1A35A6" w14:textId="77777777" w:rsidTr="000066B1">
        <w:tc>
          <w:tcPr>
            <w:tcW w:w="6210" w:type="dxa"/>
            <w:hideMark/>
          </w:tcPr>
          <w:p w14:paraId="25399E11" w14:textId="77777777" w:rsidR="00B6411E" w:rsidRDefault="00B6411E" w:rsidP="00B6411E">
            <w:pPr>
              <w:tabs>
                <w:tab w:val="left" w:pos="540"/>
              </w:tabs>
              <w:jc w:val="thaiDistribute"/>
              <w:rPr>
                <w:rFonts w:cs="Times New Roman"/>
                <w:b/>
                <w:bCs/>
              </w:rPr>
            </w:pPr>
            <w:r>
              <w:rPr>
                <w:rFonts w:cs="Times New Roman"/>
              </w:rPr>
              <w:t>Industrial</w:t>
            </w:r>
          </w:p>
        </w:tc>
        <w:tc>
          <w:tcPr>
            <w:tcW w:w="1350" w:type="dxa"/>
          </w:tcPr>
          <w:p w14:paraId="2E71CB44" w14:textId="5DB9E63C" w:rsidR="00B6411E" w:rsidRDefault="004A3E0D" w:rsidP="000E480D">
            <w:pPr>
              <w:tabs>
                <w:tab w:val="decimal" w:pos="973"/>
              </w:tabs>
              <w:ind w:left="-108"/>
              <w:rPr>
                <w:rFonts w:cs="Times New Roman"/>
              </w:rPr>
            </w:pPr>
            <w:r w:rsidRPr="004A3E0D">
              <w:rPr>
                <w:rFonts w:cs="Times New Roman"/>
              </w:rPr>
              <w:t>217,298</w:t>
            </w:r>
          </w:p>
        </w:tc>
        <w:tc>
          <w:tcPr>
            <w:tcW w:w="270" w:type="dxa"/>
          </w:tcPr>
          <w:p w14:paraId="5E8FC86B" w14:textId="77777777" w:rsidR="00B6411E" w:rsidRDefault="00B6411E" w:rsidP="00B6411E">
            <w:pPr>
              <w:tabs>
                <w:tab w:val="decimal" w:pos="1044"/>
                <w:tab w:val="decimal" w:pos="1179"/>
              </w:tabs>
              <w:rPr>
                <w:rFonts w:cs="Times New Roman"/>
              </w:rPr>
            </w:pPr>
          </w:p>
        </w:tc>
        <w:tc>
          <w:tcPr>
            <w:tcW w:w="1350" w:type="dxa"/>
            <w:hideMark/>
          </w:tcPr>
          <w:p w14:paraId="4D088D1B" w14:textId="03766E77" w:rsidR="00B6411E" w:rsidRDefault="00B6411E" w:rsidP="000E480D">
            <w:pPr>
              <w:tabs>
                <w:tab w:val="decimal" w:pos="970"/>
              </w:tabs>
              <w:ind w:left="-108"/>
              <w:rPr>
                <w:rFonts w:cs="Times New Roman"/>
                <w:b/>
                <w:bCs/>
              </w:rPr>
            </w:pPr>
            <w:r>
              <w:rPr>
                <w:rFonts w:cs="Times New Roman"/>
              </w:rPr>
              <w:t>215,343</w:t>
            </w:r>
          </w:p>
        </w:tc>
      </w:tr>
      <w:tr w:rsidR="00B6411E" w14:paraId="1D8278F7" w14:textId="77777777" w:rsidTr="000066B1">
        <w:tc>
          <w:tcPr>
            <w:tcW w:w="6210" w:type="dxa"/>
            <w:hideMark/>
          </w:tcPr>
          <w:p w14:paraId="74891045" w14:textId="77777777" w:rsidR="00B6411E" w:rsidRDefault="00B6411E" w:rsidP="00B6411E">
            <w:pPr>
              <w:tabs>
                <w:tab w:val="left" w:pos="540"/>
              </w:tabs>
              <w:jc w:val="thaiDistribute"/>
              <w:rPr>
                <w:rFonts w:cs="Times New Roman"/>
              </w:rPr>
            </w:pPr>
            <w:r>
              <w:rPr>
                <w:rFonts w:cs="Times New Roman"/>
              </w:rPr>
              <w:t>Associate</w:t>
            </w:r>
          </w:p>
        </w:tc>
        <w:tc>
          <w:tcPr>
            <w:tcW w:w="1350" w:type="dxa"/>
          </w:tcPr>
          <w:p w14:paraId="494227A5" w14:textId="116118ED" w:rsidR="00B6411E" w:rsidRDefault="004A3E0D" w:rsidP="000E480D">
            <w:pPr>
              <w:tabs>
                <w:tab w:val="decimal" w:pos="973"/>
              </w:tabs>
              <w:ind w:left="-108"/>
              <w:rPr>
                <w:rFonts w:cs="Times New Roman"/>
              </w:rPr>
            </w:pPr>
            <w:r w:rsidRPr="004A3E0D">
              <w:rPr>
                <w:rFonts w:cs="Times New Roman"/>
              </w:rPr>
              <w:t>32,520</w:t>
            </w:r>
          </w:p>
        </w:tc>
        <w:tc>
          <w:tcPr>
            <w:tcW w:w="270" w:type="dxa"/>
          </w:tcPr>
          <w:p w14:paraId="09F7B318" w14:textId="77777777" w:rsidR="00B6411E" w:rsidRDefault="00B6411E" w:rsidP="00B6411E">
            <w:pPr>
              <w:tabs>
                <w:tab w:val="decimal" w:pos="1044"/>
                <w:tab w:val="decimal" w:pos="1179"/>
              </w:tabs>
              <w:rPr>
                <w:rFonts w:cs="Times New Roman"/>
              </w:rPr>
            </w:pPr>
          </w:p>
        </w:tc>
        <w:tc>
          <w:tcPr>
            <w:tcW w:w="1350" w:type="dxa"/>
            <w:hideMark/>
          </w:tcPr>
          <w:p w14:paraId="7E9E6480" w14:textId="3531C7FB" w:rsidR="00B6411E" w:rsidRDefault="00B6411E" w:rsidP="0007626E">
            <w:pPr>
              <w:tabs>
                <w:tab w:val="decimal" w:pos="970"/>
              </w:tabs>
              <w:ind w:left="-108"/>
              <w:rPr>
                <w:rFonts w:cs="Times New Roman"/>
              </w:rPr>
            </w:pPr>
            <w:r>
              <w:rPr>
                <w:rFonts w:cs="Times New Roman"/>
              </w:rPr>
              <w:t>30,524</w:t>
            </w:r>
          </w:p>
        </w:tc>
      </w:tr>
      <w:tr w:rsidR="00B6411E" w14:paraId="5436032D" w14:textId="77777777" w:rsidTr="000066B1">
        <w:tc>
          <w:tcPr>
            <w:tcW w:w="6210" w:type="dxa"/>
            <w:hideMark/>
          </w:tcPr>
          <w:p w14:paraId="316755F3" w14:textId="77777777" w:rsidR="00B6411E" w:rsidRDefault="00B6411E" w:rsidP="00B6411E">
            <w:pPr>
              <w:tabs>
                <w:tab w:val="left" w:pos="540"/>
              </w:tabs>
              <w:jc w:val="thaiDistribute"/>
              <w:rPr>
                <w:rFonts w:cs="Times New Roman"/>
              </w:rPr>
            </w:pPr>
            <w:r>
              <w:rPr>
                <w:rFonts w:cs="Times New Roman"/>
              </w:rPr>
              <w:t>International</w:t>
            </w:r>
          </w:p>
        </w:tc>
        <w:tc>
          <w:tcPr>
            <w:tcW w:w="1350" w:type="dxa"/>
            <w:tcBorders>
              <w:top w:val="nil"/>
              <w:left w:val="nil"/>
              <w:bottom w:val="single" w:sz="4" w:space="0" w:color="auto"/>
              <w:right w:val="nil"/>
            </w:tcBorders>
          </w:tcPr>
          <w:p w14:paraId="64592A49" w14:textId="794B4E60" w:rsidR="00B6411E" w:rsidRDefault="004A3E0D" w:rsidP="000E480D">
            <w:pPr>
              <w:tabs>
                <w:tab w:val="decimal" w:pos="973"/>
              </w:tabs>
              <w:ind w:left="-108"/>
              <w:rPr>
                <w:rFonts w:cs="Times New Roman"/>
              </w:rPr>
            </w:pPr>
            <w:r w:rsidRPr="004A3E0D">
              <w:rPr>
                <w:rFonts w:cs="Times New Roman"/>
              </w:rPr>
              <w:t>148,927</w:t>
            </w:r>
          </w:p>
        </w:tc>
        <w:tc>
          <w:tcPr>
            <w:tcW w:w="270" w:type="dxa"/>
          </w:tcPr>
          <w:p w14:paraId="4BB818A5" w14:textId="77777777" w:rsidR="00B6411E" w:rsidRDefault="00B6411E" w:rsidP="00B6411E">
            <w:pPr>
              <w:tabs>
                <w:tab w:val="decimal" w:pos="1044"/>
                <w:tab w:val="decimal" w:pos="1179"/>
              </w:tabs>
              <w:rPr>
                <w:rFonts w:cs="Times New Roman"/>
              </w:rPr>
            </w:pPr>
          </w:p>
        </w:tc>
        <w:tc>
          <w:tcPr>
            <w:tcW w:w="1350" w:type="dxa"/>
            <w:tcBorders>
              <w:top w:val="nil"/>
              <w:left w:val="nil"/>
              <w:bottom w:val="single" w:sz="4" w:space="0" w:color="auto"/>
              <w:right w:val="nil"/>
            </w:tcBorders>
            <w:hideMark/>
          </w:tcPr>
          <w:p w14:paraId="709661E2" w14:textId="7591C2EB" w:rsidR="00B6411E" w:rsidRDefault="00B6411E" w:rsidP="000E480D">
            <w:pPr>
              <w:tabs>
                <w:tab w:val="decimal" w:pos="970"/>
              </w:tabs>
              <w:ind w:left="-108"/>
              <w:rPr>
                <w:rFonts w:cs="Times New Roman"/>
              </w:rPr>
            </w:pPr>
            <w:r>
              <w:rPr>
                <w:rFonts w:cs="Times New Roman"/>
              </w:rPr>
              <w:t>156,132</w:t>
            </w:r>
          </w:p>
        </w:tc>
      </w:tr>
      <w:tr w:rsidR="00B6411E" w14:paraId="628533B5" w14:textId="77777777" w:rsidTr="000066B1">
        <w:tc>
          <w:tcPr>
            <w:tcW w:w="6210" w:type="dxa"/>
            <w:hideMark/>
          </w:tcPr>
          <w:p w14:paraId="3724BABA" w14:textId="77777777" w:rsidR="00B6411E" w:rsidRDefault="00B6411E" w:rsidP="00B6411E">
            <w:pPr>
              <w:tabs>
                <w:tab w:val="left" w:pos="540"/>
              </w:tabs>
              <w:jc w:val="thaiDistribute"/>
              <w:rPr>
                <w:rFonts w:cs="Times New Roman"/>
              </w:rPr>
            </w:pPr>
            <w:r>
              <w:rPr>
                <w:rFonts w:cs="Times New Roman"/>
                <w:b/>
                <w:bCs/>
              </w:rPr>
              <w:t>Total</w:t>
            </w:r>
          </w:p>
        </w:tc>
        <w:tc>
          <w:tcPr>
            <w:tcW w:w="1350" w:type="dxa"/>
            <w:tcBorders>
              <w:top w:val="single" w:sz="4" w:space="0" w:color="auto"/>
              <w:left w:val="nil"/>
              <w:bottom w:val="nil"/>
              <w:right w:val="nil"/>
            </w:tcBorders>
          </w:tcPr>
          <w:p w14:paraId="171C4232" w14:textId="21690654" w:rsidR="00B6411E" w:rsidRDefault="004A3E0D" w:rsidP="000E480D">
            <w:pPr>
              <w:tabs>
                <w:tab w:val="decimal" w:pos="973"/>
              </w:tabs>
              <w:ind w:left="-108"/>
              <w:rPr>
                <w:rFonts w:cs="Times New Roman"/>
                <w:b/>
                <w:bCs/>
              </w:rPr>
            </w:pPr>
            <w:r w:rsidRPr="004A3E0D">
              <w:rPr>
                <w:rFonts w:cs="Times New Roman"/>
                <w:b/>
                <w:bCs/>
              </w:rPr>
              <w:t>1,749,424</w:t>
            </w:r>
          </w:p>
        </w:tc>
        <w:tc>
          <w:tcPr>
            <w:tcW w:w="270" w:type="dxa"/>
          </w:tcPr>
          <w:p w14:paraId="32243CBA" w14:textId="77777777" w:rsidR="00B6411E" w:rsidRDefault="00B6411E" w:rsidP="00B6411E">
            <w:pPr>
              <w:tabs>
                <w:tab w:val="decimal" w:pos="1044"/>
                <w:tab w:val="decimal" w:pos="1179"/>
              </w:tabs>
              <w:rPr>
                <w:rFonts w:cs="Times New Roman"/>
              </w:rPr>
            </w:pPr>
          </w:p>
        </w:tc>
        <w:tc>
          <w:tcPr>
            <w:tcW w:w="1350" w:type="dxa"/>
            <w:tcBorders>
              <w:top w:val="single" w:sz="4" w:space="0" w:color="auto"/>
              <w:left w:val="nil"/>
              <w:bottom w:val="nil"/>
              <w:right w:val="nil"/>
            </w:tcBorders>
            <w:hideMark/>
          </w:tcPr>
          <w:p w14:paraId="333A66C4" w14:textId="4E735B07" w:rsidR="00B6411E" w:rsidRDefault="00B6411E" w:rsidP="000E480D">
            <w:pPr>
              <w:tabs>
                <w:tab w:val="decimal" w:pos="970"/>
              </w:tabs>
              <w:ind w:left="-108"/>
              <w:rPr>
                <w:rFonts w:cs="Times New Roman"/>
              </w:rPr>
            </w:pPr>
            <w:r>
              <w:rPr>
                <w:rFonts w:cs="Times New Roman"/>
                <w:b/>
                <w:bCs/>
              </w:rPr>
              <w:t>1,758,529</w:t>
            </w:r>
          </w:p>
        </w:tc>
      </w:tr>
      <w:tr w:rsidR="00B6411E" w14:paraId="10556054" w14:textId="77777777" w:rsidTr="000066B1">
        <w:tc>
          <w:tcPr>
            <w:tcW w:w="6210" w:type="dxa"/>
            <w:hideMark/>
          </w:tcPr>
          <w:p w14:paraId="2B1DA409" w14:textId="77777777" w:rsidR="00B6411E" w:rsidRDefault="00B6411E" w:rsidP="00B6411E">
            <w:pPr>
              <w:tabs>
                <w:tab w:val="left" w:pos="540"/>
              </w:tabs>
              <w:jc w:val="thaiDistribute"/>
              <w:rPr>
                <w:rFonts w:cs="Times New Roman"/>
              </w:rPr>
            </w:pPr>
            <w:r>
              <w:rPr>
                <w:rFonts w:cs="Times New Roman"/>
                <w:i/>
                <w:iCs/>
              </w:rPr>
              <w:t xml:space="preserve">Less </w:t>
            </w:r>
            <w:r>
              <w:rPr>
                <w:rFonts w:cs="Times New Roman"/>
              </w:rPr>
              <w:t>volume rebates</w:t>
            </w:r>
          </w:p>
        </w:tc>
        <w:tc>
          <w:tcPr>
            <w:tcW w:w="1350" w:type="dxa"/>
            <w:tcBorders>
              <w:top w:val="nil"/>
              <w:left w:val="nil"/>
              <w:bottom w:val="single" w:sz="4" w:space="0" w:color="auto"/>
              <w:right w:val="nil"/>
            </w:tcBorders>
          </w:tcPr>
          <w:p w14:paraId="2B2ABBB9" w14:textId="73D25B7C" w:rsidR="00B6411E" w:rsidRDefault="004A3E0D" w:rsidP="000E480D">
            <w:pPr>
              <w:tabs>
                <w:tab w:val="decimal" w:pos="973"/>
              </w:tabs>
              <w:ind w:left="-108"/>
              <w:rPr>
                <w:rFonts w:cs="Times New Roman"/>
              </w:rPr>
            </w:pPr>
            <w:r w:rsidRPr="004A3E0D">
              <w:rPr>
                <w:rFonts w:cs="Times New Roman"/>
              </w:rPr>
              <w:t>(30,372)</w:t>
            </w:r>
          </w:p>
        </w:tc>
        <w:tc>
          <w:tcPr>
            <w:tcW w:w="270" w:type="dxa"/>
          </w:tcPr>
          <w:p w14:paraId="21706281" w14:textId="77777777" w:rsidR="00B6411E" w:rsidRDefault="00B6411E" w:rsidP="00B6411E">
            <w:pPr>
              <w:tabs>
                <w:tab w:val="decimal" w:pos="1044"/>
                <w:tab w:val="decimal" w:pos="1179"/>
              </w:tabs>
              <w:rPr>
                <w:rFonts w:cs="Times New Roman"/>
              </w:rPr>
            </w:pPr>
          </w:p>
        </w:tc>
        <w:tc>
          <w:tcPr>
            <w:tcW w:w="1350" w:type="dxa"/>
            <w:tcBorders>
              <w:top w:val="nil"/>
              <w:left w:val="nil"/>
              <w:bottom w:val="single" w:sz="4" w:space="0" w:color="auto"/>
              <w:right w:val="nil"/>
            </w:tcBorders>
            <w:hideMark/>
          </w:tcPr>
          <w:p w14:paraId="6F7FAE7A" w14:textId="26ABC6AC" w:rsidR="00B6411E" w:rsidRDefault="00B6411E" w:rsidP="000E480D">
            <w:pPr>
              <w:tabs>
                <w:tab w:val="decimal" w:pos="970"/>
              </w:tabs>
              <w:ind w:left="-108"/>
              <w:rPr>
                <w:rFonts w:cs="Times New Roman"/>
              </w:rPr>
            </w:pPr>
            <w:r>
              <w:rPr>
                <w:rFonts w:cs="Times New Roman"/>
              </w:rPr>
              <w:t>(39,157)</w:t>
            </w:r>
          </w:p>
        </w:tc>
      </w:tr>
      <w:tr w:rsidR="00B6411E" w14:paraId="51852BC3" w14:textId="77777777" w:rsidTr="000066B1">
        <w:tc>
          <w:tcPr>
            <w:tcW w:w="6210" w:type="dxa"/>
            <w:hideMark/>
          </w:tcPr>
          <w:p w14:paraId="365D4079" w14:textId="77777777" w:rsidR="00B6411E" w:rsidRDefault="00B6411E" w:rsidP="00B6411E">
            <w:pPr>
              <w:tabs>
                <w:tab w:val="left" w:pos="540"/>
              </w:tabs>
              <w:jc w:val="thaiDistribute"/>
              <w:rPr>
                <w:rFonts w:cs="Times New Roman"/>
                <w:b/>
                <w:bCs/>
              </w:rPr>
            </w:pPr>
            <w:r>
              <w:rPr>
                <w:rFonts w:cs="Times New Roman"/>
                <w:b/>
                <w:bCs/>
              </w:rPr>
              <w:t>Net</w:t>
            </w:r>
          </w:p>
        </w:tc>
        <w:tc>
          <w:tcPr>
            <w:tcW w:w="1350" w:type="dxa"/>
            <w:tcBorders>
              <w:top w:val="single" w:sz="4" w:space="0" w:color="auto"/>
              <w:left w:val="nil"/>
              <w:bottom w:val="double" w:sz="4" w:space="0" w:color="auto"/>
              <w:right w:val="nil"/>
            </w:tcBorders>
          </w:tcPr>
          <w:p w14:paraId="327F2026" w14:textId="5EA0D545" w:rsidR="00B6411E" w:rsidRDefault="004A3E0D" w:rsidP="000E480D">
            <w:pPr>
              <w:tabs>
                <w:tab w:val="decimal" w:pos="973"/>
              </w:tabs>
              <w:ind w:left="-108"/>
              <w:rPr>
                <w:rFonts w:cs="Times New Roman"/>
                <w:b/>
                <w:bCs/>
              </w:rPr>
            </w:pPr>
            <w:r w:rsidRPr="004A3E0D">
              <w:rPr>
                <w:rFonts w:cs="Times New Roman"/>
                <w:b/>
                <w:bCs/>
              </w:rPr>
              <w:t>1,719,052</w:t>
            </w:r>
          </w:p>
        </w:tc>
        <w:tc>
          <w:tcPr>
            <w:tcW w:w="270" w:type="dxa"/>
          </w:tcPr>
          <w:p w14:paraId="52012280" w14:textId="77777777" w:rsidR="00B6411E" w:rsidRDefault="00B6411E" w:rsidP="00B6411E">
            <w:pPr>
              <w:tabs>
                <w:tab w:val="decimal" w:pos="1044"/>
                <w:tab w:val="decimal" w:pos="1179"/>
              </w:tabs>
              <w:rPr>
                <w:rFonts w:cs="Times New Roman"/>
              </w:rPr>
            </w:pPr>
          </w:p>
        </w:tc>
        <w:tc>
          <w:tcPr>
            <w:tcW w:w="1350" w:type="dxa"/>
            <w:tcBorders>
              <w:top w:val="single" w:sz="4" w:space="0" w:color="auto"/>
              <w:left w:val="nil"/>
              <w:bottom w:val="double" w:sz="4" w:space="0" w:color="auto"/>
              <w:right w:val="nil"/>
            </w:tcBorders>
            <w:hideMark/>
          </w:tcPr>
          <w:p w14:paraId="10957A65" w14:textId="19DCEF9F" w:rsidR="00B6411E" w:rsidRDefault="00B6411E" w:rsidP="000E480D">
            <w:pPr>
              <w:tabs>
                <w:tab w:val="decimal" w:pos="970"/>
              </w:tabs>
              <w:ind w:left="-108"/>
              <w:rPr>
                <w:rFonts w:cs="Times New Roman"/>
                <w:b/>
                <w:bCs/>
              </w:rPr>
            </w:pPr>
            <w:r>
              <w:rPr>
                <w:rFonts w:cs="Times New Roman"/>
                <w:b/>
                <w:bCs/>
              </w:rPr>
              <w:t>1,719,372</w:t>
            </w:r>
          </w:p>
        </w:tc>
      </w:tr>
      <w:tr w:rsidR="00B6411E" w14:paraId="58CEAE36" w14:textId="77777777" w:rsidTr="000066B1">
        <w:trPr>
          <w:trHeight w:val="71"/>
        </w:trPr>
        <w:tc>
          <w:tcPr>
            <w:tcW w:w="6210" w:type="dxa"/>
          </w:tcPr>
          <w:p w14:paraId="7CECC515" w14:textId="77777777" w:rsidR="00B6411E" w:rsidRDefault="00B6411E" w:rsidP="00B6411E">
            <w:pPr>
              <w:tabs>
                <w:tab w:val="left" w:pos="540"/>
              </w:tabs>
              <w:jc w:val="thaiDistribute"/>
              <w:rPr>
                <w:rFonts w:cs="Times New Roman"/>
                <w:sz w:val="16"/>
                <w:szCs w:val="16"/>
              </w:rPr>
            </w:pPr>
          </w:p>
        </w:tc>
        <w:tc>
          <w:tcPr>
            <w:tcW w:w="1350" w:type="dxa"/>
          </w:tcPr>
          <w:p w14:paraId="2251B064" w14:textId="77777777" w:rsidR="00B6411E" w:rsidRDefault="00B6411E" w:rsidP="000E480D">
            <w:pPr>
              <w:tabs>
                <w:tab w:val="decimal" w:pos="973"/>
              </w:tabs>
              <w:ind w:left="-108"/>
              <w:rPr>
                <w:rFonts w:cs="Times New Roman"/>
              </w:rPr>
            </w:pPr>
          </w:p>
        </w:tc>
        <w:tc>
          <w:tcPr>
            <w:tcW w:w="270" w:type="dxa"/>
          </w:tcPr>
          <w:p w14:paraId="32E8A640" w14:textId="77777777" w:rsidR="00B6411E" w:rsidRDefault="00B6411E" w:rsidP="00B6411E">
            <w:pPr>
              <w:tabs>
                <w:tab w:val="decimal" w:pos="1044"/>
                <w:tab w:val="decimal" w:pos="1179"/>
              </w:tabs>
              <w:rPr>
                <w:rFonts w:cs="Times New Roman"/>
              </w:rPr>
            </w:pPr>
          </w:p>
        </w:tc>
        <w:tc>
          <w:tcPr>
            <w:tcW w:w="1350" w:type="dxa"/>
          </w:tcPr>
          <w:p w14:paraId="223EA863" w14:textId="77777777" w:rsidR="00B6411E" w:rsidRDefault="00B6411E" w:rsidP="000E480D">
            <w:pPr>
              <w:tabs>
                <w:tab w:val="decimal" w:pos="970"/>
              </w:tabs>
              <w:ind w:left="-108"/>
              <w:rPr>
                <w:rFonts w:cs="Times New Roman"/>
              </w:rPr>
            </w:pPr>
          </w:p>
        </w:tc>
      </w:tr>
      <w:tr w:rsidR="00B6411E" w14:paraId="6C99F2B0" w14:textId="77777777" w:rsidTr="000066B1">
        <w:tc>
          <w:tcPr>
            <w:tcW w:w="6210" w:type="dxa"/>
            <w:hideMark/>
          </w:tcPr>
          <w:p w14:paraId="0BFE3C11" w14:textId="77777777" w:rsidR="00B6411E" w:rsidRDefault="00B6411E" w:rsidP="00B6411E">
            <w:pPr>
              <w:tabs>
                <w:tab w:val="left" w:pos="540"/>
              </w:tabs>
              <w:jc w:val="thaiDistribute"/>
              <w:rPr>
                <w:rFonts w:cs="Times New Roman"/>
                <w:b/>
                <w:bCs/>
              </w:rPr>
            </w:pPr>
            <w:r>
              <w:rPr>
                <w:rFonts w:cs="Times New Roman"/>
                <w:b/>
                <w:bCs/>
              </w:rPr>
              <w:t>Timing of revenue recognition at a point in time</w:t>
            </w:r>
          </w:p>
        </w:tc>
        <w:tc>
          <w:tcPr>
            <w:tcW w:w="1350" w:type="dxa"/>
            <w:tcBorders>
              <w:top w:val="nil"/>
              <w:left w:val="nil"/>
              <w:bottom w:val="double" w:sz="4" w:space="0" w:color="auto"/>
              <w:right w:val="nil"/>
            </w:tcBorders>
          </w:tcPr>
          <w:p w14:paraId="3353019D" w14:textId="0B1EE45A" w:rsidR="00B6411E" w:rsidRDefault="004A3E0D" w:rsidP="000E480D">
            <w:pPr>
              <w:tabs>
                <w:tab w:val="decimal" w:pos="973"/>
              </w:tabs>
              <w:ind w:left="-108"/>
              <w:rPr>
                <w:rFonts w:cs="Times New Roman"/>
                <w:b/>
                <w:bCs/>
              </w:rPr>
            </w:pPr>
            <w:r w:rsidRPr="004A3E0D">
              <w:rPr>
                <w:rFonts w:cs="Times New Roman"/>
                <w:b/>
                <w:bCs/>
              </w:rPr>
              <w:t>1,719,052</w:t>
            </w:r>
          </w:p>
        </w:tc>
        <w:tc>
          <w:tcPr>
            <w:tcW w:w="270" w:type="dxa"/>
          </w:tcPr>
          <w:p w14:paraId="1271A8AC" w14:textId="77777777" w:rsidR="00B6411E" w:rsidRDefault="00B6411E" w:rsidP="00B6411E">
            <w:pPr>
              <w:tabs>
                <w:tab w:val="decimal" w:pos="1044"/>
                <w:tab w:val="decimal" w:pos="1179"/>
              </w:tabs>
              <w:rPr>
                <w:rFonts w:cs="Times New Roman"/>
              </w:rPr>
            </w:pPr>
          </w:p>
        </w:tc>
        <w:tc>
          <w:tcPr>
            <w:tcW w:w="1350" w:type="dxa"/>
            <w:tcBorders>
              <w:top w:val="nil"/>
              <w:left w:val="nil"/>
              <w:bottom w:val="double" w:sz="4" w:space="0" w:color="auto"/>
              <w:right w:val="nil"/>
            </w:tcBorders>
            <w:hideMark/>
          </w:tcPr>
          <w:p w14:paraId="2D6090A6" w14:textId="23A535EA" w:rsidR="00B6411E" w:rsidRDefault="00B6411E" w:rsidP="000E480D">
            <w:pPr>
              <w:tabs>
                <w:tab w:val="decimal" w:pos="970"/>
              </w:tabs>
              <w:ind w:left="-108"/>
              <w:rPr>
                <w:rFonts w:cs="Times New Roman"/>
                <w:b/>
                <w:bCs/>
              </w:rPr>
            </w:pPr>
            <w:r>
              <w:rPr>
                <w:rFonts w:cs="Times New Roman"/>
                <w:b/>
                <w:bCs/>
              </w:rPr>
              <w:t>1,719,372</w:t>
            </w:r>
          </w:p>
        </w:tc>
      </w:tr>
    </w:tbl>
    <w:p w14:paraId="7E84842F" w14:textId="77777777" w:rsidR="00B6411E" w:rsidRDefault="00B6411E" w:rsidP="00C0401B">
      <w:pPr>
        <w:spacing w:line="240" w:lineRule="auto"/>
        <w:rPr>
          <w:rFonts w:cs="Times New Roman"/>
          <w:b/>
          <w:bCs/>
        </w:rPr>
      </w:pPr>
    </w:p>
    <w:p w14:paraId="1DAFDAF0" w14:textId="356B6D7B" w:rsidR="000D097B" w:rsidRPr="000D097B" w:rsidRDefault="000D097B" w:rsidP="000D097B">
      <w:pPr>
        <w:pStyle w:val="index"/>
        <w:numPr>
          <w:ilvl w:val="0"/>
          <w:numId w:val="21"/>
        </w:numPr>
        <w:tabs>
          <w:tab w:val="left" w:pos="540"/>
          <w:tab w:val="left" w:pos="1170"/>
        </w:tabs>
        <w:spacing w:line="246" w:lineRule="exact"/>
        <w:ind w:right="18" w:hanging="2952"/>
        <w:jc w:val="thaiDistribute"/>
        <w:rPr>
          <w:b/>
          <w:bCs/>
          <w:sz w:val="24"/>
          <w:szCs w:val="24"/>
          <w:lang w:val="en-US"/>
        </w:rPr>
      </w:pPr>
      <w:r w:rsidRPr="000D097B">
        <w:rPr>
          <w:b/>
          <w:bCs/>
          <w:sz w:val="24"/>
          <w:szCs w:val="24"/>
          <w:lang w:val="en-US"/>
        </w:rPr>
        <w:t>Dividends</w:t>
      </w:r>
    </w:p>
    <w:p w14:paraId="7E6ED89D" w14:textId="77777777" w:rsidR="000D097B" w:rsidRPr="000D097B" w:rsidRDefault="000D097B" w:rsidP="000D097B">
      <w:pPr>
        <w:spacing w:line="240" w:lineRule="auto"/>
        <w:rPr>
          <w:rFonts w:cs="Times New Roman"/>
          <w:b/>
          <w:bCs/>
        </w:rPr>
      </w:pPr>
    </w:p>
    <w:tbl>
      <w:tblPr>
        <w:tblStyle w:val="TableGrid"/>
        <w:tblW w:w="92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528"/>
        <w:gridCol w:w="1618"/>
        <w:gridCol w:w="1451"/>
        <w:gridCol w:w="1980"/>
      </w:tblGrid>
      <w:tr w:rsidR="000D097B" w:rsidRPr="000D097B" w14:paraId="412E7CB6" w14:textId="77777777" w:rsidTr="00376535">
        <w:trPr>
          <w:tblHeader/>
        </w:trPr>
        <w:tc>
          <w:tcPr>
            <w:tcW w:w="2693" w:type="dxa"/>
          </w:tcPr>
          <w:p w14:paraId="7D78FE69" w14:textId="77777777" w:rsidR="000D097B" w:rsidRPr="000D097B" w:rsidRDefault="000D097B" w:rsidP="000D0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1528" w:type="dxa"/>
            <w:vAlign w:val="bottom"/>
            <w:hideMark/>
          </w:tcPr>
          <w:p w14:paraId="25C4FA42" w14:textId="77777777" w:rsidR="000D097B" w:rsidRPr="000D097B" w:rsidRDefault="000D097B" w:rsidP="00550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 w:rsidRPr="000D097B">
              <w:t>Approval date</w:t>
            </w:r>
          </w:p>
        </w:tc>
        <w:tc>
          <w:tcPr>
            <w:tcW w:w="1618" w:type="dxa"/>
            <w:vAlign w:val="bottom"/>
            <w:hideMark/>
          </w:tcPr>
          <w:p w14:paraId="10C1700D" w14:textId="77777777" w:rsidR="000D097B" w:rsidRPr="000D097B" w:rsidRDefault="000D097B" w:rsidP="00550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 w:rsidRPr="000D097B">
              <w:t>Payment schedule</w:t>
            </w:r>
          </w:p>
        </w:tc>
        <w:tc>
          <w:tcPr>
            <w:tcW w:w="1451" w:type="dxa"/>
            <w:vAlign w:val="bottom"/>
            <w:hideMark/>
          </w:tcPr>
          <w:p w14:paraId="322EC481" w14:textId="052C4298" w:rsidR="00376535" w:rsidRDefault="000D097B" w:rsidP="00550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 w:rsidRPr="000D097B">
              <w:t>Dividend</w:t>
            </w:r>
            <w:r w:rsidR="00376535">
              <w:t xml:space="preserve"> </w:t>
            </w:r>
            <w:r w:rsidRPr="000D097B">
              <w:t xml:space="preserve">rate </w:t>
            </w:r>
          </w:p>
          <w:p w14:paraId="67F44D6E" w14:textId="4E551C62" w:rsidR="000D097B" w:rsidRPr="000D097B" w:rsidRDefault="000D097B" w:rsidP="00550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i/>
                <w:iCs/>
              </w:rPr>
            </w:pPr>
            <w:r w:rsidRPr="000D097B">
              <w:t>per share</w:t>
            </w:r>
          </w:p>
        </w:tc>
        <w:tc>
          <w:tcPr>
            <w:tcW w:w="1980" w:type="dxa"/>
            <w:vAlign w:val="bottom"/>
            <w:hideMark/>
          </w:tcPr>
          <w:p w14:paraId="224B6355" w14:textId="77777777" w:rsidR="000D097B" w:rsidRPr="000D097B" w:rsidRDefault="000D097B" w:rsidP="00550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i/>
                <w:iCs/>
                <w:lang w:val="en-US"/>
              </w:rPr>
            </w:pPr>
            <w:r w:rsidRPr="000D097B">
              <w:rPr>
                <w:lang w:val="en-US"/>
              </w:rPr>
              <w:t>Amount</w:t>
            </w:r>
          </w:p>
        </w:tc>
      </w:tr>
      <w:tr w:rsidR="000D097B" w:rsidRPr="000D097B" w14:paraId="67FF45E9" w14:textId="77777777" w:rsidTr="00376535">
        <w:trPr>
          <w:tblHeader/>
        </w:trPr>
        <w:tc>
          <w:tcPr>
            <w:tcW w:w="2693" w:type="dxa"/>
          </w:tcPr>
          <w:p w14:paraId="2F731AE0" w14:textId="77777777" w:rsidR="000D097B" w:rsidRPr="000D097B" w:rsidRDefault="000D097B" w:rsidP="000D0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1528" w:type="dxa"/>
            <w:vAlign w:val="bottom"/>
          </w:tcPr>
          <w:p w14:paraId="6DDAC529" w14:textId="77777777" w:rsidR="000D097B" w:rsidRPr="000D097B" w:rsidRDefault="000D097B" w:rsidP="00550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p>
        </w:tc>
        <w:tc>
          <w:tcPr>
            <w:tcW w:w="1618" w:type="dxa"/>
            <w:vAlign w:val="bottom"/>
          </w:tcPr>
          <w:p w14:paraId="7CCAA22A" w14:textId="77777777" w:rsidR="000D097B" w:rsidRPr="000D097B" w:rsidRDefault="000D097B" w:rsidP="00550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p>
        </w:tc>
        <w:tc>
          <w:tcPr>
            <w:tcW w:w="1451" w:type="dxa"/>
            <w:vAlign w:val="bottom"/>
            <w:hideMark/>
          </w:tcPr>
          <w:p w14:paraId="04BC113C" w14:textId="77777777" w:rsidR="000D097B" w:rsidRPr="000D097B" w:rsidRDefault="000D097B" w:rsidP="00550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 w:rsidRPr="000D097B">
              <w:rPr>
                <w:i/>
                <w:iCs/>
              </w:rPr>
              <w:t>(Baht)</w:t>
            </w:r>
          </w:p>
        </w:tc>
        <w:tc>
          <w:tcPr>
            <w:tcW w:w="1980" w:type="dxa"/>
            <w:vAlign w:val="bottom"/>
            <w:hideMark/>
          </w:tcPr>
          <w:p w14:paraId="3DEDD488" w14:textId="77777777" w:rsidR="000D097B" w:rsidRPr="000D097B" w:rsidRDefault="000D097B" w:rsidP="00550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 w:rsidRPr="000D097B">
              <w:rPr>
                <w:i/>
                <w:iCs/>
              </w:rPr>
              <w:t>(in million Baht)</w:t>
            </w:r>
          </w:p>
        </w:tc>
      </w:tr>
      <w:tr w:rsidR="000D097B" w:rsidRPr="000D097B" w14:paraId="11154A27" w14:textId="77777777" w:rsidTr="00376535">
        <w:trPr>
          <w:tblHeader/>
        </w:trPr>
        <w:tc>
          <w:tcPr>
            <w:tcW w:w="2693" w:type="dxa"/>
            <w:hideMark/>
          </w:tcPr>
          <w:p w14:paraId="4729FA0C" w14:textId="3F6C21B4" w:rsidR="000D097B" w:rsidRPr="000D097B" w:rsidRDefault="000D097B" w:rsidP="000D0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i/>
                <w:iCs/>
              </w:rPr>
            </w:pPr>
            <w:r w:rsidRPr="000D097B">
              <w:rPr>
                <w:b/>
                <w:bCs/>
                <w:i/>
                <w:iCs/>
              </w:rPr>
              <w:t>202</w:t>
            </w:r>
            <w:r>
              <w:rPr>
                <w:b/>
                <w:bCs/>
                <w:i/>
                <w:iCs/>
              </w:rPr>
              <w:t>6</w:t>
            </w:r>
          </w:p>
        </w:tc>
        <w:tc>
          <w:tcPr>
            <w:tcW w:w="1528" w:type="dxa"/>
            <w:vAlign w:val="bottom"/>
          </w:tcPr>
          <w:p w14:paraId="306A889C" w14:textId="77777777" w:rsidR="000D097B" w:rsidRPr="000D097B" w:rsidRDefault="000D097B" w:rsidP="000D0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1618" w:type="dxa"/>
            <w:vAlign w:val="bottom"/>
          </w:tcPr>
          <w:p w14:paraId="020791E2" w14:textId="77777777" w:rsidR="000D097B" w:rsidRPr="000D097B" w:rsidRDefault="000D097B" w:rsidP="000D0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1451" w:type="dxa"/>
            <w:vAlign w:val="bottom"/>
          </w:tcPr>
          <w:p w14:paraId="777429F8" w14:textId="77777777" w:rsidR="000D097B" w:rsidRPr="000D097B" w:rsidRDefault="000D097B" w:rsidP="000D0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i/>
                <w:iCs/>
              </w:rPr>
            </w:pPr>
          </w:p>
        </w:tc>
        <w:tc>
          <w:tcPr>
            <w:tcW w:w="1980" w:type="dxa"/>
            <w:vAlign w:val="bottom"/>
          </w:tcPr>
          <w:p w14:paraId="3E7B0901" w14:textId="77777777" w:rsidR="000D097B" w:rsidRPr="000D097B" w:rsidRDefault="000D097B" w:rsidP="000D0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i/>
                <w:iCs/>
              </w:rPr>
            </w:pPr>
          </w:p>
        </w:tc>
      </w:tr>
      <w:tr w:rsidR="000D097B" w:rsidRPr="000D097B" w14:paraId="41CAE4CC" w14:textId="77777777" w:rsidTr="00376535">
        <w:tc>
          <w:tcPr>
            <w:tcW w:w="2693" w:type="dxa"/>
            <w:hideMark/>
          </w:tcPr>
          <w:p w14:paraId="78CA6506" w14:textId="54FC4462" w:rsidR="000D097B" w:rsidRPr="000D097B" w:rsidRDefault="000D097B" w:rsidP="000D0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0D097B">
              <w:t>202</w:t>
            </w:r>
            <w:r>
              <w:t>5</w:t>
            </w:r>
            <w:r w:rsidRPr="000D097B">
              <w:t xml:space="preserve"> Annual dividend </w:t>
            </w:r>
          </w:p>
        </w:tc>
        <w:tc>
          <w:tcPr>
            <w:tcW w:w="1528" w:type="dxa"/>
            <w:vAlign w:val="bottom"/>
            <w:hideMark/>
          </w:tcPr>
          <w:p w14:paraId="0792937D" w14:textId="764C5A98" w:rsidR="000D097B" w:rsidRPr="000D097B" w:rsidRDefault="000066B1" w:rsidP="000D0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
              <w:t>23</w:t>
            </w:r>
            <w:r w:rsidR="000D097B" w:rsidRPr="000D097B">
              <w:t xml:space="preserve"> April 202</w:t>
            </w:r>
            <w:r w:rsidR="000D097B">
              <w:t>6</w:t>
            </w:r>
          </w:p>
        </w:tc>
        <w:tc>
          <w:tcPr>
            <w:tcW w:w="1618" w:type="dxa"/>
            <w:vAlign w:val="bottom"/>
            <w:hideMark/>
          </w:tcPr>
          <w:p w14:paraId="1D30E313" w14:textId="7AE33A05" w:rsidR="000D097B" w:rsidRPr="000D097B" w:rsidRDefault="000D097B" w:rsidP="000D0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 w:rsidRPr="000D097B">
              <w:t>May 202</w:t>
            </w:r>
            <w:r>
              <w:t>6</w:t>
            </w:r>
          </w:p>
        </w:tc>
        <w:tc>
          <w:tcPr>
            <w:tcW w:w="1451" w:type="dxa"/>
            <w:vAlign w:val="bottom"/>
          </w:tcPr>
          <w:p w14:paraId="7784205F" w14:textId="4141D2F3" w:rsidR="000D097B" w:rsidRPr="000D097B" w:rsidRDefault="000066B1" w:rsidP="000D0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
              <w:t>1.81</w:t>
            </w:r>
          </w:p>
        </w:tc>
        <w:tc>
          <w:tcPr>
            <w:tcW w:w="1980" w:type="dxa"/>
            <w:vAlign w:val="bottom"/>
          </w:tcPr>
          <w:p w14:paraId="22DADFDD" w14:textId="454517AC" w:rsidR="000D097B" w:rsidRPr="000D097B" w:rsidRDefault="000066B1" w:rsidP="000D0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
              <w:t>651.60</w:t>
            </w:r>
          </w:p>
        </w:tc>
      </w:tr>
      <w:tr w:rsidR="000D097B" w:rsidRPr="000D097B" w14:paraId="12B4B420" w14:textId="77777777" w:rsidTr="00376535">
        <w:tc>
          <w:tcPr>
            <w:tcW w:w="2693" w:type="dxa"/>
          </w:tcPr>
          <w:p w14:paraId="1FB832D7" w14:textId="77777777" w:rsidR="000D097B" w:rsidRPr="000D097B" w:rsidRDefault="000D097B" w:rsidP="000D0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1528" w:type="dxa"/>
            <w:vAlign w:val="bottom"/>
          </w:tcPr>
          <w:p w14:paraId="78831594" w14:textId="77777777" w:rsidR="000D097B" w:rsidRPr="000D097B" w:rsidRDefault="000D097B" w:rsidP="000D0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p>
        </w:tc>
        <w:tc>
          <w:tcPr>
            <w:tcW w:w="1618" w:type="dxa"/>
            <w:vAlign w:val="bottom"/>
          </w:tcPr>
          <w:p w14:paraId="57DFC6CD" w14:textId="77777777" w:rsidR="000D097B" w:rsidRPr="000D097B" w:rsidRDefault="000D097B" w:rsidP="000D0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p>
        </w:tc>
        <w:tc>
          <w:tcPr>
            <w:tcW w:w="1451" w:type="dxa"/>
            <w:vAlign w:val="bottom"/>
          </w:tcPr>
          <w:p w14:paraId="3EDA8003" w14:textId="77777777" w:rsidR="000D097B" w:rsidRPr="000D097B" w:rsidRDefault="000D097B" w:rsidP="000D0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p>
        </w:tc>
        <w:tc>
          <w:tcPr>
            <w:tcW w:w="1980" w:type="dxa"/>
            <w:vAlign w:val="bottom"/>
          </w:tcPr>
          <w:p w14:paraId="5F6DCF40" w14:textId="77777777" w:rsidR="000D097B" w:rsidRPr="000D097B" w:rsidRDefault="000D097B" w:rsidP="000D0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p>
        </w:tc>
      </w:tr>
      <w:tr w:rsidR="000D097B" w:rsidRPr="000D097B" w14:paraId="18A23354" w14:textId="77777777" w:rsidTr="00376535">
        <w:trPr>
          <w:trHeight w:val="79"/>
        </w:trPr>
        <w:tc>
          <w:tcPr>
            <w:tcW w:w="2693" w:type="dxa"/>
            <w:hideMark/>
          </w:tcPr>
          <w:p w14:paraId="396EFC5A" w14:textId="50CA3831" w:rsidR="000D097B" w:rsidRPr="000D097B" w:rsidRDefault="000D097B" w:rsidP="000D0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i/>
                <w:iCs/>
              </w:rPr>
            </w:pPr>
            <w:r w:rsidRPr="000D097B">
              <w:rPr>
                <w:b/>
                <w:bCs/>
                <w:i/>
                <w:iCs/>
              </w:rPr>
              <w:t>2025</w:t>
            </w:r>
          </w:p>
        </w:tc>
        <w:tc>
          <w:tcPr>
            <w:tcW w:w="1528" w:type="dxa"/>
            <w:vAlign w:val="bottom"/>
          </w:tcPr>
          <w:p w14:paraId="71D3E288" w14:textId="77777777" w:rsidR="000D097B" w:rsidRPr="000D097B" w:rsidRDefault="000D097B" w:rsidP="000D0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p>
        </w:tc>
        <w:tc>
          <w:tcPr>
            <w:tcW w:w="1618" w:type="dxa"/>
            <w:vAlign w:val="bottom"/>
          </w:tcPr>
          <w:p w14:paraId="68A67370" w14:textId="77777777" w:rsidR="000D097B" w:rsidRPr="000D097B" w:rsidRDefault="000D097B" w:rsidP="000D0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p>
        </w:tc>
        <w:tc>
          <w:tcPr>
            <w:tcW w:w="1451" w:type="dxa"/>
            <w:vAlign w:val="bottom"/>
          </w:tcPr>
          <w:p w14:paraId="54A78F97" w14:textId="77777777" w:rsidR="000D097B" w:rsidRPr="000D097B" w:rsidRDefault="000D097B" w:rsidP="000D0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p>
        </w:tc>
        <w:tc>
          <w:tcPr>
            <w:tcW w:w="1980" w:type="dxa"/>
            <w:vAlign w:val="bottom"/>
          </w:tcPr>
          <w:p w14:paraId="3B3C7005" w14:textId="77777777" w:rsidR="000D097B" w:rsidRPr="000D097B" w:rsidRDefault="000D097B" w:rsidP="000D0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p>
        </w:tc>
      </w:tr>
      <w:tr w:rsidR="000D097B" w:rsidRPr="000D097B" w14:paraId="4DA50BA0" w14:textId="77777777" w:rsidTr="00376535">
        <w:tc>
          <w:tcPr>
            <w:tcW w:w="2693" w:type="dxa"/>
            <w:hideMark/>
          </w:tcPr>
          <w:p w14:paraId="2197EA3F" w14:textId="72638FCF" w:rsidR="000D097B" w:rsidRPr="000D097B" w:rsidRDefault="000D097B" w:rsidP="000D0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0D097B">
              <w:t xml:space="preserve">2024 Annual dividend </w:t>
            </w:r>
          </w:p>
        </w:tc>
        <w:tc>
          <w:tcPr>
            <w:tcW w:w="1528" w:type="dxa"/>
            <w:vAlign w:val="bottom"/>
            <w:hideMark/>
          </w:tcPr>
          <w:p w14:paraId="5C02265C" w14:textId="02577309" w:rsidR="000D097B" w:rsidRPr="000D097B" w:rsidRDefault="000D097B" w:rsidP="000D0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heme="minorBidi"/>
                <w:lang w:val="en-US"/>
              </w:rPr>
            </w:pPr>
            <w:r w:rsidRPr="000D097B">
              <w:t>23 April 2025</w:t>
            </w:r>
          </w:p>
        </w:tc>
        <w:tc>
          <w:tcPr>
            <w:tcW w:w="1618" w:type="dxa"/>
            <w:vAlign w:val="bottom"/>
            <w:hideMark/>
          </w:tcPr>
          <w:p w14:paraId="59868F75" w14:textId="36A22ED3" w:rsidR="000D097B" w:rsidRPr="000D097B" w:rsidRDefault="000D097B" w:rsidP="000D0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 w:rsidRPr="000D097B">
              <w:t>May 2025</w:t>
            </w:r>
          </w:p>
        </w:tc>
        <w:tc>
          <w:tcPr>
            <w:tcW w:w="1451" w:type="dxa"/>
            <w:vAlign w:val="bottom"/>
            <w:hideMark/>
          </w:tcPr>
          <w:p w14:paraId="1A3A54E5" w14:textId="047DCAD1" w:rsidR="000D097B" w:rsidRPr="000D097B" w:rsidRDefault="000D097B" w:rsidP="000D0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 w:rsidRPr="000D097B">
              <w:t>1.79</w:t>
            </w:r>
          </w:p>
        </w:tc>
        <w:tc>
          <w:tcPr>
            <w:tcW w:w="1980" w:type="dxa"/>
            <w:vAlign w:val="bottom"/>
            <w:hideMark/>
          </w:tcPr>
          <w:p w14:paraId="4AD7A36B" w14:textId="1C08BFC0" w:rsidR="000D097B" w:rsidRPr="000D097B" w:rsidRDefault="000D097B" w:rsidP="000D0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 w:rsidRPr="000D097B">
              <w:t>644.40</w:t>
            </w:r>
          </w:p>
        </w:tc>
      </w:tr>
    </w:tbl>
    <w:p w14:paraId="6501D1C7" w14:textId="77777777" w:rsidR="000D097B" w:rsidRPr="0059273C" w:rsidRDefault="000D097B" w:rsidP="00C0401B">
      <w:pPr>
        <w:spacing w:line="240" w:lineRule="auto"/>
        <w:rPr>
          <w:rFonts w:cs="Times New Roman"/>
          <w:b/>
          <w:bCs/>
        </w:rPr>
      </w:pPr>
    </w:p>
    <w:p w14:paraId="01774F91" w14:textId="3629A628" w:rsidR="004D6783" w:rsidRPr="00AA128A" w:rsidRDefault="004D6783" w:rsidP="00AA128A">
      <w:pPr>
        <w:pStyle w:val="index"/>
        <w:numPr>
          <w:ilvl w:val="0"/>
          <w:numId w:val="21"/>
        </w:numPr>
        <w:tabs>
          <w:tab w:val="left" w:pos="540"/>
          <w:tab w:val="left" w:pos="1170"/>
        </w:tabs>
        <w:spacing w:line="246" w:lineRule="exact"/>
        <w:ind w:right="18" w:hanging="2952"/>
        <w:jc w:val="thaiDistribute"/>
        <w:rPr>
          <w:b/>
          <w:bCs/>
          <w:sz w:val="24"/>
          <w:szCs w:val="24"/>
          <w:lang w:val="en-US"/>
        </w:rPr>
      </w:pPr>
      <w:r w:rsidRPr="00AA128A">
        <w:rPr>
          <w:b/>
          <w:bCs/>
          <w:sz w:val="24"/>
          <w:szCs w:val="24"/>
          <w:lang w:val="en-US"/>
        </w:rPr>
        <w:t>Financial instruments</w:t>
      </w:r>
    </w:p>
    <w:p w14:paraId="3FA2AB8B" w14:textId="5E9BD114" w:rsidR="004D6783" w:rsidRPr="00AA128A" w:rsidRDefault="004D6783" w:rsidP="006B7780">
      <w:pPr>
        <w:pStyle w:val="BodyText"/>
        <w:tabs>
          <w:tab w:val="left" w:pos="540"/>
          <w:tab w:val="left" w:pos="630"/>
          <w:tab w:val="left" w:pos="1170"/>
        </w:tabs>
        <w:spacing w:after="0" w:line="240" w:lineRule="atLeast"/>
        <w:ind w:right="-45"/>
        <w:jc w:val="both"/>
        <w:rPr>
          <w:rFonts w:cs="Times New Roman"/>
          <w:b/>
          <w:bCs/>
        </w:rPr>
      </w:pPr>
    </w:p>
    <w:p w14:paraId="0FABF1EF" w14:textId="77777777" w:rsidR="004D6783" w:rsidRPr="004959FA" w:rsidRDefault="004D6783" w:rsidP="006B7780">
      <w:pPr>
        <w:pStyle w:val="block"/>
        <w:spacing w:after="0" w:line="240" w:lineRule="atLeast"/>
        <w:ind w:left="540" w:right="-7"/>
        <w:jc w:val="both"/>
        <w:rPr>
          <w:szCs w:val="22"/>
          <w:lang w:eastAsia="en-GB"/>
        </w:rPr>
      </w:pPr>
      <w:r w:rsidRPr="004959FA">
        <w:rPr>
          <w:i/>
          <w:iCs/>
          <w:szCs w:val="22"/>
          <w:lang w:eastAsia="en-GB"/>
        </w:rPr>
        <w:t>Carrying amounts and fair values</w:t>
      </w:r>
      <w:r w:rsidRPr="004959FA">
        <w:rPr>
          <w:szCs w:val="22"/>
          <w:lang w:eastAsia="en-GB"/>
        </w:rPr>
        <w:t xml:space="preserve"> </w:t>
      </w:r>
    </w:p>
    <w:p w14:paraId="526D186B" w14:textId="77777777" w:rsidR="004D6783" w:rsidRPr="00F652C8" w:rsidRDefault="004D6783" w:rsidP="006B7780">
      <w:pPr>
        <w:spacing w:line="240" w:lineRule="atLeast"/>
        <w:ind w:left="540"/>
        <w:jc w:val="thaiDistribute"/>
        <w:rPr>
          <w:rFonts w:cs="Times New Roman"/>
          <w:lang w:eastAsia="en-GB" w:bidi="ar-SA"/>
        </w:rPr>
      </w:pPr>
    </w:p>
    <w:p w14:paraId="3E4E9C5C" w14:textId="1542A170" w:rsidR="004D6783" w:rsidRDefault="004D6783" w:rsidP="006B7780">
      <w:pPr>
        <w:pStyle w:val="block"/>
        <w:spacing w:after="0" w:line="240" w:lineRule="atLeast"/>
        <w:ind w:left="540"/>
        <w:jc w:val="both"/>
        <w:rPr>
          <w:szCs w:val="22"/>
          <w:lang w:eastAsia="en-GB"/>
        </w:rPr>
      </w:pPr>
      <w:r w:rsidRPr="00EF7CEF">
        <w:rPr>
          <w:szCs w:val="22"/>
          <w:lang w:eastAsia="en-GB"/>
        </w:rPr>
        <w:t>The following table shows the carrying amounts and fair values of financial assets, including their levels in the fair value hierarchy. It does not include fair value information for financial assets measured at amortised cost if the carrying amount is a reasonable approximation of fair value.</w:t>
      </w:r>
    </w:p>
    <w:p w14:paraId="76DCAABC" w14:textId="26CB742D" w:rsidR="007D0292" w:rsidRDefault="007D0292">
      <w:pPr>
        <w:spacing w:line="240" w:lineRule="auto"/>
        <w:rPr>
          <w:rFonts w:cs="Times New Roman"/>
          <w:lang w:eastAsia="en-GB" w:bidi="ar-SA"/>
        </w:rPr>
      </w:pPr>
      <w:r>
        <w:rPr>
          <w:lang w:eastAsia="en-GB"/>
        </w:rPr>
        <w:br w:type="page"/>
      </w:r>
    </w:p>
    <w:tbl>
      <w:tblPr>
        <w:tblW w:w="9184" w:type="dxa"/>
        <w:tblInd w:w="450" w:type="dxa"/>
        <w:tblLayout w:type="fixed"/>
        <w:tblLook w:val="04A0" w:firstRow="1" w:lastRow="0" w:firstColumn="1" w:lastColumn="0" w:noHBand="0" w:noVBand="1"/>
      </w:tblPr>
      <w:tblGrid>
        <w:gridCol w:w="2340"/>
        <w:gridCol w:w="242"/>
        <w:gridCol w:w="988"/>
        <w:gridCol w:w="236"/>
        <w:gridCol w:w="1058"/>
        <w:gridCol w:w="238"/>
        <w:gridCol w:w="841"/>
        <w:gridCol w:w="241"/>
        <w:gridCol w:w="840"/>
        <w:gridCol w:w="270"/>
        <w:gridCol w:w="810"/>
        <w:gridCol w:w="270"/>
        <w:gridCol w:w="789"/>
        <w:gridCol w:w="21"/>
      </w:tblGrid>
      <w:tr w:rsidR="004D6783" w:rsidRPr="002A2587" w14:paraId="061DB1DE" w14:textId="77777777" w:rsidTr="00F652C8">
        <w:trPr>
          <w:gridAfter w:val="1"/>
          <w:wAfter w:w="21" w:type="dxa"/>
          <w:tblHeader/>
        </w:trPr>
        <w:tc>
          <w:tcPr>
            <w:tcW w:w="2340" w:type="dxa"/>
            <w:vAlign w:val="bottom"/>
          </w:tcPr>
          <w:p w14:paraId="60E66E5C" w14:textId="77777777" w:rsidR="004D6783" w:rsidRPr="00A60B8F" w:rsidRDefault="004D6783" w:rsidP="006B7780">
            <w:pPr>
              <w:pStyle w:val="block"/>
              <w:spacing w:after="0" w:line="240" w:lineRule="atLeast"/>
              <w:ind w:left="540"/>
              <w:jc w:val="center"/>
              <w:rPr>
                <w:b/>
                <w:bCs/>
                <w:sz w:val="20"/>
                <w:lang w:eastAsia="en-GB"/>
              </w:rPr>
            </w:pPr>
          </w:p>
        </w:tc>
        <w:tc>
          <w:tcPr>
            <w:tcW w:w="6823" w:type="dxa"/>
            <w:gridSpan w:val="12"/>
            <w:vAlign w:val="bottom"/>
          </w:tcPr>
          <w:p w14:paraId="0324A973" w14:textId="2F8D36C2" w:rsidR="004D6783" w:rsidRPr="00A60B8F" w:rsidRDefault="004D6783" w:rsidP="006B7780">
            <w:pPr>
              <w:pStyle w:val="block"/>
              <w:spacing w:after="0" w:line="240" w:lineRule="atLeast"/>
              <w:ind w:left="540"/>
              <w:jc w:val="center"/>
              <w:rPr>
                <w:b/>
                <w:bCs/>
                <w:sz w:val="20"/>
                <w:lang w:eastAsia="en-GB"/>
              </w:rPr>
            </w:pPr>
            <w:r w:rsidRPr="00A60B8F">
              <w:rPr>
                <w:b/>
                <w:bCs/>
                <w:sz w:val="20"/>
                <w:lang w:eastAsia="en-GB"/>
              </w:rPr>
              <w:t>Financial statements in which the equity method is applied</w:t>
            </w:r>
            <w:r w:rsidR="009161EA">
              <w:rPr>
                <w:b/>
                <w:bCs/>
                <w:sz w:val="20"/>
                <w:lang w:eastAsia="en-GB"/>
              </w:rPr>
              <w:t xml:space="preserve"> </w:t>
            </w:r>
            <w:r w:rsidRPr="00A60B8F">
              <w:rPr>
                <w:b/>
                <w:bCs/>
                <w:sz w:val="20"/>
                <w:lang w:eastAsia="en-GB"/>
              </w:rPr>
              <w:t>/</w:t>
            </w:r>
          </w:p>
          <w:p w14:paraId="30855514" w14:textId="77777777" w:rsidR="004D6783" w:rsidRPr="00A60B8F" w:rsidRDefault="004D6783" w:rsidP="006B7780">
            <w:pPr>
              <w:pStyle w:val="block"/>
              <w:spacing w:after="0" w:line="240" w:lineRule="atLeast"/>
              <w:ind w:left="540"/>
              <w:jc w:val="center"/>
              <w:rPr>
                <w:b/>
                <w:bCs/>
                <w:sz w:val="20"/>
                <w:cs/>
                <w:lang w:eastAsia="en-GB" w:bidi="th-TH"/>
              </w:rPr>
            </w:pPr>
            <w:r w:rsidRPr="00A60B8F">
              <w:rPr>
                <w:b/>
                <w:bCs/>
                <w:sz w:val="20"/>
                <w:lang w:eastAsia="en-GB"/>
              </w:rPr>
              <w:t xml:space="preserve"> Separate financial statements</w:t>
            </w:r>
          </w:p>
        </w:tc>
      </w:tr>
      <w:tr w:rsidR="004D6783" w:rsidRPr="002A2587" w14:paraId="0BD89A94" w14:textId="77777777" w:rsidTr="00F652C8">
        <w:trPr>
          <w:trHeight w:val="60"/>
          <w:tblHeader/>
        </w:trPr>
        <w:tc>
          <w:tcPr>
            <w:tcW w:w="2340" w:type="dxa"/>
            <w:vAlign w:val="bottom"/>
          </w:tcPr>
          <w:p w14:paraId="3C3D54B6" w14:textId="77777777" w:rsidR="004D6783" w:rsidRPr="00A60B8F" w:rsidRDefault="004D6783" w:rsidP="006B7780">
            <w:pPr>
              <w:spacing w:line="240" w:lineRule="atLeast"/>
              <w:ind w:right="-90"/>
              <w:rPr>
                <w:rFonts w:cs="Times New Roman"/>
                <w:b/>
                <w:bCs/>
                <w:i/>
                <w:iCs/>
                <w:sz w:val="20"/>
                <w:szCs w:val="20"/>
                <w:cs/>
              </w:rPr>
            </w:pPr>
          </w:p>
        </w:tc>
        <w:tc>
          <w:tcPr>
            <w:tcW w:w="242" w:type="dxa"/>
            <w:vAlign w:val="bottom"/>
          </w:tcPr>
          <w:p w14:paraId="17E79366" w14:textId="77777777" w:rsidR="004D6783" w:rsidRPr="00A60B8F" w:rsidRDefault="004D6783" w:rsidP="006B7780">
            <w:pPr>
              <w:pStyle w:val="acctfourfigures"/>
              <w:tabs>
                <w:tab w:val="left" w:pos="720"/>
              </w:tabs>
              <w:spacing w:line="240" w:lineRule="atLeast"/>
              <w:ind w:left="-105" w:right="-86"/>
              <w:rPr>
                <w:i/>
                <w:iCs/>
                <w:sz w:val="20"/>
                <w:cs/>
                <w:lang w:val="en-US" w:bidi="th-TH"/>
              </w:rPr>
            </w:pPr>
          </w:p>
        </w:tc>
        <w:tc>
          <w:tcPr>
            <w:tcW w:w="2520" w:type="dxa"/>
            <w:gridSpan w:val="4"/>
          </w:tcPr>
          <w:p w14:paraId="2A0E7C42" w14:textId="77777777" w:rsidR="004D6783" w:rsidRPr="00A60B8F" w:rsidRDefault="004D6783" w:rsidP="006B7780">
            <w:pPr>
              <w:pStyle w:val="block"/>
              <w:spacing w:after="0" w:line="240" w:lineRule="atLeast"/>
              <w:ind w:left="540"/>
              <w:jc w:val="center"/>
              <w:rPr>
                <w:b/>
                <w:bCs/>
                <w:sz w:val="20"/>
                <w:cs/>
                <w:lang w:eastAsia="en-GB" w:bidi="th-TH"/>
              </w:rPr>
            </w:pPr>
            <w:r w:rsidRPr="00A60B8F">
              <w:rPr>
                <w:b/>
                <w:bCs/>
                <w:sz w:val="20"/>
                <w:lang w:eastAsia="en-GB"/>
              </w:rPr>
              <w:t>Carrying amount</w:t>
            </w:r>
          </w:p>
        </w:tc>
        <w:tc>
          <w:tcPr>
            <w:tcW w:w="4082" w:type="dxa"/>
            <w:gridSpan w:val="8"/>
          </w:tcPr>
          <w:p w14:paraId="08C1BF67" w14:textId="77777777" w:rsidR="004D6783" w:rsidRPr="00A60B8F" w:rsidRDefault="004D6783" w:rsidP="006B7780">
            <w:pPr>
              <w:pStyle w:val="block"/>
              <w:spacing w:after="0" w:line="240" w:lineRule="atLeast"/>
              <w:ind w:left="540"/>
              <w:jc w:val="center"/>
              <w:rPr>
                <w:b/>
                <w:bCs/>
                <w:sz w:val="20"/>
                <w:cs/>
                <w:lang w:eastAsia="en-GB" w:bidi="th-TH"/>
              </w:rPr>
            </w:pPr>
            <w:r w:rsidRPr="00A60B8F">
              <w:rPr>
                <w:b/>
                <w:bCs/>
                <w:sz w:val="20"/>
                <w:lang w:eastAsia="en-GB"/>
              </w:rPr>
              <w:t>Fair value</w:t>
            </w:r>
          </w:p>
        </w:tc>
      </w:tr>
      <w:tr w:rsidR="004D6783" w:rsidRPr="002A2587" w14:paraId="2EF1EB41" w14:textId="77777777" w:rsidTr="00F652C8">
        <w:trPr>
          <w:trHeight w:val="60"/>
          <w:tblHeader/>
        </w:trPr>
        <w:tc>
          <w:tcPr>
            <w:tcW w:w="2340" w:type="dxa"/>
            <w:vAlign w:val="bottom"/>
            <w:hideMark/>
          </w:tcPr>
          <w:p w14:paraId="0FAED02C" w14:textId="5350BF4B" w:rsidR="004D6783" w:rsidRPr="00A60B8F" w:rsidRDefault="004D6783" w:rsidP="006B7780">
            <w:pPr>
              <w:spacing w:line="240" w:lineRule="atLeast"/>
              <w:ind w:right="-90"/>
              <w:rPr>
                <w:rFonts w:cs="Times New Roman"/>
                <w:b/>
                <w:bCs/>
                <w:i/>
                <w:iCs/>
                <w:sz w:val="20"/>
                <w:szCs w:val="20"/>
                <w:cs/>
              </w:rPr>
            </w:pPr>
          </w:p>
        </w:tc>
        <w:tc>
          <w:tcPr>
            <w:tcW w:w="242" w:type="dxa"/>
            <w:vAlign w:val="bottom"/>
            <w:hideMark/>
          </w:tcPr>
          <w:p w14:paraId="4074E87F" w14:textId="77777777" w:rsidR="004D6783" w:rsidRPr="00A60B8F" w:rsidRDefault="004D6783" w:rsidP="006B7780">
            <w:pPr>
              <w:pStyle w:val="acctfourfigures"/>
              <w:tabs>
                <w:tab w:val="left" w:pos="720"/>
              </w:tabs>
              <w:spacing w:line="240" w:lineRule="atLeast"/>
              <w:ind w:left="-105" w:right="-86"/>
              <w:jc w:val="center"/>
              <w:rPr>
                <w:sz w:val="20"/>
                <w:lang w:val="en-US" w:bidi="th-TH"/>
              </w:rPr>
            </w:pPr>
          </w:p>
        </w:tc>
        <w:tc>
          <w:tcPr>
            <w:tcW w:w="988" w:type="dxa"/>
            <w:vAlign w:val="bottom"/>
            <w:hideMark/>
          </w:tcPr>
          <w:p w14:paraId="60083909" w14:textId="77777777" w:rsidR="004D6783" w:rsidRPr="00A60B8F" w:rsidRDefault="004D6783" w:rsidP="006B7780">
            <w:pPr>
              <w:pStyle w:val="acctfourfigures"/>
              <w:tabs>
                <w:tab w:val="left" w:pos="720"/>
              </w:tabs>
              <w:spacing w:line="240" w:lineRule="atLeast"/>
              <w:ind w:left="-109" w:right="-86"/>
              <w:jc w:val="center"/>
              <w:rPr>
                <w:sz w:val="20"/>
                <w:cs/>
                <w:lang w:val="en-US" w:bidi="th-TH"/>
              </w:rPr>
            </w:pPr>
            <w:r w:rsidRPr="00A60B8F">
              <w:rPr>
                <w:sz w:val="20"/>
                <w:lang w:bidi="th-TH"/>
              </w:rPr>
              <w:t>Financial instruments measured at FVTPL</w:t>
            </w:r>
          </w:p>
        </w:tc>
        <w:tc>
          <w:tcPr>
            <w:tcW w:w="236" w:type="dxa"/>
          </w:tcPr>
          <w:p w14:paraId="3680F380" w14:textId="77777777" w:rsidR="004D6783" w:rsidRPr="00A60B8F" w:rsidRDefault="004D6783" w:rsidP="006B7780">
            <w:pPr>
              <w:pStyle w:val="acctfourfigures"/>
              <w:tabs>
                <w:tab w:val="left" w:pos="720"/>
              </w:tabs>
              <w:spacing w:line="240" w:lineRule="atLeast"/>
              <w:ind w:left="-43" w:right="-86"/>
              <w:jc w:val="center"/>
              <w:rPr>
                <w:sz w:val="20"/>
                <w:lang w:bidi="th-TH"/>
              </w:rPr>
            </w:pPr>
          </w:p>
        </w:tc>
        <w:tc>
          <w:tcPr>
            <w:tcW w:w="1058" w:type="dxa"/>
            <w:vAlign w:val="bottom"/>
            <w:hideMark/>
          </w:tcPr>
          <w:p w14:paraId="0C0A3831" w14:textId="77777777" w:rsidR="004D6783" w:rsidRPr="00A60B8F" w:rsidRDefault="004D6783" w:rsidP="006B7780">
            <w:pPr>
              <w:pStyle w:val="acctfourfigures"/>
              <w:tabs>
                <w:tab w:val="left" w:pos="720"/>
              </w:tabs>
              <w:spacing w:line="240" w:lineRule="atLeast"/>
              <w:ind w:left="-77" w:right="-86"/>
              <w:jc w:val="center"/>
              <w:rPr>
                <w:sz w:val="20"/>
                <w:lang w:bidi="th-TH"/>
              </w:rPr>
            </w:pPr>
            <w:r w:rsidRPr="00A60B8F">
              <w:rPr>
                <w:sz w:val="20"/>
                <w:lang w:bidi="th-TH"/>
              </w:rPr>
              <w:t>Financial instruments measured at amortised cost</w:t>
            </w:r>
          </w:p>
        </w:tc>
        <w:tc>
          <w:tcPr>
            <w:tcW w:w="238" w:type="dxa"/>
            <w:vAlign w:val="bottom"/>
          </w:tcPr>
          <w:p w14:paraId="7F1A563C" w14:textId="77777777" w:rsidR="004D6783" w:rsidRPr="00A60B8F" w:rsidRDefault="004D6783" w:rsidP="006B7780">
            <w:pPr>
              <w:spacing w:line="240" w:lineRule="atLeast"/>
              <w:ind w:left="-43" w:right="-86"/>
              <w:jc w:val="center"/>
              <w:rPr>
                <w:rFonts w:cs="Times New Roman"/>
                <w:sz w:val="20"/>
                <w:szCs w:val="20"/>
                <w:cs/>
              </w:rPr>
            </w:pPr>
          </w:p>
        </w:tc>
        <w:tc>
          <w:tcPr>
            <w:tcW w:w="841" w:type="dxa"/>
            <w:vAlign w:val="bottom"/>
            <w:hideMark/>
          </w:tcPr>
          <w:p w14:paraId="306B42F8" w14:textId="77777777" w:rsidR="004D6783" w:rsidRPr="00A60B8F" w:rsidRDefault="004D6783" w:rsidP="006B7780">
            <w:pPr>
              <w:pStyle w:val="acctfourfigures"/>
              <w:tabs>
                <w:tab w:val="left" w:pos="720"/>
              </w:tabs>
              <w:spacing w:line="240" w:lineRule="atLeast"/>
              <w:ind w:left="-43" w:right="-86"/>
              <w:jc w:val="center"/>
              <w:rPr>
                <w:sz w:val="20"/>
                <w:lang w:bidi="th-TH"/>
              </w:rPr>
            </w:pPr>
            <w:r w:rsidRPr="00A60B8F">
              <w:rPr>
                <w:sz w:val="20"/>
                <w:lang w:bidi="th-TH"/>
              </w:rPr>
              <w:t>Total</w:t>
            </w:r>
          </w:p>
        </w:tc>
        <w:tc>
          <w:tcPr>
            <w:tcW w:w="241" w:type="dxa"/>
          </w:tcPr>
          <w:p w14:paraId="1DF4F1A6" w14:textId="77777777" w:rsidR="004D6783" w:rsidRPr="00A60B8F" w:rsidRDefault="004D6783" w:rsidP="006B7780">
            <w:pPr>
              <w:pStyle w:val="acctfourfigures"/>
              <w:tabs>
                <w:tab w:val="left" w:pos="720"/>
              </w:tabs>
              <w:spacing w:line="240" w:lineRule="atLeast"/>
              <w:ind w:left="-43" w:right="-86"/>
              <w:jc w:val="center"/>
              <w:rPr>
                <w:sz w:val="20"/>
                <w:lang w:bidi="th-TH"/>
              </w:rPr>
            </w:pPr>
          </w:p>
        </w:tc>
        <w:tc>
          <w:tcPr>
            <w:tcW w:w="840" w:type="dxa"/>
            <w:vAlign w:val="bottom"/>
            <w:hideMark/>
          </w:tcPr>
          <w:p w14:paraId="58E720B4" w14:textId="77777777" w:rsidR="004D6783" w:rsidRPr="00A60B8F" w:rsidRDefault="004D6783" w:rsidP="000F0E10">
            <w:pPr>
              <w:pStyle w:val="acctfourfigures"/>
              <w:tabs>
                <w:tab w:val="clear" w:pos="765"/>
                <w:tab w:val="decimal" w:pos="639"/>
              </w:tabs>
              <w:spacing w:line="240" w:lineRule="atLeast"/>
              <w:ind w:left="-76" w:right="-86"/>
              <w:jc w:val="center"/>
              <w:rPr>
                <w:sz w:val="20"/>
                <w:cs/>
              </w:rPr>
            </w:pPr>
            <w:r w:rsidRPr="00A60B8F">
              <w:rPr>
                <w:sz w:val="20"/>
                <w:lang w:bidi="th-TH"/>
              </w:rPr>
              <w:t>Level 1</w:t>
            </w:r>
          </w:p>
        </w:tc>
        <w:tc>
          <w:tcPr>
            <w:tcW w:w="270" w:type="dxa"/>
          </w:tcPr>
          <w:p w14:paraId="35DE8A75" w14:textId="77777777" w:rsidR="004D6783" w:rsidRPr="00A60B8F" w:rsidRDefault="004D6783" w:rsidP="000F0E10">
            <w:pPr>
              <w:pStyle w:val="acctfourfigures"/>
              <w:tabs>
                <w:tab w:val="left" w:pos="720"/>
              </w:tabs>
              <w:spacing w:line="240" w:lineRule="atLeast"/>
              <w:ind w:left="-49" w:right="-86"/>
              <w:jc w:val="center"/>
              <w:rPr>
                <w:sz w:val="20"/>
                <w:lang w:bidi="th-TH"/>
              </w:rPr>
            </w:pPr>
          </w:p>
        </w:tc>
        <w:tc>
          <w:tcPr>
            <w:tcW w:w="810" w:type="dxa"/>
            <w:vAlign w:val="bottom"/>
            <w:hideMark/>
          </w:tcPr>
          <w:p w14:paraId="35728804" w14:textId="77777777" w:rsidR="004D6783" w:rsidRPr="00A60B8F" w:rsidRDefault="004D6783" w:rsidP="006B7780">
            <w:pPr>
              <w:pStyle w:val="acctfourfigures"/>
              <w:tabs>
                <w:tab w:val="left" w:pos="720"/>
              </w:tabs>
              <w:spacing w:line="240" w:lineRule="atLeast"/>
              <w:ind w:left="-43" w:right="-86"/>
              <w:jc w:val="center"/>
              <w:rPr>
                <w:sz w:val="20"/>
                <w:cs/>
              </w:rPr>
            </w:pPr>
            <w:r w:rsidRPr="00A60B8F">
              <w:rPr>
                <w:sz w:val="20"/>
                <w:lang w:bidi="th-TH"/>
              </w:rPr>
              <w:t>Level 2</w:t>
            </w:r>
          </w:p>
        </w:tc>
        <w:tc>
          <w:tcPr>
            <w:tcW w:w="270" w:type="dxa"/>
          </w:tcPr>
          <w:p w14:paraId="05D8CF4F" w14:textId="77777777" w:rsidR="004D6783" w:rsidRPr="00A60B8F" w:rsidRDefault="004D6783" w:rsidP="00C51556">
            <w:pPr>
              <w:pStyle w:val="acctfourfigures"/>
              <w:tabs>
                <w:tab w:val="left" w:pos="720"/>
              </w:tabs>
              <w:spacing w:line="240" w:lineRule="atLeast"/>
              <w:ind w:left="-49" w:right="-86"/>
              <w:jc w:val="center"/>
              <w:rPr>
                <w:sz w:val="20"/>
              </w:rPr>
            </w:pPr>
          </w:p>
        </w:tc>
        <w:tc>
          <w:tcPr>
            <w:tcW w:w="810" w:type="dxa"/>
            <w:gridSpan w:val="2"/>
            <w:vAlign w:val="bottom"/>
            <w:hideMark/>
          </w:tcPr>
          <w:p w14:paraId="6995B29C" w14:textId="77777777" w:rsidR="004D6783" w:rsidRPr="00A60B8F" w:rsidRDefault="004D6783" w:rsidP="006B7780">
            <w:pPr>
              <w:pStyle w:val="acctfourfigures"/>
              <w:tabs>
                <w:tab w:val="left" w:pos="720"/>
              </w:tabs>
              <w:spacing w:line="240" w:lineRule="atLeast"/>
              <w:ind w:left="-43" w:right="-86"/>
              <w:jc w:val="center"/>
              <w:rPr>
                <w:sz w:val="20"/>
                <w:cs/>
                <w:lang w:bidi="th-TH"/>
              </w:rPr>
            </w:pPr>
            <w:r w:rsidRPr="00A60B8F">
              <w:rPr>
                <w:sz w:val="20"/>
                <w:lang w:bidi="th-TH"/>
              </w:rPr>
              <w:t>Total</w:t>
            </w:r>
          </w:p>
        </w:tc>
      </w:tr>
      <w:tr w:rsidR="003638D4" w:rsidRPr="002A2587" w14:paraId="2C7756F1" w14:textId="77777777" w:rsidTr="00F652C8">
        <w:tc>
          <w:tcPr>
            <w:tcW w:w="2340" w:type="dxa"/>
            <w:hideMark/>
          </w:tcPr>
          <w:p w14:paraId="11DAFBA0" w14:textId="1E0C00C7" w:rsidR="003638D4" w:rsidRPr="00A60B8F" w:rsidRDefault="003638D4" w:rsidP="006B7780">
            <w:pPr>
              <w:spacing w:line="240" w:lineRule="atLeast"/>
              <w:ind w:left="-14" w:right="-90"/>
              <w:rPr>
                <w:rFonts w:cs="Times New Roman"/>
                <w:b/>
                <w:bCs/>
                <w:i/>
                <w:iCs/>
                <w:sz w:val="20"/>
                <w:szCs w:val="20"/>
                <w:cs/>
              </w:rPr>
            </w:pPr>
          </w:p>
        </w:tc>
        <w:tc>
          <w:tcPr>
            <w:tcW w:w="242" w:type="dxa"/>
          </w:tcPr>
          <w:p w14:paraId="18F3E8E4" w14:textId="77777777" w:rsidR="003638D4" w:rsidRPr="00A60B8F" w:rsidRDefault="003638D4" w:rsidP="006B7780">
            <w:pPr>
              <w:pStyle w:val="acctfourfigures"/>
              <w:tabs>
                <w:tab w:val="left" w:pos="720"/>
              </w:tabs>
              <w:spacing w:line="240" w:lineRule="atLeast"/>
              <w:ind w:left="-42" w:right="-90"/>
              <w:jc w:val="center"/>
              <w:rPr>
                <w:i/>
                <w:iCs/>
                <w:sz w:val="20"/>
                <w:lang w:val="en-US" w:bidi="th-TH"/>
              </w:rPr>
            </w:pPr>
          </w:p>
        </w:tc>
        <w:tc>
          <w:tcPr>
            <w:tcW w:w="6602" w:type="dxa"/>
            <w:gridSpan w:val="12"/>
          </w:tcPr>
          <w:p w14:paraId="7F1A3BDC" w14:textId="77777777" w:rsidR="003638D4" w:rsidRPr="00A60B8F" w:rsidRDefault="003638D4" w:rsidP="006B7780">
            <w:pPr>
              <w:pStyle w:val="acctfourfigures"/>
              <w:tabs>
                <w:tab w:val="decimal" w:pos="595"/>
              </w:tabs>
              <w:spacing w:line="240" w:lineRule="atLeast"/>
              <w:ind w:left="-43" w:right="-86"/>
              <w:jc w:val="center"/>
              <w:rPr>
                <w:sz w:val="20"/>
              </w:rPr>
            </w:pPr>
            <w:r w:rsidRPr="00A60B8F">
              <w:rPr>
                <w:i/>
                <w:iCs/>
                <w:sz w:val="20"/>
              </w:rPr>
              <w:t>(in thousand Baht)</w:t>
            </w:r>
          </w:p>
        </w:tc>
      </w:tr>
      <w:tr w:rsidR="0066564A" w:rsidRPr="002A2587" w14:paraId="61FFD41B" w14:textId="77777777" w:rsidTr="00F652C8">
        <w:tc>
          <w:tcPr>
            <w:tcW w:w="2340" w:type="dxa"/>
          </w:tcPr>
          <w:p w14:paraId="159A557F" w14:textId="591AF5BF" w:rsidR="0066564A" w:rsidRPr="00A60B8F" w:rsidRDefault="0066564A" w:rsidP="006B7780">
            <w:pPr>
              <w:spacing w:line="240" w:lineRule="atLeast"/>
              <w:ind w:left="-14" w:right="-90"/>
              <w:rPr>
                <w:rFonts w:cs="Times New Roman"/>
                <w:b/>
                <w:bCs/>
                <w:i/>
                <w:iCs/>
                <w:sz w:val="20"/>
                <w:szCs w:val="20"/>
                <w:cs/>
              </w:rPr>
            </w:pPr>
            <w:r w:rsidRPr="00A60B8F">
              <w:rPr>
                <w:rFonts w:cs="Times New Roman"/>
                <w:b/>
                <w:bCs/>
                <w:i/>
                <w:iCs/>
                <w:sz w:val="20"/>
                <w:szCs w:val="20"/>
              </w:rPr>
              <w:t xml:space="preserve">At </w:t>
            </w:r>
            <w:r w:rsidR="003A3786">
              <w:rPr>
                <w:rFonts w:cs="Times New Roman"/>
                <w:b/>
                <w:bCs/>
                <w:i/>
                <w:iCs/>
                <w:sz w:val="20"/>
                <w:szCs w:val="20"/>
              </w:rPr>
              <w:t>3</w:t>
            </w:r>
            <w:r w:rsidR="00157ADF">
              <w:rPr>
                <w:rFonts w:cs="Times New Roman"/>
                <w:b/>
                <w:bCs/>
                <w:i/>
                <w:iCs/>
                <w:sz w:val="20"/>
                <w:szCs w:val="20"/>
              </w:rPr>
              <w:t>0 June</w:t>
            </w:r>
            <w:r w:rsidR="003A3786">
              <w:rPr>
                <w:rFonts w:cs="Times New Roman"/>
                <w:b/>
                <w:bCs/>
                <w:i/>
                <w:iCs/>
                <w:sz w:val="20"/>
                <w:szCs w:val="20"/>
              </w:rPr>
              <w:t xml:space="preserve"> 2026</w:t>
            </w:r>
          </w:p>
        </w:tc>
        <w:tc>
          <w:tcPr>
            <w:tcW w:w="242" w:type="dxa"/>
          </w:tcPr>
          <w:p w14:paraId="5CCE9904" w14:textId="77777777" w:rsidR="0066564A" w:rsidRPr="00A60B8F" w:rsidRDefault="0066564A" w:rsidP="006B7780">
            <w:pPr>
              <w:pStyle w:val="acctfourfigures"/>
              <w:tabs>
                <w:tab w:val="left" w:pos="720"/>
              </w:tabs>
              <w:spacing w:line="240" w:lineRule="atLeast"/>
              <w:ind w:left="-42" w:right="-90"/>
              <w:jc w:val="center"/>
              <w:rPr>
                <w:b/>
                <w:bCs/>
                <w:i/>
                <w:iCs/>
                <w:sz w:val="20"/>
                <w:lang w:bidi="th-TH"/>
              </w:rPr>
            </w:pPr>
          </w:p>
        </w:tc>
        <w:tc>
          <w:tcPr>
            <w:tcW w:w="3361" w:type="dxa"/>
            <w:gridSpan w:val="5"/>
          </w:tcPr>
          <w:p w14:paraId="7CD10AE9" w14:textId="77777777" w:rsidR="0066564A" w:rsidRPr="00A60B8F" w:rsidRDefault="0066564A" w:rsidP="006B7780">
            <w:pPr>
              <w:pStyle w:val="acctfourfigures"/>
              <w:tabs>
                <w:tab w:val="decimal" w:pos="595"/>
              </w:tabs>
              <w:spacing w:line="240" w:lineRule="atLeast"/>
              <w:ind w:left="-43" w:right="-86"/>
              <w:jc w:val="center"/>
              <w:rPr>
                <w:b/>
                <w:bCs/>
                <w:i/>
                <w:iCs/>
                <w:sz w:val="20"/>
                <w:lang w:bidi="th-TH"/>
              </w:rPr>
            </w:pPr>
          </w:p>
        </w:tc>
        <w:tc>
          <w:tcPr>
            <w:tcW w:w="241" w:type="dxa"/>
          </w:tcPr>
          <w:p w14:paraId="7A9C9263" w14:textId="77777777" w:rsidR="0066564A" w:rsidRPr="00A60B8F" w:rsidRDefault="0066564A" w:rsidP="006B7780">
            <w:pPr>
              <w:pStyle w:val="acctfourfigures"/>
              <w:tabs>
                <w:tab w:val="decimal" w:pos="595"/>
              </w:tabs>
              <w:spacing w:line="240" w:lineRule="atLeast"/>
              <w:ind w:left="-43" w:right="-86"/>
              <w:rPr>
                <w:b/>
                <w:bCs/>
                <w:i/>
                <w:iCs/>
                <w:sz w:val="20"/>
                <w:lang w:bidi="th-TH"/>
              </w:rPr>
            </w:pPr>
          </w:p>
        </w:tc>
        <w:tc>
          <w:tcPr>
            <w:tcW w:w="3000" w:type="dxa"/>
            <w:gridSpan w:val="6"/>
          </w:tcPr>
          <w:p w14:paraId="63A8E902" w14:textId="77777777" w:rsidR="0066564A" w:rsidRPr="00A60B8F" w:rsidRDefault="0066564A" w:rsidP="006B7780">
            <w:pPr>
              <w:pStyle w:val="acctfourfigures"/>
              <w:tabs>
                <w:tab w:val="decimal" w:pos="595"/>
              </w:tabs>
              <w:spacing w:line="240" w:lineRule="atLeast"/>
              <w:ind w:left="-43" w:right="-86"/>
              <w:jc w:val="center"/>
              <w:rPr>
                <w:b/>
                <w:bCs/>
                <w:i/>
                <w:iCs/>
                <w:sz w:val="20"/>
                <w:cs/>
                <w:lang w:bidi="th-TH"/>
              </w:rPr>
            </w:pPr>
          </w:p>
        </w:tc>
      </w:tr>
      <w:tr w:rsidR="00023A94" w:rsidRPr="002A2587" w14:paraId="59548ED9" w14:textId="77777777" w:rsidTr="00673E6E">
        <w:tc>
          <w:tcPr>
            <w:tcW w:w="2340" w:type="dxa"/>
            <w:hideMark/>
          </w:tcPr>
          <w:p w14:paraId="794F244E" w14:textId="06F5340D" w:rsidR="00023A94" w:rsidRPr="00A60B8F" w:rsidRDefault="00023A94" w:rsidP="006B7780">
            <w:pPr>
              <w:spacing w:line="240" w:lineRule="atLeast"/>
              <w:ind w:left="160" w:right="-90" w:hanging="180"/>
              <w:rPr>
                <w:rFonts w:cs="Times New Roman"/>
                <w:sz w:val="20"/>
                <w:szCs w:val="20"/>
              </w:rPr>
            </w:pPr>
            <w:r w:rsidRPr="00A60B8F">
              <w:rPr>
                <w:rFonts w:cs="Times New Roman"/>
                <w:b/>
                <w:bCs/>
                <w:i/>
                <w:iCs/>
                <w:sz w:val="20"/>
                <w:szCs w:val="20"/>
              </w:rPr>
              <w:t>Financial assets</w:t>
            </w:r>
          </w:p>
        </w:tc>
        <w:tc>
          <w:tcPr>
            <w:tcW w:w="242" w:type="dxa"/>
          </w:tcPr>
          <w:p w14:paraId="6C30AC7C" w14:textId="77777777" w:rsidR="00023A94" w:rsidRPr="00A60B8F" w:rsidRDefault="00023A94" w:rsidP="006B7780">
            <w:pPr>
              <w:pStyle w:val="acctfourfigures"/>
              <w:tabs>
                <w:tab w:val="left" w:pos="720"/>
              </w:tabs>
              <w:spacing w:line="240" w:lineRule="atLeast"/>
              <w:ind w:left="-42" w:right="-90"/>
              <w:jc w:val="center"/>
              <w:rPr>
                <w:i/>
                <w:iCs/>
                <w:sz w:val="20"/>
                <w:cs/>
                <w:lang w:val="en-US" w:bidi="th-TH"/>
              </w:rPr>
            </w:pPr>
          </w:p>
        </w:tc>
        <w:tc>
          <w:tcPr>
            <w:tcW w:w="988" w:type="dxa"/>
            <w:vAlign w:val="bottom"/>
          </w:tcPr>
          <w:p w14:paraId="2255FD78" w14:textId="77777777" w:rsidR="00023A94" w:rsidRPr="00A60B8F" w:rsidRDefault="00023A94" w:rsidP="006B7780">
            <w:pPr>
              <w:pStyle w:val="acctfourfigures"/>
              <w:tabs>
                <w:tab w:val="clear" w:pos="765"/>
                <w:tab w:val="decimal" w:pos="521"/>
                <w:tab w:val="decimal" w:pos="611"/>
              </w:tabs>
              <w:spacing w:line="240" w:lineRule="atLeast"/>
              <w:ind w:left="-43" w:right="-14"/>
              <w:jc w:val="right"/>
              <w:rPr>
                <w:sz w:val="20"/>
              </w:rPr>
            </w:pPr>
          </w:p>
        </w:tc>
        <w:tc>
          <w:tcPr>
            <w:tcW w:w="236" w:type="dxa"/>
          </w:tcPr>
          <w:p w14:paraId="57E9B823" w14:textId="77777777" w:rsidR="00023A94" w:rsidRPr="00A60B8F" w:rsidRDefault="00023A94" w:rsidP="006B7780">
            <w:pPr>
              <w:pStyle w:val="acctfourfigures"/>
              <w:tabs>
                <w:tab w:val="clear" w:pos="765"/>
                <w:tab w:val="decimal" w:pos="701"/>
                <w:tab w:val="decimal" w:pos="796"/>
              </w:tabs>
              <w:spacing w:line="240" w:lineRule="atLeast"/>
              <w:ind w:left="-43" w:right="-86"/>
              <w:jc w:val="right"/>
              <w:rPr>
                <w:sz w:val="20"/>
              </w:rPr>
            </w:pPr>
          </w:p>
        </w:tc>
        <w:tc>
          <w:tcPr>
            <w:tcW w:w="1058" w:type="dxa"/>
            <w:vAlign w:val="bottom"/>
          </w:tcPr>
          <w:p w14:paraId="3C4A04DC" w14:textId="77777777" w:rsidR="00023A94" w:rsidRPr="00A60B8F" w:rsidRDefault="00023A94" w:rsidP="006B7780">
            <w:pPr>
              <w:pStyle w:val="acctfourfigures"/>
              <w:tabs>
                <w:tab w:val="clear" w:pos="765"/>
                <w:tab w:val="decimal" w:pos="521"/>
                <w:tab w:val="decimal" w:pos="796"/>
              </w:tabs>
              <w:spacing w:line="240" w:lineRule="atLeast"/>
              <w:ind w:left="-43" w:right="-14"/>
              <w:jc w:val="right"/>
              <w:rPr>
                <w:sz w:val="20"/>
              </w:rPr>
            </w:pPr>
          </w:p>
        </w:tc>
        <w:tc>
          <w:tcPr>
            <w:tcW w:w="238" w:type="dxa"/>
            <w:vAlign w:val="bottom"/>
          </w:tcPr>
          <w:p w14:paraId="7EA94635" w14:textId="77777777" w:rsidR="00023A94" w:rsidRPr="00A60B8F" w:rsidRDefault="00023A94" w:rsidP="006B7780">
            <w:pPr>
              <w:tabs>
                <w:tab w:val="decimal" w:pos="595"/>
                <w:tab w:val="decimal" w:pos="701"/>
              </w:tabs>
              <w:spacing w:line="240" w:lineRule="atLeast"/>
              <w:ind w:left="-43" w:right="-86"/>
              <w:jc w:val="right"/>
              <w:rPr>
                <w:rFonts w:cs="Times New Roman"/>
                <w:sz w:val="20"/>
                <w:szCs w:val="20"/>
              </w:rPr>
            </w:pPr>
          </w:p>
        </w:tc>
        <w:tc>
          <w:tcPr>
            <w:tcW w:w="841" w:type="dxa"/>
            <w:vAlign w:val="bottom"/>
          </w:tcPr>
          <w:p w14:paraId="3EF75ABC" w14:textId="77777777" w:rsidR="00023A94" w:rsidRPr="00A60B8F" w:rsidRDefault="00023A94" w:rsidP="006B7780">
            <w:pPr>
              <w:pStyle w:val="acctfourfigures"/>
              <w:tabs>
                <w:tab w:val="clear" w:pos="765"/>
                <w:tab w:val="decimal" w:pos="521"/>
                <w:tab w:val="decimal" w:pos="796"/>
              </w:tabs>
              <w:spacing w:line="240" w:lineRule="atLeast"/>
              <w:ind w:left="-43" w:right="-14"/>
              <w:jc w:val="right"/>
              <w:rPr>
                <w:sz w:val="20"/>
              </w:rPr>
            </w:pPr>
          </w:p>
        </w:tc>
        <w:tc>
          <w:tcPr>
            <w:tcW w:w="241" w:type="dxa"/>
            <w:vAlign w:val="bottom"/>
          </w:tcPr>
          <w:p w14:paraId="3260C553" w14:textId="77777777" w:rsidR="00023A94" w:rsidRPr="00A60B8F" w:rsidRDefault="00023A94" w:rsidP="006B7780">
            <w:pPr>
              <w:pStyle w:val="acctfourfigures"/>
              <w:tabs>
                <w:tab w:val="clear" w:pos="765"/>
                <w:tab w:val="decimal" w:pos="595"/>
                <w:tab w:val="decimal" w:pos="701"/>
              </w:tabs>
              <w:spacing w:line="240" w:lineRule="atLeast"/>
              <w:ind w:left="-43" w:right="-86"/>
              <w:jc w:val="right"/>
              <w:rPr>
                <w:sz w:val="20"/>
              </w:rPr>
            </w:pPr>
          </w:p>
        </w:tc>
        <w:tc>
          <w:tcPr>
            <w:tcW w:w="840" w:type="dxa"/>
            <w:vAlign w:val="bottom"/>
          </w:tcPr>
          <w:p w14:paraId="457ED1A0" w14:textId="77777777" w:rsidR="00023A94" w:rsidRPr="00A60B8F" w:rsidRDefault="00023A94" w:rsidP="006B7780">
            <w:pPr>
              <w:pStyle w:val="acctfourfigures"/>
              <w:tabs>
                <w:tab w:val="clear" w:pos="765"/>
                <w:tab w:val="decimal" w:pos="380"/>
              </w:tabs>
              <w:spacing w:line="240" w:lineRule="atLeast"/>
              <w:ind w:left="-43" w:right="-86"/>
              <w:jc w:val="right"/>
              <w:rPr>
                <w:sz w:val="20"/>
              </w:rPr>
            </w:pPr>
          </w:p>
        </w:tc>
        <w:tc>
          <w:tcPr>
            <w:tcW w:w="270" w:type="dxa"/>
            <w:vAlign w:val="bottom"/>
          </w:tcPr>
          <w:p w14:paraId="2D3CC41D" w14:textId="77777777" w:rsidR="00023A94" w:rsidRPr="00A60B8F" w:rsidRDefault="00023A94" w:rsidP="006B7780">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14:paraId="0F3C4FF9" w14:textId="0692CE5C" w:rsidR="00023A94" w:rsidRPr="00A60B8F" w:rsidRDefault="00023A94" w:rsidP="006B7780">
            <w:pPr>
              <w:pStyle w:val="acctfourfigures"/>
              <w:tabs>
                <w:tab w:val="clear" w:pos="765"/>
                <w:tab w:val="decimal" w:pos="595"/>
                <w:tab w:val="decimal" w:pos="701"/>
              </w:tabs>
              <w:spacing w:line="240" w:lineRule="atLeast"/>
              <w:ind w:left="-43" w:right="-86"/>
              <w:jc w:val="right"/>
              <w:rPr>
                <w:sz w:val="20"/>
              </w:rPr>
            </w:pPr>
          </w:p>
        </w:tc>
        <w:tc>
          <w:tcPr>
            <w:tcW w:w="270" w:type="dxa"/>
            <w:vAlign w:val="bottom"/>
          </w:tcPr>
          <w:p w14:paraId="17D4C938" w14:textId="77777777" w:rsidR="00023A94" w:rsidRPr="00A60B8F" w:rsidRDefault="00023A94" w:rsidP="006B7780">
            <w:pPr>
              <w:tabs>
                <w:tab w:val="decimal" w:pos="595"/>
                <w:tab w:val="decimal" w:pos="701"/>
              </w:tabs>
              <w:spacing w:line="240" w:lineRule="atLeast"/>
              <w:ind w:left="-43" w:right="-86"/>
              <w:jc w:val="right"/>
              <w:rPr>
                <w:rFonts w:cs="Times New Roman"/>
                <w:sz w:val="20"/>
                <w:szCs w:val="20"/>
              </w:rPr>
            </w:pPr>
          </w:p>
        </w:tc>
        <w:tc>
          <w:tcPr>
            <w:tcW w:w="810" w:type="dxa"/>
            <w:gridSpan w:val="2"/>
          </w:tcPr>
          <w:p w14:paraId="593820F0" w14:textId="3B2587D8" w:rsidR="00023A94" w:rsidRPr="00A60B8F" w:rsidRDefault="000F0E10" w:rsidP="000F0E10">
            <w:pPr>
              <w:pStyle w:val="acctfourfigures"/>
              <w:tabs>
                <w:tab w:val="clear" w:pos="765"/>
                <w:tab w:val="left" w:pos="340"/>
                <w:tab w:val="decimal" w:pos="595"/>
                <w:tab w:val="decimal" w:pos="701"/>
              </w:tabs>
              <w:spacing w:line="240" w:lineRule="atLeast"/>
              <w:ind w:left="-43" w:right="-86"/>
              <w:rPr>
                <w:sz w:val="20"/>
              </w:rPr>
            </w:pPr>
            <w:r>
              <w:rPr>
                <w:sz w:val="20"/>
              </w:rPr>
              <w:tab/>
            </w:r>
          </w:p>
        </w:tc>
      </w:tr>
      <w:tr w:rsidR="009A7988" w:rsidRPr="002A2587" w14:paraId="36D49F14" w14:textId="77777777" w:rsidTr="00EA2B8B">
        <w:tc>
          <w:tcPr>
            <w:tcW w:w="2340" w:type="dxa"/>
          </w:tcPr>
          <w:p w14:paraId="6B50CEE3" w14:textId="15209860" w:rsidR="009A7988" w:rsidRPr="009A7988" w:rsidRDefault="009A7988" w:rsidP="009A7988">
            <w:pPr>
              <w:spacing w:line="240" w:lineRule="atLeast"/>
              <w:ind w:left="160" w:right="-90" w:hanging="160"/>
              <w:rPr>
                <w:rFonts w:cs="Times New Roman"/>
                <w:b/>
                <w:bCs/>
                <w:sz w:val="20"/>
                <w:szCs w:val="20"/>
              </w:rPr>
            </w:pPr>
            <w:r>
              <w:rPr>
                <w:rFonts w:cs="Times New Roman"/>
                <w:sz w:val="20"/>
                <w:szCs w:val="20"/>
              </w:rPr>
              <w:t>E</w:t>
            </w:r>
            <w:r w:rsidRPr="00A60B8F">
              <w:rPr>
                <w:rFonts w:cs="Times New Roman"/>
                <w:sz w:val="20"/>
                <w:szCs w:val="20"/>
              </w:rPr>
              <w:t>quity</w:t>
            </w:r>
            <w:r>
              <w:rPr>
                <w:rFonts w:cs="Times New Roman"/>
                <w:sz w:val="20"/>
                <w:szCs w:val="20"/>
              </w:rPr>
              <w:t xml:space="preserve"> </w:t>
            </w:r>
            <w:r w:rsidRPr="00A60B8F">
              <w:rPr>
                <w:rFonts w:cs="Times New Roman"/>
                <w:sz w:val="20"/>
                <w:szCs w:val="20"/>
              </w:rPr>
              <w:t>instruments</w:t>
            </w:r>
          </w:p>
        </w:tc>
        <w:tc>
          <w:tcPr>
            <w:tcW w:w="242" w:type="dxa"/>
          </w:tcPr>
          <w:p w14:paraId="161DD92C" w14:textId="77777777" w:rsidR="009A7988" w:rsidRPr="00A60B8F" w:rsidRDefault="009A7988" w:rsidP="006B7780">
            <w:pPr>
              <w:pStyle w:val="acctfourfigures"/>
              <w:tabs>
                <w:tab w:val="left" w:pos="720"/>
              </w:tabs>
              <w:spacing w:line="240" w:lineRule="atLeast"/>
              <w:ind w:left="-42" w:right="-90"/>
              <w:jc w:val="center"/>
              <w:rPr>
                <w:i/>
                <w:iCs/>
                <w:sz w:val="20"/>
                <w:cs/>
                <w:lang w:val="en-US" w:bidi="th-TH"/>
              </w:rPr>
            </w:pPr>
          </w:p>
        </w:tc>
        <w:tc>
          <w:tcPr>
            <w:tcW w:w="988" w:type="dxa"/>
            <w:vAlign w:val="bottom"/>
          </w:tcPr>
          <w:p w14:paraId="12212675" w14:textId="7764949D" w:rsidR="009A7988" w:rsidRPr="00157ADF" w:rsidRDefault="004A3E0D" w:rsidP="006B7780">
            <w:pPr>
              <w:pStyle w:val="acctfourfigures"/>
              <w:tabs>
                <w:tab w:val="clear" w:pos="765"/>
                <w:tab w:val="decimal" w:pos="521"/>
                <w:tab w:val="decimal" w:pos="611"/>
              </w:tabs>
              <w:spacing w:line="240" w:lineRule="atLeast"/>
              <w:ind w:left="-43" w:right="-14"/>
              <w:jc w:val="right"/>
              <w:rPr>
                <w:rFonts w:cstheme="minorBidi"/>
                <w:sz w:val="20"/>
                <w:szCs w:val="25"/>
                <w:cs/>
                <w:lang w:bidi="th-TH"/>
              </w:rPr>
            </w:pPr>
            <w:r w:rsidRPr="004A3E0D">
              <w:rPr>
                <w:rFonts w:cstheme="minorBidi"/>
                <w:sz w:val="20"/>
                <w:szCs w:val="25"/>
                <w:lang w:bidi="th-TH"/>
              </w:rPr>
              <w:t>171,074</w:t>
            </w:r>
          </w:p>
        </w:tc>
        <w:tc>
          <w:tcPr>
            <w:tcW w:w="236" w:type="dxa"/>
          </w:tcPr>
          <w:p w14:paraId="1CCD1632" w14:textId="77777777" w:rsidR="009A7988" w:rsidRPr="00A60B8F" w:rsidRDefault="009A7988" w:rsidP="006B7780">
            <w:pPr>
              <w:pStyle w:val="acctfourfigures"/>
              <w:tabs>
                <w:tab w:val="clear" w:pos="765"/>
                <w:tab w:val="decimal" w:pos="701"/>
                <w:tab w:val="decimal" w:pos="796"/>
              </w:tabs>
              <w:spacing w:line="240" w:lineRule="atLeast"/>
              <w:ind w:left="-43" w:right="-86"/>
              <w:jc w:val="right"/>
              <w:rPr>
                <w:sz w:val="20"/>
              </w:rPr>
            </w:pPr>
          </w:p>
        </w:tc>
        <w:tc>
          <w:tcPr>
            <w:tcW w:w="1058" w:type="dxa"/>
            <w:vAlign w:val="bottom"/>
          </w:tcPr>
          <w:p w14:paraId="02D93EC8" w14:textId="402BE10D" w:rsidR="009A7988" w:rsidRPr="00A60B8F" w:rsidRDefault="004A3E0D" w:rsidP="0094187C">
            <w:pPr>
              <w:pStyle w:val="acctfourfigures"/>
              <w:tabs>
                <w:tab w:val="clear" w:pos="765"/>
                <w:tab w:val="decimal" w:pos="521"/>
                <w:tab w:val="left" w:pos="585"/>
              </w:tabs>
              <w:spacing w:line="240" w:lineRule="atLeast"/>
              <w:ind w:left="-43" w:right="-374"/>
              <w:jc w:val="center"/>
              <w:rPr>
                <w:sz w:val="20"/>
              </w:rPr>
            </w:pPr>
            <w:r>
              <w:rPr>
                <w:sz w:val="20"/>
              </w:rPr>
              <w:t>-</w:t>
            </w:r>
          </w:p>
        </w:tc>
        <w:tc>
          <w:tcPr>
            <w:tcW w:w="238" w:type="dxa"/>
            <w:vAlign w:val="bottom"/>
          </w:tcPr>
          <w:p w14:paraId="634A1E20" w14:textId="77777777" w:rsidR="009A7988" w:rsidRPr="00A60B8F" w:rsidRDefault="009A7988" w:rsidP="006B7780">
            <w:pPr>
              <w:tabs>
                <w:tab w:val="decimal" w:pos="595"/>
                <w:tab w:val="decimal" w:pos="701"/>
              </w:tabs>
              <w:spacing w:line="240" w:lineRule="atLeast"/>
              <w:ind w:left="-43" w:right="-86"/>
              <w:jc w:val="right"/>
              <w:rPr>
                <w:rFonts w:cs="Times New Roman"/>
                <w:sz w:val="20"/>
                <w:szCs w:val="20"/>
              </w:rPr>
            </w:pPr>
          </w:p>
        </w:tc>
        <w:tc>
          <w:tcPr>
            <w:tcW w:w="841" w:type="dxa"/>
            <w:vAlign w:val="bottom"/>
          </w:tcPr>
          <w:p w14:paraId="2D72968F" w14:textId="0191879A" w:rsidR="009A7988" w:rsidRPr="00A60B8F" w:rsidRDefault="004A3E0D" w:rsidP="006B7780">
            <w:pPr>
              <w:pStyle w:val="acctfourfigures"/>
              <w:tabs>
                <w:tab w:val="clear" w:pos="765"/>
                <w:tab w:val="decimal" w:pos="521"/>
                <w:tab w:val="decimal" w:pos="796"/>
              </w:tabs>
              <w:spacing w:line="240" w:lineRule="atLeast"/>
              <w:ind w:left="-43" w:right="-14"/>
              <w:jc w:val="right"/>
              <w:rPr>
                <w:sz w:val="20"/>
              </w:rPr>
            </w:pPr>
            <w:r w:rsidRPr="004A3E0D">
              <w:rPr>
                <w:sz w:val="20"/>
              </w:rPr>
              <w:t>171,074</w:t>
            </w:r>
          </w:p>
        </w:tc>
        <w:tc>
          <w:tcPr>
            <w:tcW w:w="241" w:type="dxa"/>
            <w:vAlign w:val="bottom"/>
          </w:tcPr>
          <w:p w14:paraId="2006A9C4" w14:textId="77777777" w:rsidR="009A7988" w:rsidRPr="00A60B8F" w:rsidRDefault="009A7988" w:rsidP="006B7780">
            <w:pPr>
              <w:pStyle w:val="acctfourfigures"/>
              <w:tabs>
                <w:tab w:val="clear" w:pos="765"/>
                <w:tab w:val="decimal" w:pos="595"/>
                <w:tab w:val="decimal" w:pos="701"/>
              </w:tabs>
              <w:spacing w:line="240" w:lineRule="atLeast"/>
              <w:ind w:left="-43" w:right="-86"/>
              <w:jc w:val="right"/>
              <w:rPr>
                <w:sz w:val="20"/>
              </w:rPr>
            </w:pPr>
          </w:p>
        </w:tc>
        <w:tc>
          <w:tcPr>
            <w:tcW w:w="840" w:type="dxa"/>
            <w:vAlign w:val="bottom"/>
          </w:tcPr>
          <w:p w14:paraId="3AAB986C" w14:textId="7007E16D" w:rsidR="009A7988" w:rsidRPr="00A60B8F" w:rsidRDefault="004A3E0D" w:rsidP="002E6E7E">
            <w:pPr>
              <w:pStyle w:val="acctfourfigures"/>
              <w:tabs>
                <w:tab w:val="clear" w:pos="765"/>
                <w:tab w:val="decimal" w:pos="521"/>
                <w:tab w:val="decimal" w:pos="796"/>
              </w:tabs>
              <w:spacing w:line="240" w:lineRule="atLeast"/>
              <w:ind w:left="-43" w:right="-14"/>
              <w:jc w:val="right"/>
              <w:rPr>
                <w:sz w:val="20"/>
              </w:rPr>
            </w:pPr>
            <w:r w:rsidRPr="004A3E0D">
              <w:rPr>
                <w:sz w:val="20"/>
              </w:rPr>
              <w:t>171,074</w:t>
            </w:r>
          </w:p>
        </w:tc>
        <w:tc>
          <w:tcPr>
            <w:tcW w:w="270" w:type="dxa"/>
            <w:vAlign w:val="bottom"/>
          </w:tcPr>
          <w:p w14:paraId="6403475E" w14:textId="77777777" w:rsidR="009A7988" w:rsidRPr="00A60B8F" w:rsidRDefault="009A7988" w:rsidP="006B7780">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14:paraId="6CD5BCB5" w14:textId="0CD95E20" w:rsidR="009A7988" w:rsidRPr="00A60B8F" w:rsidRDefault="00376535" w:rsidP="00376535">
            <w:pPr>
              <w:pStyle w:val="acctfourfigures"/>
              <w:tabs>
                <w:tab w:val="clear" w:pos="765"/>
                <w:tab w:val="decimal" w:pos="427"/>
                <w:tab w:val="decimal" w:pos="596"/>
              </w:tabs>
              <w:spacing w:line="240" w:lineRule="atLeast"/>
              <w:ind w:left="-43" w:right="-86"/>
              <w:jc w:val="center"/>
              <w:rPr>
                <w:sz w:val="20"/>
              </w:rPr>
            </w:pPr>
            <w:r>
              <w:rPr>
                <w:sz w:val="20"/>
              </w:rPr>
              <w:t xml:space="preserve"> -</w:t>
            </w:r>
          </w:p>
        </w:tc>
        <w:tc>
          <w:tcPr>
            <w:tcW w:w="270" w:type="dxa"/>
            <w:vAlign w:val="bottom"/>
          </w:tcPr>
          <w:p w14:paraId="5EB56A9B" w14:textId="77777777" w:rsidR="009A7988" w:rsidRPr="00A60B8F" w:rsidRDefault="009A7988" w:rsidP="006B7780">
            <w:pPr>
              <w:tabs>
                <w:tab w:val="decimal" w:pos="595"/>
                <w:tab w:val="decimal" w:pos="701"/>
              </w:tabs>
              <w:spacing w:line="240" w:lineRule="atLeast"/>
              <w:ind w:left="-43" w:right="-86"/>
              <w:jc w:val="right"/>
              <w:rPr>
                <w:rFonts w:cs="Times New Roman"/>
                <w:sz w:val="20"/>
                <w:szCs w:val="20"/>
              </w:rPr>
            </w:pPr>
          </w:p>
        </w:tc>
        <w:tc>
          <w:tcPr>
            <w:tcW w:w="810" w:type="dxa"/>
            <w:gridSpan w:val="2"/>
          </w:tcPr>
          <w:p w14:paraId="70C7AA13" w14:textId="53D79E35" w:rsidR="009A7988" w:rsidRDefault="004A3E0D" w:rsidP="002E6E7E">
            <w:pPr>
              <w:pStyle w:val="acctfourfigures"/>
              <w:tabs>
                <w:tab w:val="clear" w:pos="765"/>
                <w:tab w:val="decimal" w:pos="521"/>
                <w:tab w:val="decimal" w:pos="796"/>
              </w:tabs>
              <w:spacing w:line="240" w:lineRule="atLeast"/>
              <w:ind w:left="-43" w:right="-14"/>
              <w:jc w:val="right"/>
              <w:rPr>
                <w:sz w:val="20"/>
              </w:rPr>
            </w:pPr>
            <w:r w:rsidRPr="004A3E0D">
              <w:rPr>
                <w:sz w:val="20"/>
              </w:rPr>
              <w:t>171,074</w:t>
            </w:r>
          </w:p>
        </w:tc>
      </w:tr>
      <w:tr w:rsidR="004A3E0D" w:rsidRPr="002A2587" w14:paraId="6B3E9A6F" w14:textId="77777777" w:rsidTr="00BB02B4">
        <w:trPr>
          <w:trHeight w:val="60"/>
        </w:trPr>
        <w:tc>
          <w:tcPr>
            <w:tcW w:w="2340" w:type="dxa"/>
          </w:tcPr>
          <w:p w14:paraId="75B132EE" w14:textId="77777777" w:rsidR="004A3E0D" w:rsidRPr="00A60B8F" w:rsidRDefault="004A3E0D" w:rsidP="00BB02B4">
            <w:pPr>
              <w:spacing w:line="240" w:lineRule="atLeast"/>
              <w:ind w:right="-90"/>
              <w:rPr>
                <w:rFonts w:cs="Times New Roman"/>
                <w:sz w:val="20"/>
                <w:szCs w:val="20"/>
                <w:lang w:val="en-US"/>
              </w:rPr>
            </w:pPr>
            <w:r>
              <w:rPr>
                <w:rFonts w:cs="Times New Roman"/>
                <w:sz w:val="20"/>
                <w:szCs w:val="20"/>
              </w:rPr>
              <w:t>D</w:t>
            </w:r>
            <w:r w:rsidRPr="00A60B8F">
              <w:rPr>
                <w:rFonts w:cs="Times New Roman"/>
                <w:sz w:val="20"/>
                <w:szCs w:val="20"/>
              </w:rPr>
              <w:t>ebt instruments</w:t>
            </w:r>
          </w:p>
        </w:tc>
        <w:tc>
          <w:tcPr>
            <w:tcW w:w="242" w:type="dxa"/>
          </w:tcPr>
          <w:p w14:paraId="29FBBC50" w14:textId="77777777" w:rsidR="004A3E0D" w:rsidRPr="00A60B8F" w:rsidRDefault="004A3E0D" w:rsidP="00BB02B4">
            <w:pPr>
              <w:pStyle w:val="acctfourfigures"/>
              <w:tabs>
                <w:tab w:val="left" w:pos="720"/>
              </w:tabs>
              <w:spacing w:line="240" w:lineRule="atLeast"/>
              <w:ind w:left="-42" w:right="-90"/>
              <w:jc w:val="center"/>
              <w:rPr>
                <w:i/>
                <w:iCs/>
                <w:sz w:val="20"/>
                <w:cs/>
                <w:lang w:val="en-US" w:bidi="th-TH"/>
              </w:rPr>
            </w:pPr>
          </w:p>
        </w:tc>
        <w:tc>
          <w:tcPr>
            <w:tcW w:w="988" w:type="dxa"/>
          </w:tcPr>
          <w:p w14:paraId="3974199C" w14:textId="77777777" w:rsidR="004A3E0D" w:rsidRPr="003638D4" w:rsidRDefault="004A3E0D" w:rsidP="00BB02B4">
            <w:pPr>
              <w:tabs>
                <w:tab w:val="decimal" w:pos="592"/>
              </w:tabs>
              <w:spacing w:line="240" w:lineRule="atLeast"/>
              <w:ind w:right="160"/>
              <w:rPr>
                <w:rFonts w:cs="Times New Roman"/>
                <w:sz w:val="20"/>
                <w:szCs w:val="20"/>
              </w:rPr>
            </w:pPr>
            <w:r>
              <w:rPr>
                <w:sz w:val="20"/>
                <w:szCs w:val="18"/>
                <w:lang w:val="en-US"/>
              </w:rPr>
              <w:t>-</w:t>
            </w:r>
          </w:p>
        </w:tc>
        <w:tc>
          <w:tcPr>
            <w:tcW w:w="236" w:type="dxa"/>
          </w:tcPr>
          <w:p w14:paraId="360759A1" w14:textId="77777777" w:rsidR="004A3E0D" w:rsidRPr="00A60B8F" w:rsidRDefault="004A3E0D" w:rsidP="00BB02B4">
            <w:pPr>
              <w:pStyle w:val="acctfourfigures"/>
              <w:tabs>
                <w:tab w:val="clear" w:pos="765"/>
                <w:tab w:val="decimal" w:pos="701"/>
                <w:tab w:val="decimal" w:pos="796"/>
              </w:tabs>
              <w:spacing w:line="240" w:lineRule="atLeast"/>
              <w:ind w:left="-43" w:right="-86"/>
              <w:jc w:val="right"/>
              <w:rPr>
                <w:sz w:val="20"/>
              </w:rPr>
            </w:pPr>
          </w:p>
        </w:tc>
        <w:tc>
          <w:tcPr>
            <w:tcW w:w="1058" w:type="dxa"/>
          </w:tcPr>
          <w:p w14:paraId="530634CD" w14:textId="6F4E7FDC" w:rsidR="004A3E0D" w:rsidRPr="00A60B8F" w:rsidRDefault="004A3E0D" w:rsidP="00BB02B4">
            <w:pPr>
              <w:pStyle w:val="acctfourfigures"/>
              <w:tabs>
                <w:tab w:val="clear" w:pos="765"/>
                <w:tab w:val="decimal" w:pos="521"/>
                <w:tab w:val="decimal" w:pos="796"/>
              </w:tabs>
              <w:spacing w:line="240" w:lineRule="atLeast"/>
              <w:ind w:left="-43" w:right="-14"/>
              <w:jc w:val="right"/>
              <w:rPr>
                <w:sz w:val="20"/>
              </w:rPr>
            </w:pPr>
            <w:r w:rsidRPr="004A3E0D">
              <w:rPr>
                <w:sz w:val="20"/>
                <w:szCs w:val="18"/>
              </w:rPr>
              <w:t>200,000</w:t>
            </w:r>
          </w:p>
        </w:tc>
        <w:tc>
          <w:tcPr>
            <w:tcW w:w="238" w:type="dxa"/>
          </w:tcPr>
          <w:p w14:paraId="302488F8" w14:textId="77777777" w:rsidR="004A3E0D" w:rsidRPr="00A60B8F" w:rsidRDefault="004A3E0D" w:rsidP="00BB02B4">
            <w:pPr>
              <w:tabs>
                <w:tab w:val="decimal" w:pos="595"/>
                <w:tab w:val="decimal" w:pos="701"/>
              </w:tabs>
              <w:spacing w:line="240" w:lineRule="atLeast"/>
              <w:ind w:left="-43" w:right="-86"/>
              <w:jc w:val="right"/>
              <w:rPr>
                <w:rFonts w:cs="Times New Roman"/>
                <w:sz w:val="20"/>
                <w:szCs w:val="20"/>
              </w:rPr>
            </w:pPr>
          </w:p>
        </w:tc>
        <w:tc>
          <w:tcPr>
            <w:tcW w:w="841" w:type="dxa"/>
          </w:tcPr>
          <w:p w14:paraId="04A76C89" w14:textId="6773601B" w:rsidR="004A3E0D" w:rsidRPr="00A60B8F" w:rsidRDefault="004A3E0D" w:rsidP="00BB02B4">
            <w:pPr>
              <w:pStyle w:val="acctfourfigures"/>
              <w:tabs>
                <w:tab w:val="clear" w:pos="765"/>
                <w:tab w:val="decimal" w:pos="521"/>
                <w:tab w:val="decimal" w:pos="796"/>
              </w:tabs>
              <w:spacing w:line="240" w:lineRule="atLeast"/>
              <w:ind w:left="-43" w:right="-14"/>
              <w:jc w:val="right"/>
              <w:rPr>
                <w:sz w:val="20"/>
              </w:rPr>
            </w:pPr>
            <w:r w:rsidRPr="004A3E0D">
              <w:rPr>
                <w:sz w:val="20"/>
                <w:szCs w:val="18"/>
              </w:rPr>
              <w:t>200,000</w:t>
            </w:r>
          </w:p>
        </w:tc>
        <w:tc>
          <w:tcPr>
            <w:tcW w:w="241" w:type="dxa"/>
          </w:tcPr>
          <w:p w14:paraId="25FB8077" w14:textId="77777777" w:rsidR="004A3E0D" w:rsidRPr="00A60B8F" w:rsidRDefault="004A3E0D" w:rsidP="00BB02B4">
            <w:pPr>
              <w:pStyle w:val="acctfourfigures"/>
              <w:tabs>
                <w:tab w:val="clear" w:pos="765"/>
                <w:tab w:val="decimal" w:pos="595"/>
                <w:tab w:val="decimal" w:pos="701"/>
              </w:tabs>
              <w:spacing w:line="240" w:lineRule="atLeast"/>
              <w:ind w:left="-43" w:right="-86"/>
              <w:jc w:val="right"/>
              <w:rPr>
                <w:sz w:val="20"/>
              </w:rPr>
            </w:pPr>
          </w:p>
        </w:tc>
        <w:tc>
          <w:tcPr>
            <w:tcW w:w="840" w:type="dxa"/>
          </w:tcPr>
          <w:p w14:paraId="3C7C0DA7" w14:textId="77777777" w:rsidR="004A3E0D" w:rsidRPr="003638D4" w:rsidRDefault="004A3E0D" w:rsidP="00BB02B4">
            <w:pPr>
              <w:tabs>
                <w:tab w:val="left" w:pos="457"/>
                <w:tab w:val="decimal" w:pos="786"/>
              </w:tabs>
              <w:spacing w:line="240" w:lineRule="atLeast"/>
              <w:ind w:right="160"/>
              <w:rPr>
                <w:rFonts w:cs="Times New Roman"/>
                <w:sz w:val="20"/>
                <w:szCs w:val="20"/>
              </w:rPr>
            </w:pPr>
            <w:r>
              <w:rPr>
                <w:sz w:val="20"/>
                <w:szCs w:val="18"/>
              </w:rPr>
              <w:t xml:space="preserve">       -</w:t>
            </w:r>
          </w:p>
        </w:tc>
        <w:tc>
          <w:tcPr>
            <w:tcW w:w="270" w:type="dxa"/>
          </w:tcPr>
          <w:p w14:paraId="7E2490E3" w14:textId="77777777" w:rsidR="004A3E0D" w:rsidRPr="003638D4" w:rsidRDefault="004A3E0D" w:rsidP="00BB02B4">
            <w:pPr>
              <w:pStyle w:val="acctfourfigures"/>
              <w:tabs>
                <w:tab w:val="clear" w:pos="765"/>
                <w:tab w:val="decimal" w:pos="595"/>
                <w:tab w:val="decimal" w:pos="701"/>
              </w:tabs>
              <w:spacing w:line="240" w:lineRule="atLeast"/>
              <w:ind w:left="-43" w:right="-86"/>
              <w:jc w:val="right"/>
              <w:rPr>
                <w:sz w:val="20"/>
              </w:rPr>
            </w:pPr>
          </w:p>
        </w:tc>
        <w:tc>
          <w:tcPr>
            <w:tcW w:w="810" w:type="dxa"/>
          </w:tcPr>
          <w:p w14:paraId="5BD750C5" w14:textId="3199C921" w:rsidR="004A3E0D" w:rsidRPr="007641D3" w:rsidRDefault="004A3E0D" w:rsidP="00BB02B4">
            <w:pPr>
              <w:pStyle w:val="acctfourfigures"/>
              <w:tabs>
                <w:tab w:val="clear" w:pos="765"/>
                <w:tab w:val="decimal" w:pos="521"/>
                <w:tab w:val="decimal" w:pos="796"/>
              </w:tabs>
              <w:spacing w:line="240" w:lineRule="atLeast"/>
              <w:ind w:left="-43" w:right="-14"/>
              <w:jc w:val="right"/>
              <w:rPr>
                <w:sz w:val="20"/>
                <w:lang w:val="en-US"/>
              </w:rPr>
            </w:pPr>
            <w:r w:rsidRPr="004A3E0D">
              <w:rPr>
                <w:sz w:val="20"/>
                <w:szCs w:val="18"/>
                <w:lang w:val="en-US"/>
              </w:rPr>
              <w:t>200,</w:t>
            </w:r>
            <w:r w:rsidR="00376535">
              <w:rPr>
                <w:sz w:val="20"/>
                <w:szCs w:val="18"/>
                <w:lang w:val="en-US"/>
              </w:rPr>
              <w:t>214</w:t>
            </w:r>
          </w:p>
        </w:tc>
        <w:tc>
          <w:tcPr>
            <w:tcW w:w="270" w:type="dxa"/>
          </w:tcPr>
          <w:p w14:paraId="6E427C97" w14:textId="77777777" w:rsidR="004A3E0D" w:rsidRPr="007641D3" w:rsidRDefault="004A3E0D" w:rsidP="00BB02B4">
            <w:pPr>
              <w:pStyle w:val="acctfourfigures"/>
              <w:tabs>
                <w:tab w:val="clear" w:pos="765"/>
                <w:tab w:val="decimal" w:pos="521"/>
                <w:tab w:val="decimal" w:pos="796"/>
              </w:tabs>
              <w:spacing w:line="240" w:lineRule="atLeast"/>
              <w:ind w:left="-43" w:right="-14"/>
              <w:jc w:val="right"/>
              <w:rPr>
                <w:sz w:val="20"/>
              </w:rPr>
            </w:pPr>
          </w:p>
        </w:tc>
        <w:tc>
          <w:tcPr>
            <w:tcW w:w="810" w:type="dxa"/>
            <w:gridSpan w:val="2"/>
          </w:tcPr>
          <w:p w14:paraId="07B2A3B2" w14:textId="7EDDF761" w:rsidR="004A3E0D" w:rsidRPr="007641D3" w:rsidRDefault="004A3E0D" w:rsidP="00BB02B4">
            <w:pPr>
              <w:pStyle w:val="acctfourfigures"/>
              <w:tabs>
                <w:tab w:val="clear" w:pos="765"/>
                <w:tab w:val="decimal" w:pos="521"/>
                <w:tab w:val="decimal" w:pos="796"/>
              </w:tabs>
              <w:spacing w:line="240" w:lineRule="atLeast"/>
              <w:ind w:left="-43" w:right="-14"/>
              <w:jc w:val="right"/>
              <w:rPr>
                <w:sz w:val="20"/>
              </w:rPr>
            </w:pPr>
            <w:r w:rsidRPr="004A3E0D">
              <w:rPr>
                <w:sz w:val="20"/>
                <w:szCs w:val="18"/>
              </w:rPr>
              <w:t>200,</w:t>
            </w:r>
            <w:r w:rsidR="00376535">
              <w:rPr>
                <w:sz w:val="20"/>
                <w:szCs w:val="18"/>
              </w:rPr>
              <w:t>214</w:t>
            </w:r>
          </w:p>
        </w:tc>
      </w:tr>
      <w:tr w:rsidR="003638D4" w:rsidRPr="002A2587" w14:paraId="3902DBB0" w14:textId="77777777" w:rsidTr="00EA2B8B">
        <w:tc>
          <w:tcPr>
            <w:tcW w:w="2340" w:type="dxa"/>
          </w:tcPr>
          <w:p w14:paraId="6314778B" w14:textId="4C778221" w:rsidR="003638D4" w:rsidRPr="00A60B8F" w:rsidRDefault="009A7988" w:rsidP="003638D4">
            <w:pPr>
              <w:spacing w:line="240" w:lineRule="atLeast"/>
              <w:ind w:right="-90"/>
              <w:rPr>
                <w:rFonts w:cs="Times New Roman"/>
                <w:b/>
                <w:bCs/>
                <w:i/>
                <w:iCs/>
                <w:sz w:val="20"/>
                <w:szCs w:val="20"/>
              </w:rPr>
            </w:pPr>
            <w:r w:rsidRPr="00A60B8F">
              <w:rPr>
                <w:rFonts w:cs="Times New Roman"/>
                <w:b/>
                <w:bCs/>
                <w:sz w:val="20"/>
                <w:szCs w:val="20"/>
              </w:rPr>
              <w:t>Total financial assets</w:t>
            </w:r>
          </w:p>
        </w:tc>
        <w:tc>
          <w:tcPr>
            <w:tcW w:w="242" w:type="dxa"/>
          </w:tcPr>
          <w:p w14:paraId="233AFF84" w14:textId="77777777" w:rsidR="003638D4" w:rsidRPr="00A60B8F" w:rsidRDefault="003638D4" w:rsidP="003638D4">
            <w:pPr>
              <w:pStyle w:val="acctfourfigures"/>
              <w:tabs>
                <w:tab w:val="left" w:pos="720"/>
              </w:tabs>
              <w:spacing w:line="240" w:lineRule="atLeast"/>
              <w:ind w:left="-42" w:right="-90"/>
              <w:jc w:val="center"/>
              <w:rPr>
                <w:i/>
                <w:iCs/>
                <w:sz w:val="20"/>
                <w:cs/>
                <w:lang w:val="en-US" w:bidi="th-TH"/>
              </w:rPr>
            </w:pPr>
          </w:p>
        </w:tc>
        <w:tc>
          <w:tcPr>
            <w:tcW w:w="988" w:type="dxa"/>
            <w:tcBorders>
              <w:top w:val="single" w:sz="4" w:space="0" w:color="auto"/>
              <w:bottom w:val="double" w:sz="4" w:space="0" w:color="auto"/>
            </w:tcBorders>
            <w:vAlign w:val="bottom"/>
          </w:tcPr>
          <w:p w14:paraId="296933A3" w14:textId="28317BC7" w:rsidR="003638D4" w:rsidRPr="009161EA" w:rsidRDefault="004A3E0D" w:rsidP="003638D4">
            <w:pPr>
              <w:pStyle w:val="acctfourfigures"/>
              <w:tabs>
                <w:tab w:val="clear" w:pos="765"/>
                <w:tab w:val="decimal" w:pos="521"/>
                <w:tab w:val="decimal" w:pos="611"/>
              </w:tabs>
              <w:spacing w:line="240" w:lineRule="atLeast"/>
              <w:ind w:left="-43" w:right="-14"/>
              <w:jc w:val="right"/>
              <w:rPr>
                <w:b/>
                <w:bCs/>
                <w:sz w:val="20"/>
              </w:rPr>
            </w:pPr>
            <w:r w:rsidRPr="004A3E0D">
              <w:rPr>
                <w:b/>
                <w:bCs/>
                <w:sz w:val="20"/>
              </w:rPr>
              <w:t>171,074</w:t>
            </w:r>
          </w:p>
        </w:tc>
        <w:tc>
          <w:tcPr>
            <w:tcW w:w="236" w:type="dxa"/>
          </w:tcPr>
          <w:p w14:paraId="43EEAF09" w14:textId="77777777" w:rsidR="003638D4" w:rsidRPr="009161EA" w:rsidRDefault="003638D4" w:rsidP="003638D4">
            <w:pPr>
              <w:pStyle w:val="acctfourfigures"/>
              <w:tabs>
                <w:tab w:val="clear" w:pos="765"/>
                <w:tab w:val="decimal" w:pos="701"/>
                <w:tab w:val="decimal" w:pos="796"/>
              </w:tabs>
              <w:spacing w:line="240" w:lineRule="atLeast"/>
              <w:ind w:left="-43" w:right="-86"/>
              <w:jc w:val="right"/>
              <w:rPr>
                <w:b/>
                <w:bCs/>
                <w:sz w:val="20"/>
              </w:rPr>
            </w:pPr>
          </w:p>
        </w:tc>
        <w:tc>
          <w:tcPr>
            <w:tcW w:w="1058" w:type="dxa"/>
            <w:tcBorders>
              <w:top w:val="single" w:sz="4" w:space="0" w:color="auto"/>
              <w:bottom w:val="double" w:sz="4" w:space="0" w:color="auto"/>
            </w:tcBorders>
            <w:vAlign w:val="bottom"/>
          </w:tcPr>
          <w:p w14:paraId="36BDB64D" w14:textId="22C6D025" w:rsidR="003638D4" w:rsidRPr="009161EA" w:rsidRDefault="004A3E0D" w:rsidP="002E6E7E">
            <w:pPr>
              <w:pStyle w:val="acctfourfigures"/>
              <w:tabs>
                <w:tab w:val="clear" w:pos="765"/>
                <w:tab w:val="decimal" w:pos="521"/>
                <w:tab w:val="decimal" w:pos="611"/>
              </w:tabs>
              <w:spacing w:line="240" w:lineRule="atLeast"/>
              <w:ind w:left="-43" w:right="-14"/>
              <w:jc w:val="right"/>
              <w:rPr>
                <w:b/>
                <w:bCs/>
                <w:sz w:val="20"/>
              </w:rPr>
            </w:pPr>
            <w:r w:rsidRPr="004A3E0D">
              <w:rPr>
                <w:b/>
                <w:bCs/>
                <w:sz w:val="20"/>
              </w:rPr>
              <w:t>200,000</w:t>
            </w:r>
          </w:p>
        </w:tc>
        <w:tc>
          <w:tcPr>
            <w:tcW w:w="238" w:type="dxa"/>
            <w:vAlign w:val="bottom"/>
          </w:tcPr>
          <w:p w14:paraId="27076D22" w14:textId="77777777" w:rsidR="003638D4" w:rsidRPr="009161EA" w:rsidRDefault="003638D4" w:rsidP="003638D4">
            <w:pPr>
              <w:tabs>
                <w:tab w:val="decimal" w:pos="595"/>
                <w:tab w:val="decimal" w:pos="701"/>
              </w:tabs>
              <w:spacing w:line="240" w:lineRule="atLeast"/>
              <w:ind w:left="-43" w:right="-86"/>
              <w:jc w:val="right"/>
              <w:rPr>
                <w:rFonts w:cs="Times New Roman"/>
                <w:b/>
                <w:bCs/>
                <w:sz w:val="20"/>
                <w:szCs w:val="20"/>
                <w:lang w:bidi="ar-SA"/>
              </w:rPr>
            </w:pPr>
          </w:p>
        </w:tc>
        <w:tc>
          <w:tcPr>
            <w:tcW w:w="841" w:type="dxa"/>
            <w:tcBorders>
              <w:top w:val="single" w:sz="4" w:space="0" w:color="auto"/>
              <w:bottom w:val="double" w:sz="4" w:space="0" w:color="auto"/>
            </w:tcBorders>
            <w:vAlign w:val="bottom"/>
          </w:tcPr>
          <w:p w14:paraId="62F27DED" w14:textId="3D69DB34" w:rsidR="003638D4" w:rsidRPr="009161EA" w:rsidRDefault="004A3E0D" w:rsidP="003638D4">
            <w:pPr>
              <w:pStyle w:val="acctfourfigures"/>
              <w:tabs>
                <w:tab w:val="clear" w:pos="765"/>
                <w:tab w:val="decimal" w:pos="521"/>
                <w:tab w:val="decimal" w:pos="796"/>
              </w:tabs>
              <w:spacing w:line="240" w:lineRule="atLeast"/>
              <w:ind w:left="-43" w:right="-14"/>
              <w:jc w:val="right"/>
              <w:rPr>
                <w:b/>
                <w:bCs/>
                <w:sz w:val="20"/>
              </w:rPr>
            </w:pPr>
            <w:r w:rsidRPr="004A3E0D">
              <w:rPr>
                <w:b/>
                <w:bCs/>
                <w:sz w:val="20"/>
              </w:rPr>
              <w:t>371,074</w:t>
            </w:r>
          </w:p>
        </w:tc>
        <w:tc>
          <w:tcPr>
            <w:tcW w:w="241" w:type="dxa"/>
            <w:vAlign w:val="bottom"/>
          </w:tcPr>
          <w:p w14:paraId="0BD5DF5E" w14:textId="77777777" w:rsidR="003638D4" w:rsidRPr="009161EA" w:rsidRDefault="003638D4" w:rsidP="003638D4">
            <w:pPr>
              <w:pStyle w:val="acctfourfigures"/>
              <w:tabs>
                <w:tab w:val="clear" w:pos="765"/>
                <w:tab w:val="decimal" w:pos="595"/>
                <w:tab w:val="decimal" w:pos="701"/>
              </w:tabs>
              <w:spacing w:line="240" w:lineRule="atLeast"/>
              <w:ind w:left="-43" w:right="-86"/>
              <w:jc w:val="right"/>
              <w:rPr>
                <w:b/>
                <w:bCs/>
                <w:sz w:val="20"/>
              </w:rPr>
            </w:pPr>
          </w:p>
        </w:tc>
        <w:tc>
          <w:tcPr>
            <w:tcW w:w="840" w:type="dxa"/>
            <w:vAlign w:val="bottom"/>
          </w:tcPr>
          <w:p w14:paraId="26E6CCB3" w14:textId="3A08BFAE" w:rsidR="003638D4" w:rsidRPr="00F652C8" w:rsidRDefault="003638D4" w:rsidP="000F0E10">
            <w:pPr>
              <w:pStyle w:val="acctfourfigures"/>
              <w:tabs>
                <w:tab w:val="clear" w:pos="765"/>
                <w:tab w:val="decimal" w:pos="521"/>
                <w:tab w:val="decimal" w:pos="796"/>
              </w:tabs>
              <w:spacing w:line="240" w:lineRule="atLeast"/>
              <w:ind w:left="-43" w:right="-14"/>
              <w:jc w:val="right"/>
              <w:rPr>
                <w:sz w:val="20"/>
              </w:rPr>
            </w:pPr>
          </w:p>
        </w:tc>
        <w:tc>
          <w:tcPr>
            <w:tcW w:w="270" w:type="dxa"/>
            <w:vAlign w:val="bottom"/>
          </w:tcPr>
          <w:p w14:paraId="7F47C7AA" w14:textId="77777777" w:rsidR="003638D4" w:rsidRPr="00F652C8" w:rsidRDefault="003638D4" w:rsidP="003638D4">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14:paraId="7FC3C063" w14:textId="6B51BE91" w:rsidR="003638D4" w:rsidRPr="00F652C8" w:rsidRDefault="003638D4" w:rsidP="00C51556">
            <w:pPr>
              <w:tabs>
                <w:tab w:val="decimal" w:pos="786"/>
              </w:tabs>
              <w:spacing w:line="240" w:lineRule="atLeast"/>
              <w:ind w:right="160"/>
              <w:rPr>
                <w:rFonts w:cs="Times New Roman"/>
                <w:sz w:val="20"/>
                <w:szCs w:val="20"/>
              </w:rPr>
            </w:pPr>
          </w:p>
        </w:tc>
        <w:tc>
          <w:tcPr>
            <w:tcW w:w="270" w:type="dxa"/>
            <w:vAlign w:val="bottom"/>
          </w:tcPr>
          <w:p w14:paraId="13B88B15" w14:textId="77777777" w:rsidR="003638D4" w:rsidRPr="00F652C8" w:rsidRDefault="003638D4" w:rsidP="003638D4">
            <w:pPr>
              <w:pStyle w:val="ListParagraph"/>
              <w:numPr>
                <w:ilvl w:val="0"/>
                <w:numId w:val="18"/>
              </w:numPr>
              <w:tabs>
                <w:tab w:val="decimal" w:pos="282"/>
              </w:tabs>
              <w:spacing w:line="240" w:lineRule="atLeast"/>
              <w:ind w:right="160"/>
              <w:jc w:val="right"/>
              <w:rPr>
                <w:sz w:val="20"/>
              </w:rPr>
            </w:pPr>
          </w:p>
        </w:tc>
        <w:tc>
          <w:tcPr>
            <w:tcW w:w="810" w:type="dxa"/>
            <w:gridSpan w:val="2"/>
            <w:vAlign w:val="bottom"/>
          </w:tcPr>
          <w:p w14:paraId="29BC5483" w14:textId="3AFBDCC8" w:rsidR="003638D4" w:rsidRPr="00F652C8" w:rsidRDefault="003638D4" w:rsidP="000F0E10">
            <w:pPr>
              <w:tabs>
                <w:tab w:val="decimal" w:pos="608"/>
              </w:tabs>
              <w:spacing w:line="240" w:lineRule="atLeast"/>
              <w:ind w:left="-378" w:right="-242"/>
              <w:rPr>
                <w:rFonts w:cs="Times New Roman"/>
                <w:sz w:val="20"/>
                <w:szCs w:val="20"/>
                <w:lang w:bidi="ar-SA"/>
              </w:rPr>
            </w:pPr>
          </w:p>
        </w:tc>
      </w:tr>
      <w:tr w:rsidR="003638D4" w:rsidRPr="002A2587" w14:paraId="6EB10252" w14:textId="77777777" w:rsidTr="009F5CA2">
        <w:trPr>
          <w:trHeight w:val="60"/>
        </w:trPr>
        <w:tc>
          <w:tcPr>
            <w:tcW w:w="2340" w:type="dxa"/>
          </w:tcPr>
          <w:p w14:paraId="15E28082" w14:textId="6CCD64AF" w:rsidR="003638D4" w:rsidRPr="00A60B8F" w:rsidRDefault="003638D4" w:rsidP="003638D4">
            <w:pPr>
              <w:spacing w:line="240" w:lineRule="atLeast"/>
              <w:ind w:left="-14" w:right="-90"/>
              <w:rPr>
                <w:rFonts w:cs="Times New Roman"/>
                <w:b/>
                <w:bCs/>
                <w:i/>
                <w:iCs/>
                <w:sz w:val="20"/>
                <w:szCs w:val="20"/>
              </w:rPr>
            </w:pPr>
          </w:p>
        </w:tc>
        <w:tc>
          <w:tcPr>
            <w:tcW w:w="242" w:type="dxa"/>
          </w:tcPr>
          <w:p w14:paraId="2D68C0D6" w14:textId="77777777" w:rsidR="003638D4" w:rsidRPr="00A60B8F" w:rsidRDefault="003638D4" w:rsidP="003638D4">
            <w:pPr>
              <w:pStyle w:val="acctfourfigures"/>
              <w:tabs>
                <w:tab w:val="left" w:pos="720"/>
              </w:tabs>
              <w:spacing w:line="240" w:lineRule="atLeast"/>
              <w:ind w:left="-42" w:right="-90"/>
              <w:jc w:val="center"/>
              <w:rPr>
                <w:i/>
                <w:iCs/>
                <w:sz w:val="20"/>
                <w:cs/>
                <w:lang w:val="en-US" w:bidi="th-TH"/>
              </w:rPr>
            </w:pPr>
          </w:p>
        </w:tc>
        <w:tc>
          <w:tcPr>
            <w:tcW w:w="988" w:type="dxa"/>
            <w:tcBorders>
              <w:top w:val="double" w:sz="4" w:space="0" w:color="auto"/>
            </w:tcBorders>
            <w:vAlign w:val="bottom"/>
          </w:tcPr>
          <w:p w14:paraId="26BAA1C4" w14:textId="77777777" w:rsidR="003638D4" w:rsidRPr="00A60B8F" w:rsidRDefault="003638D4" w:rsidP="003638D4">
            <w:pPr>
              <w:pStyle w:val="acctfourfigures"/>
              <w:tabs>
                <w:tab w:val="clear" w:pos="765"/>
                <w:tab w:val="decimal" w:pos="521"/>
                <w:tab w:val="decimal" w:pos="611"/>
              </w:tabs>
              <w:spacing w:line="240" w:lineRule="atLeast"/>
              <w:ind w:left="-43" w:right="-14"/>
              <w:jc w:val="right"/>
              <w:rPr>
                <w:sz w:val="20"/>
              </w:rPr>
            </w:pPr>
          </w:p>
        </w:tc>
        <w:tc>
          <w:tcPr>
            <w:tcW w:w="236" w:type="dxa"/>
          </w:tcPr>
          <w:p w14:paraId="60DCB5BE" w14:textId="77777777" w:rsidR="003638D4" w:rsidRPr="00A60B8F" w:rsidRDefault="003638D4" w:rsidP="003638D4">
            <w:pPr>
              <w:pStyle w:val="acctfourfigures"/>
              <w:tabs>
                <w:tab w:val="clear" w:pos="765"/>
                <w:tab w:val="decimal" w:pos="701"/>
                <w:tab w:val="decimal" w:pos="796"/>
              </w:tabs>
              <w:spacing w:line="240" w:lineRule="atLeast"/>
              <w:ind w:left="-43" w:right="-86"/>
              <w:jc w:val="right"/>
              <w:rPr>
                <w:sz w:val="20"/>
              </w:rPr>
            </w:pPr>
          </w:p>
        </w:tc>
        <w:tc>
          <w:tcPr>
            <w:tcW w:w="1058" w:type="dxa"/>
            <w:tcBorders>
              <w:top w:val="double" w:sz="4" w:space="0" w:color="auto"/>
            </w:tcBorders>
            <w:vAlign w:val="bottom"/>
          </w:tcPr>
          <w:p w14:paraId="0E351630" w14:textId="77777777" w:rsidR="003638D4" w:rsidRPr="00A60B8F" w:rsidRDefault="003638D4" w:rsidP="003638D4">
            <w:pPr>
              <w:pStyle w:val="acctfourfigures"/>
              <w:tabs>
                <w:tab w:val="clear" w:pos="765"/>
                <w:tab w:val="decimal" w:pos="521"/>
                <w:tab w:val="decimal" w:pos="796"/>
              </w:tabs>
              <w:spacing w:line="240" w:lineRule="atLeast"/>
              <w:ind w:left="-43" w:right="-14"/>
              <w:jc w:val="right"/>
              <w:rPr>
                <w:sz w:val="20"/>
              </w:rPr>
            </w:pPr>
          </w:p>
        </w:tc>
        <w:tc>
          <w:tcPr>
            <w:tcW w:w="238" w:type="dxa"/>
            <w:vAlign w:val="bottom"/>
          </w:tcPr>
          <w:p w14:paraId="25A0F2F3" w14:textId="77777777" w:rsidR="003638D4" w:rsidRPr="00A60B8F" w:rsidRDefault="003638D4" w:rsidP="003638D4">
            <w:pPr>
              <w:tabs>
                <w:tab w:val="decimal" w:pos="595"/>
                <w:tab w:val="decimal" w:pos="701"/>
              </w:tabs>
              <w:spacing w:line="240" w:lineRule="atLeast"/>
              <w:ind w:left="-43" w:right="-86"/>
              <w:jc w:val="right"/>
              <w:rPr>
                <w:rFonts w:cs="Times New Roman"/>
                <w:sz w:val="20"/>
                <w:szCs w:val="20"/>
              </w:rPr>
            </w:pPr>
          </w:p>
        </w:tc>
        <w:tc>
          <w:tcPr>
            <w:tcW w:w="841" w:type="dxa"/>
            <w:tcBorders>
              <w:top w:val="double" w:sz="4" w:space="0" w:color="auto"/>
            </w:tcBorders>
            <w:vAlign w:val="bottom"/>
          </w:tcPr>
          <w:p w14:paraId="2A952101" w14:textId="77777777" w:rsidR="003638D4" w:rsidRPr="00A60B8F" w:rsidRDefault="003638D4" w:rsidP="003638D4">
            <w:pPr>
              <w:pStyle w:val="acctfourfigures"/>
              <w:tabs>
                <w:tab w:val="clear" w:pos="765"/>
                <w:tab w:val="decimal" w:pos="521"/>
                <w:tab w:val="decimal" w:pos="796"/>
              </w:tabs>
              <w:spacing w:line="240" w:lineRule="atLeast"/>
              <w:ind w:left="-43" w:right="-14"/>
              <w:jc w:val="right"/>
              <w:rPr>
                <w:sz w:val="20"/>
              </w:rPr>
            </w:pPr>
          </w:p>
        </w:tc>
        <w:tc>
          <w:tcPr>
            <w:tcW w:w="241" w:type="dxa"/>
            <w:vAlign w:val="bottom"/>
          </w:tcPr>
          <w:p w14:paraId="361FFD34" w14:textId="77777777" w:rsidR="003638D4" w:rsidRPr="00A60B8F" w:rsidRDefault="003638D4" w:rsidP="003638D4">
            <w:pPr>
              <w:pStyle w:val="acctfourfigures"/>
              <w:tabs>
                <w:tab w:val="clear" w:pos="765"/>
                <w:tab w:val="decimal" w:pos="595"/>
                <w:tab w:val="decimal" w:pos="701"/>
              </w:tabs>
              <w:spacing w:line="240" w:lineRule="atLeast"/>
              <w:ind w:left="-43" w:right="-86"/>
              <w:jc w:val="right"/>
              <w:rPr>
                <w:sz w:val="20"/>
              </w:rPr>
            </w:pPr>
          </w:p>
        </w:tc>
        <w:tc>
          <w:tcPr>
            <w:tcW w:w="840" w:type="dxa"/>
            <w:vAlign w:val="bottom"/>
          </w:tcPr>
          <w:p w14:paraId="04418591" w14:textId="77777777" w:rsidR="003638D4" w:rsidRPr="00A60B8F" w:rsidRDefault="003638D4" w:rsidP="003638D4">
            <w:pPr>
              <w:pStyle w:val="acctfourfigures"/>
              <w:tabs>
                <w:tab w:val="clear" w:pos="765"/>
                <w:tab w:val="decimal" w:pos="380"/>
              </w:tabs>
              <w:spacing w:line="240" w:lineRule="atLeast"/>
              <w:ind w:left="-43" w:right="-86"/>
              <w:jc w:val="right"/>
              <w:rPr>
                <w:sz w:val="20"/>
              </w:rPr>
            </w:pPr>
          </w:p>
        </w:tc>
        <w:tc>
          <w:tcPr>
            <w:tcW w:w="270" w:type="dxa"/>
            <w:vAlign w:val="bottom"/>
          </w:tcPr>
          <w:p w14:paraId="60ADBEB3" w14:textId="77777777" w:rsidR="003638D4" w:rsidRPr="00A60B8F" w:rsidRDefault="003638D4" w:rsidP="003638D4">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14:paraId="0479CD9F" w14:textId="77777777" w:rsidR="003638D4" w:rsidRPr="00A60B8F" w:rsidRDefault="003638D4" w:rsidP="003638D4">
            <w:pPr>
              <w:pStyle w:val="acctfourfigures"/>
              <w:tabs>
                <w:tab w:val="clear" w:pos="765"/>
                <w:tab w:val="decimal" w:pos="595"/>
                <w:tab w:val="decimal" w:pos="701"/>
              </w:tabs>
              <w:spacing w:line="240" w:lineRule="atLeast"/>
              <w:ind w:left="-43" w:right="-86"/>
              <w:jc w:val="right"/>
              <w:rPr>
                <w:sz w:val="20"/>
              </w:rPr>
            </w:pPr>
          </w:p>
        </w:tc>
        <w:tc>
          <w:tcPr>
            <w:tcW w:w="270" w:type="dxa"/>
            <w:vAlign w:val="bottom"/>
          </w:tcPr>
          <w:p w14:paraId="4FD1F226" w14:textId="77777777" w:rsidR="003638D4" w:rsidRPr="00A60B8F" w:rsidRDefault="003638D4" w:rsidP="003638D4">
            <w:pPr>
              <w:tabs>
                <w:tab w:val="decimal" w:pos="595"/>
                <w:tab w:val="decimal" w:pos="701"/>
              </w:tabs>
              <w:spacing w:line="240" w:lineRule="atLeast"/>
              <w:ind w:left="-43" w:right="-86"/>
              <w:jc w:val="right"/>
              <w:rPr>
                <w:rFonts w:cs="Times New Roman"/>
                <w:sz w:val="20"/>
                <w:szCs w:val="20"/>
              </w:rPr>
            </w:pPr>
          </w:p>
        </w:tc>
        <w:tc>
          <w:tcPr>
            <w:tcW w:w="810" w:type="dxa"/>
            <w:gridSpan w:val="2"/>
            <w:vAlign w:val="bottom"/>
          </w:tcPr>
          <w:p w14:paraId="44438E25" w14:textId="77777777" w:rsidR="003638D4" w:rsidRPr="00A60B8F" w:rsidRDefault="003638D4" w:rsidP="003638D4">
            <w:pPr>
              <w:pStyle w:val="acctfourfigures"/>
              <w:tabs>
                <w:tab w:val="clear" w:pos="765"/>
                <w:tab w:val="decimal" w:pos="595"/>
                <w:tab w:val="decimal" w:pos="701"/>
              </w:tabs>
              <w:spacing w:line="240" w:lineRule="atLeast"/>
              <w:ind w:left="-43" w:right="-86"/>
              <w:jc w:val="right"/>
              <w:rPr>
                <w:sz w:val="20"/>
              </w:rPr>
            </w:pPr>
          </w:p>
        </w:tc>
      </w:tr>
      <w:tr w:rsidR="009F5CA2" w:rsidRPr="002A2587" w14:paraId="1107A2A7" w14:textId="77777777" w:rsidTr="009F5CA2">
        <w:trPr>
          <w:trHeight w:val="60"/>
        </w:trPr>
        <w:tc>
          <w:tcPr>
            <w:tcW w:w="2340" w:type="dxa"/>
          </w:tcPr>
          <w:p w14:paraId="1F0ED30F" w14:textId="77777777" w:rsidR="009F5CA2" w:rsidRPr="00A60B8F" w:rsidRDefault="009F5CA2" w:rsidP="003638D4">
            <w:pPr>
              <w:spacing w:line="240" w:lineRule="atLeast"/>
              <w:ind w:left="-14" w:right="-90"/>
              <w:rPr>
                <w:rFonts w:cs="Times New Roman"/>
                <w:b/>
                <w:bCs/>
                <w:i/>
                <w:iCs/>
                <w:sz w:val="20"/>
                <w:szCs w:val="20"/>
              </w:rPr>
            </w:pPr>
          </w:p>
        </w:tc>
        <w:tc>
          <w:tcPr>
            <w:tcW w:w="242" w:type="dxa"/>
          </w:tcPr>
          <w:p w14:paraId="16C39E20" w14:textId="77777777" w:rsidR="009F5CA2" w:rsidRPr="00A60B8F" w:rsidRDefault="009F5CA2" w:rsidP="003638D4">
            <w:pPr>
              <w:pStyle w:val="acctfourfigures"/>
              <w:tabs>
                <w:tab w:val="left" w:pos="720"/>
              </w:tabs>
              <w:spacing w:line="240" w:lineRule="atLeast"/>
              <w:ind w:left="-42" w:right="-90"/>
              <w:jc w:val="center"/>
              <w:rPr>
                <w:i/>
                <w:iCs/>
                <w:sz w:val="20"/>
                <w:cs/>
                <w:lang w:val="en-US" w:bidi="th-TH"/>
              </w:rPr>
            </w:pPr>
          </w:p>
        </w:tc>
        <w:tc>
          <w:tcPr>
            <w:tcW w:w="988" w:type="dxa"/>
            <w:vAlign w:val="bottom"/>
          </w:tcPr>
          <w:p w14:paraId="6995E386" w14:textId="77777777" w:rsidR="009F5CA2" w:rsidRPr="00A60B8F" w:rsidRDefault="009F5CA2" w:rsidP="003638D4">
            <w:pPr>
              <w:pStyle w:val="acctfourfigures"/>
              <w:tabs>
                <w:tab w:val="clear" w:pos="765"/>
                <w:tab w:val="decimal" w:pos="521"/>
                <w:tab w:val="decimal" w:pos="611"/>
              </w:tabs>
              <w:spacing w:line="240" w:lineRule="atLeast"/>
              <w:ind w:left="-43" w:right="-14"/>
              <w:jc w:val="right"/>
              <w:rPr>
                <w:sz w:val="20"/>
              </w:rPr>
            </w:pPr>
          </w:p>
        </w:tc>
        <w:tc>
          <w:tcPr>
            <w:tcW w:w="236" w:type="dxa"/>
          </w:tcPr>
          <w:p w14:paraId="36468AD5" w14:textId="77777777" w:rsidR="009F5CA2" w:rsidRPr="00A60B8F" w:rsidRDefault="009F5CA2" w:rsidP="003638D4">
            <w:pPr>
              <w:pStyle w:val="acctfourfigures"/>
              <w:tabs>
                <w:tab w:val="clear" w:pos="765"/>
                <w:tab w:val="decimal" w:pos="701"/>
                <w:tab w:val="decimal" w:pos="796"/>
              </w:tabs>
              <w:spacing w:line="240" w:lineRule="atLeast"/>
              <w:ind w:left="-43" w:right="-86"/>
              <w:jc w:val="right"/>
              <w:rPr>
                <w:sz w:val="20"/>
              </w:rPr>
            </w:pPr>
          </w:p>
        </w:tc>
        <w:tc>
          <w:tcPr>
            <w:tcW w:w="1058" w:type="dxa"/>
            <w:vAlign w:val="bottom"/>
          </w:tcPr>
          <w:p w14:paraId="4B48F095" w14:textId="77777777" w:rsidR="009F5CA2" w:rsidRPr="00A60B8F" w:rsidRDefault="009F5CA2" w:rsidP="003638D4">
            <w:pPr>
              <w:pStyle w:val="acctfourfigures"/>
              <w:tabs>
                <w:tab w:val="clear" w:pos="765"/>
                <w:tab w:val="decimal" w:pos="521"/>
                <w:tab w:val="decimal" w:pos="796"/>
              </w:tabs>
              <w:spacing w:line="240" w:lineRule="atLeast"/>
              <w:ind w:left="-43" w:right="-14"/>
              <w:jc w:val="right"/>
              <w:rPr>
                <w:sz w:val="20"/>
              </w:rPr>
            </w:pPr>
          </w:p>
        </w:tc>
        <w:tc>
          <w:tcPr>
            <w:tcW w:w="238" w:type="dxa"/>
            <w:vAlign w:val="bottom"/>
          </w:tcPr>
          <w:p w14:paraId="484270DA" w14:textId="77777777" w:rsidR="009F5CA2" w:rsidRPr="00A60B8F" w:rsidRDefault="009F5CA2" w:rsidP="003638D4">
            <w:pPr>
              <w:tabs>
                <w:tab w:val="decimal" w:pos="595"/>
                <w:tab w:val="decimal" w:pos="701"/>
              </w:tabs>
              <w:spacing w:line="240" w:lineRule="atLeast"/>
              <w:ind w:left="-43" w:right="-86"/>
              <w:jc w:val="right"/>
              <w:rPr>
                <w:rFonts w:cs="Times New Roman"/>
                <w:sz w:val="20"/>
                <w:szCs w:val="20"/>
              </w:rPr>
            </w:pPr>
          </w:p>
        </w:tc>
        <w:tc>
          <w:tcPr>
            <w:tcW w:w="841" w:type="dxa"/>
            <w:vAlign w:val="bottom"/>
          </w:tcPr>
          <w:p w14:paraId="37F0242D" w14:textId="77777777" w:rsidR="009F5CA2" w:rsidRPr="00A60B8F" w:rsidRDefault="009F5CA2" w:rsidP="003638D4">
            <w:pPr>
              <w:pStyle w:val="acctfourfigures"/>
              <w:tabs>
                <w:tab w:val="clear" w:pos="765"/>
                <w:tab w:val="decimal" w:pos="521"/>
                <w:tab w:val="decimal" w:pos="796"/>
              </w:tabs>
              <w:spacing w:line="240" w:lineRule="atLeast"/>
              <w:ind w:left="-43" w:right="-14"/>
              <w:jc w:val="right"/>
              <w:rPr>
                <w:sz w:val="20"/>
              </w:rPr>
            </w:pPr>
          </w:p>
        </w:tc>
        <w:tc>
          <w:tcPr>
            <w:tcW w:w="241" w:type="dxa"/>
            <w:vAlign w:val="bottom"/>
          </w:tcPr>
          <w:p w14:paraId="12A8A90B" w14:textId="77777777" w:rsidR="009F5CA2" w:rsidRPr="00A60B8F" w:rsidRDefault="009F5CA2" w:rsidP="003638D4">
            <w:pPr>
              <w:pStyle w:val="acctfourfigures"/>
              <w:tabs>
                <w:tab w:val="clear" w:pos="765"/>
                <w:tab w:val="decimal" w:pos="595"/>
                <w:tab w:val="decimal" w:pos="701"/>
              </w:tabs>
              <w:spacing w:line="240" w:lineRule="atLeast"/>
              <w:ind w:left="-43" w:right="-86"/>
              <w:jc w:val="right"/>
              <w:rPr>
                <w:sz w:val="20"/>
              </w:rPr>
            </w:pPr>
          </w:p>
        </w:tc>
        <w:tc>
          <w:tcPr>
            <w:tcW w:w="840" w:type="dxa"/>
            <w:vAlign w:val="bottom"/>
          </w:tcPr>
          <w:p w14:paraId="6B69C48A" w14:textId="77777777" w:rsidR="009F5CA2" w:rsidRPr="00A60B8F" w:rsidRDefault="009F5CA2" w:rsidP="003638D4">
            <w:pPr>
              <w:pStyle w:val="acctfourfigures"/>
              <w:tabs>
                <w:tab w:val="clear" w:pos="765"/>
                <w:tab w:val="decimal" w:pos="380"/>
              </w:tabs>
              <w:spacing w:line="240" w:lineRule="atLeast"/>
              <w:ind w:left="-43" w:right="-86"/>
              <w:jc w:val="right"/>
              <w:rPr>
                <w:sz w:val="20"/>
              </w:rPr>
            </w:pPr>
          </w:p>
        </w:tc>
        <w:tc>
          <w:tcPr>
            <w:tcW w:w="270" w:type="dxa"/>
            <w:vAlign w:val="bottom"/>
          </w:tcPr>
          <w:p w14:paraId="53A5CF27" w14:textId="77777777" w:rsidR="009F5CA2" w:rsidRPr="00A60B8F" w:rsidRDefault="009F5CA2" w:rsidP="003638D4">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14:paraId="1B08F019" w14:textId="77777777" w:rsidR="009F5CA2" w:rsidRPr="00A60B8F" w:rsidRDefault="009F5CA2" w:rsidP="003638D4">
            <w:pPr>
              <w:pStyle w:val="acctfourfigures"/>
              <w:tabs>
                <w:tab w:val="clear" w:pos="765"/>
                <w:tab w:val="decimal" w:pos="595"/>
                <w:tab w:val="decimal" w:pos="701"/>
              </w:tabs>
              <w:spacing w:line="240" w:lineRule="atLeast"/>
              <w:ind w:left="-43" w:right="-86"/>
              <w:jc w:val="right"/>
              <w:rPr>
                <w:sz w:val="20"/>
              </w:rPr>
            </w:pPr>
          </w:p>
        </w:tc>
        <w:tc>
          <w:tcPr>
            <w:tcW w:w="270" w:type="dxa"/>
            <w:vAlign w:val="bottom"/>
          </w:tcPr>
          <w:p w14:paraId="40EFBC42" w14:textId="77777777" w:rsidR="009F5CA2" w:rsidRPr="00A60B8F" w:rsidRDefault="009F5CA2" w:rsidP="003638D4">
            <w:pPr>
              <w:tabs>
                <w:tab w:val="decimal" w:pos="595"/>
                <w:tab w:val="decimal" w:pos="701"/>
              </w:tabs>
              <w:spacing w:line="240" w:lineRule="atLeast"/>
              <w:ind w:left="-43" w:right="-86"/>
              <w:jc w:val="right"/>
              <w:rPr>
                <w:rFonts w:cs="Times New Roman"/>
                <w:sz w:val="20"/>
                <w:szCs w:val="20"/>
              </w:rPr>
            </w:pPr>
          </w:p>
        </w:tc>
        <w:tc>
          <w:tcPr>
            <w:tcW w:w="810" w:type="dxa"/>
            <w:gridSpan w:val="2"/>
            <w:vAlign w:val="bottom"/>
          </w:tcPr>
          <w:p w14:paraId="48160D43" w14:textId="77777777" w:rsidR="009F5CA2" w:rsidRPr="00A60B8F" w:rsidRDefault="009F5CA2" w:rsidP="003638D4">
            <w:pPr>
              <w:pStyle w:val="acctfourfigures"/>
              <w:tabs>
                <w:tab w:val="clear" w:pos="765"/>
                <w:tab w:val="decimal" w:pos="595"/>
                <w:tab w:val="decimal" w:pos="701"/>
              </w:tabs>
              <w:spacing w:line="240" w:lineRule="atLeast"/>
              <w:ind w:left="-43" w:right="-86"/>
              <w:jc w:val="right"/>
              <w:rPr>
                <w:sz w:val="20"/>
              </w:rPr>
            </w:pPr>
          </w:p>
        </w:tc>
      </w:tr>
      <w:tr w:rsidR="009F5CA2" w:rsidRPr="002A2587" w14:paraId="2E42BFC7" w14:textId="77777777" w:rsidTr="00DE6E9B">
        <w:trPr>
          <w:trHeight w:val="60"/>
        </w:trPr>
        <w:tc>
          <w:tcPr>
            <w:tcW w:w="2340" w:type="dxa"/>
          </w:tcPr>
          <w:p w14:paraId="3C01A570" w14:textId="77777777" w:rsidR="009F5CA2" w:rsidRPr="00A60B8F" w:rsidRDefault="009F5CA2" w:rsidP="009F5CA2">
            <w:pPr>
              <w:spacing w:line="240" w:lineRule="atLeast"/>
              <w:ind w:left="-14" w:right="-90"/>
              <w:rPr>
                <w:rFonts w:cs="Times New Roman"/>
                <w:b/>
                <w:bCs/>
                <w:i/>
                <w:iCs/>
                <w:sz w:val="20"/>
                <w:szCs w:val="20"/>
              </w:rPr>
            </w:pPr>
          </w:p>
        </w:tc>
        <w:tc>
          <w:tcPr>
            <w:tcW w:w="242" w:type="dxa"/>
          </w:tcPr>
          <w:p w14:paraId="26349F84" w14:textId="77777777" w:rsidR="009F5CA2" w:rsidRPr="00A60B8F" w:rsidRDefault="009F5CA2" w:rsidP="009F5CA2">
            <w:pPr>
              <w:pStyle w:val="acctfourfigures"/>
              <w:tabs>
                <w:tab w:val="left" w:pos="720"/>
              </w:tabs>
              <w:spacing w:line="240" w:lineRule="atLeast"/>
              <w:ind w:left="-42" w:right="-90"/>
              <w:jc w:val="center"/>
              <w:rPr>
                <w:i/>
                <w:iCs/>
                <w:sz w:val="20"/>
                <w:cs/>
                <w:lang w:val="en-US" w:bidi="th-TH"/>
              </w:rPr>
            </w:pPr>
          </w:p>
        </w:tc>
        <w:tc>
          <w:tcPr>
            <w:tcW w:w="6602" w:type="dxa"/>
            <w:gridSpan w:val="12"/>
          </w:tcPr>
          <w:p w14:paraId="1F662FC1" w14:textId="0C4C4B59" w:rsidR="009F5CA2" w:rsidRPr="00A60B8F" w:rsidRDefault="009F5CA2" w:rsidP="009F5CA2">
            <w:pPr>
              <w:pStyle w:val="acctfourfigures"/>
              <w:tabs>
                <w:tab w:val="clear" w:pos="765"/>
                <w:tab w:val="decimal" w:pos="595"/>
                <w:tab w:val="decimal" w:pos="701"/>
              </w:tabs>
              <w:spacing w:line="240" w:lineRule="atLeast"/>
              <w:ind w:left="-43" w:right="2420"/>
              <w:jc w:val="right"/>
              <w:rPr>
                <w:sz w:val="20"/>
              </w:rPr>
            </w:pPr>
            <w:r w:rsidRPr="00A60B8F">
              <w:rPr>
                <w:i/>
                <w:iCs/>
                <w:sz w:val="20"/>
              </w:rPr>
              <w:t>(in thousand Baht)</w:t>
            </w:r>
          </w:p>
        </w:tc>
      </w:tr>
      <w:tr w:rsidR="009F5CA2" w:rsidRPr="002A2587" w14:paraId="6CB7A7DA" w14:textId="77777777" w:rsidTr="00F652C8">
        <w:trPr>
          <w:trHeight w:val="60"/>
        </w:trPr>
        <w:tc>
          <w:tcPr>
            <w:tcW w:w="2340" w:type="dxa"/>
          </w:tcPr>
          <w:p w14:paraId="0A2C666E" w14:textId="5646044E" w:rsidR="009F5CA2" w:rsidRPr="00A60B8F" w:rsidRDefault="009F5CA2" w:rsidP="009F5CA2">
            <w:pPr>
              <w:spacing w:line="240" w:lineRule="atLeast"/>
              <w:ind w:left="-14" w:right="-90"/>
              <w:rPr>
                <w:rFonts w:cs="Times New Roman"/>
                <w:b/>
                <w:bCs/>
                <w:i/>
                <w:iCs/>
                <w:sz w:val="20"/>
                <w:szCs w:val="20"/>
              </w:rPr>
            </w:pPr>
            <w:r w:rsidRPr="00A60B8F">
              <w:rPr>
                <w:rFonts w:cs="Times New Roman"/>
                <w:b/>
                <w:bCs/>
                <w:i/>
                <w:iCs/>
                <w:sz w:val="20"/>
                <w:szCs w:val="20"/>
              </w:rPr>
              <w:t xml:space="preserve">At </w:t>
            </w:r>
            <w:r w:rsidRPr="00A60B8F">
              <w:rPr>
                <w:b/>
                <w:bCs/>
                <w:i/>
                <w:iCs/>
                <w:sz w:val="20"/>
                <w:szCs w:val="20"/>
                <w:lang w:val="en-US"/>
              </w:rPr>
              <w:t>31</w:t>
            </w:r>
            <w:r w:rsidRPr="00A60B8F">
              <w:rPr>
                <w:rFonts w:cs="Times New Roman"/>
                <w:b/>
                <w:bCs/>
                <w:i/>
                <w:iCs/>
                <w:sz w:val="20"/>
                <w:szCs w:val="20"/>
                <w:cs/>
              </w:rPr>
              <w:t xml:space="preserve"> </w:t>
            </w:r>
            <w:r w:rsidRPr="00A60B8F">
              <w:rPr>
                <w:rFonts w:cs="Times New Roman"/>
                <w:b/>
                <w:bCs/>
                <w:i/>
                <w:iCs/>
                <w:sz w:val="20"/>
                <w:szCs w:val="20"/>
              </w:rPr>
              <w:t xml:space="preserve">December </w:t>
            </w:r>
            <w:r w:rsidRPr="00A60B8F">
              <w:rPr>
                <w:rFonts w:cs="Times New Roman"/>
                <w:b/>
                <w:bCs/>
                <w:i/>
                <w:iCs/>
                <w:sz w:val="20"/>
                <w:szCs w:val="20"/>
                <w:lang w:val="en-US"/>
              </w:rPr>
              <w:t>202</w:t>
            </w:r>
            <w:r>
              <w:rPr>
                <w:rFonts w:cs="Times New Roman"/>
                <w:b/>
                <w:bCs/>
                <w:i/>
                <w:iCs/>
                <w:sz w:val="20"/>
                <w:szCs w:val="20"/>
                <w:lang w:val="en-US"/>
              </w:rPr>
              <w:t>5</w:t>
            </w:r>
          </w:p>
        </w:tc>
        <w:tc>
          <w:tcPr>
            <w:tcW w:w="242" w:type="dxa"/>
          </w:tcPr>
          <w:p w14:paraId="64622E60" w14:textId="77777777" w:rsidR="009F5CA2" w:rsidRPr="00A60B8F" w:rsidRDefault="009F5CA2" w:rsidP="009F5CA2">
            <w:pPr>
              <w:pStyle w:val="acctfourfigures"/>
              <w:tabs>
                <w:tab w:val="left" w:pos="720"/>
              </w:tabs>
              <w:spacing w:line="240" w:lineRule="atLeast"/>
              <w:ind w:left="-42" w:right="-90"/>
              <w:jc w:val="center"/>
              <w:rPr>
                <w:i/>
                <w:iCs/>
                <w:sz w:val="20"/>
                <w:cs/>
                <w:lang w:val="en-US" w:bidi="th-TH"/>
              </w:rPr>
            </w:pPr>
          </w:p>
        </w:tc>
        <w:tc>
          <w:tcPr>
            <w:tcW w:w="988" w:type="dxa"/>
            <w:vAlign w:val="bottom"/>
          </w:tcPr>
          <w:p w14:paraId="2599FD5B" w14:textId="77777777" w:rsidR="009F5CA2" w:rsidRPr="00A60B8F" w:rsidRDefault="009F5CA2" w:rsidP="009F5CA2">
            <w:pPr>
              <w:pStyle w:val="acctfourfigures"/>
              <w:tabs>
                <w:tab w:val="clear" w:pos="765"/>
                <w:tab w:val="decimal" w:pos="521"/>
                <w:tab w:val="decimal" w:pos="611"/>
              </w:tabs>
              <w:spacing w:line="240" w:lineRule="atLeast"/>
              <w:ind w:left="-43" w:right="-14"/>
              <w:jc w:val="right"/>
              <w:rPr>
                <w:sz w:val="20"/>
              </w:rPr>
            </w:pPr>
          </w:p>
        </w:tc>
        <w:tc>
          <w:tcPr>
            <w:tcW w:w="236" w:type="dxa"/>
          </w:tcPr>
          <w:p w14:paraId="1F9955CA" w14:textId="77777777" w:rsidR="009F5CA2" w:rsidRPr="00A60B8F" w:rsidRDefault="009F5CA2" w:rsidP="009F5CA2">
            <w:pPr>
              <w:pStyle w:val="acctfourfigures"/>
              <w:tabs>
                <w:tab w:val="clear" w:pos="765"/>
                <w:tab w:val="decimal" w:pos="701"/>
                <w:tab w:val="decimal" w:pos="796"/>
              </w:tabs>
              <w:spacing w:line="240" w:lineRule="atLeast"/>
              <w:ind w:left="-43" w:right="-86"/>
              <w:jc w:val="right"/>
              <w:rPr>
                <w:sz w:val="20"/>
              </w:rPr>
            </w:pPr>
          </w:p>
        </w:tc>
        <w:tc>
          <w:tcPr>
            <w:tcW w:w="1058" w:type="dxa"/>
            <w:vAlign w:val="bottom"/>
          </w:tcPr>
          <w:p w14:paraId="587CF608" w14:textId="77777777" w:rsidR="009F5CA2" w:rsidRPr="00A60B8F" w:rsidRDefault="009F5CA2" w:rsidP="009F5CA2">
            <w:pPr>
              <w:pStyle w:val="acctfourfigures"/>
              <w:tabs>
                <w:tab w:val="clear" w:pos="765"/>
                <w:tab w:val="decimal" w:pos="521"/>
                <w:tab w:val="decimal" w:pos="796"/>
              </w:tabs>
              <w:spacing w:line="240" w:lineRule="atLeast"/>
              <w:ind w:left="-43" w:right="-14"/>
              <w:jc w:val="right"/>
              <w:rPr>
                <w:sz w:val="20"/>
              </w:rPr>
            </w:pPr>
          </w:p>
        </w:tc>
        <w:tc>
          <w:tcPr>
            <w:tcW w:w="238" w:type="dxa"/>
            <w:vAlign w:val="bottom"/>
          </w:tcPr>
          <w:p w14:paraId="4CF76DF7" w14:textId="77777777" w:rsidR="009F5CA2" w:rsidRPr="00A60B8F" w:rsidRDefault="009F5CA2" w:rsidP="009F5CA2">
            <w:pPr>
              <w:tabs>
                <w:tab w:val="decimal" w:pos="595"/>
                <w:tab w:val="decimal" w:pos="701"/>
              </w:tabs>
              <w:spacing w:line="240" w:lineRule="atLeast"/>
              <w:ind w:left="-43" w:right="-86"/>
              <w:jc w:val="right"/>
              <w:rPr>
                <w:rFonts w:cs="Times New Roman"/>
                <w:sz w:val="20"/>
                <w:szCs w:val="20"/>
              </w:rPr>
            </w:pPr>
          </w:p>
        </w:tc>
        <w:tc>
          <w:tcPr>
            <w:tcW w:w="841" w:type="dxa"/>
            <w:vAlign w:val="bottom"/>
          </w:tcPr>
          <w:p w14:paraId="4B428D7F" w14:textId="77777777" w:rsidR="009F5CA2" w:rsidRPr="00A60B8F" w:rsidRDefault="009F5CA2" w:rsidP="009F5CA2">
            <w:pPr>
              <w:pStyle w:val="acctfourfigures"/>
              <w:tabs>
                <w:tab w:val="clear" w:pos="765"/>
                <w:tab w:val="decimal" w:pos="521"/>
                <w:tab w:val="decimal" w:pos="796"/>
              </w:tabs>
              <w:spacing w:line="240" w:lineRule="atLeast"/>
              <w:ind w:left="-43" w:right="-14"/>
              <w:jc w:val="right"/>
              <w:rPr>
                <w:sz w:val="20"/>
              </w:rPr>
            </w:pPr>
          </w:p>
        </w:tc>
        <w:tc>
          <w:tcPr>
            <w:tcW w:w="241" w:type="dxa"/>
            <w:vAlign w:val="bottom"/>
          </w:tcPr>
          <w:p w14:paraId="533B2923" w14:textId="77777777" w:rsidR="009F5CA2" w:rsidRPr="00A60B8F" w:rsidRDefault="009F5CA2" w:rsidP="009F5CA2">
            <w:pPr>
              <w:pStyle w:val="acctfourfigures"/>
              <w:tabs>
                <w:tab w:val="clear" w:pos="765"/>
                <w:tab w:val="decimal" w:pos="595"/>
                <w:tab w:val="decimal" w:pos="701"/>
              </w:tabs>
              <w:spacing w:line="240" w:lineRule="atLeast"/>
              <w:ind w:left="-43" w:right="-86"/>
              <w:jc w:val="right"/>
              <w:rPr>
                <w:sz w:val="20"/>
              </w:rPr>
            </w:pPr>
          </w:p>
        </w:tc>
        <w:tc>
          <w:tcPr>
            <w:tcW w:w="840" w:type="dxa"/>
            <w:vAlign w:val="bottom"/>
          </w:tcPr>
          <w:p w14:paraId="1FA6020D" w14:textId="77777777" w:rsidR="009F5CA2" w:rsidRPr="00A60B8F" w:rsidRDefault="009F5CA2" w:rsidP="009F5CA2">
            <w:pPr>
              <w:pStyle w:val="acctfourfigures"/>
              <w:tabs>
                <w:tab w:val="clear" w:pos="765"/>
                <w:tab w:val="decimal" w:pos="380"/>
              </w:tabs>
              <w:spacing w:line="240" w:lineRule="atLeast"/>
              <w:ind w:left="-43" w:right="-86"/>
              <w:jc w:val="right"/>
              <w:rPr>
                <w:sz w:val="20"/>
              </w:rPr>
            </w:pPr>
          </w:p>
        </w:tc>
        <w:tc>
          <w:tcPr>
            <w:tcW w:w="270" w:type="dxa"/>
            <w:vAlign w:val="bottom"/>
          </w:tcPr>
          <w:p w14:paraId="3EA97A80" w14:textId="77777777" w:rsidR="009F5CA2" w:rsidRPr="00A60B8F" w:rsidRDefault="009F5CA2" w:rsidP="009F5CA2">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14:paraId="06CD48CF" w14:textId="77777777" w:rsidR="009F5CA2" w:rsidRPr="00A60B8F" w:rsidRDefault="009F5CA2" w:rsidP="009F5CA2">
            <w:pPr>
              <w:pStyle w:val="acctfourfigures"/>
              <w:tabs>
                <w:tab w:val="clear" w:pos="765"/>
                <w:tab w:val="decimal" w:pos="595"/>
                <w:tab w:val="decimal" w:pos="701"/>
              </w:tabs>
              <w:spacing w:line="240" w:lineRule="atLeast"/>
              <w:ind w:left="-43" w:right="-86"/>
              <w:jc w:val="right"/>
              <w:rPr>
                <w:sz w:val="20"/>
              </w:rPr>
            </w:pPr>
          </w:p>
        </w:tc>
        <w:tc>
          <w:tcPr>
            <w:tcW w:w="270" w:type="dxa"/>
            <w:vAlign w:val="bottom"/>
          </w:tcPr>
          <w:p w14:paraId="0C6EEB8B" w14:textId="77777777" w:rsidR="009F5CA2" w:rsidRPr="00A60B8F" w:rsidRDefault="009F5CA2" w:rsidP="009F5CA2">
            <w:pPr>
              <w:tabs>
                <w:tab w:val="decimal" w:pos="595"/>
                <w:tab w:val="decimal" w:pos="701"/>
              </w:tabs>
              <w:spacing w:line="240" w:lineRule="atLeast"/>
              <w:ind w:left="-43" w:right="-86"/>
              <w:jc w:val="right"/>
              <w:rPr>
                <w:rFonts w:cs="Times New Roman"/>
                <w:sz w:val="20"/>
                <w:szCs w:val="20"/>
              </w:rPr>
            </w:pPr>
          </w:p>
        </w:tc>
        <w:tc>
          <w:tcPr>
            <w:tcW w:w="810" w:type="dxa"/>
            <w:gridSpan w:val="2"/>
            <w:vAlign w:val="bottom"/>
          </w:tcPr>
          <w:p w14:paraId="164EEBC5" w14:textId="77777777" w:rsidR="009F5CA2" w:rsidRPr="00A60B8F" w:rsidRDefault="009F5CA2" w:rsidP="009F5CA2">
            <w:pPr>
              <w:pStyle w:val="acctfourfigures"/>
              <w:tabs>
                <w:tab w:val="clear" w:pos="765"/>
                <w:tab w:val="decimal" w:pos="595"/>
                <w:tab w:val="decimal" w:pos="701"/>
              </w:tabs>
              <w:spacing w:line="240" w:lineRule="atLeast"/>
              <w:ind w:left="-43" w:right="-86"/>
              <w:jc w:val="right"/>
              <w:rPr>
                <w:sz w:val="20"/>
              </w:rPr>
            </w:pPr>
          </w:p>
        </w:tc>
      </w:tr>
      <w:tr w:rsidR="009F5CA2" w:rsidRPr="002A2587" w14:paraId="4E7EDD6C" w14:textId="77777777" w:rsidTr="00F652C8">
        <w:trPr>
          <w:trHeight w:val="60"/>
        </w:trPr>
        <w:tc>
          <w:tcPr>
            <w:tcW w:w="2340" w:type="dxa"/>
          </w:tcPr>
          <w:p w14:paraId="2E34572B" w14:textId="5A3FA937" w:rsidR="009F5CA2" w:rsidRPr="00A60B8F" w:rsidRDefault="009F5CA2" w:rsidP="009F5CA2">
            <w:pPr>
              <w:spacing w:line="240" w:lineRule="atLeast"/>
              <w:ind w:left="-14" w:right="-90"/>
              <w:rPr>
                <w:rFonts w:cs="Times New Roman"/>
                <w:b/>
                <w:bCs/>
                <w:i/>
                <w:iCs/>
                <w:sz w:val="20"/>
                <w:szCs w:val="20"/>
              </w:rPr>
            </w:pPr>
            <w:r w:rsidRPr="00A60B8F">
              <w:rPr>
                <w:rFonts w:cs="Times New Roman"/>
                <w:b/>
                <w:bCs/>
                <w:i/>
                <w:iCs/>
                <w:sz w:val="20"/>
                <w:szCs w:val="20"/>
              </w:rPr>
              <w:t>Financial assets</w:t>
            </w:r>
          </w:p>
        </w:tc>
        <w:tc>
          <w:tcPr>
            <w:tcW w:w="242" w:type="dxa"/>
          </w:tcPr>
          <w:p w14:paraId="2900D288" w14:textId="77777777" w:rsidR="009F5CA2" w:rsidRPr="00A60B8F" w:rsidRDefault="009F5CA2" w:rsidP="009F5CA2">
            <w:pPr>
              <w:pStyle w:val="acctfourfigures"/>
              <w:tabs>
                <w:tab w:val="left" w:pos="720"/>
              </w:tabs>
              <w:spacing w:line="240" w:lineRule="atLeast"/>
              <w:ind w:left="-42" w:right="-90"/>
              <w:jc w:val="center"/>
              <w:rPr>
                <w:i/>
                <w:iCs/>
                <w:sz w:val="20"/>
                <w:cs/>
                <w:lang w:val="en-US" w:bidi="th-TH"/>
              </w:rPr>
            </w:pPr>
          </w:p>
        </w:tc>
        <w:tc>
          <w:tcPr>
            <w:tcW w:w="988" w:type="dxa"/>
            <w:vAlign w:val="bottom"/>
          </w:tcPr>
          <w:p w14:paraId="1F9970F1" w14:textId="77777777" w:rsidR="009F5CA2" w:rsidRPr="00A60B8F" w:rsidRDefault="009F5CA2" w:rsidP="009F5CA2">
            <w:pPr>
              <w:pStyle w:val="acctfourfigures"/>
              <w:tabs>
                <w:tab w:val="clear" w:pos="765"/>
                <w:tab w:val="decimal" w:pos="521"/>
                <w:tab w:val="decimal" w:pos="611"/>
              </w:tabs>
              <w:spacing w:line="240" w:lineRule="atLeast"/>
              <w:ind w:left="-43" w:right="-14"/>
              <w:jc w:val="right"/>
              <w:rPr>
                <w:sz w:val="20"/>
              </w:rPr>
            </w:pPr>
          </w:p>
        </w:tc>
        <w:tc>
          <w:tcPr>
            <w:tcW w:w="236" w:type="dxa"/>
          </w:tcPr>
          <w:p w14:paraId="5C8E969B" w14:textId="77777777" w:rsidR="009F5CA2" w:rsidRPr="00A60B8F" w:rsidRDefault="009F5CA2" w:rsidP="009F5CA2">
            <w:pPr>
              <w:pStyle w:val="acctfourfigures"/>
              <w:tabs>
                <w:tab w:val="clear" w:pos="765"/>
                <w:tab w:val="decimal" w:pos="701"/>
                <w:tab w:val="decimal" w:pos="796"/>
              </w:tabs>
              <w:spacing w:line="240" w:lineRule="atLeast"/>
              <w:ind w:left="-43" w:right="-86"/>
              <w:jc w:val="right"/>
              <w:rPr>
                <w:sz w:val="20"/>
              </w:rPr>
            </w:pPr>
          </w:p>
        </w:tc>
        <w:tc>
          <w:tcPr>
            <w:tcW w:w="1058" w:type="dxa"/>
            <w:vAlign w:val="bottom"/>
          </w:tcPr>
          <w:p w14:paraId="653495F8" w14:textId="77777777" w:rsidR="009F5CA2" w:rsidRPr="00A60B8F" w:rsidRDefault="009F5CA2" w:rsidP="009F5CA2">
            <w:pPr>
              <w:pStyle w:val="acctfourfigures"/>
              <w:tabs>
                <w:tab w:val="clear" w:pos="765"/>
                <w:tab w:val="decimal" w:pos="521"/>
                <w:tab w:val="decimal" w:pos="796"/>
              </w:tabs>
              <w:spacing w:line="240" w:lineRule="atLeast"/>
              <w:ind w:left="-43" w:right="-14"/>
              <w:jc w:val="right"/>
              <w:rPr>
                <w:sz w:val="20"/>
              </w:rPr>
            </w:pPr>
          </w:p>
        </w:tc>
        <w:tc>
          <w:tcPr>
            <w:tcW w:w="238" w:type="dxa"/>
            <w:vAlign w:val="bottom"/>
          </w:tcPr>
          <w:p w14:paraId="2D6A26E2" w14:textId="77777777" w:rsidR="009F5CA2" w:rsidRPr="00A60B8F" w:rsidRDefault="009F5CA2" w:rsidP="009F5CA2">
            <w:pPr>
              <w:tabs>
                <w:tab w:val="decimal" w:pos="595"/>
                <w:tab w:val="decimal" w:pos="701"/>
              </w:tabs>
              <w:spacing w:line="240" w:lineRule="atLeast"/>
              <w:ind w:left="-43" w:right="-86"/>
              <w:jc w:val="right"/>
              <w:rPr>
                <w:rFonts w:cs="Times New Roman"/>
                <w:sz w:val="20"/>
                <w:szCs w:val="20"/>
              </w:rPr>
            </w:pPr>
          </w:p>
        </w:tc>
        <w:tc>
          <w:tcPr>
            <w:tcW w:w="841" w:type="dxa"/>
            <w:vAlign w:val="bottom"/>
          </w:tcPr>
          <w:p w14:paraId="5C627322" w14:textId="77777777" w:rsidR="009F5CA2" w:rsidRPr="00A60B8F" w:rsidRDefault="009F5CA2" w:rsidP="009F5CA2">
            <w:pPr>
              <w:pStyle w:val="acctfourfigures"/>
              <w:tabs>
                <w:tab w:val="clear" w:pos="765"/>
                <w:tab w:val="decimal" w:pos="521"/>
                <w:tab w:val="decimal" w:pos="796"/>
              </w:tabs>
              <w:spacing w:line="240" w:lineRule="atLeast"/>
              <w:ind w:left="-43" w:right="-14"/>
              <w:jc w:val="right"/>
              <w:rPr>
                <w:sz w:val="20"/>
              </w:rPr>
            </w:pPr>
          </w:p>
        </w:tc>
        <w:tc>
          <w:tcPr>
            <w:tcW w:w="241" w:type="dxa"/>
            <w:vAlign w:val="bottom"/>
          </w:tcPr>
          <w:p w14:paraId="47E7C0AF" w14:textId="77777777" w:rsidR="009F5CA2" w:rsidRPr="00A60B8F" w:rsidRDefault="009F5CA2" w:rsidP="009F5CA2">
            <w:pPr>
              <w:pStyle w:val="acctfourfigures"/>
              <w:tabs>
                <w:tab w:val="clear" w:pos="765"/>
                <w:tab w:val="decimal" w:pos="595"/>
                <w:tab w:val="decimal" w:pos="701"/>
              </w:tabs>
              <w:spacing w:line="240" w:lineRule="atLeast"/>
              <w:ind w:left="-43" w:right="-86"/>
              <w:jc w:val="right"/>
              <w:rPr>
                <w:sz w:val="20"/>
              </w:rPr>
            </w:pPr>
          </w:p>
        </w:tc>
        <w:tc>
          <w:tcPr>
            <w:tcW w:w="840" w:type="dxa"/>
            <w:vAlign w:val="bottom"/>
          </w:tcPr>
          <w:p w14:paraId="20D7D18B" w14:textId="77777777" w:rsidR="009F5CA2" w:rsidRPr="00A60B8F" w:rsidRDefault="009F5CA2" w:rsidP="009F5CA2">
            <w:pPr>
              <w:pStyle w:val="acctfourfigures"/>
              <w:tabs>
                <w:tab w:val="clear" w:pos="765"/>
                <w:tab w:val="decimal" w:pos="380"/>
              </w:tabs>
              <w:spacing w:line="240" w:lineRule="atLeast"/>
              <w:ind w:left="-43" w:right="-86"/>
              <w:jc w:val="right"/>
              <w:rPr>
                <w:sz w:val="20"/>
              </w:rPr>
            </w:pPr>
          </w:p>
        </w:tc>
        <w:tc>
          <w:tcPr>
            <w:tcW w:w="270" w:type="dxa"/>
            <w:vAlign w:val="bottom"/>
          </w:tcPr>
          <w:p w14:paraId="128E7E6A" w14:textId="77777777" w:rsidR="009F5CA2" w:rsidRPr="00A60B8F" w:rsidRDefault="009F5CA2" w:rsidP="009F5CA2">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14:paraId="7F9475D5" w14:textId="77777777" w:rsidR="009F5CA2" w:rsidRPr="00A60B8F" w:rsidRDefault="009F5CA2" w:rsidP="009F5CA2">
            <w:pPr>
              <w:pStyle w:val="acctfourfigures"/>
              <w:tabs>
                <w:tab w:val="clear" w:pos="765"/>
                <w:tab w:val="decimal" w:pos="595"/>
                <w:tab w:val="decimal" w:pos="701"/>
              </w:tabs>
              <w:spacing w:line="240" w:lineRule="atLeast"/>
              <w:ind w:left="-43" w:right="-86"/>
              <w:jc w:val="right"/>
              <w:rPr>
                <w:sz w:val="20"/>
              </w:rPr>
            </w:pPr>
          </w:p>
        </w:tc>
        <w:tc>
          <w:tcPr>
            <w:tcW w:w="270" w:type="dxa"/>
            <w:vAlign w:val="bottom"/>
          </w:tcPr>
          <w:p w14:paraId="7D795799" w14:textId="77777777" w:rsidR="009F5CA2" w:rsidRPr="00A60B8F" w:rsidRDefault="009F5CA2" w:rsidP="009F5CA2">
            <w:pPr>
              <w:tabs>
                <w:tab w:val="decimal" w:pos="595"/>
                <w:tab w:val="decimal" w:pos="701"/>
              </w:tabs>
              <w:spacing w:line="240" w:lineRule="atLeast"/>
              <w:ind w:left="-43" w:right="-86"/>
              <w:jc w:val="right"/>
              <w:rPr>
                <w:rFonts w:cs="Times New Roman"/>
                <w:sz w:val="20"/>
                <w:szCs w:val="20"/>
              </w:rPr>
            </w:pPr>
          </w:p>
        </w:tc>
        <w:tc>
          <w:tcPr>
            <w:tcW w:w="810" w:type="dxa"/>
            <w:gridSpan w:val="2"/>
            <w:vAlign w:val="bottom"/>
          </w:tcPr>
          <w:p w14:paraId="33228617" w14:textId="77777777" w:rsidR="009F5CA2" w:rsidRPr="00A60B8F" w:rsidRDefault="009F5CA2" w:rsidP="009F5CA2">
            <w:pPr>
              <w:pStyle w:val="acctfourfigures"/>
              <w:tabs>
                <w:tab w:val="clear" w:pos="765"/>
                <w:tab w:val="decimal" w:pos="595"/>
                <w:tab w:val="decimal" w:pos="701"/>
              </w:tabs>
              <w:spacing w:line="240" w:lineRule="atLeast"/>
              <w:ind w:left="-43" w:right="-86"/>
              <w:jc w:val="right"/>
              <w:rPr>
                <w:sz w:val="20"/>
              </w:rPr>
            </w:pPr>
          </w:p>
        </w:tc>
      </w:tr>
      <w:tr w:rsidR="009F5CA2" w:rsidRPr="002A2587" w14:paraId="53FD7709" w14:textId="77777777" w:rsidTr="00326274">
        <w:trPr>
          <w:trHeight w:val="60"/>
        </w:trPr>
        <w:tc>
          <w:tcPr>
            <w:tcW w:w="2340" w:type="dxa"/>
          </w:tcPr>
          <w:p w14:paraId="26FEFBE7" w14:textId="6A4F0BC1" w:rsidR="009F5CA2" w:rsidRPr="00A60B8F" w:rsidRDefault="009F5CA2" w:rsidP="009F5CA2">
            <w:pPr>
              <w:spacing w:line="240" w:lineRule="atLeast"/>
              <w:ind w:right="-90"/>
              <w:rPr>
                <w:rFonts w:cs="Times New Roman"/>
                <w:sz w:val="20"/>
                <w:szCs w:val="20"/>
                <w:lang w:val="en-US"/>
              </w:rPr>
            </w:pPr>
            <w:r>
              <w:rPr>
                <w:rFonts w:cs="Times New Roman"/>
                <w:sz w:val="20"/>
                <w:szCs w:val="20"/>
              </w:rPr>
              <w:t>E</w:t>
            </w:r>
            <w:r w:rsidRPr="00A60B8F">
              <w:rPr>
                <w:rFonts w:cs="Times New Roman"/>
                <w:sz w:val="20"/>
                <w:szCs w:val="20"/>
              </w:rPr>
              <w:t>quity</w:t>
            </w:r>
            <w:r>
              <w:rPr>
                <w:rFonts w:cs="Times New Roman"/>
                <w:sz w:val="20"/>
                <w:szCs w:val="20"/>
              </w:rPr>
              <w:t xml:space="preserve"> </w:t>
            </w:r>
            <w:r w:rsidRPr="00A60B8F">
              <w:rPr>
                <w:rFonts w:cs="Times New Roman"/>
                <w:sz w:val="20"/>
                <w:szCs w:val="20"/>
              </w:rPr>
              <w:t>instruments</w:t>
            </w:r>
          </w:p>
        </w:tc>
        <w:tc>
          <w:tcPr>
            <w:tcW w:w="242" w:type="dxa"/>
          </w:tcPr>
          <w:p w14:paraId="1F12A2F0" w14:textId="77777777" w:rsidR="009F5CA2" w:rsidRPr="00A60B8F" w:rsidRDefault="009F5CA2" w:rsidP="009F5CA2">
            <w:pPr>
              <w:pStyle w:val="acctfourfigures"/>
              <w:tabs>
                <w:tab w:val="left" w:pos="720"/>
              </w:tabs>
              <w:spacing w:line="240" w:lineRule="atLeast"/>
              <w:ind w:left="-42" w:right="-90"/>
              <w:jc w:val="center"/>
              <w:rPr>
                <w:i/>
                <w:iCs/>
                <w:sz w:val="20"/>
                <w:cs/>
                <w:lang w:val="en-US" w:bidi="th-TH"/>
              </w:rPr>
            </w:pPr>
          </w:p>
        </w:tc>
        <w:tc>
          <w:tcPr>
            <w:tcW w:w="988" w:type="dxa"/>
          </w:tcPr>
          <w:p w14:paraId="290198BF" w14:textId="1CA92314" w:rsidR="009F5CA2" w:rsidRPr="00A60B8F" w:rsidRDefault="009F5CA2" w:rsidP="009F5CA2">
            <w:pPr>
              <w:pStyle w:val="acctfourfigures"/>
              <w:tabs>
                <w:tab w:val="clear" w:pos="765"/>
                <w:tab w:val="decimal" w:pos="521"/>
                <w:tab w:val="decimal" w:pos="611"/>
              </w:tabs>
              <w:spacing w:line="240" w:lineRule="atLeast"/>
              <w:ind w:left="-43" w:right="-14"/>
              <w:jc w:val="right"/>
              <w:rPr>
                <w:sz w:val="20"/>
              </w:rPr>
            </w:pPr>
            <w:r>
              <w:rPr>
                <w:sz w:val="20"/>
                <w:szCs w:val="18"/>
              </w:rPr>
              <w:t>151,125</w:t>
            </w:r>
          </w:p>
        </w:tc>
        <w:tc>
          <w:tcPr>
            <w:tcW w:w="236" w:type="dxa"/>
          </w:tcPr>
          <w:p w14:paraId="3D4D9CC5" w14:textId="77777777" w:rsidR="009F5CA2" w:rsidRPr="00A60B8F" w:rsidRDefault="009F5CA2" w:rsidP="009F5CA2">
            <w:pPr>
              <w:pStyle w:val="acctfourfigures"/>
              <w:tabs>
                <w:tab w:val="clear" w:pos="765"/>
                <w:tab w:val="decimal" w:pos="701"/>
                <w:tab w:val="decimal" w:pos="796"/>
              </w:tabs>
              <w:spacing w:line="240" w:lineRule="atLeast"/>
              <w:ind w:left="-43" w:right="-86"/>
              <w:jc w:val="right"/>
              <w:rPr>
                <w:sz w:val="20"/>
              </w:rPr>
            </w:pPr>
          </w:p>
        </w:tc>
        <w:tc>
          <w:tcPr>
            <w:tcW w:w="1058" w:type="dxa"/>
          </w:tcPr>
          <w:p w14:paraId="6584130C" w14:textId="43C68ED9" w:rsidR="009F5CA2" w:rsidRPr="003638D4" w:rsidRDefault="009F5CA2" w:rsidP="009F5CA2">
            <w:pPr>
              <w:pStyle w:val="ListParagraph"/>
              <w:tabs>
                <w:tab w:val="decimal" w:pos="588"/>
              </w:tabs>
              <w:spacing w:line="240" w:lineRule="atLeast"/>
              <w:ind w:left="382" w:right="160"/>
              <w:jc w:val="center"/>
              <w:rPr>
                <w:sz w:val="20"/>
              </w:rPr>
            </w:pPr>
            <w:r>
              <w:rPr>
                <w:sz w:val="20"/>
                <w:szCs w:val="18"/>
              </w:rPr>
              <w:t>-</w:t>
            </w:r>
          </w:p>
        </w:tc>
        <w:tc>
          <w:tcPr>
            <w:tcW w:w="238" w:type="dxa"/>
          </w:tcPr>
          <w:p w14:paraId="16DB9944" w14:textId="77777777" w:rsidR="009F5CA2" w:rsidRPr="00A60B8F" w:rsidRDefault="009F5CA2" w:rsidP="009F5CA2">
            <w:pPr>
              <w:tabs>
                <w:tab w:val="decimal" w:pos="595"/>
                <w:tab w:val="decimal" w:pos="701"/>
              </w:tabs>
              <w:spacing w:line="240" w:lineRule="atLeast"/>
              <w:ind w:left="-43" w:right="-86"/>
              <w:jc w:val="right"/>
              <w:rPr>
                <w:rFonts w:cs="Times New Roman"/>
                <w:sz w:val="20"/>
                <w:szCs w:val="20"/>
              </w:rPr>
            </w:pPr>
          </w:p>
        </w:tc>
        <w:tc>
          <w:tcPr>
            <w:tcW w:w="841" w:type="dxa"/>
          </w:tcPr>
          <w:p w14:paraId="01937A62" w14:textId="749C4FD0" w:rsidR="009F5CA2" w:rsidRPr="00A60B8F" w:rsidRDefault="009F5CA2" w:rsidP="009F5CA2">
            <w:pPr>
              <w:pStyle w:val="acctfourfigures"/>
              <w:tabs>
                <w:tab w:val="clear" w:pos="765"/>
                <w:tab w:val="decimal" w:pos="521"/>
                <w:tab w:val="decimal" w:pos="796"/>
              </w:tabs>
              <w:spacing w:line="240" w:lineRule="atLeast"/>
              <w:ind w:left="-43" w:right="-14"/>
              <w:jc w:val="right"/>
              <w:rPr>
                <w:sz w:val="20"/>
              </w:rPr>
            </w:pPr>
            <w:r>
              <w:rPr>
                <w:sz w:val="20"/>
                <w:szCs w:val="18"/>
              </w:rPr>
              <w:t>151,125</w:t>
            </w:r>
          </w:p>
        </w:tc>
        <w:tc>
          <w:tcPr>
            <w:tcW w:w="241" w:type="dxa"/>
          </w:tcPr>
          <w:p w14:paraId="11CAA951" w14:textId="77777777" w:rsidR="009F5CA2" w:rsidRPr="00A60B8F" w:rsidRDefault="009F5CA2" w:rsidP="009F5CA2">
            <w:pPr>
              <w:pStyle w:val="acctfourfigures"/>
              <w:tabs>
                <w:tab w:val="clear" w:pos="765"/>
                <w:tab w:val="decimal" w:pos="595"/>
                <w:tab w:val="decimal" w:pos="701"/>
              </w:tabs>
              <w:spacing w:line="240" w:lineRule="atLeast"/>
              <w:ind w:left="-43" w:right="-86"/>
              <w:jc w:val="right"/>
              <w:rPr>
                <w:sz w:val="20"/>
              </w:rPr>
            </w:pPr>
          </w:p>
        </w:tc>
        <w:tc>
          <w:tcPr>
            <w:tcW w:w="840" w:type="dxa"/>
          </w:tcPr>
          <w:p w14:paraId="26CE463F" w14:textId="6AB6C436" w:rsidR="009F5CA2" w:rsidRPr="003638D4" w:rsidRDefault="009F5CA2" w:rsidP="009F5CA2">
            <w:pPr>
              <w:pStyle w:val="acctfourfigures"/>
              <w:tabs>
                <w:tab w:val="clear" w:pos="765"/>
                <w:tab w:val="decimal" w:pos="521"/>
                <w:tab w:val="decimal" w:pos="796"/>
              </w:tabs>
              <w:spacing w:line="240" w:lineRule="atLeast"/>
              <w:ind w:left="-43" w:right="-14"/>
              <w:jc w:val="right"/>
              <w:rPr>
                <w:sz w:val="20"/>
              </w:rPr>
            </w:pPr>
            <w:r>
              <w:rPr>
                <w:sz w:val="20"/>
                <w:szCs w:val="18"/>
              </w:rPr>
              <w:t>151,125</w:t>
            </w:r>
          </w:p>
        </w:tc>
        <w:tc>
          <w:tcPr>
            <w:tcW w:w="270" w:type="dxa"/>
          </w:tcPr>
          <w:p w14:paraId="5269983E" w14:textId="77777777" w:rsidR="009F5CA2" w:rsidRPr="003638D4" w:rsidRDefault="009F5CA2" w:rsidP="009F5CA2">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14:paraId="3802714E" w14:textId="5DD8DE7B" w:rsidR="009F5CA2" w:rsidRPr="003638D4" w:rsidRDefault="009F5CA2" w:rsidP="009F5CA2">
            <w:pPr>
              <w:pStyle w:val="acctfourfigures"/>
              <w:tabs>
                <w:tab w:val="clear" w:pos="765"/>
                <w:tab w:val="decimal" w:pos="427"/>
                <w:tab w:val="decimal" w:pos="596"/>
              </w:tabs>
              <w:spacing w:line="240" w:lineRule="atLeast"/>
              <w:ind w:left="-43" w:right="-86"/>
              <w:jc w:val="center"/>
              <w:rPr>
                <w:sz w:val="20"/>
              </w:rPr>
            </w:pPr>
            <w:r>
              <w:rPr>
                <w:sz w:val="20"/>
              </w:rPr>
              <w:t xml:space="preserve"> -</w:t>
            </w:r>
          </w:p>
        </w:tc>
        <w:tc>
          <w:tcPr>
            <w:tcW w:w="270" w:type="dxa"/>
          </w:tcPr>
          <w:p w14:paraId="50C19959" w14:textId="77777777" w:rsidR="009F5CA2" w:rsidRPr="00A60B8F" w:rsidRDefault="009F5CA2" w:rsidP="009F5CA2">
            <w:pPr>
              <w:pStyle w:val="acctfourfigures"/>
              <w:tabs>
                <w:tab w:val="clear" w:pos="765"/>
                <w:tab w:val="decimal" w:pos="521"/>
                <w:tab w:val="decimal" w:pos="796"/>
              </w:tabs>
              <w:spacing w:line="240" w:lineRule="atLeast"/>
              <w:ind w:left="-43" w:right="-14"/>
              <w:jc w:val="right"/>
              <w:rPr>
                <w:sz w:val="20"/>
              </w:rPr>
            </w:pPr>
          </w:p>
        </w:tc>
        <w:tc>
          <w:tcPr>
            <w:tcW w:w="810" w:type="dxa"/>
            <w:gridSpan w:val="2"/>
          </w:tcPr>
          <w:p w14:paraId="2E24C745" w14:textId="71E18A11" w:rsidR="009F5CA2" w:rsidRPr="00A60B8F" w:rsidRDefault="009F5CA2" w:rsidP="009F5CA2">
            <w:pPr>
              <w:pStyle w:val="acctfourfigures"/>
              <w:tabs>
                <w:tab w:val="clear" w:pos="765"/>
                <w:tab w:val="decimal" w:pos="521"/>
                <w:tab w:val="decimal" w:pos="796"/>
              </w:tabs>
              <w:spacing w:line="240" w:lineRule="atLeast"/>
              <w:ind w:left="-43" w:right="-14"/>
              <w:jc w:val="right"/>
              <w:rPr>
                <w:sz w:val="20"/>
                <w:lang w:val="en-US" w:bidi="th-TH"/>
              </w:rPr>
            </w:pPr>
            <w:r>
              <w:rPr>
                <w:sz w:val="20"/>
                <w:szCs w:val="18"/>
              </w:rPr>
              <w:t>151,125</w:t>
            </w:r>
          </w:p>
        </w:tc>
      </w:tr>
      <w:tr w:rsidR="009F5CA2" w:rsidRPr="002A2587" w14:paraId="2121884D" w14:textId="77777777" w:rsidTr="004D522C">
        <w:trPr>
          <w:trHeight w:val="60"/>
        </w:trPr>
        <w:tc>
          <w:tcPr>
            <w:tcW w:w="2340" w:type="dxa"/>
          </w:tcPr>
          <w:p w14:paraId="3DCC6D5C" w14:textId="7A70A376" w:rsidR="009F5CA2" w:rsidRPr="00A60B8F" w:rsidRDefault="009F5CA2" w:rsidP="009F5CA2">
            <w:pPr>
              <w:spacing w:line="240" w:lineRule="atLeast"/>
              <w:ind w:right="-90"/>
              <w:rPr>
                <w:rFonts w:cs="Times New Roman"/>
                <w:sz w:val="20"/>
                <w:szCs w:val="20"/>
                <w:lang w:val="en-US"/>
              </w:rPr>
            </w:pPr>
            <w:r>
              <w:rPr>
                <w:rFonts w:cs="Times New Roman"/>
                <w:sz w:val="20"/>
                <w:szCs w:val="20"/>
              </w:rPr>
              <w:t>D</w:t>
            </w:r>
            <w:r w:rsidRPr="00A60B8F">
              <w:rPr>
                <w:rFonts w:cs="Times New Roman"/>
                <w:sz w:val="20"/>
                <w:szCs w:val="20"/>
              </w:rPr>
              <w:t>ebt instruments</w:t>
            </w:r>
          </w:p>
        </w:tc>
        <w:tc>
          <w:tcPr>
            <w:tcW w:w="242" w:type="dxa"/>
          </w:tcPr>
          <w:p w14:paraId="668C3B23" w14:textId="77777777" w:rsidR="009F5CA2" w:rsidRPr="00A60B8F" w:rsidRDefault="009F5CA2" w:rsidP="009F5CA2">
            <w:pPr>
              <w:pStyle w:val="acctfourfigures"/>
              <w:tabs>
                <w:tab w:val="left" w:pos="720"/>
              </w:tabs>
              <w:spacing w:line="240" w:lineRule="atLeast"/>
              <w:ind w:left="-42" w:right="-90"/>
              <w:jc w:val="center"/>
              <w:rPr>
                <w:i/>
                <w:iCs/>
                <w:sz w:val="20"/>
                <w:cs/>
                <w:lang w:val="en-US" w:bidi="th-TH"/>
              </w:rPr>
            </w:pPr>
          </w:p>
        </w:tc>
        <w:tc>
          <w:tcPr>
            <w:tcW w:w="988" w:type="dxa"/>
          </w:tcPr>
          <w:p w14:paraId="2CC589F4" w14:textId="2000D237" w:rsidR="009F5CA2" w:rsidRPr="003638D4" w:rsidRDefault="009F5CA2" w:rsidP="004A3E0D">
            <w:pPr>
              <w:tabs>
                <w:tab w:val="decimal" w:pos="592"/>
              </w:tabs>
              <w:spacing w:line="240" w:lineRule="atLeast"/>
              <w:ind w:right="160"/>
              <w:rPr>
                <w:rFonts w:cs="Times New Roman"/>
                <w:sz w:val="20"/>
                <w:szCs w:val="20"/>
              </w:rPr>
            </w:pPr>
            <w:r>
              <w:rPr>
                <w:sz w:val="20"/>
                <w:szCs w:val="18"/>
                <w:lang w:val="en-US"/>
              </w:rPr>
              <w:t>-</w:t>
            </w:r>
          </w:p>
        </w:tc>
        <w:tc>
          <w:tcPr>
            <w:tcW w:w="236" w:type="dxa"/>
          </w:tcPr>
          <w:p w14:paraId="314A201F" w14:textId="77777777" w:rsidR="009F5CA2" w:rsidRPr="00A60B8F" w:rsidRDefault="009F5CA2" w:rsidP="009F5CA2">
            <w:pPr>
              <w:pStyle w:val="acctfourfigures"/>
              <w:tabs>
                <w:tab w:val="clear" w:pos="765"/>
                <w:tab w:val="decimal" w:pos="701"/>
                <w:tab w:val="decimal" w:pos="796"/>
              </w:tabs>
              <w:spacing w:line="240" w:lineRule="atLeast"/>
              <w:ind w:left="-43" w:right="-86"/>
              <w:jc w:val="right"/>
              <w:rPr>
                <w:sz w:val="20"/>
              </w:rPr>
            </w:pPr>
          </w:p>
        </w:tc>
        <w:tc>
          <w:tcPr>
            <w:tcW w:w="1058" w:type="dxa"/>
          </w:tcPr>
          <w:p w14:paraId="03BF0DDF" w14:textId="799BAD3D" w:rsidR="009F5CA2" w:rsidRPr="00A60B8F" w:rsidRDefault="009F5CA2" w:rsidP="009F5CA2">
            <w:pPr>
              <w:pStyle w:val="acctfourfigures"/>
              <w:tabs>
                <w:tab w:val="clear" w:pos="765"/>
                <w:tab w:val="decimal" w:pos="521"/>
                <w:tab w:val="decimal" w:pos="796"/>
              </w:tabs>
              <w:spacing w:line="240" w:lineRule="atLeast"/>
              <w:ind w:left="-43" w:right="-14"/>
              <w:jc w:val="right"/>
              <w:rPr>
                <w:sz w:val="20"/>
              </w:rPr>
            </w:pPr>
            <w:r>
              <w:rPr>
                <w:sz w:val="20"/>
                <w:szCs w:val="18"/>
              </w:rPr>
              <w:t>250,000</w:t>
            </w:r>
          </w:p>
        </w:tc>
        <w:tc>
          <w:tcPr>
            <w:tcW w:w="238" w:type="dxa"/>
          </w:tcPr>
          <w:p w14:paraId="5383D7DC" w14:textId="77777777" w:rsidR="009F5CA2" w:rsidRPr="00A60B8F" w:rsidRDefault="009F5CA2" w:rsidP="009F5CA2">
            <w:pPr>
              <w:tabs>
                <w:tab w:val="decimal" w:pos="595"/>
                <w:tab w:val="decimal" w:pos="701"/>
              </w:tabs>
              <w:spacing w:line="240" w:lineRule="atLeast"/>
              <w:ind w:left="-43" w:right="-86"/>
              <w:jc w:val="right"/>
              <w:rPr>
                <w:rFonts w:cs="Times New Roman"/>
                <w:sz w:val="20"/>
                <w:szCs w:val="20"/>
              </w:rPr>
            </w:pPr>
          </w:p>
        </w:tc>
        <w:tc>
          <w:tcPr>
            <w:tcW w:w="841" w:type="dxa"/>
          </w:tcPr>
          <w:p w14:paraId="03FD0770" w14:textId="373578C2" w:rsidR="009F5CA2" w:rsidRPr="00A60B8F" w:rsidRDefault="009F5CA2" w:rsidP="009F5CA2">
            <w:pPr>
              <w:pStyle w:val="acctfourfigures"/>
              <w:tabs>
                <w:tab w:val="clear" w:pos="765"/>
                <w:tab w:val="decimal" w:pos="521"/>
                <w:tab w:val="decimal" w:pos="796"/>
              </w:tabs>
              <w:spacing w:line="240" w:lineRule="atLeast"/>
              <w:ind w:left="-43" w:right="-14"/>
              <w:jc w:val="right"/>
              <w:rPr>
                <w:sz w:val="20"/>
              </w:rPr>
            </w:pPr>
            <w:r>
              <w:rPr>
                <w:sz w:val="20"/>
                <w:szCs w:val="18"/>
              </w:rPr>
              <w:t>250,000</w:t>
            </w:r>
          </w:p>
        </w:tc>
        <w:tc>
          <w:tcPr>
            <w:tcW w:w="241" w:type="dxa"/>
          </w:tcPr>
          <w:p w14:paraId="1D131879" w14:textId="77777777" w:rsidR="009F5CA2" w:rsidRPr="00A60B8F" w:rsidRDefault="009F5CA2" w:rsidP="009F5CA2">
            <w:pPr>
              <w:pStyle w:val="acctfourfigures"/>
              <w:tabs>
                <w:tab w:val="clear" w:pos="765"/>
                <w:tab w:val="decimal" w:pos="595"/>
                <w:tab w:val="decimal" w:pos="701"/>
              </w:tabs>
              <w:spacing w:line="240" w:lineRule="atLeast"/>
              <w:ind w:left="-43" w:right="-86"/>
              <w:jc w:val="right"/>
              <w:rPr>
                <w:sz w:val="20"/>
              </w:rPr>
            </w:pPr>
          </w:p>
        </w:tc>
        <w:tc>
          <w:tcPr>
            <w:tcW w:w="840" w:type="dxa"/>
          </w:tcPr>
          <w:p w14:paraId="009EAA0F" w14:textId="3ED1803D" w:rsidR="009F5CA2" w:rsidRPr="003638D4" w:rsidRDefault="009F5CA2" w:rsidP="009F5CA2">
            <w:pPr>
              <w:tabs>
                <w:tab w:val="left" w:pos="457"/>
                <w:tab w:val="decimal" w:pos="786"/>
              </w:tabs>
              <w:spacing w:line="240" w:lineRule="atLeast"/>
              <w:ind w:right="160"/>
              <w:rPr>
                <w:rFonts w:cs="Times New Roman"/>
                <w:sz w:val="20"/>
                <w:szCs w:val="20"/>
              </w:rPr>
            </w:pPr>
            <w:r>
              <w:rPr>
                <w:sz w:val="20"/>
                <w:szCs w:val="18"/>
              </w:rPr>
              <w:t xml:space="preserve">       -</w:t>
            </w:r>
          </w:p>
        </w:tc>
        <w:tc>
          <w:tcPr>
            <w:tcW w:w="270" w:type="dxa"/>
          </w:tcPr>
          <w:p w14:paraId="61EEBB98" w14:textId="77777777" w:rsidR="009F5CA2" w:rsidRPr="003638D4" w:rsidRDefault="009F5CA2" w:rsidP="009F5CA2">
            <w:pPr>
              <w:pStyle w:val="acctfourfigures"/>
              <w:tabs>
                <w:tab w:val="clear" w:pos="765"/>
                <w:tab w:val="decimal" w:pos="595"/>
                <w:tab w:val="decimal" w:pos="701"/>
              </w:tabs>
              <w:spacing w:line="240" w:lineRule="atLeast"/>
              <w:ind w:left="-43" w:right="-86"/>
              <w:jc w:val="right"/>
              <w:rPr>
                <w:sz w:val="20"/>
              </w:rPr>
            </w:pPr>
          </w:p>
        </w:tc>
        <w:tc>
          <w:tcPr>
            <w:tcW w:w="810" w:type="dxa"/>
          </w:tcPr>
          <w:p w14:paraId="1E9F8E43" w14:textId="3039E7C4" w:rsidR="009F5CA2" w:rsidRPr="007641D3" w:rsidRDefault="009F5CA2" w:rsidP="009F5CA2">
            <w:pPr>
              <w:pStyle w:val="acctfourfigures"/>
              <w:tabs>
                <w:tab w:val="clear" w:pos="765"/>
                <w:tab w:val="decimal" w:pos="521"/>
                <w:tab w:val="decimal" w:pos="796"/>
              </w:tabs>
              <w:spacing w:line="240" w:lineRule="atLeast"/>
              <w:ind w:left="-43" w:right="-14"/>
              <w:jc w:val="right"/>
              <w:rPr>
                <w:sz w:val="20"/>
                <w:lang w:val="en-US"/>
              </w:rPr>
            </w:pPr>
            <w:r>
              <w:rPr>
                <w:sz w:val="20"/>
                <w:szCs w:val="18"/>
                <w:lang w:val="en-US"/>
              </w:rPr>
              <w:t>250,207</w:t>
            </w:r>
          </w:p>
        </w:tc>
        <w:tc>
          <w:tcPr>
            <w:tcW w:w="270" w:type="dxa"/>
          </w:tcPr>
          <w:p w14:paraId="6A216FB0" w14:textId="77777777" w:rsidR="009F5CA2" w:rsidRPr="007641D3" w:rsidRDefault="009F5CA2" w:rsidP="009F5CA2">
            <w:pPr>
              <w:pStyle w:val="acctfourfigures"/>
              <w:tabs>
                <w:tab w:val="clear" w:pos="765"/>
                <w:tab w:val="decimal" w:pos="521"/>
                <w:tab w:val="decimal" w:pos="796"/>
              </w:tabs>
              <w:spacing w:line="240" w:lineRule="atLeast"/>
              <w:ind w:left="-43" w:right="-14"/>
              <w:jc w:val="right"/>
              <w:rPr>
                <w:sz w:val="20"/>
              </w:rPr>
            </w:pPr>
          </w:p>
        </w:tc>
        <w:tc>
          <w:tcPr>
            <w:tcW w:w="810" w:type="dxa"/>
            <w:gridSpan w:val="2"/>
          </w:tcPr>
          <w:p w14:paraId="1FC69A7E" w14:textId="2FB21BA6" w:rsidR="009F5CA2" w:rsidRPr="007641D3" w:rsidRDefault="009F5CA2" w:rsidP="0007626E">
            <w:pPr>
              <w:pStyle w:val="acctfourfigures"/>
              <w:tabs>
                <w:tab w:val="clear" w:pos="765"/>
                <w:tab w:val="decimal" w:pos="521"/>
                <w:tab w:val="decimal" w:pos="796"/>
              </w:tabs>
              <w:spacing w:line="240" w:lineRule="atLeast"/>
              <w:ind w:left="-43" w:right="-14"/>
              <w:jc w:val="right"/>
              <w:rPr>
                <w:sz w:val="20"/>
              </w:rPr>
            </w:pPr>
            <w:r>
              <w:rPr>
                <w:sz w:val="20"/>
                <w:szCs w:val="18"/>
              </w:rPr>
              <w:t>250,207</w:t>
            </w:r>
          </w:p>
        </w:tc>
      </w:tr>
      <w:tr w:rsidR="009F5CA2" w:rsidRPr="007641D3" w14:paraId="24BDDD3A" w14:textId="77777777" w:rsidTr="004D522C">
        <w:trPr>
          <w:trHeight w:val="60"/>
        </w:trPr>
        <w:tc>
          <w:tcPr>
            <w:tcW w:w="2340" w:type="dxa"/>
          </w:tcPr>
          <w:p w14:paraId="4C182C4B" w14:textId="72257E78" w:rsidR="009F5CA2" w:rsidRPr="00A60B8F" w:rsidRDefault="009F5CA2" w:rsidP="009F5CA2">
            <w:pPr>
              <w:spacing w:line="240" w:lineRule="atLeast"/>
              <w:ind w:right="-90"/>
              <w:rPr>
                <w:rFonts w:cs="Times New Roman"/>
                <w:sz w:val="20"/>
                <w:szCs w:val="20"/>
                <w:lang w:val="en-US"/>
              </w:rPr>
            </w:pPr>
            <w:r w:rsidRPr="00A60B8F">
              <w:rPr>
                <w:rFonts w:cs="Times New Roman"/>
                <w:b/>
                <w:bCs/>
                <w:sz w:val="20"/>
                <w:szCs w:val="20"/>
              </w:rPr>
              <w:t>Total financial assets</w:t>
            </w:r>
          </w:p>
        </w:tc>
        <w:tc>
          <w:tcPr>
            <w:tcW w:w="242" w:type="dxa"/>
          </w:tcPr>
          <w:p w14:paraId="56680645" w14:textId="77777777" w:rsidR="009F5CA2" w:rsidRPr="00A60B8F" w:rsidRDefault="009F5CA2" w:rsidP="009F5CA2">
            <w:pPr>
              <w:pStyle w:val="acctfourfigures"/>
              <w:tabs>
                <w:tab w:val="left" w:pos="720"/>
              </w:tabs>
              <w:spacing w:line="240" w:lineRule="atLeast"/>
              <w:ind w:left="-42" w:right="-90"/>
              <w:jc w:val="center"/>
              <w:rPr>
                <w:i/>
                <w:iCs/>
                <w:sz w:val="20"/>
                <w:cs/>
                <w:lang w:val="en-US" w:bidi="th-TH"/>
              </w:rPr>
            </w:pPr>
          </w:p>
        </w:tc>
        <w:tc>
          <w:tcPr>
            <w:tcW w:w="988" w:type="dxa"/>
            <w:tcBorders>
              <w:top w:val="single" w:sz="4" w:space="0" w:color="auto"/>
              <w:left w:val="nil"/>
              <w:bottom w:val="double" w:sz="4" w:space="0" w:color="auto"/>
              <w:right w:val="nil"/>
            </w:tcBorders>
          </w:tcPr>
          <w:p w14:paraId="6FC57AC7" w14:textId="26404C97" w:rsidR="009F5CA2" w:rsidRPr="00A60B8F" w:rsidRDefault="009F5CA2" w:rsidP="009F5CA2">
            <w:pPr>
              <w:pStyle w:val="acctfourfigures"/>
              <w:tabs>
                <w:tab w:val="clear" w:pos="765"/>
                <w:tab w:val="decimal" w:pos="521"/>
                <w:tab w:val="decimal" w:pos="611"/>
              </w:tabs>
              <w:spacing w:line="240" w:lineRule="atLeast"/>
              <w:ind w:left="-43" w:right="-14"/>
              <w:jc w:val="right"/>
              <w:rPr>
                <w:sz w:val="20"/>
              </w:rPr>
            </w:pPr>
            <w:r>
              <w:rPr>
                <w:b/>
                <w:bCs/>
                <w:sz w:val="20"/>
                <w:szCs w:val="18"/>
              </w:rPr>
              <w:t>151,125</w:t>
            </w:r>
          </w:p>
        </w:tc>
        <w:tc>
          <w:tcPr>
            <w:tcW w:w="236" w:type="dxa"/>
          </w:tcPr>
          <w:p w14:paraId="06040BD9" w14:textId="77777777" w:rsidR="009F5CA2" w:rsidRPr="00A60B8F" w:rsidRDefault="009F5CA2" w:rsidP="009F5CA2">
            <w:pPr>
              <w:pStyle w:val="acctfourfigures"/>
              <w:tabs>
                <w:tab w:val="clear" w:pos="765"/>
                <w:tab w:val="decimal" w:pos="701"/>
                <w:tab w:val="decimal" w:pos="796"/>
              </w:tabs>
              <w:spacing w:line="240" w:lineRule="atLeast"/>
              <w:ind w:left="-43" w:right="-86"/>
              <w:jc w:val="right"/>
              <w:rPr>
                <w:sz w:val="20"/>
              </w:rPr>
            </w:pPr>
          </w:p>
        </w:tc>
        <w:tc>
          <w:tcPr>
            <w:tcW w:w="1058" w:type="dxa"/>
            <w:tcBorders>
              <w:top w:val="single" w:sz="4" w:space="0" w:color="auto"/>
              <w:left w:val="nil"/>
              <w:bottom w:val="double" w:sz="4" w:space="0" w:color="auto"/>
              <w:right w:val="nil"/>
            </w:tcBorders>
          </w:tcPr>
          <w:p w14:paraId="64473881" w14:textId="6DF570E5" w:rsidR="009F5CA2" w:rsidRPr="00A60B8F" w:rsidRDefault="009F5CA2" w:rsidP="009F5CA2">
            <w:pPr>
              <w:pStyle w:val="acctfourfigures"/>
              <w:tabs>
                <w:tab w:val="clear" w:pos="765"/>
                <w:tab w:val="decimal" w:pos="521"/>
                <w:tab w:val="decimal" w:pos="796"/>
              </w:tabs>
              <w:spacing w:line="240" w:lineRule="atLeast"/>
              <w:ind w:left="-43" w:right="-14"/>
              <w:jc w:val="right"/>
              <w:rPr>
                <w:sz w:val="20"/>
              </w:rPr>
            </w:pPr>
            <w:r>
              <w:rPr>
                <w:b/>
                <w:bCs/>
                <w:sz w:val="20"/>
                <w:szCs w:val="18"/>
              </w:rPr>
              <w:t>250,000</w:t>
            </w:r>
          </w:p>
        </w:tc>
        <w:tc>
          <w:tcPr>
            <w:tcW w:w="238" w:type="dxa"/>
          </w:tcPr>
          <w:p w14:paraId="1B4FA14E" w14:textId="77777777" w:rsidR="009F5CA2" w:rsidRPr="00A60B8F" w:rsidRDefault="009F5CA2" w:rsidP="009F5CA2">
            <w:pPr>
              <w:tabs>
                <w:tab w:val="decimal" w:pos="595"/>
                <w:tab w:val="decimal" w:pos="701"/>
              </w:tabs>
              <w:spacing w:line="240" w:lineRule="atLeast"/>
              <w:ind w:left="-43" w:right="-86"/>
              <w:jc w:val="right"/>
              <w:rPr>
                <w:rFonts w:cs="Times New Roman"/>
                <w:sz w:val="20"/>
                <w:szCs w:val="20"/>
              </w:rPr>
            </w:pPr>
          </w:p>
        </w:tc>
        <w:tc>
          <w:tcPr>
            <w:tcW w:w="841" w:type="dxa"/>
            <w:tcBorders>
              <w:top w:val="single" w:sz="4" w:space="0" w:color="auto"/>
              <w:left w:val="nil"/>
              <w:bottom w:val="double" w:sz="4" w:space="0" w:color="auto"/>
              <w:right w:val="nil"/>
            </w:tcBorders>
          </w:tcPr>
          <w:p w14:paraId="58EBEB27" w14:textId="1B1BECFD" w:rsidR="009F5CA2" w:rsidRPr="00A60B8F" w:rsidRDefault="009F5CA2" w:rsidP="009F5CA2">
            <w:pPr>
              <w:pStyle w:val="acctfourfigures"/>
              <w:tabs>
                <w:tab w:val="clear" w:pos="765"/>
                <w:tab w:val="decimal" w:pos="521"/>
                <w:tab w:val="decimal" w:pos="796"/>
              </w:tabs>
              <w:spacing w:line="240" w:lineRule="atLeast"/>
              <w:ind w:left="-43" w:right="-14"/>
              <w:jc w:val="right"/>
              <w:rPr>
                <w:b/>
                <w:bCs/>
                <w:sz w:val="20"/>
              </w:rPr>
            </w:pPr>
            <w:r>
              <w:rPr>
                <w:b/>
                <w:bCs/>
                <w:sz w:val="20"/>
                <w:szCs w:val="18"/>
              </w:rPr>
              <w:t>401,125</w:t>
            </w:r>
          </w:p>
        </w:tc>
        <w:tc>
          <w:tcPr>
            <w:tcW w:w="241" w:type="dxa"/>
          </w:tcPr>
          <w:p w14:paraId="6DA90B63" w14:textId="77777777" w:rsidR="009F5CA2" w:rsidRPr="00A60B8F" w:rsidRDefault="009F5CA2" w:rsidP="009F5CA2">
            <w:pPr>
              <w:pStyle w:val="acctfourfigures"/>
              <w:tabs>
                <w:tab w:val="clear" w:pos="765"/>
                <w:tab w:val="decimal" w:pos="595"/>
                <w:tab w:val="decimal" w:pos="701"/>
              </w:tabs>
              <w:spacing w:line="240" w:lineRule="atLeast"/>
              <w:ind w:left="-43" w:right="-86"/>
              <w:jc w:val="right"/>
              <w:rPr>
                <w:sz w:val="20"/>
              </w:rPr>
            </w:pPr>
          </w:p>
        </w:tc>
        <w:tc>
          <w:tcPr>
            <w:tcW w:w="840" w:type="dxa"/>
          </w:tcPr>
          <w:p w14:paraId="0926B51A" w14:textId="77777777" w:rsidR="009F5CA2" w:rsidRPr="00A60B8F" w:rsidRDefault="009F5CA2" w:rsidP="009F5CA2">
            <w:pPr>
              <w:pStyle w:val="acctfourfigures"/>
              <w:tabs>
                <w:tab w:val="clear" w:pos="765"/>
                <w:tab w:val="decimal" w:pos="521"/>
                <w:tab w:val="decimal" w:pos="796"/>
              </w:tabs>
              <w:spacing w:line="240" w:lineRule="atLeast"/>
              <w:ind w:left="-43" w:right="-14"/>
              <w:jc w:val="right"/>
              <w:rPr>
                <w:sz w:val="20"/>
              </w:rPr>
            </w:pPr>
          </w:p>
        </w:tc>
        <w:tc>
          <w:tcPr>
            <w:tcW w:w="270" w:type="dxa"/>
          </w:tcPr>
          <w:p w14:paraId="2CFE5BB9" w14:textId="77777777" w:rsidR="009F5CA2" w:rsidRPr="00A60B8F" w:rsidRDefault="009F5CA2" w:rsidP="009F5CA2">
            <w:pPr>
              <w:pStyle w:val="acctfourfigures"/>
              <w:tabs>
                <w:tab w:val="clear" w:pos="765"/>
                <w:tab w:val="decimal" w:pos="595"/>
                <w:tab w:val="decimal" w:pos="701"/>
              </w:tabs>
              <w:spacing w:line="240" w:lineRule="atLeast"/>
              <w:ind w:left="-43" w:right="-86"/>
              <w:jc w:val="right"/>
              <w:rPr>
                <w:sz w:val="20"/>
              </w:rPr>
            </w:pPr>
          </w:p>
        </w:tc>
        <w:tc>
          <w:tcPr>
            <w:tcW w:w="810" w:type="dxa"/>
          </w:tcPr>
          <w:p w14:paraId="3511814E" w14:textId="77777777" w:rsidR="009F5CA2" w:rsidRPr="007C3BAF" w:rsidRDefault="009F5CA2" w:rsidP="009F5CA2">
            <w:pPr>
              <w:pStyle w:val="acctfourfigures"/>
              <w:tabs>
                <w:tab w:val="clear" w:pos="765"/>
                <w:tab w:val="decimal" w:pos="521"/>
                <w:tab w:val="decimal" w:pos="796"/>
              </w:tabs>
              <w:spacing w:line="240" w:lineRule="atLeast"/>
              <w:ind w:left="-43" w:right="-14"/>
              <w:jc w:val="right"/>
              <w:rPr>
                <w:sz w:val="20"/>
              </w:rPr>
            </w:pPr>
          </w:p>
        </w:tc>
        <w:tc>
          <w:tcPr>
            <w:tcW w:w="270" w:type="dxa"/>
          </w:tcPr>
          <w:p w14:paraId="7B9A508B" w14:textId="77777777" w:rsidR="009F5CA2" w:rsidRPr="007C3BAF" w:rsidRDefault="009F5CA2" w:rsidP="009F5CA2">
            <w:pPr>
              <w:pStyle w:val="acctfourfigures"/>
              <w:tabs>
                <w:tab w:val="clear" w:pos="765"/>
                <w:tab w:val="decimal" w:pos="521"/>
                <w:tab w:val="decimal" w:pos="796"/>
              </w:tabs>
              <w:spacing w:line="240" w:lineRule="atLeast"/>
              <w:ind w:left="-43" w:right="-14"/>
              <w:jc w:val="right"/>
              <w:rPr>
                <w:sz w:val="20"/>
              </w:rPr>
            </w:pPr>
          </w:p>
        </w:tc>
        <w:tc>
          <w:tcPr>
            <w:tcW w:w="810" w:type="dxa"/>
            <w:gridSpan w:val="2"/>
          </w:tcPr>
          <w:p w14:paraId="6A10E213" w14:textId="77777777" w:rsidR="009F5CA2" w:rsidRPr="007C3BAF" w:rsidRDefault="009F5CA2" w:rsidP="009F5CA2">
            <w:pPr>
              <w:pStyle w:val="acctfourfigures"/>
              <w:tabs>
                <w:tab w:val="clear" w:pos="765"/>
                <w:tab w:val="decimal" w:pos="521"/>
                <w:tab w:val="decimal" w:pos="796"/>
              </w:tabs>
              <w:spacing w:line="240" w:lineRule="atLeast"/>
              <w:ind w:left="-43" w:right="-14"/>
              <w:jc w:val="right"/>
              <w:rPr>
                <w:sz w:val="20"/>
              </w:rPr>
            </w:pPr>
          </w:p>
        </w:tc>
      </w:tr>
    </w:tbl>
    <w:p w14:paraId="18A4427A" w14:textId="77777777" w:rsidR="00397A42" w:rsidRPr="00673E6E" w:rsidRDefault="00397A42" w:rsidP="001D018E">
      <w:pPr>
        <w:pStyle w:val="block"/>
        <w:spacing w:after="0" w:line="240" w:lineRule="atLeast"/>
        <w:ind w:left="540"/>
        <w:jc w:val="thaiDistribute"/>
        <w:rPr>
          <w:rFonts w:cstheme="minorBidi"/>
          <w:szCs w:val="22"/>
          <w:lang w:bidi="th-TH"/>
        </w:rPr>
      </w:pPr>
    </w:p>
    <w:p w14:paraId="1BA67B34" w14:textId="56A5F699" w:rsidR="00E3111F" w:rsidRPr="00EF7CEF" w:rsidRDefault="00C47C76" w:rsidP="00397A42">
      <w:pPr>
        <w:pStyle w:val="block"/>
        <w:spacing w:after="0" w:line="240" w:lineRule="atLeast"/>
        <w:ind w:left="540"/>
        <w:jc w:val="both"/>
        <w:rPr>
          <w:rFonts w:cstheme="minorBidi"/>
          <w:szCs w:val="22"/>
          <w:lang w:bidi="th-TH"/>
        </w:rPr>
      </w:pPr>
      <w:r w:rsidRPr="00EF7CEF">
        <w:rPr>
          <w:rFonts w:cstheme="minorBidi"/>
          <w:szCs w:val="22"/>
          <w:lang w:bidi="th-TH"/>
        </w:rPr>
        <w:t>The following table presents valuation technique of financial instruments measured at fair value in statement of financial position.</w:t>
      </w:r>
    </w:p>
    <w:p w14:paraId="0E41EF92" w14:textId="77777777" w:rsidR="004D6783" w:rsidRPr="00673E6E" w:rsidRDefault="004D6783" w:rsidP="006B7780">
      <w:pPr>
        <w:pStyle w:val="block"/>
        <w:spacing w:after="0" w:line="240" w:lineRule="atLeast"/>
        <w:ind w:left="0"/>
        <w:jc w:val="both"/>
        <w:rPr>
          <w:szCs w:val="22"/>
          <w:lang w:bidi="th-TH"/>
        </w:rPr>
      </w:pPr>
    </w:p>
    <w:tbl>
      <w:tblPr>
        <w:tblW w:w="9180" w:type="dxa"/>
        <w:tblInd w:w="450" w:type="dxa"/>
        <w:tblLook w:val="04A0" w:firstRow="1" w:lastRow="0" w:firstColumn="1" w:lastColumn="0" w:noHBand="0" w:noVBand="1"/>
      </w:tblPr>
      <w:tblGrid>
        <w:gridCol w:w="3150"/>
        <w:gridCol w:w="243"/>
        <w:gridCol w:w="5787"/>
      </w:tblGrid>
      <w:tr w:rsidR="004D6783" w:rsidRPr="00EF7CEF" w14:paraId="1E7601A9" w14:textId="77777777" w:rsidTr="00A65FDA">
        <w:trPr>
          <w:tblHeader/>
        </w:trPr>
        <w:tc>
          <w:tcPr>
            <w:tcW w:w="3150" w:type="dxa"/>
            <w:vAlign w:val="bottom"/>
          </w:tcPr>
          <w:p w14:paraId="12907F58" w14:textId="77777777" w:rsidR="004D6783" w:rsidRPr="00EF7CEF" w:rsidRDefault="004D6783" w:rsidP="006B77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lang w:bidi="th-TH"/>
              </w:rPr>
            </w:pPr>
            <w:r w:rsidRPr="00EF7CEF">
              <w:rPr>
                <w:b/>
                <w:bCs/>
                <w:lang w:bidi="th-TH"/>
              </w:rPr>
              <w:t>Type</w:t>
            </w:r>
          </w:p>
        </w:tc>
        <w:tc>
          <w:tcPr>
            <w:tcW w:w="243" w:type="dxa"/>
            <w:vAlign w:val="bottom"/>
          </w:tcPr>
          <w:p w14:paraId="4C721B80" w14:textId="77777777" w:rsidR="004D6783" w:rsidRPr="00EF7CEF" w:rsidRDefault="004D6783" w:rsidP="006B77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lang w:bidi="th-TH"/>
              </w:rPr>
            </w:pPr>
          </w:p>
        </w:tc>
        <w:tc>
          <w:tcPr>
            <w:tcW w:w="5787" w:type="dxa"/>
            <w:vAlign w:val="bottom"/>
          </w:tcPr>
          <w:p w14:paraId="5095D0BF" w14:textId="77777777" w:rsidR="004D6783" w:rsidRPr="00EF7CEF" w:rsidRDefault="004D6783" w:rsidP="00D130F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firstLine="185"/>
              <w:rPr>
                <w:b/>
                <w:bCs/>
                <w:lang w:bidi="th-TH"/>
              </w:rPr>
            </w:pPr>
            <w:r w:rsidRPr="00EF7CEF">
              <w:rPr>
                <w:b/>
                <w:bCs/>
                <w:lang w:bidi="th-TH"/>
              </w:rPr>
              <w:t>Valuation technique</w:t>
            </w:r>
          </w:p>
        </w:tc>
      </w:tr>
      <w:tr w:rsidR="004D6783" w:rsidRPr="00EF7CEF" w14:paraId="4C92D852" w14:textId="77777777" w:rsidTr="00A65FDA">
        <w:trPr>
          <w:tblHeader/>
        </w:trPr>
        <w:tc>
          <w:tcPr>
            <w:tcW w:w="3150" w:type="dxa"/>
            <w:vAlign w:val="bottom"/>
          </w:tcPr>
          <w:p w14:paraId="2E7CB227" w14:textId="77777777" w:rsidR="004D6783" w:rsidRPr="00EF7CEF" w:rsidRDefault="004D6783" w:rsidP="006B77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pPr>
            <w:r w:rsidRPr="00EF7CEF">
              <w:t>Equity instruments</w:t>
            </w:r>
          </w:p>
        </w:tc>
        <w:tc>
          <w:tcPr>
            <w:tcW w:w="243" w:type="dxa"/>
            <w:vAlign w:val="bottom"/>
          </w:tcPr>
          <w:p w14:paraId="00CB3F50" w14:textId="77777777" w:rsidR="004D6783" w:rsidRPr="00EF7CEF" w:rsidRDefault="004D6783" w:rsidP="006B77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lang w:bidi="th-TH"/>
              </w:rPr>
            </w:pPr>
          </w:p>
        </w:tc>
        <w:tc>
          <w:tcPr>
            <w:tcW w:w="5787" w:type="dxa"/>
            <w:vAlign w:val="bottom"/>
          </w:tcPr>
          <w:p w14:paraId="10489BEF" w14:textId="0683DEEA" w:rsidR="004D6783" w:rsidRPr="00EF7CEF" w:rsidRDefault="00CD2FDF" w:rsidP="00CD2FDF">
            <w:pPr>
              <w:pStyle w:val="block"/>
              <w:tabs>
                <w:tab w:val="left" w:pos="191"/>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1" w:hanging="191"/>
              <w:rPr>
                <w:lang w:bidi="th-TH"/>
              </w:rPr>
            </w:pPr>
            <w:r>
              <w:rPr>
                <w:rFonts w:cstheme="minorBidi" w:hint="cs"/>
                <w:cs/>
                <w:lang w:bidi="th-TH"/>
              </w:rPr>
              <w:t xml:space="preserve">     </w:t>
            </w:r>
            <w:r w:rsidR="004D6783" w:rsidRPr="00EF7CEF">
              <w:rPr>
                <w:lang w:bidi="th-TH"/>
              </w:rPr>
              <w:t>Based on last bid price in active market as of reporting date.</w:t>
            </w:r>
          </w:p>
        </w:tc>
      </w:tr>
      <w:tr w:rsidR="004D6783" w:rsidRPr="00EF7CEF" w14:paraId="2CD4755B" w14:textId="77777777" w:rsidTr="00A65FDA">
        <w:tc>
          <w:tcPr>
            <w:tcW w:w="3150" w:type="dxa"/>
          </w:tcPr>
          <w:p w14:paraId="3881A57B" w14:textId="28E56755" w:rsidR="004D6783" w:rsidRPr="00EF7CEF" w:rsidRDefault="004D6783" w:rsidP="006B77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0" w:hanging="160"/>
              <w:rPr>
                <w:szCs w:val="22"/>
              </w:rPr>
            </w:pPr>
            <w:r w:rsidRPr="00EF7CEF">
              <w:t xml:space="preserve">Debt securities </w:t>
            </w:r>
            <w:r w:rsidR="00C944FD" w:rsidRPr="00EF7CEF">
              <w:t>measured at amortised cost</w:t>
            </w:r>
          </w:p>
        </w:tc>
        <w:tc>
          <w:tcPr>
            <w:tcW w:w="243" w:type="dxa"/>
          </w:tcPr>
          <w:p w14:paraId="60B64031" w14:textId="77777777" w:rsidR="004D6783" w:rsidRPr="00EF7CEF" w:rsidRDefault="004D6783" w:rsidP="006B77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lang w:bidi="th-TH"/>
              </w:rPr>
            </w:pPr>
          </w:p>
        </w:tc>
        <w:tc>
          <w:tcPr>
            <w:tcW w:w="5787" w:type="dxa"/>
          </w:tcPr>
          <w:p w14:paraId="4AC96FD7" w14:textId="4D93141C" w:rsidR="004D6783" w:rsidRPr="00EF7CEF" w:rsidRDefault="00CD2FDF" w:rsidP="00673E6E">
            <w:pPr>
              <w:pStyle w:val="block"/>
              <w:tabs>
                <w:tab w:val="left" w:pos="461"/>
                <w:tab w:val="left" w:pos="680"/>
                <w:tab w:val="left" w:pos="907"/>
                <w:tab w:val="left" w:pos="1644"/>
                <w:tab w:val="left" w:pos="1871"/>
                <w:tab w:val="left" w:pos="2580"/>
                <w:tab w:val="left" w:pos="2807"/>
                <w:tab w:val="left" w:pos="3515"/>
                <w:tab w:val="left" w:pos="3742"/>
              </w:tabs>
              <w:spacing w:after="0" w:line="240" w:lineRule="atLeast"/>
              <w:ind w:left="455" w:hanging="449"/>
              <w:jc w:val="thaiDistribute"/>
              <w:rPr>
                <w:spacing w:val="-4"/>
                <w:szCs w:val="22"/>
              </w:rPr>
            </w:pPr>
            <w:r>
              <w:rPr>
                <w:rFonts w:cstheme="minorBidi" w:hint="cs"/>
                <w:cs/>
                <w:lang w:bidi="th-TH"/>
              </w:rPr>
              <w:t xml:space="preserve">     </w:t>
            </w:r>
            <w:r w:rsidR="00C944FD" w:rsidRPr="00EF7CEF">
              <w:t>Bid</w:t>
            </w:r>
            <w:r w:rsidR="004D6783" w:rsidRPr="00EF7CEF">
              <w:t xml:space="preserve"> prices from the Thai Bond Market Association </w:t>
            </w:r>
            <w:r w:rsidR="00C944FD" w:rsidRPr="00EF7CEF">
              <w:t>as of</w:t>
            </w:r>
            <w:r w:rsidR="004D6783" w:rsidRPr="00EF7CEF">
              <w:t xml:space="preserve"> </w:t>
            </w:r>
            <w:r>
              <w:rPr>
                <w:rFonts w:cstheme="minorBidi" w:hint="cs"/>
                <w:cs/>
                <w:lang w:bidi="th-TH"/>
              </w:rPr>
              <w:t xml:space="preserve">     </w:t>
            </w:r>
            <w:r w:rsidR="004D6783" w:rsidRPr="00EF7CEF">
              <w:t>reporting date.</w:t>
            </w:r>
            <w:r w:rsidR="004D6783" w:rsidRPr="00EF7CEF">
              <w:rPr>
                <w:rFonts w:cs="Univers LT Std 45 Light"/>
                <w:color w:val="000000"/>
                <w:spacing w:val="-4"/>
                <w:sz w:val="16"/>
                <w:szCs w:val="16"/>
              </w:rPr>
              <w:t xml:space="preserve"> </w:t>
            </w:r>
            <w:r w:rsidR="004D6783" w:rsidRPr="00EF7CEF">
              <w:rPr>
                <w:spacing w:val="-4"/>
                <w:lang w:bidi="th-TH"/>
              </w:rPr>
              <w:t xml:space="preserve"> </w:t>
            </w:r>
          </w:p>
        </w:tc>
      </w:tr>
    </w:tbl>
    <w:p w14:paraId="12D30A3A" w14:textId="77777777" w:rsidR="00CF6DE6" w:rsidRPr="00AA128A" w:rsidRDefault="00CF6DE6" w:rsidP="006B7780">
      <w:pPr>
        <w:pStyle w:val="BodyText"/>
        <w:tabs>
          <w:tab w:val="left" w:pos="540"/>
          <w:tab w:val="left" w:pos="630"/>
          <w:tab w:val="left" w:pos="1170"/>
        </w:tabs>
        <w:spacing w:after="0" w:line="240" w:lineRule="atLeast"/>
        <w:ind w:right="-45"/>
        <w:jc w:val="both"/>
        <w:rPr>
          <w:rFonts w:cs="Times New Roman"/>
          <w:b/>
          <w:bCs/>
        </w:rPr>
      </w:pPr>
    </w:p>
    <w:p w14:paraId="64D95E20" w14:textId="334E3AF5" w:rsidR="006A7B5B" w:rsidRPr="00AA128A" w:rsidRDefault="006A7B5B" w:rsidP="00AA128A">
      <w:pPr>
        <w:pStyle w:val="index"/>
        <w:numPr>
          <w:ilvl w:val="0"/>
          <w:numId w:val="21"/>
        </w:numPr>
        <w:tabs>
          <w:tab w:val="left" w:pos="540"/>
          <w:tab w:val="left" w:pos="1170"/>
        </w:tabs>
        <w:spacing w:line="246" w:lineRule="exact"/>
        <w:ind w:right="18" w:hanging="2952"/>
        <w:jc w:val="thaiDistribute"/>
        <w:rPr>
          <w:b/>
          <w:bCs/>
          <w:sz w:val="24"/>
          <w:szCs w:val="24"/>
          <w:lang w:val="en-US"/>
        </w:rPr>
      </w:pPr>
      <w:r w:rsidRPr="00AA128A">
        <w:rPr>
          <w:b/>
          <w:bCs/>
          <w:sz w:val="24"/>
          <w:szCs w:val="24"/>
          <w:lang w:val="en-US"/>
        </w:rPr>
        <w:t>Commitments with non-related parties</w:t>
      </w:r>
    </w:p>
    <w:p w14:paraId="01FCD283" w14:textId="43565098" w:rsidR="0050334D" w:rsidRPr="00AA128A" w:rsidRDefault="0050334D" w:rsidP="006B7780">
      <w:pPr>
        <w:pStyle w:val="BodyText"/>
        <w:spacing w:after="0" w:line="240" w:lineRule="atLeast"/>
        <w:ind w:right="-27"/>
        <w:jc w:val="thaiDistribute"/>
        <w:rPr>
          <w:rFonts w:cstheme="minorBidi"/>
          <w:b/>
          <w:bCs/>
          <w:i/>
          <w:iCs/>
          <w:lang w:val="en-US"/>
        </w:rPr>
      </w:pPr>
    </w:p>
    <w:tbl>
      <w:tblPr>
        <w:tblW w:w="9180" w:type="dxa"/>
        <w:tblInd w:w="450" w:type="dxa"/>
        <w:tblLayout w:type="fixed"/>
        <w:tblLook w:val="0000" w:firstRow="0" w:lastRow="0" w:firstColumn="0" w:lastColumn="0" w:noHBand="0" w:noVBand="0"/>
      </w:tblPr>
      <w:tblGrid>
        <w:gridCol w:w="6300"/>
        <w:gridCol w:w="2880"/>
      </w:tblGrid>
      <w:tr w:rsidR="00D81AB6" w:rsidRPr="00EF7CEF" w14:paraId="78C31BCE" w14:textId="77777777" w:rsidTr="0007626E">
        <w:trPr>
          <w:tblHeader/>
        </w:trPr>
        <w:tc>
          <w:tcPr>
            <w:tcW w:w="6300" w:type="dxa"/>
          </w:tcPr>
          <w:p w14:paraId="5F21AEEA" w14:textId="77777777" w:rsidR="00D81AB6" w:rsidRPr="00EF7CEF" w:rsidRDefault="00D81AB6" w:rsidP="006B7780">
            <w:pPr>
              <w:tabs>
                <w:tab w:val="left" w:pos="540"/>
                <w:tab w:val="left" w:pos="1170"/>
              </w:tabs>
              <w:spacing w:line="240" w:lineRule="atLeast"/>
              <w:ind w:left="540" w:right="29"/>
              <w:jc w:val="both"/>
              <w:rPr>
                <w:rFonts w:cs="Times New Roman"/>
                <w:lang w:val="en-US"/>
              </w:rPr>
            </w:pPr>
          </w:p>
        </w:tc>
        <w:tc>
          <w:tcPr>
            <w:tcW w:w="2880" w:type="dxa"/>
          </w:tcPr>
          <w:p w14:paraId="2A401DC7" w14:textId="00226FB2" w:rsidR="00D81AB6" w:rsidRPr="00EF7CEF" w:rsidRDefault="00D81AB6" w:rsidP="006B7780">
            <w:pPr>
              <w:spacing w:line="240" w:lineRule="atLeast"/>
              <w:ind w:left="-117" w:right="-112"/>
              <w:jc w:val="center"/>
              <w:rPr>
                <w:rFonts w:cs="Times New Roman"/>
              </w:rPr>
            </w:pPr>
            <w:r w:rsidRPr="00EF7CEF">
              <w:rPr>
                <w:rFonts w:cs="Times New Roman"/>
                <w:b/>
                <w:bCs/>
              </w:rPr>
              <w:t>Financial statements in</w:t>
            </w:r>
            <w:r w:rsidR="00F53F76" w:rsidRPr="00EF7CEF">
              <w:rPr>
                <w:rFonts w:cs="Times New Roman"/>
                <w:b/>
                <w:bCs/>
              </w:rPr>
              <w:t xml:space="preserve"> which</w:t>
            </w:r>
          </w:p>
        </w:tc>
      </w:tr>
      <w:tr w:rsidR="00D81AB6" w:rsidRPr="00E03BE3" w14:paraId="3BC3F0CE" w14:textId="77777777" w:rsidTr="0007626E">
        <w:trPr>
          <w:tblHeader/>
        </w:trPr>
        <w:tc>
          <w:tcPr>
            <w:tcW w:w="6300" w:type="dxa"/>
          </w:tcPr>
          <w:p w14:paraId="700E96BC" w14:textId="77777777" w:rsidR="00D81AB6" w:rsidRPr="00EF7CEF" w:rsidRDefault="00D81AB6" w:rsidP="006B7780">
            <w:pPr>
              <w:tabs>
                <w:tab w:val="left" w:pos="540"/>
                <w:tab w:val="left" w:pos="1170"/>
              </w:tabs>
              <w:spacing w:line="240" w:lineRule="atLeast"/>
              <w:ind w:left="540" w:right="29"/>
              <w:jc w:val="both"/>
              <w:rPr>
                <w:rFonts w:cs="Times New Roman"/>
                <w:lang w:val="en-US"/>
              </w:rPr>
            </w:pPr>
          </w:p>
        </w:tc>
        <w:tc>
          <w:tcPr>
            <w:tcW w:w="2880" w:type="dxa"/>
          </w:tcPr>
          <w:p w14:paraId="7AB98F86" w14:textId="76B02D07" w:rsidR="00D81AB6" w:rsidRPr="00EF7CEF" w:rsidRDefault="00D81AB6" w:rsidP="006B7780">
            <w:pPr>
              <w:spacing w:line="240" w:lineRule="atLeast"/>
              <w:ind w:left="-117" w:right="-112"/>
              <w:jc w:val="center"/>
              <w:rPr>
                <w:rFonts w:cs="Times New Roman"/>
                <w:b/>
                <w:bCs/>
              </w:rPr>
            </w:pPr>
            <w:r w:rsidRPr="00EF7CEF">
              <w:rPr>
                <w:rFonts w:cs="Times New Roman"/>
                <w:b/>
                <w:bCs/>
              </w:rPr>
              <w:t>the equity method</w:t>
            </w:r>
            <w:r w:rsidR="0018571E" w:rsidRPr="00EF7CEF">
              <w:rPr>
                <w:rFonts w:cs="Times New Roman"/>
                <w:b/>
                <w:bCs/>
              </w:rPr>
              <w:t xml:space="preserve"> is applied/</w:t>
            </w:r>
          </w:p>
        </w:tc>
      </w:tr>
      <w:tr w:rsidR="00D81AB6" w:rsidRPr="00EF7CEF" w14:paraId="2C3880BA" w14:textId="77777777" w:rsidTr="0007626E">
        <w:trPr>
          <w:tblHeader/>
        </w:trPr>
        <w:tc>
          <w:tcPr>
            <w:tcW w:w="6300" w:type="dxa"/>
          </w:tcPr>
          <w:p w14:paraId="7193DEC1" w14:textId="5A1FCD9A" w:rsidR="00D81AB6" w:rsidRPr="00397A42" w:rsidRDefault="009A4B04" w:rsidP="009A4B04">
            <w:pPr>
              <w:tabs>
                <w:tab w:val="left" w:pos="1170"/>
              </w:tabs>
              <w:spacing w:line="240" w:lineRule="atLeast"/>
              <w:ind w:left="-18" w:right="29"/>
              <w:jc w:val="both"/>
              <w:rPr>
                <w:rFonts w:cs="Times New Roman"/>
                <w:b/>
                <w:bCs/>
                <w:i/>
                <w:iCs/>
                <w:lang w:val="en-US"/>
              </w:rPr>
            </w:pPr>
            <w:r w:rsidRPr="009A4B04">
              <w:rPr>
                <w:rFonts w:cs="Times New Roman"/>
                <w:b/>
                <w:bCs/>
                <w:i/>
                <w:iCs/>
                <w:lang w:val="en-US"/>
              </w:rPr>
              <w:t>At 30 June 202</w:t>
            </w:r>
            <w:r>
              <w:rPr>
                <w:rFonts w:cs="Times New Roman"/>
                <w:b/>
                <w:bCs/>
                <w:i/>
                <w:iCs/>
                <w:lang w:val="en-US"/>
              </w:rPr>
              <w:t>6</w:t>
            </w:r>
          </w:p>
        </w:tc>
        <w:tc>
          <w:tcPr>
            <w:tcW w:w="2880" w:type="dxa"/>
          </w:tcPr>
          <w:p w14:paraId="50D5916A" w14:textId="41B15548" w:rsidR="00D81AB6" w:rsidRPr="00EF7CEF" w:rsidRDefault="0018571E" w:rsidP="006B7780">
            <w:pPr>
              <w:tabs>
                <w:tab w:val="decimal" w:pos="1314"/>
              </w:tabs>
              <w:spacing w:line="240" w:lineRule="atLeast"/>
              <w:ind w:left="-117" w:right="-112"/>
              <w:jc w:val="center"/>
              <w:rPr>
                <w:rFonts w:cs="Times New Roman"/>
                <w:lang w:val="en-US"/>
              </w:rPr>
            </w:pPr>
            <w:r w:rsidRPr="00EF7CEF">
              <w:rPr>
                <w:rFonts w:cs="Times New Roman"/>
                <w:b/>
                <w:bCs/>
              </w:rPr>
              <w:t>Separate</w:t>
            </w:r>
            <w:r w:rsidR="00D81AB6" w:rsidRPr="00EF7CEF">
              <w:rPr>
                <w:rFonts w:cs="Times New Roman"/>
                <w:b/>
                <w:bCs/>
              </w:rPr>
              <w:t xml:space="preserve"> financial statements</w:t>
            </w:r>
          </w:p>
        </w:tc>
      </w:tr>
      <w:tr w:rsidR="00D81AB6" w:rsidRPr="00EF7CEF" w14:paraId="4AF1919A" w14:textId="77777777" w:rsidTr="0007626E">
        <w:trPr>
          <w:tblHeader/>
        </w:trPr>
        <w:tc>
          <w:tcPr>
            <w:tcW w:w="6300" w:type="dxa"/>
          </w:tcPr>
          <w:p w14:paraId="0EAF24A8" w14:textId="0A8EDB3F" w:rsidR="00D81AB6" w:rsidRPr="00397A42" w:rsidRDefault="004F2AF4" w:rsidP="004F2AF4">
            <w:pPr>
              <w:tabs>
                <w:tab w:val="left" w:pos="4363"/>
              </w:tabs>
              <w:spacing w:line="240" w:lineRule="atLeast"/>
              <w:ind w:left="-18" w:right="29"/>
              <w:jc w:val="both"/>
              <w:rPr>
                <w:b/>
                <w:bCs/>
                <w:i/>
                <w:iCs/>
                <w:lang w:val="en-US"/>
              </w:rPr>
            </w:pPr>
            <w:r>
              <w:rPr>
                <w:b/>
                <w:bCs/>
                <w:i/>
                <w:iCs/>
                <w:lang w:val="en-US"/>
              </w:rPr>
              <w:tab/>
            </w:r>
          </w:p>
        </w:tc>
        <w:tc>
          <w:tcPr>
            <w:tcW w:w="2880" w:type="dxa"/>
          </w:tcPr>
          <w:p w14:paraId="701E06A3" w14:textId="77777777" w:rsidR="00D81AB6" w:rsidRPr="00EF7CEF" w:rsidRDefault="00D81AB6" w:rsidP="006B7780">
            <w:pPr>
              <w:spacing w:line="240" w:lineRule="atLeast"/>
              <w:ind w:left="-117" w:right="-112"/>
              <w:jc w:val="center"/>
              <w:rPr>
                <w:rFonts w:cs="Times New Roman"/>
                <w:i/>
                <w:iCs/>
                <w:lang w:val="en-US"/>
              </w:rPr>
            </w:pPr>
            <w:r w:rsidRPr="00EF7CEF">
              <w:rPr>
                <w:rFonts w:cs="Times New Roman"/>
                <w:i/>
                <w:iCs/>
                <w:lang w:val="en-US"/>
              </w:rPr>
              <w:t>(in thousand Baht)</w:t>
            </w:r>
          </w:p>
        </w:tc>
      </w:tr>
      <w:tr w:rsidR="00397A42" w:rsidRPr="00EF7CEF" w14:paraId="5012F014" w14:textId="77777777" w:rsidTr="0007626E">
        <w:trPr>
          <w:trHeight w:hRule="exact" w:val="272"/>
        </w:trPr>
        <w:tc>
          <w:tcPr>
            <w:tcW w:w="6300" w:type="dxa"/>
          </w:tcPr>
          <w:p w14:paraId="27B80D20" w14:textId="246837DB" w:rsidR="00397A42" w:rsidRPr="00EF7CEF" w:rsidRDefault="00397A42" w:rsidP="006B7780">
            <w:pPr>
              <w:tabs>
                <w:tab w:val="left" w:pos="1170"/>
              </w:tabs>
              <w:spacing w:line="240" w:lineRule="atLeast"/>
              <w:rPr>
                <w:rFonts w:cs="Times New Roman"/>
                <w:b/>
                <w:bCs/>
                <w:i/>
                <w:iCs/>
              </w:rPr>
            </w:pPr>
            <w:r w:rsidRPr="00EF7CEF">
              <w:rPr>
                <w:rFonts w:cs="Times New Roman"/>
                <w:b/>
                <w:bCs/>
                <w:i/>
                <w:iCs/>
              </w:rPr>
              <w:t xml:space="preserve">Capital </w:t>
            </w:r>
            <w:r w:rsidR="00D40A26">
              <w:rPr>
                <w:rFonts w:cs="Times New Roman"/>
                <w:b/>
                <w:bCs/>
                <w:i/>
                <w:iCs/>
              </w:rPr>
              <w:t>c</w:t>
            </w:r>
            <w:r w:rsidRPr="00EF7CEF">
              <w:rPr>
                <w:rFonts w:cs="Times New Roman"/>
                <w:b/>
                <w:bCs/>
                <w:i/>
                <w:iCs/>
              </w:rPr>
              <w:t>ommitment</w:t>
            </w:r>
            <w:r w:rsidR="00376535">
              <w:rPr>
                <w:rFonts w:cs="Times New Roman"/>
                <w:b/>
                <w:bCs/>
                <w:i/>
                <w:iCs/>
              </w:rPr>
              <w:t>s</w:t>
            </w:r>
          </w:p>
        </w:tc>
        <w:tc>
          <w:tcPr>
            <w:tcW w:w="2880" w:type="dxa"/>
          </w:tcPr>
          <w:p w14:paraId="5ADC4A15" w14:textId="77777777" w:rsidR="00397A42" w:rsidRPr="00EF7CEF" w:rsidRDefault="00397A42" w:rsidP="006B7780">
            <w:pPr>
              <w:tabs>
                <w:tab w:val="decimal" w:pos="1404"/>
              </w:tabs>
              <w:spacing w:line="240" w:lineRule="atLeast"/>
              <w:ind w:right="-108"/>
              <w:jc w:val="both"/>
              <w:rPr>
                <w:rFonts w:cs="Times New Roman"/>
                <w:lang w:val="en-US"/>
              </w:rPr>
            </w:pPr>
          </w:p>
        </w:tc>
      </w:tr>
      <w:tr w:rsidR="0007626E" w:rsidRPr="00EF7CEF" w14:paraId="0619C0AE" w14:textId="77777777" w:rsidTr="000B5C3B">
        <w:trPr>
          <w:trHeight w:hRule="exact" w:val="272"/>
        </w:trPr>
        <w:tc>
          <w:tcPr>
            <w:tcW w:w="6300" w:type="dxa"/>
          </w:tcPr>
          <w:p w14:paraId="5FC81EEE" w14:textId="3D70C2A1" w:rsidR="0007626E" w:rsidRPr="0007626E" w:rsidRDefault="0007626E" w:rsidP="006B7780">
            <w:pPr>
              <w:tabs>
                <w:tab w:val="left" w:pos="1170"/>
              </w:tabs>
              <w:spacing w:line="240" w:lineRule="atLeast"/>
              <w:rPr>
                <w:rFonts w:cs="Times New Roman"/>
              </w:rPr>
            </w:pPr>
            <w:r w:rsidRPr="0007626E">
              <w:rPr>
                <w:rFonts w:cs="Times New Roman"/>
              </w:rPr>
              <w:t xml:space="preserve">Building and </w:t>
            </w:r>
            <w:r w:rsidR="000B5C3B">
              <w:rPr>
                <w:rFonts w:cs="Times New Roman"/>
              </w:rPr>
              <w:t>building improvements</w:t>
            </w:r>
          </w:p>
        </w:tc>
        <w:tc>
          <w:tcPr>
            <w:tcW w:w="2880" w:type="dxa"/>
          </w:tcPr>
          <w:p w14:paraId="1B577B16" w14:textId="75261258" w:rsidR="0007626E" w:rsidRPr="0007626E" w:rsidRDefault="0007626E" w:rsidP="0007626E">
            <w:pPr>
              <w:tabs>
                <w:tab w:val="left" w:pos="2230"/>
              </w:tabs>
              <w:spacing w:line="240" w:lineRule="auto"/>
              <w:ind w:left="160" w:right="160"/>
              <w:jc w:val="right"/>
              <w:rPr>
                <w:rFonts w:cs="Times New Roman"/>
              </w:rPr>
            </w:pPr>
            <w:r w:rsidRPr="0007626E">
              <w:rPr>
                <w:rFonts w:cs="Times New Roman"/>
                <w:cs/>
              </w:rPr>
              <w:t>2</w:t>
            </w:r>
            <w:r w:rsidRPr="0007626E">
              <w:rPr>
                <w:rFonts w:cs="Times New Roman"/>
              </w:rPr>
              <w:t>,</w:t>
            </w:r>
            <w:r w:rsidRPr="0007626E">
              <w:rPr>
                <w:rFonts w:cs="Times New Roman"/>
                <w:cs/>
              </w:rPr>
              <w:t>344</w:t>
            </w:r>
          </w:p>
        </w:tc>
      </w:tr>
      <w:tr w:rsidR="000B5C3B" w:rsidRPr="00EF7CEF" w14:paraId="099D5937" w14:textId="77777777" w:rsidTr="000B5C3B">
        <w:trPr>
          <w:trHeight w:hRule="exact" w:val="272"/>
        </w:trPr>
        <w:tc>
          <w:tcPr>
            <w:tcW w:w="6300" w:type="dxa"/>
          </w:tcPr>
          <w:p w14:paraId="5583E37D" w14:textId="77777777" w:rsidR="000B5C3B" w:rsidRPr="00EF7CEF" w:rsidRDefault="000B5C3B" w:rsidP="00853FF6">
            <w:pPr>
              <w:tabs>
                <w:tab w:val="left" w:pos="1170"/>
              </w:tabs>
              <w:spacing w:line="240" w:lineRule="atLeast"/>
              <w:rPr>
                <w:rFonts w:cs="Times New Roman"/>
                <w:b/>
                <w:bCs/>
                <w:i/>
                <w:iCs/>
              </w:rPr>
            </w:pPr>
            <w:r>
              <w:rPr>
                <w:rFonts w:cs="Times New Roman"/>
              </w:rPr>
              <w:t>Machinery</w:t>
            </w:r>
            <w:r w:rsidRPr="00DF4A9E">
              <w:rPr>
                <w:rFonts w:cs="Times New Roman"/>
              </w:rPr>
              <w:t xml:space="preserve"> and equipment</w:t>
            </w:r>
          </w:p>
        </w:tc>
        <w:tc>
          <w:tcPr>
            <w:tcW w:w="2880" w:type="dxa"/>
          </w:tcPr>
          <w:p w14:paraId="3FBB2593" w14:textId="77777777" w:rsidR="000B5C3B" w:rsidRPr="0007626E" w:rsidRDefault="000B5C3B" w:rsidP="00853FF6">
            <w:pPr>
              <w:tabs>
                <w:tab w:val="left" w:pos="2230"/>
              </w:tabs>
              <w:spacing w:line="240" w:lineRule="auto"/>
              <w:ind w:left="160" w:right="160"/>
              <w:jc w:val="right"/>
              <w:rPr>
                <w:rFonts w:cs="Times New Roman"/>
              </w:rPr>
            </w:pPr>
            <w:r w:rsidRPr="0007626E">
              <w:rPr>
                <w:rFonts w:cs="Times New Roman"/>
                <w:cs/>
              </w:rPr>
              <w:t>4</w:t>
            </w:r>
            <w:r w:rsidRPr="0007626E">
              <w:rPr>
                <w:rFonts w:cs="Times New Roman"/>
              </w:rPr>
              <w:t>,</w:t>
            </w:r>
            <w:r w:rsidRPr="0007626E">
              <w:rPr>
                <w:rFonts w:cs="Times New Roman"/>
                <w:cs/>
              </w:rPr>
              <w:t>294</w:t>
            </w:r>
          </w:p>
        </w:tc>
      </w:tr>
      <w:tr w:rsidR="0007626E" w:rsidRPr="00EF7CEF" w14:paraId="5AA546A0" w14:textId="77777777" w:rsidTr="000B5C3B">
        <w:trPr>
          <w:trHeight w:hRule="exact" w:val="272"/>
        </w:trPr>
        <w:tc>
          <w:tcPr>
            <w:tcW w:w="6300" w:type="dxa"/>
          </w:tcPr>
          <w:p w14:paraId="6D72254B" w14:textId="7B03A1A1" w:rsidR="0007626E" w:rsidRPr="0007626E" w:rsidRDefault="0007626E" w:rsidP="006B7780">
            <w:pPr>
              <w:tabs>
                <w:tab w:val="left" w:pos="1170"/>
              </w:tabs>
              <w:spacing w:line="240" w:lineRule="atLeast"/>
              <w:rPr>
                <w:rFonts w:cs="Times New Roman"/>
              </w:rPr>
            </w:pPr>
            <w:r w:rsidRPr="0007626E">
              <w:rPr>
                <w:rFonts w:cs="Times New Roman"/>
              </w:rPr>
              <w:t>Vehicle</w:t>
            </w:r>
            <w:r w:rsidR="00376535">
              <w:rPr>
                <w:rFonts w:cs="Times New Roman"/>
              </w:rPr>
              <w:t>s</w:t>
            </w:r>
          </w:p>
        </w:tc>
        <w:tc>
          <w:tcPr>
            <w:tcW w:w="2880" w:type="dxa"/>
          </w:tcPr>
          <w:p w14:paraId="4F0DACA6" w14:textId="2271B5B8" w:rsidR="0007626E" w:rsidRPr="0007626E" w:rsidRDefault="0007626E" w:rsidP="0007626E">
            <w:pPr>
              <w:tabs>
                <w:tab w:val="left" w:pos="2230"/>
              </w:tabs>
              <w:spacing w:line="240" w:lineRule="auto"/>
              <w:ind w:left="160" w:right="160"/>
              <w:jc w:val="right"/>
              <w:rPr>
                <w:rFonts w:cs="Times New Roman"/>
              </w:rPr>
            </w:pPr>
            <w:r w:rsidRPr="0007626E">
              <w:rPr>
                <w:rFonts w:cs="Times New Roman"/>
                <w:cs/>
              </w:rPr>
              <w:t>10</w:t>
            </w:r>
            <w:r w:rsidRPr="0007626E">
              <w:rPr>
                <w:rFonts w:cs="Times New Roman"/>
              </w:rPr>
              <w:t>,</w:t>
            </w:r>
            <w:r w:rsidRPr="0007626E">
              <w:rPr>
                <w:rFonts w:cs="Times New Roman"/>
                <w:cs/>
              </w:rPr>
              <w:t>638</w:t>
            </w:r>
          </w:p>
        </w:tc>
      </w:tr>
      <w:tr w:rsidR="003D7FDA" w:rsidRPr="00EF7CEF" w14:paraId="27072868" w14:textId="77777777" w:rsidTr="0007626E">
        <w:trPr>
          <w:trHeight w:val="288"/>
        </w:trPr>
        <w:tc>
          <w:tcPr>
            <w:tcW w:w="6300" w:type="dxa"/>
          </w:tcPr>
          <w:p w14:paraId="1D47F929" w14:textId="3B20F77F" w:rsidR="003D7FDA" w:rsidRPr="00DF718A" w:rsidRDefault="0007626E" w:rsidP="003D7FDA">
            <w:pPr>
              <w:tabs>
                <w:tab w:val="left" w:pos="1170"/>
              </w:tabs>
              <w:spacing w:line="240" w:lineRule="atLeast"/>
              <w:rPr>
                <w:rFonts w:cs="Times New Roman"/>
                <w:b/>
                <w:bCs/>
                <w:i/>
                <w:iCs/>
              </w:rPr>
            </w:pPr>
            <w:r w:rsidRPr="003A6206">
              <w:rPr>
                <w:b/>
                <w:bCs/>
                <w:szCs w:val="28"/>
                <w:lang w:val="en-US"/>
              </w:rPr>
              <w:t>Total</w:t>
            </w:r>
          </w:p>
        </w:tc>
        <w:tc>
          <w:tcPr>
            <w:tcW w:w="2880" w:type="dxa"/>
            <w:tcBorders>
              <w:top w:val="single" w:sz="4" w:space="0" w:color="auto"/>
              <w:bottom w:val="single" w:sz="4" w:space="0" w:color="auto"/>
            </w:tcBorders>
          </w:tcPr>
          <w:p w14:paraId="6D2E5F33" w14:textId="6D708FA3" w:rsidR="003D7FDA" w:rsidRPr="0007626E" w:rsidRDefault="0007626E" w:rsidP="0007626E">
            <w:pPr>
              <w:tabs>
                <w:tab w:val="left" w:pos="2230"/>
              </w:tabs>
              <w:spacing w:line="240" w:lineRule="auto"/>
              <w:ind w:left="160" w:right="160"/>
              <w:jc w:val="right"/>
              <w:rPr>
                <w:rFonts w:cs="Times New Roman"/>
                <w:b/>
                <w:bCs/>
                <w:cs/>
              </w:rPr>
            </w:pPr>
            <w:r w:rsidRPr="0007626E">
              <w:rPr>
                <w:rFonts w:cs="Times New Roman"/>
                <w:b/>
                <w:bCs/>
                <w:cs/>
              </w:rPr>
              <w:t>17</w:t>
            </w:r>
            <w:r w:rsidRPr="0007626E">
              <w:rPr>
                <w:rFonts w:cs="Times New Roman"/>
                <w:b/>
                <w:bCs/>
              </w:rPr>
              <w:t>,</w:t>
            </w:r>
            <w:r w:rsidRPr="0007626E">
              <w:rPr>
                <w:rFonts w:cs="Times New Roman"/>
                <w:b/>
                <w:bCs/>
                <w:cs/>
              </w:rPr>
              <w:t>276</w:t>
            </w:r>
          </w:p>
        </w:tc>
      </w:tr>
      <w:tr w:rsidR="003D7FDA" w:rsidRPr="00EF7CEF" w14:paraId="088D33EB" w14:textId="77777777" w:rsidTr="0007626E">
        <w:trPr>
          <w:trHeight w:val="233"/>
        </w:trPr>
        <w:tc>
          <w:tcPr>
            <w:tcW w:w="6300" w:type="dxa"/>
          </w:tcPr>
          <w:p w14:paraId="7FB8BB16" w14:textId="77777777" w:rsidR="003D7FDA" w:rsidRPr="00EF7CEF" w:rsidRDefault="003D7FDA" w:rsidP="003D7FDA">
            <w:pPr>
              <w:tabs>
                <w:tab w:val="left" w:pos="1170"/>
              </w:tabs>
              <w:spacing w:line="240" w:lineRule="atLeast"/>
              <w:rPr>
                <w:rFonts w:cs="Times New Roman"/>
                <w:b/>
                <w:bCs/>
                <w:i/>
                <w:iCs/>
              </w:rPr>
            </w:pPr>
          </w:p>
        </w:tc>
        <w:tc>
          <w:tcPr>
            <w:tcW w:w="2880" w:type="dxa"/>
            <w:tcBorders>
              <w:top w:val="double" w:sz="4" w:space="0" w:color="auto"/>
            </w:tcBorders>
          </w:tcPr>
          <w:p w14:paraId="6CEE2EFB" w14:textId="77777777" w:rsidR="003D7FDA" w:rsidRPr="0007626E" w:rsidRDefault="003D7FDA" w:rsidP="0007626E">
            <w:pPr>
              <w:tabs>
                <w:tab w:val="left" w:pos="2230"/>
              </w:tabs>
              <w:spacing w:line="240" w:lineRule="auto"/>
              <w:ind w:left="160" w:right="160"/>
              <w:jc w:val="right"/>
              <w:rPr>
                <w:rFonts w:cs="Times New Roman"/>
              </w:rPr>
            </w:pPr>
          </w:p>
        </w:tc>
      </w:tr>
      <w:tr w:rsidR="003D7FDA" w:rsidRPr="00EF7CEF" w14:paraId="196A5C68" w14:textId="77777777" w:rsidTr="0007626E">
        <w:trPr>
          <w:trHeight w:val="233"/>
        </w:trPr>
        <w:tc>
          <w:tcPr>
            <w:tcW w:w="6300" w:type="dxa"/>
          </w:tcPr>
          <w:p w14:paraId="559C614C" w14:textId="0D15E893" w:rsidR="003D7FDA" w:rsidRPr="004F08C5" w:rsidRDefault="003D7FDA" w:rsidP="003D7FDA">
            <w:pPr>
              <w:tabs>
                <w:tab w:val="left" w:pos="1170"/>
              </w:tabs>
              <w:spacing w:line="240" w:lineRule="atLeast"/>
              <w:rPr>
                <w:rFonts w:cs="Times New Roman"/>
                <w:b/>
                <w:bCs/>
                <w:i/>
                <w:iCs/>
                <w:lang w:val="en-US"/>
              </w:rPr>
            </w:pPr>
            <w:r w:rsidRPr="00EF7CEF">
              <w:rPr>
                <w:rFonts w:cs="Times New Roman"/>
                <w:b/>
                <w:bCs/>
                <w:i/>
                <w:iCs/>
              </w:rPr>
              <w:t xml:space="preserve">Other </w:t>
            </w:r>
            <w:r>
              <w:rPr>
                <w:rFonts w:cs="Times New Roman"/>
                <w:b/>
                <w:bCs/>
                <w:i/>
                <w:iCs/>
              </w:rPr>
              <w:t>c</w:t>
            </w:r>
            <w:r w:rsidRPr="00EF7CEF">
              <w:rPr>
                <w:rFonts w:cs="Times New Roman"/>
                <w:b/>
                <w:bCs/>
                <w:i/>
                <w:iCs/>
              </w:rPr>
              <w:t>ommitment</w:t>
            </w:r>
            <w:r>
              <w:rPr>
                <w:rFonts w:cs="Times New Roman"/>
                <w:b/>
                <w:bCs/>
                <w:i/>
                <w:iCs/>
                <w:lang w:val="en-US"/>
              </w:rPr>
              <w:t>s</w:t>
            </w:r>
          </w:p>
        </w:tc>
        <w:tc>
          <w:tcPr>
            <w:tcW w:w="2880" w:type="dxa"/>
          </w:tcPr>
          <w:p w14:paraId="6B4D8EC0" w14:textId="1EC24614" w:rsidR="003D7FDA" w:rsidRPr="0007626E" w:rsidRDefault="003D7FDA" w:rsidP="0007626E">
            <w:pPr>
              <w:tabs>
                <w:tab w:val="left" w:pos="2230"/>
              </w:tabs>
              <w:spacing w:line="240" w:lineRule="auto"/>
              <w:ind w:left="160" w:right="160"/>
              <w:jc w:val="right"/>
              <w:rPr>
                <w:rFonts w:cs="Times New Roman"/>
              </w:rPr>
            </w:pPr>
          </w:p>
        </w:tc>
      </w:tr>
      <w:tr w:rsidR="003A6206" w:rsidRPr="00EF7CEF" w14:paraId="64FC3593" w14:textId="77777777" w:rsidTr="0007626E">
        <w:trPr>
          <w:trHeight w:val="233"/>
        </w:trPr>
        <w:tc>
          <w:tcPr>
            <w:tcW w:w="6300" w:type="dxa"/>
          </w:tcPr>
          <w:p w14:paraId="4151D32A" w14:textId="1EEF8FCF" w:rsidR="003A6206" w:rsidRPr="003A6206" w:rsidRDefault="0005045A" w:rsidP="003D7FDA">
            <w:pPr>
              <w:tabs>
                <w:tab w:val="left" w:pos="1170"/>
              </w:tabs>
              <w:spacing w:line="240" w:lineRule="atLeast"/>
              <w:rPr>
                <w:rFonts w:cs="Times New Roman"/>
              </w:rPr>
            </w:pPr>
            <w:r w:rsidRPr="0005045A">
              <w:rPr>
                <w:rFonts w:cs="Times New Roman"/>
              </w:rPr>
              <w:t>Purchase orders for raw materials</w:t>
            </w:r>
          </w:p>
        </w:tc>
        <w:tc>
          <w:tcPr>
            <w:tcW w:w="2880" w:type="dxa"/>
          </w:tcPr>
          <w:p w14:paraId="7B1EBB16" w14:textId="5F2384EC" w:rsidR="003A6206" w:rsidRPr="007B31C4" w:rsidRDefault="0007626E" w:rsidP="0007626E">
            <w:pPr>
              <w:tabs>
                <w:tab w:val="left" w:pos="2230"/>
              </w:tabs>
              <w:spacing w:line="240" w:lineRule="auto"/>
              <w:ind w:left="160" w:right="160"/>
              <w:jc w:val="right"/>
              <w:rPr>
                <w:rFonts w:cs="Times New Roman"/>
              </w:rPr>
            </w:pPr>
            <w:r w:rsidRPr="0007626E">
              <w:rPr>
                <w:rFonts w:cs="Times New Roman"/>
                <w:cs/>
              </w:rPr>
              <w:t>87</w:t>
            </w:r>
            <w:r w:rsidRPr="0007626E">
              <w:rPr>
                <w:rFonts w:cs="Times New Roman"/>
              </w:rPr>
              <w:t>,</w:t>
            </w:r>
            <w:r w:rsidRPr="0007626E">
              <w:rPr>
                <w:rFonts w:cs="Times New Roman"/>
                <w:cs/>
              </w:rPr>
              <w:t>300</w:t>
            </w:r>
          </w:p>
        </w:tc>
      </w:tr>
      <w:tr w:rsidR="003A6206" w:rsidRPr="00EF7CEF" w14:paraId="4E5DE04F" w14:textId="77777777" w:rsidTr="0007626E">
        <w:trPr>
          <w:trHeight w:val="233"/>
        </w:trPr>
        <w:tc>
          <w:tcPr>
            <w:tcW w:w="6300" w:type="dxa"/>
          </w:tcPr>
          <w:p w14:paraId="0833F45F" w14:textId="164DCD47" w:rsidR="003A6206" w:rsidRPr="003A6206" w:rsidRDefault="003A6206" w:rsidP="003D7FDA">
            <w:pPr>
              <w:tabs>
                <w:tab w:val="left" w:pos="1170"/>
              </w:tabs>
              <w:spacing w:line="240" w:lineRule="atLeast"/>
              <w:rPr>
                <w:rFonts w:cs="Times New Roman"/>
              </w:rPr>
            </w:pPr>
            <w:r w:rsidRPr="00EF7CEF">
              <w:rPr>
                <w:rFonts w:cs="Times New Roman"/>
                <w:lang w:val="en-US"/>
              </w:rPr>
              <w:t>Bank guarantees</w:t>
            </w:r>
          </w:p>
        </w:tc>
        <w:tc>
          <w:tcPr>
            <w:tcW w:w="2880" w:type="dxa"/>
            <w:tcBorders>
              <w:bottom w:val="single" w:sz="4" w:space="0" w:color="auto"/>
            </w:tcBorders>
          </w:tcPr>
          <w:p w14:paraId="4C32A7D8" w14:textId="100E91F9" w:rsidR="003A6206" w:rsidRPr="007B31C4" w:rsidRDefault="0007626E" w:rsidP="0007626E">
            <w:pPr>
              <w:tabs>
                <w:tab w:val="left" w:pos="2230"/>
              </w:tabs>
              <w:spacing w:line="240" w:lineRule="auto"/>
              <w:ind w:left="160" w:right="160"/>
              <w:jc w:val="right"/>
              <w:rPr>
                <w:rFonts w:cs="Times New Roman"/>
              </w:rPr>
            </w:pPr>
            <w:r w:rsidRPr="0007626E">
              <w:rPr>
                <w:rFonts w:cs="Times New Roman"/>
                <w:cs/>
              </w:rPr>
              <w:t>4</w:t>
            </w:r>
            <w:r w:rsidRPr="0007626E">
              <w:rPr>
                <w:rFonts w:cs="Times New Roman"/>
              </w:rPr>
              <w:t>,</w:t>
            </w:r>
            <w:r w:rsidRPr="0007626E">
              <w:rPr>
                <w:rFonts w:cs="Times New Roman"/>
                <w:cs/>
              </w:rPr>
              <w:t>593</w:t>
            </w:r>
          </w:p>
        </w:tc>
      </w:tr>
      <w:tr w:rsidR="003D7FDA" w:rsidRPr="00EF7CEF" w14:paraId="58A95166" w14:textId="77777777" w:rsidTr="0007626E">
        <w:trPr>
          <w:trHeight w:val="216"/>
        </w:trPr>
        <w:tc>
          <w:tcPr>
            <w:tcW w:w="6300" w:type="dxa"/>
          </w:tcPr>
          <w:p w14:paraId="3101D217" w14:textId="09AE0A6A" w:rsidR="003D7FDA" w:rsidRPr="003A6206" w:rsidRDefault="003A6206" w:rsidP="003D7FDA">
            <w:pPr>
              <w:tabs>
                <w:tab w:val="left" w:pos="1170"/>
              </w:tabs>
              <w:spacing w:line="240" w:lineRule="atLeast"/>
              <w:rPr>
                <w:b/>
                <w:bCs/>
                <w:szCs w:val="28"/>
              </w:rPr>
            </w:pPr>
            <w:r w:rsidRPr="003A6206">
              <w:rPr>
                <w:b/>
                <w:bCs/>
                <w:szCs w:val="28"/>
                <w:lang w:val="en-US"/>
              </w:rPr>
              <w:t>Total</w:t>
            </w:r>
          </w:p>
        </w:tc>
        <w:tc>
          <w:tcPr>
            <w:tcW w:w="2880" w:type="dxa"/>
            <w:tcBorders>
              <w:top w:val="single" w:sz="4" w:space="0" w:color="auto"/>
              <w:bottom w:val="double" w:sz="4" w:space="0" w:color="auto"/>
            </w:tcBorders>
          </w:tcPr>
          <w:p w14:paraId="2DE58197" w14:textId="500F5DDD" w:rsidR="003D7FDA" w:rsidRPr="0007626E" w:rsidRDefault="0007626E" w:rsidP="0007626E">
            <w:pPr>
              <w:tabs>
                <w:tab w:val="left" w:pos="2230"/>
              </w:tabs>
              <w:spacing w:line="240" w:lineRule="auto"/>
              <w:ind w:left="160" w:right="160"/>
              <w:jc w:val="right"/>
              <w:rPr>
                <w:rFonts w:cs="Times New Roman"/>
                <w:b/>
                <w:bCs/>
              </w:rPr>
            </w:pPr>
            <w:r w:rsidRPr="0007626E">
              <w:rPr>
                <w:rFonts w:cs="Times New Roman"/>
                <w:b/>
                <w:bCs/>
                <w:cs/>
              </w:rPr>
              <w:t>91</w:t>
            </w:r>
            <w:r w:rsidRPr="0007626E">
              <w:rPr>
                <w:rFonts w:cs="Times New Roman"/>
                <w:b/>
                <w:bCs/>
              </w:rPr>
              <w:t>,</w:t>
            </w:r>
            <w:r w:rsidRPr="0007626E">
              <w:rPr>
                <w:rFonts w:cs="Times New Roman"/>
                <w:b/>
                <w:bCs/>
                <w:cs/>
              </w:rPr>
              <w:t>893</w:t>
            </w:r>
          </w:p>
        </w:tc>
      </w:tr>
    </w:tbl>
    <w:p w14:paraId="3E4C25C4" w14:textId="77777777" w:rsidR="00E97513" w:rsidRPr="00E97513" w:rsidRDefault="00E97513" w:rsidP="00E97513">
      <w:pPr>
        <w:pStyle w:val="index"/>
        <w:numPr>
          <w:ilvl w:val="0"/>
          <w:numId w:val="0"/>
        </w:numPr>
        <w:tabs>
          <w:tab w:val="left" w:pos="540"/>
          <w:tab w:val="left" w:pos="1170"/>
        </w:tabs>
        <w:spacing w:line="246" w:lineRule="exact"/>
        <w:ind w:left="2952" w:right="18"/>
        <w:jc w:val="thaiDistribute"/>
        <w:rPr>
          <w:b/>
          <w:bCs/>
          <w:szCs w:val="22"/>
          <w:lang w:val="en-US"/>
        </w:rPr>
      </w:pPr>
    </w:p>
    <w:p w14:paraId="5177CA68" w14:textId="77777777" w:rsidR="00484205" w:rsidRDefault="00484205" w:rsidP="00484205">
      <w:pPr>
        <w:pStyle w:val="index"/>
        <w:numPr>
          <w:ilvl w:val="0"/>
          <w:numId w:val="0"/>
        </w:numPr>
        <w:tabs>
          <w:tab w:val="left" w:pos="540"/>
          <w:tab w:val="left" w:pos="1170"/>
        </w:tabs>
        <w:spacing w:line="246" w:lineRule="exact"/>
        <w:ind w:left="2952" w:right="18"/>
        <w:jc w:val="thaiDistribute"/>
        <w:rPr>
          <w:b/>
          <w:bCs/>
          <w:sz w:val="24"/>
          <w:szCs w:val="24"/>
          <w:lang w:val="en-US"/>
        </w:rPr>
      </w:pPr>
    </w:p>
    <w:p w14:paraId="4B19C750" w14:textId="77777777" w:rsidR="00484205" w:rsidRDefault="00484205" w:rsidP="00484205">
      <w:pPr>
        <w:pStyle w:val="index"/>
        <w:numPr>
          <w:ilvl w:val="0"/>
          <w:numId w:val="0"/>
        </w:numPr>
        <w:tabs>
          <w:tab w:val="left" w:pos="540"/>
          <w:tab w:val="left" w:pos="1170"/>
        </w:tabs>
        <w:spacing w:line="246" w:lineRule="exact"/>
        <w:ind w:left="2952" w:right="18"/>
        <w:jc w:val="thaiDistribute"/>
        <w:rPr>
          <w:b/>
          <w:bCs/>
          <w:sz w:val="24"/>
          <w:szCs w:val="24"/>
          <w:lang w:val="en-US"/>
        </w:rPr>
      </w:pPr>
    </w:p>
    <w:p w14:paraId="19B17D25" w14:textId="77777777" w:rsidR="00484205" w:rsidRDefault="00484205" w:rsidP="00484205">
      <w:pPr>
        <w:pStyle w:val="index"/>
        <w:numPr>
          <w:ilvl w:val="0"/>
          <w:numId w:val="0"/>
        </w:numPr>
        <w:tabs>
          <w:tab w:val="left" w:pos="540"/>
          <w:tab w:val="left" w:pos="1170"/>
        </w:tabs>
        <w:spacing w:line="246" w:lineRule="exact"/>
        <w:ind w:left="2952" w:right="18"/>
        <w:jc w:val="thaiDistribute"/>
        <w:rPr>
          <w:b/>
          <w:bCs/>
          <w:sz w:val="24"/>
          <w:szCs w:val="24"/>
          <w:lang w:val="en-US"/>
        </w:rPr>
      </w:pPr>
    </w:p>
    <w:p w14:paraId="22E74329" w14:textId="77777777" w:rsidR="00484205" w:rsidRDefault="00484205" w:rsidP="0007626E">
      <w:pPr>
        <w:pStyle w:val="index"/>
        <w:numPr>
          <w:ilvl w:val="0"/>
          <w:numId w:val="0"/>
        </w:numPr>
        <w:tabs>
          <w:tab w:val="left" w:pos="540"/>
          <w:tab w:val="left" w:pos="1170"/>
          <w:tab w:val="left" w:pos="9270"/>
        </w:tabs>
        <w:spacing w:line="246" w:lineRule="exact"/>
        <w:ind w:left="2952" w:right="18"/>
        <w:jc w:val="thaiDistribute"/>
        <w:rPr>
          <w:b/>
          <w:bCs/>
          <w:sz w:val="24"/>
          <w:szCs w:val="24"/>
          <w:lang w:val="en-US"/>
        </w:rPr>
      </w:pPr>
    </w:p>
    <w:p w14:paraId="56C12AF5" w14:textId="77777777" w:rsidR="004A3E0D" w:rsidRDefault="004A3E0D" w:rsidP="00484205">
      <w:pPr>
        <w:pStyle w:val="index"/>
        <w:numPr>
          <w:ilvl w:val="0"/>
          <w:numId w:val="0"/>
        </w:numPr>
        <w:tabs>
          <w:tab w:val="left" w:pos="540"/>
          <w:tab w:val="left" w:pos="1170"/>
        </w:tabs>
        <w:spacing w:line="246" w:lineRule="exact"/>
        <w:ind w:left="2952" w:right="18"/>
        <w:jc w:val="thaiDistribute"/>
        <w:rPr>
          <w:b/>
          <w:bCs/>
          <w:sz w:val="24"/>
          <w:szCs w:val="24"/>
          <w:lang w:val="en-US"/>
        </w:rPr>
      </w:pPr>
    </w:p>
    <w:p w14:paraId="20BAC621" w14:textId="77777777" w:rsidR="00484205" w:rsidRPr="0007626E" w:rsidRDefault="00484205" w:rsidP="0007626E">
      <w:pPr>
        <w:pStyle w:val="index"/>
        <w:numPr>
          <w:ilvl w:val="0"/>
          <w:numId w:val="0"/>
        </w:numPr>
        <w:tabs>
          <w:tab w:val="left" w:pos="540"/>
          <w:tab w:val="left" w:pos="1170"/>
        </w:tabs>
        <w:spacing w:line="246" w:lineRule="exact"/>
        <w:ind w:right="18"/>
        <w:jc w:val="thaiDistribute"/>
        <w:rPr>
          <w:rFonts w:cstheme="minorBidi"/>
          <w:b/>
          <w:bCs/>
          <w:sz w:val="24"/>
          <w:szCs w:val="30"/>
          <w:lang w:val="en-US" w:bidi="th-TH"/>
        </w:rPr>
      </w:pPr>
    </w:p>
    <w:p w14:paraId="506E048C" w14:textId="7E3EFCDE" w:rsidR="00FE0D96" w:rsidRPr="00FE0D96" w:rsidRDefault="00FE0D96" w:rsidP="00FE0D96">
      <w:pPr>
        <w:pStyle w:val="index"/>
        <w:numPr>
          <w:ilvl w:val="0"/>
          <w:numId w:val="21"/>
        </w:numPr>
        <w:tabs>
          <w:tab w:val="left" w:pos="540"/>
          <w:tab w:val="left" w:pos="1170"/>
        </w:tabs>
        <w:spacing w:line="246" w:lineRule="exact"/>
        <w:ind w:right="18" w:hanging="2952"/>
        <w:jc w:val="thaiDistribute"/>
        <w:rPr>
          <w:b/>
          <w:bCs/>
          <w:sz w:val="24"/>
          <w:szCs w:val="24"/>
          <w:lang w:val="en-US"/>
        </w:rPr>
      </w:pPr>
      <w:r w:rsidRPr="00FE0D96">
        <w:rPr>
          <w:b/>
          <w:bCs/>
          <w:sz w:val="24"/>
          <w:szCs w:val="24"/>
          <w:lang w:val="en-US"/>
        </w:rPr>
        <w:lastRenderedPageBreak/>
        <w:t>Thai Financial Reporting Standards (TFRS) not yet adopted</w:t>
      </w:r>
    </w:p>
    <w:p w14:paraId="629498ED" w14:textId="27B15D3B" w:rsidR="00F372DE" w:rsidRPr="00FE0D96" w:rsidRDefault="00F372DE" w:rsidP="00B3621E">
      <w:pPr>
        <w:pStyle w:val="index"/>
        <w:numPr>
          <w:ilvl w:val="0"/>
          <w:numId w:val="21"/>
        </w:numPr>
        <w:tabs>
          <w:tab w:val="left" w:pos="540"/>
          <w:tab w:val="left" w:pos="1170"/>
        </w:tabs>
        <w:spacing w:line="240" w:lineRule="atLeast"/>
        <w:ind w:left="547" w:right="-45" w:hanging="2952"/>
        <w:jc w:val="thaiDistribute"/>
      </w:pPr>
    </w:p>
    <w:p w14:paraId="35C8EC1F" w14:textId="0694E456" w:rsidR="00F372DE" w:rsidRDefault="00B83171" w:rsidP="00F372DE">
      <w:pPr>
        <w:spacing w:line="240" w:lineRule="atLeast"/>
        <w:ind w:left="547" w:right="-45"/>
        <w:jc w:val="thaiDistribute"/>
        <w:rPr>
          <w:rFonts w:cs="Times New Roman"/>
          <w:szCs w:val="20"/>
          <w:lang w:bidi="ar-SA"/>
        </w:rPr>
      </w:pPr>
      <w:r w:rsidRPr="00B83171">
        <w:rPr>
          <w:rFonts w:cs="Times New Roman"/>
          <w:szCs w:val="20"/>
          <w:lang w:bidi="ar-SA"/>
        </w:rPr>
        <w:t xml:space="preserve">New and revised TFRS, which are relevant to the Company’s operations and expected to have material impacts on </w:t>
      </w:r>
      <w:r>
        <w:rPr>
          <w:rFonts w:cs="Times New Roman"/>
          <w:szCs w:val="20"/>
          <w:lang w:bidi="ar-SA"/>
        </w:rPr>
        <w:t>f</w:t>
      </w:r>
      <w:r w:rsidRPr="00B83171">
        <w:rPr>
          <w:rFonts w:cs="Times New Roman"/>
          <w:szCs w:val="20"/>
          <w:lang w:bidi="ar-SA"/>
        </w:rPr>
        <w:t>inancial statements in which the equity method is applied and separate financial statements when initially adopted, and will become effective for the financial statements in annual reporting periods beginning on or after 1 January of the following years and earlier application is permitted; however, the Company has not early adopted the new or amended accounting standards in preparing these interim financial statements.</w:t>
      </w:r>
    </w:p>
    <w:p w14:paraId="6494A764" w14:textId="77777777" w:rsidR="00484205" w:rsidRDefault="00484205" w:rsidP="00F372DE">
      <w:pPr>
        <w:spacing w:line="240" w:lineRule="atLeast"/>
        <w:ind w:left="547" w:right="-45"/>
        <w:jc w:val="thaiDistribute"/>
        <w:rPr>
          <w:rFonts w:cs="Times New Roman"/>
          <w:szCs w:val="20"/>
          <w:lang w:bidi="ar-SA"/>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5490"/>
        <w:gridCol w:w="1710"/>
      </w:tblGrid>
      <w:tr w:rsidR="00B83171" w:rsidRPr="00982640" w14:paraId="45314659" w14:textId="77777777" w:rsidTr="00032120">
        <w:trPr>
          <w:tblHeader/>
        </w:trPr>
        <w:tc>
          <w:tcPr>
            <w:tcW w:w="1890" w:type="dxa"/>
            <w:vAlign w:val="bottom"/>
          </w:tcPr>
          <w:p w14:paraId="3D41B1E1" w14:textId="3C02188A" w:rsidR="00B83171" w:rsidRPr="00B83171" w:rsidRDefault="00B83171" w:rsidP="00032120">
            <w:pPr>
              <w:spacing w:line="240" w:lineRule="auto"/>
              <w:jc w:val="center"/>
              <w:rPr>
                <w:rFonts w:cstheme="minorBidi"/>
                <w:b/>
                <w:bCs/>
                <w:szCs w:val="25"/>
                <w:shd w:val="clear" w:color="auto" w:fill="D9D9D9" w:themeFill="background1" w:themeFillShade="D9"/>
                <w:rtl/>
                <w:cs/>
                <w:lang w:val="en-US"/>
              </w:rPr>
            </w:pPr>
            <w:r w:rsidRPr="00B83171">
              <w:rPr>
                <w:rFonts w:eastAsia="Calibri"/>
                <w:b/>
                <w:bCs/>
              </w:rPr>
              <w:t xml:space="preserve">TFRS </w:t>
            </w:r>
          </w:p>
        </w:tc>
        <w:tc>
          <w:tcPr>
            <w:tcW w:w="5490" w:type="dxa"/>
            <w:vAlign w:val="bottom"/>
          </w:tcPr>
          <w:p w14:paraId="1C51C926" w14:textId="77777777" w:rsidR="00B83171" w:rsidRPr="00B83171" w:rsidRDefault="00B83171" w:rsidP="00032120">
            <w:pPr>
              <w:spacing w:line="240" w:lineRule="auto"/>
              <w:jc w:val="center"/>
              <w:rPr>
                <w:rFonts w:eastAsia="Calibri"/>
                <w:b/>
                <w:bCs/>
              </w:rPr>
            </w:pPr>
            <w:r w:rsidRPr="00B83171">
              <w:rPr>
                <w:b/>
                <w:bCs/>
              </w:rPr>
              <w:t>Topic</w:t>
            </w:r>
          </w:p>
        </w:tc>
        <w:tc>
          <w:tcPr>
            <w:tcW w:w="1710" w:type="dxa"/>
            <w:vAlign w:val="bottom"/>
          </w:tcPr>
          <w:p w14:paraId="089E8A6E" w14:textId="77777777" w:rsidR="00B83171" w:rsidRPr="00B83171" w:rsidRDefault="00B83171" w:rsidP="00032120">
            <w:pPr>
              <w:spacing w:line="240" w:lineRule="auto"/>
              <w:jc w:val="center"/>
              <w:rPr>
                <w:b/>
                <w:bCs/>
              </w:rPr>
            </w:pPr>
            <w:r w:rsidRPr="00B83171">
              <w:rPr>
                <w:rFonts w:eastAsia="Calibri"/>
                <w:b/>
                <w:bCs/>
              </w:rPr>
              <w:t>Effective</w:t>
            </w:r>
          </w:p>
        </w:tc>
      </w:tr>
      <w:tr w:rsidR="00B83171" w:rsidRPr="00982640" w14:paraId="3C805F99" w14:textId="77777777" w:rsidTr="00032120">
        <w:tc>
          <w:tcPr>
            <w:tcW w:w="1890" w:type="dxa"/>
          </w:tcPr>
          <w:p w14:paraId="084B6202" w14:textId="77777777" w:rsidR="00B83171" w:rsidRPr="00B83171" w:rsidRDefault="00B83171" w:rsidP="00FC66EB">
            <w:pPr>
              <w:spacing w:line="240" w:lineRule="auto"/>
              <w:ind w:left="162" w:hanging="276"/>
              <w:rPr>
                <w:rFonts w:cs="Angsana New"/>
                <w:color w:val="212529"/>
                <w:szCs w:val="28"/>
                <w:lang w:val="en-US"/>
              </w:rPr>
            </w:pPr>
            <w:r w:rsidRPr="00B83171">
              <w:rPr>
                <w:rFonts w:cs="Angsana New"/>
                <w:color w:val="212529"/>
                <w:szCs w:val="28"/>
                <w:lang w:val="en-US"/>
              </w:rPr>
              <w:t>TFRS 18</w:t>
            </w:r>
          </w:p>
        </w:tc>
        <w:tc>
          <w:tcPr>
            <w:tcW w:w="5490" w:type="dxa"/>
          </w:tcPr>
          <w:p w14:paraId="4EFBA3DE" w14:textId="77777777" w:rsidR="00B83171" w:rsidRPr="00B83171" w:rsidRDefault="00B83171" w:rsidP="00032120">
            <w:pPr>
              <w:spacing w:line="240" w:lineRule="auto"/>
              <w:ind w:left="162" w:hanging="162"/>
              <w:rPr>
                <w:rFonts w:cs="Angsana New"/>
                <w:color w:val="212529"/>
                <w:szCs w:val="28"/>
                <w:lang w:val="en-US"/>
              </w:rPr>
            </w:pPr>
            <w:r w:rsidRPr="00B83171">
              <w:rPr>
                <w:rFonts w:cs="Angsana New"/>
                <w:color w:val="212529"/>
                <w:szCs w:val="28"/>
                <w:lang w:val="en-US"/>
              </w:rPr>
              <w:t>Presentation and Disclosure in Financial Statements</w:t>
            </w:r>
          </w:p>
        </w:tc>
        <w:tc>
          <w:tcPr>
            <w:tcW w:w="1710" w:type="dxa"/>
          </w:tcPr>
          <w:p w14:paraId="26CA5DE2" w14:textId="77777777" w:rsidR="00B83171" w:rsidRPr="00B83171" w:rsidRDefault="00B83171" w:rsidP="00032120">
            <w:pPr>
              <w:spacing w:line="240" w:lineRule="auto"/>
              <w:ind w:left="162" w:hanging="162"/>
              <w:jc w:val="center"/>
              <w:rPr>
                <w:rFonts w:cs="Angsana New"/>
                <w:color w:val="212529"/>
                <w:szCs w:val="28"/>
                <w:lang w:val="en-US"/>
              </w:rPr>
            </w:pPr>
            <w:r w:rsidRPr="00B83171">
              <w:rPr>
                <w:rFonts w:cs="Angsana New"/>
                <w:color w:val="212529"/>
                <w:szCs w:val="28"/>
                <w:lang w:val="en-US"/>
              </w:rPr>
              <w:t>2028</w:t>
            </w:r>
          </w:p>
        </w:tc>
      </w:tr>
      <w:tr w:rsidR="00B83171" w:rsidRPr="00982640" w14:paraId="62282B52" w14:textId="77777777" w:rsidTr="00032120">
        <w:tc>
          <w:tcPr>
            <w:tcW w:w="1890" w:type="dxa"/>
          </w:tcPr>
          <w:p w14:paraId="23E048C6" w14:textId="77777777" w:rsidR="00B83171" w:rsidRPr="00B83171" w:rsidRDefault="00B83171" w:rsidP="00FC66EB">
            <w:pPr>
              <w:spacing w:line="240" w:lineRule="auto"/>
              <w:ind w:left="162" w:hanging="276"/>
              <w:rPr>
                <w:rFonts w:cs="Angsana New"/>
                <w:color w:val="212529"/>
                <w:szCs w:val="28"/>
                <w:lang w:val="en-US"/>
              </w:rPr>
            </w:pPr>
            <w:r w:rsidRPr="00B83171">
              <w:rPr>
                <w:rFonts w:cs="Angsana New"/>
                <w:color w:val="212529"/>
                <w:szCs w:val="28"/>
                <w:lang w:val="en-US"/>
              </w:rPr>
              <w:t>TAS 7</w:t>
            </w:r>
          </w:p>
        </w:tc>
        <w:tc>
          <w:tcPr>
            <w:tcW w:w="5490" w:type="dxa"/>
          </w:tcPr>
          <w:p w14:paraId="6E54A5C0" w14:textId="77777777" w:rsidR="00B83171" w:rsidRPr="00B83171" w:rsidRDefault="00B83171" w:rsidP="00032120">
            <w:pPr>
              <w:spacing w:line="240" w:lineRule="auto"/>
              <w:ind w:left="162" w:hanging="162"/>
              <w:rPr>
                <w:rFonts w:cs="Angsana New"/>
                <w:color w:val="212529"/>
                <w:szCs w:val="28"/>
                <w:lang w:val="en-US"/>
              </w:rPr>
            </w:pPr>
            <w:r w:rsidRPr="00B83171">
              <w:rPr>
                <w:rFonts w:cs="Angsana New"/>
                <w:color w:val="212529"/>
                <w:szCs w:val="28"/>
                <w:lang w:val="en-US"/>
              </w:rPr>
              <w:t>Statement of Cash Flows</w:t>
            </w:r>
          </w:p>
        </w:tc>
        <w:tc>
          <w:tcPr>
            <w:tcW w:w="1710" w:type="dxa"/>
          </w:tcPr>
          <w:p w14:paraId="40679E14" w14:textId="77777777" w:rsidR="00B83171" w:rsidRPr="00B83171" w:rsidRDefault="00B83171" w:rsidP="00032120">
            <w:pPr>
              <w:spacing w:line="240" w:lineRule="auto"/>
              <w:ind w:left="162" w:hanging="162"/>
              <w:jc w:val="center"/>
              <w:rPr>
                <w:rFonts w:cs="Angsana New"/>
                <w:color w:val="212529"/>
                <w:szCs w:val="28"/>
                <w:lang w:val="en-US"/>
              </w:rPr>
            </w:pPr>
            <w:r w:rsidRPr="00B83171">
              <w:rPr>
                <w:rFonts w:cs="Angsana New"/>
                <w:color w:val="212529"/>
                <w:szCs w:val="28"/>
                <w:lang w:val="en-US"/>
              </w:rPr>
              <w:t>2028</w:t>
            </w:r>
          </w:p>
        </w:tc>
      </w:tr>
    </w:tbl>
    <w:p w14:paraId="743D77A4" w14:textId="77777777" w:rsidR="00B83171" w:rsidRDefault="00B83171" w:rsidP="00F372DE">
      <w:pPr>
        <w:spacing w:line="240" w:lineRule="atLeast"/>
        <w:ind w:left="547" w:right="-45"/>
        <w:jc w:val="thaiDistribute"/>
        <w:rPr>
          <w:rFonts w:cs="Times New Roman"/>
          <w:szCs w:val="20"/>
          <w:lang w:bidi="ar-SA"/>
        </w:rPr>
      </w:pPr>
    </w:p>
    <w:p w14:paraId="7D61C87E" w14:textId="77777777" w:rsidR="00B83171" w:rsidRPr="00F323FF" w:rsidRDefault="00B83171" w:rsidP="00FC66EB">
      <w:pPr>
        <w:pStyle w:val="ListParagraph"/>
        <w:spacing w:line="240" w:lineRule="auto"/>
        <w:ind w:left="900" w:hanging="360"/>
        <w:jc w:val="thaiDistribute"/>
        <w:rPr>
          <w:b/>
          <w:bCs/>
          <w:i/>
          <w:iCs/>
          <w:color w:val="000000"/>
          <w:szCs w:val="22"/>
        </w:rPr>
      </w:pPr>
      <w:r w:rsidRPr="00F323FF">
        <w:rPr>
          <w:b/>
          <w:bCs/>
          <w:i/>
          <w:iCs/>
          <w:color w:val="000000"/>
          <w:szCs w:val="22"/>
        </w:rPr>
        <w:t>TFRS 18</w:t>
      </w:r>
      <w:r w:rsidRPr="00F323FF">
        <w:rPr>
          <w:rFonts w:ascii="Segoe UI" w:hAnsi="Segoe UI" w:cs="Segoe UI"/>
          <w:szCs w:val="22"/>
          <w:lang w:val="en-US" w:bidi="th-TH"/>
        </w:rPr>
        <w:t xml:space="preserve"> </w:t>
      </w:r>
      <w:r w:rsidRPr="00F323FF">
        <w:rPr>
          <w:b/>
          <w:bCs/>
          <w:i/>
          <w:iCs/>
          <w:color w:val="000000"/>
          <w:szCs w:val="22"/>
        </w:rPr>
        <w:t>Presentation and Disclosure in Financial Statements</w:t>
      </w:r>
    </w:p>
    <w:p w14:paraId="2B557E83" w14:textId="77777777" w:rsidR="00B83171" w:rsidRPr="00B83171" w:rsidRDefault="00B83171" w:rsidP="00FC66EB">
      <w:pPr>
        <w:pStyle w:val="ListParagraph"/>
        <w:spacing w:line="240" w:lineRule="auto"/>
        <w:ind w:left="900" w:hanging="360"/>
        <w:jc w:val="thaiDistribute"/>
        <w:rPr>
          <w:color w:val="000000"/>
          <w:sz w:val="16"/>
          <w:szCs w:val="16"/>
        </w:rPr>
      </w:pPr>
    </w:p>
    <w:p w14:paraId="09E3416F" w14:textId="77777777" w:rsidR="00B83171" w:rsidRPr="00F323FF" w:rsidRDefault="00B83171" w:rsidP="008F32A3">
      <w:pPr>
        <w:pStyle w:val="ListParagraph"/>
        <w:tabs>
          <w:tab w:val="left" w:pos="540"/>
        </w:tabs>
        <w:spacing w:line="240" w:lineRule="auto"/>
        <w:ind w:left="540"/>
        <w:jc w:val="thaiDistribute"/>
      </w:pPr>
      <w:r w:rsidRPr="00F323FF">
        <w:t>TFRS 18 will replace TAS 1 Presentation of Financial Statements and introduces the following key new requirements.</w:t>
      </w:r>
    </w:p>
    <w:p w14:paraId="6E51EAA1" w14:textId="77777777" w:rsidR="00B83171" w:rsidRPr="00F323FF" w:rsidRDefault="00B83171" w:rsidP="00FC66EB">
      <w:pPr>
        <w:pStyle w:val="ListParagraph"/>
        <w:spacing w:line="240" w:lineRule="auto"/>
        <w:ind w:left="900" w:hanging="360"/>
        <w:jc w:val="thaiDistribute"/>
      </w:pPr>
    </w:p>
    <w:p w14:paraId="57A3223D" w14:textId="36BF97C1" w:rsidR="00B83171" w:rsidRPr="00F323FF" w:rsidRDefault="00B83171" w:rsidP="008F32A3">
      <w:pPr>
        <w:pStyle w:val="ListParagraph"/>
        <w:numPr>
          <w:ilvl w:val="0"/>
          <w:numId w:val="33"/>
        </w:numPr>
        <w:tabs>
          <w:tab w:val="clear" w:pos="340"/>
          <w:tab w:val="left" w:pos="900"/>
        </w:tabs>
        <w:spacing w:line="240" w:lineRule="auto"/>
        <w:ind w:left="900" w:hanging="360"/>
        <w:jc w:val="thaiDistribute"/>
      </w:pPr>
      <w:r w:rsidRPr="00F323FF">
        <w:t xml:space="preserve">Entities are required to classify all income and expenses into five categories in the statement of profit or loss, namely the operating, investing, financing, discontinued operations and income tax categories. Entities are also required to present a newly defined operating profit subtotal. </w:t>
      </w:r>
      <w:r w:rsidR="008F32A3">
        <w:t xml:space="preserve">             </w:t>
      </w:r>
      <w:r w:rsidRPr="00F323FF">
        <w:t>Entities’ net profit will not change.</w:t>
      </w:r>
    </w:p>
    <w:p w14:paraId="286572D3" w14:textId="77777777" w:rsidR="00B83171" w:rsidRPr="00F323FF" w:rsidRDefault="00B83171" w:rsidP="008F32A3">
      <w:pPr>
        <w:pStyle w:val="ListParagraph"/>
        <w:numPr>
          <w:ilvl w:val="0"/>
          <w:numId w:val="33"/>
        </w:numPr>
        <w:tabs>
          <w:tab w:val="clear" w:pos="340"/>
          <w:tab w:val="left" w:pos="900"/>
        </w:tabs>
        <w:spacing w:line="240" w:lineRule="auto"/>
        <w:ind w:left="900" w:hanging="360"/>
        <w:jc w:val="thaiDistribute"/>
      </w:pPr>
      <w:r w:rsidRPr="00F323FF">
        <w:t>Management-defined performance measures (MPMs) are disclosed in a single note in the financial statements.</w:t>
      </w:r>
    </w:p>
    <w:p w14:paraId="56F2DB5F" w14:textId="77777777" w:rsidR="00B83171" w:rsidRPr="00F323FF" w:rsidRDefault="00B83171" w:rsidP="008F32A3">
      <w:pPr>
        <w:pStyle w:val="ListParagraph"/>
        <w:numPr>
          <w:ilvl w:val="0"/>
          <w:numId w:val="33"/>
        </w:numPr>
        <w:tabs>
          <w:tab w:val="clear" w:pos="340"/>
          <w:tab w:val="left" w:pos="900"/>
        </w:tabs>
        <w:spacing w:line="240" w:lineRule="auto"/>
        <w:ind w:left="1260" w:hanging="720"/>
        <w:jc w:val="thaiDistribute"/>
      </w:pPr>
      <w:r w:rsidRPr="00F323FF">
        <w:t>Enhanced guidance is provided on how to group information in the financial statements.</w:t>
      </w:r>
    </w:p>
    <w:p w14:paraId="3DD6B9BB" w14:textId="77777777" w:rsidR="00B83171" w:rsidRPr="00F323FF" w:rsidRDefault="00B83171" w:rsidP="00FC66EB">
      <w:pPr>
        <w:pStyle w:val="ListParagraph"/>
        <w:spacing w:line="240" w:lineRule="auto"/>
        <w:ind w:left="900" w:hanging="360"/>
        <w:jc w:val="thaiDistribute"/>
      </w:pPr>
    </w:p>
    <w:p w14:paraId="71A01C30" w14:textId="77777777" w:rsidR="00B83171" w:rsidRPr="00F323FF" w:rsidRDefault="00B83171" w:rsidP="00FC66EB">
      <w:pPr>
        <w:pStyle w:val="ListParagraph"/>
        <w:spacing w:line="240" w:lineRule="auto"/>
        <w:ind w:left="540"/>
        <w:jc w:val="thaiDistribute"/>
      </w:pPr>
      <w:r w:rsidRPr="00F323FF">
        <w:t>In addition, all entities are required to use the operating profit subtotal as the starting point for the statement of cash flows when presenting operating cash flows under the indirect method.</w:t>
      </w:r>
    </w:p>
    <w:p w14:paraId="220AA34F" w14:textId="77777777" w:rsidR="00B83171" w:rsidRDefault="00B83171" w:rsidP="00B83171">
      <w:pPr>
        <w:pStyle w:val="ListParagraph"/>
        <w:spacing w:line="240" w:lineRule="auto"/>
        <w:ind w:left="900"/>
        <w:jc w:val="thaiDistribute"/>
        <w:rPr>
          <w:sz w:val="20"/>
        </w:rPr>
      </w:pPr>
    </w:p>
    <w:p w14:paraId="44524858" w14:textId="7E47BB25" w:rsidR="00B83171" w:rsidRPr="009F5CA2" w:rsidRDefault="00842648" w:rsidP="00F372DE">
      <w:pPr>
        <w:spacing w:line="240" w:lineRule="atLeast"/>
        <w:ind w:left="547" w:right="-45"/>
        <w:jc w:val="thaiDistribute"/>
        <w:rPr>
          <w:rFonts w:cs="Times New Roman"/>
          <w:szCs w:val="20"/>
          <w:lang w:bidi="ar-SA"/>
        </w:rPr>
      </w:pPr>
      <w:r w:rsidRPr="00842648">
        <w:rPr>
          <w:rFonts w:cs="Times New Roman"/>
          <w:szCs w:val="20"/>
          <w:lang w:bidi="ar-SA"/>
        </w:rPr>
        <w:t>Management is currently considering the potential impact from these new and revised TFRS on the financial statements in the initial period adopted.</w:t>
      </w:r>
    </w:p>
    <w:sectPr w:rsidR="00B83171" w:rsidRPr="009F5CA2" w:rsidSect="00B10622">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aperSrc w:first="7" w:other="7"/>
      <w:pgNumType w:start="12"/>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12DD7" w14:textId="77777777" w:rsidR="0043448E" w:rsidRDefault="0043448E">
      <w:r>
        <w:separator/>
      </w:r>
    </w:p>
  </w:endnote>
  <w:endnote w:type="continuationSeparator" w:id="0">
    <w:p w14:paraId="6F60A95C" w14:textId="77777777" w:rsidR="0043448E" w:rsidRDefault="0043448E">
      <w:r>
        <w:continuationSeparator/>
      </w:r>
    </w:p>
  </w:endnote>
  <w:endnote w:type="continuationNotice" w:id="1">
    <w:p w14:paraId="52B8F4CF" w14:textId="77777777" w:rsidR="0043448E" w:rsidRDefault="0043448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FF42D" w14:textId="77777777" w:rsidR="00B10622" w:rsidRDefault="00B106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BD0F4" w14:textId="77777777" w:rsidR="00D70388" w:rsidRDefault="00D70388" w:rsidP="00B83E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22</w:t>
    </w:r>
    <w:r>
      <w:rPr>
        <w:rStyle w:val="PageNumber"/>
      </w:rPr>
      <w:fldChar w:fldCharType="end"/>
    </w:r>
  </w:p>
  <w:p w14:paraId="08ABED12" w14:textId="77777777" w:rsidR="00D70388" w:rsidRPr="000C59B7" w:rsidRDefault="00D70388" w:rsidP="0065281F">
    <w:pPr>
      <w:pStyle w:val="Footer"/>
      <w:tabs>
        <w:tab w:val="clear" w:pos="8505"/>
        <w:tab w:val="right" w:pos="9180"/>
      </w:tabs>
      <w:ind w:right="360"/>
      <w:rPr>
        <w:i/>
        <w:iCs/>
        <w:sz w:val="22"/>
        <w:szCs w:val="22"/>
      </w:rPr>
    </w:pPr>
    <w:r w:rsidRPr="000C59B7">
      <w:rPr>
        <w:i/>
        <w:iCs/>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AFD84" w14:textId="77777777" w:rsidR="00B10622" w:rsidRDefault="00B106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313282" w14:textId="77777777" w:rsidR="0043448E" w:rsidRDefault="0043448E">
      <w:r>
        <w:separator/>
      </w:r>
    </w:p>
  </w:footnote>
  <w:footnote w:type="continuationSeparator" w:id="0">
    <w:p w14:paraId="7F4F9CD6" w14:textId="77777777" w:rsidR="0043448E" w:rsidRDefault="0043448E">
      <w:r>
        <w:continuationSeparator/>
      </w:r>
    </w:p>
  </w:footnote>
  <w:footnote w:type="continuationNotice" w:id="1">
    <w:p w14:paraId="48CCB538" w14:textId="77777777" w:rsidR="0043448E" w:rsidRDefault="0043448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50118" w14:textId="77777777" w:rsidR="00B10622" w:rsidRDefault="00B106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DDA48" w14:textId="77777777" w:rsidR="00D70388" w:rsidRDefault="00D70388" w:rsidP="00C35F96">
    <w:pPr>
      <w:pStyle w:val="Header"/>
      <w:tabs>
        <w:tab w:val="right" w:pos="8250"/>
      </w:tabs>
      <w:spacing w:line="240" w:lineRule="atLeast"/>
      <w:jc w:val="left"/>
      <w:rPr>
        <w:b/>
        <w:bCs/>
        <w:i w:val="0"/>
        <w:iCs w:val="0"/>
        <w:sz w:val="22"/>
        <w:szCs w:val="22"/>
        <w:lang w:val="en-US"/>
      </w:rPr>
    </w:pPr>
    <w:r>
      <w:rPr>
        <w:b/>
        <w:bCs/>
        <w:i w:val="0"/>
        <w:iCs w:val="0"/>
        <w:sz w:val="28"/>
        <w:szCs w:val="28"/>
      </w:rPr>
      <w:t>Thaitheparos Public Company Limited</w:t>
    </w:r>
  </w:p>
  <w:p w14:paraId="724BF024" w14:textId="77777777" w:rsidR="00D70388" w:rsidRPr="00BC1422" w:rsidRDefault="00D70388" w:rsidP="00C35F96">
    <w:pPr>
      <w:pStyle w:val="Header"/>
      <w:tabs>
        <w:tab w:val="right" w:pos="8250"/>
      </w:tabs>
      <w:spacing w:line="240" w:lineRule="atLeast"/>
      <w:jc w:val="left"/>
      <w:rPr>
        <w:b/>
        <w:bCs/>
        <w:i w:val="0"/>
        <w:iCs w:val="0"/>
        <w:sz w:val="24"/>
        <w:szCs w:val="24"/>
        <w:lang w:val="en-US"/>
      </w:rPr>
    </w:pPr>
    <w:r w:rsidRPr="00BC1422">
      <w:rPr>
        <w:b/>
        <w:bCs/>
        <w:i w:val="0"/>
        <w:iCs w:val="0"/>
        <w:sz w:val="24"/>
        <w:szCs w:val="24"/>
        <w:lang w:val="en-US"/>
      </w:rPr>
      <w:t xml:space="preserve">Notes to </w:t>
    </w:r>
    <w:r>
      <w:rPr>
        <w:b/>
        <w:bCs/>
        <w:i w:val="0"/>
        <w:iCs w:val="0"/>
        <w:sz w:val="24"/>
        <w:szCs w:val="24"/>
        <w:lang w:val="en-US"/>
      </w:rPr>
      <w:t xml:space="preserve">the </w:t>
    </w:r>
    <w:r w:rsidRPr="00401C4D">
      <w:rPr>
        <w:b/>
        <w:bCs/>
        <w:i w:val="0"/>
        <w:iCs w:val="0"/>
        <w:sz w:val="24"/>
        <w:szCs w:val="24"/>
        <w:lang w:val="en-US"/>
      </w:rPr>
      <w:t xml:space="preserve">condensed </w:t>
    </w:r>
    <w:r>
      <w:rPr>
        <w:b/>
        <w:bCs/>
        <w:i w:val="0"/>
        <w:iCs w:val="0"/>
        <w:sz w:val="24"/>
        <w:szCs w:val="24"/>
        <w:lang w:val="en-US"/>
      </w:rPr>
      <w:t>interim financial s</w:t>
    </w:r>
    <w:r w:rsidRPr="00BC1422">
      <w:rPr>
        <w:b/>
        <w:bCs/>
        <w:i w:val="0"/>
        <w:iCs w:val="0"/>
        <w:sz w:val="24"/>
        <w:szCs w:val="24"/>
        <w:lang w:val="en-US"/>
      </w:rPr>
      <w:t xml:space="preserve">tatements </w:t>
    </w:r>
  </w:p>
  <w:p w14:paraId="3304EB54" w14:textId="088F4528" w:rsidR="002D77D8" w:rsidRDefault="002D4761" w:rsidP="002D4761">
    <w:pPr>
      <w:pStyle w:val="Header"/>
      <w:tabs>
        <w:tab w:val="right" w:pos="8250"/>
      </w:tabs>
      <w:spacing w:line="240" w:lineRule="atLeast"/>
      <w:jc w:val="left"/>
      <w:rPr>
        <w:b/>
        <w:bCs/>
        <w:i w:val="0"/>
        <w:iCs w:val="0"/>
        <w:sz w:val="24"/>
        <w:szCs w:val="24"/>
        <w:lang w:val="en-US"/>
      </w:rPr>
    </w:pPr>
    <w:r w:rsidRPr="002D4761">
      <w:rPr>
        <w:b/>
        <w:bCs/>
        <w:i w:val="0"/>
        <w:iCs w:val="0"/>
        <w:sz w:val="24"/>
        <w:szCs w:val="24"/>
        <w:lang w:val="en-US"/>
      </w:rPr>
      <w:t>For the three-month and six-month periods ended 30 June</w:t>
    </w:r>
    <w:r>
      <w:rPr>
        <w:b/>
        <w:bCs/>
        <w:i w:val="0"/>
        <w:iCs w:val="0"/>
        <w:sz w:val="24"/>
        <w:szCs w:val="24"/>
        <w:lang w:val="en-US"/>
      </w:rPr>
      <w:t xml:space="preserve"> </w:t>
    </w:r>
    <w:r w:rsidR="004C44BC">
      <w:rPr>
        <w:rFonts w:cstheme="minorBidi"/>
        <w:b/>
        <w:bCs/>
        <w:i w:val="0"/>
        <w:iCs w:val="0"/>
        <w:sz w:val="24"/>
        <w:szCs w:val="24"/>
        <w:lang w:val="en-US"/>
      </w:rPr>
      <w:t>2026</w:t>
    </w:r>
    <w:r w:rsidR="002D77D8">
      <w:rPr>
        <w:b/>
        <w:bCs/>
        <w:i w:val="0"/>
        <w:iCs w:val="0"/>
        <w:sz w:val="24"/>
        <w:szCs w:val="24"/>
        <w:lang w:val="en-US"/>
      </w:rPr>
      <w:t xml:space="preserve"> </w:t>
    </w:r>
    <w:r w:rsidR="002D77D8" w:rsidRPr="00BC1422">
      <w:rPr>
        <w:b/>
        <w:bCs/>
        <w:i w:val="0"/>
        <w:iCs w:val="0"/>
        <w:sz w:val="24"/>
        <w:szCs w:val="24"/>
        <w:lang w:val="en-US"/>
      </w:rPr>
      <w:t>(</w:t>
    </w:r>
    <w:r w:rsidR="002D77D8">
      <w:rPr>
        <w:b/>
        <w:bCs/>
        <w:i w:val="0"/>
        <w:iCs w:val="0"/>
        <w:sz w:val="24"/>
        <w:szCs w:val="24"/>
        <w:lang w:val="en-US"/>
      </w:rPr>
      <w:t>Una</w:t>
    </w:r>
    <w:r w:rsidR="002D77D8" w:rsidRPr="00BC1422">
      <w:rPr>
        <w:b/>
        <w:bCs/>
        <w:i w:val="0"/>
        <w:iCs w:val="0"/>
        <w:sz w:val="24"/>
        <w:szCs w:val="24"/>
        <w:lang w:val="en-US"/>
      </w:rPr>
      <w:t>udited)</w:t>
    </w:r>
  </w:p>
  <w:p w14:paraId="0A9C3102" w14:textId="77777777" w:rsidR="00D70388" w:rsidRDefault="00D70388" w:rsidP="009B748B">
    <w:pPr>
      <w:pStyle w:val="Header"/>
      <w:tabs>
        <w:tab w:val="right" w:pos="8250"/>
      </w:tabs>
      <w:spacing w:line="240" w:lineRule="exact"/>
      <w:jc w:val="left"/>
      <w:rPr>
        <w:b/>
        <w:bCs/>
        <w:i w:val="0"/>
        <w:iCs w:val="0"/>
        <w:sz w:val="24"/>
        <w:szCs w:val="24"/>
        <w:lang w:val="en-US"/>
      </w:rPr>
    </w:pPr>
  </w:p>
  <w:p w14:paraId="2510D838" w14:textId="77777777" w:rsidR="00D70388" w:rsidRDefault="00D70388" w:rsidP="009B748B">
    <w:pPr>
      <w:pStyle w:val="Header"/>
      <w:tabs>
        <w:tab w:val="right" w:pos="8250"/>
      </w:tabs>
      <w:spacing w:line="240" w:lineRule="exact"/>
      <w:jc w:val="left"/>
      <w:rPr>
        <w:b/>
        <w:bCs/>
        <w:i w:val="0"/>
        <w:iCs w:val="0"/>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53EF5" w14:textId="77777777" w:rsidR="00B10622" w:rsidRDefault="00B106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2" w15:restartNumberingAfterBreak="0">
    <w:nsid w:val="15D41BDA"/>
    <w:multiLevelType w:val="multilevel"/>
    <w:tmpl w:val="4942C57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sz w:val="22"/>
        <w:szCs w:val="22"/>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A5A3423"/>
    <w:multiLevelType w:val="hybridMultilevel"/>
    <w:tmpl w:val="CF7662A8"/>
    <w:lvl w:ilvl="0" w:tplc="839201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1D185284"/>
    <w:multiLevelType w:val="hybridMultilevel"/>
    <w:tmpl w:val="8BA49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EC3571"/>
    <w:multiLevelType w:val="hybridMultilevel"/>
    <w:tmpl w:val="F1365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CE3F78"/>
    <w:multiLevelType w:val="hybridMultilevel"/>
    <w:tmpl w:val="6518C212"/>
    <w:lvl w:ilvl="0" w:tplc="8FAE9E68">
      <w:start w:val="9"/>
      <w:numFmt w:val="bullet"/>
      <w:lvlText w:val="-"/>
      <w:lvlJc w:val="left"/>
      <w:pPr>
        <w:ind w:left="467" w:hanging="510"/>
      </w:pPr>
      <w:rPr>
        <w:rFonts w:ascii="Times New Roman" w:eastAsia="Times New Roman" w:hAnsi="Times New Roman" w:cs="Times New Roman" w:hint="default"/>
      </w:rPr>
    </w:lvl>
    <w:lvl w:ilvl="1" w:tplc="04090003" w:tentative="1">
      <w:start w:val="1"/>
      <w:numFmt w:val="bullet"/>
      <w:lvlText w:val="o"/>
      <w:lvlJc w:val="left"/>
      <w:pPr>
        <w:ind w:left="1037" w:hanging="360"/>
      </w:pPr>
      <w:rPr>
        <w:rFonts w:ascii="Courier New" w:hAnsi="Courier New" w:cs="Courier New" w:hint="default"/>
      </w:rPr>
    </w:lvl>
    <w:lvl w:ilvl="2" w:tplc="04090005" w:tentative="1">
      <w:start w:val="1"/>
      <w:numFmt w:val="bullet"/>
      <w:lvlText w:val=""/>
      <w:lvlJc w:val="left"/>
      <w:pPr>
        <w:ind w:left="1757" w:hanging="360"/>
      </w:pPr>
      <w:rPr>
        <w:rFonts w:ascii="Wingdings" w:hAnsi="Wingdings" w:hint="default"/>
      </w:rPr>
    </w:lvl>
    <w:lvl w:ilvl="3" w:tplc="04090001" w:tentative="1">
      <w:start w:val="1"/>
      <w:numFmt w:val="bullet"/>
      <w:lvlText w:val=""/>
      <w:lvlJc w:val="left"/>
      <w:pPr>
        <w:ind w:left="2477" w:hanging="360"/>
      </w:pPr>
      <w:rPr>
        <w:rFonts w:ascii="Symbol" w:hAnsi="Symbol" w:hint="default"/>
      </w:rPr>
    </w:lvl>
    <w:lvl w:ilvl="4" w:tplc="04090003" w:tentative="1">
      <w:start w:val="1"/>
      <w:numFmt w:val="bullet"/>
      <w:lvlText w:val="o"/>
      <w:lvlJc w:val="left"/>
      <w:pPr>
        <w:ind w:left="3197" w:hanging="360"/>
      </w:pPr>
      <w:rPr>
        <w:rFonts w:ascii="Courier New" w:hAnsi="Courier New" w:cs="Courier New" w:hint="default"/>
      </w:rPr>
    </w:lvl>
    <w:lvl w:ilvl="5" w:tplc="04090005" w:tentative="1">
      <w:start w:val="1"/>
      <w:numFmt w:val="bullet"/>
      <w:lvlText w:val=""/>
      <w:lvlJc w:val="left"/>
      <w:pPr>
        <w:ind w:left="3917" w:hanging="360"/>
      </w:pPr>
      <w:rPr>
        <w:rFonts w:ascii="Wingdings" w:hAnsi="Wingdings" w:hint="default"/>
      </w:rPr>
    </w:lvl>
    <w:lvl w:ilvl="6" w:tplc="04090001" w:tentative="1">
      <w:start w:val="1"/>
      <w:numFmt w:val="bullet"/>
      <w:lvlText w:val=""/>
      <w:lvlJc w:val="left"/>
      <w:pPr>
        <w:ind w:left="4637" w:hanging="360"/>
      </w:pPr>
      <w:rPr>
        <w:rFonts w:ascii="Symbol" w:hAnsi="Symbol" w:hint="default"/>
      </w:rPr>
    </w:lvl>
    <w:lvl w:ilvl="7" w:tplc="04090003" w:tentative="1">
      <w:start w:val="1"/>
      <w:numFmt w:val="bullet"/>
      <w:lvlText w:val="o"/>
      <w:lvlJc w:val="left"/>
      <w:pPr>
        <w:ind w:left="5357" w:hanging="360"/>
      </w:pPr>
      <w:rPr>
        <w:rFonts w:ascii="Courier New" w:hAnsi="Courier New" w:cs="Courier New" w:hint="default"/>
      </w:rPr>
    </w:lvl>
    <w:lvl w:ilvl="8" w:tplc="04090005" w:tentative="1">
      <w:start w:val="1"/>
      <w:numFmt w:val="bullet"/>
      <w:lvlText w:val=""/>
      <w:lvlJc w:val="left"/>
      <w:pPr>
        <w:ind w:left="6077" w:hanging="360"/>
      </w:pPr>
      <w:rPr>
        <w:rFonts w:ascii="Wingdings" w:hAnsi="Wingdings" w:hint="default"/>
      </w:rPr>
    </w:lvl>
  </w:abstractNum>
  <w:abstractNum w:abstractNumId="8" w15:restartNumberingAfterBreak="0">
    <w:nsid w:val="317053EA"/>
    <w:multiLevelType w:val="hybridMultilevel"/>
    <w:tmpl w:val="5A3E875A"/>
    <w:lvl w:ilvl="0" w:tplc="DC1E05D0">
      <w:start w:val="1"/>
      <w:numFmt w:val="decimal"/>
      <w:lvlText w:val="%1."/>
      <w:lvlJc w:val="left"/>
      <w:pPr>
        <w:ind w:left="900" w:hanging="360"/>
      </w:pPr>
      <w:rPr>
        <w:rFonts w:hint="default"/>
        <w:b w:val="0"/>
        <w:i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0" w15:restartNumberingAfterBreak="0">
    <w:nsid w:val="473217C7"/>
    <w:multiLevelType w:val="hybridMultilevel"/>
    <w:tmpl w:val="3C90B8AC"/>
    <w:lvl w:ilvl="0" w:tplc="B2D423DE">
      <w:start w:val="4"/>
      <w:numFmt w:val="bullet"/>
      <w:lvlText w:val="-"/>
      <w:lvlJc w:val="left"/>
      <w:pPr>
        <w:ind w:left="382" w:hanging="760"/>
      </w:pPr>
      <w:rPr>
        <w:rFonts w:ascii="Times New Roman" w:eastAsia="Times New Roman" w:hAnsi="Times New Roman" w:cs="Times New Roman" w:hint="default"/>
      </w:rPr>
    </w:lvl>
    <w:lvl w:ilvl="1" w:tplc="04090003" w:tentative="1">
      <w:start w:val="1"/>
      <w:numFmt w:val="bullet"/>
      <w:lvlText w:val="o"/>
      <w:lvlJc w:val="left"/>
      <w:pPr>
        <w:ind w:left="702" w:hanging="360"/>
      </w:pPr>
      <w:rPr>
        <w:rFonts w:ascii="Courier New" w:hAnsi="Courier New" w:cs="Courier New" w:hint="default"/>
      </w:rPr>
    </w:lvl>
    <w:lvl w:ilvl="2" w:tplc="04090005" w:tentative="1">
      <w:start w:val="1"/>
      <w:numFmt w:val="bullet"/>
      <w:lvlText w:val=""/>
      <w:lvlJc w:val="left"/>
      <w:pPr>
        <w:ind w:left="1422" w:hanging="360"/>
      </w:pPr>
      <w:rPr>
        <w:rFonts w:ascii="Wingdings" w:hAnsi="Wingdings" w:hint="default"/>
      </w:rPr>
    </w:lvl>
    <w:lvl w:ilvl="3" w:tplc="04090001" w:tentative="1">
      <w:start w:val="1"/>
      <w:numFmt w:val="bullet"/>
      <w:lvlText w:val=""/>
      <w:lvlJc w:val="left"/>
      <w:pPr>
        <w:ind w:left="2142" w:hanging="360"/>
      </w:pPr>
      <w:rPr>
        <w:rFonts w:ascii="Symbol" w:hAnsi="Symbol" w:hint="default"/>
      </w:rPr>
    </w:lvl>
    <w:lvl w:ilvl="4" w:tplc="04090003" w:tentative="1">
      <w:start w:val="1"/>
      <w:numFmt w:val="bullet"/>
      <w:lvlText w:val="o"/>
      <w:lvlJc w:val="left"/>
      <w:pPr>
        <w:ind w:left="2862" w:hanging="360"/>
      </w:pPr>
      <w:rPr>
        <w:rFonts w:ascii="Courier New" w:hAnsi="Courier New" w:cs="Courier New" w:hint="default"/>
      </w:rPr>
    </w:lvl>
    <w:lvl w:ilvl="5" w:tplc="04090005" w:tentative="1">
      <w:start w:val="1"/>
      <w:numFmt w:val="bullet"/>
      <w:lvlText w:val=""/>
      <w:lvlJc w:val="left"/>
      <w:pPr>
        <w:ind w:left="3582" w:hanging="360"/>
      </w:pPr>
      <w:rPr>
        <w:rFonts w:ascii="Wingdings" w:hAnsi="Wingdings" w:hint="default"/>
      </w:rPr>
    </w:lvl>
    <w:lvl w:ilvl="6" w:tplc="04090001" w:tentative="1">
      <w:start w:val="1"/>
      <w:numFmt w:val="bullet"/>
      <w:lvlText w:val=""/>
      <w:lvlJc w:val="left"/>
      <w:pPr>
        <w:ind w:left="4302" w:hanging="360"/>
      </w:pPr>
      <w:rPr>
        <w:rFonts w:ascii="Symbol" w:hAnsi="Symbol" w:hint="default"/>
      </w:rPr>
    </w:lvl>
    <w:lvl w:ilvl="7" w:tplc="04090003" w:tentative="1">
      <w:start w:val="1"/>
      <w:numFmt w:val="bullet"/>
      <w:lvlText w:val="o"/>
      <w:lvlJc w:val="left"/>
      <w:pPr>
        <w:ind w:left="5022" w:hanging="360"/>
      </w:pPr>
      <w:rPr>
        <w:rFonts w:ascii="Courier New" w:hAnsi="Courier New" w:cs="Courier New" w:hint="default"/>
      </w:rPr>
    </w:lvl>
    <w:lvl w:ilvl="8" w:tplc="04090005" w:tentative="1">
      <w:start w:val="1"/>
      <w:numFmt w:val="bullet"/>
      <w:lvlText w:val=""/>
      <w:lvlJc w:val="left"/>
      <w:pPr>
        <w:ind w:left="5742" w:hanging="360"/>
      </w:pPr>
      <w:rPr>
        <w:rFonts w:ascii="Wingdings" w:hAnsi="Wingdings" w:hint="default"/>
      </w:rPr>
    </w:lvl>
  </w:abstractNum>
  <w:abstractNum w:abstractNumId="11" w15:restartNumberingAfterBreak="0">
    <w:nsid w:val="49C71670"/>
    <w:multiLevelType w:val="multilevel"/>
    <w:tmpl w:val="EC46DB14"/>
    <w:lvl w:ilvl="0">
      <w:start w:val="1"/>
      <w:numFmt w:val="decimal"/>
      <w:pStyle w:val="index"/>
      <w:lvlText w:val="%1"/>
      <w:lvlJc w:val="left"/>
      <w:pPr>
        <w:tabs>
          <w:tab w:val="num" w:pos="2952"/>
        </w:tabs>
        <w:ind w:left="2952" w:hanging="432"/>
      </w:pPr>
      <w:rPr>
        <w:rFonts w:ascii="Times New Roman" w:hAnsi="Times New Roman" w:cs="Times New Roman" w:hint="default"/>
        <w:b/>
        <w:bCs/>
        <w:sz w:val="24"/>
        <w:szCs w:val="24"/>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3" w15:restartNumberingAfterBreak="0">
    <w:nsid w:val="54D53250"/>
    <w:multiLevelType w:val="hybridMultilevel"/>
    <w:tmpl w:val="726AC56C"/>
    <w:lvl w:ilvl="0" w:tplc="42AE62C4">
      <w:start w:val="6"/>
      <w:numFmt w:val="bullet"/>
      <w:lvlText w:val="-"/>
      <w:lvlJc w:val="left"/>
      <w:pPr>
        <w:ind w:left="1180" w:hanging="8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605C2D"/>
    <w:multiLevelType w:val="hybridMultilevel"/>
    <w:tmpl w:val="F16EA2C8"/>
    <w:lvl w:ilvl="0" w:tplc="4F4816C4">
      <w:start w:val="1"/>
      <w:numFmt w:val="lowerLetter"/>
      <w:lvlText w:val="(%1)"/>
      <w:lvlJc w:val="left"/>
      <w:pPr>
        <w:ind w:left="81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876E39"/>
    <w:multiLevelType w:val="multilevel"/>
    <w:tmpl w:val="B680E616"/>
    <w:lvl w:ilvl="0">
      <w:start w:val="3"/>
      <w:numFmt w:val="decimal"/>
      <w:pStyle w:val="AccNoteHeading"/>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67BB3973"/>
    <w:multiLevelType w:val="hybridMultilevel"/>
    <w:tmpl w:val="5DB8E2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num w:numId="1" w16cid:durableId="160241823">
    <w:abstractNumId w:val="1"/>
  </w:num>
  <w:num w:numId="2" w16cid:durableId="1699433020">
    <w:abstractNumId w:val="12"/>
  </w:num>
  <w:num w:numId="3" w16cid:durableId="901016671">
    <w:abstractNumId w:val="15"/>
  </w:num>
  <w:num w:numId="4" w16cid:durableId="520513759">
    <w:abstractNumId w:val="11"/>
  </w:num>
  <w:num w:numId="5" w16cid:durableId="1175071259">
    <w:abstractNumId w:val="5"/>
  </w:num>
  <w:num w:numId="6" w16cid:durableId="1804762605">
    <w:abstractNumId w:val="6"/>
  </w:num>
  <w:num w:numId="7" w16cid:durableId="962927881">
    <w:abstractNumId w:val="4"/>
  </w:num>
  <w:num w:numId="8" w16cid:durableId="115685008">
    <w:abstractNumId w:val="0"/>
  </w:num>
  <w:num w:numId="9" w16cid:durableId="187331406">
    <w:abstractNumId w:val="11"/>
  </w:num>
  <w:num w:numId="10" w16cid:durableId="1314722723">
    <w:abstractNumId w:val="8"/>
  </w:num>
  <w:num w:numId="11" w16cid:durableId="1063530066">
    <w:abstractNumId w:val="9"/>
  </w:num>
  <w:num w:numId="12" w16cid:durableId="1032152323">
    <w:abstractNumId w:val="2"/>
  </w:num>
  <w:num w:numId="13" w16cid:durableId="262879455">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45263044">
    <w:abstractNumId w:val="11"/>
  </w:num>
  <w:num w:numId="15" w16cid:durableId="1089695538">
    <w:abstractNumId w:val="11"/>
  </w:num>
  <w:num w:numId="16" w16cid:durableId="1214543297">
    <w:abstractNumId w:val="14"/>
  </w:num>
  <w:num w:numId="17" w16cid:durableId="99836685">
    <w:abstractNumId w:val="7"/>
  </w:num>
  <w:num w:numId="18" w16cid:durableId="1241406191">
    <w:abstractNumId w:val="10"/>
  </w:num>
  <w:num w:numId="19" w16cid:durableId="172689285">
    <w:abstractNumId w:val="13"/>
  </w:num>
  <w:num w:numId="20" w16cid:durableId="769856912">
    <w:abstractNumId w:val="16"/>
  </w:num>
  <w:num w:numId="21" w16cid:durableId="1004550308">
    <w:abstractNumId w:val="11"/>
    <w:lvlOverride w:ilvl="0">
      <w:startOverride w:val="1"/>
    </w:lvlOverride>
  </w:num>
  <w:num w:numId="22" w16cid:durableId="122040958">
    <w:abstractNumId w:val="11"/>
  </w:num>
  <w:num w:numId="23" w16cid:durableId="1184325137">
    <w:abstractNumId w:val="11"/>
  </w:num>
  <w:num w:numId="24" w16cid:durableId="1349798635">
    <w:abstractNumId w:val="11"/>
  </w:num>
  <w:num w:numId="25" w16cid:durableId="1145856939">
    <w:abstractNumId w:val="11"/>
  </w:num>
  <w:num w:numId="26" w16cid:durableId="1585188894">
    <w:abstractNumId w:val="11"/>
  </w:num>
  <w:num w:numId="27" w16cid:durableId="655647278">
    <w:abstractNumId w:val="11"/>
  </w:num>
  <w:num w:numId="28" w16cid:durableId="301160951">
    <w:abstractNumId w:val="11"/>
  </w:num>
  <w:num w:numId="29" w16cid:durableId="1685670028">
    <w:abstractNumId w:val="11"/>
  </w:num>
  <w:num w:numId="30" w16cid:durableId="1413430910">
    <w:abstractNumId w:val="11"/>
  </w:num>
  <w:num w:numId="31" w16cid:durableId="1591309123">
    <w:abstractNumId w:val="11"/>
  </w:num>
  <w:num w:numId="32" w16cid:durableId="637535288">
    <w:abstractNumId w:val="11"/>
  </w:num>
  <w:num w:numId="33" w16cid:durableId="960459512">
    <w:abstractNumId w:val="17"/>
  </w:num>
  <w:num w:numId="34" w16cid:durableId="141574043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printFractionalCharacterWidth/>
  <w:embedSystemFonts/>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1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B7C"/>
    <w:rsid w:val="00000B6C"/>
    <w:rsid w:val="000013E0"/>
    <w:rsid w:val="00001E2F"/>
    <w:rsid w:val="0000202A"/>
    <w:rsid w:val="00002387"/>
    <w:rsid w:val="00002869"/>
    <w:rsid w:val="00002922"/>
    <w:rsid w:val="00002A34"/>
    <w:rsid w:val="00002D7C"/>
    <w:rsid w:val="00002F53"/>
    <w:rsid w:val="0000311C"/>
    <w:rsid w:val="0000345D"/>
    <w:rsid w:val="0000380A"/>
    <w:rsid w:val="000045C6"/>
    <w:rsid w:val="0000475C"/>
    <w:rsid w:val="00005017"/>
    <w:rsid w:val="000055F3"/>
    <w:rsid w:val="00005B0E"/>
    <w:rsid w:val="00005C65"/>
    <w:rsid w:val="00006268"/>
    <w:rsid w:val="000066B1"/>
    <w:rsid w:val="00006B11"/>
    <w:rsid w:val="00006E0F"/>
    <w:rsid w:val="0000716B"/>
    <w:rsid w:val="00007E2F"/>
    <w:rsid w:val="0001301E"/>
    <w:rsid w:val="00013476"/>
    <w:rsid w:val="00013AB4"/>
    <w:rsid w:val="00013E1A"/>
    <w:rsid w:val="0001419D"/>
    <w:rsid w:val="000145AC"/>
    <w:rsid w:val="000145BA"/>
    <w:rsid w:val="000146D0"/>
    <w:rsid w:val="0001483B"/>
    <w:rsid w:val="00014E1B"/>
    <w:rsid w:val="0001514D"/>
    <w:rsid w:val="0001516F"/>
    <w:rsid w:val="000154F4"/>
    <w:rsid w:val="000157B3"/>
    <w:rsid w:val="00016334"/>
    <w:rsid w:val="00016665"/>
    <w:rsid w:val="000169FD"/>
    <w:rsid w:val="00017B52"/>
    <w:rsid w:val="00017E86"/>
    <w:rsid w:val="0002003E"/>
    <w:rsid w:val="0002075E"/>
    <w:rsid w:val="000208C8"/>
    <w:rsid w:val="00020C2B"/>
    <w:rsid w:val="00021AB5"/>
    <w:rsid w:val="0002209B"/>
    <w:rsid w:val="0002275D"/>
    <w:rsid w:val="00022E0F"/>
    <w:rsid w:val="000234A8"/>
    <w:rsid w:val="000234FA"/>
    <w:rsid w:val="00023A94"/>
    <w:rsid w:val="00024095"/>
    <w:rsid w:val="00024508"/>
    <w:rsid w:val="0002468B"/>
    <w:rsid w:val="00024F05"/>
    <w:rsid w:val="00025084"/>
    <w:rsid w:val="00025543"/>
    <w:rsid w:val="00025DCE"/>
    <w:rsid w:val="00026D7C"/>
    <w:rsid w:val="00027277"/>
    <w:rsid w:val="00027388"/>
    <w:rsid w:val="00027E5D"/>
    <w:rsid w:val="00030160"/>
    <w:rsid w:val="00030841"/>
    <w:rsid w:val="000308EF"/>
    <w:rsid w:val="00030CF8"/>
    <w:rsid w:val="00031177"/>
    <w:rsid w:val="0003162F"/>
    <w:rsid w:val="00032494"/>
    <w:rsid w:val="000324CD"/>
    <w:rsid w:val="000331FA"/>
    <w:rsid w:val="00033459"/>
    <w:rsid w:val="0003369E"/>
    <w:rsid w:val="0003377A"/>
    <w:rsid w:val="00033915"/>
    <w:rsid w:val="00033B43"/>
    <w:rsid w:val="00034181"/>
    <w:rsid w:val="000348C4"/>
    <w:rsid w:val="00034EAA"/>
    <w:rsid w:val="000358F5"/>
    <w:rsid w:val="00035D6A"/>
    <w:rsid w:val="00035F80"/>
    <w:rsid w:val="00035FD9"/>
    <w:rsid w:val="00036F10"/>
    <w:rsid w:val="000371BA"/>
    <w:rsid w:val="0003731E"/>
    <w:rsid w:val="000377BF"/>
    <w:rsid w:val="00040DD4"/>
    <w:rsid w:val="00040EC5"/>
    <w:rsid w:val="00041680"/>
    <w:rsid w:val="00041B72"/>
    <w:rsid w:val="0004200F"/>
    <w:rsid w:val="00042FD1"/>
    <w:rsid w:val="00043146"/>
    <w:rsid w:val="000436EB"/>
    <w:rsid w:val="000438AA"/>
    <w:rsid w:val="00043939"/>
    <w:rsid w:val="00043AC2"/>
    <w:rsid w:val="00043DC1"/>
    <w:rsid w:val="000447C0"/>
    <w:rsid w:val="00044AEF"/>
    <w:rsid w:val="00044DD0"/>
    <w:rsid w:val="00045004"/>
    <w:rsid w:val="00045081"/>
    <w:rsid w:val="00046325"/>
    <w:rsid w:val="0004649B"/>
    <w:rsid w:val="000465C3"/>
    <w:rsid w:val="000467F9"/>
    <w:rsid w:val="00046A76"/>
    <w:rsid w:val="00046C92"/>
    <w:rsid w:val="00046D1C"/>
    <w:rsid w:val="00046FD9"/>
    <w:rsid w:val="0004746C"/>
    <w:rsid w:val="000477C0"/>
    <w:rsid w:val="00047A1F"/>
    <w:rsid w:val="00047A8C"/>
    <w:rsid w:val="00047ED0"/>
    <w:rsid w:val="0005045A"/>
    <w:rsid w:val="000507A0"/>
    <w:rsid w:val="00050B6B"/>
    <w:rsid w:val="00050FCE"/>
    <w:rsid w:val="00051E0D"/>
    <w:rsid w:val="00052028"/>
    <w:rsid w:val="0005263A"/>
    <w:rsid w:val="000529C8"/>
    <w:rsid w:val="00052A55"/>
    <w:rsid w:val="00052AD6"/>
    <w:rsid w:val="00052AEC"/>
    <w:rsid w:val="00053696"/>
    <w:rsid w:val="00054D6A"/>
    <w:rsid w:val="000552A8"/>
    <w:rsid w:val="00055F84"/>
    <w:rsid w:val="0005641E"/>
    <w:rsid w:val="00056ED7"/>
    <w:rsid w:val="00057D1B"/>
    <w:rsid w:val="00060ABF"/>
    <w:rsid w:val="00060C02"/>
    <w:rsid w:val="00060D81"/>
    <w:rsid w:val="0006159C"/>
    <w:rsid w:val="00061626"/>
    <w:rsid w:val="0006165B"/>
    <w:rsid w:val="000616FC"/>
    <w:rsid w:val="000618C1"/>
    <w:rsid w:val="00061BE2"/>
    <w:rsid w:val="000620BF"/>
    <w:rsid w:val="00062B6B"/>
    <w:rsid w:val="000630FE"/>
    <w:rsid w:val="00063A08"/>
    <w:rsid w:val="0006440D"/>
    <w:rsid w:val="000644F5"/>
    <w:rsid w:val="0006469F"/>
    <w:rsid w:val="000647AD"/>
    <w:rsid w:val="000650AA"/>
    <w:rsid w:val="00065F19"/>
    <w:rsid w:val="00065F95"/>
    <w:rsid w:val="0006635E"/>
    <w:rsid w:val="0006655F"/>
    <w:rsid w:val="00066642"/>
    <w:rsid w:val="00066E96"/>
    <w:rsid w:val="00067740"/>
    <w:rsid w:val="000677F7"/>
    <w:rsid w:val="00067C19"/>
    <w:rsid w:val="00070236"/>
    <w:rsid w:val="000705B7"/>
    <w:rsid w:val="00070727"/>
    <w:rsid w:val="00070BA9"/>
    <w:rsid w:val="00070BAE"/>
    <w:rsid w:val="00070EA4"/>
    <w:rsid w:val="00071066"/>
    <w:rsid w:val="000713BA"/>
    <w:rsid w:val="000720B6"/>
    <w:rsid w:val="000723C6"/>
    <w:rsid w:val="0007340C"/>
    <w:rsid w:val="000746DE"/>
    <w:rsid w:val="00075433"/>
    <w:rsid w:val="00076097"/>
    <w:rsid w:val="0007626E"/>
    <w:rsid w:val="00076417"/>
    <w:rsid w:val="00076449"/>
    <w:rsid w:val="00077ADF"/>
    <w:rsid w:val="00077B22"/>
    <w:rsid w:val="000803E6"/>
    <w:rsid w:val="00080A52"/>
    <w:rsid w:val="00080A6C"/>
    <w:rsid w:val="00080B5B"/>
    <w:rsid w:val="000810C4"/>
    <w:rsid w:val="000810F9"/>
    <w:rsid w:val="00081274"/>
    <w:rsid w:val="0008155B"/>
    <w:rsid w:val="00081639"/>
    <w:rsid w:val="00081897"/>
    <w:rsid w:val="00081C76"/>
    <w:rsid w:val="000825B7"/>
    <w:rsid w:val="00082683"/>
    <w:rsid w:val="00082703"/>
    <w:rsid w:val="00082F2C"/>
    <w:rsid w:val="000838A1"/>
    <w:rsid w:val="00083EE4"/>
    <w:rsid w:val="000842EC"/>
    <w:rsid w:val="00084736"/>
    <w:rsid w:val="000856E4"/>
    <w:rsid w:val="0008578A"/>
    <w:rsid w:val="00085EE4"/>
    <w:rsid w:val="00086467"/>
    <w:rsid w:val="0008671E"/>
    <w:rsid w:val="00086A2D"/>
    <w:rsid w:val="00086E6B"/>
    <w:rsid w:val="00087409"/>
    <w:rsid w:val="000874E6"/>
    <w:rsid w:val="00087750"/>
    <w:rsid w:val="00087983"/>
    <w:rsid w:val="00090C1E"/>
    <w:rsid w:val="0009165D"/>
    <w:rsid w:val="00091AB6"/>
    <w:rsid w:val="00091D7F"/>
    <w:rsid w:val="00092D37"/>
    <w:rsid w:val="00092D79"/>
    <w:rsid w:val="00093378"/>
    <w:rsid w:val="00093C78"/>
    <w:rsid w:val="00094F0C"/>
    <w:rsid w:val="0009599C"/>
    <w:rsid w:val="000966E7"/>
    <w:rsid w:val="00097266"/>
    <w:rsid w:val="00097AB4"/>
    <w:rsid w:val="00097BEE"/>
    <w:rsid w:val="000A00EC"/>
    <w:rsid w:val="000A00F9"/>
    <w:rsid w:val="000A033E"/>
    <w:rsid w:val="000A04AC"/>
    <w:rsid w:val="000A0867"/>
    <w:rsid w:val="000A1BCA"/>
    <w:rsid w:val="000A291A"/>
    <w:rsid w:val="000A2BB1"/>
    <w:rsid w:val="000A2D29"/>
    <w:rsid w:val="000A3535"/>
    <w:rsid w:val="000A3FAF"/>
    <w:rsid w:val="000A3FBB"/>
    <w:rsid w:val="000A412D"/>
    <w:rsid w:val="000A4E88"/>
    <w:rsid w:val="000A516A"/>
    <w:rsid w:val="000A51EB"/>
    <w:rsid w:val="000A55E6"/>
    <w:rsid w:val="000A573C"/>
    <w:rsid w:val="000A60A0"/>
    <w:rsid w:val="000A7526"/>
    <w:rsid w:val="000A7AD3"/>
    <w:rsid w:val="000A7B24"/>
    <w:rsid w:val="000A7C68"/>
    <w:rsid w:val="000A7DDF"/>
    <w:rsid w:val="000B01C3"/>
    <w:rsid w:val="000B0F08"/>
    <w:rsid w:val="000B168F"/>
    <w:rsid w:val="000B1859"/>
    <w:rsid w:val="000B1D1F"/>
    <w:rsid w:val="000B1DA9"/>
    <w:rsid w:val="000B22C0"/>
    <w:rsid w:val="000B2632"/>
    <w:rsid w:val="000B283C"/>
    <w:rsid w:val="000B2C52"/>
    <w:rsid w:val="000B2DBA"/>
    <w:rsid w:val="000B2FA9"/>
    <w:rsid w:val="000B34D2"/>
    <w:rsid w:val="000B3982"/>
    <w:rsid w:val="000B3C61"/>
    <w:rsid w:val="000B4077"/>
    <w:rsid w:val="000B4F42"/>
    <w:rsid w:val="000B52B7"/>
    <w:rsid w:val="000B5451"/>
    <w:rsid w:val="000B586A"/>
    <w:rsid w:val="000B5C26"/>
    <w:rsid w:val="000B5C3B"/>
    <w:rsid w:val="000B5C76"/>
    <w:rsid w:val="000B624B"/>
    <w:rsid w:val="000B7857"/>
    <w:rsid w:val="000C05F7"/>
    <w:rsid w:val="000C0A06"/>
    <w:rsid w:val="000C0AAB"/>
    <w:rsid w:val="000C0B25"/>
    <w:rsid w:val="000C1613"/>
    <w:rsid w:val="000C1DFA"/>
    <w:rsid w:val="000C2201"/>
    <w:rsid w:val="000C35B2"/>
    <w:rsid w:val="000C3C62"/>
    <w:rsid w:val="000C426B"/>
    <w:rsid w:val="000C4D2C"/>
    <w:rsid w:val="000C4E24"/>
    <w:rsid w:val="000C59B7"/>
    <w:rsid w:val="000C5FB4"/>
    <w:rsid w:val="000C6247"/>
    <w:rsid w:val="000C6CAA"/>
    <w:rsid w:val="000C6DD3"/>
    <w:rsid w:val="000C6E6D"/>
    <w:rsid w:val="000C6F13"/>
    <w:rsid w:val="000C7024"/>
    <w:rsid w:val="000C799C"/>
    <w:rsid w:val="000D097B"/>
    <w:rsid w:val="000D0A4F"/>
    <w:rsid w:val="000D13CA"/>
    <w:rsid w:val="000D1CA8"/>
    <w:rsid w:val="000D1DC3"/>
    <w:rsid w:val="000D210D"/>
    <w:rsid w:val="000D2F7E"/>
    <w:rsid w:val="000D30A0"/>
    <w:rsid w:val="000D32E7"/>
    <w:rsid w:val="000D370B"/>
    <w:rsid w:val="000D3BCF"/>
    <w:rsid w:val="000D4303"/>
    <w:rsid w:val="000D4484"/>
    <w:rsid w:val="000D4585"/>
    <w:rsid w:val="000D4A20"/>
    <w:rsid w:val="000D4A7F"/>
    <w:rsid w:val="000D5673"/>
    <w:rsid w:val="000D598F"/>
    <w:rsid w:val="000D59F2"/>
    <w:rsid w:val="000D5B32"/>
    <w:rsid w:val="000D5D86"/>
    <w:rsid w:val="000D6451"/>
    <w:rsid w:val="000D66D1"/>
    <w:rsid w:val="000D66E1"/>
    <w:rsid w:val="000D78C9"/>
    <w:rsid w:val="000D7B65"/>
    <w:rsid w:val="000E0493"/>
    <w:rsid w:val="000E0BAE"/>
    <w:rsid w:val="000E0DBA"/>
    <w:rsid w:val="000E0FBB"/>
    <w:rsid w:val="000E1DFA"/>
    <w:rsid w:val="000E2246"/>
    <w:rsid w:val="000E480D"/>
    <w:rsid w:val="000E4FE9"/>
    <w:rsid w:val="000E515F"/>
    <w:rsid w:val="000E625F"/>
    <w:rsid w:val="000E6573"/>
    <w:rsid w:val="000E6799"/>
    <w:rsid w:val="000E7350"/>
    <w:rsid w:val="000E752B"/>
    <w:rsid w:val="000E7FD2"/>
    <w:rsid w:val="000F006C"/>
    <w:rsid w:val="000F0BB8"/>
    <w:rsid w:val="000F0E10"/>
    <w:rsid w:val="000F18CE"/>
    <w:rsid w:val="000F1A38"/>
    <w:rsid w:val="000F1C1A"/>
    <w:rsid w:val="000F2425"/>
    <w:rsid w:val="000F24A3"/>
    <w:rsid w:val="000F2545"/>
    <w:rsid w:val="000F2A9F"/>
    <w:rsid w:val="000F2D81"/>
    <w:rsid w:val="000F37B8"/>
    <w:rsid w:val="000F3EC8"/>
    <w:rsid w:val="000F3FB9"/>
    <w:rsid w:val="000F4316"/>
    <w:rsid w:val="000F455E"/>
    <w:rsid w:val="000F47D6"/>
    <w:rsid w:val="000F5010"/>
    <w:rsid w:val="000F5021"/>
    <w:rsid w:val="000F5128"/>
    <w:rsid w:val="000F6148"/>
    <w:rsid w:val="000F6E5A"/>
    <w:rsid w:val="000F72AD"/>
    <w:rsid w:val="000F7618"/>
    <w:rsid w:val="0010081D"/>
    <w:rsid w:val="00100C1A"/>
    <w:rsid w:val="00100DAA"/>
    <w:rsid w:val="001014C4"/>
    <w:rsid w:val="00101816"/>
    <w:rsid w:val="00101D58"/>
    <w:rsid w:val="00102577"/>
    <w:rsid w:val="00102905"/>
    <w:rsid w:val="0010317E"/>
    <w:rsid w:val="00103B8B"/>
    <w:rsid w:val="00103BD2"/>
    <w:rsid w:val="0010447D"/>
    <w:rsid w:val="00104B31"/>
    <w:rsid w:val="00105304"/>
    <w:rsid w:val="00105D54"/>
    <w:rsid w:val="00106229"/>
    <w:rsid w:val="00106332"/>
    <w:rsid w:val="0010653C"/>
    <w:rsid w:val="0010732F"/>
    <w:rsid w:val="00107D09"/>
    <w:rsid w:val="00107E1A"/>
    <w:rsid w:val="00110284"/>
    <w:rsid w:val="00110B9D"/>
    <w:rsid w:val="0011190D"/>
    <w:rsid w:val="00111DCC"/>
    <w:rsid w:val="00111EBD"/>
    <w:rsid w:val="00112102"/>
    <w:rsid w:val="00113208"/>
    <w:rsid w:val="00113621"/>
    <w:rsid w:val="00113688"/>
    <w:rsid w:val="00113ACE"/>
    <w:rsid w:val="00113D25"/>
    <w:rsid w:val="00113DB9"/>
    <w:rsid w:val="001142C3"/>
    <w:rsid w:val="001143FC"/>
    <w:rsid w:val="001144C2"/>
    <w:rsid w:val="001149CB"/>
    <w:rsid w:val="00114D6D"/>
    <w:rsid w:val="0011547E"/>
    <w:rsid w:val="001154AB"/>
    <w:rsid w:val="0011653A"/>
    <w:rsid w:val="00116CCA"/>
    <w:rsid w:val="00116E2A"/>
    <w:rsid w:val="00117298"/>
    <w:rsid w:val="00117566"/>
    <w:rsid w:val="0011792D"/>
    <w:rsid w:val="00117E6F"/>
    <w:rsid w:val="00120435"/>
    <w:rsid w:val="00120ED0"/>
    <w:rsid w:val="00120FD0"/>
    <w:rsid w:val="00121E31"/>
    <w:rsid w:val="00122208"/>
    <w:rsid w:val="00122CC9"/>
    <w:rsid w:val="00123110"/>
    <w:rsid w:val="001235C1"/>
    <w:rsid w:val="0012408D"/>
    <w:rsid w:val="0012430C"/>
    <w:rsid w:val="001245DD"/>
    <w:rsid w:val="00124663"/>
    <w:rsid w:val="001255F5"/>
    <w:rsid w:val="00125770"/>
    <w:rsid w:val="00125F43"/>
    <w:rsid w:val="001264B3"/>
    <w:rsid w:val="001266E0"/>
    <w:rsid w:val="00126D3A"/>
    <w:rsid w:val="001273BF"/>
    <w:rsid w:val="00127536"/>
    <w:rsid w:val="00127810"/>
    <w:rsid w:val="001302A9"/>
    <w:rsid w:val="001302C0"/>
    <w:rsid w:val="00130564"/>
    <w:rsid w:val="00130A60"/>
    <w:rsid w:val="00130D97"/>
    <w:rsid w:val="0013122A"/>
    <w:rsid w:val="00131BE1"/>
    <w:rsid w:val="001323D8"/>
    <w:rsid w:val="0013254A"/>
    <w:rsid w:val="001337F5"/>
    <w:rsid w:val="00133DB5"/>
    <w:rsid w:val="001347C1"/>
    <w:rsid w:val="00134A1C"/>
    <w:rsid w:val="00134CA9"/>
    <w:rsid w:val="00135ED1"/>
    <w:rsid w:val="00136B14"/>
    <w:rsid w:val="00136C58"/>
    <w:rsid w:val="00136DF6"/>
    <w:rsid w:val="00136F90"/>
    <w:rsid w:val="00137BE7"/>
    <w:rsid w:val="00137C95"/>
    <w:rsid w:val="00141623"/>
    <w:rsid w:val="00141C6B"/>
    <w:rsid w:val="00141F94"/>
    <w:rsid w:val="00142043"/>
    <w:rsid w:val="00142238"/>
    <w:rsid w:val="00142461"/>
    <w:rsid w:val="0014273E"/>
    <w:rsid w:val="001429B7"/>
    <w:rsid w:val="001429C4"/>
    <w:rsid w:val="001433B8"/>
    <w:rsid w:val="00143746"/>
    <w:rsid w:val="00143989"/>
    <w:rsid w:val="0014413E"/>
    <w:rsid w:val="001441CF"/>
    <w:rsid w:val="00144EAD"/>
    <w:rsid w:val="00145B18"/>
    <w:rsid w:val="00145B8C"/>
    <w:rsid w:val="00145DC8"/>
    <w:rsid w:val="00146202"/>
    <w:rsid w:val="0014684F"/>
    <w:rsid w:val="00147A68"/>
    <w:rsid w:val="00147A82"/>
    <w:rsid w:val="00150CC7"/>
    <w:rsid w:val="00151247"/>
    <w:rsid w:val="00151BB3"/>
    <w:rsid w:val="001527AF"/>
    <w:rsid w:val="00152837"/>
    <w:rsid w:val="00152B08"/>
    <w:rsid w:val="00152B25"/>
    <w:rsid w:val="00152FB5"/>
    <w:rsid w:val="00153573"/>
    <w:rsid w:val="00153ED9"/>
    <w:rsid w:val="00154AB4"/>
    <w:rsid w:val="00155145"/>
    <w:rsid w:val="00155884"/>
    <w:rsid w:val="00155BED"/>
    <w:rsid w:val="001563F8"/>
    <w:rsid w:val="0015694B"/>
    <w:rsid w:val="00156A95"/>
    <w:rsid w:val="00156D41"/>
    <w:rsid w:val="001574EE"/>
    <w:rsid w:val="00157646"/>
    <w:rsid w:val="00157ADF"/>
    <w:rsid w:val="00160457"/>
    <w:rsid w:val="0016180F"/>
    <w:rsid w:val="00162165"/>
    <w:rsid w:val="00162863"/>
    <w:rsid w:val="00162CEC"/>
    <w:rsid w:val="00162E13"/>
    <w:rsid w:val="00163207"/>
    <w:rsid w:val="001636C8"/>
    <w:rsid w:val="001637AA"/>
    <w:rsid w:val="00163B4D"/>
    <w:rsid w:val="00163FD2"/>
    <w:rsid w:val="00164594"/>
    <w:rsid w:val="00164665"/>
    <w:rsid w:val="001648C4"/>
    <w:rsid w:val="00164C0B"/>
    <w:rsid w:val="00164C50"/>
    <w:rsid w:val="00164CA8"/>
    <w:rsid w:val="00164D8B"/>
    <w:rsid w:val="001651C1"/>
    <w:rsid w:val="001657BF"/>
    <w:rsid w:val="00165B94"/>
    <w:rsid w:val="001664C3"/>
    <w:rsid w:val="001679D1"/>
    <w:rsid w:val="00167BE6"/>
    <w:rsid w:val="001712C8"/>
    <w:rsid w:val="00171BD9"/>
    <w:rsid w:val="00171C04"/>
    <w:rsid w:val="00171F25"/>
    <w:rsid w:val="00172B59"/>
    <w:rsid w:val="00172CAD"/>
    <w:rsid w:val="00173716"/>
    <w:rsid w:val="001738AB"/>
    <w:rsid w:val="00173CCA"/>
    <w:rsid w:val="00173CD9"/>
    <w:rsid w:val="00173E0F"/>
    <w:rsid w:val="001775E9"/>
    <w:rsid w:val="00177825"/>
    <w:rsid w:val="001779A4"/>
    <w:rsid w:val="00177B1A"/>
    <w:rsid w:val="0018083B"/>
    <w:rsid w:val="0018122F"/>
    <w:rsid w:val="00181252"/>
    <w:rsid w:val="00181D69"/>
    <w:rsid w:val="00182BEA"/>
    <w:rsid w:val="00183A9F"/>
    <w:rsid w:val="0018442B"/>
    <w:rsid w:val="001844CF"/>
    <w:rsid w:val="00185702"/>
    <w:rsid w:val="0018571E"/>
    <w:rsid w:val="0018635E"/>
    <w:rsid w:val="00186803"/>
    <w:rsid w:val="00187EB6"/>
    <w:rsid w:val="00187F66"/>
    <w:rsid w:val="0019012D"/>
    <w:rsid w:val="00190371"/>
    <w:rsid w:val="00190B23"/>
    <w:rsid w:val="00190C98"/>
    <w:rsid w:val="00191610"/>
    <w:rsid w:val="0019180E"/>
    <w:rsid w:val="001919E4"/>
    <w:rsid w:val="001919F3"/>
    <w:rsid w:val="00191B5D"/>
    <w:rsid w:val="00192096"/>
    <w:rsid w:val="0019209B"/>
    <w:rsid w:val="001922E8"/>
    <w:rsid w:val="001922EA"/>
    <w:rsid w:val="001929BF"/>
    <w:rsid w:val="00192DD3"/>
    <w:rsid w:val="001930A9"/>
    <w:rsid w:val="001933A6"/>
    <w:rsid w:val="001936A1"/>
    <w:rsid w:val="001940F5"/>
    <w:rsid w:val="0019465A"/>
    <w:rsid w:val="0019466F"/>
    <w:rsid w:val="00194756"/>
    <w:rsid w:val="0019479A"/>
    <w:rsid w:val="00194C27"/>
    <w:rsid w:val="00194D04"/>
    <w:rsid w:val="001953C9"/>
    <w:rsid w:val="00195A8A"/>
    <w:rsid w:val="001960A8"/>
    <w:rsid w:val="00196567"/>
    <w:rsid w:val="00196A99"/>
    <w:rsid w:val="00197469"/>
    <w:rsid w:val="001976FB"/>
    <w:rsid w:val="001A005B"/>
    <w:rsid w:val="001A0951"/>
    <w:rsid w:val="001A123F"/>
    <w:rsid w:val="001A1760"/>
    <w:rsid w:val="001A1830"/>
    <w:rsid w:val="001A2F8E"/>
    <w:rsid w:val="001A32E7"/>
    <w:rsid w:val="001A3510"/>
    <w:rsid w:val="001A3AD1"/>
    <w:rsid w:val="001A3AFE"/>
    <w:rsid w:val="001A3FBD"/>
    <w:rsid w:val="001A4580"/>
    <w:rsid w:val="001A45B5"/>
    <w:rsid w:val="001A4D39"/>
    <w:rsid w:val="001A574B"/>
    <w:rsid w:val="001A59A7"/>
    <w:rsid w:val="001A5F59"/>
    <w:rsid w:val="001A5F9A"/>
    <w:rsid w:val="001A6567"/>
    <w:rsid w:val="001A65E2"/>
    <w:rsid w:val="001A67EF"/>
    <w:rsid w:val="001A6CC9"/>
    <w:rsid w:val="001A70C3"/>
    <w:rsid w:val="001A7526"/>
    <w:rsid w:val="001A7A60"/>
    <w:rsid w:val="001B1D0A"/>
    <w:rsid w:val="001B2259"/>
    <w:rsid w:val="001B2426"/>
    <w:rsid w:val="001B2BAD"/>
    <w:rsid w:val="001B44BD"/>
    <w:rsid w:val="001B4D5D"/>
    <w:rsid w:val="001B50F6"/>
    <w:rsid w:val="001B5497"/>
    <w:rsid w:val="001B5571"/>
    <w:rsid w:val="001B59BF"/>
    <w:rsid w:val="001B5E7A"/>
    <w:rsid w:val="001B63EA"/>
    <w:rsid w:val="001B6A7D"/>
    <w:rsid w:val="001B76F1"/>
    <w:rsid w:val="001C09D3"/>
    <w:rsid w:val="001C0F33"/>
    <w:rsid w:val="001C0F98"/>
    <w:rsid w:val="001C13E0"/>
    <w:rsid w:val="001C1553"/>
    <w:rsid w:val="001C1879"/>
    <w:rsid w:val="001C1AD8"/>
    <w:rsid w:val="001C1CA2"/>
    <w:rsid w:val="001C228A"/>
    <w:rsid w:val="001C240F"/>
    <w:rsid w:val="001C246E"/>
    <w:rsid w:val="001C2AFC"/>
    <w:rsid w:val="001C2F68"/>
    <w:rsid w:val="001C35A8"/>
    <w:rsid w:val="001C3A3D"/>
    <w:rsid w:val="001C3DDC"/>
    <w:rsid w:val="001C4103"/>
    <w:rsid w:val="001C5634"/>
    <w:rsid w:val="001C62A5"/>
    <w:rsid w:val="001D00EE"/>
    <w:rsid w:val="001D018E"/>
    <w:rsid w:val="001D0270"/>
    <w:rsid w:val="001D0AC6"/>
    <w:rsid w:val="001D0FDA"/>
    <w:rsid w:val="001D1141"/>
    <w:rsid w:val="001D1293"/>
    <w:rsid w:val="001D1A4F"/>
    <w:rsid w:val="001D1F25"/>
    <w:rsid w:val="001D2AF1"/>
    <w:rsid w:val="001D47ED"/>
    <w:rsid w:val="001D512A"/>
    <w:rsid w:val="001D5B6C"/>
    <w:rsid w:val="001D5C37"/>
    <w:rsid w:val="001D6509"/>
    <w:rsid w:val="001D6C7C"/>
    <w:rsid w:val="001D6E58"/>
    <w:rsid w:val="001D6F09"/>
    <w:rsid w:val="001D71AF"/>
    <w:rsid w:val="001D728A"/>
    <w:rsid w:val="001E0A0A"/>
    <w:rsid w:val="001E0F8B"/>
    <w:rsid w:val="001E1722"/>
    <w:rsid w:val="001E1D8E"/>
    <w:rsid w:val="001E1DEB"/>
    <w:rsid w:val="001E2383"/>
    <w:rsid w:val="001E27D7"/>
    <w:rsid w:val="001E312F"/>
    <w:rsid w:val="001E3AAF"/>
    <w:rsid w:val="001E4392"/>
    <w:rsid w:val="001E5249"/>
    <w:rsid w:val="001E5360"/>
    <w:rsid w:val="001E56D0"/>
    <w:rsid w:val="001E6340"/>
    <w:rsid w:val="001E66BC"/>
    <w:rsid w:val="001E6AE9"/>
    <w:rsid w:val="001E725B"/>
    <w:rsid w:val="001E72A1"/>
    <w:rsid w:val="001E7456"/>
    <w:rsid w:val="001F0A80"/>
    <w:rsid w:val="001F0B07"/>
    <w:rsid w:val="001F153F"/>
    <w:rsid w:val="001F18AE"/>
    <w:rsid w:val="001F27AF"/>
    <w:rsid w:val="001F2885"/>
    <w:rsid w:val="001F352C"/>
    <w:rsid w:val="001F3CC8"/>
    <w:rsid w:val="001F3E9B"/>
    <w:rsid w:val="001F484A"/>
    <w:rsid w:val="001F4B75"/>
    <w:rsid w:val="001F4D6A"/>
    <w:rsid w:val="001F5262"/>
    <w:rsid w:val="001F52BE"/>
    <w:rsid w:val="001F54D4"/>
    <w:rsid w:val="001F65DD"/>
    <w:rsid w:val="001F6EDE"/>
    <w:rsid w:val="001F7CDA"/>
    <w:rsid w:val="0020056E"/>
    <w:rsid w:val="0020070D"/>
    <w:rsid w:val="00200AAD"/>
    <w:rsid w:val="00200D17"/>
    <w:rsid w:val="0020115E"/>
    <w:rsid w:val="002019AB"/>
    <w:rsid w:val="00201AC6"/>
    <w:rsid w:val="00201CF2"/>
    <w:rsid w:val="00202516"/>
    <w:rsid w:val="00202547"/>
    <w:rsid w:val="0020265E"/>
    <w:rsid w:val="00202A3A"/>
    <w:rsid w:val="002038E4"/>
    <w:rsid w:val="002038E8"/>
    <w:rsid w:val="00203C00"/>
    <w:rsid w:val="002045CF"/>
    <w:rsid w:val="00207712"/>
    <w:rsid w:val="00207DC2"/>
    <w:rsid w:val="00210371"/>
    <w:rsid w:val="002103CC"/>
    <w:rsid w:val="00210B5C"/>
    <w:rsid w:val="00211056"/>
    <w:rsid w:val="00211141"/>
    <w:rsid w:val="00212F1F"/>
    <w:rsid w:val="00213373"/>
    <w:rsid w:val="0021495A"/>
    <w:rsid w:val="00215A89"/>
    <w:rsid w:val="00215D23"/>
    <w:rsid w:val="0021648A"/>
    <w:rsid w:val="002165BC"/>
    <w:rsid w:val="00216D3B"/>
    <w:rsid w:val="002175BF"/>
    <w:rsid w:val="00217601"/>
    <w:rsid w:val="00217A67"/>
    <w:rsid w:val="00217B55"/>
    <w:rsid w:val="00217C16"/>
    <w:rsid w:val="00217E9A"/>
    <w:rsid w:val="00220FBB"/>
    <w:rsid w:val="00221061"/>
    <w:rsid w:val="002210B9"/>
    <w:rsid w:val="002210EC"/>
    <w:rsid w:val="0022144B"/>
    <w:rsid w:val="00221CA1"/>
    <w:rsid w:val="002225C0"/>
    <w:rsid w:val="00222BC0"/>
    <w:rsid w:val="00222CB0"/>
    <w:rsid w:val="0022349C"/>
    <w:rsid w:val="0022385F"/>
    <w:rsid w:val="002240CF"/>
    <w:rsid w:val="002242F3"/>
    <w:rsid w:val="00224701"/>
    <w:rsid w:val="00224753"/>
    <w:rsid w:val="00225A71"/>
    <w:rsid w:val="00226AC5"/>
    <w:rsid w:val="00226FE2"/>
    <w:rsid w:val="0022775E"/>
    <w:rsid w:val="0023116A"/>
    <w:rsid w:val="0023179D"/>
    <w:rsid w:val="00231C57"/>
    <w:rsid w:val="00232035"/>
    <w:rsid w:val="002324CF"/>
    <w:rsid w:val="00232599"/>
    <w:rsid w:val="00232E5D"/>
    <w:rsid w:val="00234189"/>
    <w:rsid w:val="002344FA"/>
    <w:rsid w:val="00234536"/>
    <w:rsid w:val="00235056"/>
    <w:rsid w:val="00235CC0"/>
    <w:rsid w:val="002360D1"/>
    <w:rsid w:val="002378DE"/>
    <w:rsid w:val="00237BEA"/>
    <w:rsid w:val="00237D9D"/>
    <w:rsid w:val="00237E2B"/>
    <w:rsid w:val="00240670"/>
    <w:rsid w:val="00240C18"/>
    <w:rsid w:val="0024128A"/>
    <w:rsid w:val="00242344"/>
    <w:rsid w:val="00242DBD"/>
    <w:rsid w:val="00243652"/>
    <w:rsid w:val="00243722"/>
    <w:rsid w:val="00243A99"/>
    <w:rsid w:val="00243F3B"/>
    <w:rsid w:val="00244A11"/>
    <w:rsid w:val="00245B9E"/>
    <w:rsid w:val="00246E5A"/>
    <w:rsid w:val="0024798F"/>
    <w:rsid w:val="00247BBA"/>
    <w:rsid w:val="00247E8B"/>
    <w:rsid w:val="00250281"/>
    <w:rsid w:val="002502D6"/>
    <w:rsid w:val="00250682"/>
    <w:rsid w:val="00250BB3"/>
    <w:rsid w:val="00250FF5"/>
    <w:rsid w:val="0025115C"/>
    <w:rsid w:val="00251791"/>
    <w:rsid w:val="0025207E"/>
    <w:rsid w:val="002525CB"/>
    <w:rsid w:val="00252F60"/>
    <w:rsid w:val="00253EE5"/>
    <w:rsid w:val="00254488"/>
    <w:rsid w:val="00254B26"/>
    <w:rsid w:val="00254CA4"/>
    <w:rsid w:val="0025569E"/>
    <w:rsid w:val="00255FAC"/>
    <w:rsid w:val="00256664"/>
    <w:rsid w:val="00256F4C"/>
    <w:rsid w:val="0025769E"/>
    <w:rsid w:val="00261738"/>
    <w:rsid w:val="00261D95"/>
    <w:rsid w:val="00261E54"/>
    <w:rsid w:val="0026314A"/>
    <w:rsid w:val="002631F5"/>
    <w:rsid w:val="00263A2B"/>
    <w:rsid w:val="00263E5F"/>
    <w:rsid w:val="00264138"/>
    <w:rsid w:val="002642E2"/>
    <w:rsid w:val="0026473F"/>
    <w:rsid w:val="00264E20"/>
    <w:rsid w:val="00264E4B"/>
    <w:rsid w:val="00264FFC"/>
    <w:rsid w:val="00265298"/>
    <w:rsid w:val="002652EC"/>
    <w:rsid w:val="00265411"/>
    <w:rsid w:val="002659F1"/>
    <w:rsid w:val="00266034"/>
    <w:rsid w:val="002662EF"/>
    <w:rsid w:val="00266321"/>
    <w:rsid w:val="002663C2"/>
    <w:rsid w:val="002667F7"/>
    <w:rsid w:val="00270316"/>
    <w:rsid w:val="00270BC5"/>
    <w:rsid w:val="00270C10"/>
    <w:rsid w:val="0027138B"/>
    <w:rsid w:val="00271413"/>
    <w:rsid w:val="00271537"/>
    <w:rsid w:val="002717EE"/>
    <w:rsid w:val="002718BD"/>
    <w:rsid w:val="002719FB"/>
    <w:rsid w:val="00272831"/>
    <w:rsid w:val="00272BFE"/>
    <w:rsid w:val="00272DC7"/>
    <w:rsid w:val="00272F3E"/>
    <w:rsid w:val="0027312F"/>
    <w:rsid w:val="00273291"/>
    <w:rsid w:val="00273EDB"/>
    <w:rsid w:val="0027411D"/>
    <w:rsid w:val="002747B9"/>
    <w:rsid w:val="00274B15"/>
    <w:rsid w:val="00275071"/>
    <w:rsid w:val="00275EC9"/>
    <w:rsid w:val="0027627D"/>
    <w:rsid w:val="002763CE"/>
    <w:rsid w:val="00276F40"/>
    <w:rsid w:val="0027710A"/>
    <w:rsid w:val="002775E8"/>
    <w:rsid w:val="00277A34"/>
    <w:rsid w:val="002808E7"/>
    <w:rsid w:val="00280FFB"/>
    <w:rsid w:val="002817A9"/>
    <w:rsid w:val="00281E1D"/>
    <w:rsid w:val="002827C3"/>
    <w:rsid w:val="00282BDF"/>
    <w:rsid w:val="00283764"/>
    <w:rsid w:val="00283808"/>
    <w:rsid w:val="00284783"/>
    <w:rsid w:val="002848DC"/>
    <w:rsid w:val="00284C5B"/>
    <w:rsid w:val="0028515F"/>
    <w:rsid w:val="002854D1"/>
    <w:rsid w:val="00285DCD"/>
    <w:rsid w:val="002860A9"/>
    <w:rsid w:val="00286506"/>
    <w:rsid w:val="00286A67"/>
    <w:rsid w:val="00286BB2"/>
    <w:rsid w:val="00287289"/>
    <w:rsid w:val="002873C6"/>
    <w:rsid w:val="0028747C"/>
    <w:rsid w:val="00287A08"/>
    <w:rsid w:val="00287DC7"/>
    <w:rsid w:val="002903E3"/>
    <w:rsid w:val="0029072C"/>
    <w:rsid w:val="002909D9"/>
    <w:rsid w:val="00290C65"/>
    <w:rsid w:val="00290D19"/>
    <w:rsid w:val="00291745"/>
    <w:rsid w:val="00291A5D"/>
    <w:rsid w:val="00291AE8"/>
    <w:rsid w:val="00291E1E"/>
    <w:rsid w:val="00291F0C"/>
    <w:rsid w:val="002920EC"/>
    <w:rsid w:val="002926A7"/>
    <w:rsid w:val="0029294B"/>
    <w:rsid w:val="00292A59"/>
    <w:rsid w:val="00292D31"/>
    <w:rsid w:val="00293355"/>
    <w:rsid w:val="002934DC"/>
    <w:rsid w:val="00293DB0"/>
    <w:rsid w:val="00293DEB"/>
    <w:rsid w:val="00293E9D"/>
    <w:rsid w:val="00294599"/>
    <w:rsid w:val="002952CD"/>
    <w:rsid w:val="00295AF1"/>
    <w:rsid w:val="002962FC"/>
    <w:rsid w:val="00296308"/>
    <w:rsid w:val="0029663C"/>
    <w:rsid w:val="002967FF"/>
    <w:rsid w:val="00296EE0"/>
    <w:rsid w:val="002978C7"/>
    <w:rsid w:val="002A09B5"/>
    <w:rsid w:val="002A0DBC"/>
    <w:rsid w:val="002A0F2D"/>
    <w:rsid w:val="002A1790"/>
    <w:rsid w:val="002A18A4"/>
    <w:rsid w:val="002A1E6B"/>
    <w:rsid w:val="002A2587"/>
    <w:rsid w:val="002A2F37"/>
    <w:rsid w:val="002A2FF5"/>
    <w:rsid w:val="002A31F9"/>
    <w:rsid w:val="002A32A0"/>
    <w:rsid w:val="002A3D7A"/>
    <w:rsid w:val="002A3F18"/>
    <w:rsid w:val="002A442E"/>
    <w:rsid w:val="002A468C"/>
    <w:rsid w:val="002A50AB"/>
    <w:rsid w:val="002A5CD1"/>
    <w:rsid w:val="002A69B0"/>
    <w:rsid w:val="002A69FC"/>
    <w:rsid w:val="002A7405"/>
    <w:rsid w:val="002A7A90"/>
    <w:rsid w:val="002A7EF3"/>
    <w:rsid w:val="002A7F2A"/>
    <w:rsid w:val="002B0C01"/>
    <w:rsid w:val="002B14E2"/>
    <w:rsid w:val="002B1578"/>
    <w:rsid w:val="002B17D5"/>
    <w:rsid w:val="002B1856"/>
    <w:rsid w:val="002B1C80"/>
    <w:rsid w:val="002B1E20"/>
    <w:rsid w:val="002B2372"/>
    <w:rsid w:val="002B256C"/>
    <w:rsid w:val="002B27E2"/>
    <w:rsid w:val="002B2871"/>
    <w:rsid w:val="002B2A78"/>
    <w:rsid w:val="002B2F0A"/>
    <w:rsid w:val="002B3177"/>
    <w:rsid w:val="002B39FA"/>
    <w:rsid w:val="002B450A"/>
    <w:rsid w:val="002B45B4"/>
    <w:rsid w:val="002B4764"/>
    <w:rsid w:val="002B48E0"/>
    <w:rsid w:val="002B4D51"/>
    <w:rsid w:val="002B5208"/>
    <w:rsid w:val="002B5CEC"/>
    <w:rsid w:val="002B5E72"/>
    <w:rsid w:val="002B6852"/>
    <w:rsid w:val="002B6BAC"/>
    <w:rsid w:val="002B6D33"/>
    <w:rsid w:val="002B7FE4"/>
    <w:rsid w:val="002C000D"/>
    <w:rsid w:val="002C01E1"/>
    <w:rsid w:val="002C0639"/>
    <w:rsid w:val="002C0A2A"/>
    <w:rsid w:val="002C17FF"/>
    <w:rsid w:val="002C299C"/>
    <w:rsid w:val="002C2B40"/>
    <w:rsid w:val="002C3FD9"/>
    <w:rsid w:val="002C4381"/>
    <w:rsid w:val="002C476C"/>
    <w:rsid w:val="002C4878"/>
    <w:rsid w:val="002C5713"/>
    <w:rsid w:val="002C5850"/>
    <w:rsid w:val="002C5FC6"/>
    <w:rsid w:val="002C634C"/>
    <w:rsid w:val="002C6876"/>
    <w:rsid w:val="002C6D06"/>
    <w:rsid w:val="002C724C"/>
    <w:rsid w:val="002C7412"/>
    <w:rsid w:val="002C783F"/>
    <w:rsid w:val="002D0000"/>
    <w:rsid w:val="002D03F9"/>
    <w:rsid w:val="002D091A"/>
    <w:rsid w:val="002D185E"/>
    <w:rsid w:val="002D1B58"/>
    <w:rsid w:val="002D20F6"/>
    <w:rsid w:val="002D2642"/>
    <w:rsid w:val="002D3382"/>
    <w:rsid w:val="002D3C09"/>
    <w:rsid w:val="002D3E33"/>
    <w:rsid w:val="002D440E"/>
    <w:rsid w:val="002D4432"/>
    <w:rsid w:val="002D4624"/>
    <w:rsid w:val="002D4761"/>
    <w:rsid w:val="002D4B26"/>
    <w:rsid w:val="002D4B73"/>
    <w:rsid w:val="002D5124"/>
    <w:rsid w:val="002D587A"/>
    <w:rsid w:val="002D5AB0"/>
    <w:rsid w:val="002D6478"/>
    <w:rsid w:val="002D6BF3"/>
    <w:rsid w:val="002D6CD2"/>
    <w:rsid w:val="002D75C6"/>
    <w:rsid w:val="002D75E9"/>
    <w:rsid w:val="002D77D8"/>
    <w:rsid w:val="002D794A"/>
    <w:rsid w:val="002D7C38"/>
    <w:rsid w:val="002D7CFF"/>
    <w:rsid w:val="002D7F2D"/>
    <w:rsid w:val="002E0369"/>
    <w:rsid w:val="002E0854"/>
    <w:rsid w:val="002E1816"/>
    <w:rsid w:val="002E1E1C"/>
    <w:rsid w:val="002E1F1B"/>
    <w:rsid w:val="002E295D"/>
    <w:rsid w:val="002E3297"/>
    <w:rsid w:val="002E3CF1"/>
    <w:rsid w:val="002E43D0"/>
    <w:rsid w:val="002E4677"/>
    <w:rsid w:val="002E4ACB"/>
    <w:rsid w:val="002E579F"/>
    <w:rsid w:val="002E5B8B"/>
    <w:rsid w:val="002E5D6F"/>
    <w:rsid w:val="002E6300"/>
    <w:rsid w:val="002E648C"/>
    <w:rsid w:val="002E6802"/>
    <w:rsid w:val="002E6E7E"/>
    <w:rsid w:val="002E704A"/>
    <w:rsid w:val="002E742C"/>
    <w:rsid w:val="002E7D77"/>
    <w:rsid w:val="002E7E91"/>
    <w:rsid w:val="002E7F6E"/>
    <w:rsid w:val="002F066C"/>
    <w:rsid w:val="002F14D7"/>
    <w:rsid w:val="002F1822"/>
    <w:rsid w:val="002F1AE4"/>
    <w:rsid w:val="002F1E86"/>
    <w:rsid w:val="002F1FCE"/>
    <w:rsid w:val="002F230F"/>
    <w:rsid w:val="002F238C"/>
    <w:rsid w:val="002F529F"/>
    <w:rsid w:val="002F571E"/>
    <w:rsid w:val="002F5BAE"/>
    <w:rsid w:val="002F5C36"/>
    <w:rsid w:val="002F654E"/>
    <w:rsid w:val="002F6D8B"/>
    <w:rsid w:val="002F724C"/>
    <w:rsid w:val="002F749A"/>
    <w:rsid w:val="002F76E9"/>
    <w:rsid w:val="002F7963"/>
    <w:rsid w:val="00300087"/>
    <w:rsid w:val="0030064F"/>
    <w:rsid w:val="00300D64"/>
    <w:rsid w:val="003011EC"/>
    <w:rsid w:val="0030137F"/>
    <w:rsid w:val="003015B4"/>
    <w:rsid w:val="00302617"/>
    <w:rsid w:val="00302B64"/>
    <w:rsid w:val="00303310"/>
    <w:rsid w:val="003037B3"/>
    <w:rsid w:val="003040E5"/>
    <w:rsid w:val="00304C8B"/>
    <w:rsid w:val="00304DD5"/>
    <w:rsid w:val="0030584A"/>
    <w:rsid w:val="003058F9"/>
    <w:rsid w:val="0030591F"/>
    <w:rsid w:val="0030604F"/>
    <w:rsid w:val="003061EA"/>
    <w:rsid w:val="00306F4D"/>
    <w:rsid w:val="00307296"/>
    <w:rsid w:val="003075A8"/>
    <w:rsid w:val="0030769B"/>
    <w:rsid w:val="003101CC"/>
    <w:rsid w:val="00310817"/>
    <w:rsid w:val="00310D1C"/>
    <w:rsid w:val="00310ED0"/>
    <w:rsid w:val="00311069"/>
    <w:rsid w:val="00311277"/>
    <w:rsid w:val="003113A2"/>
    <w:rsid w:val="00311700"/>
    <w:rsid w:val="00313072"/>
    <w:rsid w:val="00313284"/>
    <w:rsid w:val="003137AB"/>
    <w:rsid w:val="00313D86"/>
    <w:rsid w:val="00313FBC"/>
    <w:rsid w:val="00314B3D"/>
    <w:rsid w:val="00314F7B"/>
    <w:rsid w:val="00315805"/>
    <w:rsid w:val="00315B81"/>
    <w:rsid w:val="00315E24"/>
    <w:rsid w:val="00316703"/>
    <w:rsid w:val="00316C52"/>
    <w:rsid w:val="00316F9B"/>
    <w:rsid w:val="00317206"/>
    <w:rsid w:val="0031741A"/>
    <w:rsid w:val="00317BEF"/>
    <w:rsid w:val="00317D27"/>
    <w:rsid w:val="00320060"/>
    <w:rsid w:val="003201C7"/>
    <w:rsid w:val="00320349"/>
    <w:rsid w:val="00320AB6"/>
    <w:rsid w:val="00320CED"/>
    <w:rsid w:val="00320D72"/>
    <w:rsid w:val="00321D44"/>
    <w:rsid w:val="00321FCD"/>
    <w:rsid w:val="003220C8"/>
    <w:rsid w:val="003220F2"/>
    <w:rsid w:val="003223D6"/>
    <w:rsid w:val="0032280C"/>
    <w:rsid w:val="003236CF"/>
    <w:rsid w:val="003236E7"/>
    <w:rsid w:val="00323B32"/>
    <w:rsid w:val="00325184"/>
    <w:rsid w:val="00325AB5"/>
    <w:rsid w:val="00325F22"/>
    <w:rsid w:val="0032655A"/>
    <w:rsid w:val="00326A00"/>
    <w:rsid w:val="00326AF5"/>
    <w:rsid w:val="00326D0E"/>
    <w:rsid w:val="00326F44"/>
    <w:rsid w:val="0032734B"/>
    <w:rsid w:val="00327834"/>
    <w:rsid w:val="0033031B"/>
    <w:rsid w:val="00330E3D"/>
    <w:rsid w:val="0033247D"/>
    <w:rsid w:val="0033251B"/>
    <w:rsid w:val="00332D89"/>
    <w:rsid w:val="0033316B"/>
    <w:rsid w:val="00333A5D"/>
    <w:rsid w:val="00333A7C"/>
    <w:rsid w:val="00333D3D"/>
    <w:rsid w:val="00333EC0"/>
    <w:rsid w:val="00334258"/>
    <w:rsid w:val="00335073"/>
    <w:rsid w:val="003352DA"/>
    <w:rsid w:val="003361CD"/>
    <w:rsid w:val="003361F1"/>
    <w:rsid w:val="00336B70"/>
    <w:rsid w:val="00336D21"/>
    <w:rsid w:val="00336DA9"/>
    <w:rsid w:val="00337143"/>
    <w:rsid w:val="00337293"/>
    <w:rsid w:val="003377BB"/>
    <w:rsid w:val="003378B9"/>
    <w:rsid w:val="003379FD"/>
    <w:rsid w:val="00340AE8"/>
    <w:rsid w:val="00341165"/>
    <w:rsid w:val="00341180"/>
    <w:rsid w:val="00341706"/>
    <w:rsid w:val="00341737"/>
    <w:rsid w:val="00341A8E"/>
    <w:rsid w:val="00341FFE"/>
    <w:rsid w:val="00342A6F"/>
    <w:rsid w:val="00343038"/>
    <w:rsid w:val="003430BD"/>
    <w:rsid w:val="003438D7"/>
    <w:rsid w:val="003461E3"/>
    <w:rsid w:val="0034636F"/>
    <w:rsid w:val="00346460"/>
    <w:rsid w:val="00346E8F"/>
    <w:rsid w:val="00347250"/>
    <w:rsid w:val="00347A80"/>
    <w:rsid w:val="00350254"/>
    <w:rsid w:val="0035032C"/>
    <w:rsid w:val="003503EE"/>
    <w:rsid w:val="00350848"/>
    <w:rsid w:val="00350A1B"/>
    <w:rsid w:val="00351D0D"/>
    <w:rsid w:val="00352A4E"/>
    <w:rsid w:val="0035308C"/>
    <w:rsid w:val="003534F5"/>
    <w:rsid w:val="00353554"/>
    <w:rsid w:val="00353D40"/>
    <w:rsid w:val="0035461C"/>
    <w:rsid w:val="00354C5F"/>
    <w:rsid w:val="00354D65"/>
    <w:rsid w:val="00354EFF"/>
    <w:rsid w:val="003552CB"/>
    <w:rsid w:val="003555A1"/>
    <w:rsid w:val="00355CC7"/>
    <w:rsid w:val="003562AA"/>
    <w:rsid w:val="0035682E"/>
    <w:rsid w:val="00356BDD"/>
    <w:rsid w:val="00356F15"/>
    <w:rsid w:val="00357349"/>
    <w:rsid w:val="0035790F"/>
    <w:rsid w:val="003579DF"/>
    <w:rsid w:val="003579E9"/>
    <w:rsid w:val="00357BC9"/>
    <w:rsid w:val="00357DBE"/>
    <w:rsid w:val="003606ED"/>
    <w:rsid w:val="00360730"/>
    <w:rsid w:val="00361703"/>
    <w:rsid w:val="003620BC"/>
    <w:rsid w:val="0036232C"/>
    <w:rsid w:val="003627C1"/>
    <w:rsid w:val="0036371E"/>
    <w:rsid w:val="003638D4"/>
    <w:rsid w:val="00363A69"/>
    <w:rsid w:val="00363E0B"/>
    <w:rsid w:val="0036421D"/>
    <w:rsid w:val="0036502E"/>
    <w:rsid w:val="00365AE6"/>
    <w:rsid w:val="00365D87"/>
    <w:rsid w:val="00365DC7"/>
    <w:rsid w:val="00366778"/>
    <w:rsid w:val="00366967"/>
    <w:rsid w:val="00366E8D"/>
    <w:rsid w:val="003673B0"/>
    <w:rsid w:val="003675D0"/>
    <w:rsid w:val="00367632"/>
    <w:rsid w:val="00367F8A"/>
    <w:rsid w:val="00370708"/>
    <w:rsid w:val="00370A0F"/>
    <w:rsid w:val="003717A0"/>
    <w:rsid w:val="00371D81"/>
    <w:rsid w:val="003722BA"/>
    <w:rsid w:val="003722D7"/>
    <w:rsid w:val="00372AE9"/>
    <w:rsid w:val="00372B6F"/>
    <w:rsid w:val="00373257"/>
    <w:rsid w:val="003736D5"/>
    <w:rsid w:val="00373C46"/>
    <w:rsid w:val="003740B8"/>
    <w:rsid w:val="003743C5"/>
    <w:rsid w:val="00374475"/>
    <w:rsid w:val="003746D3"/>
    <w:rsid w:val="00374CA7"/>
    <w:rsid w:val="00375316"/>
    <w:rsid w:val="003758D0"/>
    <w:rsid w:val="00375D9E"/>
    <w:rsid w:val="00376535"/>
    <w:rsid w:val="0037681C"/>
    <w:rsid w:val="00376A87"/>
    <w:rsid w:val="00377398"/>
    <w:rsid w:val="003775ED"/>
    <w:rsid w:val="00377BD1"/>
    <w:rsid w:val="003803EF"/>
    <w:rsid w:val="00380432"/>
    <w:rsid w:val="00380CA9"/>
    <w:rsid w:val="00380FC4"/>
    <w:rsid w:val="00381172"/>
    <w:rsid w:val="003814D4"/>
    <w:rsid w:val="00381A0E"/>
    <w:rsid w:val="00382AAE"/>
    <w:rsid w:val="00382D4F"/>
    <w:rsid w:val="00382E0B"/>
    <w:rsid w:val="00383327"/>
    <w:rsid w:val="00383AC7"/>
    <w:rsid w:val="00383FB7"/>
    <w:rsid w:val="003852F5"/>
    <w:rsid w:val="00385592"/>
    <w:rsid w:val="003855AA"/>
    <w:rsid w:val="00385669"/>
    <w:rsid w:val="003857C8"/>
    <w:rsid w:val="00386BDA"/>
    <w:rsid w:val="00387103"/>
    <w:rsid w:val="00387261"/>
    <w:rsid w:val="00387405"/>
    <w:rsid w:val="0038745F"/>
    <w:rsid w:val="00387515"/>
    <w:rsid w:val="00387AEC"/>
    <w:rsid w:val="00387FFA"/>
    <w:rsid w:val="003901DD"/>
    <w:rsid w:val="0039030D"/>
    <w:rsid w:val="003903CF"/>
    <w:rsid w:val="00390679"/>
    <w:rsid w:val="0039071F"/>
    <w:rsid w:val="003910E2"/>
    <w:rsid w:val="00391F42"/>
    <w:rsid w:val="003922A9"/>
    <w:rsid w:val="003922D5"/>
    <w:rsid w:val="0039268E"/>
    <w:rsid w:val="00392A81"/>
    <w:rsid w:val="00392F26"/>
    <w:rsid w:val="00393D15"/>
    <w:rsid w:val="00393E60"/>
    <w:rsid w:val="003947A7"/>
    <w:rsid w:val="003949E3"/>
    <w:rsid w:val="00394D94"/>
    <w:rsid w:val="0039503F"/>
    <w:rsid w:val="003954B3"/>
    <w:rsid w:val="00395691"/>
    <w:rsid w:val="003958CB"/>
    <w:rsid w:val="00395A86"/>
    <w:rsid w:val="00395FD9"/>
    <w:rsid w:val="00396735"/>
    <w:rsid w:val="00396B93"/>
    <w:rsid w:val="00396DD2"/>
    <w:rsid w:val="00397A07"/>
    <w:rsid w:val="00397A42"/>
    <w:rsid w:val="003A030D"/>
    <w:rsid w:val="003A0940"/>
    <w:rsid w:val="003A0AC0"/>
    <w:rsid w:val="003A0C87"/>
    <w:rsid w:val="003A0D9E"/>
    <w:rsid w:val="003A15DE"/>
    <w:rsid w:val="003A17C3"/>
    <w:rsid w:val="003A2326"/>
    <w:rsid w:val="003A27CD"/>
    <w:rsid w:val="003A2835"/>
    <w:rsid w:val="003A2FA9"/>
    <w:rsid w:val="003A316B"/>
    <w:rsid w:val="003A3387"/>
    <w:rsid w:val="003A3786"/>
    <w:rsid w:val="003A4606"/>
    <w:rsid w:val="003A4A77"/>
    <w:rsid w:val="003A4E8E"/>
    <w:rsid w:val="003A561F"/>
    <w:rsid w:val="003A5C5D"/>
    <w:rsid w:val="003A5DC7"/>
    <w:rsid w:val="003A6206"/>
    <w:rsid w:val="003A777E"/>
    <w:rsid w:val="003A782A"/>
    <w:rsid w:val="003A78AF"/>
    <w:rsid w:val="003A7B78"/>
    <w:rsid w:val="003B0750"/>
    <w:rsid w:val="003B1CA3"/>
    <w:rsid w:val="003B2504"/>
    <w:rsid w:val="003B2CF4"/>
    <w:rsid w:val="003B2F02"/>
    <w:rsid w:val="003B40E7"/>
    <w:rsid w:val="003B424C"/>
    <w:rsid w:val="003B447B"/>
    <w:rsid w:val="003B4928"/>
    <w:rsid w:val="003B4984"/>
    <w:rsid w:val="003B531D"/>
    <w:rsid w:val="003B5F74"/>
    <w:rsid w:val="003B6994"/>
    <w:rsid w:val="003B6F46"/>
    <w:rsid w:val="003B7ADE"/>
    <w:rsid w:val="003C0297"/>
    <w:rsid w:val="003C0CD8"/>
    <w:rsid w:val="003C1C94"/>
    <w:rsid w:val="003C1DD2"/>
    <w:rsid w:val="003C1FBB"/>
    <w:rsid w:val="003C2467"/>
    <w:rsid w:val="003C2ABD"/>
    <w:rsid w:val="003C3218"/>
    <w:rsid w:val="003C36D3"/>
    <w:rsid w:val="003C4C35"/>
    <w:rsid w:val="003C4F00"/>
    <w:rsid w:val="003C502E"/>
    <w:rsid w:val="003C51B1"/>
    <w:rsid w:val="003C53F3"/>
    <w:rsid w:val="003C5C34"/>
    <w:rsid w:val="003C5DF9"/>
    <w:rsid w:val="003C70F9"/>
    <w:rsid w:val="003C72F0"/>
    <w:rsid w:val="003C76F9"/>
    <w:rsid w:val="003C7851"/>
    <w:rsid w:val="003C7B7D"/>
    <w:rsid w:val="003C7EE7"/>
    <w:rsid w:val="003C7F7C"/>
    <w:rsid w:val="003D03A2"/>
    <w:rsid w:val="003D0A2F"/>
    <w:rsid w:val="003D139F"/>
    <w:rsid w:val="003D18CA"/>
    <w:rsid w:val="003D1ADA"/>
    <w:rsid w:val="003D2BE2"/>
    <w:rsid w:val="003D2C85"/>
    <w:rsid w:val="003D3A83"/>
    <w:rsid w:val="003D3B9C"/>
    <w:rsid w:val="003D57FE"/>
    <w:rsid w:val="003D5CB4"/>
    <w:rsid w:val="003D5CC4"/>
    <w:rsid w:val="003D6488"/>
    <w:rsid w:val="003D64AB"/>
    <w:rsid w:val="003D64B3"/>
    <w:rsid w:val="003D69F1"/>
    <w:rsid w:val="003D719F"/>
    <w:rsid w:val="003D75FF"/>
    <w:rsid w:val="003D7868"/>
    <w:rsid w:val="003D791C"/>
    <w:rsid w:val="003D794A"/>
    <w:rsid w:val="003D7FDA"/>
    <w:rsid w:val="003E0B1E"/>
    <w:rsid w:val="003E0D89"/>
    <w:rsid w:val="003E0E8A"/>
    <w:rsid w:val="003E1226"/>
    <w:rsid w:val="003E1262"/>
    <w:rsid w:val="003E140D"/>
    <w:rsid w:val="003E201C"/>
    <w:rsid w:val="003E30ED"/>
    <w:rsid w:val="003E3E0E"/>
    <w:rsid w:val="003E3EC0"/>
    <w:rsid w:val="003E4273"/>
    <w:rsid w:val="003E4524"/>
    <w:rsid w:val="003E4724"/>
    <w:rsid w:val="003E49BD"/>
    <w:rsid w:val="003E4F5B"/>
    <w:rsid w:val="003E5208"/>
    <w:rsid w:val="003E550B"/>
    <w:rsid w:val="003E5B60"/>
    <w:rsid w:val="003E657D"/>
    <w:rsid w:val="003E6D84"/>
    <w:rsid w:val="003E7729"/>
    <w:rsid w:val="003E7822"/>
    <w:rsid w:val="003E7861"/>
    <w:rsid w:val="003E7FD7"/>
    <w:rsid w:val="003F0351"/>
    <w:rsid w:val="003F0857"/>
    <w:rsid w:val="003F0C55"/>
    <w:rsid w:val="003F1717"/>
    <w:rsid w:val="003F2362"/>
    <w:rsid w:val="003F310C"/>
    <w:rsid w:val="003F3B7C"/>
    <w:rsid w:val="003F3CA5"/>
    <w:rsid w:val="003F3F85"/>
    <w:rsid w:val="003F48AE"/>
    <w:rsid w:val="003F4D43"/>
    <w:rsid w:val="003F584E"/>
    <w:rsid w:val="003F61FF"/>
    <w:rsid w:val="003F67CF"/>
    <w:rsid w:val="003F6A03"/>
    <w:rsid w:val="003F6B13"/>
    <w:rsid w:val="003F6C39"/>
    <w:rsid w:val="003F7450"/>
    <w:rsid w:val="003F79C0"/>
    <w:rsid w:val="003F7D75"/>
    <w:rsid w:val="004009AA"/>
    <w:rsid w:val="00400D13"/>
    <w:rsid w:val="00400E4C"/>
    <w:rsid w:val="0040114A"/>
    <w:rsid w:val="004014CA"/>
    <w:rsid w:val="00401B08"/>
    <w:rsid w:val="00401C4D"/>
    <w:rsid w:val="00401F06"/>
    <w:rsid w:val="004020D8"/>
    <w:rsid w:val="004023C2"/>
    <w:rsid w:val="00402463"/>
    <w:rsid w:val="00402BA5"/>
    <w:rsid w:val="0040345A"/>
    <w:rsid w:val="00404621"/>
    <w:rsid w:val="00405126"/>
    <w:rsid w:val="004052AC"/>
    <w:rsid w:val="0040544E"/>
    <w:rsid w:val="00405AE6"/>
    <w:rsid w:val="00405CE2"/>
    <w:rsid w:val="0040608F"/>
    <w:rsid w:val="00406395"/>
    <w:rsid w:val="00407C8A"/>
    <w:rsid w:val="00410136"/>
    <w:rsid w:val="004102A6"/>
    <w:rsid w:val="00410BF8"/>
    <w:rsid w:val="00410CD3"/>
    <w:rsid w:val="00410DD6"/>
    <w:rsid w:val="00410DF7"/>
    <w:rsid w:val="00411AF3"/>
    <w:rsid w:val="00411BD8"/>
    <w:rsid w:val="004127E8"/>
    <w:rsid w:val="0041303B"/>
    <w:rsid w:val="004134BA"/>
    <w:rsid w:val="00413696"/>
    <w:rsid w:val="00413838"/>
    <w:rsid w:val="0041391F"/>
    <w:rsid w:val="00413C5B"/>
    <w:rsid w:val="00413C90"/>
    <w:rsid w:val="00413D4D"/>
    <w:rsid w:val="004140E3"/>
    <w:rsid w:val="0041445D"/>
    <w:rsid w:val="004145FB"/>
    <w:rsid w:val="00414C65"/>
    <w:rsid w:val="004152E5"/>
    <w:rsid w:val="00415A6E"/>
    <w:rsid w:val="00416001"/>
    <w:rsid w:val="004163FF"/>
    <w:rsid w:val="0041640F"/>
    <w:rsid w:val="0041664A"/>
    <w:rsid w:val="00416DA9"/>
    <w:rsid w:val="00417AC3"/>
    <w:rsid w:val="0042024E"/>
    <w:rsid w:val="00420254"/>
    <w:rsid w:val="00420742"/>
    <w:rsid w:val="00420CB4"/>
    <w:rsid w:val="00420DBA"/>
    <w:rsid w:val="0042105E"/>
    <w:rsid w:val="00421883"/>
    <w:rsid w:val="00422568"/>
    <w:rsid w:val="0042267B"/>
    <w:rsid w:val="00422CD2"/>
    <w:rsid w:val="00422DEB"/>
    <w:rsid w:val="00423178"/>
    <w:rsid w:val="0042356D"/>
    <w:rsid w:val="00423618"/>
    <w:rsid w:val="00423C77"/>
    <w:rsid w:val="00423C97"/>
    <w:rsid w:val="00423EC8"/>
    <w:rsid w:val="00424682"/>
    <w:rsid w:val="00424BDA"/>
    <w:rsid w:val="00424C0E"/>
    <w:rsid w:val="00425940"/>
    <w:rsid w:val="0042605F"/>
    <w:rsid w:val="0042628A"/>
    <w:rsid w:val="00426D6A"/>
    <w:rsid w:val="0042717D"/>
    <w:rsid w:val="0042735E"/>
    <w:rsid w:val="00427893"/>
    <w:rsid w:val="004305D1"/>
    <w:rsid w:val="00430922"/>
    <w:rsid w:val="00430C9B"/>
    <w:rsid w:val="00430D57"/>
    <w:rsid w:val="0043105A"/>
    <w:rsid w:val="004313AC"/>
    <w:rsid w:val="00431774"/>
    <w:rsid w:val="0043196D"/>
    <w:rsid w:val="004320A1"/>
    <w:rsid w:val="004324AD"/>
    <w:rsid w:val="004331D1"/>
    <w:rsid w:val="004334F7"/>
    <w:rsid w:val="0043359A"/>
    <w:rsid w:val="0043448E"/>
    <w:rsid w:val="004344BB"/>
    <w:rsid w:val="0043497E"/>
    <w:rsid w:val="00434A49"/>
    <w:rsid w:val="0043522D"/>
    <w:rsid w:val="0043529E"/>
    <w:rsid w:val="00435AA8"/>
    <w:rsid w:val="00435E0F"/>
    <w:rsid w:val="00436BFF"/>
    <w:rsid w:val="00436C41"/>
    <w:rsid w:val="00436E47"/>
    <w:rsid w:val="004375C1"/>
    <w:rsid w:val="004400D0"/>
    <w:rsid w:val="0044090C"/>
    <w:rsid w:val="004415EE"/>
    <w:rsid w:val="00441A84"/>
    <w:rsid w:val="00441F17"/>
    <w:rsid w:val="004427D5"/>
    <w:rsid w:val="0044339B"/>
    <w:rsid w:val="00444770"/>
    <w:rsid w:val="00444A20"/>
    <w:rsid w:val="00444BD0"/>
    <w:rsid w:val="00444E3A"/>
    <w:rsid w:val="00445022"/>
    <w:rsid w:val="004450E4"/>
    <w:rsid w:val="0044512A"/>
    <w:rsid w:val="004456BB"/>
    <w:rsid w:val="00445725"/>
    <w:rsid w:val="0044577B"/>
    <w:rsid w:val="00445823"/>
    <w:rsid w:val="00445925"/>
    <w:rsid w:val="0044744F"/>
    <w:rsid w:val="0044774C"/>
    <w:rsid w:val="00447A90"/>
    <w:rsid w:val="00447BF1"/>
    <w:rsid w:val="00450DE9"/>
    <w:rsid w:val="0045131E"/>
    <w:rsid w:val="004513BE"/>
    <w:rsid w:val="0045171F"/>
    <w:rsid w:val="00452340"/>
    <w:rsid w:val="00452442"/>
    <w:rsid w:val="00452705"/>
    <w:rsid w:val="0045278A"/>
    <w:rsid w:val="00452B85"/>
    <w:rsid w:val="004534B0"/>
    <w:rsid w:val="00453732"/>
    <w:rsid w:val="004539D7"/>
    <w:rsid w:val="00453C4F"/>
    <w:rsid w:val="004543F4"/>
    <w:rsid w:val="0045445F"/>
    <w:rsid w:val="00454AEE"/>
    <w:rsid w:val="00454C4B"/>
    <w:rsid w:val="00454FE1"/>
    <w:rsid w:val="00455A73"/>
    <w:rsid w:val="00455C57"/>
    <w:rsid w:val="00455E00"/>
    <w:rsid w:val="00457317"/>
    <w:rsid w:val="004579EF"/>
    <w:rsid w:val="00457D85"/>
    <w:rsid w:val="004604A7"/>
    <w:rsid w:val="0046076A"/>
    <w:rsid w:val="004613E2"/>
    <w:rsid w:val="00461624"/>
    <w:rsid w:val="00461A1C"/>
    <w:rsid w:val="00461E1F"/>
    <w:rsid w:val="00462323"/>
    <w:rsid w:val="00462C0D"/>
    <w:rsid w:val="00463544"/>
    <w:rsid w:val="0046436F"/>
    <w:rsid w:val="00464468"/>
    <w:rsid w:val="004651F6"/>
    <w:rsid w:val="0046624A"/>
    <w:rsid w:val="00466920"/>
    <w:rsid w:val="0046723D"/>
    <w:rsid w:val="00467DF7"/>
    <w:rsid w:val="004702EC"/>
    <w:rsid w:val="0047060A"/>
    <w:rsid w:val="004721B0"/>
    <w:rsid w:val="004728BA"/>
    <w:rsid w:val="00472AC4"/>
    <w:rsid w:val="00472ECD"/>
    <w:rsid w:val="00473503"/>
    <w:rsid w:val="00473A30"/>
    <w:rsid w:val="00473BC5"/>
    <w:rsid w:val="00473D66"/>
    <w:rsid w:val="00474A13"/>
    <w:rsid w:val="00474CC4"/>
    <w:rsid w:val="00475170"/>
    <w:rsid w:val="00475B09"/>
    <w:rsid w:val="00477413"/>
    <w:rsid w:val="00477A98"/>
    <w:rsid w:val="00477FE8"/>
    <w:rsid w:val="00480193"/>
    <w:rsid w:val="0048027B"/>
    <w:rsid w:val="004804EB"/>
    <w:rsid w:val="0048068E"/>
    <w:rsid w:val="004812EB"/>
    <w:rsid w:val="004816FA"/>
    <w:rsid w:val="00482638"/>
    <w:rsid w:val="00482BD3"/>
    <w:rsid w:val="00483931"/>
    <w:rsid w:val="00483958"/>
    <w:rsid w:val="0048402B"/>
    <w:rsid w:val="00484205"/>
    <w:rsid w:val="00484B75"/>
    <w:rsid w:val="00484DB3"/>
    <w:rsid w:val="00485E63"/>
    <w:rsid w:val="004866D3"/>
    <w:rsid w:val="004869AC"/>
    <w:rsid w:val="00487405"/>
    <w:rsid w:val="00487460"/>
    <w:rsid w:val="0048775D"/>
    <w:rsid w:val="00487BF6"/>
    <w:rsid w:val="00487DC9"/>
    <w:rsid w:val="0049017D"/>
    <w:rsid w:val="00490298"/>
    <w:rsid w:val="0049111B"/>
    <w:rsid w:val="0049123C"/>
    <w:rsid w:val="00491810"/>
    <w:rsid w:val="00491ACE"/>
    <w:rsid w:val="00492313"/>
    <w:rsid w:val="004926C7"/>
    <w:rsid w:val="00492C6E"/>
    <w:rsid w:val="0049320D"/>
    <w:rsid w:val="004941F0"/>
    <w:rsid w:val="00494A0A"/>
    <w:rsid w:val="00494A1F"/>
    <w:rsid w:val="00495078"/>
    <w:rsid w:val="004959FA"/>
    <w:rsid w:val="00495AC2"/>
    <w:rsid w:val="004962DE"/>
    <w:rsid w:val="00496498"/>
    <w:rsid w:val="00496B3A"/>
    <w:rsid w:val="00497208"/>
    <w:rsid w:val="004976DA"/>
    <w:rsid w:val="004976F1"/>
    <w:rsid w:val="0049778E"/>
    <w:rsid w:val="00497C0E"/>
    <w:rsid w:val="00497F09"/>
    <w:rsid w:val="004A0EA8"/>
    <w:rsid w:val="004A13BC"/>
    <w:rsid w:val="004A1564"/>
    <w:rsid w:val="004A2016"/>
    <w:rsid w:val="004A25DE"/>
    <w:rsid w:val="004A30BE"/>
    <w:rsid w:val="004A31C7"/>
    <w:rsid w:val="004A31DA"/>
    <w:rsid w:val="004A320C"/>
    <w:rsid w:val="004A3548"/>
    <w:rsid w:val="004A3714"/>
    <w:rsid w:val="004A398F"/>
    <w:rsid w:val="004A3BCD"/>
    <w:rsid w:val="004A3E0D"/>
    <w:rsid w:val="004A3EB5"/>
    <w:rsid w:val="004A4231"/>
    <w:rsid w:val="004A49D9"/>
    <w:rsid w:val="004A4B2B"/>
    <w:rsid w:val="004A5010"/>
    <w:rsid w:val="004A5657"/>
    <w:rsid w:val="004A5D7E"/>
    <w:rsid w:val="004A6A82"/>
    <w:rsid w:val="004A71F2"/>
    <w:rsid w:val="004A74F8"/>
    <w:rsid w:val="004A7D47"/>
    <w:rsid w:val="004A7EE2"/>
    <w:rsid w:val="004B0082"/>
    <w:rsid w:val="004B183B"/>
    <w:rsid w:val="004B1FF6"/>
    <w:rsid w:val="004B21AF"/>
    <w:rsid w:val="004B21F7"/>
    <w:rsid w:val="004B26D8"/>
    <w:rsid w:val="004B29F8"/>
    <w:rsid w:val="004B2FEC"/>
    <w:rsid w:val="004B35D8"/>
    <w:rsid w:val="004B3ECF"/>
    <w:rsid w:val="004B4048"/>
    <w:rsid w:val="004B46B9"/>
    <w:rsid w:val="004B4AFE"/>
    <w:rsid w:val="004B5828"/>
    <w:rsid w:val="004B5B02"/>
    <w:rsid w:val="004B5D36"/>
    <w:rsid w:val="004B5E3E"/>
    <w:rsid w:val="004B5F0D"/>
    <w:rsid w:val="004B60C1"/>
    <w:rsid w:val="004B75B5"/>
    <w:rsid w:val="004B7C85"/>
    <w:rsid w:val="004C0272"/>
    <w:rsid w:val="004C046C"/>
    <w:rsid w:val="004C0AFA"/>
    <w:rsid w:val="004C0BB5"/>
    <w:rsid w:val="004C11C6"/>
    <w:rsid w:val="004C1485"/>
    <w:rsid w:val="004C1AED"/>
    <w:rsid w:val="004C23D2"/>
    <w:rsid w:val="004C2AB5"/>
    <w:rsid w:val="004C3093"/>
    <w:rsid w:val="004C3A7D"/>
    <w:rsid w:val="004C3B7F"/>
    <w:rsid w:val="004C3E07"/>
    <w:rsid w:val="004C430D"/>
    <w:rsid w:val="004C434D"/>
    <w:rsid w:val="004C44BC"/>
    <w:rsid w:val="004C45F4"/>
    <w:rsid w:val="004C49C3"/>
    <w:rsid w:val="004C5E06"/>
    <w:rsid w:val="004C5E08"/>
    <w:rsid w:val="004C680D"/>
    <w:rsid w:val="004C6C90"/>
    <w:rsid w:val="004C7028"/>
    <w:rsid w:val="004C72DD"/>
    <w:rsid w:val="004C775D"/>
    <w:rsid w:val="004C78CD"/>
    <w:rsid w:val="004C79A3"/>
    <w:rsid w:val="004C79B7"/>
    <w:rsid w:val="004C7AA3"/>
    <w:rsid w:val="004D03FA"/>
    <w:rsid w:val="004D0558"/>
    <w:rsid w:val="004D07DD"/>
    <w:rsid w:val="004D0FE3"/>
    <w:rsid w:val="004D1475"/>
    <w:rsid w:val="004D1693"/>
    <w:rsid w:val="004D1836"/>
    <w:rsid w:val="004D1A10"/>
    <w:rsid w:val="004D1CC1"/>
    <w:rsid w:val="004D2851"/>
    <w:rsid w:val="004D2C1A"/>
    <w:rsid w:val="004D32EA"/>
    <w:rsid w:val="004D35FE"/>
    <w:rsid w:val="004D411A"/>
    <w:rsid w:val="004D41C1"/>
    <w:rsid w:val="004D476F"/>
    <w:rsid w:val="004D47DE"/>
    <w:rsid w:val="004D4DC8"/>
    <w:rsid w:val="004D528D"/>
    <w:rsid w:val="004D528E"/>
    <w:rsid w:val="004D6050"/>
    <w:rsid w:val="004D6783"/>
    <w:rsid w:val="004D6AE2"/>
    <w:rsid w:val="004D7045"/>
    <w:rsid w:val="004D7AAD"/>
    <w:rsid w:val="004D7D70"/>
    <w:rsid w:val="004E081A"/>
    <w:rsid w:val="004E0A58"/>
    <w:rsid w:val="004E13D8"/>
    <w:rsid w:val="004E14A8"/>
    <w:rsid w:val="004E14AB"/>
    <w:rsid w:val="004E16E5"/>
    <w:rsid w:val="004E23C1"/>
    <w:rsid w:val="004E25B2"/>
    <w:rsid w:val="004E2DAF"/>
    <w:rsid w:val="004E3396"/>
    <w:rsid w:val="004E34D1"/>
    <w:rsid w:val="004E37A7"/>
    <w:rsid w:val="004E3B83"/>
    <w:rsid w:val="004E3D72"/>
    <w:rsid w:val="004E3F65"/>
    <w:rsid w:val="004E4299"/>
    <w:rsid w:val="004E43E4"/>
    <w:rsid w:val="004E4DEF"/>
    <w:rsid w:val="004E4F69"/>
    <w:rsid w:val="004E53D5"/>
    <w:rsid w:val="004E58B3"/>
    <w:rsid w:val="004E5EA3"/>
    <w:rsid w:val="004E6181"/>
    <w:rsid w:val="004E6CE8"/>
    <w:rsid w:val="004E6E76"/>
    <w:rsid w:val="004E6EBC"/>
    <w:rsid w:val="004E701C"/>
    <w:rsid w:val="004E73C1"/>
    <w:rsid w:val="004E79AA"/>
    <w:rsid w:val="004E7AAE"/>
    <w:rsid w:val="004E7CD9"/>
    <w:rsid w:val="004F052B"/>
    <w:rsid w:val="004F08C5"/>
    <w:rsid w:val="004F1823"/>
    <w:rsid w:val="004F1AEA"/>
    <w:rsid w:val="004F1EB3"/>
    <w:rsid w:val="004F1ECF"/>
    <w:rsid w:val="004F26DF"/>
    <w:rsid w:val="004F27D8"/>
    <w:rsid w:val="004F2919"/>
    <w:rsid w:val="004F2A78"/>
    <w:rsid w:val="004F2AF4"/>
    <w:rsid w:val="004F4659"/>
    <w:rsid w:val="004F51BE"/>
    <w:rsid w:val="004F544B"/>
    <w:rsid w:val="004F58F6"/>
    <w:rsid w:val="004F596E"/>
    <w:rsid w:val="004F5C0D"/>
    <w:rsid w:val="004F633B"/>
    <w:rsid w:val="004F6C0C"/>
    <w:rsid w:val="004F6C1E"/>
    <w:rsid w:val="004F7435"/>
    <w:rsid w:val="004F7D7D"/>
    <w:rsid w:val="004F7E00"/>
    <w:rsid w:val="004F7FAF"/>
    <w:rsid w:val="00500381"/>
    <w:rsid w:val="005006E3"/>
    <w:rsid w:val="00500777"/>
    <w:rsid w:val="00500FDB"/>
    <w:rsid w:val="005015F1"/>
    <w:rsid w:val="00501913"/>
    <w:rsid w:val="00501CF0"/>
    <w:rsid w:val="00501D2E"/>
    <w:rsid w:val="00501E15"/>
    <w:rsid w:val="0050210F"/>
    <w:rsid w:val="00502392"/>
    <w:rsid w:val="00502436"/>
    <w:rsid w:val="005029F7"/>
    <w:rsid w:val="0050334D"/>
    <w:rsid w:val="005035BD"/>
    <w:rsid w:val="00503694"/>
    <w:rsid w:val="00503E61"/>
    <w:rsid w:val="00504179"/>
    <w:rsid w:val="005041C3"/>
    <w:rsid w:val="0050442F"/>
    <w:rsid w:val="00504975"/>
    <w:rsid w:val="00505860"/>
    <w:rsid w:val="005059D0"/>
    <w:rsid w:val="00505A43"/>
    <w:rsid w:val="00505A5C"/>
    <w:rsid w:val="0050617A"/>
    <w:rsid w:val="0050658D"/>
    <w:rsid w:val="005067D1"/>
    <w:rsid w:val="005069F9"/>
    <w:rsid w:val="00506D9B"/>
    <w:rsid w:val="00507170"/>
    <w:rsid w:val="00507392"/>
    <w:rsid w:val="0050747B"/>
    <w:rsid w:val="0050793A"/>
    <w:rsid w:val="005101F3"/>
    <w:rsid w:val="00510395"/>
    <w:rsid w:val="00510BE5"/>
    <w:rsid w:val="005111E9"/>
    <w:rsid w:val="0051142A"/>
    <w:rsid w:val="00511436"/>
    <w:rsid w:val="0051148E"/>
    <w:rsid w:val="005120A4"/>
    <w:rsid w:val="0051273A"/>
    <w:rsid w:val="00512D34"/>
    <w:rsid w:val="0051354C"/>
    <w:rsid w:val="00513ACE"/>
    <w:rsid w:val="00513B98"/>
    <w:rsid w:val="00513FB3"/>
    <w:rsid w:val="00514606"/>
    <w:rsid w:val="0051506E"/>
    <w:rsid w:val="00515233"/>
    <w:rsid w:val="005155A7"/>
    <w:rsid w:val="00515842"/>
    <w:rsid w:val="00515C02"/>
    <w:rsid w:val="00516561"/>
    <w:rsid w:val="0052041B"/>
    <w:rsid w:val="005206D2"/>
    <w:rsid w:val="005210A6"/>
    <w:rsid w:val="005211D0"/>
    <w:rsid w:val="0052188E"/>
    <w:rsid w:val="00521AB3"/>
    <w:rsid w:val="00521BB7"/>
    <w:rsid w:val="00521DA7"/>
    <w:rsid w:val="00521E3C"/>
    <w:rsid w:val="0052269E"/>
    <w:rsid w:val="005229B6"/>
    <w:rsid w:val="00522AD4"/>
    <w:rsid w:val="00522AF0"/>
    <w:rsid w:val="00522DD5"/>
    <w:rsid w:val="00522EF5"/>
    <w:rsid w:val="00522F71"/>
    <w:rsid w:val="005230C8"/>
    <w:rsid w:val="00523101"/>
    <w:rsid w:val="005232D1"/>
    <w:rsid w:val="005232FC"/>
    <w:rsid w:val="00523920"/>
    <w:rsid w:val="0052479D"/>
    <w:rsid w:val="0052513B"/>
    <w:rsid w:val="005254B6"/>
    <w:rsid w:val="005258C7"/>
    <w:rsid w:val="00525B9C"/>
    <w:rsid w:val="00526073"/>
    <w:rsid w:val="0052685D"/>
    <w:rsid w:val="00526A5D"/>
    <w:rsid w:val="00526FF5"/>
    <w:rsid w:val="00527988"/>
    <w:rsid w:val="0052798B"/>
    <w:rsid w:val="00527E99"/>
    <w:rsid w:val="005308E9"/>
    <w:rsid w:val="00531294"/>
    <w:rsid w:val="0053180A"/>
    <w:rsid w:val="00531CDA"/>
    <w:rsid w:val="00531DA3"/>
    <w:rsid w:val="00532120"/>
    <w:rsid w:val="00532D68"/>
    <w:rsid w:val="0053408A"/>
    <w:rsid w:val="005342E7"/>
    <w:rsid w:val="0053446D"/>
    <w:rsid w:val="005346E2"/>
    <w:rsid w:val="00534854"/>
    <w:rsid w:val="00534A8B"/>
    <w:rsid w:val="00534F83"/>
    <w:rsid w:val="00535207"/>
    <w:rsid w:val="00535342"/>
    <w:rsid w:val="00535C89"/>
    <w:rsid w:val="00535D9B"/>
    <w:rsid w:val="005360B7"/>
    <w:rsid w:val="0053645E"/>
    <w:rsid w:val="005369B1"/>
    <w:rsid w:val="0053727A"/>
    <w:rsid w:val="00537461"/>
    <w:rsid w:val="0053777F"/>
    <w:rsid w:val="00537B2B"/>
    <w:rsid w:val="00537D44"/>
    <w:rsid w:val="00537E1D"/>
    <w:rsid w:val="00540068"/>
    <w:rsid w:val="005404B5"/>
    <w:rsid w:val="005409E4"/>
    <w:rsid w:val="0054153D"/>
    <w:rsid w:val="0054159C"/>
    <w:rsid w:val="0054234D"/>
    <w:rsid w:val="005423AB"/>
    <w:rsid w:val="005423D4"/>
    <w:rsid w:val="005426F5"/>
    <w:rsid w:val="00542B16"/>
    <w:rsid w:val="0054336E"/>
    <w:rsid w:val="005436A3"/>
    <w:rsid w:val="00543C4C"/>
    <w:rsid w:val="00543F79"/>
    <w:rsid w:val="00544A14"/>
    <w:rsid w:val="00544C84"/>
    <w:rsid w:val="00545119"/>
    <w:rsid w:val="0054511C"/>
    <w:rsid w:val="0054518F"/>
    <w:rsid w:val="005451F3"/>
    <w:rsid w:val="005456F9"/>
    <w:rsid w:val="00545975"/>
    <w:rsid w:val="00545CD9"/>
    <w:rsid w:val="005463F7"/>
    <w:rsid w:val="00546539"/>
    <w:rsid w:val="005466B7"/>
    <w:rsid w:val="005468E3"/>
    <w:rsid w:val="00547361"/>
    <w:rsid w:val="005476B3"/>
    <w:rsid w:val="00547974"/>
    <w:rsid w:val="00547A89"/>
    <w:rsid w:val="0055074D"/>
    <w:rsid w:val="00550E37"/>
    <w:rsid w:val="00551405"/>
    <w:rsid w:val="0055155B"/>
    <w:rsid w:val="00551DEF"/>
    <w:rsid w:val="0055253A"/>
    <w:rsid w:val="005527A1"/>
    <w:rsid w:val="00552DAE"/>
    <w:rsid w:val="005538A6"/>
    <w:rsid w:val="00553F2E"/>
    <w:rsid w:val="00554698"/>
    <w:rsid w:val="0055472F"/>
    <w:rsid w:val="00554826"/>
    <w:rsid w:val="0055648F"/>
    <w:rsid w:val="0055742A"/>
    <w:rsid w:val="00557D81"/>
    <w:rsid w:val="00560207"/>
    <w:rsid w:val="005607D3"/>
    <w:rsid w:val="0056141F"/>
    <w:rsid w:val="0056231A"/>
    <w:rsid w:val="005625B0"/>
    <w:rsid w:val="005632F3"/>
    <w:rsid w:val="00563A77"/>
    <w:rsid w:val="005645F5"/>
    <w:rsid w:val="00564900"/>
    <w:rsid w:val="0056555B"/>
    <w:rsid w:val="005657DE"/>
    <w:rsid w:val="00565953"/>
    <w:rsid w:val="0056602E"/>
    <w:rsid w:val="005665F2"/>
    <w:rsid w:val="00566F09"/>
    <w:rsid w:val="0056739B"/>
    <w:rsid w:val="00567681"/>
    <w:rsid w:val="00567FBD"/>
    <w:rsid w:val="00570493"/>
    <w:rsid w:val="005707E1"/>
    <w:rsid w:val="00570903"/>
    <w:rsid w:val="00570BD8"/>
    <w:rsid w:val="00570F7E"/>
    <w:rsid w:val="00571EE1"/>
    <w:rsid w:val="00572746"/>
    <w:rsid w:val="00572A6D"/>
    <w:rsid w:val="00572AE8"/>
    <w:rsid w:val="00572F2B"/>
    <w:rsid w:val="005730D3"/>
    <w:rsid w:val="005731D3"/>
    <w:rsid w:val="0057378D"/>
    <w:rsid w:val="005737E8"/>
    <w:rsid w:val="00573CB3"/>
    <w:rsid w:val="00573FD1"/>
    <w:rsid w:val="00574AEB"/>
    <w:rsid w:val="00575098"/>
    <w:rsid w:val="00575228"/>
    <w:rsid w:val="00575263"/>
    <w:rsid w:val="00575D6B"/>
    <w:rsid w:val="00575D99"/>
    <w:rsid w:val="0057648B"/>
    <w:rsid w:val="00576961"/>
    <w:rsid w:val="00576BD1"/>
    <w:rsid w:val="00577310"/>
    <w:rsid w:val="005773DC"/>
    <w:rsid w:val="00577C0B"/>
    <w:rsid w:val="00577F7B"/>
    <w:rsid w:val="00577FB9"/>
    <w:rsid w:val="0058006C"/>
    <w:rsid w:val="005805B8"/>
    <w:rsid w:val="0058064E"/>
    <w:rsid w:val="0058113C"/>
    <w:rsid w:val="0058156C"/>
    <w:rsid w:val="00581663"/>
    <w:rsid w:val="00581784"/>
    <w:rsid w:val="00581955"/>
    <w:rsid w:val="00581B06"/>
    <w:rsid w:val="0058220A"/>
    <w:rsid w:val="00582415"/>
    <w:rsid w:val="00582846"/>
    <w:rsid w:val="00582E65"/>
    <w:rsid w:val="00584098"/>
    <w:rsid w:val="0058415D"/>
    <w:rsid w:val="0058462A"/>
    <w:rsid w:val="00584D30"/>
    <w:rsid w:val="00585703"/>
    <w:rsid w:val="005857A9"/>
    <w:rsid w:val="005857E5"/>
    <w:rsid w:val="00585825"/>
    <w:rsid w:val="00585AE2"/>
    <w:rsid w:val="00585B03"/>
    <w:rsid w:val="00585F27"/>
    <w:rsid w:val="00585F38"/>
    <w:rsid w:val="0058657C"/>
    <w:rsid w:val="00586A74"/>
    <w:rsid w:val="005872A5"/>
    <w:rsid w:val="00590610"/>
    <w:rsid w:val="0059109B"/>
    <w:rsid w:val="005914DE"/>
    <w:rsid w:val="0059160A"/>
    <w:rsid w:val="00591B44"/>
    <w:rsid w:val="00591C13"/>
    <w:rsid w:val="00591D1A"/>
    <w:rsid w:val="0059232B"/>
    <w:rsid w:val="0059273C"/>
    <w:rsid w:val="00592CD1"/>
    <w:rsid w:val="005936B7"/>
    <w:rsid w:val="00593EDB"/>
    <w:rsid w:val="00594184"/>
    <w:rsid w:val="00594810"/>
    <w:rsid w:val="00594B0C"/>
    <w:rsid w:val="005954EF"/>
    <w:rsid w:val="0059560B"/>
    <w:rsid w:val="00595B4E"/>
    <w:rsid w:val="005965F5"/>
    <w:rsid w:val="00596A07"/>
    <w:rsid w:val="005970B4"/>
    <w:rsid w:val="005970E4"/>
    <w:rsid w:val="005977BB"/>
    <w:rsid w:val="00597CC7"/>
    <w:rsid w:val="005A03AC"/>
    <w:rsid w:val="005A0C86"/>
    <w:rsid w:val="005A1038"/>
    <w:rsid w:val="005A1194"/>
    <w:rsid w:val="005A161B"/>
    <w:rsid w:val="005A218F"/>
    <w:rsid w:val="005A242C"/>
    <w:rsid w:val="005A2494"/>
    <w:rsid w:val="005A27DA"/>
    <w:rsid w:val="005A2835"/>
    <w:rsid w:val="005A2D62"/>
    <w:rsid w:val="005A3BAE"/>
    <w:rsid w:val="005A3E32"/>
    <w:rsid w:val="005A40B2"/>
    <w:rsid w:val="005A4360"/>
    <w:rsid w:val="005A4458"/>
    <w:rsid w:val="005A50F4"/>
    <w:rsid w:val="005A56CB"/>
    <w:rsid w:val="005A60B0"/>
    <w:rsid w:val="005A653D"/>
    <w:rsid w:val="005A6722"/>
    <w:rsid w:val="005A75B3"/>
    <w:rsid w:val="005B027B"/>
    <w:rsid w:val="005B0485"/>
    <w:rsid w:val="005B0721"/>
    <w:rsid w:val="005B1087"/>
    <w:rsid w:val="005B155A"/>
    <w:rsid w:val="005B1F88"/>
    <w:rsid w:val="005B2063"/>
    <w:rsid w:val="005B215C"/>
    <w:rsid w:val="005B2E33"/>
    <w:rsid w:val="005B39D6"/>
    <w:rsid w:val="005B3D7B"/>
    <w:rsid w:val="005B4195"/>
    <w:rsid w:val="005B4870"/>
    <w:rsid w:val="005B4A7E"/>
    <w:rsid w:val="005B5487"/>
    <w:rsid w:val="005B5AEB"/>
    <w:rsid w:val="005B5DA5"/>
    <w:rsid w:val="005B62C7"/>
    <w:rsid w:val="005B65BE"/>
    <w:rsid w:val="005B65EF"/>
    <w:rsid w:val="005B6DE2"/>
    <w:rsid w:val="005B7265"/>
    <w:rsid w:val="005B7B03"/>
    <w:rsid w:val="005C0AB4"/>
    <w:rsid w:val="005C1BF3"/>
    <w:rsid w:val="005C1CFE"/>
    <w:rsid w:val="005C2042"/>
    <w:rsid w:val="005C2529"/>
    <w:rsid w:val="005C2717"/>
    <w:rsid w:val="005C27DE"/>
    <w:rsid w:val="005C3081"/>
    <w:rsid w:val="005C31D0"/>
    <w:rsid w:val="005C3EA8"/>
    <w:rsid w:val="005C3ED1"/>
    <w:rsid w:val="005C434B"/>
    <w:rsid w:val="005C585C"/>
    <w:rsid w:val="005C58CF"/>
    <w:rsid w:val="005C5B40"/>
    <w:rsid w:val="005C66A0"/>
    <w:rsid w:val="005C6ED7"/>
    <w:rsid w:val="005C6F83"/>
    <w:rsid w:val="005D02EE"/>
    <w:rsid w:val="005D04EE"/>
    <w:rsid w:val="005D0AF8"/>
    <w:rsid w:val="005D0B5C"/>
    <w:rsid w:val="005D0FCB"/>
    <w:rsid w:val="005D108D"/>
    <w:rsid w:val="005D1592"/>
    <w:rsid w:val="005D19E7"/>
    <w:rsid w:val="005D1A93"/>
    <w:rsid w:val="005D1DB4"/>
    <w:rsid w:val="005D2B30"/>
    <w:rsid w:val="005D3884"/>
    <w:rsid w:val="005D3FAF"/>
    <w:rsid w:val="005D405E"/>
    <w:rsid w:val="005D4475"/>
    <w:rsid w:val="005D4853"/>
    <w:rsid w:val="005D4A53"/>
    <w:rsid w:val="005D4F1A"/>
    <w:rsid w:val="005D5C36"/>
    <w:rsid w:val="005D669B"/>
    <w:rsid w:val="005E007B"/>
    <w:rsid w:val="005E0AEF"/>
    <w:rsid w:val="005E0C03"/>
    <w:rsid w:val="005E12CC"/>
    <w:rsid w:val="005E18A9"/>
    <w:rsid w:val="005E1EAF"/>
    <w:rsid w:val="005E27BB"/>
    <w:rsid w:val="005E2A8C"/>
    <w:rsid w:val="005E320E"/>
    <w:rsid w:val="005E35FD"/>
    <w:rsid w:val="005E36E9"/>
    <w:rsid w:val="005E48F3"/>
    <w:rsid w:val="005E4CEC"/>
    <w:rsid w:val="005E4D31"/>
    <w:rsid w:val="005E4EAA"/>
    <w:rsid w:val="005E5FA8"/>
    <w:rsid w:val="005E6239"/>
    <w:rsid w:val="005E6401"/>
    <w:rsid w:val="005E6820"/>
    <w:rsid w:val="005E71DF"/>
    <w:rsid w:val="005E7429"/>
    <w:rsid w:val="005E74C6"/>
    <w:rsid w:val="005E75F7"/>
    <w:rsid w:val="005E7BD5"/>
    <w:rsid w:val="005E7EAE"/>
    <w:rsid w:val="005F0C54"/>
    <w:rsid w:val="005F1144"/>
    <w:rsid w:val="005F1554"/>
    <w:rsid w:val="005F185A"/>
    <w:rsid w:val="005F1908"/>
    <w:rsid w:val="005F21B4"/>
    <w:rsid w:val="005F284D"/>
    <w:rsid w:val="005F28AB"/>
    <w:rsid w:val="005F2E1D"/>
    <w:rsid w:val="005F3190"/>
    <w:rsid w:val="005F389E"/>
    <w:rsid w:val="005F3D4A"/>
    <w:rsid w:val="005F47E0"/>
    <w:rsid w:val="005F4F6D"/>
    <w:rsid w:val="005F5236"/>
    <w:rsid w:val="005F5B27"/>
    <w:rsid w:val="005F5F28"/>
    <w:rsid w:val="005F6104"/>
    <w:rsid w:val="005F6939"/>
    <w:rsid w:val="005F6EEE"/>
    <w:rsid w:val="005F7246"/>
    <w:rsid w:val="005F7567"/>
    <w:rsid w:val="005F7C82"/>
    <w:rsid w:val="00600B21"/>
    <w:rsid w:val="00600B7C"/>
    <w:rsid w:val="00600CE1"/>
    <w:rsid w:val="00600E5E"/>
    <w:rsid w:val="00601010"/>
    <w:rsid w:val="00601051"/>
    <w:rsid w:val="00601418"/>
    <w:rsid w:val="0060161E"/>
    <w:rsid w:val="006017EE"/>
    <w:rsid w:val="00601A73"/>
    <w:rsid w:val="00601AF8"/>
    <w:rsid w:val="0060216E"/>
    <w:rsid w:val="00602415"/>
    <w:rsid w:val="006028AD"/>
    <w:rsid w:val="00602D7E"/>
    <w:rsid w:val="00603223"/>
    <w:rsid w:val="00603251"/>
    <w:rsid w:val="00603780"/>
    <w:rsid w:val="00604788"/>
    <w:rsid w:val="0060498F"/>
    <w:rsid w:val="0060517E"/>
    <w:rsid w:val="0060558C"/>
    <w:rsid w:val="006057E6"/>
    <w:rsid w:val="00605892"/>
    <w:rsid w:val="0060596B"/>
    <w:rsid w:val="00605D14"/>
    <w:rsid w:val="0060600E"/>
    <w:rsid w:val="00606CDE"/>
    <w:rsid w:val="00606D9F"/>
    <w:rsid w:val="006071CD"/>
    <w:rsid w:val="006074C5"/>
    <w:rsid w:val="0060786C"/>
    <w:rsid w:val="00607DCB"/>
    <w:rsid w:val="00607F0A"/>
    <w:rsid w:val="00610CDE"/>
    <w:rsid w:val="00610E6D"/>
    <w:rsid w:val="00610F73"/>
    <w:rsid w:val="00611FEC"/>
    <w:rsid w:val="00612128"/>
    <w:rsid w:val="00612787"/>
    <w:rsid w:val="0061327F"/>
    <w:rsid w:val="00613408"/>
    <w:rsid w:val="00613C52"/>
    <w:rsid w:val="00614710"/>
    <w:rsid w:val="00614C18"/>
    <w:rsid w:val="00615557"/>
    <w:rsid w:val="00615976"/>
    <w:rsid w:val="00615FE7"/>
    <w:rsid w:val="0061627A"/>
    <w:rsid w:val="00616A7B"/>
    <w:rsid w:val="0061710E"/>
    <w:rsid w:val="00617449"/>
    <w:rsid w:val="006177C6"/>
    <w:rsid w:val="00617B6C"/>
    <w:rsid w:val="0062013A"/>
    <w:rsid w:val="0062046E"/>
    <w:rsid w:val="0062082F"/>
    <w:rsid w:val="006208D8"/>
    <w:rsid w:val="00620BB9"/>
    <w:rsid w:val="006212F0"/>
    <w:rsid w:val="00621E9E"/>
    <w:rsid w:val="00621EA4"/>
    <w:rsid w:val="0062234D"/>
    <w:rsid w:val="00622505"/>
    <w:rsid w:val="00623796"/>
    <w:rsid w:val="00623D1E"/>
    <w:rsid w:val="00623FED"/>
    <w:rsid w:val="00624E15"/>
    <w:rsid w:val="00625196"/>
    <w:rsid w:val="006251E3"/>
    <w:rsid w:val="0062535C"/>
    <w:rsid w:val="00625940"/>
    <w:rsid w:val="00625A53"/>
    <w:rsid w:val="00625D09"/>
    <w:rsid w:val="00626544"/>
    <w:rsid w:val="006269F6"/>
    <w:rsid w:val="00627CB8"/>
    <w:rsid w:val="00627D3D"/>
    <w:rsid w:val="00630407"/>
    <w:rsid w:val="00630738"/>
    <w:rsid w:val="00630965"/>
    <w:rsid w:val="00630BC9"/>
    <w:rsid w:val="006318AE"/>
    <w:rsid w:val="006323F5"/>
    <w:rsid w:val="00632A53"/>
    <w:rsid w:val="00633115"/>
    <w:rsid w:val="006334ED"/>
    <w:rsid w:val="00633874"/>
    <w:rsid w:val="00634123"/>
    <w:rsid w:val="006344DB"/>
    <w:rsid w:val="0063474C"/>
    <w:rsid w:val="00634E3D"/>
    <w:rsid w:val="00634FDC"/>
    <w:rsid w:val="00635A00"/>
    <w:rsid w:val="00635FD7"/>
    <w:rsid w:val="0063666E"/>
    <w:rsid w:val="00637355"/>
    <w:rsid w:val="00637F3B"/>
    <w:rsid w:val="00637FF9"/>
    <w:rsid w:val="006403E9"/>
    <w:rsid w:val="0064056F"/>
    <w:rsid w:val="00641012"/>
    <w:rsid w:val="006412CF"/>
    <w:rsid w:val="00641846"/>
    <w:rsid w:val="00641B48"/>
    <w:rsid w:val="00642332"/>
    <w:rsid w:val="0064254C"/>
    <w:rsid w:val="00642916"/>
    <w:rsid w:val="00642A0D"/>
    <w:rsid w:val="00642E8A"/>
    <w:rsid w:val="0064307D"/>
    <w:rsid w:val="00643D70"/>
    <w:rsid w:val="006444AD"/>
    <w:rsid w:val="0064465B"/>
    <w:rsid w:val="00644C05"/>
    <w:rsid w:val="00644E48"/>
    <w:rsid w:val="0064500A"/>
    <w:rsid w:val="00645882"/>
    <w:rsid w:val="006458D5"/>
    <w:rsid w:val="00645B0C"/>
    <w:rsid w:val="00645D67"/>
    <w:rsid w:val="00645F48"/>
    <w:rsid w:val="00646498"/>
    <w:rsid w:val="00646C59"/>
    <w:rsid w:val="00647690"/>
    <w:rsid w:val="0064773A"/>
    <w:rsid w:val="00647D03"/>
    <w:rsid w:val="00650236"/>
    <w:rsid w:val="006504F5"/>
    <w:rsid w:val="00650AB9"/>
    <w:rsid w:val="00650C0E"/>
    <w:rsid w:val="00651678"/>
    <w:rsid w:val="00651E99"/>
    <w:rsid w:val="00652529"/>
    <w:rsid w:val="0065281F"/>
    <w:rsid w:val="006528C1"/>
    <w:rsid w:val="00652B62"/>
    <w:rsid w:val="00653E5F"/>
    <w:rsid w:val="006542D6"/>
    <w:rsid w:val="00654EE9"/>
    <w:rsid w:val="0065565B"/>
    <w:rsid w:val="00655AA0"/>
    <w:rsid w:val="00655BB9"/>
    <w:rsid w:val="00655D35"/>
    <w:rsid w:val="00656837"/>
    <w:rsid w:val="006568CF"/>
    <w:rsid w:val="00656DF3"/>
    <w:rsid w:val="00656FF3"/>
    <w:rsid w:val="006578A1"/>
    <w:rsid w:val="00657CC0"/>
    <w:rsid w:val="006607F3"/>
    <w:rsid w:val="006611B3"/>
    <w:rsid w:val="0066182B"/>
    <w:rsid w:val="0066225A"/>
    <w:rsid w:val="006622C7"/>
    <w:rsid w:val="00662878"/>
    <w:rsid w:val="0066353D"/>
    <w:rsid w:val="00663949"/>
    <w:rsid w:val="00663B96"/>
    <w:rsid w:val="0066413E"/>
    <w:rsid w:val="0066429F"/>
    <w:rsid w:val="0066479C"/>
    <w:rsid w:val="00664C86"/>
    <w:rsid w:val="0066564A"/>
    <w:rsid w:val="00666A44"/>
    <w:rsid w:val="00666EEE"/>
    <w:rsid w:val="0066722E"/>
    <w:rsid w:val="00667336"/>
    <w:rsid w:val="00667601"/>
    <w:rsid w:val="00667B4E"/>
    <w:rsid w:val="006700AA"/>
    <w:rsid w:val="006701B3"/>
    <w:rsid w:val="006702B9"/>
    <w:rsid w:val="006707E9"/>
    <w:rsid w:val="00670CFF"/>
    <w:rsid w:val="00670E62"/>
    <w:rsid w:val="00671223"/>
    <w:rsid w:val="00673E6E"/>
    <w:rsid w:val="00673F3A"/>
    <w:rsid w:val="006742A3"/>
    <w:rsid w:val="00674890"/>
    <w:rsid w:val="00674CFD"/>
    <w:rsid w:val="00675424"/>
    <w:rsid w:val="00675C65"/>
    <w:rsid w:val="00675DAB"/>
    <w:rsid w:val="00675DBD"/>
    <w:rsid w:val="00675EEB"/>
    <w:rsid w:val="00676126"/>
    <w:rsid w:val="006762A2"/>
    <w:rsid w:val="006767F1"/>
    <w:rsid w:val="006768E8"/>
    <w:rsid w:val="00676FE6"/>
    <w:rsid w:val="006772FF"/>
    <w:rsid w:val="00677921"/>
    <w:rsid w:val="0068006F"/>
    <w:rsid w:val="00680728"/>
    <w:rsid w:val="006814EF"/>
    <w:rsid w:val="006818E7"/>
    <w:rsid w:val="00682352"/>
    <w:rsid w:val="00683CAF"/>
    <w:rsid w:val="00683D09"/>
    <w:rsid w:val="006841FD"/>
    <w:rsid w:val="006842C8"/>
    <w:rsid w:val="00685459"/>
    <w:rsid w:val="00685D2D"/>
    <w:rsid w:val="00685DA6"/>
    <w:rsid w:val="0068601D"/>
    <w:rsid w:val="006860D8"/>
    <w:rsid w:val="006863DD"/>
    <w:rsid w:val="00686926"/>
    <w:rsid w:val="00686CD7"/>
    <w:rsid w:val="00686F73"/>
    <w:rsid w:val="00687865"/>
    <w:rsid w:val="0069058A"/>
    <w:rsid w:val="006908E3"/>
    <w:rsid w:val="00690E77"/>
    <w:rsid w:val="00691F22"/>
    <w:rsid w:val="0069202E"/>
    <w:rsid w:val="006924D1"/>
    <w:rsid w:val="00693E34"/>
    <w:rsid w:val="00694909"/>
    <w:rsid w:val="00694A49"/>
    <w:rsid w:val="006950DA"/>
    <w:rsid w:val="00695B87"/>
    <w:rsid w:val="00695C29"/>
    <w:rsid w:val="00695DAD"/>
    <w:rsid w:val="00695FCC"/>
    <w:rsid w:val="006961AF"/>
    <w:rsid w:val="00696B66"/>
    <w:rsid w:val="00696BCB"/>
    <w:rsid w:val="00697400"/>
    <w:rsid w:val="006979E9"/>
    <w:rsid w:val="006A0F4E"/>
    <w:rsid w:val="006A14FE"/>
    <w:rsid w:val="006A1601"/>
    <w:rsid w:val="006A165F"/>
    <w:rsid w:val="006A171C"/>
    <w:rsid w:val="006A1726"/>
    <w:rsid w:val="006A1796"/>
    <w:rsid w:val="006A1A4C"/>
    <w:rsid w:val="006A1CA9"/>
    <w:rsid w:val="006A1F07"/>
    <w:rsid w:val="006A26ED"/>
    <w:rsid w:val="006A2B8B"/>
    <w:rsid w:val="006A4DCF"/>
    <w:rsid w:val="006A5030"/>
    <w:rsid w:val="006A6019"/>
    <w:rsid w:val="006A6280"/>
    <w:rsid w:val="006A67E6"/>
    <w:rsid w:val="006A6A49"/>
    <w:rsid w:val="006A6BBC"/>
    <w:rsid w:val="006A7B5B"/>
    <w:rsid w:val="006A7EFE"/>
    <w:rsid w:val="006B03DA"/>
    <w:rsid w:val="006B0566"/>
    <w:rsid w:val="006B06FB"/>
    <w:rsid w:val="006B0947"/>
    <w:rsid w:val="006B0980"/>
    <w:rsid w:val="006B0B01"/>
    <w:rsid w:val="006B1142"/>
    <w:rsid w:val="006B1362"/>
    <w:rsid w:val="006B1BA5"/>
    <w:rsid w:val="006B2A22"/>
    <w:rsid w:val="006B2DDE"/>
    <w:rsid w:val="006B3071"/>
    <w:rsid w:val="006B30BD"/>
    <w:rsid w:val="006B37D5"/>
    <w:rsid w:val="006B3A5C"/>
    <w:rsid w:val="006B3E58"/>
    <w:rsid w:val="006B4DB5"/>
    <w:rsid w:val="006B4ED8"/>
    <w:rsid w:val="006B5028"/>
    <w:rsid w:val="006B5187"/>
    <w:rsid w:val="006B591A"/>
    <w:rsid w:val="006B5B00"/>
    <w:rsid w:val="006B5EF7"/>
    <w:rsid w:val="006B67D0"/>
    <w:rsid w:val="006B6B52"/>
    <w:rsid w:val="006B6CAB"/>
    <w:rsid w:val="006B6DAF"/>
    <w:rsid w:val="006B70FD"/>
    <w:rsid w:val="006B72EA"/>
    <w:rsid w:val="006B7780"/>
    <w:rsid w:val="006B77AA"/>
    <w:rsid w:val="006B7D44"/>
    <w:rsid w:val="006B7DCC"/>
    <w:rsid w:val="006B7EC1"/>
    <w:rsid w:val="006C0819"/>
    <w:rsid w:val="006C0859"/>
    <w:rsid w:val="006C11B2"/>
    <w:rsid w:val="006C14B3"/>
    <w:rsid w:val="006C1648"/>
    <w:rsid w:val="006C2336"/>
    <w:rsid w:val="006C31BF"/>
    <w:rsid w:val="006C40BF"/>
    <w:rsid w:val="006C4983"/>
    <w:rsid w:val="006C4C0C"/>
    <w:rsid w:val="006C5A29"/>
    <w:rsid w:val="006C5D38"/>
    <w:rsid w:val="006C601C"/>
    <w:rsid w:val="006C674C"/>
    <w:rsid w:val="006C6C7B"/>
    <w:rsid w:val="006C6F4B"/>
    <w:rsid w:val="006C7D18"/>
    <w:rsid w:val="006D0722"/>
    <w:rsid w:val="006D0C9C"/>
    <w:rsid w:val="006D1027"/>
    <w:rsid w:val="006D11A3"/>
    <w:rsid w:val="006D2123"/>
    <w:rsid w:val="006D21DA"/>
    <w:rsid w:val="006D2906"/>
    <w:rsid w:val="006D2AE3"/>
    <w:rsid w:val="006D364A"/>
    <w:rsid w:val="006D3E9D"/>
    <w:rsid w:val="006D43E2"/>
    <w:rsid w:val="006D440F"/>
    <w:rsid w:val="006D4668"/>
    <w:rsid w:val="006D4B48"/>
    <w:rsid w:val="006D4BA5"/>
    <w:rsid w:val="006D5002"/>
    <w:rsid w:val="006D573A"/>
    <w:rsid w:val="006D5852"/>
    <w:rsid w:val="006D5924"/>
    <w:rsid w:val="006D5B32"/>
    <w:rsid w:val="006D6AF3"/>
    <w:rsid w:val="006D7515"/>
    <w:rsid w:val="006D77F6"/>
    <w:rsid w:val="006D7824"/>
    <w:rsid w:val="006D7BA6"/>
    <w:rsid w:val="006D7BAC"/>
    <w:rsid w:val="006D7F7B"/>
    <w:rsid w:val="006E10EC"/>
    <w:rsid w:val="006E10F3"/>
    <w:rsid w:val="006E2193"/>
    <w:rsid w:val="006E23C6"/>
    <w:rsid w:val="006E2BF6"/>
    <w:rsid w:val="006E2EC3"/>
    <w:rsid w:val="006E3257"/>
    <w:rsid w:val="006E34A4"/>
    <w:rsid w:val="006E36FD"/>
    <w:rsid w:val="006E41EF"/>
    <w:rsid w:val="006E4412"/>
    <w:rsid w:val="006E4437"/>
    <w:rsid w:val="006E4E15"/>
    <w:rsid w:val="006E5051"/>
    <w:rsid w:val="006E555F"/>
    <w:rsid w:val="006E584B"/>
    <w:rsid w:val="006E5A92"/>
    <w:rsid w:val="006E5B56"/>
    <w:rsid w:val="006E5B78"/>
    <w:rsid w:val="006E67E0"/>
    <w:rsid w:val="006E6967"/>
    <w:rsid w:val="006E77E3"/>
    <w:rsid w:val="006E7A01"/>
    <w:rsid w:val="006E7A1A"/>
    <w:rsid w:val="006F0571"/>
    <w:rsid w:val="006F0E4F"/>
    <w:rsid w:val="006F1E20"/>
    <w:rsid w:val="006F240B"/>
    <w:rsid w:val="006F3138"/>
    <w:rsid w:val="006F37BB"/>
    <w:rsid w:val="006F38A9"/>
    <w:rsid w:val="006F428E"/>
    <w:rsid w:val="006F5347"/>
    <w:rsid w:val="006F555D"/>
    <w:rsid w:val="006F5C1E"/>
    <w:rsid w:val="006F6198"/>
    <w:rsid w:val="006F7545"/>
    <w:rsid w:val="006F7B4A"/>
    <w:rsid w:val="007007F3"/>
    <w:rsid w:val="00700A51"/>
    <w:rsid w:val="00700CC6"/>
    <w:rsid w:val="007012EA"/>
    <w:rsid w:val="007018C6"/>
    <w:rsid w:val="007019A9"/>
    <w:rsid w:val="00701AAC"/>
    <w:rsid w:val="00702492"/>
    <w:rsid w:val="0070254A"/>
    <w:rsid w:val="00702647"/>
    <w:rsid w:val="0070308C"/>
    <w:rsid w:val="00703C46"/>
    <w:rsid w:val="0070400C"/>
    <w:rsid w:val="0070418D"/>
    <w:rsid w:val="007043B5"/>
    <w:rsid w:val="00704494"/>
    <w:rsid w:val="00704E4D"/>
    <w:rsid w:val="0070550D"/>
    <w:rsid w:val="007064D1"/>
    <w:rsid w:val="007066DB"/>
    <w:rsid w:val="00707092"/>
    <w:rsid w:val="007073A4"/>
    <w:rsid w:val="007076BB"/>
    <w:rsid w:val="00707792"/>
    <w:rsid w:val="00710CCE"/>
    <w:rsid w:val="007116E7"/>
    <w:rsid w:val="00711A4B"/>
    <w:rsid w:val="00711A68"/>
    <w:rsid w:val="0071237D"/>
    <w:rsid w:val="00712973"/>
    <w:rsid w:val="007141FF"/>
    <w:rsid w:val="00714D64"/>
    <w:rsid w:val="00715138"/>
    <w:rsid w:val="0071652C"/>
    <w:rsid w:val="0071676C"/>
    <w:rsid w:val="007167F3"/>
    <w:rsid w:val="00717703"/>
    <w:rsid w:val="0071789F"/>
    <w:rsid w:val="007179B0"/>
    <w:rsid w:val="00717E8D"/>
    <w:rsid w:val="0072016D"/>
    <w:rsid w:val="00720314"/>
    <w:rsid w:val="00721369"/>
    <w:rsid w:val="00723718"/>
    <w:rsid w:val="0072433C"/>
    <w:rsid w:val="00724635"/>
    <w:rsid w:val="00725F39"/>
    <w:rsid w:val="00726483"/>
    <w:rsid w:val="0072675D"/>
    <w:rsid w:val="00726FD4"/>
    <w:rsid w:val="00727868"/>
    <w:rsid w:val="00727BB7"/>
    <w:rsid w:val="007302AC"/>
    <w:rsid w:val="007303C0"/>
    <w:rsid w:val="007304BD"/>
    <w:rsid w:val="007306A8"/>
    <w:rsid w:val="007310BB"/>
    <w:rsid w:val="007312D0"/>
    <w:rsid w:val="0073213D"/>
    <w:rsid w:val="00733347"/>
    <w:rsid w:val="007339F1"/>
    <w:rsid w:val="0073475B"/>
    <w:rsid w:val="007347C5"/>
    <w:rsid w:val="00734DF9"/>
    <w:rsid w:val="00734E0D"/>
    <w:rsid w:val="0073529D"/>
    <w:rsid w:val="0073535F"/>
    <w:rsid w:val="00735493"/>
    <w:rsid w:val="00735950"/>
    <w:rsid w:val="00735BEA"/>
    <w:rsid w:val="00735C91"/>
    <w:rsid w:val="00736D54"/>
    <w:rsid w:val="007370C6"/>
    <w:rsid w:val="007375D5"/>
    <w:rsid w:val="007379CA"/>
    <w:rsid w:val="007402B7"/>
    <w:rsid w:val="007409C9"/>
    <w:rsid w:val="00740D73"/>
    <w:rsid w:val="00740E87"/>
    <w:rsid w:val="00741E21"/>
    <w:rsid w:val="00742350"/>
    <w:rsid w:val="00742597"/>
    <w:rsid w:val="00742772"/>
    <w:rsid w:val="00742915"/>
    <w:rsid w:val="007429AA"/>
    <w:rsid w:val="00742F4A"/>
    <w:rsid w:val="00742FD3"/>
    <w:rsid w:val="00743172"/>
    <w:rsid w:val="00743F59"/>
    <w:rsid w:val="00744420"/>
    <w:rsid w:val="00744EE5"/>
    <w:rsid w:val="00744EE7"/>
    <w:rsid w:val="007452AB"/>
    <w:rsid w:val="007458FD"/>
    <w:rsid w:val="00745947"/>
    <w:rsid w:val="0074599D"/>
    <w:rsid w:val="00745F6F"/>
    <w:rsid w:val="00746D63"/>
    <w:rsid w:val="007474B8"/>
    <w:rsid w:val="00747602"/>
    <w:rsid w:val="007477BD"/>
    <w:rsid w:val="00747EBF"/>
    <w:rsid w:val="00747F59"/>
    <w:rsid w:val="00747FAC"/>
    <w:rsid w:val="00750B04"/>
    <w:rsid w:val="00751430"/>
    <w:rsid w:val="00751512"/>
    <w:rsid w:val="00751559"/>
    <w:rsid w:val="007515AD"/>
    <w:rsid w:val="007523A3"/>
    <w:rsid w:val="0075264C"/>
    <w:rsid w:val="00752948"/>
    <w:rsid w:val="00753248"/>
    <w:rsid w:val="00753585"/>
    <w:rsid w:val="007535A3"/>
    <w:rsid w:val="00753686"/>
    <w:rsid w:val="00753A5C"/>
    <w:rsid w:val="00753C9C"/>
    <w:rsid w:val="00754A9A"/>
    <w:rsid w:val="00754B42"/>
    <w:rsid w:val="0075575A"/>
    <w:rsid w:val="00755B53"/>
    <w:rsid w:val="007561DE"/>
    <w:rsid w:val="0075631A"/>
    <w:rsid w:val="007566FE"/>
    <w:rsid w:val="00756E03"/>
    <w:rsid w:val="00756ED4"/>
    <w:rsid w:val="0075739A"/>
    <w:rsid w:val="00757EF7"/>
    <w:rsid w:val="00760CBF"/>
    <w:rsid w:val="00760EDE"/>
    <w:rsid w:val="00761DFD"/>
    <w:rsid w:val="00762FD2"/>
    <w:rsid w:val="00763660"/>
    <w:rsid w:val="0076395D"/>
    <w:rsid w:val="00763AAB"/>
    <w:rsid w:val="00763B64"/>
    <w:rsid w:val="007641D3"/>
    <w:rsid w:val="007642F0"/>
    <w:rsid w:val="00764A3B"/>
    <w:rsid w:val="00765222"/>
    <w:rsid w:val="00765576"/>
    <w:rsid w:val="0076658D"/>
    <w:rsid w:val="007666E6"/>
    <w:rsid w:val="00767549"/>
    <w:rsid w:val="00767A57"/>
    <w:rsid w:val="00767AE5"/>
    <w:rsid w:val="00767CB1"/>
    <w:rsid w:val="007703F1"/>
    <w:rsid w:val="0077127C"/>
    <w:rsid w:val="00771542"/>
    <w:rsid w:val="007716D9"/>
    <w:rsid w:val="007719C4"/>
    <w:rsid w:val="00771BEB"/>
    <w:rsid w:val="0077225C"/>
    <w:rsid w:val="007727BC"/>
    <w:rsid w:val="00772B2A"/>
    <w:rsid w:val="007732CA"/>
    <w:rsid w:val="00773434"/>
    <w:rsid w:val="0077378C"/>
    <w:rsid w:val="00773D5F"/>
    <w:rsid w:val="00773E55"/>
    <w:rsid w:val="007740C6"/>
    <w:rsid w:val="007747E0"/>
    <w:rsid w:val="00775066"/>
    <w:rsid w:val="00775506"/>
    <w:rsid w:val="0077599D"/>
    <w:rsid w:val="00775AFC"/>
    <w:rsid w:val="00775CB9"/>
    <w:rsid w:val="00775D4B"/>
    <w:rsid w:val="007762AD"/>
    <w:rsid w:val="00776A61"/>
    <w:rsid w:val="00776CB1"/>
    <w:rsid w:val="00776D4B"/>
    <w:rsid w:val="00777560"/>
    <w:rsid w:val="00777C49"/>
    <w:rsid w:val="007804C2"/>
    <w:rsid w:val="0078052C"/>
    <w:rsid w:val="0078071F"/>
    <w:rsid w:val="0078092A"/>
    <w:rsid w:val="00780C4B"/>
    <w:rsid w:val="007827B3"/>
    <w:rsid w:val="00782C6F"/>
    <w:rsid w:val="00782D27"/>
    <w:rsid w:val="007833C5"/>
    <w:rsid w:val="00783A5C"/>
    <w:rsid w:val="00783B32"/>
    <w:rsid w:val="00785997"/>
    <w:rsid w:val="00786BDE"/>
    <w:rsid w:val="00787199"/>
    <w:rsid w:val="00787C2D"/>
    <w:rsid w:val="00790C1E"/>
    <w:rsid w:val="00790E00"/>
    <w:rsid w:val="00791380"/>
    <w:rsid w:val="007914A2"/>
    <w:rsid w:val="007919C5"/>
    <w:rsid w:val="00791B45"/>
    <w:rsid w:val="007924E1"/>
    <w:rsid w:val="007925DC"/>
    <w:rsid w:val="00792805"/>
    <w:rsid w:val="00792ABE"/>
    <w:rsid w:val="00792CF1"/>
    <w:rsid w:val="00793204"/>
    <w:rsid w:val="00794EE4"/>
    <w:rsid w:val="00795295"/>
    <w:rsid w:val="007956FA"/>
    <w:rsid w:val="007959E6"/>
    <w:rsid w:val="00795B57"/>
    <w:rsid w:val="00795EDD"/>
    <w:rsid w:val="007961FD"/>
    <w:rsid w:val="00797D91"/>
    <w:rsid w:val="00797E9A"/>
    <w:rsid w:val="007A0CB7"/>
    <w:rsid w:val="007A19A8"/>
    <w:rsid w:val="007A1E13"/>
    <w:rsid w:val="007A2007"/>
    <w:rsid w:val="007A26C2"/>
    <w:rsid w:val="007A2F86"/>
    <w:rsid w:val="007A353D"/>
    <w:rsid w:val="007A3D7F"/>
    <w:rsid w:val="007A44F0"/>
    <w:rsid w:val="007A48FE"/>
    <w:rsid w:val="007A4EFD"/>
    <w:rsid w:val="007A5B33"/>
    <w:rsid w:val="007A5C3E"/>
    <w:rsid w:val="007A63CC"/>
    <w:rsid w:val="007A6663"/>
    <w:rsid w:val="007A7111"/>
    <w:rsid w:val="007A7396"/>
    <w:rsid w:val="007A7682"/>
    <w:rsid w:val="007A7A0E"/>
    <w:rsid w:val="007A7C11"/>
    <w:rsid w:val="007A7EA6"/>
    <w:rsid w:val="007B21CA"/>
    <w:rsid w:val="007B3198"/>
    <w:rsid w:val="007B31C4"/>
    <w:rsid w:val="007B34AC"/>
    <w:rsid w:val="007B3B09"/>
    <w:rsid w:val="007B3D75"/>
    <w:rsid w:val="007B4613"/>
    <w:rsid w:val="007B4CB4"/>
    <w:rsid w:val="007B4F7C"/>
    <w:rsid w:val="007B5852"/>
    <w:rsid w:val="007B5A0A"/>
    <w:rsid w:val="007B6711"/>
    <w:rsid w:val="007B74A2"/>
    <w:rsid w:val="007C005C"/>
    <w:rsid w:val="007C017D"/>
    <w:rsid w:val="007C0754"/>
    <w:rsid w:val="007C1026"/>
    <w:rsid w:val="007C1090"/>
    <w:rsid w:val="007C17E1"/>
    <w:rsid w:val="007C1964"/>
    <w:rsid w:val="007C1B1C"/>
    <w:rsid w:val="007C2751"/>
    <w:rsid w:val="007C2C76"/>
    <w:rsid w:val="007C3A1B"/>
    <w:rsid w:val="007C3BAF"/>
    <w:rsid w:val="007C468C"/>
    <w:rsid w:val="007C4780"/>
    <w:rsid w:val="007C481B"/>
    <w:rsid w:val="007C4E10"/>
    <w:rsid w:val="007C525D"/>
    <w:rsid w:val="007C528A"/>
    <w:rsid w:val="007C5BF8"/>
    <w:rsid w:val="007C6412"/>
    <w:rsid w:val="007C6676"/>
    <w:rsid w:val="007C68F0"/>
    <w:rsid w:val="007C6CEA"/>
    <w:rsid w:val="007C742A"/>
    <w:rsid w:val="007C7661"/>
    <w:rsid w:val="007C7F94"/>
    <w:rsid w:val="007D0292"/>
    <w:rsid w:val="007D046A"/>
    <w:rsid w:val="007D0606"/>
    <w:rsid w:val="007D0CBF"/>
    <w:rsid w:val="007D0D90"/>
    <w:rsid w:val="007D128A"/>
    <w:rsid w:val="007D1AF6"/>
    <w:rsid w:val="007D20A6"/>
    <w:rsid w:val="007D2D5B"/>
    <w:rsid w:val="007D36A1"/>
    <w:rsid w:val="007D3D50"/>
    <w:rsid w:val="007D4284"/>
    <w:rsid w:val="007D431F"/>
    <w:rsid w:val="007D5284"/>
    <w:rsid w:val="007D563D"/>
    <w:rsid w:val="007D5E30"/>
    <w:rsid w:val="007D5EBE"/>
    <w:rsid w:val="007D6800"/>
    <w:rsid w:val="007D6D00"/>
    <w:rsid w:val="007D74D8"/>
    <w:rsid w:val="007E0D29"/>
    <w:rsid w:val="007E19AA"/>
    <w:rsid w:val="007E1C41"/>
    <w:rsid w:val="007E210B"/>
    <w:rsid w:val="007E2768"/>
    <w:rsid w:val="007E3A12"/>
    <w:rsid w:val="007E3ED5"/>
    <w:rsid w:val="007E40B2"/>
    <w:rsid w:val="007E44B5"/>
    <w:rsid w:val="007E4566"/>
    <w:rsid w:val="007E497B"/>
    <w:rsid w:val="007E49F4"/>
    <w:rsid w:val="007E4FA2"/>
    <w:rsid w:val="007E5BFE"/>
    <w:rsid w:val="007E5C0A"/>
    <w:rsid w:val="007E671E"/>
    <w:rsid w:val="007E673D"/>
    <w:rsid w:val="007E6E0A"/>
    <w:rsid w:val="007E6E95"/>
    <w:rsid w:val="007E7131"/>
    <w:rsid w:val="007E75C8"/>
    <w:rsid w:val="007E777E"/>
    <w:rsid w:val="007F0251"/>
    <w:rsid w:val="007F02C7"/>
    <w:rsid w:val="007F0E92"/>
    <w:rsid w:val="007F11D4"/>
    <w:rsid w:val="007F16D3"/>
    <w:rsid w:val="007F1893"/>
    <w:rsid w:val="007F1EF6"/>
    <w:rsid w:val="007F2254"/>
    <w:rsid w:val="007F2780"/>
    <w:rsid w:val="007F2AE7"/>
    <w:rsid w:val="007F2ED0"/>
    <w:rsid w:val="007F36EA"/>
    <w:rsid w:val="007F3A20"/>
    <w:rsid w:val="007F41CB"/>
    <w:rsid w:val="007F4AD1"/>
    <w:rsid w:val="007F4BC2"/>
    <w:rsid w:val="007F4DB7"/>
    <w:rsid w:val="007F50F8"/>
    <w:rsid w:val="007F547A"/>
    <w:rsid w:val="007F59A2"/>
    <w:rsid w:val="007F5CA3"/>
    <w:rsid w:val="007F655A"/>
    <w:rsid w:val="007F668F"/>
    <w:rsid w:val="007F7B36"/>
    <w:rsid w:val="007F7E94"/>
    <w:rsid w:val="0080050B"/>
    <w:rsid w:val="008005CC"/>
    <w:rsid w:val="0080097B"/>
    <w:rsid w:val="00800BCE"/>
    <w:rsid w:val="00800CD5"/>
    <w:rsid w:val="0080107A"/>
    <w:rsid w:val="00801482"/>
    <w:rsid w:val="0080160D"/>
    <w:rsid w:val="008019C6"/>
    <w:rsid w:val="00801AF2"/>
    <w:rsid w:val="00801F8C"/>
    <w:rsid w:val="0080316B"/>
    <w:rsid w:val="00803370"/>
    <w:rsid w:val="008036E0"/>
    <w:rsid w:val="00803AE1"/>
    <w:rsid w:val="00804E4E"/>
    <w:rsid w:val="0080525C"/>
    <w:rsid w:val="008054AE"/>
    <w:rsid w:val="00805AC5"/>
    <w:rsid w:val="00805ACB"/>
    <w:rsid w:val="00805D42"/>
    <w:rsid w:val="00806C77"/>
    <w:rsid w:val="00806F8F"/>
    <w:rsid w:val="00806F96"/>
    <w:rsid w:val="008104B2"/>
    <w:rsid w:val="008111E9"/>
    <w:rsid w:val="00811213"/>
    <w:rsid w:val="008112A3"/>
    <w:rsid w:val="0081150E"/>
    <w:rsid w:val="00811A40"/>
    <w:rsid w:val="008128A2"/>
    <w:rsid w:val="00813393"/>
    <w:rsid w:val="00813545"/>
    <w:rsid w:val="00813A0B"/>
    <w:rsid w:val="00813CE1"/>
    <w:rsid w:val="00813D1D"/>
    <w:rsid w:val="0081458A"/>
    <w:rsid w:val="00814A50"/>
    <w:rsid w:val="00814A82"/>
    <w:rsid w:val="0081639C"/>
    <w:rsid w:val="008165DA"/>
    <w:rsid w:val="00816608"/>
    <w:rsid w:val="00816D68"/>
    <w:rsid w:val="00817AE9"/>
    <w:rsid w:val="008205E2"/>
    <w:rsid w:val="008211E1"/>
    <w:rsid w:val="00821AD4"/>
    <w:rsid w:val="008236A2"/>
    <w:rsid w:val="00823798"/>
    <w:rsid w:val="00823D40"/>
    <w:rsid w:val="00824388"/>
    <w:rsid w:val="0082529C"/>
    <w:rsid w:val="008260A7"/>
    <w:rsid w:val="00826900"/>
    <w:rsid w:val="00826B25"/>
    <w:rsid w:val="0082721C"/>
    <w:rsid w:val="00827497"/>
    <w:rsid w:val="00827708"/>
    <w:rsid w:val="008302E1"/>
    <w:rsid w:val="00830552"/>
    <w:rsid w:val="008307EB"/>
    <w:rsid w:val="00830D59"/>
    <w:rsid w:val="00830FD9"/>
    <w:rsid w:val="00831D17"/>
    <w:rsid w:val="00832005"/>
    <w:rsid w:val="0083219C"/>
    <w:rsid w:val="00832E03"/>
    <w:rsid w:val="00833013"/>
    <w:rsid w:val="008332B0"/>
    <w:rsid w:val="00833715"/>
    <w:rsid w:val="00833975"/>
    <w:rsid w:val="00833EAC"/>
    <w:rsid w:val="008340CA"/>
    <w:rsid w:val="008346F5"/>
    <w:rsid w:val="00835599"/>
    <w:rsid w:val="00835D38"/>
    <w:rsid w:val="00835F93"/>
    <w:rsid w:val="00836486"/>
    <w:rsid w:val="00836917"/>
    <w:rsid w:val="00836AFA"/>
    <w:rsid w:val="00836C79"/>
    <w:rsid w:val="00837E7A"/>
    <w:rsid w:val="00840102"/>
    <w:rsid w:val="008401E8"/>
    <w:rsid w:val="00840BF4"/>
    <w:rsid w:val="008416E8"/>
    <w:rsid w:val="008422AD"/>
    <w:rsid w:val="00842648"/>
    <w:rsid w:val="00842865"/>
    <w:rsid w:val="00842E8C"/>
    <w:rsid w:val="00843608"/>
    <w:rsid w:val="00844185"/>
    <w:rsid w:val="00844EF2"/>
    <w:rsid w:val="008454A6"/>
    <w:rsid w:val="00845A72"/>
    <w:rsid w:val="0084625F"/>
    <w:rsid w:val="008473A4"/>
    <w:rsid w:val="00847681"/>
    <w:rsid w:val="008479FA"/>
    <w:rsid w:val="00850673"/>
    <w:rsid w:val="00850E01"/>
    <w:rsid w:val="00851134"/>
    <w:rsid w:val="00851444"/>
    <w:rsid w:val="00851D75"/>
    <w:rsid w:val="00851E7A"/>
    <w:rsid w:val="00852456"/>
    <w:rsid w:val="008525EC"/>
    <w:rsid w:val="008529DE"/>
    <w:rsid w:val="00853B8F"/>
    <w:rsid w:val="008540B5"/>
    <w:rsid w:val="00854193"/>
    <w:rsid w:val="00854197"/>
    <w:rsid w:val="008541B6"/>
    <w:rsid w:val="00854271"/>
    <w:rsid w:val="008544A9"/>
    <w:rsid w:val="00854640"/>
    <w:rsid w:val="00854F56"/>
    <w:rsid w:val="008553FD"/>
    <w:rsid w:val="00855427"/>
    <w:rsid w:val="00855589"/>
    <w:rsid w:val="008570CE"/>
    <w:rsid w:val="00857D19"/>
    <w:rsid w:val="00857FB0"/>
    <w:rsid w:val="00860501"/>
    <w:rsid w:val="00860655"/>
    <w:rsid w:val="00860814"/>
    <w:rsid w:val="00860B2B"/>
    <w:rsid w:val="00860E48"/>
    <w:rsid w:val="00860E64"/>
    <w:rsid w:val="00861660"/>
    <w:rsid w:val="00862334"/>
    <w:rsid w:val="00862D57"/>
    <w:rsid w:val="008631F7"/>
    <w:rsid w:val="008633F3"/>
    <w:rsid w:val="0086359E"/>
    <w:rsid w:val="0086374D"/>
    <w:rsid w:val="008639F0"/>
    <w:rsid w:val="00863B8D"/>
    <w:rsid w:val="00863D76"/>
    <w:rsid w:val="0086417A"/>
    <w:rsid w:val="00864DD6"/>
    <w:rsid w:val="0086582C"/>
    <w:rsid w:val="00866565"/>
    <w:rsid w:val="0086760F"/>
    <w:rsid w:val="008676F8"/>
    <w:rsid w:val="008703C0"/>
    <w:rsid w:val="00870E91"/>
    <w:rsid w:val="008713F2"/>
    <w:rsid w:val="00871A33"/>
    <w:rsid w:val="00871F03"/>
    <w:rsid w:val="00872BCD"/>
    <w:rsid w:val="00873ECD"/>
    <w:rsid w:val="008745B8"/>
    <w:rsid w:val="00874BB1"/>
    <w:rsid w:val="008752A1"/>
    <w:rsid w:val="0087599F"/>
    <w:rsid w:val="008759C3"/>
    <w:rsid w:val="00876C70"/>
    <w:rsid w:val="00877211"/>
    <w:rsid w:val="008775CE"/>
    <w:rsid w:val="008775DD"/>
    <w:rsid w:val="00877CCD"/>
    <w:rsid w:val="00877CD7"/>
    <w:rsid w:val="0088034B"/>
    <w:rsid w:val="00880701"/>
    <w:rsid w:val="00880748"/>
    <w:rsid w:val="00880AA7"/>
    <w:rsid w:val="00880CE0"/>
    <w:rsid w:val="00881730"/>
    <w:rsid w:val="00882A36"/>
    <w:rsid w:val="00882A55"/>
    <w:rsid w:val="00882B28"/>
    <w:rsid w:val="00882C86"/>
    <w:rsid w:val="00882D17"/>
    <w:rsid w:val="00883EFA"/>
    <w:rsid w:val="0088459A"/>
    <w:rsid w:val="0088470B"/>
    <w:rsid w:val="008855A7"/>
    <w:rsid w:val="008856B9"/>
    <w:rsid w:val="00885C3B"/>
    <w:rsid w:val="00885E5E"/>
    <w:rsid w:val="00885EC1"/>
    <w:rsid w:val="00886758"/>
    <w:rsid w:val="008877EF"/>
    <w:rsid w:val="0088783A"/>
    <w:rsid w:val="008878B4"/>
    <w:rsid w:val="008916BE"/>
    <w:rsid w:val="0089181A"/>
    <w:rsid w:val="008919B6"/>
    <w:rsid w:val="00891BA5"/>
    <w:rsid w:val="00891FAB"/>
    <w:rsid w:val="00892420"/>
    <w:rsid w:val="00892C82"/>
    <w:rsid w:val="008939A7"/>
    <w:rsid w:val="00893C0C"/>
    <w:rsid w:val="008940C5"/>
    <w:rsid w:val="008941DF"/>
    <w:rsid w:val="00894280"/>
    <w:rsid w:val="0089454F"/>
    <w:rsid w:val="00894907"/>
    <w:rsid w:val="0089498C"/>
    <w:rsid w:val="008949E6"/>
    <w:rsid w:val="00894D0D"/>
    <w:rsid w:val="0089601D"/>
    <w:rsid w:val="00896C83"/>
    <w:rsid w:val="00896E45"/>
    <w:rsid w:val="008A0321"/>
    <w:rsid w:val="008A0689"/>
    <w:rsid w:val="008A0DEA"/>
    <w:rsid w:val="008A19D0"/>
    <w:rsid w:val="008A1BB2"/>
    <w:rsid w:val="008A1C20"/>
    <w:rsid w:val="008A1C65"/>
    <w:rsid w:val="008A1E6D"/>
    <w:rsid w:val="008A1F40"/>
    <w:rsid w:val="008A21CC"/>
    <w:rsid w:val="008A2310"/>
    <w:rsid w:val="008A249B"/>
    <w:rsid w:val="008A29D9"/>
    <w:rsid w:val="008A2A5B"/>
    <w:rsid w:val="008A2FDD"/>
    <w:rsid w:val="008A3338"/>
    <w:rsid w:val="008A337A"/>
    <w:rsid w:val="008A35CE"/>
    <w:rsid w:val="008A3850"/>
    <w:rsid w:val="008A395E"/>
    <w:rsid w:val="008A4B19"/>
    <w:rsid w:val="008A547C"/>
    <w:rsid w:val="008A5DC8"/>
    <w:rsid w:val="008A5E64"/>
    <w:rsid w:val="008A660D"/>
    <w:rsid w:val="008A6A60"/>
    <w:rsid w:val="008A701B"/>
    <w:rsid w:val="008A7108"/>
    <w:rsid w:val="008B0044"/>
    <w:rsid w:val="008B0471"/>
    <w:rsid w:val="008B052D"/>
    <w:rsid w:val="008B0541"/>
    <w:rsid w:val="008B0F90"/>
    <w:rsid w:val="008B170D"/>
    <w:rsid w:val="008B1CDD"/>
    <w:rsid w:val="008B24DC"/>
    <w:rsid w:val="008B263A"/>
    <w:rsid w:val="008B355A"/>
    <w:rsid w:val="008B37F7"/>
    <w:rsid w:val="008B3AB3"/>
    <w:rsid w:val="008B3BB6"/>
    <w:rsid w:val="008B3DD8"/>
    <w:rsid w:val="008B4284"/>
    <w:rsid w:val="008B45CF"/>
    <w:rsid w:val="008B4DC1"/>
    <w:rsid w:val="008B5E83"/>
    <w:rsid w:val="008B60D8"/>
    <w:rsid w:val="008B61B9"/>
    <w:rsid w:val="008B61F2"/>
    <w:rsid w:val="008B6F5F"/>
    <w:rsid w:val="008B72A1"/>
    <w:rsid w:val="008B77FA"/>
    <w:rsid w:val="008B796C"/>
    <w:rsid w:val="008B79EA"/>
    <w:rsid w:val="008B7D40"/>
    <w:rsid w:val="008C0510"/>
    <w:rsid w:val="008C0C49"/>
    <w:rsid w:val="008C0DB7"/>
    <w:rsid w:val="008C2CA3"/>
    <w:rsid w:val="008C2E70"/>
    <w:rsid w:val="008C32AC"/>
    <w:rsid w:val="008C3819"/>
    <w:rsid w:val="008C3BBD"/>
    <w:rsid w:val="008C3C7D"/>
    <w:rsid w:val="008C4148"/>
    <w:rsid w:val="008C4194"/>
    <w:rsid w:val="008C423D"/>
    <w:rsid w:val="008C43A6"/>
    <w:rsid w:val="008C4AE2"/>
    <w:rsid w:val="008C643A"/>
    <w:rsid w:val="008C6915"/>
    <w:rsid w:val="008C76FC"/>
    <w:rsid w:val="008D0195"/>
    <w:rsid w:val="008D0314"/>
    <w:rsid w:val="008D0464"/>
    <w:rsid w:val="008D1C5F"/>
    <w:rsid w:val="008D1D8F"/>
    <w:rsid w:val="008D214A"/>
    <w:rsid w:val="008D2321"/>
    <w:rsid w:val="008D2886"/>
    <w:rsid w:val="008D329B"/>
    <w:rsid w:val="008D35AD"/>
    <w:rsid w:val="008D5102"/>
    <w:rsid w:val="008D51AA"/>
    <w:rsid w:val="008D628C"/>
    <w:rsid w:val="008D6AE5"/>
    <w:rsid w:val="008D6BBF"/>
    <w:rsid w:val="008D6FDC"/>
    <w:rsid w:val="008D7D55"/>
    <w:rsid w:val="008E000D"/>
    <w:rsid w:val="008E020E"/>
    <w:rsid w:val="008E0401"/>
    <w:rsid w:val="008E149E"/>
    <w:rsid w:val="008E1E6A"/>
    <w:rsid w:val="008E2038"/>
    <w:rsid w:val="008E208B"/>
    <w:rsid w:val="008E22E5"/>
    <w:rsid w:val="008E27E5"/>
    <w:rsid w:val="008E2D2C"/>
    <w:rsid w:val="008E2DBA"/>
    <w:rsid w:val="008E362A"/>
    <w:rsid w:val="008E40C1"/>
    <w:rsid w:val="008E43B3"/>
    <w:rsid w:val="008E490D"/>
    <w:rsid w:val="008E4B59"/>
    <w:rsid w:val="008E4F14"/>
    <w:rsid w:val="008E5226"/>
    <w:rsid w:val="008E5D20"/>
    <w:rsid w:val="008E5F82"/>
    <w:rsid w:val="008E6546"/>
    <w:rsid w:val="008E6841"/>
    <w:rsid w:val="008E754F"/>
    <w:rsid w:val="008E78BD"/>
    <w:rsid w:val="008E79B2"/>
    <w:rsid w:val="008E7D19"/>
    <w:rsid w:val="008F011F"/>
    <w:rsid w:val="008F055B"/>
    <w:rsid w:val="008F107D"/>
    <w:rsid w:val="008F124B"/>
    <w:rsid w:val="008F12DC"/>
    <w:rsid w:val="008F13EF"/>
    <w:rsid w:val="008F17DE"/>
    <w:rsid w:val="008F2AC3"/>
    <w:rsid w:val="008F2F05"/>
    <w:rsid w:val="008F32A3"/>
    <w:rsid w:val="008F3F14"/>
    <w:rsid w:val="008F3F7E"/>
    <w:rsid w:val="008F4198"/>
    <w:rsid w:val="008F47EA"/>
    <w:rsid w:val="008F53B6"/>
    <w:rsid w:val="008F57AB"/>
    <w:rsid w:val="008F5B76"/>
    <w:rsid w:val="008F5CD1"/>
    <w:rsid w:val="008F6529"/>
    <w:rsid w:val="008F6A02"/>
    <w:rsid w:val="008F7645"/>
    <w:rsid w:val="009002AC"/>
    <w:rsid w:val="0090046F"/>
    <w:rsid w:val="0090097D"/>
    <w:rsid w:val="00900DDD"/>
    <w:rsid w:val="00900F29"/>
    <w:rsid w:val="00900F45"/>
    <w:rsid w:val="00901B89"/>
    <w:rsid w:val="00901F25"/>
    <w:rsid w:val="0090348F"/>
    <w:rsid w:val="00903AA9"/>
    <w:rsid w:val="00904565"/>
    <w:rsid w:val="00904AE6"/>
    <w:rsid w:val="009050D3"/>
    <w:rsid w:val="00905FF5"/>
    <w:rsid w:val="0090605F"/>
    <w:rsid w:val="009060BC"/>
    <w:rsid w:val="009064F4"/>
    <w:rsid w:val="009065F4"/>
    <w:rsid w:val="00906ACA"/>
    <w:rsid w:val="009075FD"/>
    <w:rsid w:val="0091004B"/>
    <w:rsid w:val="00910311"/>
    <w:rsid w:val="00910CC3"/>
    <w:rsid w:val="00910E51"/>
    <w:rsid w:val="00912784"/>
    <w:rsid w:val="0091294C"/>
    <w:rsid w:val="00913159"/>
    <w:rsid w:val="0091319F"/>
    <w:rsid w:val="0091401F"/>
    <w:rsid w:val="00914EB4"/>
    <w:rsid w:val="00914F63"/>
    <w:rsid w:val="0091576E"/>
    <w:rsid w:val="0091582E"/>
    <w:rsid w:val="00915C76"/>
    <w:rsid w:val="009161EA"/>
    <w:rsid w:val="0091649C"/>
    <w:rsid w:val="009168A6"/>
    <w:rsid w:val="0091729F"/>
    <w:rsid w:val="009178F0"/>
    <w:rsid w:val="00917964"/>
    <w:rsid w:val="00920859"/>
    <w:rsid w:val="00920F61"/>
    <w:rsid w:val="00921036"/>
    <w:rsid w:val="00921C8F"/>
    <w:rsid w:val="00922363"/>
    <w:rsid w:val="0092299E"/>
    <w:rsid w:val="00922BE4"/>
    <w:rsid w:val="00922FE3"/>
    <w:rsid w:val="0092302B"/>
    <w:rsid w:val="00923403"/>
    <w:rsid w:val="00923814"/>
    <w:rsid w:val="00923C3F"/>
    <w:rsid w:val="00923E54"/>
    <w:rsid w:val="00924275"/>
    <w:rsid w:val="0092506D"/>
    <w:rsid w:val="0092506F"/>
    <w:rsid w:val="0092530B"/>
    <w:rsid w:val="0092541B"/>
    <w:rsid w:val="00925465"/>
    <w:rsid w:val="00925757"/>
    <w:rsid w:val="00927060"/>
    <w:rsid w:val="009277B8"/>
    <w:rsid w:val="009279DC"/>
    <w:rsid w:val="0093068E"/>
    <w:rsid w:val="00930AF9"/>
    <w:rsid w:val="009319F2"/>
    <w:rsid w:val="00931C0A"/>
    <w:rsid w:val="00931E25"/>
    <w:rsid w:val="0093317B"/>
    <w:rsid w:val="00933F58"/>
    <w:rsid w:val="00934D7D"/>
    <w:rsid w:val="009350DF"/>
    <w:rsid w:val="00935182"/>
    <w:rsid w:val="009351F5"/>
    <w:rsid w:val="009354A5"/>
    <w:rsid w:val="00935F83"/>
    <w:rsid w:val="0093698D"/>
    <w:rsid w:val="009369B4"/>
    <w:rsid w:val="009370DF"/>
    <w:rsid w:val="009375DF"/>
    <w:rsid w:val="0093770F"/>
    <w:rsid w:val="00937DF5"/>
    <w:rsid w:val="00940336"/>
    <w:rsid w:val="00940584"/>
    <w:rsid w:val="00940B11"/>
    <w:rsid w:val="00940FA6"/>
    <w:rsid w:val="0094140E"/>
    <w:rsid w:val="009414DD"/>
    <w:rsid w:val="0094187C"/>
    <w:rsid w:val="00941E7D"/>
    <w:rsid w:val="0094224F"/>
    <w:rsid w:val="00942F76"/>
    <w:rsid w:val="00943D51"/>
    <w:rsid w:val="0094462E"/>
    <w:rsid w:val="0094491C"/>
    <w:rsid w:val="0094564B"/>
    <w:rsid w:val="00945BC3"/>
    <w:rsid w:val="00945ECB"/>
    <w:rsid w:val="00945F91"/>
    <w:rsid w:val="0094618E"/>
    <w:rsid w:val="00946B4F"/>
    <w:rsid w:val="00946F47"/>
    <w:rsid w:val="0094741A"/>
    <w:rsid w:val="0094756A"/>
    <w:rsid w:val="00947659"/>
    <w:rsid w:val="009476BF"/>
    <w:rsid w:val="00950256"/>
    <w:rsid w:val="0095034A"/>
    <w:rsid w:val="00950401"/>
    <w:rsid w:val="00950A01"/>
    <w:rsid w:val="00950B2E"/>
    <w:rsid w:val="00950D10"/>
    <w:rsid w:val="00951BB9"/>
    <w:rsid w:val="00952503"/>
    <w:rsid w:val="009529B2"/>
    <w:rsid w:val="00952F57"/>
    <w:rsid w:val="00953B5D"/>
    <w:rsid w:val="0095421B"/>
    <w:rsid w:val="009543E9"/>
    <w:rsid w:val="009552EE"/>
    <w:rsid w:val="00955461"/>
    <w:rsid w:val="00955C3B"/>
    <w:rsid w:val="00955ED8"/>
    <w:rsid w:val="00955FD7"/>
    <w:rsid w:val="0095643E"/>
    <w:rsid w:val="00956766"/>
    <w:rsid w:val="00957223"/>
    <w:rsid w:val="0095756F"/>
    <w:rsid w:val="009576A8"/>
    <w:rsid w:val="00957C88"/>
    <w:rsid w:val="00960106"/>
    <w:rsid w:val="0096031B"/>
    <w:rsid w:val="00960E4B"/>
    <w:rsid w:val="00960F17"/>
    <w:rsid w:val="009620CF"/>
    <w:rsid w:val="00962544"/>
    <w:rsid w:val="00962663"/>
    <w:rsid w:val="00962EB3"/>
    <w:rsid w:val="0096311D"/>
    <w:rsid w:val="00963FAB"/>
    <w:rsid w:val="0096451B"/>
    <w:rsid w:val="00964B35"/>
    <w:rsid w:val="00964C0D"/>
    <w:rsid w:val="00965243"/>
    <w:rsid w:val="009652F9"/>
    <w:rsid w:val="00966048"/>
    <w:rsid w:val="009662B9"/>
    <w:rsid w:val="009665CE"/>
    <w:rsid w:val="009666CB"/>
    <w:rsid w:val="00966881"/>
    <w:rsid w:val="00967BF3"/>
    <w:rsid w:val="00970891"/>
    <w:rsid w:val="009708B3"/>
    <w:rsid w:val="0097094D"/>
    <w:rsid w:val="009712BD"/>
    <w:rsid w:val="00971AEC"/>
    <w:rsid w:val="00971F2A"/>
    <w:rsid w:val="00972FF0"/>
    <w:rsid w:val="0097391A"/>
    <w:rsid w:val="00977672"/>
    <w:rsid w:val="00977682"/>
    <w:rsid w:val="00977A93"/>
    <w:rsid w:val="00977C2C"/>
    <w:rsid w:val="00977D49"/>
    <w:rsid w:val="00977DD4"/>
    <w:rsid w:val="00980377"/>
    <w:rsid w:val="00980521"/>
    <w:rsid w:val="009805C7"/>
    <w:rsid w:val="00981111"/>
    <w:rsid w:val="00981575"/>
    <w:rsid w:val="009815BF"/>
    <w:rsid w:val="00981BB3"/>
    <w:rsid w:val="00981D9E"/>
    <w:rsid w:val="009821B9"/>
    <w:rsid w:val="009821C0"/>
    <w:rsid w:val="0098231D"/>
    <w:rsid w:val="00982E67"/>
    <w:rsid w:val="00983288"/>
    <w:rsid w:val="009834DC"/>
    <w:rsid w:val="00983669"/>
    <w:rsid w:val="00983950"/>
    <w:rsid w:val="00983A5C"/>
    <w:rsid w:val="00983EC9"/>
    <w:rsid w:val="00984681"/>
    <w:rsid w:val="009849C4"/>
    <w:rsid w:val="00984AE4"/>
    <w:rsid w:val="00984EDC"/>
    <w:rsid w:val="00985159"/>
    <w:rsid w:val="00985723"/>
    <w:rsid w:val="00985A51"/>
    <w:rsid w:val="00985D76"/>
    <w:rsid w:val="009860A7"/>
    <w:rsid w:val="0098621A"/>
    <w:rsid w:val="00986E48"/>
    <w:rsid w:val="009870C1"/>
    <w:rsid w:val="00987437"/>
    <w:rsid w:val="00987467"/>
    <w:rsid w:val="00987558"/>
    <w:rsid w:val="009878CE"/>
    <w:rsid w:val="00987E90"/>
    <w:rsid w:val="009900D3"/>
    <w:rsid w:val="009901C4"/>
    <w:rsid w:val="009904CA"/>
    <w:rsid w:val="009906DB"/>
    <w:rsid w:val="00990A0B"/>
    <w:rsid w:val="00991001"/>
    <w:rsid w:val="00991063"/>
    <w:rsid w:val="0099132D"/>
    <w:rsid w:val="009913CB"/>
    <w:rsid w:val="009929A4"/>
    <w:rsid w:val="0099322A"/>
    <w:rsid w:val="009947B7"/>
    <w:rsid w:val="00994813"/>
    <w:rsid w:val="009948F8"/>
    <w:rsid w:val="00994A25"/>
    <w:rsid w:val="00994A67"/>
    <w:rsid w:val="0099503E"/>
    <w:rsid w:val="00995399"/>
    <w:rsid w:val="009955E6"/>
    <w:rsid w:val="00995C4F"/>
    <w:rsid w:val="00995CC8"/>
    <w:rsid w:val="0099647F"/>
    <w:rsid w:val="0099770B"/>
    <w:rsid w:val="009979B8"/>
    <w:rsid w:val="009A0312"/>
    <w:rsid w:val="009A04A1"/>
    <w:rsid w:val="009A0581"/>
    <w:rsid w:val="009A064F"/>
    <w:rsid w:val="009A0763"/>
    <w:rsid w:val="009A1620"/>
    <w:rsid w:val="009A20E5"/>
    <w:rsid w:val="009A221F"/>
    <w:rsid w:val="009A3478"/>
    <w:rsid w:val="009A37FF"/>
    <w:rsid w:val="009A3926"/>
    <w:rsid w:val="009A3B2E"/>
    <w:rsid w:val="009A3B8E"/>
    <w:rsid w:val="009A3C5C"/>
    <w:rsid w:val="009A3CB8"/>
    <w:rsid w:val="009A42E2"/>
    <w:rsid w:val="009A4B04"/>
    <w:rsid w:val="009A4B92"/>
    <w:rsid w:val="009A58B8"/>
    <w:rsid w:val="009A5D8C"/>
    <w:rsid w:val="009A5E5A"/>
    <w:rsid w:val="009A6059"/>
    <w:rsid w:val="009A634B"/>
    <w:rsid w:val="009A654A"/>
    <w:rsid w:val="009A76A4"/>
    <w:rsid w:val="009A7988"/>
    <w:rsid w:val="009A7E09"/>
    <w:rsid w:val="009B01EF"/>
    <w:rsid w:val="009B0992"/>
    <w:rsid w:val="009B0BA0"/>
    <w:rsid w:val="009B180E"/>
    <w:rsid w:val="009B20AE"/>
    <w:rsid w:val="009B289B"/>
    <w:rsid w:val="009B296C"/>
    <w:rsid w:val="009B30FD"/>
    <w:rsid w:val="009B3D29"/>
    <w:rsid w:val="009B3F58"/>
    <w:rsid w:val="009B40CE"/>
    <w:rsid w:val="009B416A"/>
    <w:rsid w:val="009B416B"/>
    <w:rsid w:val="009B4A1A"/>
    <w:rsid w:val="009B4A97"/>
    <w:rsid w:val="009B4B61"/>
    <w:rsid w:val="009B58CA"/>
    <w:rsid w:val="009B6B6B"/>
    <w:rsid w:val="009B6BBD"/>
    <w:rsid w:val="009B6F26"/>
    <w:rsid w:val="009B724E"/>
    <w:rsid w:val="009B748B"/>
    <w:rsid w:val="009B7529"/>
    <w:rsid w:val="009C112B"/>
    <w:rsid w:val="009C1B86"/>
    <w:rsid w:val="009C1E64"/>
    <w:rsid w:val="009C2323"/>
    <w:rsid w:val="009C2C55"/>
    <w:rsid w:val="009C2CDE"/>
    <w:rsid w:val="009C2FAD"/>
    <w:rsid w:val="009C2FB9"/>
    <w:rsid w:val="009C316C"/>
    <w:rsid w:val="009C3C2F"/>
    <w:rsid w:val="009C3C44"/>
    <w:rsid w:val="009C4807"/>
    <w:rsid w:val="009C4E1E"/>
    <w:rsid w:val="009C66A3"/>
    <w:rsid w:val="009C6F15"/>
    <w:rsid w:val="009C6F2F"/>
    <w:rsid w:val="009C736C"/>
    <w:rsid w:val="009C77A7"/>
    <w:rsid w:val="009D01E0"/>
    <w:rsid w:val="009D042E"/>
    <w:rsid w:val="009D0C57"/>
    <w:rsid w:val="009D1418"/>
    <w:rsid w:val="009D18C6"/>
    <w:rsid w:val="009D19C8"/>
    <w:rsid w:val="009D24BF"/>
    <w:rsid w:val="009D25D6"/>
    <w:rsid w:val="009D2ACA"/>
    <w:rsid w:val="009D331F"/>
    <w:rsid w:val="009D37E9"/>
    <w:rsid w:val="009D3E8F"/>
    <w:rsid w:val="009D4AE6"/>
    <w:rsid w:val="009D553B"/>
    <w:rsid w:val="009D5B4F"/>
    <w:rsid w:val="009D68C6"/>
    <w:rsid w:val="009D6904"/>
    <w:rsid w:val="009D7ACA"/>
    <w:rsid w:val="009E06E9"/>
    <w:rsid w:val="009E072F"/>
    <w:rsid w:val="009E0797"/>
    <w:rsid w:val="009E07CE"/>
    <w:rsid w:val="009E0E69"/>
    <w:rsid w:val="009E1027"/>
    <w:rsid w:val="009E1EF5"/>
    <w:rsid w:val="009E2501"/>
    <w:rsid w:val="009E2C05"/>
    <w:rsid w:val="009E2F34"/>
    <w:rsid w:val="009E2F5F"/>
    <w:rsid w:val="009E2F88"/>
    <w:rsid w:val="009E3A39"/>
    <w:rsid w:val="009E40F1"/>
    <w:rsid w:val="009E4E0F"/>
    <w:rsid w:val="009E52AA"/>
    <w:rsid w:val="009E53C0"/>
    <w:rsid w:val="009E549C"/>
    <w:rsid w:val="009E5B95"/>
    <w:rsid w:val="009E5CC3"/>
    <w:rsid w:val="009E5D1B"/>
    <w:rsid w:val="009E609A"/>
    <w:rsid w:val="009E6CA2"/>
    <w:rsid w:val="009E7445"/>
    <w:rsid w:val="009E7471"/>
    <w:rsid w:val="009E74A6"/>
    <w:rsid w:val="009E7AF7"/>
    <w:rsid w:val="009F0897"/>
    <w:rsid w:val="009F0A91"/>
    <w:rsid w:val="009F0B16"/>
    <w:rsid w:val="009F0F5B"/>
    <w:rsid w:val="009F1068"/>
    <w:rsid w:val="009F1993"/>
    <w:rsid w:val="009F24A2"/>
    <w:rsid w:val="009F2564"/>
    <w:rsid w:val="009F2620"/>
    <w:rsid w:val="009F2AF8"/>
    <w:rsid w:val="009F33C1"/>
    <w:rsid w:val="009F35C8"/>
    <w:rsid w:val="009F3748"/>
    <w:rsid w:val="009F3924"/>
    <w:rsid w:val="009F4129"/>
    <w:rsid w:val="009F434D"/>
    <w:rsid w:val="009F51CE"/>
    <w:rsid w:val="009F5566"/>
    <w:rsid w:val="009F5CA2"/>
    <w:rsid w:val="009F68AA"/>
    <w:rsid w:val="009F769B"/>
    <w:rsid w:val="009F78AC"/>
    <w:rsid w:val="00A014AB"/>
    <w:rsid w:val="00A01899"/>
    <w:rsid w:val="00A018A4"/>
    <w:rsid w:val="00A0245D"/>
    <w:rsid w:val="00A02532"/>
    <w:rsid w:val="00A029A6"/>
    <w:rsid w:val="00A02E23"/>
    <w:rsid w:val="00A02EE8"/>
    <w:rsid w:val="00A02FFE"/>
    <w:rsid w:val="00A03164"/>
    <w:rsid w:val="00A04023"/>
    <w:rsid w:val="00A040B6"/>
    <w:rsid w:val="00A042DA"/>
    <w:rsid w:val="00A04324"/>
    <w:rsid w:val="00A0564D"/>
    <w:rsid w:val="00A05A5A"/>
    <w:rsid w:val="00A05D6A"/>
    <w:rsid w:val="00A05FB6"/>
    <w:rsid w:val="00A06BF3"/>
    <w:rsid w:val="00A07380"/>
    <w:rsid w:val="00A0756C"/>
    <w:rsid w:val="00A07DB4"/>
    <w:rsid w:val="00A1019E"/>
    <w:rsid w:val="00A1022B"/>
    <w:rsid w:val="00A10ACC"/>
    <w:rsid w:val="00A10B28"/>
    <w:rsid w:val="00A10CC1"/>
    <w:rsid w:val="00A10E1B"/>
    <w:rsid w:val="00A11035"/>
    <w:rsid w:val="00A117CC"/>
    <w:rsid w:val="00A11F9E"/>
    <w:rsid w:val="00A125D9"/>
    <w:rsid w:val="00A129B4"/>
    <w:rsid w:val="00A12B5D"/>
    <w:rsid w:val="00A12EDB"/>
    <w:rsid w:val="00A13241"/>
    <w:rsid w:val="00A133CE"/>
    <w:rsid w:val="00A136A5"/>
    <w:rsid w:val="00A13DAF"/>
    <w:rsid w:val="00A13E39"/>
    <w:rsid w:val="00A14E39"/>
    <w:rsid w:val="00A14E73"/>
    <w:rsid w:val="00A14F09"/>
    <w:rsid w:val="00A15629"/>
    <w:rsid w:val="00A159B4"/>
    <w:rsid w:val="00A1684D"/>
    <w:rsid w:val="00A16D15"/>
    <w:rsid w:val="00A17242"/>
    <w:rsid w:val="00A1759A"/>
    <w:rsid w:val="00A17B4C"/>
    <w:rsid w:val="00A205E3"/>
    <w:rsid w:val="00A20D8D"/>
    <w:rsid w:val="00A20EDB"/>
    <w:rsid w:val="00A20F7A"/>
    <w:rsid w:val="00A2195E"/>
    <w:rsid w:val="00A2235D"/>
    <w:rsid w:val="00A2265E"/>
    <w:rsid w:val="00A22B53"/>
    <w:rsid w:val="00A2362C"/>
    <w:rsid w:val="00A236BA"/>
    <w:rsid w:val="00A2398A"/>
    <w:rsid w:val="00A24297"/>
    <w:rsid w:val="00A24906"/>
    <w:rsid w:val="00A2557D"/>
    <w:rsid w:val="00A25719"/>
    <w:rsid w:val="00A2578B"/>
    <w:rsid w:val="00A2587B"/>
    <w:rsid w:val="00A25BA3"/>
    <w:rsid w:val="00A25D7B"/>
    <w:rsid w:val="00A26E35"/>
    <w:rsid w:val="00A276CB"/>
    <w:rsid w:val="00A27708"/>
    <w:rsid w:val="00A27FB5"/>
    <w:rsid w:val="00A30368"/>
    <w:rsid w:val="00A307FB"/>
    <w:rsid w:val="00A30866"/>
    <w:rsid w:val="00A30CD8"/>
    <w:rsid w:val="00A315C9"/>
    <w:rsid w:val="00A317A2"/>
    <w:rsid w:val="00A3266F"/>
    <w:rsid w:val="00A32B53"/>
    <w:rsid w:val="00A33AC8"/>
    <w:rsid w:val="00A3413D"/>
    <w:rsid w:val="00A3439D"/>
    <w:rsid w:val="00A355B5"/>
    <w:rsid w:val="00A35A75"/>
    <w:rsid w:val="00A35AAB"/>
    <w:rsid w:val="00A35D5F"/>
    <w:rsid w:val="00A36333"/>
    <w:rsid w:val="00A36532"/>
    <w:rsid w:val="00A36D4B"/>
    <w:rsid w:val="00A37617"/>
    <w:rsid w:val="00A4010D"/>
    <w:rsid w:val="00A403A3"/>
    <w:rsid w:val="00A40D09"/>
    <w:rsid w:val="00A41678"/>
    <w:rsid w:val="00A424BE"/>
    <w:rsid w:val="00A425A2"/>
    <w:rsid w:val="00A4275F"/>
    <w:rsid w:val="00A4293C"/>
    <w:rsid w:val="00A429B3"/>
    <w:rsid w:val="00A430F4"/>
    <w:rsid w:val="00A43475"/>
    <w:rsid w:val="00A4379B"/>
    <w:rsid w:val="00A439A5"/>
    <w:rsid w:val="00A43C25"/>
    <w:rsid w:val="00A448CD"/>
    <w:rsid w:val="00A44F89"/>
    <w:rsid w:val="00A45645"/>
    <w:rsid w:val="00A45F45"/>
    <w:rsid w:val="00A45F53"/>
    <w:rsid w:val="00A46660"/>
    <w:rsid w:val="00A46E5A"/>
    <w:rsid w:val="00A473E8"/>
    <w:rsid w:val="00A47EBA"/>
    <w:rsid w:val="00A50A7B"/>
    <w:rsid w:val="00A50FAA"/>
    <w:rsid w:val="00A51A84"/>
    <w:rsid w:val="00A52120"/>
    <w:rsid w:val="00A52440"/>
    <w:rsid w:val="00A52649"/>
    <w:rsid w:val="00A526CF"/>
    <w:rsid w:val="00A52C0C"/>
    <w:rsid w:val="00A53A07"/>
    <w:rsid w:val="00A53B83"/>
    <w:rsid w:val="00A5407B"/>
    <w:rsid w:val="00A54113"/>
    <w:rsid w:val="00A542BA"/>
    <w:rsid w:val="00A54BB1"/>
    <w:rsid w:val="00A564A5"/>
    <w:rsid w:val="00A6002F"/>
    <w:rsid w:val="00A603B9"/>
    <w:rsid w:val="00A60B8F"/>
    <w:rsid w:val="00A611A1"/>
    <w:rsid w:val="00A61A14"/>
    <w:rsid w:val="00A625AC"/>
    <w:rsid w:val="00A626D6"/>
    <w:rsid w:val="00A628BC"/>
    <w:rsid w:val="00A6291F"/>
    <w:rsid w:val="00A63052"/>
    <w:rsid w:val="00A63D17"/>
    <w:rsid w:val="00A63D8D"/>
    <w:rsid w:val="00A63D8F"/>
    <w:rsid w:val="00A63DDB"/>
    <w:rsid w:val="00A649FA"/>
    <w:rsid w:val="00A64D2F"/>
    <w:rsid w:val="00A65149"/>
    <w:rsid w:val="00A656B5"/>
    <w:rsid w:val="00A65C23"/>
    <w:rsid w:val="00A65FDA"/>
    <w:rsid w:val="00A668E1"/>
    <w:rsid w:val="00A677B7"/>
    <w:rsid w:val="00A67B47"/>
    <w:rsid w:val="00A67C3B"/>
    <w:rsid w:val="00A7001C"/>
    <w:rsid w:val="00A70064"/>
    <w:rsid w:val="00A70167"/>
    <w:rsid w:val="00A7076A"/>
    <w:rsid w:val="00A70BB5"/>
    <w:rsid w:val="00A70C2C"/>
    <w:rsid w:val="00A711CE"/>
    <w:rsid w:val="00A7297E"/>
    <w:rsid w:val="00A73E1E"/>
    <w:rsid w:val="00A74209"/>
    <w:rsid w:val="00A74321"/>
    <w:rsid w:val="00A74AE1"/>
    <w:rsid w:val="00A74C13"/>
    <w:rsid w:val="00A7547E"/>
    <w:rsid w:val="00A75A9B"/>
    <w:rsid w:val="00A75FC9"/>
    <w:rsid w:val="00A7629A"/>
    <w:rsid w:val="00A7696E"/>
    <w:rsid w:val="00A76A81"/>
    <w:rsid w:val="00A775EA"/>
    <w:rsid w:val="00A779D2"/>
    <w:rsid w:val="00A77CB4"/>
    <w:rsid w:val="00A80482"/>
    <w:rsid w:val="00A80D80"/>
    <w:rsid w:val="00A80DBD"/>
    <w:rsid w:val="00A813CB"/>
    <w:rsid w:val="00A8171E"/>
    <w:rsid w:val="00A818AA"/>
    <w:rsid w:val="00A81A7C"/>
    <w:rsid w:val="00A81C5B"/>
    <w:rsid w:val="00A81D64"/>
    <w:rsid w:val="00A821D4"/>
    <w:rsid w:val="00A82469"/>
    <w:rsid w:val="00A82D32"/>
    <w:rsid w:val="00A832A9"/>
    <w:rsid w:val="00A83343"/>
    <w:rsid w:val="00A83684"/>
    <w:rsid w:val="00A83D03"/>
    <w:rsid w:val="00A83F57"/>
    <w:rsid w:val="00A843EA"/>
    <w:rsid w:val="00A848B0"/>
    <w:rsid w:val="00A84D5C"/>
    <w:rsid w:val="00A85279"/>
    <w:rsid w:val="00A857D7"/>
    <w:rsid w:val="00A857E4"/>
    <w:rsid w:val="00A86771"/>
    <w:rsid w:val="00A86851"/>
    <w:rsid w:val="00A87625"/>
    <w:rsid w:val="00A879B0"/>
    <w:rsid w:val="00A9021A"/>
    <w:rsid w:val="00A91144"/>
    <w:rsid w:val="00A911DD"/>
    <w:rsid w:val="00A9140C"/>
    <w:rsid w:val="00A91562"/>
    <w:rsid w:val="00A92297"/>
    <w:rsid w:val="00A928E5"/>
    <w:rsid w:val="00A93A78"/>
    <w:rsid w:val="00A94678"/>
    <w:rsid w:val="00A94B53"/>
    <w:rsid w:val="00A9532C"/>
    <w:rsid w:val="00A9572B"/>
    <w:rsid w:val="00A96231"/>
    <w:rsid w:val="00A96A57"/>
    <w:rsid w:val="00A97CD6"/>
    <w:rsid w:val="00AA0472"/>
    <w:rsid w:val="00AA0582"/>
    <w:rsid w:val="00AA076F"/>
    <w:rsid w:val="00AA090E"/>
    <w:rsid w:val="00AA0E38"/>
    <w:rsid w:val="00AA128A"/>
    <w:rsid w:val="00AA147D"/>
    <w:rsid w:val="00AA14B1"/>
    <w:rsid w:val="00AA1DD9"/>
    <w:rsid w:val="00AA30ED"/>
    <w:rsid w:val="00AA32EA"/>
    <w:rsid w:val="00AA3465"/>
    <w:rsid w:val="00AA368E"/>
    <w:rsid w:val="00AA3F05"/>
    <w:rsid w:val="00AA4497"/>
    <w:rsid w:val="00AA4CA5"/>
    <w:rsid w:val="00AA5225"/>
    <w:rsid w:val="00AA526C"/>
    <w:rsid w:val="00AA5BCC"/>
    <w:rsid w:val="00AA5CA4"/>
    <w:rsid w:val="00AA5D71"/>
    <w:rsid w:val="00AA610A"/>
    <w:rsid w:val="00AA64D9"/>
    <w:rsid w:val="00AA6B95"/>
    <w:rsid w:val="00AA7ABE"/>
    <w:rsid w:val="00AB013D"/>
    <w:rsid w:val="00AB086B"/>
    <w:rsid w:val="00AB1684"/>
    <w:rsid w:val="00AB1E35"/>
    <w:rsid w:val="00AB2152"/>
    <w:rsid w:val="00AB23E6"/>
    <w:rsid w:val="00AB2F39"/>
    <w:rsid w:val="00AB3139"/>
    <w:rsid w:val="00AB35C2"/>
    <w:rsid w:val="00AB3BE8"/>
    <w:rsid w:val="00AB3DF5"/>
    <w:rsid w:val="00AB3FCD"/>
    <w:rsid w:val="00AB4383"/>
    <w:rsid w:val="00AB5721"/>
    <w:rsid w:val="00AB5AC1"/>
    <w:rsid w:val="00AB5E02"/>
    <w:rsid w:val="00AB61BF"/>
    <w:rsid w:val="00AB6854"/>
    <w:rsid w:val="00AB6A6D"/>
    <w:rsid w:val="00AB7490"/>
    <w:rsid w:val="00AC13F2"/>
    <w:rsid w:val="00AC15E4"/>
    <w:rsid w:val="00AC179C"/>
    <w:rsid w:val="00AC18DC"/>
    <w:rsid w:val="00AC2106"/>
    <w:rsid w:val="00AC2524"/>
    <w:rsid w:val="00AC2A76"/>
    <w:rsid w:val="00AC2A7C"/>
    <w:rsid w:val="00AC2C64"/>
    <w:rsid w:val="00AC314A"/>
    <w:rsid w:val="00AC35ED"/>
    <w:rsid w:val="00AC3BF0"/>
    <w:rsid w:val="00AC42BC"/>
    <w:rsid w:val="00AC512B"/>
    <w:rsid w:val="00AC5C55"/>
    <w:rsid w:val="00AC5FF8"/>
    <w:rsid w:val="00AC621A"/>
    <w:rsid w:val="00AC62AE"/>
    <w:rsid w:val="00AC665C"/>
    <w:rsid w:val="00AC6687"/>
    <w:rsid w:val="00AC6B3A"/>
    <w:rsid w:val="00AC6EC2"/>
    <w:rsid w:val="00AC6FB0"/>
    <w:rsid w:val="00AC71A4"/>
    <w:rsid w:val="00AC7941"/>
    <w:rsid w:val="00AC79AB"/>
    <w:rsid w:val="00AC79C2"/>
    <w:rsid w:val="00AC7CF3"/>
    <w:rsid w:val="00AD0CCF"/>
    <w:rsid w:val="00AD1565"/>
    <w:rsid w:val="00AD1691"/>
    <w:rsid w:val="00AD1F17"/>
    <w:rsid w:val="00AD1F46"/>
    <w:rsid w:val="00AD3075"/>
    <w:rsid w:val="00AD354E"/>
    <w:rsid w:val="00AD39EC"/>
    <w:rsid w:val="00AD3D97"/>
    <w:rsid w:val="00AD46CA"/>
    <w:rsid w:val="00AD4AB7"/>
    <w:rsid w:val="00AD4F49"/>
    <w:rsid w:val="00AD57A8"/>
    <w:rsid w:val="00AD5D95"/>
    <w:rsid w:val="00AD643C"/>
    <w:rsid w:val="00AD662B"/>
    <w:rsid w:val="00AD6836"/>
    <w:rsid w:val="00AD6EF4"/>
    <w:rsid w:val="00AD7365"/>
    <w:rsid w:val="00AD7BCE"/>
    <w:rsid w:val="00AD7FCA"/>
    <w:rsid w:val="00AE0D83"/>
    <w:rsid w:val="00AE1035"/>
    <w:rsid w:val="00AE1B6F"/>
    <w:rsid w:val="00AE375B"/>
    <w:rsid w:val="00AE5C0C"/>
    <w:rsid w:val="00AE616A"/>
    <w:rsid w:val="00AE67C9"/>
    <w:rsid w:val="00AF0869"/>
    <w:rsid w:val="00AF08DA"/>
    <w:rsid w:val="00AF0F62"/>
    <w:rsid w:val="00AF10C2"/>
    <w:rsid w:val="00AF1C51"/>
    <w:rsid w:val="00AF20D8"/>
    <w:rsid w:val="00AF27E1"/>
    <w:rsid w:val="00AF36AD"/>
    <w:rsid w:val="00AF3715"/>
    <w:rsid w:val="00AF379F"/>
    <w:rsid w:val="00AF38B7"/>
    <w:rsid w:val="00AF3A22"/>
    <w:rsid w:val="00AF3A24"/>
    <w:rsid w:val="00AF3E55"/>
    <w:rsid w:val="00AF4472"/>
    <w:rsid w:val="00AF490B"/>
    <w:rsid w:val="00AF4F19"/>
    <w:rsid w:val="00AF58BD"/>
    <w:rsid w:val="00AF598B"/>
    <w:rsid w:val="00AF5998"/>
    <w:rsid w:val="00AF61D0"/>
    <w:rsid w:val="00AF6450"/>
    <w:rsid w:val="00AF657B"/>
    <w:rsid w:val="00AF6766"/>
    <w:rsid w:val="00AF6CF0"/>
    <w:rsid w:val="00AF7993"/>
    <w:rsid w:val="00AF7B8C"/>
    <w:rsid w:val="00AF7DB5"/>
    <w:rsid w:val="00B0073B"/>
    <w:rsid w:val="00B009E7"/>
    <w:rsid w:val="00B0105E"/>
    <w:rsid w:val="00B012F5"/>
    <w:rsid w:val="00B01BBA"/>
    <w:rsid w:val="00B0244B"/>
    <w:rsid w:val="00B025E0"/>
    <w:rsid w:val="00B0387C"/>
    <w:rsid w:val="00B03920"/>
    <w:rsid w:val="00B03C1E"/>
    <w:rsid w:val="00B0459B"/>
    <w:rsid w:val="00B04737"/>
    <w:rsid w:val="00B048F9"/>
    <w:rsid w:val="00B04E14"/>
    <w:rsid w:val="00B05E95"/>
    <w:rsid w:val="00B07452"/>
    <w:rsid w:val="00B075D8"/>
    <w:rsid w:val="00B076A9"/>
    <w:rsid w:val="00B07978"/>
    <w:rsid w:val="00B07DF6"/>
    <w:rsid w:val="00B105E4"/>
    <w:rsid w:val="00B10622"/>
    <w:rsid w:val="00B106A6"/>
    <w:rsid w:val="00B10C96"/>
    <w:rsid w:val="00B11295"/>
    <w:rsid w:val="00B13539"/>
    <w:rsid w:val="00B14678"/>
    <w:rsid w:val="00B14D9C"/>
    <w:rsid w:val="00B14EC3"/>
    <w:rsid w:val="00B15232"/>
    <w:rsid w:val="00B157C4"/>
    <w:rsid w:val="00B15A32"/>
    <w:rsid w:val="00B16072"/>
    <w:rsid w:val="00B16360"/>
    <w:rsid w:val="00B1689C"/>
    <w:rsid w:val="00B16A8D"/>
    <w:rsid w:val="00B16C6F"/>
    <w:rsid w:val="00B170E1"/>
    <w:rsid w:val="00B17529"/>
    <w:rsid w:val="00B20475"/>
    <w:rsid w:val="00B21E46"/>
    <w:rsid w:val="00B22268"/>
    <w:rsid w:val="00B22C40"/>
    <w:rsid w:val="00B2353B"/>
    <w:rsid w:val="00B2382B"/>
    <w:rsid w:val="00B2419B"/>
    <w:rsid w:val="00B243AE"/>
    <w:rsid w:val="00B245C9"/>
    <w:rsid w:val="00B24717"/>
    <w:rsid w:val="00B24BB0"/>
    <w:rsid w:val="00B253EA"/>
    <w:rsid w:val="00B255AC"/>
    <w:rsid w:val="00B2583F"/>
    <w:rsid w:val="00B25F6D"/>
    <w:rsid w:val="00B26514"/>
    <w:rsid w:val="00B26813"/>
    <w:rsid w:val="00B26E89"/>
    <w:rsid w:val="00B2703D"/>
    <w:rsid w:val="00B2724C"/>
    <w:rsid w:val="00B272B1"/>
    <w:rsid w:val="00B27690"/>
    <w:rsid w:val="00B27933"/>
    <w:rsid w:val="00B27A2F"/>
    <w:rsid w:val="00B27FA9"/>
    <w:rsid w:val="00B30A42"/>
    <w:rsid w:val="00B30D61"/>
    <w:rsid w:val="00B311D9"/>
    <w:rsid w:val="00B312D5"/>
    <w:rsid w:val="00B313F6"/>
    <w:rsid w:val="00B31573"/>
    <w:rsid w:val="00B31878"/>
    <w:rsid w:val="00B31AAD"/>
    <w:rsid w:val="00B32120"/>
    <w:rsid w:val="00B330F6"/>
    <w:rsid w:val="00B33415"/>
    <w:rsid w:val="00B33BCE"/>
    <w:rsid w:val="00B33EE5"/>
    <w:rsid w:val="00B34206"/>
    <w:rsid w:val="00B34265"/>
    <w:rsid w:val="00B34FBD"/>
    <w:rsid w:val="00B35244"/>
    <w:rsid w:val="00B352CB"/>
    <w:rsid w:val="00B35BE4"/>
    <w:rsid w:val="00B35E94"/>
    <w:rsid w:val="00B37680"/>
    <w:rsid w:val="00B37A28"/>
    <w:rsid w:val="00B37F88"/>
    <w:rsid w:val="00B40139"/>
    <w:rsid w:val="00B40301"/>
    <w:rsid w:val="00B406D1"/>
    <w:rsid w:val="00B40DD1"/>
    <w:rsid w:val="00B418C4"/>
    <w:rsid w:val="00B422CF"/>
    <w:rsid w:val="00B42728"/>
    <w:rsid w:val="00B42E2C"/>
    <w:rsid w:val="00B43A7F"/>
    <w:rsid w:val="00B43CEA"/>
    <w:rsid w:val="00B44ED9"/>
    <w:rsid w:val="00B45043"/>
    <w:rsid w:val="00B450A6"/>
    <w:rsid w:val="00B4512F"/>
    <w:rsid w:val="00B4582C"/>
    <w:rsid w:val="00B45B50"/>
    <w:rsid w:val="00B460FC"/>
    <w:rsid w:val="00B46911"/>
    <w:rsid w:val="00B4712A"/>
    <w:rsid w:val="00B47134"/>
    <w:rsid w:val="00B477DF"/>
    <w:rsid w:val="00B47AC8"/>
    <w:rsid w:val="00B47BA4"/>
    <w:rsid w:val="00B47F4D"/>
    <w:rsid w:val="00B50226"/>
    <w:rsid w:val="00B504A2"/>
    <w:rsid w:val="00B50923"/>
    <w:rsid w:val="00B50F3D"/>
    <w:rsid w:val="00B50F4D"/>
    <w:rsid w:val="00B5115E"/>
    <w:rsid w:val="00B51821"/>
    <w:rsid w:val="00B52016"/>
    <w:rsid w:val="00B531ED"/>
    <w:rsid w:val="00B5368C"/>
    <w:rsid w:val="00B54499"/>
    <w:rsid w:val="00B54563"/>
    <w:rsid w:val="00B54BCC"/>
    <w:rsid w:val="00B54C14"/>
    <w:rsid w:val="00B552BB"/>
    <w:rsid w:val="00B55C39"/>
    <w:rsid w:val="00B562FA"/>
    <w:rsid w:val="00B56A82"/>
    <w:rsid w:val="00B57113"/>
    <w:rsid w:val="00B572DB"/>
    <w:rsid w:val="00B57CE2"/>
    <w:rsid w:val="00B57E9B"/>
    <w:rsid w:val="00B6018D"/>
    <w:rsid w:val="00B60459"/>
    <w:rsid w:val="00B604DA"/>
    <w:rsid w:val="00B61035"/>
    <w:rsid w:val="00B610D0"/>
    <w:rsid w:val="00B62064"/>
    <w:rsid w:val="00B6272F"/>
    <w:rsid w:val="00B628AE"/>
    <w:rsid w:val="00B62C4D"/>
    <w:rsid w:val="00B62DF3"/>
    <w:rsid w:val="00B631ED"/>
    <w:rsid w:val="00B63DC9"/>
    <w:rsid w:val="00B6411E"/>
    <w:rsid w:val="00B6439D"/>
    <w:rsid w:val="00B64528"/>
    <w:rsid w:val="00B64B56"/>
    <w:rsid w:val="00B652C5"/>
    <w:rsid w:val="00B664B9"/>
    <w:rsid w:val="00B66C2B"/>
    <w:rsid w:val="00B66E69"/>
    <w:rsid w:val="00B6701B"/>
    <w:rsid w:val="00B67846"/>
    <w:rsid w:val="00B67868"/>
    <w:rsid w:val="00B70506"/>
    <w:rsid w:val="00B706B7"/>
    <w:rsid w:val="00B70909"/>
    <w:rsid w:val="00B70B17"/>
    <w:rsid w:val="00B710FC"/>
    <w:rsid w:val="00B7121D"/>
    <w:rsid w:val="00B7190A"/>
    <w:rsid w:val="00B71CC2"/>
    <w:rsid w:val="00B71EBF"/>
    <w:rsid w:val="00B72044"/>
    <w:rsid w:val="00B724AF"/>
    <w:rsid w:val="00B72D35"/>
    <w:rsid w:val="00B72D44"/>
    <w:rsid w:val="00B74237"/>
    <w:rsid w:val="00B7437B"/>
    <w:rsid w:val="00B74D16"/>
    <w:rsid w:val="00B759A5"/>
    <w:rsid w:val="00B75B03"/>
    <w:rsid w:val="00B75B4A"/>
    <w:rsid w:val="00B75F98"/>
    <w:rsid w:val="00B76141"/>
    <w:rsid w:val="00B773C2"/>
    <w:rsid w:val="00B77447"/>
    <w:rsid w:val="00B7777F"/>
    <w:rsid w:val="00B80028"/>
    <w:rsid w:val="00B80970"/>
    <w:rsid w:val="00B81C4E"/>
    <w:rsid w:val="00B8246B"/>
    <w:rsid w:val="00B827F0"/>
    <w:rsid w:val="00B828BB"/>
    <w:rsid w:val="00B82983"/>
    <w:rsid w:val="00B83171"/>
    <w:rsid w:val="00B83723"/>
    <w:rsid w:val="00B83E1F"/>
    <w:rsid w:val="00B8467A"/>
    <w:rsid w:val="00B84FAE"/>
    <w:rsid w:val="00B860DC"/>
    <w:rsid w:val="00B86A32"/>
    <w:rsid w:val="00B871BE"/>
    <w:rsid w:val="00B8770E"/>
    <w:rsid w:val="00B90777"/>
    <w:rsid w:val="00B90CD1"/>
    <w:rsid w:val="00B90F85"/>
    <w:rsid w:val="00B916EF"/>
    <w:rsid w:val="00B91F05"/>
    <w:rsid w:val="00B92617"/>
    <w:rsid w:val="00B93300"/>
    <w:rsid w:val="00B93702"/>
    <w:rsid w:val="00B93BE5"/>
    <w:rsid w:val="00B93D32"/>
    <w:rsid w:val="00B93E59"/>
    <w:rsid w:val="00B94DFA"/>
    <w:rsid w:val="00B95170"/>
    <w:rsid w:val="00B956A2"/>
    <w:rsid w:val="00B963E2"/>
    <w:rsid w:val="00B967C7"/>
    <w:rsid w:val="00B9715F"/>
    <w:rsid w:val="00B9777B"/>
    <w:rsid w:val="00B97C1F"/>
    <w:rsid w:val="00BA007B"/>
    <w:rsid w:val="00BA0485"/>
    <w:rsid w:val="00BA07AD"/>
    <w:rsid w:val="00BA100E"/>
    <w:rsid w:val="00BA111A"/>
    <w:rsid w:val="00BA1442"/>
    <w:rsid w:val="00BA14E1"/>
    <w:rsid w:val="00BA26EA"/>
    <w:rsid w:val="00BA2B17"/>
    <w:rsid w:val="00BA2D8E"/>
    <w:rsid w:val="00BA31F0"/>
    <w:rsid w:val="00BA34EF"/>
    <w:rsid w:val="00BA3A62"/>
    <w:rsid w:val="00BA3EBB"/>
    <w:rsid w:val="00BA4017"/>
    <w:rsid w:val="00BA4D67"/>
    <w:rsid w:val="00BA4E50"/>
    <w:rsid w:val="00BA515B"/>
    <w:rsid w:val="00BA55A0"/>
    <w:rsid w:val="00BA5D2B"/>
    <w:rsid w:val="00BA6A01"/>
    <w:rsid w:val="00BA6A58"/>
    <w:rsid w:val="00BA6CCA"/>
    <w:rsid w:val="00BA70FC"/>
    <w:rsid w:val="00BA76C5"/>
    <w:rsid w:val="00BA792B"/>
    <w:rsid w:val="00BA7984"/>
    <w:rsid w:val="00BA7A0F"/>
    <w:rsid w:val="00BA7D1C"/>
    <w:rsid w:val="00BB003B"/>
    <w:rsid w:val="00BB0303"/>
    <w:rsid w:val="00BB09B1"/>
    <w:rsid w:val="00BB1F9A"/>
    <w:rsid w:val="00BB2AE5"/>
    <w:rsid w:val="00BB37F3"/>
    <w:rsid w:val="00BB3CEA"/>
    <w:rsid w:val="00BB4041"/>
    <w:rsid w:val="00BB42CA"/>
    <w:rsid w:val="00BB488A"/>
    <w:rsid w:val="00BB4A2D"/>
    <w:rsid w:val="00BB4BE7"/>
    <w:rsid w:val="00BB57A2"/>
    <w:rsid w:val="00BB6870"/>
    <w:rsid w:val="00BB6B41"/>
    <w:rsid w:val="00BB724A"/>
    <w:rsid w:val="00BB7FEF"/>
    <w:rsid w:val="00BC0039"/>
    <w:rsid w:val="00BC0230"/>
    <w:rsid w:val="00BC078C"/>
    <w:rsid w:val="00BC122F"/>
    <w:rsid w:val="00BC19E7"/>
    <w:rsid w:val="00BC1FC2"/>
    <w:rsid w:val="00BC291E"/>
    <w:rsid w:val="00BC2F93"/>
    <w:rsid w:val="00BC33E0"/>
    <w:rsid w:val="00BC3B07"/>
    <w:rsid w:val="00BC4F39"/>
    <w:rsid w:val="00BC55E6"/>
    <w:rsid w:val="00BC5CBD"/>
    <w:rsid w:val="00BC623C"/>
    <w:rsid w:val="00BC6F92"/>
    <w:rsid w:val="00BC7236"/>
    <w:rsid w:val="00BC732E"/>
    <w:rsid w:val="00BC7996"/>
    <w:rsid w:val="00BC7B55"/>
    <w:rsid w:val="00BD0075"/>
    <w:rsid w:val="00BD0D46"/>
    <w:rsid w:val="00BD0EB1"/>
    <w:rsid w:val="00BD1BD4"/>
    <w:rsid w:val="00BD2689"/>
    <w:rsid w:val="00BD271C"/>
    <w:rsid w:val="00BD2AA9"/>
    <w:rsid w:val="00BD3A10"/>
    <w:rsid w:val="00BD3F5E"/>
    <w:rsid w:val="00BD4337"/>
    <w:rsid w:val="00BD479F"/>
    <w:rsid w:val="00BD4A14"/>
    <w:rsid w:val="00BD56C3"/>
    <w:rsid w:val="00BD593B"/>
    <w:rsid w:val="00BD5EEC"/>
    <w:rsid w:val="00BD69B4"/>
    <w:rsid w:val="00BD738B"/>
    <w:rsid w:val="00BD780A"/>
    <w:rsid w:val="00BD7C66"/>
    <w:rsid w:val="00BE0666"/>
    <w:rsid w:val="00BE070E"/>
    <w:rsid w:val="00BE0801"/>
    <w:rsid w:val="00BE0B8B"/>
    <w:rsid w:val="00BE171D"/>
    <w:rsid w:val="00BE1CAE"/>
    <w:rsid w:val="00BE1DD4"/>
    <w:rsid w:val="00BE1E40"/>
    <w:rsid w:val="00BE21B8"/>
    <w:rsid w:val="00BE26D9"/>
    <w:rsid w:val="00BE3F29"/>
    <w:rsid w:val="00BE401E"/>
    <w:rsid w:val="00BE4743"/>
    <w:rsid w:val="00BE49E5"/>
    <w:rsid w:val="00BE4D73"/>
    <w:rsid w:val="00BE5B3C"/>
    <w:rsid w:val="00BE798C"/>
    <w:rsid w:val="00BE7A49"/>
    <w:rsid w:val="00BE7F1E"/>
    <w:rsid w:val="00BF02B0"/>
    <w:rsid w:val="00BF0429"/>
    <w:rsid w:val="00BF182D"/>
    <w:rsid w:val="00BF2332"/>
    <w:rsid w:val="00BF25C5"/>
    <w:rsid w:val="00BF267C"/>
    <w:rsid w:val="00BF280C"/>
    <w:rsid w:val="00BF2900"/>
    <w:rsid w:val="00BF2A9B"/>
    <w:rsid w:val="00BF33F1"/>
    <w:rsid w:val="00BF385F"/>
    <w:rsid w:val="00BF3FCC"/>
    <w:rsid w:val="00BF5A4F"/>
    <w:rsid w:val="00BF5D16"/>
    <w:rsid w:val="00BF6553"/>
    <w:rsid w:val="00BF655C"/>
    <w:rsid w:val="00BF65D4"/>
    <w:rsid w:val="00BF6996"/>
    <w:rsid w:val="00BF7889"/>
    <w:rsid w:val="00BF7DE0"/>
    <w:rsid w:val="00BF7E4D"/>
    <w:rsid w:val="00C0006F"/>
    <w:rsid w:val="00C00C3B"/>
    <w:rsid w:val="00C010C4"/>
    <w:rsid w:val="00C012F8"/>
    <w:rsid w:val="00C014FE"/>
    <w:rsid w:val="00C015F5"/>
    <w:rsid w:val="00C016A0"/>
    <w:rsid w:val="00C01BD5"/>
    <w:rsid w:val="00C01E1B"/>
    <w:rsid w:val="00C02450"/>
    <w:rsid w:val="00C02BC9"/>
    <w:rsid w:val="00C0301D"/>
    <w:rsid w:val="00C03159"/>
    <w:rsid w:val="00C03724"/>
    <w:rsid w:val="00C0376F"/>
    <w:rsid w:val="00C03FE6"/>
    <w:rsid w:val="00C0401B"/>
    <w:rsid w:val="00C04280"/>
    <w:rsid w:val="00C04878"/>
    <w:rsid w:val="00C04BE1"/>
    <w:rsid w:val="00C04D4C"/>
    <w:rsid w:val="00C04F6C"/>
    <w:rsid w:val="00C05B9A"/>
    <w:rsid w:val="00C06393"/>
    <w:rsid w:val="00C06A76"/>
    <w:rsid w:val="00C06B25"/>
    <w:rsid w:val="00C06DC3"/>
    <w:rsid w:val="00C0714E"/>
    <w:rsid w:val="00C0742A"/>
    <w:rsid w:val="00C07B07"/>
    <w:rsid w:val="00C1072A"/>
    <w:rsid w:val="00C110A0"/>
    <w:rsid w:val="00C11EBD"/>
    <w:rsid w:val="00C120E9"/>
    <w:rsid w:val="00C1256E"/>
    <w:rsid w:val="00C12746"/>
    <w:rsid w:val="00C129AA"/>
    <w:rsid w:val="00C12A2B"/>
    <w:rsid w:val="00C13407"/>
    <w:rsid w:val="00C1342A"/>
    <w:rsid w:val="00C14299"/>
    <w:rsid w:val="00C143E9"/>
    <w:rsid w:val="00C14CFE"/>
    <w:rsid w:val="00C14E02"/>
    <w:rsid w:val="00C151D4"/>
    <w:rsid w:val="00C154F3"/>
    <w:rsid w:val="00C15517"/>
    <w:rsid w:val="00C15FD9"/>
    <w:rsid w:val="00C1617F"/>
    <w:rsid w:val="00C1628D"/>
    <w:rsid w:val="00C16B23"/>
    <w:rsid w:val="00C16F2C"/>
    <w:rsid w:val="00C17654"/>
    <w:rsid w:val="00C17698"/>
    <w:rsid w:val="00C176A9"/>
    <w:rsid w:val="00C17967"/>
    <w:rsid w:val="00C17BD6"/>
    <w:rsid w:val="00C17C0B"/>
    <w:rsid w:val="00C17C42"/>
    <w:rsid w:val="00C201CC"/>
    <w:rsid w:val="00C210E6"/>
    <w:rsid w:val="00C212C9"/>
    <w:rsid w:val="00C21CDB"/>
    <w:rsid w:val="00C222F1"/>
    <w:rsid w:val="00C231BC"/>
    <w:rsid w:val="00C24A59"/>
    <w:rsid w:val="00C24D81"/>
    <w:rsid w:val="00C24DC0"/>
    <w:rsid w:val="00C24F3E"/>
    <w:rsid w:val="00C251C0"/>
    <w:rsid w:val="00C26075"/>
    <w:rsid w:val="00C26290"/>
    <w:rsid w:val="00C265F0"/>
    <w:rsid w:val="00C26A14"/>
    <w:rsid w:val="00C26F56"/>
    <w:rsid w:val="00C27AA7"/>
    <w:rsid w:val="00C302F8"/>
    <w:rsid w:val="00C30887"/>
    <w:rsid w:val="00C31036"/>
    <w:rsid w:val="00C316D9"/>
    <w:rsid w:val="00C319D1"/>
    <w:rsid w:val="00C31AE2"/>
    <w:rsid w:val="00C31BFF"/>
    <w:rsid w:val="00C32F30"/>
    <w:rsid w:val="00C32FF2"/>
    <w:rsid w:val="00C33169"/>
    <w:rsid w:val="00C33BDD"/>
    <w:rsid w:val="00C33E59"/>
    <w:rsid w:val="00C34893"/>
    <w:rsid w:val="00C349DA"/>
    <w:rsid w:val="00C351C3"/>
    <w:rsid w:val="00C357AD"/>
    <w:rsid w:val="00C35F96"/>
    <w:rsid w:val="00C36F08"/>
    <w:rsid w:val="00C3732A"/>
    <w:rsid w:val="00C37A8A"/>
    <w:rsid w:val="00C37BC3"/>
    <w:rsid w:val="00C4015D"/>
    <w:rsid w:val="00C403D4"/>
    <w:rsid w:val="00C419DC"/>
    <w:rsid w:val="00C4372E"/>
    <w:rsid w:val="00C4376C"/>
    <w:rsid w:val="00C4382A"/>
    <w:rsid w:val="00C438AF"/>
    <w:rsid w:val="00C4397B"/>
    <w:rsid w:val="00C443F0"/>
    <w:rsid w:val="00C44473"/>
    <w:rsid w:val="00C448A4"/>
    <w:rsid w:val="00C449AF"/>
    <w:rsid w:val="00C45444"/>
    <w:rsid w:val="00C45A20"/>
    <w:rsid w:val="00C46287"/>
    <w:rsid w:val="00C462E6"/>
    <w:rsid w:val="00C466C6"/>
    <w:rsid w:val="00C46BAE"/>
    <w:rsid w:val="00C474FC"/>
    <w:rsid w:val="00C475F7"/>
    <w:rsid w:val="00C47C76"/>
    <w:rsid w:val="00C507D2"/>
    <w:rsid w:val="00C50958"/>
    <w:rsid w:val="00C50A97"/>
    <w:rsid w:val="00C50B73"/>
    <w:rsid w:val="00C51464"/>
    <w:rsid w:val="00C51556"/>
    <w:rsid w:val="00C51AAB"/>
    <w:rsid w:val="00C52478"/>
    <w:rsid w:val="00C528A2"/>
    <w:rsid w:val="00C52C5D"/>
    <w:rsid w:val="00C52E64"/>
    <w:rsid w:val="00C5302B"/>
    <w:rsid w:val="00C53377"/>
    <w:rsid w:val="00C534BC"/>
    <w:rsid w:val="00C53DA3"/>
    <w:rsid w:val="00C541AA"/>
    <w:rsid w:val="00C54396"/>
    <w:rsid w:val="00C54E3C"/>
    <w:rsid w:val="00C55E67"/>
    <w:rsid w:val="00C5655F"/>
    <w:rsid w:val="00C568BA"/>
    <w:rsid w:val="00C60058"/>
    <w:rsid w:val="00C603C7"/>
    <w:rsid w:val="00C6054B"/>
    <w:rsid w:val="00C60897"/>
    <w:rsid w:val="00C61376"/>
    <w:rsid w:val="00C6223D"/>
    <w:rsid w:val="00C622EB"/>
    <w:rsid w:val="00C6237A"/>
    <w:rsid w:val="00C625FF"/>
    <w:rsid w:val="00C63BAD"/>
    <w:rsid w:val="00C640F2"/>
    <w:rsid w:val="00C64D7F"/>
    <w:rsid w:val="00C64EBD"/>
    <w:rsid w:val="00C6534C"/>
    <w:rsid w:val="00C66314"/>
    <w:rsid w:val="00C66EF3"/>
    <w:rsid w:val="00C67575"/>
    <w:rsid w:val="00C6776E"/>
    <w:rsid w:val="00C704E8"/>
    <w:rsid w:val="00C70C43"/>
    <w:rsid w:val="00C71822"/>
    <w:rsid w:val="00C723D3"/>
    <w:rsid w:val="00C7285E"/>
    <w:rsid w:val="00C73762"/>
    <w:rsid w:val="00C73989"/>
    <w:rsid w:val="00C73A70"/>
    <w:rsid w:val="00C73F5E"/>
    <w:rsid w:val="00C7451A"/>
    <w:rsid w:val="00C74B86"/>
    <w:rsid w:val="00C74D4E"/>
    <w:rsid w:val="00C74DD9"/>
    <w:rsid w:val="00C74EE0"/>
    <w:rsid w:val="00C758C7"/>
    <w:rsid w:val="00C75C9A"/>
    <w:rsid w:val="00C75D0B"/>
    <w:rsid w:val="00C76148"/>
    <w:rsid w:val="00C76EB8"/>
    <w:rsid w:val="00C7790E"/>
    <w:rsid w:val="00C803F2"/>
    <w:rsid w:val="00C80540"/>
    <w:rsid w:val="00C8143D"/>
    <w:rsid w:val="00C82423"/>
    <w:rsid w:val="00C8272C"/>
    <w:rsid w:val="00C827F7"/>
    <w:rsid w:val="00C82D07"/>
    <w:rsid w:val="00C83568"/>
    <w:rsid w:val="00C84520"/>
    <w:rsid w:val="00C848B5"/>
    <w:rsid w:val="00C84975"/>
    <w:rsid w:val="00C855A7"/>
    <w:rsid w:val="00C8568A"/>
    <w:rsid w:val="00C858BE"/>
    <w:rsid w:val="00C867DC"/>
    <w:rsid w:val="00C86981"/>
    <w:rsid w:val="00C86AD1"/>
    <w:rsid w:val="00C87145"/>
    <w:rsid w:val="00C9014F"/>
    <w:rsid w:val="00C906CB"/>
    <w:rsid w:val="00C90FD3"/>
    <w:rsid w:val="00C9113D"/>
    <w:rsid w:val="00C91266"/>
    <w:rsid w:val="00C913C6"/>
    <w:rsid w:val="00C91723"/>
    <w:rsid w:val="00C919C0"/>
    <w:rsid w:val="00C91A22"/>
    <w:rsid w:val="00C92F67"/>
    <w:rsid w:val="00C931A5"/>
    <w:rsid w:val="00C93583"/>
    <w:rsid w:val="00C943F8"/>
    <w:rsid w:val="00C944FD"/>
    <w:rsid w:val="00C94A44"/>
    <w:rsid w:val="00C94F83"/>
    <w:rsid w:val="00C951CB"/>
    <w:rsid w:val="00C95B27"/>
    <w:rsid w:val="00C95C40"/>
    <w:rsid w:val="00C95DC8"/>
    <w:rsid w:val="00C964D6"/>
    <w:rsid w:val="00C965CE"/>
    <w:rsid w:val="00C96960"/>
    <w:rsid w:val="00C96975"/>
    <w:rsid w:val="00C974EA"/>
    <w:rsid w:val="00C975B3"/>
    <w:rsid w:val="00C97ACE"/>
    <w:rsid w:val="00C97F58"/>
    <w:rsid w:val="00CA02D9"/>
    <w:rsid w:val="00CA0925"/>
    <w:rsid w:val="00CA0FBB"/>
    <w:rsid w:val="00CA14B5"/>
    <w:rsid w:val="00CA1D7F"/>
    <w:rsid w:val="00CA265A"/>
    <w:rsid w:val="00CA2741"/>
    <w:rsid w:val="00CA2A86"/>
    <w:rsid w:val="00CA3276"/>
    <w:rsid w:val="00CA3DFE"/>
    <w:rsid w:val="00CA3F95"/>
    <w:rsid w:val="00CA4948"/>
    <w:rsid w:val="00CA55AE"/>
    <w:rsid w:val="00CA573C"/>
    <w:rsid w:val="00CA57B8"/>
    <w:rsid w:val="00CA78AA"/>
    <w:rsid w:val="00CA78B5"/>
    <w:rsid w:val="00CA79EF"/>
    <w:rsid w:val="00CA7A08"/>
    <w:rsid w:val="00CB0F2C"/>
    <w:rsid w:val="00CB0FE7"/>
    <w:rsid w:val="00CB132D"/>
    <w:rsid w:val="00CB1B76"/>
    <w:rsid w:val="00CB216E"/>
    <w:rsid w:val="00CB2547"/>
    <w:rsid w:val="00CB2568"/>
    <w:rsid w:val="00CB35BA"/>
    <w:rsid w:val="00CB381F"/>
    <w:rsid w:val="00CB3AB1"/>
    <w:rsid w:val="00CB47B6"/>
    <w:rsid w:val="00CB6309"/>
    <w:rsid w:val="00CB702C"/>
    <w:rsid w:val="00CB74D5"/>
    <w:rsid w:val="00CB75C0"/>
    <w:rsid w:val="00CB780B"/>
    <w:rsid w:val="00CB79C0"/>
    <w:rsid w:val="00CB7D67"/>
    <w:rsid w:val="00CC0B06"/>
    <w:rsid w:val="00CC0E07"/>
    <w:rsid w:val="00CC115D"/>
    <w:rsid w:val="00CC13D3"/>
    <w:rsid w:val="00CC1C78"/>
    <w:rsid w:val="00CC21B7"/>
    <w:rsid w:val="00CC3265"/>
    <w:rsid w:val="00CC3278"/>
    <w:rsid w:val="00CC3819"/>
    <w:rsid w:val="00CC3C1B"/>
    <w:rsid w:val="00CC3E3D"/>
    <w:rsid w:val="00CC40EB"/>
    <w:rsid w:val="00CC48BD"/>
    <w:rsid w:val="00CC5291"/>
    <w:rsid w:val="00CC540A"/>
    <w:rsid w:val="00CC6406"/>
    <w:rsid w:val="00CC64D4"/>
    <w:rsid w:val="00CC6873"/>
    <w:rsid w:val="00CC6F9B"/>
    <w:rsid w:val="00CC703A"/>
    <w:rsid w:val="00CC71A0"/>
    <w:rsid w:val="00CC7BDE"/>
    <w:rsid w:val="00CD0164"/>
    <w:rsid w:val="00CD09F5"/>
    <w:rsid w:val="00CD10A4"/>
    <w:rsid w:val="00CD1377"/>
    <w:rsid w:val="00CD1B78"/>
    <w:rsid w:val="00CD2FDF"/>
    <w:rsid w:val="00CD316F"/>
    <w:rsid w:val="00CD329B"/>
    <w:rsid w:val="00CD3868"/>
    <w:rsid w:val="00CD3C21"/>
    <w:rsid w:val="00CD4353"/>
    <w:rsid w:val="00CD49FB"/>
    <w:rsid w:val="00CD4B82"/>
    <w:rsid w:val="00CD4DAF"/>
    <w:rsid w:val="00CD62CC"/>
    <w:rsid w:val="00CD67B0"/>
    <w:rsid w:val="00CD6DC1"/>
    <w:rsid w:val="00CD6ED4"/>
    <w:rsid w:val="00CD71CC"/>
    <w:rsid w:val="00CD7AF2"/>
    <w:rsid w:val="00CD7FE0"/>
    <w:rsid w:val="00CE0029"/>
    <w:rsid w:val="00CE0133"/>
    <w:rsid w:val="00CE0169"/>
    <w:rsid w:val="00CE0268"/>
    <w:rsid w:val="00CE0A63"/>
    <w:rsid w:val="00CE0B4E"/>
    <w:rsid w:val="00CE1844"/>
    <w:rsid w:val="00CE3507"/>
    <w:rsid w:val="00CE3829"/>
    <w:rsid w:val="00CE41C0"/>
    <w:rsid w:val="00CE4726"/>
    <w:rsid w:val="00CE49E6"/>
    <w:rsid w:val="00CE4E6A"/>
    <w:rsid w:val="00CE5190"/>
    <w:rsid w:val="00CE54A1"/>
    <w:rsid w:val="00CE58CA"/>
    <w:rsid w:val="00CE65C4"/>
    <w:rsid w:val="00CE7DC7"/>
    <w:rsid w:val="00CF038E"/>
    <w:rsid w:val="00CF1559"/>
    <w:rsid w:val="00CF1FDC"/>
    <w:rsid w:val="00CF218F"/>
    <w:rsid w:val="00CF3407"/>
    <w:rsid w:val="00CF40F2"/>
    <w:rsid w:val="00CF427A"/>
    <w:rsid w:val="00CF5ADB"/>
    <w:rsid w:val="00CF5B9C"/>
    <w:rsid w:val="00CF5D67"/>
    <w:rsid w:val="00CF64EF"/>
    <w:rsid w:val="00CF654A"/>
    <w:rsid w:val="00CF6DE6"/>
    <w:rsid w:val="00CF7424"/>
    <w:rsid w:val="00CF7A00"/>
    <w:rsid w:val="00CF7AED"/>
    <w:rsid w:val="00D0026D"/>
    <w:rsid w:val="00D003B4"/>
    <w:rsid w:val="00D01083"/>
    <w:rsid w:val="00D01C92"/>
    <w:rsid w:val="00D01D08"/>
    <w:rsid w:val="00D0236B"/>
    <w:rsid w:val="00D02429"/>
    <w:rsid w:val="00D024C7"/>
    <w:rsid w:val="00D03241"/>
    <w:rsid w:val="00D0362A"/>
    <w:rsid w:val="00D04586"/>
    <w:rsid w:val="00D04618"/>
    <w:rsid w:val="00D046A5"/>
    <w:rsid w:val="00D0552B"/>
    <w:rsid w:val="00D0645C"/>
    <w:rsid w:val="00D06889"/>
    <w:rsid w:val="00D076FB"/>
    <w:rsid w:val="00D07BA5"/>
    <w:rsid w:val="00D07E8F"/>
    <w:rsid w:val="00D1017E"/>
    <w:rsid w:val="00D1059E"/>
    <w:rsid w:val="00D10632"/>
    <w:rsid w:val="00D11630"/>
    <w:rsid w:val="00D11A9E"/>
    <w:rsid w:val="00D1213F"/>
    <w:rsid w:val="00D122C3"/>
    <w:rsid w:val="00D1288C"/>
    <w:rsid w:val="00D130F2"/>
    <w:rsid w:val="00D13240"/>
    <w:rsid w:val="00D13510"/>
    <w:rsid w:val="00D14203"/>
    <w:rsid w:val="00D1475F"/>
    <w:rsid w:val="00D14CD2"/>
    <w:rsid w:val="00D16026"/>
    <w:rsid w:val="00D16916"/>
    <w:rsid w:val="00D16F0C"/>
    <w:rsid w:val="00D16FA4"/>
    <w:rsid w:val="00D1705D"/>
    <w:rsid w:val="00D17192"/>
    <w:rsid w:val="00D171CE"/>
    <w:rsid w:val="00D173AD"/>
    <w:rsid w:val="00D17B1E"/>
    <w:rsid w:val="00D17CFE"/>
    <w:rsid w:val="00D17E60"/>
    <w:rsid w:val="00D20466"/>
    <w:rsid w:val="00D20706"/>
    <w:rsid w:val="00D20AEE"/>
    <w:rsid w:val="00D20B62"/>
    <w:rsid w:val="00D2117E"/>
    <w:rsid w:val="00D213A7"/>
    <w:rsid w:val="00D21528"/>
    <w:rsid w:val="00D217F2"/>
    <w:rsid w:val="00D2232F"/>
    <w:rsid w:val="00D22375"/>
    <w:rsid w:val="00D223FD"/>
    <w:rsid w:val="00D2245C"/>
    <w:rsid w:val="00D22820"/>
    <w:rsid w:val="00D2292B"/>
    <w:rsid w:val="00D22CF8"/>
    <w:rsid w:val="00D2336D"/>
    <w:rsid w:val="00D2344D"/>
    <w:rsid w:val="00D234BC"/>
    <w:rsid w:val="00D240FE"/>
    <w:rsid w:val="00D2425A"/>
    <w:rsid w:val="00D24756"/>
    <w:rsid w:val="00D24768"/>
    <w:rsid w:val="00D249C6"/>
    <w:rsid w:val="00D25093"/>
    <w:rsid w:val="00D25320"/>
    <w:rsid w:val="00D25ABD"/>
    <w:rsid w:val="00D25B8B"/>
    <w:rsid w:val="00D26475"/>
    <w:rsid w:val="00D26863"/>
    <w:rsid w:val="00D26A7C"/>
    <w:rsid w:val="00D26ABA"/>
    <w:rsid w:val="00D26C35"/>
    <w:rsid w:val="00D27944"/>
    <w:rsid w:val="00D27A01"/>
    <w:rsid w:val="00D27DFA"/>
    <w:rsid w:val="00D30292"/>
    <w:rsid w:val="00D31167"/>
    <w:rsid w:val="00D3179A"/>
    <w:rsid w:val="00D31B53"/>
    <w:rsid w:val="00D3204E"/>
    <w:rsid w:val="00D32AEB"/>
    <w:rsid w:val="00D33313"/>
    <w:rsid w:val="00D3412C"/>
    <w:rsid w:val="00D342B9"/>
    <w:rsid w:val="00D34492"/>
    <w:rsid w:val="00D34B9F"/>
    <w:rsid w:val="00D34ECE"/>
    <w:rsid w:val="00D352D3"/>
    <w:rsid w:val="00D35348"/>
    <w:rsid w:val="00D3548B"/>
    <w:rsid w:val="00D35D6C"/>
    <w:rsid w:val="00D36033"/>
    <w:rsid w:val="00D370A4"/>
    <w:rsid w:val="00D375EB"/>
    <w:rsid w:val="00D37AA0"/>
    <w:rsid w:val="00D37D46"/>
    <w:rsid w:val="00D37E82"/>
    <w:rsid w:val="00D4073C"/>
    <w:rsid w:val="00D4087F"/>
    <w:rsid w:val="00D408C5"/>
    <w:rsid w:val="00D40A26"/>
    <w:rsid w:val="00D40A98"/>
    <w:rsid w:val="00D40E41"/>
    <w:rsid w:val="00D41472"/>
    <w:rsid w:val="00D41947"/>
    <w:rsid w:val="00D419F4"/>
    <w:rsid w:val="00D41A19"/>
    <w:rsid w:val="00D41BBE"/>
    <w:rsid w:val="00D41E1D"/>
    <w:rsid w:val="00D4249D"/>
    <w:rsid w:val="00D4250E"/>
    <w:rsid w:val="00D428CB"/>
    <w:rsid w:val="00D4297F"/>
    <w:rsid w:val="00D43B11"/>
    <w:rsid w:val="00D44428"/>
    <w:rsid w:val="00D44551"/>
    <w:rsid w:val="00D4472A"/>
    <w:rsid w:val="00D4556C"/>
    <w:rsid w:val="00D46296"/>
    <w:rsid w:val="00D4663D"/>
    <w:rsid w:val="00D46E89"/>
    <w:rsid w:val="00D46FF5"/>
    <w:rsid w:val="00D47326"/>
    <w:rsid w:val="00D47EF4"/>
    <w:rsid w:val="00D51480"/>
    <w:rsid w:val="00D5246F"/>
    <w:rsid w:val="00D526A1"/>
    <w:rsid w:val="00D527B0"/>
    <w:rsid w:val="00D52CF3"/>
    <w:rsid w:val="00D54674"/>
    <w:rsid w:val="00D54BB5"/>
    <w:rsid w:val="00D54F55"/>
    <w:rsid w:val="00D55077"/>
    <w:rsid w:val="00D55134"/>
    <w:rsid w:val="00D55F69"/>
    <w:rsid w:val="00D56D83"/>
    <w:rsid w:val="00D56E4C"/>
    <w:rsid w:val="00D57249"/>
    <w:rsid w:val="00D60339"/>
    <w:rsid w:val="00D62086"/>
    <w:rsid w:val="00D627FF"/>
    <w:rsid w:val="00D62E6D"/>
    <w:rsid w:val="00D62E9F"/>
    <w:rsid w:val="00D6345D"/>
    <w:rsid w:val="00D6372F"/>
    <w:rsid w:val="00D644EA"/>
    <w:rsid w:val="00D64BBC"/>
    <w:rsid w:val="00D65196"/>
    <w:rsid w:val="00D653AB"/>
    <w:rsid w:val="00D65495"/>
    <w:rsid w:val="00D6567D"/>
    <w:rsid w:val="00D65B63"/>
    <w:rsid w:val="00D65EC2"/>
    <w:rsid w:val="00D66013"/>
    <w:rsid w:val="00D66BE8"/>
    <w:rsid w:val="00D66CEF"/>
    <w:rsid w:val="00D66DAB"/>
    <w:rsid w:val="00D67041"/>
    <w:rsid w:val="00D67270"/>
    <w:rsid w:val="00D67694"/>
    <w:rsid w:val="00D67939"/>
    <w:rsid w:val="00D67CFC"/>
    <w:rsid w:val="00D70388"/>
    <w:rsid w:val="00D70C4F"/>
    <w:rsid w:val="00D71821"/>
    <w:rsid w:val="00D71C73"/>
    <w:rsid w:val="00D71D79"/>
    <w:rsid w:val="00D72499"/>
    <w:rsid w:val="00D725B0"/>
    <w:rsid w:val="00D725C7"/>
    <w:rsid w:val="00D73125"/>
    <w:rsid w:val="00D734B4"/>
    <w:rsid w:val="00D738C7"/>
    <w:rsid w:val="00D739B5"/>
    <w:rsid w:val="00D73A18"/>
    <w:rsid w:val="00D73B7C"/>
    <w:rsid w:val="00D73D20"/>
    <w:rsid w:val="00D73DBF"/>
    <w:rsid w:val="00D745D3"/>
    <w:rsid w:val="00D74C6A"/>
    <w:rsid w:val="00D74EEE"/>
    <w:rsid w:val="00D759E2"/>
    <w:rsid w:val="00D75D7A"/>
    <w:rsid w:val="00D76AAE"/>
    <w:rsid w:val="00D771C3"/>
    <w:rsid w:val="00D7769A"/>
    <w:rsid w:val="00D77A17"/>
    <w:rsid w:val="00D81301"/>
    <w:rsid w:val="00D81A56"/>
    <w:rsid w:val="00D81AB6"/>
    <w:rsid w:val="00D82030"/>
    <w:rsid w:val="00D826B5"/>
    <w:rsid w:val="00D82CFB"/>
    <w:rsid w:val="00D83094"/>
    <w:rsid w:val="00D83BE0"/>
    <w:rsid w:val="00D8552E"/>
    <w:rsid w:val="00D86A11"/>
    <w:rsid w:val="00D86B77"/>
    <w:rsid w:val="00D87066"/>
    <w:rsid w:val="00D90607"/>
    <w:rsid w:val="00D909E6"/>
    <w:rsid w:val="00D90A77"/>
    <w:rsid w:val="00D90C31"/>
    <w:rsid w:val="00D918B9"/>
    <w:rsid w:val="00D91B0D"/>
    <w:rsid w:val="00D91F7A"/>
    <w:rsid w:val="00D92753"/>
    <w:rsid w:val="00D92762"/>
    <w:rsid w:val="00D92ACC"/>
    <w:rsid w:val="00D92B05"/>
    <w:rsid w:val="00D932C3"/>
    <w:rsid w:val="00D93A21"/>
    <w:rsid w:val="00D947C3"/>
    <w:rsid w:val="00D94C10"/>
    <w:rsid w:val="00D950C3"/>
    <w:rsid w:val="00D95766"/>
    <w:rsid w:val="00D95A9F"/>
    <w:rsid w:val="00D96241"/>
    <w:rsid w:val="00D962AB"/>
    <w:rsid w:val="00D97070"/>
    <w:rsid w:val="00DA0826"/>
    <w:rsid w:val="00DA15F0"/>
    <w:rsid w:val="00DA1702"/>
    <w:rsid w:val="00DA19C1"/>
    <w:rsid w:val="00DA1A69"/>
    <w:rsid w:val="00DA1A82"/>
    <w:rsid w:val="00DA1CF5"/>
    <w:rsid w:val="00DA1FEE"/>
    <w:rsid w:val="00DA24A5"/>
    <w:rsid w:val="00DA4993"/>
    <w:rsid w:val="00DA4B2F"/>
    <w:rsid w:val="00DA5598"/>
    <w:rsid w:val="00DA62F0"/>
    <w:rsid w:val="00DA682E"/>
    <w:rsid w:val="00DA6B9B"/>
    <w:rsid w:val="00DA707C"/>
    <w:rsid w:val="00DA7116"/>
    <w:rsid w:val="00DA7255"/>
    <w:rsid w:val="00DA7357"/>
    <w:rsid w:val="00DA7A17"/>
    <w:rsid w:val="00DA7C4C"/>
    <w:rsid w:val="00DB0084"/>
    <w:rsid w:val="00DB01E4"/>
    <w:rsid w:val="00DB050C"/>
    <w:rsid w:val="00DB0CE9"/>
    <w:rsid w:val="00DB0EE6"/>
    <w:rsid w:val="00DB12D9"/>
    <w:rsid w:val="00DB19FF"/>
    <w:rsid w:val="00DB1A3D"/>
    <w:rsid w:val="00DB1EA9"/>
    <w:rsid w:val="00DB220A"/>
    <w:rsid w:val="00DB240E"/>
    <w:rsid w:val="00DB294A"/>
    <w:rsid w:val="00DB2B18"/>
    <w:rsid w:val="00DB2C2C"/>
    <w:rsid w:val="00DB2C78"/>
    <w:rsid w:val="00DB2F36"/>
    <w:rsid w:val="00DB3960"/>
    <w:rsid w:val="00DB46CE"/>
    <w:rsid w:val="00DB4EF7"/>
    <w:rsid w:val="00DB505E"/>
    <w:rsid w:val="00DB5E14"/>
    <w:rsid w:val="00DB6335"/>
    <w:rsid w:val="00DB64FE"/>
    <w:rsid w:val="00DB6E80"/>
    <w:rsid w:val="00DB70CF"/>
    <w:rsid w:val="00DB731A"/>
    <w:rsid w:val="00DB755D"/>
    <w:rsid w:val="00DB786D"/>
    <w:rsid w:val="00DB7994"/>
    <w:rsid w:val="00DB7A47"/>
    <w:rsid w:val="00DB7F4B"/>
    <w:rsid w:val="00DC0445"/>
    <w:rsid w:val="00DC08A6"/>
    <w:rsid w:val="00DC0CAA"/>
    <w:rsid w:val="00DC0ED8"/>
    <w:rsid w:val="00DC12B4"/>
    <w:rsid w:val="00DC12D1"/>
    <w:rsid w:val="00DC192E"/>
    <w:rsid w:val="00DC2A1A"/>
    <w:rsid w:val="00DC30E2"/>
    <w:rsid w:val="00DC34C6"/>
    <w:rsid w:val="00DC3E21"/>
    <w:rsid w:val="00DC405F"/>
    <w:rsid w:val="00DC4B2F"/>
    <w:rsid w:val="00DC515F"/>
    <w:rsid w:val="00DC5200"/>
    <w:rsid w:val="00DC72E1"/>
    <w:rsid w:val="00DC7389"/>
    <w:rsid w:val="00DC749A"/>
    <w:rsid w:val="00DC7519"/>
    <w:rsid w:val="00DC774F"/>
    <w:rsid w:val="00DC79C1"/>
    <w:rsid w:val="00DC7C27"/>
    <w:rsid w:val="00DD03F1"/>
    <w:rsid w:val="00DD08CB"/>
    <w:rsid w:val="00DD1535"/>
    <w:rsid w:val="00DD1E92"/>
    <w:rsid w:val="00DD26F2"/>
    <w:rsid w:val="00DD2C2B"/>
    <w:rsid w:val="00DD3025"/>
    <w:rsid w:val="00DD35E3"/>
    <w:rsid w:val="00DD3D4E"/>
    <w:rsid w:val="00DD4A1F"/>
    <w:rsid w:val="00DD4BE0"/>
    <w:rsid w:val="00DD4D0C"/>
    <w:rsid w:val="00DD5474"/>
    <w:rsid w:val="00DD5802"/>
    <w:rsid w:val="00DD6869"/>
    <w:rsid w:val="00DD753A"/>
    <w:rsid w:val="00DE0108"/>
    <w:rsid w:val="00DE0632"/>
    <w:rsid w:val="00DE0FED"/>
    <w:rsid w:val="00DE1A3A"/>
    <w:rsid w:val="00DE1B8A"/>
    <w:rsid w:val="00DE1C58"/>
    <w:rsid w:val="00DE1C8F"/>
    <w:rsid w:val="00DE2910"/>
    <w:rsid w:val="00DE3065"/>
    <w:rsid w:val="00DE4317"/>
    <w:rsid w:val="00DE451D"/>
    <w:rsid w:val="00DE4D71"/>
    <w:rsid w:val="00DE5129"/>
    <w:rsid w:val="00DE5169"/>
    <w:rsid w:val="00DE676A"/>
    <w:rsid w:val="00DE75EF"/>
    <w:rsid w:val="00DE78D7"/>
    <w:rsid w:val="00DE7AD5"/>
    <w:rsid w:val="00DE7DF9"/>
    <w:rsid w:val="00DF0F8A"/>
    <w:rsid w:val="00DF13F0"/>
    <w:rsid w:val="00DF1B90"/>
    <w:rsid w:val="00DF264D"/>
    <w:rsid w:val="00DF2701"/>
    <w:rsid w:val="00DF297A"/>
    <w:rsid w:val="00DF2E6F"/>
    <w:rsid w:val="00DF3AB2"/>
    <w:rsid w:val="00DF3E02"/>
    <w:rsid w:val="00DF415A"/>
    <w:rsid w:val="00DF454A"/>
    <w:rsid w:val="00DF49EA"/>
    <w:rsid w:val="00DF4A9E"/>
    <w:rsid w:val="00DF5A09"/>
    <w:rsid w:val="00DF5A38"/>
    <w:rsid w:val="00DF5F53"/>
    <w:rsid w:val="00DF609B"/>
    <w:rsid w:val="00DF611B"/>
    <w:rsid w:val="00DF622B"/>
    <w:rsid w:val="00DF62C4"/>
    <w:rsid w:val="00DF64F2"/>
    <w:rsid w:val="00DF6DDB"/>
    <w:rsid w:val="00DF6F9B"/>
    <w:rsid w:val="00DF718A"/>
    <w:rsid w:val="00DF7513"/>
    <w:rsid w:val="00DF782C"/>
    <w:rsid w:val="00DF7E45"/>
    <w:rsid w:val="00E00133"/>
    <w:rsid w:val="00E00855"/>
    <w:rsid w:val="00E00B09"/>
    <w:rsid w:val="00E013F7"/>
    <w:rsid w:val="00E0147D"/>
    <w:rsid w:val="00E01829"/>
    <w:rsid w:val="00E01C0F"/>
    <w:rsid w:val="00E0219A"/>
    <w:rsid w:val="00E0226E"/>
    <w:rsid w:val="00E02337"/>
    <w:rsid w:val="00E02EB7"/>
    <w:rsid w:val="00E03041"/>
    <w:rsid w:val="00E03502"/>
    <w:rsid w:val="00E035BC"/>
    <w:rsid w:val="00E03974"/>
    <w:rsid w:val="00E03BE3"/>
    <w:rsid w:val="00E04248"/>
    <w:rsid w:val="00E0437F"/>
    <w:rsid w:val="00E044A2"/>
    <w:rsid w:val="00E045E8"/>
    <w:rsid w:val="00E04A9D"/>
    <w:rsid w:val="00E04B86"/>
    <w:rsid w:val="00E04D32"/>
    <w:rsid w:val="00E04FB6"/>
    <w:rsid w:val="00E06292"/>
    <w:rsid w:val="00E065D1"/>
    <w:rsid w:val="00E06AC2"/>
    <w:rsid w:val="00E070E4"/>
    <w:rsid w:val="00E07191"/>
    <w:rsid w:val="00E0776B"/>
    <w:rsid w:val="00E0776C"/>
    <w:rsid w:val="00E079CC"/>
    <w:rsid w:val="00E07C61"/>
    <w:rsid w:val="00E07DB2"/>
    <w:rsid w:val="00E07E45"/>
    <w:rsid w:val="00E07EA7"/>
    <w:rsid w:val="00E101C0"/>
    <w:rsid w:val="00E10317"/>
    <w:rsid w:val="00E10DF3"/>
    <w:rsid w:val="00E10EC8"/>
    <w:rsid w:val="00E111B4"/>
    <w:rsid w:val="00E11387"/>
    <w:rsid w:val="00E129B3"/>
    <w:rsid w:val="00E12A41"/>
    <w:rsid w:val="00E137EA"/>
    <w:rsid w:val="00E13BAD"/>
    <w:rsid w:val="00E13C10"/>
    <w:rsid w:val="00E13DED"/>
    <w:rsid w:val="00E14068"/>
    <w:rsid w:val="00E142E2"/>
    <w:rsid w:val="00E1525B"/>
    <w:rsid w:val="00E152A6"/>
    <w:rsid w:val="00E15931"/>
    <w:rsid w:val="00E15BAC"/>
    <w:rsid w:val="00E15C90"/>
    <w:rsid w:val="00E15FB4"/>
    <w:rsid w:val="00E166DB"/>
    <w:rsid w:val="00E1724C"/>
    <w:rsid w:val="00E20A7B"/>
    <w:rsid w:val="00E216E4"/>
    <w:rsid w:val="00E21EE3"/>
    <w:rsid w:val="00E22277"/>
    <w:rsid w:val="00E2244F"/>
    <w:rsid w:val="00E227E1"/>
    <w:rsid w:val="00E22801"/>
    <w:rsid w:val="00E22A0A"/>
    <w:rsid w:val="00E22AAF"/>
    <w:rsid w:val="00E232B9"/>
    <w:rsid w:val="00E2354C"/>
    <w:rsid w:val="00E235EF"/>
    <w:rsid w:val="00E23B53"/>
    <w:rsid w:val="00E23F85"/>
    <w:rsid w:val="00E240DD"/>
    <w:rsid w:val="00E2474A"/>
    <w:rsid w:val="00E248BE"/>
    <w:rsid w:val="00E24A76"/>
    <w:rsid w:val="00E25153"/>
    <w:rsid w:val="00E25A64"/>
    <w:rsid w:val="00E25D02"/>
    <w:rsid w:val="00E263BB"/>
    <w:rsid w:val="00E263F6"/>
    <w:rsid w:val="00E26DED"/>
    <w:rsid w:val="00E27161"/>
    <w:rsid w:val="00E27D69"/>
    <w:rsid w:val="00E27DBE"/>
    <w:rsid w:val="00E3094F"/>
    <w:rsid w:val="00E30961"/>
    <w:rsid w:val="00E30A9A"/>
    <w:rsid w:val="00E30DD9"/>
    <w:rsid w:val="00E3111F"/>
    <w:rsid w:val="00E3144E"/>
    <w:rsid w:val="00E31541"/>
    <w:rsid w:val="00E31A4B"/>
    <w:rsid w:val="00E31D66"/>
    <w:rsid w:val="00E31F1D"/>
    <w:rsid w:val="00E32159"/>
    <w:rsid w:val="00E32754"/>
    <w:rsid w:val="00E32A82"/>
    <w:rsid w:val="00E3300A"/>
    <w:rsid w:val="00E34441"/>
    <w:rsid w:val="00E345E3"/>
    <w:rsid w:val="00E34F2F"/>
    <w:rsid w:val="00E354B6"/>
    <w:rsid w:val="00E358BC"/>
    <w:rsid w:val="00E361A7"/>
    <w:rsid w:val="00E371BF"/>
    <w:rsid w:val="00E3793A"/>
    <w:rsid w:val="00E4016C"/>
    <w:rsid w:val="00E413B1"/>
    <w:rsid w:val="00E41C95"/>
    <w:rsid w:val="00E41E4A"/>
    <w:rsid w:val="00E42102"/>
    <w:rsid w:val="00E424EC"/>
    <w:rsid w:val="00E42784"/>
    <w:rsid w:val="00E43A13"/>
    <w:rsid w:val="00E43BC9"/>
    <w:rsid w:val="00E43CA0"/>
    <w:rsid w:val="00E43E88"/>
    <w:rsid w:val="00E44FB6"/>
    <w:rsid w:val="00E45192"/>
    <w:rsid w:val="00E45A7C"/>
    <w:rsid w:val="00E460DE"/>
    <w:rsid w:val="00E46685"/>
    <w:rsid w:val="00E47281"/>
    <w:rsid w:val="00E47763"/>
    <w:rsid w:val="00E504D5"/>
    <w:rsid w:val="00E50A43"/>
    <w:rsid w:val="00E50D0C"/>
    <w:rsid w:val="00E51DB9"/>
    <w:rsid w:val="00E52477"/>
    <w:rsid w:val="00E52950"/>
    <w:rsid w:val="00E53024"/>
    <w:rsid w:val="00E53DB5"/>
    <w:rsid w:val="00E54520"/>
    <w:rsid w:val="00E54A3D"/>
    <w:rsid w:val="00E54E6B"/>
    <w:rsid w:val="00E54F6A"/>
    <w:rsid w:val="00E55188"/>
    <w:rsid w:val="00E55304"/>
    <w:rsid w:val="00E55762"/>
    <w:rsid w:val="00E55B9C"/>
    <w:rsid w:val="00E55CE3"/>
    <w:rsid w:val="00E55F80"/>
    <w:rsid w:val="00E57B74"/>
    <w:rsid w:val="00E57D38"/>
    <w:rsid w:val="00E57DC7"/>
    <w:rsid w:val="00E60433"/>
    <w:rsid w:val="00E604FC"/>
    <w:rsid w:val="00E6052C"/>
    <w:rsid w:val="00E608C3"/>
    <w:rsid w:val="00E60C37"/>
    <w:rsid w:val="00E60CC6"/>
    <w:rsid w:val="00E60F59"/>
    <w:rsid w:val="00E61163"/>
    <w:rsid w:val="00E6161E"/>
    <w:rsid w:val="00E61AB9"/>
    <w:rsid w:val="00E61D86"/>
    <w:rsid w:val="00E62027"/>
    <w:rsid w:val="00E62325"/>
    <w:rsid w:val="00E6243C"/>
    <w:rsid w:val="00E62581"/>
    <w:rsid w:val="00E627F0"/>
    <w:rsid w:val="00E6299A"/>
    <w:rsid w:val="00E6309E"/>
    <w:rsid w:val="00E63770"/>
    <w:rsid w:val="00E63A70"/>
    <w:rsid w:val="00E64307"/>
    <w:rsid w:val="00E648D7"/>
    <w:rsid w:val="00E65067"/>
    <w:rsid w:val="00E655A7"/>
    <w:rsid w:val="00E666A8"/>
    <w:rsid w:val="00E66775"/>
    <w:rsid w:val="00E6683C"/>
    <w:rsid w:val="00E67223"/>
    <w:rsid w:val="00E6740A"/>
    <w:rsid w:val="00E676B1"/>
    <w:rsid w:val="00E67B59"/>
    <w:rsid w:val="00E67BC9"/>
    <w:rsid w:val="00E707FC"/>
    <w:rsid w:val="00E70C5F"/>
    <w:rsid w:val="00E70F8E"/>
    <w:rsid w:val="00E712A1"/>
    <w:rsid w:val="00E71DC9"/>
    <w:rsid w:val="00E7222B"/>
    <w:rsid w:val="00E72545"/>
    <w:rsid w:val="00E72691"/>
    <w:rsid w:val="00E72A53"/>
    <w:rsid w:val="00E72E34"/>
    <w:rsid w:val="00E72F39"/>
    <w:rsid w:val="00E730D0"/>
    <w:rsid w:val="00E735B6"/>
    <w:rsid w:val="00E74056"/>
    <w:rsid w:val="00E742E9"/>
    <w:rsid w:val="00E743F5"/>
    <w:rsid w:val="00E745DA"/>
    <w:rsid w:val="00E74A23"/>
    <w:rsid w:val="00E755BE"/>
    <w:rsid w:val="00E75800"/>
    <w:rsid w:val="00E765E6"/>
    <w:rsid w:val="00E77C77"/>
    <w:rsid w:val="00E77F8F"/>
    <w:rsid w:val="00E8073E"/>
    <w:rsid w:val="00E80D10"/>
    <w:rsid w:val="00E80E77"/>
    <w:rsid w:val="00E81687"/>
    <w:rsid w:val="00E82379"/>
    <w:rsid w:val="00E82770"/>
    <w:rsid w:val="00E82897"/>
    <w:rsid w:val="00E82957"/>
    <w:rsid w:val="00E83C0D"/>
    <w:rsid w:val="00E83E85"/>
    <w:rsid w:val="00E83F77"/>
    <w:rsid w:val="00E8436C"/>
    <w:rsid w:val="00E84B32"/>
    <w:rsid w:val="00E84F8D"/>
    <w:rsid w:val="00E858D6"/>
    <w:rsid w:val="00E85D4F"/>
    <w:rsid w:val="00E85F8A"/>
    <w:rsid w:val="00E868C5"/>
    <w:rsid w:val="00E873B5"/>
    <w:rsid w:val="00E87499"/>
    <w:rsid w:val="00E9083B"/>
    <w:rsid w:val="00E91481"/>
    <w:rsid w:val="00E917FA"/>
    <w:rsid w:val="00E91978"/>
    <w:rsid w:val="00E921B4"/>
    <w:rsid w:val="00E92229"/>
    <w:rsid w:val="00E926E9"/>
    <w:rsid w:val="00E93195"/>
    <w:rsid w:val="00E93C88"/>
    <w:rsid w:val="00E94010"/>
    <w:rsid w:val="00E94196"/>
    <w:rsid w:val="00E9433C"/>
    <w:rsid w:val="00E94B16"/>
    <w:rsid w:val="00E94BC5"/>
    <w:rsid w:val="00E953F2"/>
    <w:rsid w:val="00E95871"/>
    <w:rsid w:val="00E96495"/>
    <w:rsid w:val="00E965FE"/>
    <w:rsid w:val="00E96A67"/>
    <w:rsid w:val="00E97389"/>
    <w:rsid w:val="00E97513"/>
    <w:rsid w:val="00E97A10"/>
    <w:rsid w:val="00E97BFA"/>
    <w:rsid w:val="00E97D47"/>
    <w:rsid w:val="00EA039A"/>
    <w:rsid w:val="00EA03BF"/>
    <w:rsid w:val="00EA0D2A"/>
    <w:rsid w:val="00EA0EC9"/>
    <w:rsid w:val="00EA252B"/>
    <w:rsid w:val="00EA26DA"/>
    <w:rsid w:val="00EA29A0"/>
    <w:rsid w:val="00EA2B8B"/>
    <w:rsid w:val="00EA3242"/>
    <w:rsid w:val="00EA32BC"/>
    <w:rsid w:val="00EA34A4"/>
    <w:rsid w:val="00EA3A59"/>
    <w:rsid w:val="00EA3DB9"/>
    <w:rsid w:val="00EA3E79"/>
    <w:rsid w:val="00EA3F73"/>
    <w:rsid w:val="00EA44EB"/>
    <w:rsid w:val="00EA4D01"/>
    <w:rsid w:val="00EA63B9"/>
    <w:rsid w:val="00EA63C9"/>
    <w:rsid w:val="00EA64F5"/>
    <w:rsid w:val="00EA7102"/>
    <w:rsid w:val="00EA71CC"/>
    <w:rsid w:val="00EA75F4"/>
    <w:rsid w:val="00EA7632"/>
    <w:rsid w:val="00EB1067"/>
    <w:rsid w:val="00EB1BE1"/>
    <w:rsid w:val="00EB242D"/>
    <w:rsid w:val="00EB2A28"/>
    <w:rsid w:val="00EB339C"/>
    <w:rsid w:val="00EB3410"/>
    <w:rsid w:val="00EB3896"/>
    <w:rsid w:val="00EB398F"/>
    <w:rsid w:val="00EB3990"/>
    <w:rsid w:val="00EB3BEA"/>
    <w:rsid w:val="00EB4D46"/>
    <w:rsid w:val="00EB4DE4"/>
    <w:rsid w:val="00EB57DD"/>
    <w:rsid w:val="00EB600F"/>
    <w:rsid w:val="00EB61CE"/>
    <w:rsid w:val="00EB61EA"/>
    <w:rsid w:val="00EB657A"/>
    <w:rsid w:val="00EB69E8"/>
    <w:rsid w:val="00EB7374"/>
    <w:rsid w:val="00EB7935"/>
    <w:rsid w:val="00EC08C4"/>
    <w:rsid w:val="00EC0F5C"/>
    <w:rsid w:val="00EC1084"/>
    <w:rsid w:val="00EC18BF"/>
    <w:rsid w:val="00EC1BAC"/>
    <w:rsid w:val="00EC2212"/>
    <w:rsid w:val="00EC24C5"/>
    <w:rsid w:val="00EC263C"/>
    <w:rsid w:val="00EC277E"/>
    <w:rsid w:val="00EC30CF"/>
    <w:rsid w:val="00EC351C"/>
    <w:rsid w:val="00EC361E"/>
    <w:rsid w:val="00EC3B0D"/>
    <w:rsid w:val="00EC3EA2"/>
    <w:rsid w:val="00EC46FB"/>
    <w:rsid w:val="00EC5832"/>
    <w:rsid w:val="00EC6274"/>
    <w:rsid w:val="00EC6759"/>
    <w:rsid w:val="00EC69CC"/>
    <w:rsid w:val="00EC6A80"/>
    <w:rsid w:val="00EC7031"/>
    <w:rsid w:val="00EC7142"/>
    <w:rsid w:val="00EC7269"/>
    <w:rsid w:val="00EC7321"/>
    <w:rsid w:val="00EC7D4D"/>
    <w:rsid w:val="00ED0190"/>
    <w:rsid w:val="00ED076A"/>
    <w:rsid w:val="00ED08F0"/>
    <w:rsid w:val="00ED0A1E"/>
    <w:rsid w:val="00ED0B6A"/>
    <w:rsid w:val="00ED0B9E"/>
    <w:rsid w:val="00ED0BB3"/>
    <w:rsid w:val="00ED0E8D"/>
    <w:rsid w:val="00ED1ABB"/>
    <w:rsid w:val="00ED2060"/>
    <w:rsid w:val="00ED220B"/>
    <w:rsid w:val="00ED242A"/>
    <w:rsid w:val="00ED2F10"/>
    <w:rsid w:val="00ED2F7A"/>
    <w:rsid w:val="00ED300E"/>
    <w:rsid w:val="00ED3A97"/>
    <w:rsid w:val="00ED3FFB"/>
    <w:rsid w:val="00ED4821"/>
    <w:rsid w:val="00ED49D7"/>
    <w:rsid w:val="00ED4AAB"/>
    <w:rsid w:val="00ED5194"/>
    <w:rsid w:val="00ED5B7F"/>
    <w:rsid w:val="00ED7237"/>
    <w:rsid w:val="00ED7351"/>
    <w:rsid w:val="00ED754B"/>
    <w:rsid w:val="00ED75DD"/>
    <w:rsid w:val="00ED7A32"/>
    <w:rsid w:val="00ED7C95"/>
    <w:rsid w:val="00EE00C2"/>
    <w:rsid w:val="00EE00EF"/>
    <w:rsid w:val="00EE036E"/>
    <w:rsid w:val="00EE040A"/>
    <w:rsid w:val="00EE1B13"/>
    <w:rsid w:val="00EE1EFB"/>
    <w:rsid w:val="00EE24C0"/>
    <w:rsid w:val="00EE24E1"/>
    <w:rsid w:val="00EE25C0"/>
    <w:rsid w:val="00EE2B72"/>
    <w:rsid w:val="00EE2BCB"/>
    <w:rsid w:val="00EE3090"/>
    <w:rsid w:val="00EE3B45"/>
    <w:rsid w:val="00EE3E5A"/>
    <w:rsid w:val="00EE4129"/>
    <w:rsid w:val="00EE4232"/>
    <w:rsid w:val="00EE4271"/>
    <w:rsid w:val="00EE4BA0"/>
    <w:rsid w:val="00EE5439"/>
    <w:rsid w:val="00EE61BF"/>
    <w:rsid w:val="00EE6645"/>
    <w:rsid w:val="00EE664D"/>
    <w:rsid w:val="00EE6F4C"/>
    <w:rsid w:val="00EE7124"/>
    <w:rsid w:val="00EE77DB"/>
    <w:rsid w:val="00EF0BC8"/>
    <w:rsid w:val="00EF0D52"/>
    <w:rsid w:val="00EF0E86"/>
    <w:rsid w:val="00EF15C0"/>
    <w:rsid w:val="00EF16D0"/>
    <w:rsid w:val="00EF1C6C"/>
    <w:rsid w:val="00EF1C90"/>
    <w:rsid w:val="00EF2432"/>
    <w:rsid w:val="00EF24AC"/>
    <w:rsid w:val="00EF2613"/>
    <w:rsid w:val="00EF2914"/>
    <w:rsid w:val="00EF2C38"/>
    <w:rsid w:val="00EF2D90"/>
    <w:rsid w:val="00EF376D"/>
    <w:rsid w:val="00EF3BA5"/>
    <w:rsid w:val="00EF4324"/>
    <w:rsid w:val="00EF43DA"/>
    <w:rsid w:val="00EF4794"/>
    <w:rsid w:val="00EF4DC9"/>
    <w:rsid w:val="00EF530C"/>
    <w:rsid w:val="00EF588B"/>
    <w:rsid w:val="00EF59B1"/>
    <w:rsid w:val="00EF5D8E"/>
    <w:rsid w:val="00EF61ED"/>
    <w:rsid w:val="00EF6ECB"/>
    <w:rsid w:val="00EF7678"/>
    <w:rsid w:val="00EF767C"/>
    <w:rsid w:val="00EF7828"/>
    <w:rsid w:val="00EF7839"/>
    <w:rsid w:val="00EF7CEF"/>
    <w:rsid w:val="00EF7F45"/>
    <w:rsid w:val="00F00617"/>
    <w:rsid w:val="00F00848"/>
    <w:rsid w:val="00F012A2"/>
    <w:rsid w:val="00F01C53"/>
    <w:rsid w:val="00F01D01"/>
    <w:rsid w:val="00F01FBC"/>
    <w:rsid w:val="00F021A8"/>
    <w:rsid w:val="00F02944"/>
    <w:rsid w:val="00F02A42"/>
    <w:rsid w:val="00F02ACA"/>
    <w:rsid w:val="00F02C0E"/>
    <w:rsid w:val="00F02CD9"/>
    <w:rsid w:val="00F02D82"/>
    <w:rsid w:val="00F02DE2"/>
    <w:rsid w:val="00F02F57"/>
    <w:rsid w:val="00F031E8"/>
    <w:rsid w:val="00F0378D"/>
    <w:rsid w:val="00F03B2E"/>
    <w:rsid w:val="00F04133"/>
    <w:rsid w:val="00F041E3"/>
    <w:rsid w:val="00F044F0"/>
    <w:rsid w:val="00F04593"/>
    <w:rsid w:val="00F04B09"/>
    <w:rsid w:val="00F051D6"/>
    <w:rsid w:val="00F05748"/>
    <w:rsid w:val="00F05D89"/>
    <w:rsid w:val="00F05F57"/>
    <w:rsid w:val="00F0634A"/>
    <w:rsid w:val="00F06EB1"/>
    <w:rsid w:val="00F0788F"/>
    <w:rsid w:val="00F100C1"/>
    <w:rsid w:val="00F10597"/>
    <w:rsid w:val="00F107B7"/>
    <w:rsid w:val="00F10BF9"/>
    <w:rsid w:val="00F1105A"/>
    <w:rsid w:val="00F11A94"/>
    <w:rsid w:val="00F11C92"/>
    <w:rsid w:val="00F121C0"/>
    <w:rsid w:val="00F12605"/>
    <w:rsid w:val="00F1264B"/>
    <w:rsid w:val="00F12D13"/>
    <w:rsid w:val="00F13130"/>
    <w:rsid w:val="00F13FFE"/>
    <w:rsid w:val="00F145A0"/>
    <w:rsid w:val="00F14F61"/>
    <w:rsid w:val="00F15802"/>
    <w:rsid w:val="00F15D30"/>
    <w:rsid w:val="00F16752"/>
    <w:rsid w:val="00F178BF"/>
    <w:rsid w:val="00F17CAB"/>
    <w:rsid w:val="00F17F19"/>
    <w:rsid w:val="00F20209"/>
    <w:rsid w:val="00F2039D"/>
    <w:rsid w:val="00F20B03"/>
    <w:rsid w:val="00F20C0B"/>
    <w:rsid w:val="00F20C80"/>
    <w:rsid w:val="00F21487"/>
    <w:rsid w:val="00F228BA"/>
    <w:rsid w:val="00F22A6E"/>
    <w:rsid w:val="00F22AD5"/>
    <w:rsid w:val="00F22BC3"/>
    <w:rsid w:val="00F22D51"/>
    <w:rsid w:val="00F2317B"/>
    <w:rsid w:val="00F2323F"/>
    <w:rsid w:val="00F233F5"/>
    <w:rsid w:val="00F243FE"/>
    <w:rsid w:val="00F249A8"/>
    <w:rsid w:val="00F24E8A"/>
    <w:rsid w:val="00F24F56"/>
    <w:rsid w:val="00F252E0"/>
    <w:rsid w:val="00F25C3C"/>
    <w:rsid w:val="00F25EA2"/>
    <w:rsid w:val="00F2605A"/>
    <w:rsid w:val="00F268AE"/>
    <w:rsid w:val="00F26983"/>
    <w:rsid w:val="00F271D5"/>
    <w:rsid w:val="00F275BA"/>
    <w:rsid w:val="00F27BFF"/>
    <w:rsid w:val="00F27E02"/>
    <w:rsid w:val="00F30170"/>
    <w:rsid w:val="00F301E3"/>
    <w:rsid w:val="00F305D9"/>
    <w:rsid w:val="00F3082D"/>
    <w:rsid w:val="00F30B78"/>
    <w:rsid w:val="00F30BCA"/>
    <w:rsid w:val="00F3125F"/>
    <w:rsid w:val="00F31368"/>
    <w:rsid w:val="00F32136"/>
    <w:rsid w:val="00F323FF"/>
    <w:rsid w:val="00F3242B"/>
    <w:rsid w:val="00F325DD"/>
    <w:rsid w:val="00F32EF6"/>
    <w:rsid w:val="00F32F34"/>
    <w:rsid w:val="00F333F6"/>
    <w:rsid w:val="00F33689"/>
    <w:rsid w:val="00F336A2"/>
    <w:rsid w:val="00F34559"/>
    <w:rsid w:val="00F347B5"/>
    <w:rsid w:val="00F34CED"/>
    <w:rsid w:val="00F34D9E"/>
    <w:rsid w:val="00F3555D"/>
    <w:rsid w:val="00F3562E"/>
    <w:rsid w:val="00F35C68"/>
    <w:rsid w:val="00F360E9"/>
    <w:rsid w:val="00F36B4A"/>
    <w:rsid w:val="00F372DE"/>
    <w:rsid w:val="00F379B1"/>
    <w:rsid w:val="00F37A29"/>
    <w:rsid w:val="00F37B42"/>
    <w:rsid w:val="00F40053"/>
    <w:rsid w:val="00F402C6"/>
    <w:rsid w:val="00F40863"/>
    <w:rsid w:val="00F40A0C"/>
    <w:rsid w:val="00F40B97"/>
    <w:rsid w:val="00F40E1C"/>
    <w:rsid w:val="00F40FDC"/>
    <w:rsid w:val="00F41004"/>
    <w:rsid w:val="00F41596"/>
    <w:rsid w:val="00F41755"/>
    <w:rsid w:val="00F419A1"/>
    <w:rsid w:val="00F42A4A"/>
    <w:rsid w:val="00F4385E"/>
    <w:rsid w:val="00F43B32"/>
    <w:rsid w:val="00F43B88"/>
    <w:rsid w:val="00F43C86"/>
    <w:rsid w:val="00F43FA4"/>
    <w:rsid w:val="00F456CA"/>
    <w:rsid w:val="00F45768"/>
    <w:rsid w:val="00F465EF"/>
    <w:rsid w:val="00F46C0B"/>
    <w:rsid w:val="00F4742A"/>
    <w:rsid w:val="00F475F1"/>
    <w:rsid w:val="00F47C24"/>
    <w:rsid w:val="00F50147"/>
    <w:rsid w:val="00F503BF"/>
    <w:rsid w:val="00F5057E"/>
    <w:rsid w:val="00F50642"/>
    <w:rsid w:val="00F50EA5"/>
    <w:rsid w:val="00F51006"/>
    <w:rsid w:val="00F51468"/>
    <w:rsid w:val="00F51A1D"/>
    <w:rsid w:val="00F51D8E"/>
    <w:rsid w:val="00F5267D"/>
    <w:rsid w:val="00F5268F"/>
    <w:rsid w:val="00F5271D"/>
    <w:rsid w:val="00F52742"/>
    <w:rsid w:val="00F527E6"/>
    <w:rsid w:val="00F533DC"/>
    <w:rsid w:val="00F53949"/>
    <w:rsid w:val="00F53E97"/>
    <w:rsid w:val="00F53F76"/>
    <w:rsid w:val="00F54057"/>
    <w:rsid w:val="00F542CD"/>
    <w:rsid w:val="00F547D9"/>
    <w:rsid w:val="00F55127"/>
    <w:rsid w:val="00F551CF"/>
    <w:rsid w:val="00F55318"/>
    <w:rsid w:val="00F5582C"/>
    <w:rsid w:val="00F561A3"/>
    <w:rsid w:val="00F56B8F"/>
    <w:rsid w:val="00F575E4"/>
    <w:rsid w:val="00F57A43"/>
    <w:rsid w:val="00F57CD7"/>
    <w:rsid w:val="00F6030A"/>
    <w:rsid w:val="00F60687"/>
    <w:rsid w:val="00F60742"/>
    <w:rsid w:val="00F60A4A"/>
    <w:rsid w:val="00F60F85"/>
    <w:rsid w:val="00F61250"/>
    <w:rsid w:val="00F6144C"/>
    <w:rsid w:val="00F62A42"/>
    <w:rsid w:val="00F637EF"/>
    <w:rsid w:val="00F638C0"/>
    <w:rsid w:val="00F63D6F"/>
    <w:rsid w:val="00F63F02"/>
    <w:rsid w:val="00F6455E"/>
    <w:rsid w:val="00F64766"/>
    <w:rsid w:val="00F64A00"/>
    <w:rsid w:val="00F652C8"/>
    <w:rsid w:val="00F65991"/>
    <w:rsid w:val="00F65C43"/>
    <w:rsid w:val="00F667C3"/>
    <w:rsid w:val="00F673DC"/>
    <w:rsid w:val="00F67643"/>
    <w:rsid w:val="00F677A4"/>
    <w:rsid w:val="00F67B1F"/>
    <w:rsid w:val="00F70BAF"/>
    <w:rsid w:val="00F71D88"/>
    <w:rsid w:val="00F71EA5"/>
    <w:rsid w:val="00F71ED7"/>
    <w:rsid w:val="00F7204A"/>
    <w:rsid w:val="00F72755"/>
    <w:rsid w:val="00F73196"/>
    <w:rsid w:val="00F7395A"/>
    <w:rsid w:val="00F73BE8"/>
    <w:rsid w:val="00F73FA0"/>
    <w:rsid w:val="00F741A3"/>
    <w:rsid w:val="00F74956"/>
    <w:rsid w:val="00F74ABC"/>
    <w:rsid w:val="00F74BEE"/>
    <w:rsid w:val="00F74E83"/>
    <w:rsid w:val="00F75BD2"/>
    <w:rsid w:val="00F75E4A"/>
    <w:rsid w:val="00F76221"/>
    <w:rsid w:val="00F7635C"/>
    <w:rsid w:val="00F76892"/>
    <w:rsid w:val="00F76DA8"/>
    <w:rsid w:val="00F77006"/>
    <w:rsid w:val="00F772C6"/>
    <w:rsid w:val="00F774A1"/>
    <w:rsid w:val="00F77842"/>
    <w:rsid w:val="00F77893"/>
    <w:rsid w:val="00F778DF"/>
    <w:rsid w:val="00F80779"/>
    <w:rsid w:val="00F80793"/>
    <w:rsid w:val="00F808A0"/>
    <w:rsid w:val="00F80B20"/>
    <w:rsid w:val="00F80BFA"/>
    <w:rsid w:val="00F80CAB"/>
    <w:rsid w:val="00F81061"/>
    <w:rsid w:val="00F8119A"/>
    <w:rsid w:val="00F81DF7"/>
    <w:rsid w:val="00F820CB"/>
    <w:rsid w:val="00F82396"/>
    <w:rsid w:val="00F8378F"/>
    <w:rsid w:val="00F83C74"/>
    <w:rsid w:val="00F849AE"/>
    <w:rsid w:val="00F84D2D"/>
    <w:rsid w:val="00F85232"/>
    <w:rsid w:val="00F865A5"/>
    <w:rsid w:val="00F872E4"/>
    <w:rsid w:val="00F8764D"/>
    <w:rsid w:val="00F877DC"/>
    <w:rsid w:val="00F87CD0"/>
    <w:rsid w:val="00F90648"/>
    <w:rsid w:val="00F9069A"/>
    <w:rsid w:val="00F9195D"/>
    <w:rsid w:val="00F91B1B"/>
    <w:rsid w:val="00F91C5A"/>
    <w:rsid w:val="00F92201"/>
    <w:rsid w:val="00F9256E"/>
    <w:rsid w:val="00F92792"/>
    <w:rsid w:val="00F92A7C"/>
    <w:rsid w:val="00F931C3"/>
    <w:rsid w:val="00F93A15"/>
    <w:rsid w:val="00F93DFF"/>
    <w:rsid w:val="00F94010"/>
    <w:rsid w:val="00F940E3"/>
    <w:rsid w:val="00F945E9"/>
    <w:rsid w:val="00F94AE3"/>
    <w:rsid w:val="00F95D5E"/>
    <w:rsid w:val="00F96671"/>
    <w:rsid w:val="00F96A46"/>
    <w:rsid w:val="00F96C9D"/>
    <w:rsid w:val="00F975CE"/>
    <w:rsid w:val="00F9789E"/>
    <w:rsid w:val="00F97D36"/>
    <w:rsid w:val="00F97DA8"/>
    <w:rsid w:val="00FA00E6"/>
    <w:rsid w:val="00FA0527"/>
    <w:rsid w:val="00FA087F"/>
    <w:rsid w:val="00FA1659"/>
    <w:rsid w:val="00FA1E4F"/>
    <w:rsid w:val="00FA1E7B"/>
    <w:rsid w:val="00FA227F"/>
    <w:rsid w:val="00FA253D"/>
    <w:rsid w:val="00FA282C"/>
    <w:rsid w:val="00FA2BEA"/>
    <w:rsid w:val="00FA360E"/>
    <w:rsid w:val="00FA392F"/>
    <w:rsid w:val="00FA3DF0"/>
    <w:rsid w:val="00FA4086"/>
    <w:rsid w:val="00FA4AAA"/>
    <w:rsid w:val="00FA4C49"/>
    <w:rsid w:val="00FA532C"/>
    <w:rsid w:val="00FA576D"/>
    <w:rsid w:val="00FA58B6"/>
    <w:rsid w:val="00FA78B4"/>
    <w:rsid w:val="00FA7DE0"/>
    <w:rsid w:val="00FA7E28"/>
    <w:rsid w:val="00FB0ABD"/>
    <w:rsid w:val="00FB0CF5"/>
    <w:rsid w:val="00FB0F91"/>
    <w:rsid w:val="00FB2452"/>
    <w:rsid w:val="00FB2A99"/>
    <w:rsid w:val="00FB2E75"/>
    <w:rsid w:val="00FB3195"/>
    <w:rsid w:val="00FB31C2"/>
    <w:rsid w:val="00FB373F"/>
    <w:rsid w:val="00FB3A54"/>
    <w:rsid w:val="00FB3BFA"/>
    <w:rsid w:val="00FB3E4A"/>
    <w:rsid w:val="00FB461D"/>
    <w:rsid w:val="00FB483C"/>
    <w:rsid w:val="00FB49AE"/>
    <w:rsid w:val="00FB49D2"/>
    <w:rsid w:val="00FB4E4E"/>
    <w:rsid w:val="00FB4F55"/>
    <w:rsid w:val="00FB5906"/>
    <w:rsid w:val="00FB6248"/>
    <w:rsid w:val="00FB63E7"/>
    <w:rsid w:val="00FB6611"/>
    <w:rsid w:val="00FB6665"/>
    <w:rsid w:val="00FB78CE"/>
    <w:rsid w:val="00FC006F"/>
    <w:rsid w:val="00FC0520"/>
    <w:rsid w:val="00FC08CF"/>
    <w:rsid w:val="00FC15ED"/>
    <w:rsid w:val="00FC1830"/>
    <w:rsid w:val="00FC2B4C"/>
    <w:rsid w:val="00FC2CFF"/>
    <w:rsid w:val="00FC2F2B"/>
    <w:rsid w:val="00FC386E"/>
    <w:rsid w:val="00FC3E94"/>
    <w:rsid w:val="00FC44DB"/>
    <w:rsid w:val="00FC4518"/>
    <w:rsid w:val="00FC4705"/>
    <w:rsid w:val="00FC4BD0"/>
    <w:rsid w:val="00FC4D0A"/>
    <w:rsid w:val="00FC53EF"/>
    <w:rsid w:val="00FC66EB"/>
    <w:rsid w:val="00FC67E0"/>
    <w:rsid w:val="00FC7203"/>
    <w:rsid w:val="00FC7488"/>
    <w:rsid w:val="00FC7842"/>
    <w:rsid w:val="00FD0E9B"/>
    <w:rsid w:val="00FD1487"/>
    <w:rsid w:val="00FD17BA"/>
    <w:rsid w:val="00FD2221"/>
    <w:rsid w:val="00FD254C"/>
    <w:rsid w:val="00FD391D"/>
    <w:rsid w:val="00FD44A8"/>
    <w:rsid w:val="00FD4C01"/>
    <w:rsid w:val="00FD4C8D"/>
    <w:rsid w:val="00FD5A37"/>
    <w:rsid w:val="00FD60FA"/>
    <w:rsid w:val="00FD6173"/>
    <w:rsid w:val="00FD6280"/>
    <w:rsid w:val="00FD661B"/>
    <w:rsid w:val="00FD76A3"/>
    <w:rsid w:val="00FD7AC8"/>
    <w:rsid w:val="00FD7AD9"/>
    <w:rsid w:val="00FE0D96"/>
    <w:rsid w:val="00FE0ED8"/>
    <w:rsid w:val="00FE1535"/>
    <w:rsid w:val="00FE16F5"/>
    <w:rsid w:val="00FE180D"/>
    <w:rsid w:val="00FE2004"/>
    <w:rsid w:val="00FE229B"/>
    <w:rsid w:val="00FE240D"/>
    <w:rsid w:val="00FE25E9"/>
    <w:rsid w:val="00FE2C6D"/>
    <w:rsid w:val="00FE3418"/>
    <w:rsid w:val="00FE46E8"/>
    <w:rsid w:val="00FE4A23"/>
    <w:rsid w:val="00FE4BE7"/>
    <w:rsid w:val="00FE4C7F"/>
    <w:rsid w:val="00FE4CA3"/>
    <w:rsid w:val="00FE4DB6"/>
    <w:rsid w:val="00FE563B"/>
    <w:rsid w:val="00FE607C"/>
    <w:rsid w:val="00FE61A9"/>
    <w:rsid w:val="00FE6B5D"/>
    <w:rsid w:val="00FE75AF"/>
    <w:rsid w:val="00FE76C8"/>
    <w:rsid w:val="00FE7874"/>
    <w:rsid w:val="00FE7C37"/>
    <w:rsid w:val="00FE7F5F"/>
    <w:rsid w:val="00FF010A"/>
    <w:rsid w:val="00FF03A1"/>
    <w:rsid w:val="00FF0438"/>
    <w:rsid w:val="00FF128F"/>
    <w:rsid w:val="00FF13B1"/>
    <w:rsid w:val="00FF147F"/>
    <w:rsid w:val="00FF1663"/>
    <w:rsid w:val="00FF265E"/>
    <w:rsid w:val="00FF28B2"/>
    <w:rsid w:val="00FF342E"/>
    <w:rsid w:val="00FF38D9"/>
    <w:rsid w:val="00FF470C"/>
    <w:rsid w:val="00FF4D03"/>
    <w:rsid w:val="00FF4D0F"/>
    <w:rsid w:val="00FF4F22"/>
    <w:rsid w:val="00FF506A"/>
    <w:rsid w:val="00FF5511"/>
    <w:rsid w:val="00FF5720"/>
    <w:rsid w:val="00FF5A79"/>
    <w:rsid w:val="00FF5CC1"/>
    <w:rsid w:val="00FF5FAB"/>
    <w:rsid w:val="00FF6246"/>
    <w:rsid w:val="00FF6580"/>
    <w:rsid w:val="00FF699C"/>
    <w:rsid w:val="00FF6C67"/>
    <w:rsid w:val="00FF743C"/>
    <w:rsid w:val="00FF74F2"/>
    <w:rsid w:val="00FF7610"/>
    <w:rsid w:val="00FF7704"/>
    <w:rsid w:val="034DBEEA"/>
    <w:rsid w:val="13638109"/>
    <w:rsid w:val="1C80B08B"/>
    <w:rsid w:val="1E8C9C76"/>
    <w:rsid w:val="22416453"/>
    <w:rsid w:val="22DE9351"/>
    <w:rsid w:val="45F70BCE"/>
    <w:rsid w:val="480022F1"/>
    <w:rsid w:val="4B4DD5A5"/>
    <w:rsid w:val="53A32825"/>
    <w:rsid w:val="597ADE26"/>
    <w:rsid w:val="5A8C34CD"/>
    <w:rsid w:val="5D36B6D3"/>
    <w:rsid w:val="603D920E"/>
    <w:rsid w:val="646D15D1"/>
    <w:rsid w:val="698C923C"/>
    <w:rsid w:val="76C1DA53"/>
    <w:rsid w:val="7BD1F3EC"/>
    <w:rsid w:val="7D7F00C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704C23"/>
  <w15:chartTrackingRefBased/>
  <w15:docId w15:val="{68EE0A60-EA97-49E4-A3C6-F5DB9FE82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3507"/>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basedOn w:val="Heading3"/>
    <w:next w:val="BodyText"/>
    <w:qFormat/>
    <w:pPr>
      <w:numPr>
        <w:numId w:val="2"/>
      </w:numPr>
      <w:spacing w:line="280" w:lineRule="atLeast"/>
      <w:outlineLvl w:val="1"/>
    </w:pPr>
    <w:rPr>
      <w:b/>
      <w:bCs/>
      <w:sz w:val="24"/>
      <w:szCs w:val="24"/>
    </w:rPr>
  </w:style>
  <w:style w:type="paragraph" w:styleId="Heading3">
    <w:name w:val="heading 3"/>
    <w:basedOn w:val="BodyText"/>
    <w:next w:val="BodyText"/>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rFonts w:cs="CG Times (W1)"/>
      <w:sz w:val="18"/>
      <w:szCs w:val="18"/>
    </w:rPr>
  </w:style>
  <w:style w:type="paragraph" w:styleId="Header">
    <w:name w:val="header"/>
    <w:basedOn w:val="Normal"/>
    <w:link w:val="HeaderChar"/>
    <w:uiPriority w:val="99"/>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Univers 45 Light"/>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Univers 45 Light"/>
      <w:sz w:val="28"/>
      <w:szCs w:val="28"/>
      <w:lang w:val="th-TH"/>
    </w:rPr>
  </w:style>
  <w:style w:type="paragraph" w:styleId="BodyText2">
    <w:name w:val="Body Text 2"/>
    <w:basedOn w:val="Normal"/>
    <w:pPr>
      <w:tabs>
        <w:tab w:val="left" w:pos="540"/>
      </w:tabs>
      <w:spacing w:before="120" w:line="360" w:lineRule="auto"/>
      <w:ind w:right="389"/>
      <w:jc w:val="thaiDistribute"/>
    </w:pPr>
    <w:rPr>
      <w:rFonts w:cs="CG Times (W1)"/>
      <w:sz w:val="20"/>
      <w:szCs w:val="20"/>
      <w:lang w:val="en-US"/>
    </w:rPr>
  </w:style>
  <w:style w:type="paragraph" w:styleId="BodyText3">
    <w:name w:val="Body Text 3"/>
    <w:basedOn w:val="Normal"/>
    <w:pPr>
      <w:tabs>
        <w:tab w:val="left" w:pos="540"/>
      </w:tabs>
      <w:spacing w:before="120" w:line="360" w:lineRule="auto"/>
      <w:ind w:right="389"/>
      <w:jc w:val="both"/>
    </w:pPr>
    <w:rPr>
      <w:rFonts w:cs="CG Times (W1)"/>
      <w:sz w:val="20"/>
      <w:szCs w:val="20"/>
      <w:lang w:val="en-US"/>
    </w:rPr>
  </w:style>
  <w:style w:type="paragraph" w:customStyle="1" w:styleId="AccPolicyHeading">
    <w:name w:val="Acc Policy Heading"/>
    <w:basedOn w:val="BodyText"/>
    <w:link w:val="AccPolicyHeadingCharChar"/>
    <w:autoRedefine/>
    <w:rsid w:val="006C5A29"/>
    <w:pPr>
      <w:numPr>
        <w:ilvl w:val="1"/>
      </w:numPr>
      <w:spacing w:after="0" w:line="240" w:lineRule="atLeast"/>
      <w:ind w:left="540" w:hanging="540"/>
      <w:jc w:val="thaiDistribute"/>
    </w:pPr>
    <w:rPr>
      <w:rFonts w:cs="Times New Roman"/>
      <w:b/>
      <w:i/>
      <w:iCs/>
      <w:lang w:val="en-US" w:eastAsia="en-GB"/>
    </w:rPr>
  </w:style>
  <w:style w:type="character" w:customStyle="1" w:styleId="AccPolicyHeadingCharChar">
    <w:name w:val="Acc Policy Heading Char Char"/>
    <w:link w:val="AccPolicyHeading"/>
    <w:rsid w:val="006C5A29"/>
    <w:rPr>
      <w:rFonts w:ascii="Times New Roman" w:hAnsi="Times New Roman" w:cs="Times New Roman"/>
      <w:b/>
      <w:i/>
      <w:iCs/>
      <w:sz w:val="22"/>
      <w:szCs w:val="22"/>
      <w:lang w:eastAsia="en-GB"/>
    </w:rPr>
  </w:style>
  <w:style w:type="paragraph" w:customStyle="1" w:styleId="AccNoteHeading">
    <w:name w:val="Acc Note Heading"/>
    <w:basedOn w:val="BodyText"/>
    <w:autoRedefine/>
    <w:rsid w:val="00CA3F95"/>
    <w:pPr>
      <w:numPr>
        <w:numId w:val="3"/>
      </w:numPr>
      <w:spacing w:before="130" w:after="13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495AC2"/>
    <w:pPr>
      <w:spacing w:after="0" w:line="240" w:lineRule="auto"/>
      <w:ind w:left="540" w:right="-27"/>
      <w:jc w:val="thaiDistribute"/>
    </w:pPr>
    <w:rPr>
      <w:rFonts w:cs="Times New Roman"/>
      <w:bCs/>
      <w:i/>
      <w:iCs/>
      <w:lang w:val="en-US" w:eastAsia="en-GB"/>
    </w:rPr>
  </w:style>
  <w:style w:type="character" w:customStyle="1" w:styleId="AccPolicysubheadChar">
    <w:name w:val="Acc Policy sub head Char"/>
    <w:link w:val="AccPolicysubhead"/>
    <w:rsid w:val="00495AC2"/>
    <w:rPr>
      <w:rFonts w:ascii="Times New Roman" w:hAnsi="Times New Roman" w:cs="Times New Roman"/>
      <w:bCs/>
      <w:i/>
      <w:iCs/>
      <w:sz w:val="22"/>
      <w:szCs w:val="22"/>
      <w:lang w:eastAsia="en-GB"/>
    </w:rPr>
  </w:style>
  <w:style w:type="paragraph" w:customStyle="1" w:styleId="AccPolicyalternative">
    <w:name w:val="Acc Policy alternative"/>
    <w:basedOn w:val="AccPolicysubhead"/>
    <w:link w:val="AccPolicyalternativeChar"/>
    <w:autoRedefine/>
    <w:rsid w:val="00C50B73"/>
    <w:rPr>
      <w:i w:val="0"/>
      <w:iCs w:val="0"/>
    </w:rPr>
  </w:style>
  <w:style w:type="character" w:customStyle="1" w:styleId="AccPolicyalternativeChar">
    <w:name w:val="Acc Policy alternative Char"/>
    <w:basedOn w:val="AccPolicysubheadChar"/>
    <w:link w:val="AccPolicyalternative"/>
    <w:rsid w:val="00C50B73"/>
    <w:rPr>
      <w:rFonts w:ascii="Times New Roman" w:hAnsi="Times New Roman" w:cs="Times New Roman"/>
      <w:bCs/>
      <w:i/>
      <w:iCs/>
      <w:sz w:val="22"/>
      <w:szCs w:val="22"/>
      <w:lang w:eastAsia="en-GB"/>
    </w:rPr>
  </w:style>
  <w:style w:type="paragraph" w:styleId="BalloonText">
    <w:name w:val="Balloon Text"/>
    <w:basedOn w:val="Normal"/>
    <w:semiHidden/>
    <w:rsid w:val="00496498"/>
    <w:rPr>
      <w:rFonts w:ascii="Tahoma" w:hAnsi="Tahoma" w:cs="Tahoma"/>
      <w:sz w:val="16"/>
      <w:szCs w:val="16"/>
    </w:rPr>
  </w:style>
  <w:style w:type="paragraph" w:styleId="TOC2">
    <w:name w:val="toc 2"/>
    <w:basedOn w:val="TOC1"/>
    <w:autoRedefine/>
    <w:semiHidden/>
    <w:rsid w:val="005426F5"/>
    <w:pPr>
      <w:tabs>
        <w:tab w:val="right" w:pos="8221"/>
      </w:tabs>
      <w:spacing w:line="240" w:lineRule="auto"/>
      <w:ind w:left="851" w:right="567" w:hanging="851"/>
    </w:pPr>
    <w:rPr>
      <w:rFonts w:cs="Times New Roman"/>
      <w:sz w:val="24"/>
      <w:szCs w:val="20"/>
      <w:lang w:bidi="ar-SA"/>
    </w:rPr>
  </w:style>
  <w:style w:type="table" w:styleId="TableGrid">
    <w:name w:val="Table Grid"/>
    <w:basedOn w:val="TableNormal"/>
    <w:uiPriority w:val="39"/>
    <w:rsid w:val="005426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semiHidden/>
    <w:rsid w:val="005426F5"/>
  </w:style>
  <w:style w:type="paragraph" w:customStyle="1" w:styleId="index">
    <w:name w:val="index"/>
    <w:aliases w:val="ix"/>
    <w:basedOn w:val="BodyText"/>
    <w:rsid w:val="003579E9"/>
    <w:pPr>
      <w:numPr>
        <w:numId w:val="4"/>
      </w:numPr>
      <w:spacing w:after="20"/>
    </w:pPr>
    <w:rPr>
      <w:rFonts w:cs="Times New Roman"/>
      <w:szCs w:val="20"/>
      <w:lang w:bidi="ar-SA"/>
    </w:rPr>
  </w:style>
  <w:style w:type="paragraph" w:customStyle="1" w:styleId="IndexHeading1">
    <w:name w:val="Index Heading1"/>
    <w:aliases w:val="ixh"/>
    <w:basedOn w:val="BodyText"/>
    <w:rsid w:val="003579E9"/>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3579E9"/>
    <w:pPr>
      <w:tabs>
        <w:tab w:val="decimal" w:pos="227"/>
      </w:tabs>
    </w:pPr>
    <w:rPr>
      <w:rFonts w:cs="Times New Roman"/>
      <w:szCs w:val="20"/>
      <w:lang w:bidi="ar-SA"/>
    </w:rPr>
  </w:style>
  <w:style w:type="paragraph" w:customStyle="1" w:styleId="block">
    <w:name w:val="block"/>
    <w:aliases w:val="b,b + Angsana New,Bold,Thai Distributed Justification,Left:  0....,Normal + Angsana New,15 pt,Left:  1 cm,Rig..."/>
    <w:basedOn w:val="BodyText"/>
    <w:link w:val="blockChar"/>
    <w:rsid w:val="003579E9"/>
    <w:pPr>
      <w:ind w:left="567"/>
    </w:pPr>
    <w:rPr>
      <w:rFonts w:cs="Times New Roman"/>
      <w:szCs w:val="20"/>
      <w:lang w:bidi="ar-SA"/>
    </w:rPr>
  </w:style>
  <w:style w:type="paragraph" w:customStyle="1" w:styleId="acctstatementsub-heading">
    <w:name w:val="acct statement sub-heading"/>
    <w:aliases w:val="ass"/>
    <w:basedOn w:val="Normal"/>
    <w:next w:val="Normal"/>
    <w:rsid w:val="0089601D"/>
    <w:pPr>
      <w:keepNext/>
      <w:keepLines/>
      <w:spacing w:before="130" w:after="130" w:line="240" w:lineRule="atLeast"/>
      <w:outlineLvl w:val="1"/>
    </w:pPr>
    <w:rPr>
      <w:rFonts w:cs="Times New Roman"/>
      <w:b/>
      <w:szCs w:val="20"/>
      <w:lang w:bidi="ar-SA"/>
    </w:rPr>
  </w:style>
  <w:style w:type="paragraph" w:customStyle="1" w:styleId="acctfourfigures">
    <w:name w:val="acct four figures"/>
    <w:aliases w:val="a4,a4 + 8 pt,(Complex) + 8 pt,(Complex),Thai Distribute...,a4 + Angsana New,Before:  3 pt,Line spacing:  At l..."/>
    <w:basedOn w:val="Normal"/>
    <w:rsid w:val="00A2398A"/>
    <w:pPr>
      <w:tabs>
        <w:tab w:val="decimal" w:pos="765"/>
      </w:tabs>
    </w:pPr>
    <w:rPr>
      <w:rFonts w:cs="Times New Roman"/>
      <w:szCs w:val="20"/>
      <w:lang w:bidi="ar-SA"/>
    </w:rPr>
  </w:style>
  <w:style w:type="paragraph" w:customStyle="1" w:styleId="acctcolumnheading">
    <w:name w:val="acct column heading"/>
    <w:aliases w:val="ac"/>
    <w:basedOn w:val="Normal"/>
    <w:rsid w:val="00A2398A"/>
    <w:pPr>
      <w:spacing w:after="260"/>
      <w:jc w:val="center"/>
    </w:pPr>
    <w:rPr>
      <w:rFonts w:cs="Times New Roman"/>
      <w:szCs w:val="20"/>
      <w:lang w:bidi="ar-SA"/>
    </w:rPr>
  </w:style>
  <w:style w:type="paragraph" w:styleId="ListBullet3">
    <w:name w:val="List Bullet 3"/>
    <w:basedOn w:val="ListBullet"/>
    <w:autoRedefine/>
    <w:rsid w:val="00081C76"/>
    <w:pPr>
      <w:tabs>
        <w:tab w:val="num" w:pos="360"/>
      </w:tabs>
      <w:spacing w:after="0"/>
      <w:ind w:left="0" w:firstLine="0"/>
    </w:pPr>
    <w:rPr>
      <w:rFonts w:cs="Times New Roman"/>
      <w:sz w:val="18"/>
      <w:szCs w:val="20"/>
      <w:lang w:bidi="ar-SA"/>
    </w:rPr>
  </w:style>
  <w:style w:type="paragraph" w:customStyle="1" w:styleId="acctmergecolhdg">
    <w:name w:val="acct merge col hdg"/>
    <w:aliases w:val="mh"/>
    <w:basedOn w:val="Normal"/>
    <w:rsid w:val="00FA576D"/>
    <w:pPr>
      <w:jc w:val="center"/>
    </w:pPr>
    <w:rPr>
      <w:rFonts w:cs="Times New Roman"/>
      <w:b/>
      <w:szCs w:val="20"/>
      <w:lang w:bidi="ar-SA"/>
    </w:rPr>
  </w:style>
  <w:style w:type="character" w:customStyle="1" w:styleId="BodyTextChar">
    <w:name w:val="Body Text Char"/>
    <w:aliases w:val="bt Char,body text Char,Body Char"/>
    <w:link w:val="BodyText"/>
    <w:rsid w:val="00AF7993"/>
    <w:rPr>
      <w:rFonts w:cs="Angsana New"/>
      <w:sz w:val="22"/>
      <w:szCs w:val="22"/>
      <w:lang w:val="en-GB" w:eastAsia="en-US" w:bidi="th-TH"/>
    </w:rPr>
  </w:style>
  <w:style w:type="paragraph" w:customStyle="1" w:styleId="accttwolines">
    <w:name w:val="acct two lines"/>
    <w:aliases w:val="a2l"/>
    <w:basedOn w:val="Normal"/>
    <w:rsid w:val="00CA55AE"/>
    <w:pPr>
      <w:spacing w:after="240"/>
      <w:ind w:left="142" w:hanging="142"/>
    </w:pPr>
    <w:rPr>
      <w:rFonts w:cs="Times New Roman"/>
      <w:szCs w:val="20"/>
      <w:lang w:bidi="ar-SA"/>
    </w:rPr>
  </w:style>
  <w:style w:type="paragraph" w:customStyle="1" w:styleId="RNormal">
    <w:name w:val="RNormal"/>
    <w:basedOn w:val="Normal"/>
    <w:rsid w:val="00760EDE"/>
    <w:pPr>
      <w:spacing w:line="240" w:lineRule="auto"/>
      <w:jc w:val="both"/>
    </w:pPr>
    <w:rPr>
      <w:rFonts w:cs="Times New Roman"/>
      <w:szCs w:val="24"/>
      <w:lang w:val="en-US" w:bidi="ar-SA"/>
    </w:rPr>
  </w:style>
  <w:style w:type="paragraph" w:customStyle="1" w:styleId="acctmergecolhdg0">
    <w:name w:val="acctmergecolhdg"/>
    <w:basedOn w:val="Normal"/>
    <w:rsid w:val="004D41C1"/>
    <w:pPr>
      <w:jc w:val="center"/>
    </w:pPr>
    <w:rPr>
      <w:rFonts w:eastAsia="Batang"/>
      <w:b/>
      <w:bCs/>
      <w:lang w:val="en-US" w:eastAsia="ko-KR"/>
    </w:rPr>
  </w:style>
  <w:style w:type="character" w:customStyle="1" w:styleId="HeaderChar">
    <w:name w:val="Header Char"/>
    <w:link w:val="Header"/>
    <w:uiPriority w:val="99"/>
    <w:locked/>
    <w:rsid w:val="009929A4"/>
    <w:rPr>
      <w:rFonts w:ascii="Times New Roman" w:hAnsi="Times New Roman" w:cs="CG Times (W1)"/>
      <w:i/>
      <w:iCs/>
      <w:sz w:val="18"/>
      <w:szCs w:val="18"/>
      <w:lang w:val="en-GB"/>
    </w:rPr>
  </w:style>
  <w:style w:type="paragraph" w:customStyle="1" w:styleId="acctmainheading">
    <w:name w:val="acct main heading"/>
    <w:aliases w:val="am"/>
    <w:basedOn w:val="Normal"/>
    <w:rsid w:val="00C803F2"/>
    <w:pPr>
      <w:keepNext/>
      <w:spacing w:after="140" w:line="320" w:lineRule="atLeast"/>
    </w:pPr>
    <w:rPr>
      <w:rFonts w:cs="Times New Roman"/>
      <w:b/>
      <w:sz w:val="28"/>
      <w:szCs w:val="20"/>
      <w:lang w:bidi="ar-SA"/>
    </w:rPr>
  </w:style>
  <w:style w:type="paragraph" w:customStyle="1" w:styleId="Default">
    <w:name w:val="Default"/>
    <w:rsid w:val="00C803F2"/>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ps">
    <w:name w:val="hps"/>
    <w:basedOn w:val="DefaultParagraphFont"/>
    <w:rsid w:val="003C76F9"/>
  </w:style>
  <w:style w:type="paragraph" w:customStyle="1" w:styleId="3">
    <w:name w:val="?????3????"/>
    <w:basedOn w:val="Normal"/>
    <w:rsid w:val="00635A00"/>
    <w:pPr>
      <w:tabs>
        <w:tab w:val="left" w:pos="360"/>
        <w:tab w:val="left" w:pos="720"/>
      </w:tabs>
      <w:spacing w:line="240" w:lineRule="auto"/>
    </w:pPr>
    <w:rPr>
      <w:rFonts w:cs="Times New Roman"/>
      <w:lang w:val="th-TH"/>
    </w:rPr>
  </w:style>
  <w:style w:type="paragraph" w:customStyle="1" w:styleId="CoverTitle">
    <w:name w:val="Cover Title"/>
    <w:basedOn w:val="Normal"/>
    <w:rsid w:val="00164D8B"/>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Paragraph">
    <w:name w:val="List Paragraph"/>
    <w:basedOn w:val="Normal"/>
    <w:link w:val="ListParagraphChar"/>
    <w:uiPriority w:val="34"/>
    <w:qFormat/>
    <w:rsid w:val="008A3850"/>
    <w:pPr>
      <w:ind w:left="720"/>
      <w:contextualSpacing/>
    </w:pPr>
    <w:rPr>
      <w:rFonts w:cs="Times New Roman"/>
      <w:szCs w:val="20"/>
      <w:lang w:bidi="ar-SA"/>
    </w:rPr>
  </w:style>
  <w:style w:type="character" w:styleId="CommentReference">
    <w:name w:val="annotation reference"/>
    <w:rsid w:val="003D64B3"/>
    <w:rPr>
      <w:sz w:val="16"/>
      <w:szCs w:val="16"/>
    </w:rPr>
  </w:style>
  <w:style w:type="paragraph" w:styleId="CommentText">
    <w:name w:val="annotation text"/>
    <w:basedOn w:val="Normal"/>
    <w:link w:val="CommentTextChar"/>
    <w:rsid w:val="003D64B3"/>
    <w:rPr>
      <w:sz w:val="20"/>
      <w:szCs w:val="25"/>
    </w:rPr>
  </w:style>
  <w:style w:type="character" w:customStyle="1" w:styleId="CommentTextChar">
    <w:name w:val="Comment Text Char"/>
    <w:link w:val="CommentText"/>
    <w:rsid w:val="003D64B3"/>
    <w:rPr>
      <w:rFonts w:ascii="Times New Roman" w:hAnsi="Times New Roman"/>
      <w:szCs w:val="25"/>
      <w:lang w:val="en-GB"/>
    </w:rPr>
  </w:style>
  <w:style w:type="paragraph" w:styleId="CommentSubject">
    <w:name w:val="annotation subject"/>
    <w:basedOn w:val="CommentText"/>
    <w:next w:val="CommentText"/>
    <w:link w:val="CommentSubjectChar"/>
    <w:rsid w:val="003D64B3"/>
    <w:rPr>
      <w:b/>
      <w:bCs/>
    </w:rPr>
  </w:style>
  <w:style w:type="character" w:customStyle="1" w:styleId="CommentSubjectChar">
    <w:name w:val="Comment Subject Char"/>
    <w:link w:val="CommentSubject"/>
    <w:rsid w:val="003D64B3"/>
    <w:rPr>
      <w:rFonts w:ascii="Times New Roman" w:hAnsi="Times New Roman"/>
      <w:b/>
      <w:bCs/>
      <w:szCs w:val="25"/>
      <w:lang w:val="en-GB"/>
    </w:rPr>
  </w:style>
  <w:style w:type="character" w:customStyle="1" w:styleId="Heading6Char">
    <w:name w:val="Heading 6 Char"/>
    <w:link w:val="Heading6"/>
    <w:rsid w:val="005409E4"/>
    <w:rPr>
      <w:rFonts w:ascii="Times New Roman" w:hAnsi="Times New Roman"/>
      <w:sz w:val="22"/>
      <w:szCs w:val="22"/>
      <w:lang w:val="en-GB"/>
    </w:rPr>
  </w:style>
  <w:style w:type="character" w:customStyle="1" w:styleId="Heading1Char">
    <w:name w:val="Heading 1 Char"/>
    <w:link w:val="Heading1"/>
    <w:rsid w:val="00081C76"/>
    <w:rPr>
      <w:rFonts w:ascii="Times New Roman" w:hAnsi="Times New Roman" w:cs="CG Times (W1)"/>
      <w:b/>
      <w:bCs/>
      <w:i/>
      <w:iCs/>
      <w:sz w:val="24"/>
      <w:szCs w:val="24"/>
      <w:lang w:val="en-GB"/>
    </w:rPr>
  </w:style>
  <w:style w:type="character" w:customStyle="1" w:styleId="FooterChar">
    <w:name w:val="Footer Char"/>
    <w:link w:val="Footer"/>
    <w:uiPriority w:val="99"/>
    <w:rsid w:val="00120ED0"/>
    <w:rPr>
      <w:rFonts w:ascii="Times New Roman" w:hAnsi="Times New Roman" w:cs="CG Times (W1)"/>
      <w:sz w:val="18"/>
      <w:szCs w:val="18"/>
      <w:lang w:val="en-GB"/>
    </w:rPr>
  </w:style>
  <w:style w:type="character" w:customStyle="1" w:styleId="blockChar">
    <w:name w:val="block Char"/>
    <w:aliases w:val="b Char"/>
    <w:link w:val="block"/>
    <w:locked/>
    <w:rsid w:val="002F230F"/>
    <w:rPr>
      <w:rFonts w:ascii="Times New Roman" w:hAnsi="Times New Roman" w:cs="Times New Roman"/>
      <w:sz w:val="22"/>
      <w:lang w:val="en-GB" w:bidi="ar-SA"/>
    </w:rPr>
  </w:style>
  <w:style w:type="character" w:customStyle="1" w:styleId="ListParagraphChar">
    <w:name w:val="List Paragraph Char"/>
    <w:link w:val="ListParagraph"/>
    <w:uiPriority w:val="34"/>
    <w:locked/>
    <w:rsid w:val="00B83171"/>
    <w:rPr>
      <w:rFonts w:ascii="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23451">
      <w:bodyDiv w:val="1"/>
      <w:marLeft w:val="0"/>
      <w:marRight w:val="0"/>
      <w:marTop w:val="0"/>
      <w:marBottom w:val="0"/>
      <w:divBdr>
        <w:top w:val="none" w:sz="0" w:space="0" w:color="auto"/>
        <w:left w:val="none" w:sz="0" w:space="0" w:color="auto"/>
        <w:bottom w:val="none" w:sz="0" w:space="0" w:color="auto"/>
        <w:right w:val="none" w:sz="0" w:space="0" w:color="auto"/>
      </w:divBdr>
    </w:div>
    <w:div w:id="31226368">
      <w:bodyDiv w:val="1"/>
      <w:marLeft w:val="0"/>
      <w:marRight w:val="0"/>
      <w:marTop w:val="0"/>
      <w:marBottom w:val="0"/>
      <w:divBdr>
        <w:top w:val="none" w:sz="0" w:space="0" w:color="auto"/>
        <w:left w:val="none" w:sz="0" w:space="0" w:color="auto"/>
        <w:bottom w:val="none" w:sz="0" w:space="0" w:color="auto"/>
        <w:right w:val="none" w:sz="0" w:space="0" w:color="auto"/>
      </w:divBdr>
    </w:div>
    <w:div w:id="72355646">
      <w:bodyDiv w:val="1"/>
      <w:marLeft w:val="0"/>
      <w:marRight w:val="0"/>
      <w:marTop w:val="0"/>
      <w:marBottom w:val="0"/>
      <w:divBdr>
        <w:top w:val="none" w:sz="0" w:space="0" w:color="auto"/>
        <w:left w:val="none" w:sz="0" w:space="0" w:color="auto"/>
        <w:bottom w:val="none" w:sz="0" w:space="0" w:color="auto"/>
        <w:right w:val="none" w:sz="0" w:space="0" w:color="auto"/>
      </w:divBdr>
    </w:div>
    <w:div w:id="135686204">
      <w:bodyDiv w:val="1"/>
      <w:marLeft w:val="0"/>
      <w:marRight w:val="0"/>
      <w:marTop w:val="0"/>
      <w:marBottom w:val="0"/>
      <w:divBdr>
        <w:top w:val="none" w:sz="0" w:space="0" w:color="auto"/>
        <w:left w:val="none" w:sz="0" w:space="0" w:color="auto"/>
        <w:bottom w:val="none" w:sz="0" w:space="0" w:color="auto"/>
        <w:right w:val="none" w:sz="0" w:space="0" w:color="auto"/>
      </w:divBdr>
    </w:div>
    <w:div w:id="197819687">
      <w:bodyDiv w:val="1"/>
      <w:marLeft w:val="0"/>
      <w:marRight w:val="0"/>
      <w:marTop w:val="0"/>
      <w:marBottom w:val="0"/>
      <w:divBdr>
        <w:top w:val="none" w:sz="0" w:space="0" w:color="auto"/>
        <w:left w:val="none" w:sz="0" w:space="0" w:color="auto"/>
        <w:bottom w:val="none" w:sz="0" w:space="0" w:color="auto"/>
        <w:right w:val="none" w:sz="0" w:space="0" w:color="auto"/>
      </w:divBdr>
    </w:div>
    <w:div w:id="290094050">
      <w:bodyDiv w:val="1"/>
      <w:marLeft w:val="0"/>
      <w:marRight w:val="0"/>
      <w:marTop w:val="0"/>
      <w:marBottom w:val="0"/>
      <w:divBdr>
        <w:top w:val="none" w:sz="0" w:space="0" w:color="auto"/>
        <w:left w:val="none" w:sz="0" w:space="0" w:color="auto"/>
        <w:bottom w:val="none" w:sz="0" w:space="0" w:color="auto"/>
        <w:right w:val="none" w:sz="0" w:space="0" w:color="auto"/>
      </w:divBdr>
    </w:div>
    <w:div w:id="426735274">
      <w:bodyDiv w:val="1"/>
      <w:marLeft w:val="0"/>
      <w:marRight w:val="0"/>
      <w:marTop w:val="0"/>
      <w:marBottom w:val="0"/>
      <w:divBdr>
        <w:top w:val="none" w:sz="0" w:space="0" w:color="auto"/>
        <w:left w:val="none" w:sz="0" w:space="0" w:color="auto"/>
        <w:bottom w:val="none" w:sz="0" w:space="0" w:color="auto"/>
        <w:right w:val="none" w:sz="0" w:space="0" w:color="auto"/>
      </w:divBdr>
    </w:div>
    <w:div w:id="446972466">
      <w:bodyDiv w:val="1"/>
      <w:marLeft w:val="0"/>
      <w:marRight w:val="0"/>
      <w:marTop w:val="0"/>
      <w:marBottom w:val="0"/>
      <w:divBdr>
        <w:top w:val="none" w:sz="0" w:space="0" w:color="auto"/>
        <w:left w:val="none" w:sz="0" w:space="0" w:color="auto"/>
        <w:bottom w:val="none" w:sz="0" w:space="0" w:color="auto"/>
        <w:right w:val="none" w:sz="0" w:space="0" w:color="auto"/>
      </w:divBdr>
    </w:div>
    <w:div w:id="582760575">
      <w:bodyDiv w:val="1"/>
      <w:marLeft w:val="0"/>
      <w:marRight w:val="0"/>
      <w:marTop w:val="0"/>
      <w:marBottom w:val="0"/>
      <w:divBdr>
        <w:top w:val="none" w:sz="0" w:space="0" w:color="auto"/>
        <w:left w:val="none" w:sz="0" w:space="0" w:color="auto"/>
        <w:bottom w:val="none" w:sz="0" w:space="0" w:color="auto"/>
        <w:right w:val="none" w:sz="0" w:space="0" w:color="auto"/>
      </w:divBdr>
    </w:div>
    <w:div w:id="712076195">
      <w:bodyDiv w:val="1"/>
      <w:marLeft w:val="0"/>
      <w:marRight w:val="0"/>
      <w:marTop w:val="0"/>
      <w:marBottom w:val="0"/>
      <w:divBdr>
        <w:top w:val="none" w:sz="0" w:space="0" w:color="auto"/>
        <w:left w:val="none" w:sz="0" w:space="0" w:color="auto"/>
        <w:bottom w:val="none" w:sz="0" w:space="0" w:color="auto"/>
        <w:right w:val="none" w:sz="0" w:space="0" w:color="auto"/>
      </w:divBdr>
    </w:div>
    <w:div w:id="746072427">
      <w:bodyDiv w:val="1"/>
      <w:marLeft w:val="0"/>
      <w:marRight w:val="0"/>
      <w:marTop w:val="0"/>
      <w:marBottom w:val="0"/>
      <w:divBdr>
        <w:top w:val="none" w:sz="0" w:space="0" w:color="auto"/>
        <w:left w:val="none" w:sz="0" w:space="0" w:color="auto"/>
        <w:bottom w:val="none" w:sz="0" w:space="0" w:color="auto"/>
        <w:right w:val="none" w:sz="0" w:space="0" w:color="auto"/>
      </w:divBdr>
    </w:div>
    <w:div w:id="871965897">
      <w:bodyDiv w:val="1"/>
      <w:marLeft w:val="0"/>
      <w:marRight w:val="0"/>
      <w:marTop w:val="0"/>
      <w:marBottom w:val="0"/>
      <w:divBdr>
        <w:top w:val="none" w:sz="0" w:space="0" w:color="auto"/>
        <w:left w:val="none" w:sz="0" w:space="0" w:color="auto"/>
        <w:bottom w:val="none" w:sz="0" w:space="0" w:color="auto"/>
        <w:right w:val="none" w:sz="0" w:space="0" w:color="auto"/>
      </w:divBdr>
    </w:div>
    <w:div w:id="959845163">
      <w:bodyDiv w:val="1"/>
      <w:marLeft w:val="0"/>
      <w:marRight w:val="0"/>
      <w:marTop w:val="0"/>
      <w:marBottom w:val="0"/>
      <w:divBdr>
        <w:top w:val="none" w:sz="0" w:space="0" w:color="auto"/>
        <w:left w:val="none" w:sz="0" w:space="0" w:color="auto"/>
        <w:bottom w:val="none" w:sz="0" w:space="0" w:color="auto"/>
        <w:right w:val="none" w:sz="0" w:space="0" w:color="auto"/>
      </w:divBdr>
      <w:divsChild>
        <w:div w:id="1974480954">
          <w:marLeft w:val="0"/>
          <w:marRight w:val="0"/>
          <w:marTop w:val="0"/>
          <w:marBottom w:val="0"/>
          <w:divBdr>
            <w:top w:val="none" w:sz="0" w:space="0" w:color="auto"/>
            <w:left w:val="none" w:sz="0" w:space="0" w:color="auto"/>
            <w:bottom w:val="none" w:sz="0" w:space="0" w:color="auto"/>
            <w:right w:val="none" w:sz="0" w:space="0" w:color="auto"/>
          </w:divBdr>
          <w:divsChild>
            <w:div w:id="2098938334">
              <w:marLeft w:val="0"/>
              <w:marRight w:val="0"/>
              <w:marTop w:val="0"/>
              <w:marBottom w:val="0"/>
              <w:divBdr>
                <w:top w:val="none" w:sz="0" w:space="0" w:color="auto"/>
                <w:left w:val="none" w:sz="0" w:space="0" w:color="auto"/>
                <w:bottom w:val="none" w:sz="0" w:space="0" w:color="auto"/>
                <w:right w:val="none" w:sz="0" w:space="0" w:color="auto"/>
              </w:divBdr>
              <w:divsChild>
                <w:div w:id="1049188578">
                  <w:marLeft w:val="0"/>
                  <w:marRight w:val="0"/>
                  <w:marTop w:val="0"/>
                  <w:marBottom w:val="0"/>
                  <w:divBdr>
                    <w:top w:val="none" w:sz="0" w:space="0" w:color="auto"/>
                    <w:left w:val="none" w:sz="0" w:space="0" w:color="auto"/>
                    <w:bottom w:val="none" w:sz="0" w:space="0" w:color="auto"/>
                    <w:right w:val="none" w:sz="0" w:space="0" w:color="auto"/>
                  </w:divBdr>
                  <w:divsChild>
                    <w:div w:id="1450776602">
                      <w:marLeft w:val="0"/>
                      <w:marRight w:val="0"/>
                      <w:marTop w:val="0"/>
                      <w:marBottom w:val="0"/>
                      <w:divBdr>
                        <w:top w:val="none" w:sz="0" w:space="0" w:color="auto"/>
                        <w:left w:val="none" w:sz="0" w:space="0" w:color="auto"/>
                        <w:bottom w:val="none" w:sz="0" w:space="0" w:color="auto"/>
                        <w:right w:val="none" w:sz="0" w:space="0" w:color="auto"/>
                      </w:divBdr>
                      <w:divsChild>
                        <w:div w:id="1319190508">
                          <w:marLeft w:val="0"/>
                          <w:marRight w:val="0"/>
                          <w:marTop w:val="0"/>
                          <w:marBottom w:val="0"/>
                          <w:divBdr>
                            <w:top w:val="none" w:sz="0" w:space="0" w:color="auto"/>
                            <w:left w:val="none" w:sz="0" w:space="0" w:color="auto"/>
                            <w:bottom w:val="none" w:sz="0" w:space="0" w:color="auto"/>
                            <w:right w:val="none" w:sz="0" w:space="0" w:color="auto"/>
                          </w:divBdr>
                          <w:divsChild>
                            <w:div w:id="693308005">
                              <w:marLeft w:val="0"/>
                              <w:marRight w:val="0"/>
                              <w:marTop w:val="0"/>
                              <w:marBottom w:val="0"/>
                              <w:divBdr>
                                <w:top w:val="none" w:sz="0" w:space="0" w:color="auto"/>
                                <w:left w:val="none" w:sz="0" w:space="0" w:color="auto"/>
                                <w:bottom w:val="none" w:sz="0" w:space="0" w:color="auto"/>
                                <w:right w:val="none" w:sz="0" w:space="0" w:color="auto"/>
                              </w:divBdr>
                              <w:divsChild>
                                <w:div w:id="1133983769">
                                  <w:marLeft w:val="0"/>
                                  <w:marRight w:val="0"/>
                                  <w:marTop w:val="0"/>
                                  <w:marBottom w:val="0"/>
                                  <w:divBdr>
                                    <w:top w:val="single" w:sz="6" w:space="0" w:color="F5F5F5"/>
                                    <w:left w:val="single" w:sz="6" w:space="0" w:color="F5F5F5"/>
                                    <w:bottom w:val="single" w:sz="6" w:space="0" w:color="F5F5F5"/>
                                    <w:right w:val="single" w:sz="6" w:space="0" w:color="F5F5F5"/>
                                  </w:divBdr>
                                  <w:divsChild>
                                    <w:div w:id="1386611664">
                                      <w:marLeft w:val="0"/>
                                      <w:marRight w:val="0"/>
                                      <w:marTop w:val="0"/>
                                      <w:marBottom w:val="0"/>
                                      <w:divBdr>
                                        <w:top w:val="none" w:sz="0" w:space="0" w:color="auto"/>
                                        <w:left w:val="none" w:sz="0" w:space="0" w:color="auto"/>
                                        <w:bottom w:val="none" w:sz="0" w:space="0" w:color="auto"/>
                                        <w:right w:val="none" w:sz="0" w:space="0" w:color="auto"/>
                                      </w:divBdr>
                                      <w:divsChild>
                                        <w:div w:id="210988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2921522">
      <w:bodyDiv w:val="1"/>
      <w:marLeft w:val="0"/>
      <w:marRight w:val="0"/>
      <w:marTop w:val="0"/>
      <w:marBottom w:val="0"/>
      <w:divBdr>
        <w:top w:val="none" w:sz="0" w:space="0" w:color="auto"/>
        <w:left w:val="none" w:sz="0" w:space="0" w:color="auto"/>
        <w:bottom w:val="none" w:sz="0" w:space="0" w:color="auto"/>
        <w:right w:val="none" w:sz="0" w:space="0" w:color="auto"/>
      </w:divBdr>
    </w:div>
    <w:div w:id="1149974597">
      <w:bodyDiv w:val="1"/>
      <w:marLeft w:val="0"/>
      <w:marRight w:val="0"/>
      <w:marTop w:val="0"/>
      <w:marBottom w:val="0"/>
      <w:divBdr>
        <w:top w:val="none" w:sz="0" w:space="0" w:color="auto"/>
        <w:left w:val="none" w:sz="0" w:space="0" w:color="auto"/>
        <w:bottom w:val="none" w:sz="0" w:space="0" w:color="auto"/>
        <w:right w:val="none" w:sz="0" w:space="0" w:color="auto"/>
      </w:divBdr>
    </w:div>
    <w:div w:id="1210921070">
      <w:bodyDiv w:val="1"/>
      <w:marLeft w:val="0"/>
      <w:marRight w:val="0"/>
      <w:marTop w:val="0"/>
      <w:marBottom w:val="0"/>
      <w:divBdr>
        <w:top w:val="none" w:sz="0" w:space="0" w:color="auto"/>
        <w:left w:val="none" w:sz="0" w:space="0" w:color="auto"/>
        <w:bottom w:val="none" w:sz="0" w:space="0" w:color="auto"/>
        <w:right w:val="none" w:sz="0" w:space="0" w:color="auto"/>
      </w:divBdr>
    </w:div>
    <w:div w:id="1266426239">
      <w:bodyDiv w:val="1"/>
      <w:marLeft w:val="0"/>
      <w:marRight w:val="0"/>
      <w:marTop w:val="0"/>
      <w:marBottom w:val="0"/>
      <w:divBdr>
        <w:top w:val="none" w:sz="0" w:space="0" w:color="auto"/>
        <w:left w:val="none" w:sz="0" w:space="0" w:color="auto"/>
        <w:bottom w:val="none" w:sz="0" w:space="0" w:color="auto"/>
        <w:right w:val="none" w:sz="0" w:space="0" w:color="auto"/>
      </w:divBdr>
    </w:div>
    <w:div w:id="1296065471">
      <w:bodyDiv w:val="1"/>
      <w:marLeft w:val="0"/>
      <w:marRight w:val="0"/>
      <w:marTop w:val="0"/>
      <w:marBottom w:val="0"/>
      <w:divBdr>
        <w:top w:val="none" w:sz="0" w:space="0" w:color="auto"/>
        <w:left w:val="none" w:sz="0" w:space="0" w:color="auto"/>
        <w:bottom w:val="none" w:sz="0" w:space="0" w:color="auto"/>
        <w:right w:val="none" w:sz="0" w:space="0" w:color="auto"/>
      </w:divBdr>
    </w:div>
    <w:div w:id="1298798044">
      <w:bodyDiv w:val="1"/>
      <w:marLeft w:val="0"/>
      <w:marRight w:val="0"/>
      <w:marTop w:val="0"/>
      <w:marBottom w:val="0"/>
      <w:divBdr>
        <w:top w:val="none" w:sz="0" w:space="0" w:color="auto"/>
        <w:left w:val="none" w:sz="0" w:space="0" w:color="auto"/>
        <w:bottom w:val="none" w:sz="0" w:space="0" w:color="auto"/>
        <w:right w:val="none" w:sz="0" w:space="0" w:color="auto"/>
      </w:divBdr>
    </w:div>
    <w:div w:id="1417359098">
      <w:bodyDiv w:val="1"/>
      <w:marLeft w:val="0"/>
      <w:marRight w:val="0"/>
      <w:marTop w:val="0"/>
      <w:marBottom w:val="0"/>
      <w:divBdr>
        <w:top w:val="none" w:sz="0" w:space="0" w:color="auto"/>
        <w:left w:val="none" w:sz="0" w:space="0" w:color="auto"/>
        <w:bottom w:val="none" w:sz="0" w:space="0" w:color="auto"/>
        <w:right w:val="none" w:sz="0" w:space="0" w:color="auto"/>
      </w:divBdr>
    </w:div>
    <w:div w:id="1444182591">
      <w:bodyDiv w:val="1"/>
      <w:marLeft w:val="0"/>
      <w:marRight w:val="0"/>
      <w:marTop w:val="0"/>
      <w:marBottom w:val="0"/>
      <w:divBdr>
        <w:top w:val="none" w:sz="0" w:space="0" w:color="auto"/>
        <w:left w:val="none" w:sz="0" w:space="0" w:color="auto"/>
        <w:bottom w:val="none" w:sz="0" w:space="0" w:color="auto"/>
        <w:right w:val="none" w:sz="0" w:space="0" w:color="auto"/>
      </w:divBdr>
    </w:div>
    <w:div w:id="1663704900">
      <w:bodyDiv w:val="1"/>
      <w:marLeft w:val="0"/>
      <w:marRight w:val="0"/>
      <w:marTop w:val="0"/>
      <w:marBottom w:val="0"/>
      <w:divBdr>
        <w:top w:val="none" w:sz="0" w:space="0" w:color="auto"/>
        <w:left w:val="none" w:sz="0" w:space="0" w:color="auto"/>
        <w:bottom w:val="none" w:sz="0" w:space="0" w:color="auto"/>
        <w:right w:val="none" w:sz="0" w:space="0" w:color="auto"/>
      </w:divBdr>
    </w:div>
    <w:div w:id="1670254818">
      <w:bodyDiv w:val="1"/>
      <w:marLeft w:val="0"/>
      <w:marRight w:val="0"/>
      <w:marTop w:val="0"/>
      <w:marBottom w:val="0"/>
      <w:divBdr>
        <w:top w:val="none" w:sz="0" w:space="0" w:color="auto"/>
        <w:left w:val="none" w:sz="0" w:space="0" w:color="auto"/>
        <w:bottom w:val="none" w:sz="0" w:space="0" w:color="auto"/>
        <w:right w:val="none" w:sz="0" w:space="0" w:color="auto"/>
      </w:divBdr>
    </w:div>
    <w:div w:id="1792481149">
      <w:bodyDiv w:val="1"/>
      <w:marLeft w:val="0"/>
      <w:marRight w:val="0"/>
      <w:marTop w:val="0"/>
      <w:marBottom w:val="0"/>
      <w:divBdr>
        <w:top w:val="none" w:sz="0" w:space="0" w:color="auto"/>
        <w:left w:val="none" w:sz="0" w:space="0" w:color="auto"/>
        <w:bottom w:val="none" w:sz="0" w:space="0" w:color="auto"/>
        <w:right w:val="none" w:sz="0" w:space="0" w:color="auto"/>
      </w:divBdr>
    </w:div>
    <w:div w:id="1850680468">
      <w:bodyDiv w:val="1"/>
      <w:marLeft w:val="0"/>
      <w:marRight w:val="0"/>
      <w:marTop w:val="0"/>
      <w:marBottom w:val="0"/>
      <w:divBdr>
        <w:top w:val="none" w:sz="0" w:space="0" w:color="auto"/>
        <w:left w:val="none" w:sz="0" w:space="0" w:color="auto"/>
        <w:bottom w:val="none" w:sz="0" w:space="0" w:color="auto"/>
        <w:right w:val="none" w:sz="0" w:space="0" w:color="auto"/>
      </w:divBdr>
    </w:div>
    <w:div w:id="1886521494">
      <w:bodyDiv w:val="1"/>
      <w:marLeft w:val="0"/>
      <w:marRight w:val="0"/>
      <w:marTop w:val="0"/>
      <w:marBottom w:val="0"/>
      <w:divBdr>
        <w:top w:val="none" w:sz="0" w:space="0" w:color="auto"/>
        <w:left w:val="none" w:sz="0" w:space="0" w:color="auto"/>
        <w:bottom w:val="none" w:sz="0" w:space="0" w:color="auto"/>
        <w:right w:val="none" w:sz="0" w:space="0" w:color="auto"/>
      </w:divBdr>
    </w:div>
    <w:div w:id="1898516877">
      <w:bodyDiv w:val="1"/>
      <w:marLeft w:val="0"/>
      <w:marRight w:val="0"/>
      <w:marTop w:val="0"/>
      <w:marBottom w:val="0"/>
      <w:divBdr>
        <w:top w:val="none" w:sz="0" w:space="0" w:color="auto"/>
        <w:left w:val="none" w:sz="0" w:space="0" w:color="auto"/>
        <w:bottom w:val="none" w:sz="0" w:space="0" w:color="auto"/>
        <w:right w:val="none" w:sz="0" w:space="0" w:color="auto"/>
      </w:divBdr>
    </w:div>
    <w:div w:id="1931305448">
      <w:bodyDiv w:val="1"/>
      <w:marLeft w:val="0"/>
      <w:marRight w:val="0"/>
      <w:marTop w:val="0"/>
      <w:marBottom w:val="0"/>
      <w:divBdr>
        <w:top w:val="none" w:sz="0" w:space="0" w:color="auto"/>
        <w:left w:val="none" w:sz="0" w:space="0" w:color="auto"/>
        <w:bottom w:val="none" w:sz="0" w:space="0" w:color="auto"/>
        <w:right w:val="none" w:sz="0" w:space="0" w:color="auto"/>
      </w:divBdr>
    </w:div>
    <w:div w:id="1994941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D5323E-1DA6-423F-B2A1-7A7B3F45FFD5}">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2.xml><?xml version="1.0" encoding="utf-8"?>
<ds:datastoreItem xmlns:ds="http://schemas.openxmlformats.org/officeDocument/2006/customXml" ds:itemID="{ECA2523C-BA79-4D33-BD74-954771EB0830}">
  <ds:schemaRefs>
    <ds:schemaRef ds:uri="http://schemas.microsoft.com/sharepoint/v3/contenttype/forms"/>
  </ds:schemaRefs>
</ds:datastoreItem>
</file>

<file path=customXml/itemProps3.xml><?xml version="1.0" encoding="utf-8"?>
<ds:datastoreItem xmlns:ds="http://schemas.openxmlformats.org/officeDocument/2006/customXml" ds:itemID="{0A8E5C19-6A81-4441-A778-7136FF2A4243}">
  <ds:schemaRefs>
    <ds:schemaRef ds:uri="http://schemas.openxmlformats.org/officeDocument/2006/bibliography"/>
  </ds:schemaRefs>
</ds:datastoreItem>
</file>

<file path=customXml/itemProps4.xml><?xml version="1.0" encoding="utf-8"?>
<ds:datastoreItem xmlns:ds="http://schemas.openxmlformats.org/officeDocument/2006/customXml" ds:itemID="{AA4153D2-C4F8-4319-8423-C076988EE2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Fax.dot</Template>
  <TotalTime>1383</TotalTime>
  <Pages>7</Pages>
  <Words>1528</Words>
  <Characters>8714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10222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Maneerat, Piwiam</cp:lastModifiedBy>
  <cp:revision>97</cp:revision>
  <cp:lastPrinted>2025-10-24T09:30:00Z</cp:lastPrinted>
  <dcterms:created xsi:type="dcterms:W3CDTF">2025-10-29T10:52:00Z</dcterms:created>
  <dcterms:modified xsi:type="dcterms:W3CDTF">2026-07-31T03:52:00Z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0x010100FC3C573FF70E394A86433F5E112C33AA</vt:lpwstr>
  </property>
  <property fmtid="{D5CDD505-2E9C-101B-9397-08002B2CF9AE}" pid="4" name="MediaServiceImageTags">
    <vt:lpwstr/>
  </property>
</Properties>
</file>