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B37123" w:rsidRPr="00527D17" w14:paraId="63F20C59" w14:textId="77777777" w:rsidTr="00745A5F">
        <w:tc>
          <w:tcPr>
            <w:tcW w:w="1458" w:type="dxa"/>
          </w:tcPr>
          <w:p w14:paraId="0CCBC069" w14:textId="301D3FBF" w:rsidR="00A45E3C" w:rsidRPr="008B1854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8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5" w:type="dxa"/>
          </w:tcPr>
          <w:p w14:paraId="7FA12414" w14:textId="77777777" w:rsidR="00A45E3C" w:rsidRPr="008B1854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8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37123" w:rsidRPr="00527D17" w14:paraId="5BB399AE" w14:textId="77777777" w:rsidTr="00745A5F">
        <w:tc>
          <w:tcPr>
            <w:tcW w:w="1458" w:type="dxa"/>
          </w:tcPr>
          <w:p w14:paraId="57D0A08D" w14:textId="77777777" w:rsidR="00A45E3C" w:rsidRPr="008B1854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14:paraId="79AC227A" w14:textId="77777777" w:rsidR="00A45E3C" w:rsidRPr="008B1854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123" w:rsidRPr="00527D17" w14:paraId="1D338A2F" w14:textId="77777777" w:rsidTr="00745A5F">
        <w:tc>
          <w:tcPr>
            <w:tcW w:w="1458" w:type="dxa"/>
          </w:tcPr>
          <w:p w14:paraId="141B8FB1" w14:textId="44B5D8CA" w:rsidR="00450397" w:rsidRPr="008B1854" w:rsidRDefault="00EF76FB" w:rsidP="0045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006426DD" w14:textId="33CE2101" w:rsidR="00450397" w:rsidRPr="008B1854" w:rsidRDefault="003F7E64" w:rsidP="0045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F7E64" w:rsidRPr="00527D17" w14:paraId="5D446CA7" w14:textId="77777777" w:rsidTr="00745A5F">
        <w:tc>
          <w:tcPr>
            <w:tcW w:w="1458" w:type="dxa"/>
          </w:tcPr>
          <w:p w14:paraId="1E7E52A3" w14:textId="2EC37F72" w:rsidR="003F7E64" w:rsidRPr="008B1854" w:rsidRDefault="00EF76FB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075" w:type="dxa"/>
          </w:tcPr>
          <w:p w14:paraId="6F34F268" w14:textId="764AFACE" w:rsidR="003F7E64" w:rsidRPr="008B1854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14D15" w:rsidRPr="00527D17" w14:paraId="36229A46" w14:textId="77777777" w:rsidTr="00745A5F">
        <w:tc>
          <w:tcPr>
            <w:tcW w:w="1458" w:type="dxa"/>
          </w:tcPr>
          <w:p w14:paraId="36A91515" w14:textId="511E4E84" w:rsidR="00514D15" w:rsidRPr="008B1854" w:rsidRDefault="00514D15" w:rsidP="0051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075" w:type="dxa"/>
          </w:tcPr>
          <w:p w14:paraId="0F9A8665" w14:textId="5FD1C31F" w:rsidR="00514D15" w:rsidRPr="008B1854" w:rsidRDefault="00514D15" w:rsidP="0051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514D15" w:rsidRPr="00527D17" w14:paraId="57415F23" w14:textId="77777777" w:rsidTr="00745A5F">
        <w:tc>
          <w:tcPr>
            <w:tcW w:w="1458" w:type="dxa"/>
          </w:tcPr>
          <w:p w14:paraId="5958E395" w14:textId="0FDFBD56" w:rsidR="00514D15" w:rsidRPr="008B1854" w:rsidRDefault="00514D15" w:rsidP="0051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075" w:type="dxa"/>
          </w:tcPr>
          <w:p w14:paraId="421FC124" w14:textId="25ACD4F9" w:rsidR="00514D15" w:rsidRPr="008B1854" w:rsidRDefault="00514D15" w:rsidP="0051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</w:t>
            </w:r>
            <w:r w:rsidRPr="008B1854">
              <w:rPr>
                <w:rFonts w:asciiTheme="majorBidi" w:hAnsiTheme="majorBidi" w:hint="cs"/>
                <w:sz w:val="30"/>
                <w:szCs w:val="30"/>
                <w:cs/>
              </w:rPr>
              <w:t>พัฒนา</w:t>
            </w:r>
            <w:r w:rsidRPr="008B1854">
              <w:rPr>
                <w:rFonts w:asciiTheme="majorBidi" w:hAnsiTheme="majorBidi"/>
                <w:sz w:val="30"/>
                <w:szCs w:val="30"/>
                <w:cs/>
              </w:rPr>
              <w:t>เพื่อขาย</w:t>
            </w:r>
          </w:p>
        </w:tc>
      </w:tr>
      <w:tr w:rsidR="00514D15" w:rsidRPr="00527D17" w14:paraId="1492311A" w14:textId="77777777" w:rsidTr="00745A5F">
        <w:tc>
          <w:tcPr>
            <w:tcW w:w="1458" w:type="dxa"/>
          </w:tcPr>
          <w:p w14:paraId="250919A9" w14:textId="6853C2DC" w:rsidR="00514D15" w:rsidRPr="008B1854" w:rsidRDefault="00514D15" w:rsidP="0051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075" w:type="dxa"/>
          </w:tcPr>
          <w:p w14:paraId="692A3DD0" w14:textId="76669970" w:rsidR="00514D15" w:rsidRPr="008B1854" w:rsidRDefault="00514D15" w:rsidP="0051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</w:tr>
      <w:tr w:rsidR="00514D15" w:rsidRPr="00527D17" w14:paraId="7AE8E2E8" w14:textId="77777777" w:rsidTr="00745A5F">
        <w:tc>
          <w:tcPr>
            <w:tcW w:w="1458" w:type="dxa"/>
          </w:tcPr>
          <w:p w14:paraId="4772726F" w14:textId="4684817E" w:rsidR="00514D15" w:rsidRPr="008B1854" w:rsidRDefault="00514D15" w:rsidP="0051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bookmarkStart w:id="0" w:name="_Hlk86787274"/>
            <w:r w:rsidRPr="008B185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075" w:type="dxa"/>
          </w:tcPr>
          <w:p w14:paraId="0C9CEAD0" w14:textId="5919440A" w:rsidR="00514D15" w:rsidRPr="008B1854" w:rsidRDefault="00514D15" w:rsidP="0051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bookmarkEnd w:id="0"/>
      <w:tr w:rsidR="00514D15" w:rsidRPr="00527D17" w14:paraId="723E25BC" w14:textId="77777777" w:rsidTr="00745A5F">
        <w:tc>
          <w:tcPr>
            <w:tcW w:w="1458" w:type="dxa"/>
          </w:tcPr>
          <w:p w14:paraId="5355EB12" w14:textId="1D967AFC" w:rsidR="00514D15" w:rsidRPr="008B1854" w:rsidRDefault="00514D15" w:rsidP="0051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075" w:type="dxa"/>
          </w:tcPr>
          <w:p w14:paraId="2227F712" w14:textId="19A54825" w:rsidR="00514D15" w:rsidRPr="008B1854" w:rsidRDefault="00514D15" w:rsidP="0051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14D15" w:rsidRPr="00527D17" w14:paraId="26E23B3E" w14:textId="77777777" w:rsidTr="00745A5F">
        <w:tc>
          <w:tcPr>
            <w:tcW w:w="1458" w:type="dxa"/>
          </w:tcPr>
          <w:p w14:paraId="765FEE57" w14:textId="52EE80BB" w:rsidR="00514D15" w:rsidRPr="008B1854" w:rsidRDefault="00514D15" w:rsidP="0051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75" w:type="dxa"/>
          </w:tcPr>
          <w:p w14:paraId="59477F0F" w14:textId="6813BFCE" w:rsidR="00514D15" w:rsidRPr="008B1854" w:rsidRDefault="00514D15" w:rsidP="0051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514D15" w:rsidRPr="00527D17" w14:paraId="1A7DB8DE" w14:textId="77777777" w:rsidTr="00745A5F">
        <w:tc>
          <w:tcPr>
            <w:tcW w:w="1458" w:type="dxa"/>
          </w:tcPr>
          <w:p w14:paraId="05D134B1" w14:textId="3D1672A3" w:rsidR="00514D15" w:rsidRPr="008B1854" w:rsidRDefault="00514D15" w:rsidP="0051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075" w:type="dxa"/>
          </w:tcPr>
          <w:p w14:paraId="45DF16E2" w14:textId="392C1E1D" w:rsidR="00514D15" w:rsidRPr="008B1854" w:rsidRDefault="00514D15" w:rsidP="0051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</w:t>
            </w:r>
          </w:p>
        </w:tc>
      </w:tr>
      <w:tr w:rsidR="00514D15" w:rsidRPr="00527D17" w14:paraId="51459D53" w14:textId="77777777" w:rsidTr="00745A5F">
        <w:tc>
          <w:tcPr>
            <w:tcW w:w="1458" w:type="dxa"/>
          </w:tcPr>
          <w:p w14:paraId="553A7FFA" w14:textId="1366A05F" w:rsidR="00514D15" w:rsidRPr="008B1854" w:rsidRDefault="00514D15" w:rsidP="0051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075" w:type="dxa"/>
          </w:tcPr>
          <w:p w14:paraId="404C7C34" w14:textId="7A18B5F3" w:rsidR="00514D15" w:rsidRPr="008B1854" w:rsidRDefault="00514D15" w:rsidP="0051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>คดีฟ้องร้อง</w:t>
            </w:r>
          </w:p>
        </w:tc>
      </w:tr>
      <w:tr w:rsidR="00514D15" w:rsidRPr="00527D17" w14:paraId="7687A2E2" w14:textId="77777777" w:rsidTr="00745A5F">
        <w:tc>
          <w:tcPr>
            <w:tcW w:w="1458" w:type="dxa"/>
          </w:tcPr>
          <w:p w14:paraId="76B14919" w14:textId="0B461504" w:rsidR="00514D15" w:rsidRPr="008B1854" w:rsidRDefault="00514D15" w:rsidP="0051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0A4E3D05" w14:textId="3C297588" w:rsidR="00514D15" w:rsidRPr="008B1854" w:rsidRDefault="00514D15" w:rsidP="00514D1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การจัดประเภทรายการใหม่</w:t>
            </w:r>
          </w:p>
        </w:tc>
      </w:tr>
      <w:tr w:rsidR="00514D15" w:rsidRPr="00527D17" w14:paraId="580DBB6C" w14:textId="77777777" w:rsidTr="00745A5F">
        <w:tc>
          <w:tcPr>
            <w:tcW w:w="1458" w:type="dxa"/>
          </w:tcPr>
          <w:p w14:paraId="61436A22" w14:textId="4FA41AF7" w:rsidR="00514D15" w:rsidRPr="006C77FA" w:rsidRDefault="00514D15" w:rsidP="0051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075" w:type="dxa"/>
          </w:tcPr>
          <w:p w14:paraId="724B912F" w14:textId="3A9DB7E2" w:rsidR="00514D15" w:rsidRPr="00527D17" w:rsidRDefault="00514D15" w:rsidP="0051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</w:tbl>
    <w:p w14:paraId="05C76EC0" w14:textId="3D55A0C3" w:rsidR="00E54E7D" w:rsidRPr="003B075B" w:rsidRDefault="004F43E0" w:rsidP="00E707E2">
      <w:pPr>
        <w:pStyle w:val="Header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527D17">
        <w:rPr>
          <w:rFonts w:ascii="Angsana New" w:hAnsi="Angsana New"/>
          <w:sz w:val="29"/>
          <w:szCs w:val="29"/>
          <w:cs/>
        </w:rPr>
        <w:br w:type="page"/>
      </w:r>
      <w:r w:rsidR="00E54E7D" w:rsidRPr="003B075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E54E7D" w:rsidRPr="003B075B">
        <w:rPr>
          <w:rFonts w:ascii="Angsana New" w:hAnsi="Angsana New" w:hint="cs"/>
          <w:sz w:val="30"/>
          <w:szCs w:val="30"/>
          <w:cs/>
        </w:rPr>
        <w:t>ระหว่างกาล</w:t>
      </w:r>
      <w:r w:rsidR="00E54E7D" w:rsidRPr="003B075B">
        <w:rPr>
          <w:rFonts w:ascii="Angsana New" w:hAnsi="Angsana New"/>
          <w:sz w:val="30"/>
          <w:szCs w:val="30"/>
          <w:cs/>
        </w:rPr>
        <w:t>นี้</w:t>
      </w:r>
    </w:p>
    <w:p w14:paraId="4EF062B6" w14:textId="77777777" w:rsidR="00A45E3C" w:rsidRPr="00D36A82" w:rsidRDefault="00A45E3C" w:rsidP="00E7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0"/>
          <w:szCs w:val="20"/>
        </w:rPr>
      </w:pPr>
    </w:p>
    <w:p w14:paraId="7707CB56" w14:textId="75CA489D" w:rsidR="00A45E3C" w:rsidRPr="003B075B" w:rsidRDefault="00A45E3C" w:rsidP="003F7E64">
      <w:pPr>
        <w:pStyle w:val="Header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B075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F522D" w:rsidRPr="003B075B">
        <w:rPr>
          <w:rFonts w:ascii="Angsana New" w:hAnsi="Angsana New"/>
          <w:sz w:val="30"/>
          <w:szCs w:val="30"/>
          <w:cs/>
        </w:rPr>
        <w:t>คณะกรรมการ</w:t>
      </w:r>
      <w:r w:rsidR="00AF522D" w:rsidRPr="003B075B">
        <w:rPr>
          <w:rFonts w:ascii="Angsana New" w:hAnsi="Angsana New" w:hint="cs"/>
          <w:sz w:val="30"/>
          <w:szCs w:val="30"/>
          <w:cs/>
        </w:rPr>
        <w:t>เมื่อวันที</w:t>
      </w:r>
      <w:r w:rsidR="00F27FE4" w:rsidRPr="003B075B">
        <w:rPr>
          <w:rFonts w:ascii="Angsana New" w:hAnsi="Angsana New" w:hint="cs"/>
          <w:sz w:val="30"/>
          <w:szCs w:val="30"/>
          <w:cs/>
        </w:rPr>
        <w:t xml:space="preserve">่ </w:t>
      </w:r>
      <w:r w:rsidR="00F27FE4" w:rsidRPr="003B075B">
        <w:rPr>
          <w:rFonts w:ascii="Angsana New" w:hAnsi="Angsana New"/>
          <w:sz w:val="30"/>
          <w:szCs w:val="30"/>
          <w:lang w:val="en-US"/>
        </w:rPr>
        <w:t>6</w:t>
      </w:r>
      <w:r w:rsidR="000A070F" w:rsidRPr="003B075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75F8" w:rsidRPr="003B075B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0A070F" w:rsidRPr="003B075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F76FB" w:rsidRPr="003B075B">
        <w:rPr>
          <w:rFonts w:ascii="Angsana New" w:hAnsi="Angsana New"/>
          <w:sz w:val="30"/>
          <w:szCs w:val="30"/>
          <w:lang w:val="en-US"/>
        </w:rPr>
        <w:t>256</w:t>
      </w:r>
      <w:r w:rsidR="00F50944" w:rsidRPr="003B075B">
        <w:rPr>
          <w:rFonts w:ascii="Angsana New" w:hAnsi="Angsana New"/>
          <w:sz w:val="30"/>
          <w:szCs w:val="30"/>
          <w:lang w:val="en-US"/>
        </w:rPr>
        <w:t>9</w:t>
      </w:r>
    </w:p>
    <w:p w14:paraId="01109FAD" w14:textId="77777777" w:rsidR="00A45E3C" w:rsidRPr="00D36A82" w:rsidRDefault="00A45E3C" w:rsidP="00E7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18AB59B4" w14:textId="766339DF" w:rsidR="00A45E3C" w:rsidRPr="003B075B" w:rsidRDefault="00A45E3C" w:rsidP="003F7E64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3B075B">
        <w:rPr>
          <w:rFonts w:ascii="Angsana New" w:hAnsi="Angsana New" w:cs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09D1281" w14:textId="77777777" w:rsidR="00A45E3C" w:rsidRPr="00D36A82" w:rsidRDefault="00A45E3C" w:rsidP="00EB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12DC5A92" w14:textId="4A05A079" w:rsidR="00450397" w:rsidRPr="003B075B" w:rsidRDefault="003F7E64" w:rsidP="003F7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bookmarkStart w:id="1" w:name="_Hlk66464858"/>
      <w:r w:rsidRPr="003B075B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6C77FA" w:rsidRPr="003B075B">
        <w:rPr>
          <w:rFonts w:ascii="Angsana New" w:hAnsi="Angsana New"/>
          <w:sz w:val="30"/>
          <w:szCs w:val="30"/>
        </w:rPr>
        <w:br/>
      </w:r>
      <w:r w:rsidRPr="003B075B">
        <w:rPr>
          <w:rFonts w:ascii="Angsana New" w:hAnsi="Angsana New"/>
          <w:sz w:val="30"/>
          <w:szCs w:val="30"/>
          <w:cs/>
        </w:rPr>
        <w:t>หมา</w:t>
      </w:r>
      <w:r w:rsidR="00AC3666" w:rsidRPr="003B075B">
        <w:rPr>
          <w:rFonts w:ascii="Angsana New" w:hAnsi="Angsana New" w:hint="cs"/>
          <w:sz w:val="30"/>
          <w:szCs w:val="30"/>
          <w:cs/>
        </w:rPr>
        <w:t>ย</w:t>
      </w:r>
      <w:r w:rsidRPr="003B075B">
        <w:rPr>
          <w:rFonts w:ascii="Angsana New" w:hAnsi="Angsana New"/>
          <w:sz w:val="30"/>
          <w:szCs w:val="30"/>
          <w:cs/>
        </w:rPr>
        <w:t xml:space="preserve">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8F4787" w:rsidRPr="003B075B">
        <w:rPr>
          <w:rFonts w:ascii="Angsana New" w:hAnsi="Angsana New"/>
          <w:sz w:val="30"/>
          <w:szCs w:val="30"/>
        </w:rPr>
        <w:br/>
      </w:r>
      <w:r w:rsidRPr="003B075B">
        <w:rPr>
          <w:rFonts w:ascii="Angsana New" w:hAnsi="Angsana New"/>
          <w:sz w:val="30"/>
          <w:szCs w:val="30"/>
          <w:cs/>
        </w:rPr>
        <w:t xml:space="preserve">ฉบับที่ </w:t>
      </w:r>
      <w:r w:rsidR="00EF76FB" w:rsidRPr="003B075B">
        <w:rPr>
          <w:rFonts w:ascii="Angsana New" w:hAnsi="Angsana New"/>
          <w:sz w:val="30"/>
          <w:szCs w:val="30"/>
        </w:rPr>
        <w:t>34</w:t>
      </w:r>
      <w:r w:rsidR="00AC3666" w:rsidRPr="003B075B">
        <w:rPr>
          <w:rFonts w:ascii="Angsana New" w:hAnsi="Angsana New" w:hint="cs"/>
          <w:sz w:val="30"/>
          <w:szCs w:val="30"/>
          <w:cs/>
        </w:rPr>
        <w:t xml:space="preserve"> </w:t>
      </w:r>
      <w:r w:rsidRPr="003B075B">
        <w:rPr>
          <w:rFonts w:ascii="Angsana New" w:hAnsi="Angsana New" w:hint="cs"/>
          <w:sz w:val="30"/>
          <w:szCs w:val="30"/>
          <w:cs/>
        </w:rPr>
        <w:t>เรื่อ</w:t>
      </w:r>
      <w:r w:rsidR="00AC3666" w:rsidRPr="003B075B">
        <w:rPr>
          <w:rFonts w:ascii="Angsana New" w:hAnsi="Angsana New" w:hint="cs"/>
          <w:sz w:val="30"/>
          <w:szCs w:val="30"/>
          <w:cs/>
        </w:rPr>
        <w:t>ง</w:t>
      </w:r>
      <w:r w:rsidR="00664BE8" w:rsidRPr="003B075B">
        <w:rPr>
          <w:rFonts w:ascii="Angsana New" w:hAnsi="Angsana New"/>
          <w:sz w:val="30"/>
          <w:szCs w:val="30"/>
        </w:rPr>
        <w:t xml:space="preserve"> </w:t>
      </w:r>
      <w:r w:rsidRPr="003B075B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B075B">
        <w:rPr>
          <w:rFonts w:ascii="Angsana New" w:hAnsi="Angsana New" w:hint="cs"/>
          <w:sz w:val="30"/>
          <w:szCs w:val="30"/>
          <w:cs/>
        </w:rPr>
        <w:t xml:space="preserve"> </w:t>
      </w:r>
      <w:bookmarkEnd w:id="1"/>
      <w:r w:rsidRPr="003B075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B075B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3B075B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A9154A" w:rsidRPr="003B075B">
        <w:rPr>
          <w:rFonts w:ascii="Angsana New" w:hAnsi="Angsana New"/>
          <w:sz w:val="30"/>
          <w:szCs w:val="30"/>
        </w:rPr>
        <w:t xml:space="preserve"> </w:t>
      </w:r>
      <w:r w:rsidRPr="003B075B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3B075B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3B075B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3B075B">
        <w:rPr>
          <w:rFonts w:ascii="Angsana New" w:hAnsi="Angsana New"/>
          <w:sz w:val="30"/>
          <w:szCs w:val="30"/>
        </w:rPr>
        <w:t xml:space="preserve"> </w:t>
      </w:r>
      <w:r w:rsidR="00EF76FB" w:rsidRPr="003B075B">
        <w:rPr>
          <w:rFonts w:ascii="Angsana New" w:hAnsi="Angsana New"/>
          <w:sz w:val="30"/>
          <w:szCs w:val="30"/>
        </w:rPr>
        <w:t>31</w:t>
      </w:r>
      <w:r w:rsidRPr="003B075B">
        <w:rPr>
          <w:rFonts w:ascii="Angsana New" w:hAnsi="Angsana New"/>
          <w:sz w:val="30"/>
          <w:szCs w:val="30"/>
        </w:rPr>
        <w:t xml:space="preserve"> </w:t>
      </w:r>
      <w:r w:rsidRPr="003B075B">
        <w:rPr>
          <w:rFonts w:ascii="Angsana New" w:hAnsi="Angsana New" w:hint="cs"/>
          <w:sz w:val="30"/>
          <w:szCs w:val="30"/>
          <w:cs/>
        </w:rPr>
        <w:t>ธันวาคม</w:t>
      </w:r>
      <w:r w:rsidRPr="003B075B">
        <w:rPr>
          <w:rFonts w:ascii="Angsana New" w:hAnsi="Angsana New"/>
          <w:sz w:val="30"/>
          <w:szCs w:val="30"/>
        </w:rPr>
        <w:t xml:space="preserve"> </w:t>
      </w:r>
      <w:r w:rsidR="00EF76FB" w:rsidRPr="003B075B">
        <w:rPr>
          <w:rFonts w:ascii="Angsana New" w:hAnsi="Angsana New"/>
          <w:sz w:val="30"/>
          <w:szCs w:val="30"/>
        </w:rPr>
        <w:t>256</w:t>
      </w:r>
      <w:r w:rsidR="00F50944" w:rsidRPr="003B075B">
        <w:rPr>
          <w:rFonts w:ascii="Angsana New" w:hAnsi="Angsana New"/>
          <w:sz w:val="30"/>
          <w:szCs w:val="30"/>
        </w:rPr>
        <w:t>8</w:t>
      </w:r>
    </w:p>
    <w:p w14:paraId="11AFB906" w14:textId="77777777" w:rsidR="00962B89" w:rsidRPr="00D36A82" w:rsidRDefault="00962B89" w:rsidP="00962B89">
      <w:pPr>
        <w:tabs>
          <w:tab w:val="left" w:pos="540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723046AE" w14:textId="77777777" w:rsidR="00D36A82" w:rsidRDefault="00D36A82" w:rsidP="00D36A8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20DB">
        <w:rPr>
          <w:rFonts w:asciiTheme="majorBidi" w:hAnsiTheme="majorBidi"/>
          <w:sz w:val="30"/>
          <w:szCs w:val="30"/>
          <w:cs/>
        </w:rPr>
        <w:t xml:space="preserve"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 </w:t>
      </w:r>
      <w:r w:rsidRPr="002F077B">
        <w:rPr>
          <w:rFonts w:asciiTheme="majorBidi" w:hAnsiTheme="majorBidi" w:cstheme="majorBidi"/>
          <w:sz w:val="30"/>
          <w:szCs w:val="30"/>
        </w:rPr>
        <w:t>1</w:t>
      </w:r>
      <w:r w:rsidRPr="007A20DB">
        <w:rPr>
          <w:rFonts w:asciiTheme="majorBidi" w:hAnsiTheme="majorBidi" w:cstheme="majorBidi"/>
          <w:sz w:val="30"/>
          <w:szCs w:val="30"/>
        </w:rPr>
        <w:t xml:space="preserve"> </w:t>
      </w:r>
      <w:r w:rsidRPr="007A20DB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2F077B">
        <w:rPr>
          <w:rFonts w:asciiTheme="majorBidi" w:hAnsiTheme="majorBidi" w:cstheme="majorBidi"/>
          <w:sz w:val="30"/>
          <w:szCs w:val="30"/>
        </w:rPr>
        <w:t>2569</w:t>
      </w:r>
      <w:r w:rsidRPr="007A20DB">
        <w:rPr>
          <w:rFonts w:asciiTheme="majorBidi" w:hAnsiTheme="majorBidi" w:cstheme="majorBidi"/>
          <w:sz w:val="30"/>
          <w:szCs w:val="30"/>
        </w:rPr>
        <w:t xml:space="preserve"> </w:t>
      </w:r>
      <w:r w:rsidRPr="007A20DB">
        <w:rPr>
          <w:rFonts w:asciiTheme="majorBidi" w:hAnsiTheme="majorBidi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5E9AC2CE" w14:textId="77777777" w:rsidR="00D36A82" w:rsidRPr="00D36A82" w:rsidRDefault="00D36A82" w:rsidP="00FC2376">
      <w:pPr>
        <w:tabs>
          <w:tab w:val="left" w:pos="540"/>
          <w:tab w:val="left" w:pos="630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3B098DDF" w14:textId="249E0E63" w:rsidR="00FC2376" w:rsidRPr="00623F0A" w:rsidRDefault="00FC2376" w:rsidP="00FC2376">
      <w:pPr>
        <w:tabs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F0A">
        <w:rPr>
          <w:rFonts w:asciiTheme="majorBidi" w:hAnsiTheme="majorBidi"/>
          <w:sz w:val="30"/>
          <w:szCs w:val="30"/>
          <w:cs/>
        </w:rPr>
        <w:t xml:space="preserve">มาตรฐานการรายงานทางการเงินที่ออกและปรับปรุงใหม่และจะมีผลบังคับใช้กับงบการเงินสำหรับรอบระยะเวลาบัญชีที่เริ่มในหรือหลังวันที่ </w:t>
      </w:r>
      <w:r w:rsidRPr="00623F0A">
        <w:rPr>
          <w:rFonts w:asciiTheme="majorBidi" w:hAnsiTheme="majorBidi"/>
          <w:sz w:val="30"/>
          <w:szCs w:val="30"/>
        </w:rPr>
        <w:t>1</w:t>
      </w:r>
      <w:r w:rsidRPr="00623F0A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623F0A">
        <w:rPr>
          <w:rFonts w:asciiTheme="majorBidi" w:hAnsiTheme="majorBidi"/>
          <w:sz w:val="30"/>
          <w:szCs w:val="30"/>
        </w:rPr>
        <w:t>2571</w:t>
      </w:r>
      <w:r w:rsidRPr="00623F0A">
        <w:rPr>
          <w:rFonts w:asciiTheme="majorBidi" w:hAnsiTheme="majorBidi"/>
          <w:sz w:val="30"/>
          <w:szCs w:val="30"/>
          <w:cs/>
        </w:rPr>
        <w:t xml:space="preserve"> อย่างไรก็ตาม กลุ่ม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 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</w:t>
      </w:r>
    </w:p>
    <w:p w14:paraId="5861768A" w14:textId="2E0D6F6A" w:rsidR="001C77C8" w:rsidRPr="00D36A82" w:rsidRDefault="001C77C8" w:rsidP="003F7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A8B4D09" w14:textId="5431C717" w:rsidR="00450397" w:rsidRPr="003B075B" w:rsidRDefault="00450397" w:rsidP="0045039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B075B">
        <w:rPr>
          <w:rFonts w:ascii="Angsana New" w:hAnsi="Angsana New"/>
          <w:sz w:val="30"/>
          <w:szCs w:val="30"/>
          <w:cs/>
          <w:lang w:bidi="th-TH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B075B">
        <w:rPr>
          <w:rFonts w:ascii="Angsana New" w:hAnsi="Angsana New"/>
          <w:sz w:val="30"/>
          <w:szCs w:val="30"/>
          <w:lang w:bidi="th-TH"/>
        </w:rPr>
        <w:t xml:space="preserve"> </w:t>
      </w:r>
      <w:r w:rsidRPr="003B075B">
        <w:rPr>
          <w:rFonts w:ascii="Angsana New" w:hAnsi="Angsana New"/>
          <w:sz w:val="30"/>
          <w:szCs w:val="30"/>
          <w:cs/>
          <w:lang w:bidi="th-TH"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AC3666" w:rsidRPr="003B075B">
        <w:rPr>
          <w:rFonts w:ascii="Angsana New" w:hAnsi="Angsana New" w:hint="cs"/>
          <w:sz w:val="30"/>
          <w:szCs w:val="30"/>
          <w:cs/>
          <w:lang w:bidi="th-TH"/>
        </w:rPr>
        <w:t>ที่</w:t>
      </w:r>
      <w:r w:rsidRPr="003B075B">
        <w:rPr>
          <w:rFonts w:ascii="Angsana New" w:hAnsi="Angsana New"/>
          <w:sz w:val="30"/>
          <w:szCs w:val="30"/>
          <w:cs/>
          <w:lang w:bidi="th-TH"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F76FB" w:rsidRPr="003B075B">
        <w:rPr>
          <w:rFonts w:ascii="Angsana New" w:hAnsi="Angsana New"/>
          <w:sz w:val="30"/>
          <w:szCs w:val="30"/>
          <w:lang w:val="en-US" w:bidi="th-TH"/>
        </w:rPr>
        <w:t>31</w:t>
      </w:r>
      <w:r w:rsidRPr="003B075B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 w:rsidR="00EF76FB" w:rsidRPr="003B075B">
        <w:rPr>
          <w:rFonts w:ascii="Angsana New" w:hAnsi="Angsana New"/>
          <w:sz w:val="30"/>
          <w:szCs w:val="30"/>
          <w:lang w:val="en-US" w:bidi="th-TH"/>
        </w:rPr>
        <w:t>256</w:t>
      </w:r>
      <w:r w:rsidR="00F50944" w:rsidRPr="003B075B">
        <w:rPr>
          <w:rFonts w:ascii="Angsana New" w:hAnsi="Angsana New"/>
          <w:sz w:val="30"/>
          <w:szCs w:val="30"/>
          <w:lang w:val="en-US" w:bidi="th-TH"/>
        </w:rPr>
        <w:t>8</w:t>
      </w:r>
    </w:p>
    <w:p w14:paraId="2BC69800" w14:textId="77777777" w:rsidR="0022552F" w:rsidRPr="00D36A82" w:rsidRDefault="0022552F" w:rsidP="0045039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lang w:val="en-US" w:bidi="th-TH"/>
        </w:rPr>
      </w:pPr>
    </w:p>
    <w:p w14:paraId="5CF63055" w14:textId="45C57169" w:rsidR="0022552F" w:rsidRPr="003B075B" w:rsidRDefault="0022552F" w:rsidP="00007BC7">
      <w:pPr>
        <w:pStyle w:val="block"/>
        <w:tabs>
          <w:tab w:val="left" w:pos="918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B075B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การประกาศขึ้นเครื่องหมาย “</w:t>
      </w:r>
      <w:r w:rsidRPr="003B075B">
        <w:rPr>
          <w:rFonts w:ascii="Angsana New" w:hAnsi="Angsana New"/>
          <w:i/>
          <w:iCs/>
          <w:sz w:val="30"/>
          <w:szCs w:val="30"/>
          <w:lang w:val="en-US" w:bidi="th-TH"/>
        </w:rPr>
        <w:t>SP” (Trading Suspension)</w:t>
      </w:r>
      <w:r w:rsidR="007D17D8" w:rsidRPr="003B075B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7D17D8" w:rsidRPr="003B075B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และ </w:t>
      </w:r>
      <w:r w:rsidR="007D17D8" w:rsidRPr="003B075B">
        <w:rPr>
          <w:rFonts w:ascii="Angsana New" w:hAnsi="Angsana New"/>
          <w:i/>
          <w:iCs/>
          <w:sz w:val="30"/>
          <w:szCs w:val="30"/>
          <w:lang w:val="en-US" w:bidi="th-TH"/>
        </w:rPr>
        <w:t>“NC”</w:t>
      </w:r>
      <w:r w:rsidR="007D17D8" w:rsidRPr="003B075B">
        <w:rPr>
          <w:sz w:val="30"/>
          <w:szCs w:val="30"/>
        </w:rPr>
        <w:t xml:space="preserve"> </w:t>
      </w:r>
      <w:r w:rsidR="007D17D8" w:rsidRPr="003B075B">
        <w:rPr>
          <w:rFonts w:ascii="Angsana New" w:hAnsi="Angsana New"/>
          <w:i/>
          <w:iCs/>
          <w:sz w:val="30"/>
          <w:szCs w:val="30"/>
          <w:lang w:val="en-US" w:bidi="th-TH"/>
        </w:rPr>
        <w:t>(Non-Compliance)</w:t>
      </w:r>
    </w:p>
    <w:p w14:paraId="6BA922F7" w14:textId="77777777" w:rsidR="0022552F" w:rsidRPr="00D36A82" w:rsidRDefault="0022552F" w:rsidP="0022552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lang w:val="en-US" w:bidi="th-TH"/>
        </w:rPr>
      </w:pPr>
    </w:p>
    <w:p w14:paraId="176C608A" w14:textId="0F488A19" w:rsidR="003A5D66" w:rsidRPr="00B15C5E" w:rsidRDefault="003A5D66" w:rsidP="003A5D66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B15C5E">
        <w:rPr>
          <w:rFonts w:ascii="Angsana New" w:hAnsi="Angsana New"/>
          <w:spacing w:val="-2"/>
          <w:sz w:val="30"/>
          <w:szCs w:val="30"/>
          <w:cs/>
          <w:lang w:bidi="th-TH"/>
        </w:rPr>
        <w:t>เมื่อวันที่</w:t>
      </w:r>
      <w:r w:rsidRPr="00B15C5E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5 </w:t>
      </w:r>
      <w:r w:rsidRPr="00B15C5E">
        <w:rPr>
          <w:rFonts w:ascii="Angsana New" w:hAnsi="Angsana New"/>
          <w:spacing w:val="-2"/>
          <w:sz w:val="30"/>
          <w:szCs w:val="30"/>
          <w:cs/>
          <w:lang w:bidi="th-TH"/>
        </w:rPr>
        <w:t>มิถุนายน</w:t>
      </w:r>
      <w:r w:rsidRPr="00B15C5E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2568 </w:t>
      </w:r>
      <w:r w:rsidRPr="00B15C5E">
        <w:rPr>
          <w:rFonts w:ascii="Angsana New" w:hAnsi="Angsana New"/>
          <w:spacing w:val="-2"/>
          <w:sz w:val="30"/>
          <w:szCs w:val="30"/>
          <w:cs/>
          <w:lang w:bidi="th-TH"/>
        </w:rPr>
        <w:t>ตลาดหลักทรัพย์แห่งประเทศไทย</w:t>
      </w:r>
      <w:r w:rsidRPr="00B15C5E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(“SET”) </w:t>
      </w:r>
      <w:r w:rsidRPr="00B15C5E">
        <w:rPr>
          <w:rFonts w:ascii="Angsana New" w:hAnsi="Angsana New"/>
          <w:spacing w:val="-2"/>
          <w:sz w:val="30"/>
          <w:szCs w:val="30"/>
          <w:cs/>
          <w:lang w:bidi="th-TH"/>
        </w:rPr>
        <w:t>ประกาศขึ้นเครื่องหมาย</w:t>
      </w:r>
      <w:r w:rsidRPr="00B15C5E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“SP” (Trading Suspension)</w:t>
      </w:r>
      <w:r w:rsidRPr="00B15C5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15C5E">
        <w:rPr>
          <w:rFonts w:ascii="Angsana New" w:hAnsi="Angsana New"/>
          <w:sz w:val="30"/>
          <w:szCs w:val="30"/>
          <w:cs/>
          <w:lang w:bidi="th-TH"/>
        </w:rPr>
        <w:t>เนื่องจากบริษัทมีคุณสมบัติการกระจายการถือหุ้น</w:t>
      </w:r>
      <w:r w:rsidRPr="00B15C5E">
        <w:rPr>
          <w:rFonts w:ascii="Angsana New" w:hAnsi="Angsana New" w:hint="cs"/>
          <w:sz w:val="30"/>
          <w:szCs w:val="30"/>
          <w:cs/>
          <w:lang w:bidi="th-TH"/>
        </w:rPr>
        <w:t>ของ</w:t>
      </w:r>
      <w:r w:rsidRPr="00B15C5E">
        <w:rPr>
          <w:rFonts w:ascii="Angsana New" w:hAnsi="Angsana New"/>
          <w:sz w:val="30"/>
          <w:szCs w:val="30"/>
          <w:cs/>
          <w:lang w:bidi="th-TH"/>
        </w:rPr>
        <w:t>ผู้ถือหุ้นรายย่อยไม่ครบถ้วนตามเกณฑ์ของ</w:t>
      </w:r>
      <w:r w:rsidRPr="00B15C5E">
        <w:rPr>
          <w:rFonts w:ascii="Angsana New" w:hAnsi="Angsana New"/>
          <w:sz w:val="30"/>
          <w:szCs w:val="30"/>
          <w:lang w:val="en-US" w:bidi="th-TH"/>
        </w:rPr>
        <w:t xml:space="preserve"> SET </w:t>
      </w:r>
    </w:p>
    <w:p w14:paraId="68FD4A2C" w14:textId="77777777" w:rsidR="003A5D66" w:rsidRPr="00D36A82" w:rsidRDefault="003A5D66" w:rsidP="0022552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  <w:lang w:val="en-US" w:bidi="th-TH"/>
        </w:rPr>
      </w:pPr>
    </w:p>
    <w:p w14:paraId="4A0B7F14" w14:textId="0C595F12" w:rsidR="00E07DF4" w:rsidRPr="00D36A82" w:rsidRDefault="003A5D66" w:rsidP="00D36A8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B15C5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ต่อมา เมื่อวั</w:t>
      </w:r>
      <w:r w:rsidR="00D8377A" w:rsidRPr="00B15C5E">
        <w:rPr>
          <w:rFonts w:ascii="Angsana New" w:hAnsi="Angsana New"/>
          <w:spacing w:val="-2"/>
          <w:sz w:val="30"/>
          <w:szCs w:val="30"/>
          <w:cs/>
          <w:lang w:val="en-US" w:bidi="th-TH"/>
        </w:rPr>
        <w:t>นที่</w:t>
      </w:r>
      <w:r w:rsidRPr="00B15C5E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5 </w:t>
      </w:r>
      <w:r w:rsidR="00D8377A" w:rsidRPr="00B15C5E">
        <w:rPr>
          <w:rFonts w:ascii="Angsana New" w:hAnsi="Angsana New"/>
          <w:spacing w:val="-2"/>
          <w:sz w:val="30"/>
          <w:szCs w:val="30"/>
          <w:cs/>
          <w:lang w:val="en-US" w:bidi="th-TH"/>
        </w:rPr>
        <w:t>มิถุนายน</w:t>
      </w:r>
      <w:r w:rsidRPr="00B15C5E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2569 </w:t>
      </w:r>
      <w:r w:rsidR="00D8377A" w:rsidRPr="00B15C5E">
        <w:rPr>
          <w:rFonts w:ascii="Angsana New" w:hAnsi="Angsana New"/>
          <w:spacing w:val="-2"/>
          <w:sz w:val="30"/>
          <w:szCs w:val="30"/>
          <w:lang w:val="en-US" w:bidi="th-TH"/>
        </w:rPr>
        <w:t xml:space="preserve">SET </w:t>
      </w:r>
      <w:r w:rsidR="00D8377A" w:rsidRPr="00B15C5E">
        <w:rPr>
          <w:rFonts w:ascii="Angsana New" w:hAnsi="Angsana New"/>
          <w:spacing w:val="-2"/>
          <w:sz w:val="30"/>
          <w:szCs w:val="30"/>
          <w:cs/>
          <w:lang w:val="en-US" w:bidi="th-TH"/>
        </w:rPr>
        <w:t>ประกาศขึ้นเครื่องหมาย “</w:t>
      </w:r>
      <w:r w:rsidR="00D8377A" w:rsidRPr="00B15C5E">
        <w:rPr>
          <w:rFonts w:ascii="Angsana New" w:hAnsi="Angsana New"/>
          <w:spacing w:val="-2"/>
          <w:sz w:val="30"/>
          <w:szCs w:val="30"/>
          <w:lang w:val="en-US" w:bidi="th-TH"/>
        </w:rPr>
        <w:t>NC” (Non-Compliance)</w:t>
      </w:r>
      <w:r w:rsidR="00D8377A" w:rsidRPr="003B075B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เพิ่มเติม </w:t>
      </w:r>
      <w:r w:rsidR="00D8377A" w:rsidRPr="003B075B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เนื่องจากบริษัทมีคุณสมบัติการกระจายการถือหุ้นของผู้ถือหุ้นรายย่อยไม่ครบถ้วนตามเกณฑ์ของ </w:t>
      </w:r>
      <w:r w:rsidR="00D8377A" w:rsidRPr="003B075B">
        <w:rPr>
          <w:rFonts w:ascii="Angsana New" w:hAnsi="Angsana New"/>
          <w:spacing w:val="-2"/>
          <w:sz w:val="30"/>
          <w:szCs w:val="30"/>
          <w:lang w:val="en-US" w:bidi="th-TH"/>
        </w:rPr>
        <w:t>SET</w:t>
      </w:r>
      <w:r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</w:t>
      </w:r>
      <w:r w:rsidR="00D8377A" w:rsidRPr="003B075B">
        <w:rPr>
          <w:rFonts w:ascii="Angsana New" w:hAnsi="Angsana New"/>
          <w:spacing w:val="-2"/>
          <w:sz w:val="30"/>
          <w:szCs w:val="30"/>
          <w:cs/>
          <w:lang w:val="en-US" w:bidi="th-TH"/>
        </w:rPr>
        <w:t>ต่อเนื่องกันเกิน</w:t>
      </w:r>
      <w:r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val="en-US" w:bidi="th-TH"/>
        </w:rPr>
        <w:t xml:space="preserve">1 </w:t>
      </w:r>
      <w:r w:rsidR="00D8377A" w:rsidRPr="003B075B">
        <w:rPr>
          <w:rFonts w:ascii="Angsana New" w:hAnsi="Angsana New"/>
          <w:spacing w:val="-2"/>
          <w:sz w:val="30"/>
          <w:szCs w:val="30"/>
          <w:cs/>
          <w:lang w:val="en-US" w:bidi="th-TH"/>
        </w:rPr>
        <w:t>ปี ส่งผลให้หลักทรัพย์ของบริษัทไม่สามารถซื้อขายได้เป็นการชั่วคราว</w:t>
      </w:r>
    </w:p>
    <w:p w14:paraId="1FD2A0D1" w14:textId="0E91A5B5" w:rsidR="00E07DF4" w:rsidRPr="00E07DF4" w:rsidRDefault="00E07DF4" w:rsidP="00E07DF4">
      <w:pPr>
        <w:pStyle w:val="block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07DF4">
        <w:rPr>
          <w:rFonts w:ascii="Angsana New" w:hAnsi="Angsana New"/>
          <w:sz w:val="30"/>
          <w:szCs w:val="30"/>
          <w:cs/>
        </w:rPr>
        <w:lastRenderedPageBreak/>
        <w:t xml:space="preserve">ในวันที่ </w:t>
      </w:r>
      <w:r w:rsidRPr="00E07DF4">
        <w:rPr>
          <w:rFonts w:ascii="Angsana New" w:hAnsi="Angsana New"/>
          <w:sz w:val="30"/>
          <w:szCs w:val="30"/>
          <w:lang w:val="en-US"/>
        </w:rPr>
        <w:t xml:space="preserve">27 </w:t>
      </w:r>
      <w:r w:rsidRPr="00E07DF4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E07DF4">
        <w:rPr>
          <w:rFonts w:ascii="Angsana New" w:hAnsi="Angsana New"/>
          <w:sz w:val="30"/>
          <w:szCs w:val="30"/>
          <w:lang w:val="en-US"/>
        </w:rPr>
        <w:t xml:space="preserve">2569 </w:t>
      </w:r>
      <w:r w:rsidRPr="00B15C5E">
        <w:rPr>
          <w:rFonts w:ascii="Angsana New" w:hAnsi="Angsana New"/>
          <w:spacing w:val="-2"/>
          <w:sz w:val="30"/>
          <w:szCs w:val="30"/>
          <w:lang w:val="en-US" w:bidi="th-TH"/>
        </w:rPr>
        <w:t>SET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007BC7">
        <w:rPr>
          <w:rFonts w:ascii="Angsana New" w:hAnsi="Angsana New" w:hint="cs"/>
          <w:sz w:val="30"/>
          <w:szCs w:val="30"/>
          <w:cs/>
          <w:lang w:bidi="th-TH"/>
        </w:rPr>
        <w:t>มี</w:t>
      </w:r>
      <w:r w:rsidRPr="00E07DF4">
        <w:rPr>
          <w:rFonts w:ascii="Angsana New" w:hAnsi="Angsana New"/>
          <w:sz w:val="30"/>
          <w:szCs w:val="30"/>
          <w:cs/>
        </w:rPr>
        <w:t>หนังสือแจ้งความคืบหน้า</w:t>
      </w:r>
      <w:r w:rsidR="00007BC7">
        <w:rPr>
          <w:rFonts w:ascii="Angsana New" w:hAnsi="Angsana New" w:hint="cs"/>
          <w:sz w:val="30"/>
          <w:szCs w:val="30"/>
          <w:cs/>
          <w:lang w:bidi="th-TH"/>
        </w:rPr>
        <w:t>แก่บริษัท</w:t>
      </w:r>
      <w:r w:rsidRPr="00E07DF4">
        <w:rPr>
          <w:rFonts w:ascii="Angsana New" w:hAnsi="Angsana New"/>
          <w:sz w:val="30"/>
          <w:szCs w:val="30"/>
          <w:cs/>
        </w:rPr>
        <w:t>เกี่ยวกับผลการพิจารณาคุณสมบัติการกระจายการถือหุ้นของผู้ถือหุ้นรายย่อยไม่ครบถ้วน โดยบริษัทอยู่ระหว่างดำเนินการลำดับถัดไปตามข้อบังคับของ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E07DF4">
        <w:rPr>
          <w:rFonts w:ascii="Angsana New" w:hAnsi="Angsana New"/>
          <w:sz w:val="30"/>
          <w:szCs w:val="30"/>
          <w:lang w:val="en-US"/>
        </w:rPr>
        <w:t>SET</w:t>
      </w:r>
    </w:p>
    <w:p w14:paraId="1E054ABC" w14:textId="1C0429D3" w:rsidR="00E057D7" w:rsidRPr="008B1854" w:rsidRDefault="00B90DC3" w:rsidP="003F7E64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B1854">
        <w:rPr>
          <w:rFonts w:ascii="Angsana New" w:hAnsi="Angsana New" w:cs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741C902" w14:textId="60A3A79E" w:rsidR="00473044" w:rsidRPr="00D36A82" w:rsidRDefault="00473044" w:rsidP="00414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07"/>
        <w:gridCol w:w="244"/>
        <w:gridCol w:w="1080"/>
        <w:gridCol w:w="274"/>
        <w:gridCol w:w="1073"/>
        <w:gridCol w:w="268"/>
        <w:gridCol w:w="1103"/>
      </w:tblGrid>
      <w:tr w:rsidR="00B017AC" w:rsidRPr="008B1854" w14:paraId="0427B30B" w14:textId="77777777" w:rsidTr="00583BBC">
        <w:trPr>
          <w:tblHeader/>
        </w:trPr>
        <w:tc>
          <w:tcPr>
            <w:tcW w:w="2255" w:type="pct"/>
          </w:tcPr>
          <w:p w14:paraId="225B25CD" w14:textId="661EA71A" w:rsidR="00B017AC" w:rsidRPr="008B1854" w:rsidRDefault="0051681B" w:rsidP="0058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1296" w:type="pct"/>
            <w:gridSpan w:val="3"/>
          </w:tcPr>
          <w:p w14:paraId="1DC5FFF1" w14:textId="77777777" w:rsidR="00B017AC" w:rsidRPr="008B1854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4FF88B8E" w14:textId="77777777" w:rsidR="00B017AC" w:rsidRPr="008B1854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0D0E999C" w14:textId="77777777" w:rsidR="00B017AC" w:rsidRPr="008B1854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17AC" w:rsidRPr="008B1854" w14:paraId="29042744" w14:textId="77777777" w:rsidTr="00A73A88">
        <w:trPr>
          <w:tblHeader/>
        </w:trPr>
        <w:tc>
          <w:tcPr>
            <w:tcW w:w="2255" w:type="pct"/>
          </w:tcPr>
          <w:p w14:paraId="020C5769" w14:textId="0DFA7176" w:rsidR="00B017AC" w:rsidRPr="008B1854" w:rsidRDefault="00F975F8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681275" w:rsidRPr="008B18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8B18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90" w:type="pct"/>
            <w:vAlign w:val="center"/>
          </w:tcPr>
          <w:p w14:paraId="2E820347" w14:textId="32FCC029" w:rsidR="00B017AC" w:rsidRPr="008B1854" w:rsidRDefault="00EF76FB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F50944"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130" w:type="pct"/>
            <w:vAlign w:val="center"/>
          </w:tcPr>
          <w:p w14:paraId="4CC4941C" w14:textId="77777777" w:rsidR="00B017AC" w:rsidRPr="008B1854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2C72D46F" w14:textId="224FA27E" w:rsidR="00B017AC" w:rsidRPr="008B1854" w:rsidRDefault="00EF76FB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F50944"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4C4C6D22" w14:textId="77777777" w:rsidR="00B017AC" w:rsidRPr="008B1854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2B037DC8" w14:textId="40C1E56B" w:rsidR="00B017AC" w:rsidRPr="008B1854" w:rsidRDefault="00EF76FB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F50944"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143" w:type="pct"/>
            <w:vAlign w:val="center"/>
          </w:tcPr>
          <w:p w14:paraId="3FFD1F9F" w14:textId="77777777" w:rsidR="00B017AC" w:rsidRPr="008B1854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CB2F8EA" w14:textId="1934EB22" w:rsidR="00B017AC" w:rsidRPr="008B1854" w:rsidRDefault="00EF76FB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F50944"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</w:tr>
      <w:tr w:rsidR="00B017AC" w:rsidRPr="008B1854" w14:paraId="7B7C7E45" w14:textId="77777777" w:rsidTr="00583BBC">
        <w:trPr>
          <w:tblHeader/>
        </w:trPr>
        <w:tc>
          <w:tcPr>
            <w:tcW w:w="2255" w:type="pct"/>
          </w:tcPr>
          <w:p w14:paraId="1F6311BB" w14:textId="77777777" w:rsidR="00B017AC" w:rsidRPr="008B1854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5" w:type="pct"/>
            <w:gridSpan w:val="7"/>
          </w:tcPr>
          <w:p w14:paraId="36ABE4FD" w14:textId="77777777" w:rsidR="00B017AC" w:rsidRPr="008B1854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17AC" w:rsidRPr="008B1854" w14:paraId="7DE34610" w14:textId="77777777" w:rsidTr="00A73A88">
        <w:tc>
          <w:tcPr>
            <w:tcW w:w="2255" w:type="pct"/>
          </w:tcPr>
          <w:p w14:paraId="72051E64" w14:textId="2E7ED388" w:rsidR="00B017AC" w:rsidRPr="008B1854" w:rsidRDefault="00B017AC" w:rsidP="0058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 w:rsidR="00AC3666" w:rsidRPr="008B18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590" w:type="pct"/>
          </w:tcPr>
          <w:p w14:paraId="496BCFF3" w14:textId="77777777" w:rsidR="00B017AC" w:rsidRPr="008B1854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8156D3A" w14:textId="77777777" w:rsidR="00B017AC" w:rsidRPr="008B1854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90C1CA3" w14:textId="77777777" w:rsidR="00B017AC" w:rsidRPr="008B1854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0B39FDC" w14:textId="77777777" w:rsidR="00B017AC" w:rsidRPr="008B1854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608A47E" w14:textId="77777777" w:rsidR="00B017AC" w:rsidRPr="008B1854" w:rsidRDefault="00B017AC" w:rsidP="00551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49B735A" w14:textId="77777777" w:rsidR="00B017AC" w:rsidRPr="008B1854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A52E06" w14:textId="77777777" w:rsidR="00B017AC" w:rsidRPr="008B1854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75F8" w:rsidRPr="008B1854" w14:paraId="534D7DBE" w14:textId="77777777" w:rsidTr="00A73A88">
        <w:tc>
          <w:tcPr>
            <w:tcW w:w="2255" w:type="pct"/>
          </w:tcPr>
          <w:p w14:paraId="2C30C52F" w14:textId="4950CA66" w:rsidR="00F975F8" w:rsidRPr="008B1854" w:rsidRDefault="00F975F8" w:rsidP="00F975F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590" w:type="pct"/>
          </w:tcPr>
          <w:p w14:paraId="66095791" w14:textId="1AAF13F4" w:rsidR="00F975F8" w:rsidRPr="008B1854" w:rsidRDefault="00CB64AC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8,683</w:t>
            </w:r>
          </w:p>
        </w:tc>
        <w:tc>
          <w:tcPr>
            <w:tcW w:w="130" w:type="pct"/>
          </w:tcPr>
          <w:p w14:paraId="0F71380F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5805DE3" w14:textId="43BEC239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B1854">
              <w:rPr>
                <w:rFonts w:ascii="Angsana New" w:hAnsi="Angsana New" w:hint="cs"/>
                <w:sz w:val="30"/>
                <w:szCs w:val="30"/>
              </w:rPr>
              <w:t>637</w:t>
            </w:r>
          </w:p>
        </w:tc>
        <w:tc>
          <w:tcPr>
            <w:tcW w:w="146" w:type="pct"/>
          </w:tcPr>
          <w:p w14:paraId="289E770D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24A004B" w14:textId="56116371" w:rsidR="00F975F8" w:rsidRPr="008B1854" w:rsidRDefault="00CB64AC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4BFA1D87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4BAD8B" w14:textId="1556B6FF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975F8" w:rsidRPr="008B1854" w14:paraId="52D3D4AA" w14:textId="77777777" w:rsidTr="00A73A88">
        <w:tc>
          <w:tcPr>
            <w:tcW w:w="2255" w:type="pct"/>
          </w:tcPr>
          <w:p w14:paraId="0FEA46AD" w14:textId="31EAAF2A" w:rsidR="00F975F8" w:rsidRPr="008B1854" w:rsidRDefault="00F975F8" w:rsidP="00F975F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0" w:type="pct"/>
          </w:tcPr>
          <w:p w14:paraId="29A60ABB" w14:textId="31DBBDE9" w:rsidR="00F975F8" w:rsidRPr="008B1854" w:rsidRDefault="00CB64AC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130" w:type="pct"/>
          </w:tcPr>
          <w:p w14:paraId="61F65E08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4382384A" w14:textId="64438112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  <w:tc>
          <w:tcPr>
            <w:tcW w:w="146" w:type="pct"/>
          </w:tcPr>
          <w:p w14:paraId="75B6517C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E6103BF" w14:textId="7420D10C" w:rsidR="00F975F8" w:rsidRPr="008B1854" w:rsidRDefault="00CB64AC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AD9A06A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9EBB6E2" w14:textId="19AB1EA0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F975F8" w:rsidRPr="008B1854" w14:paraId="0B7C9319" w14:textId="77777777" w:rsidTr="00A73A88">
        <w:tc>
          <w:tcPr>
            <w:tcW w:w="2255" w:type="pct"/>
          </w:tcPr>
          <w:p w14:paraId="1E6972FF" w14:textId="52979E91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0" w:type="pct"/>
          </w:tcPr>
          <w:p w14:paraId="4E6D5B9B" w14:textId="0A686EEF" w:rsidR="00F975F8" w:rsidRPr="008B1854" w:rsidRDefault="00CB64AC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49,388</w:t>
            </w:r>
          </w:p>
        </w:tc>
        <w:tc>
          <w:tcPr>
            <w:tcW w:w="130" w:type="pct"/>
          </w:tcPr>
          <w:p w14:paraId="54602146" w14:textId="77777777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6E95DB7" w14:textId="2A00A1E3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49</w:t>
            </w: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B1854">
              <w:rPr>
                <w:rFonts w:ascii="Angsana New" w:hAnsi="Angsana New" w:hint="cs"/>
                <w:sz w:val="30"/>
                <w:szCs w:val="30"/>
              </w:rPr>
              <w:t>034</w:t>
            </w:r>
          </w:p>
        </w:tc>
        <w:tc>
          <w:tcPr>
            <w:tcW w:w="146" w:type="pct"/>
          </w:tcPr>
          <w:p w14:paraId="41BCDC72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561C647" w14:textId="18A657B9" w:rsidR="00F975F8" w:rsidRPr="008B1854" w:rsidRDefault="00CB64AC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48,668</w:t>
            </w:r>
          </w:p>
        </w:tc>
        <w:tc>
          <w:tcPr>
            <w:tcW w:w="143" w:type="pct"/>
          </w:tcPr>
          <w:p w14:paraId="13004280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0C03DE87" w14:textId="495FF8B3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48</w:t>
            </w: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B1854">
              <w:rPr>
                <w:rFonts w:ascii="Angsana New" w:hAnsi="Angsana New" w:hint="cs"/>
                <w:sz w:val="30"/>
                <w:szCs w:val="30"/>
              </w:rPr>
              <w:t>119</w:t>
            </w:r>
          </w:p>
        </w:tc>
      </w:tr>
      <w:tr w:rsidR="00F975F8" w:rsidRPr="008B1854" w14:paraId="6B8A137A" w14:textId="77777777" w:rsidTr="00CB64AC">
        <w:trPr>
          <w:trHeight w:val="292"/>
        </w:trPr>
        <w:tc>
          <w:tcPr>
            <w:tcW w:w="2255" w:type="pct"/>
          </w:tcPr>
          <w:p w14:paraId="2FDB73A6" w14:textId="12040D96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ค่าใช้จ่ายบริหารก่อสร้าง</w:t>
            </w:r>
          </w:p>
        </w:tc>
        <w:tc>
          <w:tcPr>
            <w:tcW w:w="590" w:type="pct"/>
          </w:tcPr>
          <w:p w14:paraId="10F0668C" w14:textId="40CCC17C" w:rsidR="00F975F8" w:rsidRPr="008B1854" w:rsidRDefault="00CB64AC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1,351</w:t>
            </w:r>
          </w:p>
        </w:tc>
        <w:tc>
          <w:tcPr>
            <w:tcW w:w="130" w:type="pct"/>
          </w:tcPr>
          <w:p w14:paraId="719AC805" w14:textId="77777777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9F86CBD" w14:textId="1C5714FC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424</w:t>
            </w:r>
          </w:p>
        </w:tc>
        <w:tc>
          <w:tcPr>
            <w:tcW w:w="146" w:type="pct"/>
          </w:tcPr>
          <w:p w14:paraId="2A70717E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6BEB8A7" w14:textId="58924EAA" w:rsidR="00F975F8" w:rsidRPr="008B1854" w:rsidRDefault="00CB64AC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1,351</w:t>
            </w:r>
          </w:p>
        </w:tc>
        <w:tc>
          <w:tcPr>
            <w:tcW w:w="143" w:type="pct"/>
          </w:tcPr>
          <w:p w14:paraId="4DBEBC41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948DE6F" w14:textId="5D20ACD5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424</w:t>
            </w:r>
          </w:p>
        </w:tc>
      </w:tr>
      <w:tr w:rsidR="003B075B" w:rsidRPr="008B1854" w14:paraId="5185CC14" w14:textId="77777777" w:rsidTr="00A73A88">
        <w:tc>
          <w:tcPr>
            <w:tcW w:w="2255" w:type="pct"/>
          </w:tcPr>
          <w:p w14:paraId="44788AEC" w14:textId="77777777" w:rsidR="003B075B" w:rsidRPr="00D36A82" w:rsidRDefault="003B075B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14:paraId="5F765321" w14:textId="77777777" w:rsidR="003B075B" w:rsidRPr="00D36A82" w:rsidRDefault="003B075B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595FF932" w14:textId="77777777" w:rsidR="003B075B" w:rsidRPr="00D36A82" w:rsidRDefault="003B075B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76" w:type="pct"/>
          </w:tcPr>
          <w:p w14:paraId="51E7D5B2" w14:textId="77777777" w:rsidR="003B075B" w:rsidRPr="00D36A82" w:rsidRDefault="003B075B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46" w:type="pct"/>
          </w:tcPr>
          <w:p w14:paraId="45FDE209" w14:textId="77777777" w:rsidR="003B075B" w:rsidRPr="00D36A82" w:rsidRDefault="003B075B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72" w:type="pct"/>
          </w:tcPr>
          <w:p w14:paraId="37D53AFA" w14:textId="77777777" w:rsidR="003B075B" w:rsidRPr="00D36A82" w:rsidRDefault="003B075B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43" w:type="pct"/>
          </w:tcPr>
          <w:p w14:paraId="0A445C25" w14:textId="77777777" w:rsidR="003B075B" w:rsidRPr="00D36A82" w:rsidRDefault="003B075B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88" w:type="pct"/>
          </w:tcPr>
          <w:p w14:paraId="7B8FAA50" w14:textId="77777777" w:rsidR="003B075B" w:rsidRPr="00D36A82" w:rsidRDefault="003B075B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  <w:tr w:rsidR="00C83F5E" w:rsidRPr="008B1854" w14:paraId="52425F87" w14:textId="77777777" w:rsidTr="00A73A88">
        <w:tc>
          <w:tcPr>
            <w:tcW w:w="2255" w:type="pct"/>
          </w:tcPr>
          <w:p w14:paraId="668C5DB2" w14:textId="4EFA4449" w:rsidR="00C83F5E" w:rsidRPr="008B1854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0" w:type="pct"/>
          </w:tcPr>
          <w:p w14:paraId="31F359B2" w14:textId="77777777" w:rsidR="00C83F5E" w:rsidRPr="008B1854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FC4C7F2" w14:textId="77777777" w:rsidR="00C83F5E" w:rsidRPr="008B1854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B37774B" w14:textId="77777777" w:rsidR="00C83F5E" w:rsidRPr="008B1854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E82CB2" w14:textId="77777777" w:rsidR="00C83F5E" w:rsidRPr="008B1854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B078833" w14:textId="77777777" w:rsidR="00C83F5E" w:rsidRPr="008B1854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B00D6B6" w14:textId="77777777" w:rsidR="00C83F5E" w:rsidRPr="008B1854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A39B0DA" w14:textId="77777777" w:rsidR="00C83F5E" w:rsidRPr="008B1854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3F5E" w:rsidRPr="008B1854" w14:paraId="46546969" w14:textId="77777777" w:rsidTr="00A73A88">
        <w:tc>
          <w:tcPr>
            <w:tcW w:w="2255" w:type="pct"/>
          </w:tcPr>
          <w:p w14:paraId="5757B10F" w14:textId="73DC099F" w:rsidR="00C83F5E" w:rsidRPr="008B1854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90" w:type="pct"/>
          </w:tcPr>
          <w:p w14:paraId="5A305F52" w14:textId="417F3A99" w:rsidR="00C83F5E" w:rsidRPr="008B1854" w:rsidRDefault="00881F41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26,431</w:t>
            </w:r>
          </w:p>
        </w:tc>
        <w:tc>
          <w:tcPr>
            <w:tcW w:w="130" w:type="pct"/>
          </w:tcPr>
          <w:p w14:paraId="0CC5A296" w14:textId="77777777" w:rsidR="00C83F5E" w:rsidRPr="008B1854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4FB0726" w14:textId="2E609B3F" w:rsidR="00C83F5E" w:rsidRPr="008B1854" w:rsidRDefault="00F975F8" w:rsidP="0039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33,156</w:t>
            </w:r>
          </w:p>
        </w:tc>
        <w:tc>
          <w:tcPr>
            <w:tcW w:w="146" w:type="pct"/>
          </w:tcPr>
          <w:p w14:paraId="7D4DE82F" w14:textId="77777777" w:rsidR="00C83F5E" w:rsidRPr="008B1854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0D159CC" w14:textId="5EB176BC" w:rsidR="00C83F5E" w:rsidRPr="008B1854" w:rsidRDefault="00881F41" w:rsidP="00B87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26,431</w:t>
            </w:r>
          </w:p>
        </w:tc>
        <w:tc>
          <w:tcPr>
            <w:tcW w:w="143" w:type="pct"/>
          </w:tcPr>
          <w:p w14:paraId="6A6EB15C" w14:textId="77777777" w:rsidR="00C83F5E" w:rsidRPr="008B1854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39716DA" w14:textId="0546B72C" w:rsidR="00C83F5E" w:rsidRPr="008B1854" w:rsidRDefault="00F975F8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33,156</w:t>
            </w:r>
          </w:p>
        </w:tc>
      </w:tr>
      <w:tr w:rsidR="00C83F5E" w:rsidRPr="008B1854" w14:paraId="34AF7D7B" w14:textId="77777777" w:rsidTr="00A73A88">
        <w:tc>
          <w:tcPr>
            <w:tcW w:w="2255" w:type="pct"/>
          </w:tcPr>
          <w:p w14:paraId="2F5CAE2C" w14:textId="2EF88C89" w:rsidR="005E2A08" w:rsidRPr="00D36A82" w:rsidRDefault="005E2A08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</w:tcPr>
          <w:p w14:paraId="11929D56" w14:textId="77777777" w:rsidR="00C83F5E" w:rsidRPr="00D36A82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40AAAD6E" w14:textId="77777777" w:rsidR="00C83F5E" w:rsidRPr="00D36A82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76" w:type="pct"/>
          </w:tcPr>
          <w:p w14:paraId="6ECC2FD9" w14:textId="77777777" w:rsidR="00C83F5E" w:rsidRPr="00D36A82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2A547E56" w14:textId="77777777" w:rsidR="00C83F5E" w:rsidRPr="00D36A82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72" w:type="pct"/>
          </w:tcPr>
          <w:p w14:paraId="067F6F4E" w14:textId="77777777" w:rsidR="00C83F5E" w:rsidRPr="00D36A82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43" w:type="pct"/>
          </w:tcPr>
          <w:p w14:paraId="61DDB071" w14:textId="77777777" w:rsidR="00C83F5E" w:rsidRPr="00D36A82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88" w:type="pct"/>
          </w:tcPr>
          <w:p w14:paraId="10C6C63B" w14:textId="77777777" w:rsidR="00C83F5E" w:rsidRPr="00D36A82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  <w:tr w:rsidR="00C83F5E" w:rsidRPr="008B1854" w14:paraId="64B96F72" w14:textId="77777777" w:rsidTr="00A73A88">
        <w:tc>
          <w:tcPr>
            <w:tcW w:w="2255" w:type="pct"/>
          </w:tcPr>
          <w:p w14:paraId="4B6DAC6D" w14:textId="77777777" w:rsidR="00C83F5E" w:rsidRPr="008B1854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497CBC25" w14:textId="1A5D34C6" w:rsidR="00C83F5E" w:rsidRPr="008B1854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14ABC85" w14:textId="77777777" w:rsidR="00C83F5E" w:rsidRPr="008B1854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3B2F156E" w14:textId="77777777" w:rsidR="00C83F5E" w:rsidRPr="008B1854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855F202" w14:textId="77777777" w:rsidR="00C83F5E" w:rsidRPr="008B1854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431F06C" w14:textId="77777777" w:rsidR="00C83F5E" w:rsidRPr="008B1854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AE133D3" w14:textId="77777777" w:rsidR="00C83F5E" w:rsidRPr="008B1854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C8E28A1" w14:textId="77777777" w:rsidR="00C83F5E" w:rsidRPr="008B1854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975F8" w:rsidRPr="008B1854" w14:paraId="3099F9C8" w14:textId="77777777" w:rsidTr="00A73A88">
        <w:tc>
          <w:tcPr>
            <w:tcW w:w="2255" w:type="pct"/>
          </w:tcPr>
          <w:p w14:paraId="38F542C7" w14:textId="77777777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590" w:type="pct"/>
          </w:tcPr>
          <w:p w14:paraId="340FA862" w14:textId="531AE9BD" w:rsidR="00F975F8" w:rsidRPr="008B1854" w:rsidRDefault="00696BD3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BB7424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D63804A" w14:textId="318A5C95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D3D7058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90BDB87" w14:textId="335B4D97" w:rsidR="00F975F8" w:rsidRPr="008B1854" w:rsidRDefault="00696BD3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6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46,386</w:t>
            </w:r>
          </w:p>
        </w:tc>
        <w:tc>
          <w:tcPr>
            <w:tcW w:w="143" w:type="pct"/>
          </w:tcPr>
          <w:p w14:paraId="16F191C1" w14:textId="77777777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C714612" w14:textId="7CDECECA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B1854">
              <w:rPr>
                <w:rFonts w:ascii="Angsana New" w:hAnsi="Angsana New" w:hint="cs"/>
                <w:sz w:val="30"/>
                <w:szCs w:val="30"/>
              </w:rPr>
              <w:t>049</w:t>
            </w:r>
          </w:p>
        </w:tc>
      </w:tr>
      <w:tr w:rsidR="00F975F8" w:rsidRPr="008B1854" w14:paraId="03B097F6" w14:textId="77777777" w:rsidTr="000F4521">
        <w:tc>
          <w:tcPr>
            <w:tcW w:w="2255" w:type="pct"/>
          </w:tcPr>
          <w:p w14:paraId="2D0C6079" w14:textId="0AD140AA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รายได้ค่าบริหารโครงการ</w:t>
            </w:r>
          </w:p>
        </w:tc>
        <w:tc>
          <w:tcPr>
            <w:tcW w:w="590" w:type="pct"/>
          </w:tcPr>
          <w:p w14:paraId="4EDDDECB" w14:textId="4A85E847" w:rsidR="00F975F8" w:rsidRPr="008B1854" w:rsidRDefault="00696BD3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0B8ED9C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18047AC" w14:textId="240E8E35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14A6EB1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F857B01" w14:textId="5FB9FFD7" w:rsidR="00F975F8" w:rsidRPr="008B1854" w:rsidRDefault="00696BD3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41,325</w:t>
            </w:r>
          </w:p>
        </w:tc>
        <w:tc>
          <w:tcPr>
            <w:tcW w:w="143" w:type="pct"/>
          </w:tcPr>
          <w:p w14:paraId="4ECCB532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E502538" w14:textId="2175575D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34,895</w:t>
            </w:r>
          </w:p>
        </w:tc>
      </w:tr>
      <w:tr w:rsidR="00F975F8" w:rsidRPr="008B1854" w14:paraId="494A3420" w14:textId="77777777" w:rsidTr="00A73A88">
        <w:tc>
          <w:tcPr>
            <w:tcW w:w="2255" w:type="pct"/>
          </w:tcPr>
          <w:p w14:paraId="1E102DF2" w14:textId="77777777" w:rsidR="00F975F8" w:rsidRPr="008B1854" w:rsidRDefault="00F975F8" w:rsidP="00F975F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90" w:type="pct"/>
          </w:tcPr>
          <w:p w14:paraId="6DBF70E8" w14:textId="0E2CC5DC" w:rsidR="00F975F8" w:rsidRPr="008B1854" w:rsidRDefault="00696BD3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45B65DF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16003F0" w14:textId="5D724511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B83E58D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E0A4A7C" w14:textId="19F885AA" w:rsidR="00F975F8" w:rsidRPr="008B1854" w:rsidRDefault="00696BD3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102,597</w:t>
            </w:r>
          </w:p>
        </w:tc>
        <w:tc>
          <w:tcPr>
            <w:tcW w:w="143" w:type="pct"/>
          </w:tcPr>
          <w:p w14:paraId="3BD83F0E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1F7C4EA" w14:textId="3704C581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111,505</w:t>
            </w:r>
          </w:p>
        </w:tc>
      </w:tr>
      <w:tr w:rsidR="00F975F8" w:rsidRPr="008B1854" w14:paraId="0BB066C4" w14:textId="77777777" w:rsidTr="00A73A88">
        <w:tc>
          <w:tcPr>
            <w:tcW w:w="2255" w:type="pct"/>
          </w:tcPr>
          <w:p w14:paraId="0A9B6F82" w14:textId="0F85D551" w:rsidR="00F975F8" w:rsidRPr="008B1854" w:rsidRDefault="00F975F8" w:rsidP="00F975F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0" w:type="pct"/>
          </w:tcPr>
          <w:p w14:paraId="08118F7E" w14:textId="66AF4922" w:rsidR="00F975F8" w:rsidRPr="008B1854" w:rsidRDefault="00696BD3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4BA9045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43D6316" w14:textId="03D097C3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20F096C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5E96A8B" w14:textId="1C2D8186" w:rsidR="00F975F8" w:rsidRPr="008B1854" w:rsidRDefault="00696BD3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40,310</w:t>
            </w:r>
          </w:p>
        </w:tc>
        <w:tc>
          <w:tcPr>
            <w:tcW w:w="143" w:type="pct"/>
          </w:tcPr>
          <w:p w14:paraId="16A94F6F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8590F64" w14:textId="6F38556E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39</w:t>
            </w: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B1854">
              <w:rPr>
                <w:rFonts w:ascii="Angsana New" w:hAnsi="Angsana New" w:hint="cs"/>
                <w:sz w:val="30"/>
                <w:szCs w:val="30"/>
              </w:rPr>
              <w:t>758</w:t>
            </w:r>
          </w:p>
        </w:tc>
      </w:tr>
      <w:tr w:rsidR="00F975F8" w:rsidRPr="008B1854" w14:paraId="24F9A99A" w14:textId="77777777" w:rsidTr="00A73A88">
        <w:tc>
          <w:tcPr>
            <w:tcW w:w="2255" w:type="pct"/>
          </w:tcPr>
          <w:p w14:paraId="394F4D68" w14:textId="728C3C3D" w:rsidR="00F975F8" w:rsidRPr="008B1854" w:rsidRDefault="00F975F8" w:rsidP="00F975F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0" w:type="pct"/>
          </w:tcPr>
          <w:p w14:paraId="32595EBB" w14:textId="6D9590BD" w:rsidR="00F975F8" w:rsidRPr="008B1854" w:rsidRDefault="00696BD3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993FE82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D977B26" w14:textId="5432DFCD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75C23F1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4DBA4CD" w14:textId="782B67E8" w:rsidR="00F975F8" w:rsidRPr="008B1854" w:rsidRDefault="00696BD3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2,361</w:t>
            </w:r>
          </w:p>
        </w:tc>
        <w:tc>
          <w:tcPr>
            <w:tcW w:w="143" w:type="pct"/>
          </w:tcPr>
          <w:p w14:paraId="494E148E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775B62" w14:textId="2AD0BE8F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1,925</w:t>
            </w:r>
          </w:p>
        </w:tc>
      </w:tr>
      <w:tr w:rsidR="00F975F8" w:rsidRPr="008B1854" w14:paraId="5BABCFED" w14:textId="77777777" w:rsidTr="00A73A88">
        <w:tc>
          <w:tcPr>
            <w:tcW w:w="2255" w:type="pct"/>
          </w:tcPr>
          <w:p w14:paraId="57FC770F" w14:textId="5B3BF485" w:rsidR="00F975F8" w:rsidRPr="008B1854" w:rsidRDefault="00F975F8" w:rsidP="00F975F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90" w:type="pct"/>
          </w:tcPr>
          <w:p w14:paraId="0B7062D4" w14:textId="1DDE9860" w:rsidR="00F975F8" w:rsidRPr="008B1854" w:rsidRDefault="00696BD3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18C1376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5D39BC4" w14:textId="00BC26BE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20B7875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D18FA91" w14:textId="5C712E1D" w:rsidR="00F975F8" w:rsidRPr="008B1854" w:rsidRDefault="00696BD3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58,470</w:t>
            </w:r>
          </w:p>
        </w:tc>
        <w:tc>
          <w:tcPr>
            <w:tcW w:w="143" w:type="pct"/>
          </w:tcPr>
          <w:p w14:paraId="52517340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9BF51A4" w14:textId="088DB8FB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59,393</w:t>
            </w:r>
          </w:p>
        </w:tc>
      </w:tr>
      <w:tr w:rsidR="0034011B" w:rsidRPr="008B1854" w14:paraId="52A31A41" w14:textId="77777777" w:rsidTr="00A73A88">
        <w:tc>
          <w:tcPr>
            <w:tcW w:w="2255" w:type="pct"/>
          </w:tcPr>
          <w:p w14:paraId="69549EA5" w14:textId="77777777" w:rsidR="0034011B" w:rsidRPr="00D36A82" w:rsidRDefault="0034011B" w:rsidP="00D3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14:paraId="6E572131" w14:textId="77777777" w:rsidR="0034011B" w:rsidRPr="00D36A82" w:rsidRDefault="0034011B" w:rsidP="00D3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10"/>
              </w:tabs>
              <w:spacing w:line="240" w:lineRule="auto"/>
              <w:ind w:left="-108" w:right="-110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1FA13B4E" w14:textId="77777777" w:rsidR="0034011B" w:rsidRPr="00D36A82" w:rsidRDefault="0034011B" w:rsidP="00D36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left" w:pos="540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76" w:type="pct"/>
          </w:tcPr>
          <w:p w14:paraId="076CE566" w14:textId="77777777" w:rsidR="0034011B" w:rsidRPr="00D36A82" w:rsidRDefault="0034011B" w:rsidP="00D3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580"/>
              </w:tabs>
              <w:spacing w:line="240" w:lineRule="auto"/>
              <w:ind w:left="-108" w:right="-110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77A92729" w14:textId="77777777" w:rsidR="0034011B" w:rsidRPr="00D36A82" w:rsidRDefault="0034011B" w:rsidP="00D36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8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72" w:type="pct"/>
          </w:tcPr>
          <w:p w14:paraId="2F503712" w14:textId="77777777" w:rsidR="0034011B" w:rsidRPr="00D36A82" w:rsidRDefault="0034011B" w:rsidP="00D36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8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43" w:type="pct"/>
          </w:tcPr>
          <w:p w14:paraId="335D8C06" w14:textId="77777777" w:rsidR="0034011B" w:rsidRPr="00D36A82" w:rsidRDefault="0034011B" w:rsidP="00D36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8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88" w:type="pct"/>
          </w:tcPr>
          <w:p w14:paraId="26D19DE5" w14:textId="77777777" w:rsidR="0034011B" w:rsidRPr="00D36A82" w:rsidRDefault="0034011B" w:rsidP="00D3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580"/>
              </w:tabs>
              <w:spacing w:line="240" w:lineRule="auto"/>
              <w:ind w:left="-108" w:right="-110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4011B" w:rsidRPr="008B1854" w14:paraId="3FD1707F" w14:textId="77777777" w:rsidTr="00A73A88">
        <w:tc>
          <w:tcPr>
            <w:tcW w:w="2255" w:type="pct"/>
          </w:tcPr>
          <w:p w14:paraId="56331511" w14:textId="77777777" w:rsidR="0034011B" w:rsidRPr="008B1854" w:rsidRDefault="0034011B" w:rsidP="003401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00BC04C5" w14:textId="77777777" w:rsidR="0034011B" w:rsidRPr="008B1854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80FBA01" w14:textId="77777777" w:rsidR="0034011B" w:rsidRPr="008B1854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E5F9A4C" w14:textId="77777777" w:rsidR="0034011B" w:rsidRPr="008B1854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AF240F" w14:textId="77777777" w:rsidR="0034011B" w:rsidRPr="008B1854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E07341B" w14:textId="77777777" w:rsidR="0034011B" w:rsidRPr="008B1854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5566D5C9" w14:textId="77777777" w:rsidR="0034011B" w:rsidRPr="008B1854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5246206" w14:textId="77777777" w:rsidR="0034011B" w:rsidRPr="008B1854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75F8" w:rsidRPr="008B1854" w14:paraId="218B5113" w14:textId="77777777" w:rsidTr="00A73A88">
        <w:tc>
          <w:tcPr>
            <w:tcW w:w="2255" w:type="pct"/>
          </w:tcPr>
          <w:p w14:paraId="60D59CB0" w14:textId="77777777" w:rsidR="00F975F8" w:rsidRPr="008B1854" w:rsidRDefault="00F975F8" w:rsidP="00F975F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90" w:type="pct"/>
          </w:tcPr>
          <w:p w14:paraId="7DE902FF" w14:textId="069CBC33" w:rsidR="00F975F8" w:rsidRPr="008B1854" w:rsidRDefault="00183921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39</w:t>
            </w:r>
            <w:r w:rsidRPr="008B185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047</w:t>
            </w:r>
          </w:p>
        </w:tc>
        <w:tc>
          <w:tcPr>
            <w:tcW w:w="130" w:type="pct"/>
          </w:tcPr>
          <w:p w14:paraId="6F24E286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7513327A" w14:textId="5884EBC8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57,143</w:t>
            </w:r>
          </w:p>
        </w:tc>
        <w:tc>
          <w:tcPr>
            <w:tcW w:w="146" w:type="pct"/>
          </w:tcPr>
          <w:p w14:paraId="7C845FA3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D55F103" w14:textId="21264CD3" w:rsidR="00F975F8" w:rsidRPr="008B1854" w:rsidRDefault="00FE0A49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50C0995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19D87EF6" w14:textId="263A250F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4011B" w:rsidRPr="008B1854" w14:paraId="736E78FF" w14:textId="77777777" w:rsidTr="00D36A82">
        <w:trPr>
          <w:trHeight w:val="254"/>
        </w:trPr>
        <w:tc>
          <w:tcPr>
            <w:tcW w:w="2255" w:type="pct"/>
          </w:tcPr>
          <w:p w14:paraId="10072BF6" w14:textId="77777777" w:rsidR="0034011B" w:rsidRPr="00D36A82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14:paraId="7E2E3323" w14:textId="77777777" w:rsidR="0034011B" w:rsidRPr="00D36A82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pct"/>
          </w:tcPr>
          <w:p w14:paraId="4D6CBD73" w14:textId="77777777" w:rsidR="0034011B" w:rsidRPr="00D36A82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6" w:type="pct"/>
          </w:tcPr>
          <w:p w14:paraId="5FACC8CE" w14:textId="77777777" w:rsidR="0034011B" w:rsidRPr="00D36A82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02A0737C" w14:textId="77777777" w:rsidR="0034011B" w:rsidRPr="00D36A82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2" w:type="pct"/>
          </w:tcPr>
          <w:p w14:paraId="607B1E0F" w14:textId="77777777" w:rsidR="0034011B" w:rsidRPr="00D36A82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6E3D0043" w14:textId="77777777" w:rsidR="0034011B" w:rsidRPr="00D36A82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8" w:type="pct"/>
          </w:tcPr>
          <w:p w14:paraId="354000E1" w14:textId="77777777" w:rsidR="0034011B" w:rsidRPr="00D36A82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4011B" w:rsidRPr="008B1854" w14:paraId="357D6802" w14:textId="77777777" w:rsidTr="00A73A88">
        <w:tc>
          <w:tcPr>
            <w:tcW w:w="2255" w:type="pct"/>
          </w:tcPr>
          <w:p w14:paraId="7024D6DB" w14:textId="77777777" w:rsidR="0034011B" w:rsidRPr="008B1854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590" w:type="pct"/>
          </w:tcPr>
          <w:p w14:paraId="50537217" w14:textId="77777777" w:rsidR="0034011B" w:rsidRPr="008B1854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C4CB0CD" w14:textId="77777777" w:rsidR="0034011B" w:rsidRPr="008B1854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5277726" w14:textId="77777777" w:rsidR="0034011B" w:rsidRPr="008B1854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612BC01" w14:textId="77777777" w:rsidR="0034011B" w:rsidRPr="008B1854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7C34BFA" w14:textId="77777777" w:rsidR="0034011B" w:rsidRPr="008B1854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5A4698F3" w14:textId="77777777" w:rsidR="0034011B" w:rsidRPr="008B1854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1668807" w14:textId="77777777" w:rsidR="0034011B" w:rsidRPr="008B1854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75F8" w:rsidRPr="008B1854" w14:paraId="1436B4DD" w14:textId="77777777" w:rsidTr="00A73A88">
        <w:tc>
          <w:tcPr>
            <w:tcW w:w="2255" w:type="pct"/>
          </w:tcPr>
          <w:p w14:paraId="270BEB0C" w14:textId="77777777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590" w:type="pct"/>
          </w:tcPr>
          <w:p w14:paraId="0F44E86E" w14:textId="1726A3C9" w:rsidR="00F975F8" w:rsidRPr="008B1854" w:rsidRDefault="009E10E0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146,305</w:t>
            </w:r>
          </w:p>
        </w:tc>
        <w:tc>
          <w:tcPr>
            <w:tcW w:w="130" w:type="pct"/>
          </w:tcPr>
          <w:p w14:paraId="619578DC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E4A72E7" w14:textId="463B21C2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143</w:t>
            </w: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B1854">
              <w:rPr>
                <w:rFonts w:ascii="Angsana New" w:hAnsi="Angsana New" w:hint="cs"/>
                <w:sz w:val="30"/>
                <w:szCs w:val="30"/>
              </w:rPr>
              <w:t>326</w:t>
            </w:r>
          </w:p>
        </w:tc>
        <w:tc>
          <w:tcPr>
            <w:tcW w:w="146" w:type="pct"/>
          </w:tcPr>
          <w:p w14:paraId="4926DFBC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36204A3" w14:textId="28D0FD16" w:rsidR="00F975F8" w:rsidRPr="008B1854" w:rsidRDefault="009E10E0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79,136</w:t>
            </w:r>
          </w:p>
        </w:tc>
        <w:tc>
          <w:tcPr>
            <w:tcW w:w="143" w:type="pct"/>
          </w:tcPr>
          <w:p w14:paraId="1258DD26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628BF10" w14:textId="0F1D5A0A" w:rsidR="00F975F8" w:rsidRPr="008B1854" w:rsidRDefault="00F975F8" w:rsidP="00AE6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78</w:t>
            </w: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B1854">
              <w:rPr>
                <w:rFonts w:ascii="Angsana New" w:hAnsi="Angsana New" w:hint="cs"/>
                <w:sz w:val="30"/>
                <w:szCs w:val="30"/>
              </w:rPr>
              <w:t>941</w:t>
            </w:r>
          </w:p>
        </w:tc>
      </w:tr>
      <w:tr w:rsidR="00F975F8" w:rsidRPr="008B1854" w14:paraId="3DB59F1F" w14:textId="77777777" w:rsidTr="00A73A88">
        <w:tc>
          <w:tcPr>
            <w:tcW w:w="2255" w:type="pct"/>
          </w:tcPr>
          <w:p w14:paraId="11C53311" w14:textId="77777777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590" w:type="pct"/>
          </w:tcPr>
          <w:p w14:paraId="5544D02B" w14:textId="2E420386" w:rsidR="00F975F8" w:rsidRPr="008B1854" w:rsidRDefault="009E10E0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19,223</w:t>
            </w:r>
          </w:p>
        </w:tc>
        <w:tc>
          <w:tcPr>
            <w:tcW w:w="130" w:type="pct"/>
          </w:tcPr>
          <w:p w14:paraId="4BF2D5EA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E05591C" w14:textId="1BAD0B0B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17</w:t>
            </w: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B1854">
              <w:rPr>
                <w:rFonts w:ascii="Angsana New" w:hAnsi="Angsana New" w:hint="cs"/>
                <w:sz w:val="30"/>
                <w:szCs w:val="30"/>
              </w:rPr>
              <w:t>728</w:t>
            </w:r>
          </w:p>
        </w:tc>
        <w:tc>
          <w:tcPr>
            <w:tcW w:w="146" w:type="pct"/>
          </w:tcPr>
          <w:p w14:paraId="6E385E9C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72" w:type="pct"/>
          </w:tcPr>
          <w:p w14:paraId="039285E7" w14:textId="0360EC1B" w:rsidR="00F975F8" w:rsidRPr="008B1854" w:rsidRDefault="009E10E0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13,159</w:t>
            </w:r>
          </w:p>
        </w:tc>
        <w:tc>
          <w:tcPr>
            <w:tcW w:w="143" w:type="pct"/>
          </w:tcPr>
          <w:p w14:paraId="2727B2E1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390631EA" w14:textId="3AAAF073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B1854">
              <w:rPr>
                <w:rFonts w:ascii="Angsana New" w:hAnsi="Angsana New" w:hint="cs"/>
                <w:sz w:val="30"/>
                <w:szCs w:val="30"/>
              </w:rPr>
              <w:t>799</w:t>
            </w:r>
          </w:p>
        </w:tc>
      </w:tr>
      <w:tr w:rsidR="00F975F8" w:rsidRPr="008B1854" w14:paraId="1E15CBA4" w14:textId="77777777" w:rsidTr="00A73A88">
        <w:tc>
          <w:tcPr>
            <w:tcW w:w="2255" w:type="pct"/>
          </w:tcPr>
          <w:p w14:paraId="7BA63C2E" w14:textId="77777777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0" w:type="pct"/>
          </w:tcPr>
          <w:p w14:paraId="335F9B56" w14:textId="3BD5328D" w:rsidR="00F975F8" w:rsidRPr="008B1854" w:rsidRDefault="009E10E0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798</w:t>
            </w:r>
          </w:p>
        </w:tc>
        <w:tc>
          <w:tcPr>
            <w:tcW w:w="130" w:type="pct"/>
          </w:tcPr>
          <w:p w14:paraId="75D6F7FF" w14:textId="77777777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2F4F5F6" w14:textId="41E1079F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476</w:t>
            </w:r>
          </w:p>
        </w:tc>
        <w:tc>
          <w:tcPr>
            <w:tcW w:w="146" w:type="pct"/>
          </w:tcPr>
          <w:p w14:paraId="1A8CAFD1" w14:textId="77777777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241A96A" w14:textId="384E8986" w:rsidR="00F975F8" w:rsidRPr="008B1854" w:rsidRDefault="009E10E0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C0CFBBC" w14:textId="77777777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92225ED" w14:textId="3BC53C0B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975F8" w:rsidRPr="008B1854" w14:paraId="302BBAF2" w14:textId="77777777" w:rsidTr="00A73A88">
        <w:tc>
          <w:tcPr>
            <w:tcW w:w="2255" w:type="pct"/>
          </w:tcPr>
          <w:p w14:paraId="4532248D" w14:textId="77777777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590" w:type="pct"/>
          </w:tcPr>
          <w:p w14:paraId="2FB10420" w14:textId="2D3020E9" w:rsidR="00F975F8" w:rsidRPr="008B1854" w:rsidRDefault="00AE78FC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2,232</w:t>
            </w:r>
          </w:p>
        </w:tc>
        <w:tc>
          <w:tcPr>
            <w:tcW w:w="130" w:type="pct"/>
          </w:tcPr>
          <w:p w14:paraId="34F7FD5E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28BFCC67" w14:textId="7C07343F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B1854">
              <w:rPr>
                <w:rFonts w:ascii="Angsana New" w:hAnsi="Angsana New" w:hint="cs"/>
                <w:sz w:val="30"/>
                <w:szCs w:val="30"/>
              </w:rPr>
              <w:t>202</w:t>
            </w:r>
          </w:p>
        </w:tc>
        <w:tc>
          <w:tcPr>
            <w:tcW w:w="146" w:type="pct"/>
          </w:tcPr>
          <w:p w14:paraId="6111494F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F3636E2" w14:textId="4CE89466" w:rsidR="00F975F8" w:rsidRPr="008B1854" w:rsidRDefault="00AE78FC" w:rsidP="00183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</w:tcPr>
          <w:p w14:paraId="0DE47E7B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11D4EA43" w14:textId="62A482BE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F975F8" w:rsidRPr="008B1854" w14:paraId="328F87ED" w14:textId="77777777" w:rsidTr="00A73A88">
        <w:tc>
          <w:tcPr>
            <w:tcW w:w="2255" w:type="pct"/>
          </w:tcPr>
          <w:p w14:paraId="630EDF87" w14:textId="7D5654C6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0" w:type="pct"/>
          </w:tcPr>
          <w:p w14:paraId="4CA21E40" w14:textId="65F6ECD5" w:rsidR="00F975F8" w:rsidRPr="008B1854" w:rsidRDefault="00AE78FC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555</w:t>
            </w:r>
          </w:p>
        </w:tc>
        <w:tc>
          <w:tcPr>
            <w:tcW w:w="130" w:type="pct"/>
          </w:tcPr>
          <w:p w14:paraId="026F5FC9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05BA5008" w14:textId="44D2B312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209</w:t>
            </w:r>
          </w:p>
        </w:tc>
        <w:tc>
          <w:tcPr>
            <w:tcW w:w="146" w:type="pct"/>
          </w:tcPr>
          <w:p w14:paraId="579CE440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8ED5591" w14:textId="6923B59A" w:rsidR="00F975F8" w:rsidRPr="008B1854" w:rsidRDefault="00AE78FC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403</w:t>
            </w:r>
          </w:p>
        </w:tc>
        <w:tc>
          <w:tcPr>
            <w:tcW w:w="143" w:type="pct"/>
          </w:tcPr>
          <w:p w14:paraId="03F85C91" w14:textId="77777777" w:rsidR="00F975F8" w:rsidRPr="008B1854" w:rsidRDefault="00F975F8" w:rsidP="00F97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A03E5B0" w14:textId="055A9418" w:rsidR="00F975F8" w:rsidRPr="008B1854" w:rsidRDefault="00F975F8" w:rsidP="00F9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232</w:t>
            </w:r>
          </w:p>
        </w:tc>
      </w:tr>
      <w:tr w:rsidR="0034011B" w:rsidRPr="008B1854" w14:paraId="32C72779" w14:textId="77777777" w:rsidTr="00A73A88">
        <w:tc>
          <w:tcPr>
            <w:tcW w:w="2255" w:type="pct"/>
          </w:tcPr>
          <w:p w14:paraId="7CB6C13B" w14:textId="5E673CE1" w:rsidR="0034011B" w:rsidRPr="008B1854" w:rsidRDefault="003B075B" w:rsidP="0034011B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lastRenderedPageBreak/>
              <w:br w:type="page"/>
            </w:r>
            <w:r w:rsidR="0034011B" w:rsidRPr="008B18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90" w:type="pct"/>
          </w:tcPr>
          <w:p w14:paraId="0A1FF9CF" w14:textId="77777777" w:rsidR="0034011B" w:rsidRPr="008B1854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7BF39F8" w14:textId="77777777" w:rsidR="0034011B" w:rsidRPr="008B1854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E1F824F" w14:textId="77777777" w:rsidR="0034011B" w:rsidRPr="008B1854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9D6F8C7" w14:textId="77777777" w:rsidR="0034011B" w:rsidRPr="008B1854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712A93C" w14:textId="77777777" w:rsidR="0034011B" w:rsidRPr="008B1854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1F32C73" w14:textId="77777777" w:rsidR="0034011B" w:rsidRPr="008B1854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8FD26D2" w14:textId="77777777" w:rsidR="0034011B" w:rsidRPr="008B1854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11B" w:rsidRPr="008B1854" w14:paraId="41BBE361" w14:textId="77777777" w:rsidTr="00A73A88">
        <w:tc>
          <w:tcPr>
            <w:tcW w:w="2255" w:type="pct"/>
          </w:tcPr>
          <w:p w14:paraId="1D4216FD" w14:textId="77777777" w:rsidR="0034011B" w:rsidRPr="008B1854" w:rsidRDefault="0034011B" w:rsidP="0034011B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90" w:type="pct"/>
          </w:tcPr>
          <w:p w14:paraId="0B78AD13" w14:textId="77777777" w:rsidR="0034011B" w:rsidRPr="008B1854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F94581E" w14:textId="77777777" w:rsidR="0034011B" w:rsidRPr="008B1854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0542CC" w14:textId="77777777" w:rsidR="0034011B" w:rsidRPr="008B1854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E08C64" w14:textId="77777777" w:rsidR="0034011B" w:rsidRPr="008B1854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6768A9C" w14:textId="77777777" w:rsidR="0034011B" w:rsidRPr="008B1854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B03195" w14:textId="77777777" w:rsidR="0034011B" w:rsidRPr="008B1854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6AC95D" w14:textId="77777777" w:rsidR="0034011B" w:rsidRPr="008B1854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11B" w:rsidRPr="008B1854" w14:paraId="051818BE" w14:textId="77777777" w:rsidTr="00A73A88">
        <w:tc>
          <w:tcPr>
            <w:tcW w:w="2255" w:type="pct"/>
          </w:tcPr>
          <w:p w14:paraId="600EDDF9" w14:textId="77777777" w:rsidR="0034011B" w:rsidRPr="008B1854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 xml:space="preserve">    ผลประโยชน์ระยะสั้นของพนักงาน</w:t>
            </w:r>
            <w:r w:rsidRPr="008B185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35667C37" w14:textId="77777777" w:rsidR="0034011B" w:rsidRPr="008B1854" w:rsidRDefault="0034011B" w:rsidP="0034011B">
            <w:pPr>
              <w:spacing w:line="240" w:lineRule="auto"/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8B185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B18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590" w:type="pct"/>
            <w:vAlign w:val="bottom"/>
          </w:tcPr>
          <w:p w14:paraId="37B80CE4" w14:textId="600DB44D" w:rsidR="0034011B" w:rsidRPr="008B1854" w:rsidRDefault="002B6021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8,377</w:t>
            </w:r>
          </w:p>
        </w:tc>
        <w:tc>
          <w:tcPr>
            <w:tcW w:w="130" w:type="pct"/>
            <w:vAlign w:val="bottom"/>
          </w:tcPr>
          <w:p w14:paraId="2AD36889" w14:textId="77777777" w:rsidR="0034011B" w:rsidRPr="008B1854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vAlign w:val="bottom"/>
          </w:tcPr>
          <w:p w14:paraId="35A020A8" w14:textId="6D80D421" w:rsidR="0034011B" w:rsidRPr="008B1854" w:rsidRDefault="00F975F8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6,119</w:t>
            </w:r>
          </w:p>
        </w:tc>
        <w:tc>
          <w:tcPr>
            <w:tcW w:w="146" w:type="pct"/>
            <w:vAlign w:val="bottom"/>
          </w:tcPr>
          <w:p w14:paraId="5B119C3B" w14:textId="77777777" w:rsidR="0034011B" w:rsidRPr="008B1854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bottom"/>
          </w:tcPr>
          <w:p w14:paraId="4DA35D0C" w14:textId="23A6A71A" w:rsidR="0034011B" w:rsidRPr="008B1854" w:rsidRDefault="002B6021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8,377</w:t>
            </w:r>
          </w:p>
        </w:tc>
        <w:tc>
          <w:tcPr>
            <w:tcW w:w="143" w:type="pct"/>
            <w:vAlign w:val="bottom"/>
          </w:tcPr>
          <w:p w14:paraId="0F35787E" w14:textId="77777777" w:rsidR="0034011B" w:rsidRPr="008B1854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vAlign w:val="bottom"/>
          </w:tcPr>
          <w:p w14:paraId="1A09CD5D" w14:textId="4C42CB1A" w:rsidR="0034011B" w:rsidRPr="008B1854" w:rsidRDefault="00F975F8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6,119</w:t>
            </w:r>
          </w:p>
        </w:tc>
      </w:tr>
    </w:tbl>
    <w:p w14:paraId="60554445" w14:textId="77777777" w:rsidR="001B30F4" w:rsidRPr="00527D17" w:rsidRDefault="001B30F4" w:rsidP="008B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rPr>
          <w:rFonts w:ascii="Angsana New" w:hAnsi="Angsana New"/>
          <w:sz w:val="29"/>
          <w:szCs w:val="29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2"/>
        <w:gridCol w:w="266"/>
        <w:gridCol w:w="1226"/>
        <w:gridCol w:w="273"/>
        <w:gridCol w:w="1204"/>
        <w:gridCol w:w="273"/>
        <w:gridCol w:w="1256"/>
      </w:tblGrid>
      <w:tr w:rsidR="00491C20" w:rsidRPr="00527D17" w14:paraId="77E12E5C" w14:textId="77777777" w:rsidTr="000544F0">
        <w:trPr>
          <w:tblHeader/>
        </w:trPr>
        <w:tc>
          <w:tcPr>
            <w:tcW w:w="1923" w:type="pct"/>
          </w:tcPr>
          <w:p w14:paraId="01C1A121" w14:textId="42862E9A" w:rsidR="00B86CFE" w:rsidRPr="008B1854" w:rsidRDefault="00623B3E" w:rsidP="00013A6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ยอดคงเหลือกับกิจการที่เกี่ยวข้องกัน</w:t>
            </w:r>
          </w:p>
        </w:tc>
        <w:tc>
          <w:tcPr>
            <w:tcW w:w="1471" w:type="pct"/>
            <w:gridSpan w:val="3"/>
          </w:tcPr>
          <w:p w14:paraId="7C4F1EDD" w14:textId="77777777" w:rsidR="00B86CFE" w:rsidRPr="008B1854" w:rsidRDefault="00B86CFE" w:rsidP="00013A6A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260071E" w14:textId="77777777" w:rsidR="00B86CFE" w:rsidRPr="008B1854" w:rsidRDefault="00B86CFE" w:rsidP="00013A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pct"/>
            <w:gridSpan w:val="3"/>
          </w:tcPr>
          <w:p w14:paraId="38FDB3A2" w14:textId="77777777" w:rsidR="00B86CFE" w:rsidRPr="008B1854" w:rsidRDefault="00B86CFE" w:rsidP="00013A6A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173A" w:rsidRPr="00527D17" w14:paraId="03C00936" w14:textId="77777777" w:rsidTr="000544F0">
        <w:trPr>
          <w:tblHeader/>
        </w:trPr>
        <w:tc>
          <w:tcPr>
            <w:tcW w:w="1923" w:type="pct"/>
          </w:tcPr>
          <w:p w14:paraId="26554C59" w14:textId="61B4491B" w:rsidR="00D51DA4" w:rsidRPr="008B1854" w:rsidRDefault="00D51DA4" w:rsidP="00D51DA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74" w:type="pct"/>
            <w:vAlign w:val="center"/>
          </w:tcPr>
          <w:p w14:paraId="315EAC07" w14:textId="39B7F462" w:rsidR="00D51DA4" w:rsidRPr="008B1854" w:rsidRDefault="001E6540" w:rsidP="00D51D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B18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  <w:vAlign w:val="center"/>
          </w:tcPr>
          <w:p w14:paraId="17FA5D24" w14:textId="77777777" w:rsidR="00D51DA4" w:rsidRPr="008B1854" w:rsidRDefault="00D51DA4" w:rsidP="00D51D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5" w:type="pct"/>
            <w:vAlign w:val="center"/>
          </w:tcPr>
          <w:p w14:paraId="7AD3E453" w14:textId="06D48081" w:rsidR="00D51DA4" w:rsidRPr="008B1854" w:rsidRDefault="00EF76FB" w:rsidP="00D51D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51DA4" w:rsidRPr="008B18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51DA4" w:rsidRPr="008B18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6" w:type="pct"/>
          </w:tcPr>
          <w:p w14:paraId="2DEB3179" w14:textId="77777777" w:rsidR="00D51DA4" w:rsidRPr="008B1854" w:rsidRDefault="00D51DA4" w:rsidP="00D51D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center"/>
          </w:tcPr>
          <w:p w14:paraId="32D5C966" w14:textId="513C9B65" w:rsidR="00D51DA4" w:rsidRPr="008B1854" w:rsidRDefault="001E6540" w:rsidP="00D51DA4">
            <w:pPr>
              <w:tabs>
                <w:tab w:val="clear" w:pos="907"/>
                <w:tab w:val="left" w:pos="540"/>
              </w:tabs>
              <w:spacing w:line="240" w:lineRule="auto"/>
              <w:ind w:left="-112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B18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vAlign w:val="center"/>
          </w:tcPr>
          <w:p w14:paraId="4E9C0ABF" w14:textId="77777777" w:rsidR="00D51DA4" w:rsidRPr="008B1854" w:rsidRDefault="00D51DA4" w:rsidP="00D51D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vAlign w:val="center"/>
          </w:tcPr>
          <w:p w14:paraId="5355202C" w14:textId="2CCDE8C5" w:rsidR="00D51DA4" w:rsidRPr="008B1854" w:rsidRDefault="00EF76FB" w:rsidP="00D51D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51DA4" w:rsidRPr="008B18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51DA4" w:rsidRPr="008B18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60173A" w:rsidRPr="00527D17" w14:paraId="148CA991" w14:textId="77777777" w:rsidTr="000544F0">
        <w:trPr>
          <w:tblHeader/>
        </w:trPr>
        <w:tc>
          <w:tcPr>
            <w:tcW w:w="1923" w:type="pct"/>
          </w:tcPr>
          <w:p w14:paraId="14BC6E78" w14:textId="646320B0" w:rsidR="00D51DA4" w:rsidRPr="008B1854" w:rsidRDefault="00D51DA4" w:rsidP="00D51DA4">
            <w:pPr>
              <w:tabs>
                <w:tab w:val="left" w:pos="112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74" w:type="pct"/>
            <w:vAlign w:val="center"/>
          </w:tcPr>
          <w:p w14:paraId="1BE6AC91" w14:textId="046AC857" w:rsidR="00D51DA4" w:rsidRPr="008B1854" w:rsidRDefault="00EF76FB" w:rsidP="00D51D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0944" w:rsidRPr="008B185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2" w:type="pct"/>
            <w:vAlign w:val="center"/>
          </w:tcPr>
          <w:p w14:paraId="7B76E846" w14:textId="77777777" w:rsidR="00D51DA4" w:rsidRPr="008B1854" w:rsidRDefault="00D51DA4" w:rsidP="00D51D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14:paraId="1BB9CF13" w14:textId="159E7419" w:rsidR="00D51DA4" w:rsidRPr="008B1854" w:rsidRDefault="00EF76FB" w:rsidP="00D51D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0944" w:rsidRPr="008B185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4249D94E" w14:textId="77777777" w:rsidR="00D51DA4" w:rsidRPr="008B1854" w:rsidRDefault="00D51DA4" w:rsidP="00D51D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center"/>
          </w:tcPr>
          <w:p w14:paraId="2622512A" w14:textId="4D7A8B55" w:rsidR="00D51DA4" w:rsidRPr="008B1854" w:rsidRDefault="00EF76FB" w:rsidP="00D51D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0944" w:rsidRPr="008B185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  <w:vAlign w:val="center"/>
          </w:tcPr>
          <w:p w14:paraId="0D908B35" w14:textId="77777777" w:rsidR="00D51DA4" w:rsidRPr="008B1854" w:rsidRDefault="00D51DA4" w:rsidP="00D51D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vAlign w:val="center"/>
          </w:tcPr>
          <w:p w14:paraId="7D3926A6" w14:textId="633150D1" w:rsidR="00D51DA4" w:rsidRPr="008B1854" w:rsidRDefault="00EF76FB" w:rsidP="00D51D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0944" w:rsidRPr="008B185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B30F4" w:rsidRPr="00527D17" w14:paraId="2701F0A6" w14:textId="77777777" w:rsidTr="000544F0">
        <w:trPr>
          <w:tblHeader/>
        </w:trPr>
        <w:tc>
          <w:tcPr>
            <w:tcW w:w="1923" w:type="pct"/>
          </w:tcPr>
          <w:p w14:paraId="7351CB82" w14:textId="77777777" w:rsidR="001B30F4" w:rsidRPr="008B1854" w:rsidRDefault="001B30F4" w:rsidP="001B30F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77" w:type="pct"/>
            <w:gridSpan w:val="7"/>
          </w:tcPr>
          <w:p w14:paraId="23F91E08" w14:textId="77777777" w:rsidR="001B30F4" w:rsidRPr="008B1854" w:rsidRDefault="001B30F4" w:rsidP="001B30F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B18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8B18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0173A" w:rsidRPr="00527D17" w14:paraId="68E73063" w14:textId="77777777" w:rsidTr="000544F0">
        <w:tc>
          <w:tcPr>
            <w:tcW w:w="1923" w:type="pct"/>
          </w:tcPr>
          <w:p w14:paraId="1079DEAF" w14:textId="3FFC308F" w:rsidR="001B30F4" w:rsidRPr="008B1854" w:rsidRDefault="001B30F4" w:rsidP="001B30F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8B18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4" w:type="pct"/>
          </w:tcPr>
          <w:p w14:paraId="2E6092E7" w14:textId="77777777" w:rsidR="001B30F4" w:rsidRPr="008B1854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9F06BA7" w14:textId="77777777" w:rsidR="001B30F4" w:rsidRPr="008B1854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275EC74D" w14:textId="77777777" w:rsidR="001B30F4" w:rsidRPr="008B1854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A10A272" w14:textId="77777777" w:rsidR="001B30F4" w:rsidRPr="008B1854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B34E892" w14:textId="77777777" w:rsidR="001B30F4" w:rsidRPr="008B1854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7CB1E4D" w14:textId="77777777" w:rsidR="001B30F4" w:rsidRPr="008B1854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76565426" w14:textId="77777777" w:rsidR="001B30F4" w:rsidRPr="008B1854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0944" w:rsidRPr="00527D17" w14:paraId="7A432175" w14:textId="77777777" w:rsidTr="00175E45">
        <w:trPr>
          <w:trHeight w:val="344"/>
        </w:trPr>
        <w:tc>
          <w:tcPr>
            <w:tcW w:w="1923" w:type="pct"/>
          </w:tcPr>
          <w:p w14:paraId="1D8423B0" w14:textId="1BA10263" w:rsidR="00F50944" w:rsidRPr="008B1854" w:rsidRDefault="00F50944" w:rsidP="00F5094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74" w:type="pct"/>
          </w:tcPr>
          <w:p w14:paraId="7159DC65" w14:textId="7EF7B5F7" w:rsidR="00F50944" w:rsidRPr="008B1854" w:rsidRDefault="006F7EDF" w:rsidP="00CD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F68F725" w14:textId="77777777" w:rsidR="00F50944" w:rsidRPr="008B1854" w:rsidRDefault="00F50944" w:rsidP="00CD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8DE0203" w14:textId="05336054" w:rsidR="00F50944" w:rsidRPr="008B1854" w:rsidRDefault="00F50944" w:rsidP="00CD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/>
                <w:sz w:val="30"/>
                <w:szCs w:val="30"/>
              </w:rPr>
              <w:t>3,783</w:t>
            </w:r>
          </w:p>
        </w:tc>
        <w:tc>
          <w:tcPr>
            <w:tcW w:w="146" w:type="pct"/>
          </w:tcPr>
          <w:p w14:paraId="17FFF014" w14:textId="77777777" w:rsidR="00F50944" w:rsidRPr="008B1854" w:rsidRDefault="00F50944" w:rsidP="00CD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0A9F194" w14:textId="000CD0ED" w:rsidR="00F50944" w:rsidRPr="008B1854" w:rsidRDefault="006F7EDF" w:rsidP="003B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2A58B17" w14:textId="77777777" w:rsidR="00F50944" w:rsidRPr="008B1854" w:rsidRDefault="00F50944" w:rsidP="00CD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43D5C068" w14:textId="3B512B3F" w:rsidR="00F50944" w:rsidRPr="008B1854" w:rsidRDefault="00F50944" w:rsidP="00CD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/>
                <w:sz w:val="30"/>
                <w:szCs w:val="30"/>
              </w:rPr>
              <w:t>3,035</w:t>
            </w:r>
          </w:p>
        </w:tc>
      </w:tr>
      <w:tr w:rsidR="003B075B" w:rsidRPr="00527D17" w14:paraId="7ED0206A" w14:textId="77777777" w:rsidTr="00175E45">
        <w:trPr>
          <w:trHeight w:val="344"/>
        </w:trPr>
        <w:tc>
          <w:tcPr>
            <w:tcW w:w="1923" w:type="pct"/>
          </w:tcPr>
          <w:p w14:paraId="3CD894E3" w14:textId="2CF34209" w:rsidR="003B075B" w:rsidRPr="008B1854" w:rsidRDefault="003B075B" w:rsidP="003B075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5BD498F0" w14:textId="06B7C1E2" w:rsidR="003B075B" w:rsidRPr="008B1854" w:rsidRDefault="003B075B" w:rsidP="003B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5FC0C2D" w14:textId="77777777" w:rsidR="003B075B" w:rsidRPr="008B1854" w:rsidRDefault="003B075B" w:rsidP="003B0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5" w:type="pct"/>
          </w:tcPr>
          <w:p w14:paraId="316BDDC9" w14:textId="09F12EA8" w:rsidR="003B075B" w:rsidRPr="008B1854" w:rsidRDefault="003B075B" w:rsidP="003B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2282DC8" w14:textId="77777777" w:rsidR="003B075B" w:rsidRPr="008B1854" w:rsidRDefault="003B075B" w:rsidP="003B0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3" w:type="pct"/>
          </w:tcPr>
          <w:p w14:paraId="2A710941" w14:textId="3A823CF8" w:rsidR="003B075B" w:rsidRPr="008B1854" w:rsidRDefault="003B075B" w:rsidP="003B0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  <w:tab w:val="decimal" w:pos="920"/>
              </w:tabs>
              <w:spacing w:after="0" w:line="240" w:lineRule="auto"/>
              <w:ind w:left="371" w:right="-55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B1854">
              <w:rPr>
                <w:rFonts w:ascii="Angsana New" w:hAnsi="Angsana New"/>
                <w:sz w:val="30"/>
                <w:szCs w:val="30"/>
                <w:lang w:val="en-US" w:eastAsia="en-US"/>
              </w:rPr>
              <w:t>10,395</w:t>
            </w:r>
          </w:p>
        </w:tc>
        <w:tc>
          <w:tcPr>
            <w:tcW w:w="146" w:type="pct"/>
          </w:tcPr>
          <w:p w14:paraId="4D7CD3E9" w14:textId="77777777" w:rsidR="003B075B" w:rsidRPr="008B1854" w:rsidRDefault="003B075B" w:rsidP="003B0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14:paraId="48DA6E8E" w14:textId="5410C941" w:rsidR="003B075B" w:rsidRPr="008B1854" w:rsidRDefault="003B075B" w:rsidP="003B0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  <w:tab w:val="decimal" w:pos="970"/>
              </w:tabs>
              <w:spacing w:after="0" w:line="240" w:lineRule="auto"/>
              <w:ind w:left="428" w:right="-37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B1854">
              <w:rPr>
                <w:rFonts w:ascii="Angsana New" w:hAnsi="Angsana New"/>
                <w:sz w:val="30"/>
                <w:szCs w:val="30"/>
                <w:lang w:val="en-US" w:eastAsia="en-US"/>
              </w:rPr>
              <w:t>17,378</w:t>
            </w:r>
          </w:p>
        </w:tc>
      </w:tr>
      <w:tr w:rsidR="00F50944" w:rsidRPr="00527D17" w14:paraId="3BAC3EE7" w14:textId="77777777" w:rsidTr="000544F0">
        <w:tc>
          <w:tcPr>
            <w:tcW w:w="1923" w:type="pct"/>
          </w:tcPr>
          <w:p w14:paraId="0838261A" w14:textId="51CE5562" w:rsidR="00F50944" w:rsidRPr="008B1854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6D1A68A4" w14:textId="5AEB53F8" w:rsidR="00F50944" w:rsidRPr="008B1854" w:rsidRDefault="006F7EDF" w:rsidP="003B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 w:rsidRPr="008B1854">
              <w:rPr>
                <w:rFonts w:ascii="Angsana New" w:hAnsi="Angsana New"/>
                <w:sz w:val="30"/>
                <w:szCs w:val="30"/>
              </w:rPr>
              <w:t>,</w:t>
            </w: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  <w:r w:rsidR="00630BAF" w:rsidRPr="008B185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292D5A6F" w14:textId="77777777" w:rsidR="00F50944" w:rsidRPr="008B1854" w:rsidRDefault="00F50944" w:rsidP="00CD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4BF31BBB" w14:textId="116C7FFB" w:rsidR="00F50944" w:rsidRPr="008B1854" w:rsidRDefault="00F50944" w:rsidP="00CD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B1854">
              <w:rPr>
                <w:rFonts w:ascii="Angsana New" w:hAnsi="Angsana New"/>
                <w:sz w:val="30"/>
                <w:szCs w:val="30"/>
              </w:rPr>
              <w:t>25,929</w:t>
            </w:r>
          </w:p>
        </w:tc>
        <w:tc>
          <w:tcPr>
            <w:tcW w:w="146" w:type="pct"/>
          </w:tcPr>
          <w:p w14:paraId="487BB2BE" w14:textId="77777777" w:rsidR="00F50944" w:rsidRPr="008B1854" w:rsidRDefault="00F50944" w:rsidP="00CD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C850CBF" w14:textId="603F9631" w:rsidR="00F50944" w:rsidRPr="008B1854" w:rsidRDefault="006F7EDF" w:rsidP="00CD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/>
                <w:sz w:val="30"/>
                <w:szCs w:val="30"/>
              </w:rPr>
              <w:t>6,668</w:t>
            </w:r>
          </w:p>
        </w:tc>
        <w:tc>
          <w:tcPr>
            <w:tcW w:w="146" w:type="pct"/>
          </w:tcPr>
          <w:p w14:paraId="2746E08B" w14:textId="77777777" w:rsidR="00F50944" w:rsidRPr="008B1854" w:rsidRDefault="00F50944" w:rsidP="00CD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6520F036" w14:textId="280B0E6E" w:rsidR="00F50944" w:rsidRPr="008B1854" w:rsidRDefault="00F50944" w:rsidP="00CD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/>
                <w:sz w:val="30"/>
                <w:szCs w:val="30"/>
              </w:rPr>
              <w:t>10,881</w:t>
            </w:r>
          </w:p>
        </w:tc>
      </w:tr>
      <w:tr w:rsidR="00F50944" w:rsidRPr="00527D17" w14:paraId="263EE983" w14:textId="77777777" w:rsidTr="000544F0">
        <w:tc>
          <w:tcPr>
            <w:tcW w:w="1923" w:type="pct"/>
          </w:tcPr>
          <w:p w14:paraId="59F60459" w14:textId="05A80752" w:rsidR="00F50944" w:rsidRPr="008B1854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4E11C1C4" w14:textId="7465E9AB" w:rsidR="00F50944" w:rsidRPr="008B1854" w:rsidRDefault="006F7EDF" w:rsidP="003B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17,72</w:t>
            </w:r>
            <w:r w:rsidR="00630BAF"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1A436A93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275C523C" w14:textId="7C03BA4A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29,712</w:t>
            </w:r>
          </w:p>
        </w:tc>
        <w:tc>
          <w:tcPr>
            <w:tcW w:w="146" w:type="pct"/>
          </w:tcPr>
          <w:p w14:paraId="1BCB908E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6B75595F" w14:textId="51B027B6" w:rsidR="00F50944" w:rsidRPr="008B1854" w:rsidRDefault="00956366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30BAF" w:rsidRPr="008B1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30BAF" w:rsidRPr="008B1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</w:p>
        </w:tc>
        <w:tc>
          <w:tcPr>
            <w:tcW w:w="146" w:type="pct"/>
          </w:tcPr>
          <w:p w14:paraId="0FF27DC9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64D04DA0" w14:textId="567082F4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31,294</w:t>
            </w:r>
          </w:p>
        </w:tc>
      </w:tr>
      <w:tr w:rsidR="00EB206E" w:rsidRPr="00527D17" w14:paraId="097A4249" w14:textId="77777777" w:rsidTr="000544F0">
        <w:tc>
          <w:tcPr>
            <w:tcW w:w="1923" w:type="pct"/>
          </w:tcPr>
          <w:p w14:paraId="56912021" w14:textId="597E9AA6" w:rsidR="00EB206E" w:rsidRPr="00D36A82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4" w:type="pct"/>
          </w:tcPr>
          <w:p w14:paraId="188A6E27" w14:textId="68FFAD0A" w:rsidR="00EB206E" w:rsidRPr="00D36A82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pct"/>
          </w:tcPr>
          <w:p w14:paraId="11B091AE" w14:textId="77777777" w:rsidR="00EB206E" w:rsidRPr="00D36A82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5" w:type="pct"/>
          </w:tcPr>
          <w:p w14:paraId="3DD18CF0" w14:textId="339E5790" w:rsidR="00EB206E" w:rsidRPr="00D36A82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2B18AD07" w14:textId="77777777" w:rsidR="00EB206E" w:rsidRPr="00D36A82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3" w:type="pct"/>
          </w:tcPr>
          <w:p w14:paraId="6CB2B736" w14:textId="5C91FD9C" w:rsidR="00EB206E" w:rsidRPr="00D36A82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</w:tcPr>
          <w:p w14:paraId="1F2B925F" w14:textId="77777777" w:rsidR="00EB206E" w:rsidRPr="00D36A82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1" w:type="pct"/>
          </w:tcPr>
          <w:p w14:paraId="659B14CF" w14:textId="67BB42C1" w:rsidR="00EB206E" w:rsidRPr="00D36A82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EB206E" w:rsidRPr="00527D17" w14:paraId="1FF23F3C" w14:textId="77777777" w:rsidTr="000544F0">
        <w:trPr>
          <w:trHeight w:val="332"/>
        </w:trPr>
        <w:tc>
          <w:tcPr>
            <w:tcW w:w="1923" w:type="pct"/>
          </w:tcPr>
          <w:p w14:paraId="5759EC7C" w14:textId="06ED2340" w:rsidR="00EB206E" w:rsidRPr="008B1854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8B18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B18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74" w:type="pct"/>
          </w:tcPr>
          <w:p w14:paraId="2FD247F6" w14:textId="77777777" w:rsidR="00EB206E" w:rsidRPr="008B1854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11F65F6" w14:textId="77777777" w:rsidR="00EB206E" w:rsidRPr="008B1854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14:paraId="1C974DAF" w14:textId="77777777" w:rsidR="00EB206E" w:rsidRPr="008B1854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38BF8B4" w14:textId="77777777" w:rsidR="00EB206E" w:rsidRPr="008B1854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5BD11231" w14:textId="77777777" w:rsidR="00EB206E" w:rsidRPr="008B1854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B3C4ED" w14:textId="77777777" w:rsidR="00EB206E" w:rsidRPr="008B1854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14:paraId="5196C436" w14:textId="77777777" w:rsidR="00EB206E" w:rsidRPr="008B1854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0944" w:rsidRPr="00527D17" w14:paraId="07A701FF" w14:textId="77777777" w:rsidTr="000544F0">
        <w:tc>
          <w:tcPr>
            <w:tcW w:w="1923" w:type="pct"/>
          </w:tcPr>
          <w:p w14:paraId="2B709EB0" w14:textId="526DF357" w:rsidR="00F50944" w:rsidRPr="008B1854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8B1854">
              <w:rPr>
                <w:rFonts w:asciiTheme="majorBidi" w:hAnsiTheme="majorBidi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74" w:type="pct"/>
          </w:tcPr>
          <w:p w14:paraId="1A84A121" w14:textId="25FEAB08" w:rsidR="00F50944" w:rsidRPr="008B1854" w:rsidRDefault="00E34A06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1,956</w:t>
            </w:r>
          </w:p>
        </w:tc>
        <w:tc>
          <w:tcPr>
            <w:tcW w:w="142" w:type="pct"/>
          </w:tcPr>
          <w:p w14:paraId="6D2624A2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14:paraId="6B585D26" w14:textId="3045A339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205</w:t>
            </w:r>
          </w:p>
        </w:tc>
        <w:tc>
          <w:tcPr>
            <w:tcW w:w="146" w:type="pct"/>
          </w:tcPr>
          <w:p w14:paraId="37FA7636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1E95D5C1" w14:textId="1B10671F" w:rsidR="00F50944" w:rsidRPr="008B1854" w:rsidRDefault="006512BB" w:rsidP="00BF1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2,500</w:t>
            </w:r>
          </w:p>
        </w:tc>
        <w:tc>
          <w:tcPr>
            <w:tcW w:w="146" w:type="pct"/>
          </w:tcPr>
          <w:p w14:paraId="7536024F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14:paraId="34038F8E" w14:textId="2B39492D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50944" w:rsidRPr="00527D17" w14:paraId="68380D01" w14:textId="77777777" w:rsidTr="000544F0">
        <w:tc>
          <w:tcPr>
            <w:tcW w:w="1923" w:type="pct"/>
          </w:tcPr>
          <w:p w14:paraId="78EE9B08" w14:textId="4AE15377" w:rsidR="00F50944" w:rsidRPr="008B1854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74BE6A0E" w14:textId="35F414E5" w:rsidR="00F50944" w:rsidRPr="008B1854" w:rsidRDefault="00E34A06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7F78782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7E1659C5" w14:textId="7A938510" w:rsidR="00F50944" w:rsidRPr="008B1854" w:rsidRDefault="00F50944" w:rsidP="003B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7EC8B6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CE6C88F" w14:textId="1A23D08D" w:rsidR="00F50944" w:rsidRPr="008B1854" w:rsidRDefault="006512BB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41,479</w:t>
            </w:r>
          </w:p>
        </w:tc>
        <w:tc>
          <w:tcPr>
            <w:tcW w:w="146" w:type="pct"/>
          </w:tcPr>
          <w:p w14:paraId="2CA8D2A5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63A5BC5C" w14:textId="4FB8FBEB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101,828</w:t>
            </w:r>
          </w:p>
        </w:tc>
      </w:tr>
      <w:tr w:rsidR="00F50944" w:rsidRPr="00BE349E" w14:paraId="6895FB2C" w14:textId="77777777" w:rsidTr="000544F0">
        <w:tc>
          <w:tcPr>
            <w:tcW w:w="1923" w:type="pct"/>
          </w:tcPr>
          <w:p w14:paraId="61C9C197" w14:textId="61647D0A" w:rsidR="00F50944" w:rsidRPr="008B1854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1414B7B1" w14:textId="2424C071" w:rsidR="00F50944" w:rsidRPr="008B1854" w:rsidRDefault="002A3D10" w:rsidP="00BF1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4,461</w:t>
            </w:r>
          </w:p>
        </w:tc>
        <w:tc>
          <w:tcPr>
            <w:tcW w:w="142" w:type="pct"/>
          </w:tcPr>
          <w:p w14:paraId="79D7C21C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653EB0F1" w14:textId="0864C255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3,155</w:t>
            </w:r>
          </w:p>
        </w:tc>
        <w:tc>
          <w:tcPr>
            <w:tcW w:w="146" w:type="pct"/>
          </w:tcPr>
          <w:p w14:paraId="311708A9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BB3FF94" w14:textId="64A75558" w:rsidR="00F50944" w:rsidRPr="008B1854" w:rsidRDefault="006512BB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lang w:val="en-US"/>
              </w:rPr>
              <w:t>3,461</w:t>
            </w:r>
          </w:p>
        </w:tc>
        <w:tc>
          <w:tcPr>
            <w:tcW w:w="146" w:type="pct"/>
          </w:tcPr>
          <w:p w14:paraId="2360B5D9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502CFA95" w14:textId="06A54589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2,149</w:t>
            </w:r>
          </w:p>
        </w:tc>
      </w:tr>
      <w:tr w:rsidR="00F50944" w:rsidRPr="00527D17" w14:paraId="723C96D9" w14:textId="77777777" w:rsidTr="000544F0">
        <w:tc>
          <w:tcPr>
            <w:tcW w:w="1923" w:type="pct"/>
          </w:tcPr>
          <w:p w14:paraId="388FD2D0" w14:textId="58556BEF" w:rsidR="00F50944" w:rsidRPr="008B1854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009752C7" w14:textId="7A978E1F" w:rsidR="00F50944" w:rsidRPr="008B1854" w:rsidRDefault="002A3D10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6,417</w:t>
            </w:r>
          </w:p>
        </w:tc>
        <w:tc>
          <w:tcPr>
            <w:tcW w:w="142" w:type="pct"/>
          </w:tcPr>
          <w:p w14:paraId="484F4E45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257A8CD4" w14:textId="1C7FF2C0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3,360</w:t>
            </w:r>
          </w:p>
        </w:tc>
        <w:tc>
          <w:tcPr>
            <w:tcW w:w="146" w:type="pct"/>
          </w:tcPr>
          <w:p w14:paraId="69796533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12C3A9A" w14:textId="27AA5661" w:rsidR="00F50944" w:rsidRPr="008B1854" w:rsidRDefault="006512BB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47,440</w:t>
            </w:r>
          </w:p>
        </w:tc>
        <w:tc>
          <w:tcPr>
            <w:tcW w:w="146" w:type="pct"/>
          </w:tcPr>
          <w:p w14:paraId="48D1276C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1AE22F48" w14:textId="0D69401C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103,977</w:t>
            </w:r>
          </w:p>
        </w:tc>
      </w:tr>
      <w:tr w:rsidR="00F50944" w:rsidRPr="00527D17" w14:paraId="698A2C32" w14:textId="77777777" w:rsidTr="000544F0">
        <w:tc>
          <w:tcPr>
            <w:tcW w:w="1923" w:type="pct"/>
          </w:tcPr>
          <w:p w14:paraId="731A0DC1" w14:textId="7D68CAFC" w:rsidR="00F50944" w:rsidRPr="00D36A82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498E8BFD" w14:textId="3840109F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</w:tcPr>
          <w:p w14:paraId="7C9D51E2" w14:textId="77777777" w:rsidR="00F50944" w:rsidRPr="00D36A82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3A5B374C" w14:textId="0CCA83E6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58654389" w14:textId="77777777" w:rsidR="00F50944" w:rsidRPr="00D36A82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3FDCD24F" w14:textId="5032C3C1" w:rsidR="00F50944" w:rsidRPr="00D36A82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</w:tcPr>
          <w:p w14:paraId="157CFDFD" w14:textId="77777777" w:rsidR="00F50944" w:rsidRPr="00D36A82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77288BDA" w14:textId="468C9B9B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50944" w:rsidRPr="00527D17" w14:paraId="7FC529FE" w14:textId="77777777" w:rsidTr="000544F0">
        <w:tc>
          <w:tcPr>
            <w:tcW w:w="1923" w:type="pct"/>
          </w:tcPr>
          <w:p w14:paraId="74CE59B2" w14:textId="1B3A50A5" w:rsidR="00F50944" w:rsidRPr="008B1854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74" w:type="pct"/>
          </w:tcPr>
          <w:p w14:paraId="2B53F235" w14:textId="00D8EBBA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E7FAE80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14:paraId="135636C6" w14:textId="1CD7E7B5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D800E56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64B2F339" w14:textId="21E0D9E2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029C6D2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14:paraId="1DBD3C76" w14:textId="4A136AE3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0944" w:rsidRPr="00527D17" w14:paraId="55C6FF16" w14:textId="77777777" w:rsidTr="000544F0">
        <w:trPr>
          <w:trHeight w:val="359"/>
        </w:trPr>
        <w:tc>
          <w:tcPr>
            <w:tcW w:w="1923" w:type="pct"/>
          </w:tcPr>
          <w:p w14:paraId="2084D672" w14:textId="234948B8" w:rsidR="00F50944" w:rsidRPr="008B1854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2323A311" w14:textId="5E0CF535" w:rsidR="00F50944" w:rsidRPr="008B1854" w:rsidRDefault="00F76AE7" w:rsidP="003B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93379E0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36D750C8" w14:textId="69F352F7" w:rsidR="00F50944" w:rsidRPr="008B1854" w:rsidRDefault="00F50944" w:rsidP="0017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D42CA4A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06577D96" w14:textId="450272A7" w:rsidR="00F50944" w:rsidRPr="008B1854" w:rsidRDefault="00F76AE7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1,441,081</w:t>
            </w:r>
          </w:p>
        </w:tc>
        <w:tc>
          <w:tcPr>
            <w:tcW w:w="146" w:type="pct"/>
          </w:tcPr>
          <w:p w14:paraId="65798AFA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double" w:sz="4" w:space="0" w:color="auto"/>
            </w:tcBorders>
          </w:tcPr>
          <w:p w14:paraId="02D58E76" w14:textId="289DE14D" w:rsidR="00F50944" w:rsidRPr="008B1854" w:rsidRDefault="00401E95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519</w:t>
            </w: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715</w:t>
            </w:r>
          </w:p>
        </w:tc>
      </w:tr>
      <w:tr w:rsidR="00F50944" w:rsidRPr="00527D17" w14:paraId="69DE7FAC" w14:textId="77777777" w:rsidTr="000544F0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1923" w:type="pct"/>
          </w:tcPr>
          <w:p w14:paraId="716CA17A" w14:textId="77777777" w:rsidR="00F50944" w:rsidRPr="00D36A82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6F7BC79E" w14:textId="77777777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2" w:type="pct"/>
          </w:tcPr>
          <w:p w14:paraId="7AA5F3CD" w14:textId="77777777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4B8705F8" w14:textId="77777777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15FCD6BC" w14:textId="77777777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1FC6A365" w14:textId="77777777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22771CE7" w14:textId="77777777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4E9CA122" w14:textId="77777777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F50944" w:rsidRPr="00527D17" w14:paraId="6DF63393" w14:textId="77777777" w:rsidTr="000544F0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1923" w:type="pct"/>
          </w:tcPr>
          <w:p w14:paraId="74E8DB8F" w14:textId="2FE1DEF1" w:rsidR="00F50944" w:rsidRPr="008B1854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74" w:type="pct"/>
          </w:tcPr>
          <w:p w14:paraId="243BFE81" w14:textId="18D7DC9A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C9F5097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76E36D65" w14:textId="2C36B4EC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DE8B2E8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3242175" w14:textId="49C78552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C2461AB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6AC3A0A1" w14:textId="06526E7D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0944" w:rsidRPr="00527D17" w14:paraId="0983DCFA" w14:textId="77777777" w:rsidTr="000544F0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1923" w:type="pct"/>
          </w:tcPr>
          <w:p w14:paraId="5A9AB1FD" w14:textId="52AAD3A2" w:rsidR="00F50944" w:rsidRPr="008B1854" w:rsidRDefault="00F50944" w:rsidP="00E97BED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r w:rsidR="00E97BED" w:rsidRPr="008B1854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674" w:type="pct"/>
          </w:tcPr>
          <w:p w14:paraId="7BAB1611" w14:textId="09F537EE" w:rsidR="00F50944" w:rsidRPr="008B1854" w:rsidRDefault="00F76AE7" w:rsidP="003B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D7A7E3D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0F49D1F0" w14:textId="6F8317C9" w:rsidR="00F50944" w:rsidRPr="008B1854" w:rsidRDefault="00F50944" w:rsidP="003B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07ADB2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79F4069" w14:textId="468F0E14" w:rsidR="00F50944" w:rsidRPr="008B1854" w:rsidRDefault="002A41DF" w:rsidP="003B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5,096,235</w:t>
            </w:r>
          </w:p>
        </w:tc>
        <w:tc>
          <w:tcPr>
            <w:tcW w:w="146" w:type="pct"/>
          </w:tcPr>
          <w:p w14:paraId="2376BF35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1D921D89" w14:textId="29ECC0B8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6,</w:t>
            </w:r>
            <w:r w:rsidR="00401E95" w:rsidRPr="008B1854">
              <w:rPr>
                <w:rFonts w:ascii="Angsana New" w:hAnsi="Angsana New" w:hint="cs"/>
                <w:sz w:val="30"/>
                <w:szCs w:val="30"/>
              </w:rPr>
              <w:t>454,339</w:t>
            </w:r>
          </w:p>
        </w:tc>
      </w:tr>
      <w:tr w:rsidR="00F50944" w:rsidRPr="00527D17" w14:paraId="70D19CF6" w14:textId="77777777" w:rsidTr="000544F0">
        <w:tblPrEx>
          <w:tblLook w:val="04A0" w:firstRow="1" w:lastRow="0" w:firstColumn="1" w:lastColumn="0" w:noHBand="0" w:noVBand="1"/>
        </w:tblPrEx>
        <w:tc>
          <w:tcPr>
            <w:tcW w:w="1923" w:type="pct"/>
          </w:tcPr>
          <w:p w14:paraId="4CCF39A5" w14:textId="4DD7083A" w:rsidR="00F50944" w:rsidRPr="008B1854" w:rsidRDefault="00F50944" w:rsidP="00F50944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44E344E2" w14:textId="118FD683" w:rsidR="00F50944" w:rsidRPr="008B1854" w:rsidRDefault="00334D30" w:rsidP="00BF1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3,378,278</w:t>
            </w:r>
          </w:p>
        </w:tc>
        <w:tc>
          <w:tcPr>
            <w:tcW w:w="142" w:type="pct"/>
          </w:tcPr>
          <w:p w14:paraId="5DD6790D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2F590D59" w14:textId="6AA28EA7" w:rsidR="00F50944" w:rsidRPr="008B1854" w:rsidRDefault="00F50944" w:rsidP="003B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5,</w:t>
            </w:r>
            <w:r w:rsidR="00401E95" w:rsidRPr="008B1854">
              <w:rPr>
                <w:rFonts w:ascii="Angsana New" w:hAnsi="Angsana New" w:hint="cs"/>
                <w:sz w:val="30"/>
                <w:szCs w:val="30"/>
              </w:rPr>
              <w:t>364</w:t>
            </w:r>
            <w:r w:rsidRPr="008B1854">
              <w:rPr>
                <w:rFonts w:ascii="Angsana New" w:hAnsi="Angsana New" w:hint="cs"/>
                <w:sz w:val="30"/>
                <w:szCs w:val="30"/>
              </w:rPr>
              <w:t>,</w:t>
            </w:r>
            <w:r w:rsidR="00401E95" w:rsidRPr="008B1854">
              <w:rPr>
                <w:rFonts w:ascii="Angsana New" w:hAnsi="Angsana New" w:hint="cs"/>
                <w:sz w:val="30"/>
                <w:szCs w:val="30"/>
              </w:rPr>
              <w:t>763</w:t>
            </w:r>
          </w:p>
        </w:tc>
        <w:tc>
          <w:tcPr>
            <w:tcW w:w="146" w:type="pct"/>
          </w:tcPr>
          <w:p w14:paraId="0661D4CB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22D31D5" w14:textId="4FF7B9E2" w:rsidR="00F50944" w:rsidRPr="008B1854" w:rsidRDefault="00F76AE7" w:rsidP="00470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DD9A29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07EED798" w14:textId="25D0EAED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50944" w:rsidRPr="00527D17" w14:paraId="7905301E" w14:textId="77777777" w:rsidTr="000544F0">
        <w:tblPrEx>
          <w:tblLook w:val="04A0" w:firstRow="1" w:lastRow="0" w:firstColumn="1" w:lastColumn="0" w:noHBand="0" w:noVBand="1"/>
        </w:tblPrEx>
        <w:tc>
          <w:tcPr>
            <w:tcW w:w="1923" w:type="pct"/>
          </w:tcPr>
          <w:p w14:paraId="482413E1" w14:textId="2A357012" w:rsidR="00F50944" w:rsidRPr="008B1854" w:rsidRDefault="00F50944" w:rsidP="00F509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B1B7E20" w14:textId="251ED52E" w:rsidR="00F50944" w:rsidRPr="008B1854" w:rsidRDefault="00334D30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3,378,278</w:t>
            </w:r>
          </w:p>
        </w:tc>
        <w:tc>
          <w:tcPr>
            <w:tcW w:w="142" w:type="pct"/>
          </w:tcPr>
          <w:p w14:paraId="58C24DDE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313218FD" w14:textId="0E5313A4" w:rsidR="00F50944" w:rsidRPr="008B1854" w:rsidRDefault="00401E95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5,364,763</w:t>
            </w:r>
          </w:p>
        </w:tc>
        <w:tc>
          <w:tcPr>
            <w:tcW w:w="146" w:type="pct"/>
          </w:tcPr>
          <w:p w14:paraId="69F5657E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5C5D9A21" w14:textId="4878BFB6" w:rsidR="00F50944" w:rsidRPr="008B1854" w:rsidRDefault="002A41DF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76AE7"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096</w:t>
            </w:r>
            <w:r w:rsidR="00F76AE7"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46" w:type="pct"/>
          </w:tcPr>
          <w:p w14:paraId="0DEEB9DC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1A5CE68B" w14:textId="7330351B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401E95"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454,339</w:t>
            </w:r>
          </w:p>
        </w:tc>
      </w:tr>
      <w:tr w:rsidR="00F50944" w:rsidRPr="00527D17" w14:paraId="2BF6FF64" w14:textId="77777777" w:rsidTr="000544F0">
        <w:tblPrEx>
          <w:tblLook w:val="04A0" w:firstRow="1" w:lastRow="0" w:firstColumn="1" w:lastColumn="0" w:noHBand="0" w:noVBand="1"/>
        </w:tblPrEx>
        <w:tc>
          <w:tcPr>
            <w:tcW w:w="1923" w:type="pct"/>
          </w:tcPr>
          <w:p w14:paraId="3D37D609" w14:textId="77777777" w:rsidR="00D36A82" w:rsidRDefault="00D36A82" w:rsidP="00F509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E26103B" w14:textId="09B9EFF9" w:rsidR="00F50944" w:rsidRPr="008B1854" w:rsidRDefault="00F50944" w:rsidP="00F509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  <w:r w:rsidRPr="008B18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674" w:type="pct"/>
          </w:tcPr>
          <w:p w14:paraId="45499E92" w14:textId="63DD53CE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45519B0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14:paraId="3FC735D3" w14:textId="3CE4F8ED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868C507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65B9487" w14:textId="372E75F0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25DE9F7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14:paraId="27E58A4A" w14:textId="0C6F49DD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50944" w:rsidRPr="00527D17" w14:paraId="7A4248F1" w14:textId="77777777" w:rsidTr="00E63CB1">
        <w:tc>
          <w:tcPr>
            <w:tcW w:w="1923" w:type="pct"/>
          </w:tcPr>
          <w:p w14:paraId="35A6A1D8" w14:textId="2F0082A9" w:rsidR="00F50944" w:rsidRPr="008B1854" w:rsidRDefault="00F50944" w:rsidP="00F5094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8B1854">
              <w:rPr>
                <w:rFonts w:asciiTheme="majorBidi" w:hAnsiTheme="majorBidi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74" w:type="pct"/>
          </w:tcPr>
          <w:p w14:paraId="549BAFC3" w14:textId="05773832" w:rsidR="00F50944" w:rsidRPr="008B1854" w:rsidRDefault="00924E38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57,541</w:t>
            </w:r>
          </w:p>
        </w:tc>
        <w:tc>
          <w:tcPr>
            <w:tcW w:w="142" w:type="pct"/>
          </w:tcPr>
          <w:p w14:paraId="73B2B2F0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29879EFE" w14:textId="706E9AAB" w:rsidR="00F50944" w:rsidRPr="008B1854" w:rsidRDefault="00F50944" w:rsidP="00A9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97,791</w:t>
            </w:r>
          </w:p>
        </w:tc>
        <w:tc>
          <w:tcPr>
            <w:tcW w:w="146" w:type="pct"/>
          </w:tcPr>
          <w:p w14:paraId="52EB4F36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284ABBC3" w14:textId="1A002048" w:rsidR="00F50944" w:rsidRPr="008B1854" w:rsidRDefault="0052076A" w:rsidP="0017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51,637</w:t>
            </w:r>
          </w:p>
        </w:tc>
        <w:tc>
          <w:tcPr>
            <w:tcW w:w="146" w:type="pct"/>
          </w:tcPr>
          <w:p w14:paraId="5611E5F4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07AFB1BD" w14:textId="25883F34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eastAsia="Times New Roman" w:hAnsiTheme="majorBidi" w:cstheme="majorBidi"/>
                <w:sz w:val="30"/>
                <w:szCs w:val="30"/>
              </w:rPr>
              <w:t>93,514</w:t>
            </w:r>
          </w:p>
        </w:tc>
      </w:tr>
      <w:tr w:rsidR="00F50944" w:rsidRPr="00527D17" w14:paraId="6E79A16B" w14:textId="77777777" w:rsidTr="000544F0">
        <w:tc>
          <w:tcPr>
            <w:tcW w:w="1923" w:type="pct"/>
          </w:tcPr>
          <w:p w14:paraId="466C3834" w14:textId="377D60F2" w:rsidR="00F50944" w:rsidRPr="008B1854" w:rsidRDefault="00F50944" w:rsidP="00F5094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r w:rsidRPr="008B18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4" w:type="pct"/>
          </w:tcPr>
          <w:p w14:paraId="40B4F889" w14:textId="137150D2" w:rsidR="00F50944" w:rsidRPr="008B1854" w:rsidRDefault="00924E38" w:rsidP="0017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9AF6AD8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59A2E0D2" w14:textId="03CFC0ED" w:rsidR="00F50944" w:rsidRPr="008B1854" w:rsidRDefault="00F50944" w:rsidP="001767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897B7F9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F79A392" w14:textId="69DE2F14" w:rsidR="00F50944" w:rsidRPr="008B1854" w:rsidRDefault="00630BAF" w:rsidP="00A9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146" w:type="pct"/>
          </w:tcPr>
          <w:p w14:paraId="08850942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14:paraId="72C0EE0F" w14:textId="0F82F95F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eastAsia="Times New Roman" w:hAnsiTheme="majorBidi" w:cstheme="majorBidi"/>
                <w:sz w:val="30"/>
                <w:szCs w:val="30"/>
              </w:rPr>
              <w:t>122</w:t>
            </w:r>
          </w:p>
        </w:tc>
      </w:tr>
      <w:tr w:rsidR="00F50944" w:rsidRPr="00527D17" w14:paraId="73B65D9C" w14:textId="77777777" w:rsidTr="000544F0">
        <w:tc>
          <w:tcPr>
            <w:tcW w:w="1923" w:type="pct"/>
          </w:tcPr>
          <w:p w14:paraId="11D69EE2" w14:textId="47E1A49A" w:rsidR="00F50944" w:rsidRPr="008B1854" w:rsidRDefault="00F50944" w:rsidP="00F5094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19A0091" w14:textId="3839AABC" w:rsidR="00F50944" w:rsidRPr="008B1854" w:rsidRDefault="00924E38" w:rsidP="0017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  <w:tc>
          <w:tcPr>
            <w:tcW w:w="142" w:type="pct"/>
          </w:tcPr>
          <w:p w14:paraId="3C14AAEB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  <w:tab w:val="decimal" w:pos="969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7FEDD71A" w14:textId="560C0F92" w:rsidR="00F50944" w:rsidRPr="008B1854" w:rsidRDefault="00F50944" w:rsidP="00A9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1,834</w:t>
            </w:r>
          </w:p>
        </w:tc>
        <w:tc>
          <w:tcPr>
            <w:tcW w:w="146" w:type="pct"/>
          </w:tcPr>
          <w:p w14:paraId="62620990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615C2BC" w14:textId="7B1B1704" w:rsidR="00F50944" w:rsidRPr="008B1854" w:rsidRDefault="0052076A" w:rsidP="00A9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46" w:type="pct"/>
          </w:tcPr>
          <w:p w14:paraId="6BDC95F0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08710AC2" w14:textId="635491FF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eastAsia="Times New Roman" w:hAnsiTheme="majorBidi" w:cstheme="majorBidi"/>
                <w:sz w:val="30"/>
                <w:szCs w:val="30"/>
              </w:rPr>
              <w:t>684</w:t>
            </w:r>
          </w:p>
        </w:tc>
      </w:tr>
      <w:tr w:rsidR="00F50944" w:rsidRPr="00527D17" w14:paraId="475BF01E" w14:textId="77777777" w:rsidTr="000544F0">
        <w:tc>
          <w:tcPr>
            <w:tcW w:w="1923" w:type="pct"/>
          </w:tcPr>
          <w:p w14:paraId="0D9EB71D" w14:textId="74D8139D" w:rsidR="00F50944" w:rsidRPr="008B1854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CE3904E" w14:textId="3E72EA78" w:rsidR="00F50944" w:rsidRPr="008B1854" w:rsidRDefault="00924E38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58,444</w:t>
            </w:r>
          </w:p>
        </w:tc>
        <w:tc>
          <w:tcPr>
            <w:tcW w:w="142" w:type="pct"/>
          </w:tcPr>
          <w:p w14:paraId="6123BFB9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337F0FAC" w14:textId="2DCCC0B5" w:rsidR="00F50944" w:rsidRPr="008B1854" w:rsidRDefault="00F50944" w:rsidP="00A9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99,625</w:t>
            </w:r>
          </w:p>
        </w:tc>
        <w:tc>
          <w:tcPr>
            <w:tcW w:w="146" w:type="pct"/>
          </w:tcPr>
          <w:p w14:paraId="2C890FCE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21300EE8" w14:textId="01BB1936" w:rsidR="00F50944" w:rsidRPr="008B1854" w:rsidRDefault="00630BAF" w:rsidP="00A9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52,675</w:t>
            </w:r>
          </w:p>
        </w:tc>
        <w:tc>
          <w:tcPr>
            <w:tcW w:w="146" w:type="pct"/>
          </w:tcPr>
          <w:p w14:paraId="4BB88F2E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0259BAB2" w14:textId="4143671A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B185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94,320</w:t>
            </w:r>
          </w:p>
        </w:tc>
      </w:tr>
      <w:tr w:rsidR="00F50944" w:rsidRPr="00926AEB" w14:paraId="7E2733E0" w14:textId="77777777" w:rsidTr="00753928">
        <w:trPr>
          <w:trHeight w:val="30"/>
        </w:trPr>
        <w:tc>
          <w:tcPr>
            <w:tcW w:w="1923" w:type="pct"/>
          </w:tcPr>
          <w:p w14:paraId="6176D2AF" w14:textId="009EA7AB" w:rsidR="00F50944" w:rsidRPr="00D36A82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4" w:type="pct"/>
          </w:tcPr>
          <w:p w14:paraId="267D711F" w14:textId="417CE261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pct"/>
          </w:tcPr>
          <w:p w14:paraId="35697B2B" w14:textId="77777777" w:rsidR="00F50944" w:rsidRPr="00D36A82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655" w:type="pct"/>
          </w:tcPr>
          <w:p w14:paraId="2AA6F059" w14:textId="5C1EE935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615F43FF" w14:textId="77777777" w:rsidR="00F50944" w:rsidRPr="00D36A82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643" w:type="pct"/>
          </w:tcPr>
          <w:p w14:paraId="1EC07A49" w14:textId="1F1627DE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59200488" w14:textId="77777777" w:rsidR="00F50944" w:rsidRPr="00D36A82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671" w:type="pct"/>
          </w:tcPr>
          <w:p w14:paraId="3C5AB038" w14:textId="05E77070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50944" w:rsidRPr="008B1854" w14:paraId="77B6F0C1" w14:textId="77777777" w:rsidTr="000544F0">
        <w:tc>
          <w:tcPr>
            <w:tcW w:w="1923" w:type="pct"/>
          </w:tcPr>
          <w:p w14:paraId="35893432" w14:textId="771ED64D" w:rsidR="00F50944" w:rsidRPr="008B1854" w:rsidRDefault="003B075B" w:rsidP="00F509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854">
              <w:rPr>
                <w:sz w:val="30"/>
                <w:szCs w:val="30"/>
              </w:rPr>
              <w:br w:type="page"/>
            </w:r>
            <w:r w:rsidR="00F50944" w:rsidRPr="008B18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="00F50944" w:rsidRPr="008B18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74" w:type="pct"/>
            <w:tcBorders>
              <w:left w:val="nil"/>
              <w:right w:val="nil"/>
            </w:tcBorders>
          </w:tcPr>
          <w:p w14:paraId="6BA42DEA" w14:textId="390B77AB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4825C5A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681DA35D" w14:textId="07FAAE98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411093D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2C9C5CED" w14:textId="3708BE08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5A5BBEE" w14:textId="77777777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4227460B" w14:textId="656F1750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01E95" w:rsidRPr="008B1854" w14:paraId="0EF0C4A8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1E55649E" w14:textId="301B2AFA" w:rsidR="00401E95" w:rsidRPr="008B1854" w:rsidRDefault="00401E95" w:rsidP="00401E9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4D01D05F" w14:textId="1B2F9F9D" w:rsidR="00401E95" w:rsidRPr="008B1854" w:rsidRDefault="005A193B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9A3B795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78C6BE9E" w14:textId="1D07F60D" w:rsidR="00401E95" w:rsidRPr="008B1854" w:rsidRDefault="00401E95" w:rsidP="001767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B8BBE63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B13DA12" w14:textId="2377BBFB" w:rsidR="00401E95" w:rsidRPr="008B1854" w:rsidRDefault="005A193B" w:rsidP="00470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9,602</w:t>
            </w:r>
          </w:p>
        </w:tc>
        <w:tc>
          <w:tcPr>
            <w:tcW w:w="146" w:type="pct"/>
          </w:tcPr>
          <w:p w14:paraId="03A1B2FE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6D5C7491" w14:textId="6EDD4623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eastAsia="Times New Roman" w:hAnsiTheme="majorBidi" w:cstheme="majorBidi"/>
                <w:sz w:val="30"/>
                <w:szCs w:val="30"/>
              </w:rPr>
              <w:t>828</w:t>
            </w:r>
          </w:p>
        </w:tc>
      </w:tr>
      <w:tr w:rsidR="00401E95" w:rsidRPr="008B1854" w14:paraId="018D6A5A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70911D38" w14:textId="0B3FBA84" w:rsidR="00401E95" w:rsidRPr="008B1854" w:rsidRDefault="00401E95" w:rsidP="00401E9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0A1ADDAA" w14:textId="36BB2A3A" w:rsidR="00401E95" w:rsidRPr="008B1854" w:rsidRDefault="00630BAF" w:rsidP="0017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205,384</w:t>
            </w:r>
          </w:p>
        </w:tc>
        <w:tc>
          <w:tcPr>
            <w:tcW w:w="142" w:type="pct"/>
          </w:tcPr>
          <w:p w14:paraId="43B68106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bottom w:val="single" w:sz="4" w:space="0" w:color="auto"/>
              <w:right w:val="nil"/>
            </w:tcBorders>
          </w:tcPr>
          <w:p w14:paraId="4B809AD8" w14:textId="61512AC9" w:rsidR="00401E95" w:rsidRPr="008B1854" w:rsidRDefault="00401E95" w:rsidP="0017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139,274</w:t>
            </w:r>
          </w:p>
        </w:tc>
        <w:tc>
          <w:tcPr>
            <w:tcW w:w="146" w:type="pct"/>
          </w:tcPr>
          <w:p w14:paraId="1FC13E3E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37D87F8" w14:textId="4EB7978F" w:rsidR="00401E95" w:rsidRPr="008B1854" w:rsidRDefault="005A193B" w:rsidP="00470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1D61ED2" w14:textId="77777777" w:rsidR="00401E95" w:rsidRPr="008B1854" w:rsidRDefault="00401E95" w:rsidP="0040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5E691D14" w14:textId="43EAF91B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01E95" w:rsidRPr="008B1854" w14:paraId="4E70522B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0C4B3643" w14:textId="52AB98A8" w:rsidR="00401E95" w:rsidRPr="008B1854" w:rsidRDefault="00401E95" w:rsidP="00401E9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3C6D6DCD" w14:textId="7D3D7D6F" w:rsidR="00401E95" w:rsidRPr="008B1854" w:rsidRDefault="00630BAF" w:rsidP="0017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205,384</w:t>
            </w:r>
          </w:p>
        </w:tc>
        <w:tc>
          <w:tcPr>
            <w:tcW w:w="142" w:type="pct"/>
          </w:tcPr>
          <w:p w14:paraId="4D1A138F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D36BA" w14:textId="05083F17" w:rsidR="00401E95" w:rsidRPr="008B1854" w:rsidRDefault="00401E95" w:rsidP="0017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139,274</w:t>
            </w:r>
          </w:p>
        </w:tc>
        <w:tc>
          <w:tcPr>
            <w:tcW w:w="146" w:type="pct"/>
          </w:tcPr>
          <w:p w14:paraId="04D97F5A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26F743E3" w14:textId="56EAC3F2" w:rsidR="00401E95" w:rsidRPr="008B1854" w:rsidRDefault="005A193B" w:rsidP="00470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9,602</w:t>
            </w:r>
          </w:p>
        </w:tc>
        <w:tc>
          <w:tcPr>
            <w:tcW w:w="146" w:type="pct"/>
          </w:tcPr>
          <w:p w14:paraId="76F42B09" w14:textId="77777777" w:rsidR="00401E95" w:rsidRPr="008B1854" w:rsidRDefault="00401E95" w:rsidP="0040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1023F4BB" w14:textId="08A1AC92" w:rsidR="00401E95" w:rsidRPr="008B1854" w:rsidRDefault="00401E95" w:rsidP="00C81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</w:tr>
      <w:tr w:rsidR="00F50944" w:rsidRPr="008B1854" w14:paraId="364B616C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701C6407" w14:textId="0D3B7D62" w:rsidR="00F50944" w:rsidRPr="00D36A82" w:rsidRDefault="00F50944" w:rsidP="00F5094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364759" w14:textId="3E45CA81" w:rsidR="00F50944" w:rsidRPr="00D36A82" w:rsidRDefault="00F50944" w:rsidP="00F5094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42" w:type="pct"/>
          </w:tcPr>
          <w:p w14:paraId="195BDCE7" w14:textId="77777777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364CE7" w14:textId="16768FA8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62312297" w14:textId="77777777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08F19F" w14:textId="5D71DCDF" w:rsidR="00F50944" w:rsidRPr="00D36A82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</w:tcPr>
          <w:p w14:paraId="7C2A106A" w14:textId="77777777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C4A06D" w14:textId="743343BB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50944" w:rsidRPr="008B1854" w14:paraId="12E010E6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687D6755" w14:textId="6DBA4C46" w:rsidR="00F50944" w:rsidRPr="008B1854" w:rsidRDefault="00F50944" w:rsidP="00F5094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74" w:type="pct"/>
            <w:tcBorders>
              <w:left w:val="nil"/>
              <w:right w:val="nil"/>
            </w:tcBorders>
            <w:vAlign w:val="bottom"/>
          </w:tcPr>
          <w:p w14:paraId="2DF22370" w14:textId="320E02F2" w:rsidR="00F50944" w:rsidRPr="008B1854" w:rsidRDefault="00F50944" w:rsidP="00F5094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3D464752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4C2AE124" w14:textId="5E93DEB8" w:rsidR="00F50944" w:rsidRPr="008B1854" w:rsidRDefault="00F50944" w:rsidP="00F5094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40BFF71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7B5351F6" w14:textId="69D42CC1" w:rsidR="00F50944" w:rsidRPr="008B1854" w:rsidRDefault="00F50944" w:rsidP="00F5094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67C483F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vAlign w:val="bottom"/>
          </w:tcPr>
          <w:p w14:paraId="28EC78B9" w14:textId="0BC5E83F" w:rsidR="00F50944" w:rsidRPr="008B1854" w:rsidRDefault="00F50944" w:rsidP="00F5094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0944" w:rsidRPr="008B1854" w14:paraId="2109DAC3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2519F7C6" w14:textId="542A32C5" w:rsidR="00F50944" w:rsidRPr="008B1854" w:rsidRDefault="00F50944" w:rsidP="00F5094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left w:val="nil"/>
              <w:bottom w:val="double" w:sz="4" w:space="0" w:color="auto"/>
              <w:right w:val="nil"/>
            </w:tcBorders>
          </w:tcPr>
          <w:p w14:paraId="704336F3" w14:textId="5EB7C2DF" w:rsidR="00F50944" w:rsidRPr="008B1854" w:rsidRDefault="00BA3CA2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DA0082E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bottom w:val="double" w:sz="4" w:space="0" w:color="auto"/>
              <w:right w:val="nil"/>
            </w:tcBorders>
          </w:tcPr>
          <w:p w14:paraId="5F66A8F2" w14:textId="50552D8B" w:rsidR="00F50944" w:rsidRPr="008B1854" w:rsidRDefault="00F50944" w:rsidP="00F5094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6C3CC3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63A715" w14:textId="55CC5428" w:rsidR="00F50944" w:rsidRPr="008B1854" w:rsidRDefault="00BA3CA2" w:rsidP="00470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5,560,14</w:t>
            </w:r>
            <w:r w:rsidR="00E56114"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10DAAD8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5FFA15" w14:textId="7AA9E665" w:rsidR="00F50944" w:rsidRPr="008B1854" w:rsidRDefault="00401E95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5,610,778</w:t>
            </w:r>
          </w:p>
        </w:tc>
      </w:tr>
      <w:tr w:rsidR="00F50944" w:rsidRPr="008B1854" w14:paraId="6B1BBBD9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3705CF81" w14:textId="3D86CFAF" w:rsidR="00F50944" w:rsidRPr="00D36A82" w:rsidRDefault="00F50944" w:rsidP="00F50944">
            <w:pPr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F66AC4" w14:textId="77DA5120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</w:tcPr>
          <w:p w14:paraId="2C6AD86A" w14:textId="77777777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FD340D" w14:textId="0D673D54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21C28C86" w14:textId="77777777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95B431" w14:textId="4CA86701" w:rsidR="00F50944" w:rsidRPr="00D36A82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</w:tcPr>
          <w:p w14:paraId="6D2E8886" w14:textId="77777777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387CE2" w14:textId="738460A2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highlight w:val="green"/>
              </w:rPr>
            </w:pPr>
          </w:p>
        </w:tc>
      </w:tr>
      <w:tr w:rsidR="00F50944" w:rsidRPr="008B1854" w14:paraId="06C6E605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2037C1B5" w14:textId="387C2DCC" w:rsidR="00F50944" w:rsidRPr="008B1854" w:rsidRDefault="00F50944" w:rsidP="00F509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8B18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ประกันการเช่าและบริการ</w:t>
            </w:r>
            <w:r w:rsidRPr="008B18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4" w:type="pct"/>
            <w:tcBorders>
              <w:left w:val="nil"/>
              <w:right w:val="nil"/>
            </w:tcBorders>
          </w:tcPr>
          <w:p w14:paraId="160EF16E" w14:textId="1A51BE7E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50D709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76565872" w14:textId="4D05A3DE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98C07FF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3C1BA1C5" w14:textId="6C6C490C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B19DE22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7A6B707A" w14:textId="113B438E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01E95" w:rsidRPr="008B1854" w14:paraId="598380FC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7CE8D7AB" w14:textId="29120073" w:rsidR="00401E95" w:rsidRPr="008B1854" w:rsidRDefault="00401E95" w:rsidP="00401E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74" w:type="pct"/>
            <w:tcBorders>
              <w:left w:val="nil"/>
              <w:right w:val="nil"/>
            </w:tcBorders>
          </w:tcPr>
          <w:p w14:paraId="0BA6BABA" w14:textId="764B9387" w:rsidR="00401E95" w:rsidRPr="008B1854" w:rsidRDefault="007D7888" w:rsidP="00531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4,192</w:t>
            </w:r>
          </w:p>
        </w:tc>
        <w:tc>
          <w:tcPr>
            <w:tcW w:w="142" w:type="pct"/>
          </w:tcPr>
          <w:p w14:paraId="165631F0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03C678CB" w14:textId="770C5DB6" w:rsidR="00401E95" w:rsidRPr="008B1854" w:rsidRDefault="00401E95" w:rsidP="0017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4,192</w:t>
            </w:r>
          </w:p>
        </w:tc>
        <w:tc>
          <w:tcPr>
            <w:tcW w:w="146" w:type="pct"/>
          </w:tcPr>
          <w:p w14:paraId="7014A47D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62F737B5" w14:textId="5A169372" w:rsidR="00401E95" w:rsidRPr="008B1854" w:rsidRDefault="007D7888" w:rsidP="00470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2114F6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2D2E0506" w14:textId="0FA6096C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1E95" w:rsidRPr="008B1854" w14:paraId="791BF737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2DA7477E" w14:textId="56A99AF5" w:rsidR="00401E95" w:rsidRPr="008B1854" w:rsidRDefault="00401E95" w:rsidP="00401E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left w:val="nil"/>
              <w:bottom w:val="single" w:sz="4" w:space="0" w:color="auto"/>
              <w:right w:val="nil"/>
            </w:tcBorders>
          </w:tcPr>
          <w:p w14:paraId="056E7B01" w14:textId="55CD2249" w:rsidR="00401E95" w:rsidRPr="008B1854" w:rsidRDefault="007D7888" w:rsidP="0017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15,444</w:t>
            </w:r>
          </w:p>
        </w:tc>
        <w:tc>
          <w:tcPr>
            <w:tcW w:w="142" w:type="pct"/>
          </w:tcPr>
          <w:p w14:paraId="7A717AC0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7F0A17" w14:textId="6DE460E6" w:rsidR="00401E95" w:rsidRPr="008B1854" w:rsidRDefault="00401E95" w:rsidP="0017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15,411</w:t>
            </w:r>
          </w:p>
        </w:tc>
        <w:tc>
          <w:tcPr>
            <w:tcW w:w="146" w:type="pct"/>
          </w:tcPr>
          <w:p w14:paraId="1AB2F564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</w:tcPr>
          <w:p w14:paraId="5E7CB97E" w14:textId="2F236B89" w:rsidR="00401E95" w:rsidRPr="008B1854" w:rsidRDefault="007D7888" w:rsidP="00470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1E51181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bottom w:val="single" w:sz="4" w:space="0" w:color="auto"/>
              <w:right w:val="nil"/>
            </w:tcBorders>
          </w:tcPr>
          <w:p w14:paraId="7BDD6FEE" w14:textId="3B6EF89E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1E95" w:rsidRPr="008B1854" w14:paraId="17920666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30E6A615" w14:textId="041927C4" w:rsidR="00401E95" w:rsidRPr="008B1854" w:rsidRDefault="00401E95" w:rsidP="00401E95">
            <w:pPr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E37E4" w14:textId="1A43377F" w:rsidR="00401E95" w:rsidRPr="008B1854" w:rsidRDefault="007D7888" w:rsidP="0017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E56114"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,636</w:t>
            </w:r>
          </w:p>
        </w:tc>
        <w:tc>
          <w:tcPr>
            <w:tcW w:w="142" w:type="pct"/>
          </w:tcPr>
          <w:p w14:paraId="5432EB83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81D795" w14:textId="06F1854E" w:rsidR="00401E95" w:rsidRPr="008B1854" w:rsidRDefault="00401E95" w:rsidP="0017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19,603</w:t>
            </w:r>
          </w:p>
        </w:tc>
        <w:tc>
          <w:tcPr>
            <w:tcW w:w="146" w:type="pct"/>
          </w:tcPr>
          <w:p w14:paraId="5038448C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AA8B66" w14:textId="7CE1288E" w:rsidR="00401E95" w:rsidRPr="008B1854" w:rsidRDefault="007D7888" w:rsidP="00470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EB2880B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9EC7B" w14:textId="64E0BC3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50944" w:rsidRPr="008B1854" w14:paraId="7365A78F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65DB3B6B" w14:textId="1CA166AB" w:rsidR="00F50944" w:rsidRPr="00D36A82" w:rsidRDefault="00F50944" w:rsidP="00F50944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vAlign w:val="bottom"/>
          </w:tcPr>
          <w:p w14:paraId="26835CF4" w14:textId="76EC7C0B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</w:tcPr>
          <w:p w14:paraId="1891B165" w14:textId="77777777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284F1E60" w14:textId="695FAE9A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7E4D0291" w14:textId="77777777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6B686FA1" w14:textId="16BA267C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208F768A" w14:textId="77777777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vAlign w:val="bottom"/>
          </w:tcPr>
          <w:p w14:paraId="3AC35A22" w14:textId="7E632308" w:rsidR="00F50944" w:rsidRPr="00D36A82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50944" w:rsidRPr="008B1854" w14:paraId="2E9DED08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3444BBE9" w14:textId="3C43EEC1" w:rsidR="00F50944" w:rsidRPr="008B1854" w:rsidRDefault="00F50944" w:rsidP="00F509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รายได้ค่าเช่าและค่าบริการรับล่วงหน้า</w:t>
            </w:r>
            <w:r w:rsidRPr="008B18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4" w:type="pct"/>
            <w:tcBorders>
              <w:left w:val="nil"/>
              <w:right w:val="nil"/>
            </w:tcBorders>
            <w:vAlign w:val="bottom"/>
          </w:tcPr>
          <w:p w14:paraId="4BE99D9B" w14:textId="38B11EDE" w:rsidR="00F50944" w:rsidRPr="008B1854" w:rsidRDefault="00F50944" w:rsidP="00F509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50137B" w14:textId="77777777" w:rsidR="00F50944" w:rsidRPr="008B1854" w:rsidRDefault="00F50944" w:rsidP="00F509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07083D2A" w14:textId="7DFA0B27" w:rsidR="00F50944" w:rsidRPr="008B1854" w:rsidRDefault="00F50944" w:rsidP="00F509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21F21D0" w14:textId="77777777" w:rsidR="00F50944" w:rsidRPr="008B1854" w:rsidRDefault="00F50944" w:rsidP="00F509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5F61132F" w14:textId="7C8AD592" w:rsidR="00F50944" w:rsidRPr="008B1854" w:rsidRDefault="00F50944" w:rsidP="00F509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A29DE1F" w14:textId="77777777" w:rsidR="00F50944" w:rsidRPr="008B1854" w:rsidRDefault="00F50944" w:rsidP="00F509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vAlign w:val="bottom"/>
          </w:tcPr>
          <w:p w14:paraId="233B2241" w14:textId="75302C5C" w:rsidR="00F50944" w:rsidRPr="008B1854" w:rsidRDefault="00F50944" w:rsidP="00F509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1E95" w:rsidRPr="008B1854" w14:paraId="399E9A9B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35FA64A1" w14:textId="36F28DF3" w:rsidR="00401E95" w:rsidRPr="008B1854" w:rsidRDefault="00401E95" w:rsidP="00401E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61F34F00" w14:textId="521007B8" w:rsidR="00401E95" w:rsidRPr="008B1854" w:rsidRDefault="00E71272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4E2A9D06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53D6C9D8" w14:textId="738D30F5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20A3510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CA29F9A" w14:textId="6FB7CFF3" w:rsidR="00401E95" w:rsidRPr="008B1854" w:rsidRDefault="00E71272" w:rsidP="00470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24,611</w:t>
            </w:r>
          </w:p>
        </w:tc>
        <w:tc>
          <w:tcPr>
            <w:tcW w:w="146" w:type="pct"/>
          </w:tcPr>
          <w:p w14:paraId="55D182ED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6198AFD6" w14:textId="1384D5CF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eastAsia="Times New Roman" w:hAnsi="Angsana New" w:hint="cs"/>
                <w:sz w:val="30"/>
                <w:szCs w:val="30"/>
              </w:rPr>
              <w:t>3,233</w:t>
            </w:r>
          </w:p>
        </w:tc>
      </w:tr>
      <w:tr w:rsidR="00401E95" w:rsidRPr="008B1854" w14:paraId="4FAE1A37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6E330EE6" w14:textId="1B93F46D" w:rsidR="00401E95" w:rsidRPr="008B1854" w:rsidRDefault="00401E95" w:rsidP="00401E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37CF885D" w14:textId="61500AFA" w:rsidR="00401E95" w:rsidRPr="008B1854" w:rsidRDefault="00E71272" w:rsidP="0017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3,728,204</w:t>
            </w:r>
          </w:p>
        </w:tc>
        <w:tc>
          <w:tcPr>
            <w:tcW w:w="142" w:type="pct"/>
          </w:tcPr>
          <w:p w14:paraId="2FAF2689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6D662BEF" w14:textId="20EFACBA" w:rsidR="00401E95" w:rsidRPr="008B1854" w:rsidRDefault="00401E95" w:rsidP="0017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sz w:val="30"/>
                <w:szCs w:val="30"/>
              </w:rPr>
              <w:t>3,837,701</w:t>
            </w:r>
          </w:p>
        </w:tc>
        <w:tc>
          <w:tcPr>
            <w:tcW w:w="146" w:type="pct"/>
          </w:tcPr>
          <w:p w14:paraId="03B06BAF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221FD5CB" w14:textId="15220DE2" w:rsidR="00401E95" w:rsidRPr="008B1854" w:rsidRDefault="00E71272" w:rsidP="00470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15" w:right="-115"/>
              <w:rPr>
                <w:rFonts w:ascii="Angsana New" w:eastAsia="Times New Roman" w:hAnsi="Angsana New"/>
                <w:sz w:val="30"/>
                <w:szCs w:val="30"/>
              </w:rPr>
            </w:pPr>
            <w:r w:rsidRPr="008B1854">
              <w:rPr>
                <w:rFonts w:ascii="Angsana New" w:eastAsia="Times New Roman" w:hAnsi="Angsana New" w:hint="cs"/>
                <w:sz w:val="30"/>
                <w:szCs w:val="30"/>
              </w:rPr>
              <w:t>3,095,143</w:t>
            </w:r>
          </w:p>
        </w:tc>
        <w:tc>
          <w:tcPr>
            <w:tcW w:w="146" w:type="pct"/>
          </w:tcPr>
          <w:p w14:paraId="3A598F95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18E621DF" w14:textId="45E4FF08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eastAsia="Times New Roman" w:hAnsi="Angsana New"/>
                <w:sz w:val="30"/>
                <w:szCs w:val="30"/>
              </w:rPr>
            </w:pPr>
            <w:r w:rsidRPr="008B1854">
              <w:rPr>
                <w:rFonts w:ascii="Angsana New" w:eastAsia="Times New Roman" w:hAnsi="Angsana New" w:hint="cs"/>
                <w:sz w:val="30"/>
                <w:szCs w:val="30"/>
              </w:rPr>
              <w:t>3,168,885</w:t>
            </w:r>
          </w:p>
        </w:tc>
      </w:tr>
      <w:tr w:rsidR="00401E95" w:rsidRPr="008B1854" w14:paraId="31F1F07E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68250967" w14:textId="4797974F" w:rsidR="00401E95" w:rsidRPr="008B1854" w:rsidRDefault="00401E95" w:rsidP="00401E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FE6AD0D" w14:textId="6E35B923" w:rsidR="00401E95" w:rsidRPr="008B1854" w:rsidRDefault="00E71272" w:rsidP="0017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b/>
                <w:bCs/>
                <w:sz w:val="30"/>
                <w:szCs w:val="30"/>
              </w:rPr>
              <w:t>3,728,204</w:t>
            </w:r>
          </w:p>
        </w:tc>
        <w:tc>
          <w:tcPr>
            <w:tcW w:w="142" w:type="pct"/>
          </w:tcPr>
          <w:p w14:paraId="7F89B67E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612AF9D4" w14:textId="2570FB5D" w:rsidR="00401E95" w:rsidRPr="008B1854" w:rsidRDefault="00401E95" w:rsidP="0017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b/>
                <w:bCs/>
                <w:sz w:val="30"/>
                <w:szCs w:val="30"/>
              </w:rPr>
              <w:t>3,837,701</w:t>
            </w:r>
          </w:p>
        </w:tc>
        <w:tc>
          <w:tcPr>
            <w:tcW w:w="146" w:type="pct"/>
          </w:tcPr>
          <w:p w14:paraId="48BF362C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6A8E0EFF" w14:textId="6B8BC0F1" w:rsidR="00401E95" w:rsidRPr="008B1854" w:rsidRDefault="00E71272" w:rsidP="00470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15" w:right="-11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B1854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3</w:t>
            </w:r>
            <w:r w:rsidRPr="008B1854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8B1854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119</w:t>
            </w:r>
            <w:r w:rsidRPr="008B1854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8B1854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754</w:t>
            </w:r>
          </w:p>
        </w:tc>
        <w:tc>
          <w:tcPr>
            <w:tcW w:w="146" w:type="pct"/>
          </w:tcPr>
          <w:p w14:paraId="66E244BF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117433BF" w14:textId="348301EF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B1854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3,172,118</w:t>
            </w:r>
          </w:p>
        </w:tc>
      </w:tr>
      <w:tr w:rsidR="00F50944" w:rsidRPr="008B1854" w14:paraId="376E7B00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6FC82562" w14:textId="77777777" w:rsidR="00DF5CE6" w:rsidRPr="008B1854" w:rsidRDefault="00DF5CE6" w:rsidP="00F50944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4CD246A9" w14:textId="68A72876" w:rsidR="00F50944" w:rsidRPr="008B1854" w:rsidRDefault="00F50944" w:rsidP="00F5094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674" w:type="pct"/>
            <w:tcBorders>
              <w:left w:val="nil"/>
              <w:right w:val="nil"/>
            </w:tcBorders>
            <w:vAlign w:val="bottom"/>
          </w:tcPr>
          <w:p w14:paraId="39ED9D08" w14:textId="487A9FA1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BAE1B5D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115CA85D" w14:textId="234AAE6B" w:rsidR="00F50944" w:rsidRPr="008B1854" w:rsidRDefault="00F50944" w:rsidP="0017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AB3A8B7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495C3F69" w14:textId="03120AED" w:rsidR="00F50944" w:rsidRPr="008B1854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2F96B32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vAlign w:val="bottom"/>
          </w:tcPr>
          <w:p w14:paraId="65924503" w14:textId="6639E795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F50944" w:rsidRPr="008B1854" w14:paraId="36A52B34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4BD2DAE3" w14:textId="32A7F2B3" w:rsidR="00F50944" w:rsidRPr="008B1854" w:rsidRDefault="00F50944" w:rsidP="00F509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2401C4" w14:textId="30003F98" w:rsidR="00F50944" w:rsidRPr="008B1854" w:rsidRDefault="00FA48E8" w:rsidP="003B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4764AB19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04B153" w14:textId="29F2B388" w:rsidR="00F50944" w:rsidRPr="008B1854" w:rsidRDefault="00401E95" w:rsidP="0017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b/>
                <w:bCs/>
                <w:sz w:val="30"/>
                <w:szCs w:val="30"/>
              </w:rPr>
              <w:t>1,416,575</w:t>
            </w:r>
          </w:p>
        </w:tc>
        <w:tc>
          <w:tcPr>
            <w:tcW w:w="146" w:type="pct"/>
          </w:tcPr>
          <w:p w14:paraId="5B13B5C9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31CAF2" w14:textId="14946D48" w:rsidR="00F50944" w:rsidRPr="008B1854" w:rsidRDefault="00FA48E8" w:rsidP="00470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18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7743611B" w14:textId="77777777" w:rsidR="00F50944" w:rsidRPr="008B1854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F135AD" w14:textId="355A6734" w:rsidR="00F50944" w:rsidRPr="008B1854" w:rsidRDefault="00401E95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854">
              <w:rPr>
                <w:rFonts w:ascii="Angsana New" w:hAnsi="Angsana New" w:hint="cs"/>
                <w:b/>
                <w:bCs/>
                <w:sz w:val="30"/>
                <w:szCs w:val="30"/>
              </w:rPr>
              <w:t>1,416,575</w:t>
            </w:r>
          </w:p>
        </w:tc>
      </w:tr>
    </w:tbl>
    <w:p w14:paraId="7EE809F9" w14:textId="77777777" w:rsidR="00523D20" w:rsidRDefault="00523D20" w:rsidP="00CC6CCE">
      <w:pPr>
        <w:ind w:right="38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5ECAD6" w14:textId="77777777" w:rsidR="00D36A82" w:rsidRPr="008B1854" w:rsidRDefault="00D36A82" w:rsidP="00CC6CCE">
      <w:pPr>
        <w:ind w:right="38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7016C1" w14:textId="00740B74" w:rsidR="009D0299" w:rsidRPr="008B1854" w:rsidRDefault="00816570" w:rsidP="00CC6CCE">
      <w:pPr>
        <w:ind w:right="38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B185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สัญญาสำคัญที่มีกับกิจการที่เกี่ยวข้องกัน</w:t>
      </w:r>
      <w:r w:rsidR="00986C38" w:rsidRPr="008B1854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156DD07B" w14:textId="30E3C232" w:rsidR="002F0166" w:rsidRPr="00D36A82" w:rsidRDefault="002F0166" w:rsidP="00142A42">
      <w:pPr>
        <w:ind w:right="38"/>
        <w:jc w:val="thaiDistribute"/>
        <w:rPr>
          <w:rFonts w:asciiTheme="majorBidi" w:hAnsiTheme="majorBidi"/>
          <w:sz w:val="28"/>
          <w:szCs w:val="28"/>
          <w:cs/>
        </w:rPr>
      </w:pPr>
    </w:p>
    <w:p w14:paraId="1CF50DB2" w14:textId="77777777" w:rsidR="00401E95" w:rsidRPr="008B1854" w:rsidRDefault="00401E95" w:rsidP="00401E95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  <w:r w:rsidRPr="008B1854">
        <w:rPr>
          <w:rFonts w:asciiTheme="majorBidi" w:hAnsiTheme="majorBidi"/>
          <w:spacing w:val="-4"/>
          <w:sz w:val="30"/>
          <w:szCs w:val="30"/>
          <w:cs/>
        </w:rPr>
        <w:t>ในการประชุมคณะกรรมการบริษัท เมื่อวันที</w:t>
      </w:r>
      <w:r w:rsidRPr="008B1854">
        <w:rPr>
          <w:rFonts w:asciiTheme="majorBidi" w:hAnsiTheme="majorBidi" w:hint="cs"/>
          <w:spacing w:val="-4"/>
          <w:sz w:val="30"/>
          <w:szCs w:val="30"/>
          <w:cs/>
        </w:rPr>
        <w:t>่</w:t>
      </w:r>
      <w:r w:rsidRPr="008B1854">
        <w:rPr>
          <w:rFonts w:asciiTheme="majorBidi" w:hAnsiTheme="majorBidi"/>
          <w:spacing w:val="-4"/>
          <w:sz w:val="30"/>
          <w:szCs w:val="30"/>
        </w:rPr>
        <w:t xml:space="preserve"> 6</w:t>
      </w:r>
      <w:r w:rsidRPr="008B1854">
        <w:rPr>
          <w:rFonts w:asciiTheme="majorBidi" w:hAnsiTheme="majorBidi"/>
          <w:spacing w:val="-4"/>
          <w:sz w:val="30"/>
          <w:szCs w:val="30"/>
          <w:cs/>
        </w:rPr>
        <w:t xml:space="preserve"> พฤศจิกายน</w:t>
      </w:r>
      <w:r w:rsidRPr="008B1854">
        <w:rPr>
          <w:rFonts w:asciiTheme="majorBidi" w:hAnsiTheme="majorBidi"/>
          <w:spacing w:val="-4"/>
          <w:sz w:val="30"/>
          <w:szCs w:val="30"/>
        </w:rPr>
        <w:t xml:space="preserve"> 2568</w:t>
      </w:r>
      <w:r w:rsidRPr="008B1854">
        <w:rPr>
          <w:rFonts w:asciiTheme="majorBidi" w:hAnsiTheme="majorBidi"/>
          <w:spacing w:val="-4"/>
          <w:sz w:val="30"/>
          <w:szCs w:val="30"/>
          <w:cs/>
        </w:rPr>
        <w:t xml:space="preserve"> คณะกรรมการได้มีมติอนุมัติรับความช่วยเหลือทาง</w:t>
      </w:r>
      <w:r w:rsidRPr="008B1854">
        <w:rPr>
          <w:rFonts w:asciiTheme="majorBidi" w:hAnsiTheme="majorBidi"/>
          <w:spacing w:val="-2"/>
          <w:sz w:val="30"/>
          <w:szCs w:val="30"/>
          <w:cs/>
        </w:rPr>
        <w:t>การเงิน</w:t>
      </w:r>
      <w:r w:rsidRPr="008B1854">
        <w:rPr>
          <w:rFonts w:asciiTheme="majorBidi" w:hAnsiTheme="majorBidi" w:hint="cs"/>
          <w:spacing w:val="-2"/>
          <w:sz w:val="30"/>
          <w:szCs w:val="30"/>
          <w:cs/>
        </w:rPr>
        <w:t>จ</w:t>
      </w:r>
      <w:r w:rsidRPr="008B1854">
        <w:rPr>
          <w:rFonts w:asciiTheme="majorBidi" w:hAnsiTheme="majorBidi"/>
          <w:spacing w:val="-2"/>
          <w:sz w:val="30"/>
          <w:szCs w:val="30"/>
          <w:cs/>
        </w:rPr>
        <w:t xml:space="preserve">ากบริษัท ซีพีเอ็น พัทยา จำกัด ซึ่งเป็นผู้ถือหุ้นใหญ่ของบริษัท </w:t>
      </w:r>
      <w:r w:rsidRPr="008B1854">
        <w:rPr>
          <w:rFonts w:asciiTheme="majorBidi" w:hAnsiTheme="majorBidi" w:hint="cs"/>
          <w:spacing w:val="-2"/>
          <w:sz w:val="30"/>
          <w:szCs w:val="30"/>
          <w:cs/>
        </w:rPr>
        <w:t xml:space="preserve">แบบไม่มีหลักประกัน จำนวน </w:t>
      </w:r>
      <w:r w:rsidRPr="008B1854">
        <w:rPr>
          <w:rFonts w:asciiTheme="majorBidi" w:hAnsiTheme="majorBidi"/>
          <w:spacing w:val="-2"/>
          <w:sz w:val="30"/>
          <w:szCs w:val="30"/>
        </w:rPr>
        <w:t xml:space="preserve">3,000 </w:t>
      </w:r>
      <w:r w:rsidRPr="008B1854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8B1854">
        <w:rPr>
          <w:rFonts w:asciiTheme="majorBidi" w:hAnsiTheme="majorBidi" w:hint="cs"/>
          <w:sz w:val="30"/>
          <w:szCs w:val="30"/>
          <w:cs/>
        </w:rPr>
        <w:t xml:space="preserve"> กำหนดระยะเวลาคืนเงินต้นไม่เกิน </w:t>
      </w:r>
      <w:r w:rsidRPr="008B1854">
        <w:rPr>
          <w:rFonts w:asciiTheme="majorBidi" w:hAnsiTheme="majorBidi"/>
          <w:sz w:val="30"/>
          <w:szCs w:val="30"/>
        </w:rPr>
        <w:t xml:space="preserve">2 </w:t>
      </w:r>
      <w:r w:rsidRPr="008B1854">
        <w:rPr>
          <w:rFonts w:asciiTheme="majorBidi" w:hAnsiTheme="majorBidi" w:hint="cs"/>
          <w:sz w:val="30"/>
          <w:szCs w:val="30"/>
          <w:cs/>
        </w:rPr>
        <w:t>ปีนับจากวันที่ทำรายการ ในอัตราดอกเบี้ยตามอัตราตลาดโดยเทียบเคียงกับอัตราดอกเบี้ยเงินกู้ยืมเฉลี่ยของบริษัทที่จัดหาจากแหล่งเงินทุนภายนอก</w:t>
      </w:r>
    </w:p>
    <w:p w14:paraId="775FBC04" w14:textId="77777777" w:rsidR="004E0FFA" w:rsidRPr="00D36A82" w:rsidRDefault="004E0FFA" w:rsidP="003262ED">
      <w:pPr>
        <w:ind w:right="38"/>
        <w:jc w:val="thaiDistribute"/>
        <w:rPr>
          <w:rFonts w:asciiTheme="majorBidi" w:hAnsiTheme="majorBidi"/>
          <w:sz w:val="28"/>
          <w:szCs w:val="28"/>
        </w:rPr>
      </w:pPr>
    </w:p>
    <w:p w14:paraId="4E278482" w14:textId="77777777" w:rsidR="004E0FFA" w:rsidRPr="008B1854" w:rsidRDefault="004E0FFA" w:rsidP="004E0FFA">
      <w:pPr>
        <w:ind w:left="547" w:right="38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B1854">
        <w:rPr>
          <w:rFonts w:asciiTheme="majorBidi" w:hAnsiTheme="majorBidi" w:hint="cs"/>
          <w:i/>
          <w:iCs/>
          <w:sz w:val="30"/>
          <w:szCs w:val="30"/>
          <w:cs/>
        </w:rPr>
        <w:t>การจดทะเบียนเลิกบริษัท</w:t>
      </w:r>
    </w:p>
    <w:p w14:paraId="5D134697" w14:textId="77777777" w:rsidR="004E0FFA" w:rsidRPr="00D36A82" w:rsidRDefault="004E0FFA" w:rsidP="004E0FFA">
      <w:pPr>
        <w:ind w:right="38" w:firstLine="540"/>
        <w:jc w:val="thaiDistribute"/>
        <w:rPr>
          <w:rFonts w:asciiTheme="majorBidi" w:hAnsiTheme="majorBidi"/>
          <w:i/>
          <w:iCs/>
          <w:sz w:val="32"/>
          <w:szCs w:val="32"/>
        </w:rPr>
      </w:pPr>
    </w:p>
    <w:p w14:paraId="4F997B99" w14:textId="4788071E" w:rsidR="004E0FFA" w:rsidRPr="008B1854" w:rsidRDefault="004E0FFA" w:rsidP="004E0FFA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  <w:r w:rsidRPr="008B1854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8B1854">
        <w:rPr>
          <w:rFonts w:asciiTheme="majorBidi" w:hAnsiTheme="majorBidi"/>
          <w:sz w:val="30"/>
          <w:szCs w:val="30"/>
        </w:rPr>
        <w:t xml:space="preserve">14 </w:t>
      </w:r>
      <w:r w:rsidRPr="008B1854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8B1854">
        <w:rPr>
          <w:rFonts w:asciiTheme="majorBidi" w:hAnsiTheme="majorBidi"/>
          <w:sz w:val="30"/>
          <w:szCs w:val="30"/>
        </w:rPr>
        <w:t xml:space="preserve">2568 </w:t>
      </w:r>
      <w:r w:rsidRPr="008B1854"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ที่ประชุมคณะกรรมการบริษัทมีมติอนุมัติการจดทะเบียนเลิกบริษัทและชำระบัญชีของบริษัท</w:t>
      </w:r>
      <w:r w:rsidRPr="008B1854">
        <w:rPr>
          <w:rFonts w:asciiTheme="majorBidi" w:hAnsiTheme="majorBidi"/>
          <w:sz w:val="30"/>
          <w:szCs w:val="30"/>
          <w:cs/>
        </w:rPr>
        <w:t xml:space="preserve"> </w:t>
      </w:r>
      <w:r w:rsidRPr="008B1854">
        <w:rPr>
          <w:rFonts w:asciiTheme="majorBidi" w:hAnsiTheme="majorBidi" w:hint="cs"/>
          <w:sz w:val="30"/>
          <w:szCs w:val="30"/>
          <w:cs/>
        </w:rPr>
        <w:t>พระราม</w:t>
      </w:r>
      <w:r w:rsidRPr="008B1854">
        <w:rPr>
          <w:rFonts w:asciiTheme="majorBidi" w:hAnsiTheme="majorBidi"/>
          <w:sz w:val="30"/>
          <w:szCs w:val="30"/>
          <w:cs/>
        </w:rPr>
        <w:t xml:space="preserve"> </w:t>
      </w:r>
      <w:r w:rsidRPr="008B1854">
        <w:rPr>
          <w:rFonts w:asciiTheme="majorBidi" w:hAnsiTheme="majorBidi"/>
          <w:sz w:val="30"/>
          <w:szCs w:val="30"/>
        </w:rPr>
        <w:t>9</w:t>
      </w:r>
      <w:r w:rsidRPr="008B1854">
        <w:rPr>
          <w:rFonts w:asciiTheme="majorBidi" w:hAnsiTheme="majorBidi"/>
          <w:sz w:val="30"/>
          <w:szCs w:val="30"/>
          <w:cs/>
        </w:rPr>
        <w:t xml:space="preserve"> </w:t>
      </w:r>
      <w:r w:rsidRPr="008B1854">
        <w:rPr>
          <w:rFonts w:asciiTheme="majorBidi" w:hAnsiTheme="majorBidi" w:hint="cs"/>
          <w:sz w:val="30"/>
          <w:szCs w:val="30"/>
          <w:cs/>
        </w:rPr>
        <w:t>สแควร์ โฮเต็ล</w:t>
      </w:r>
      <w:r w:rsidRPr="008B1854">
        <w:rPr>
          <w:rFonts w:asciiTheme="majorBidi" w:hAnsiTheme="majorBidi"/>
          <w:sz w:val="30"/>
          <w:szCs w:val="30"/>
          <w:cs/>
        </w:rPr>
        <w:t xml:space="preserve"> </w:t>
      </w:r>
      <w:r w:rsidRPr="008B1854">
        <w:rPr>
          <w:rFonts w:asciiTheme="majorBidi" w:hAnsiTheme="majorBidi" w:hint="cs"/>
          <w:sz w:val="30"/>
          <w:szCs w:val="30"/>
          <w:cs/>
        </w:rPr>
        <w:t xml:space="preserve">จำกัด </w:t>
      </w:r>
      <w:r w:rsidRPr="008B1854">
        <w:rPr>
          <w:rFonts w:asciiTheme="majorBidi" w:hAnsiTheme="majorBidi"/>
          <w:sz w:val="30"/>
          <w:szCs w:val="30"/>
          <w:cs/>
        </w:rPr>
        <w:t>(</w:t>
      </w:r>
      <w:r w:rsidRPr="008B1854">
        <w:rPr>
          <w:rFonts w:asciiTheme="majorBidi" w:hAnsiTheme="majorBidi" w:hint="cs"/>
          <w:sz w:val="30"/>
          <w:szCs w:val="30"/>
          <w:cs/>
        </w:rPr>
        <w:t>บริษัทย่อยของบริษัท</w:t>
      </w:r>
      <w:r w:rsidRPr="008B1854">
        <w:rPr>
          <w:rFonts w:asciiTheme="majorBidi" w:hAnsiTheme="majorBidi"/>
          <w:sz w:val="30"/>
          <w:szCs w:val="30"/>
          <w:cs/>
        </w:rPr>
        <w:t xml:space="preserve">) </w:t>
      </w:r>
      <w:r w:rsidRPr="008B1854">
        <w:rPr>
          <w:rFonts w:asciiTheme="majorBidi" w:hAnsiTheme="majorBidi" w:hint="cs"/>
          <w:sz w:val="30"/>
          <w:szCs w:val="30"/>
          <w:cs/>
        </w:rPr>
        <w:t>โดยบริษัทดังกล่าวได้จดทะเบียนเลิกบริษัทต่อกระทรวงพาณิชย์แล้วเมื่อวันที่</w:t>
      </w:r>
      <w:r w:rsidRPr="008B1854">
        <w:rPr>
          <w:rFonts w:asciiTheme="majorBidi" w:hAnsiTheme="majorBidi"/>
          <w:sz w:val="30"/>
          <w:szCs w:val="30"/>
          <w:cs/>
        </w:rPr>
        <w:t xml:space="preserve"> </w:t>
      </w:r>
      <w:r w:rsidRPr="008B1854">
        <w:rPr>
          <w:rFonts w:asciiTheme="majorBidi" w:hAnsiTheme="majorBidi"/>
          <w:sz w:val="30"/>
          <w:szCs w:val="30"/>
        </w:rPr>
        <w:t>22</w:t>
      </w:r>
      <w:r w:rsidRPr="008B1854">
        <w:rPr>
          <w:rFonts w:asciiTheme="majorBidi" w:hAnsiTheme="majorBidi"/>
          <w:sz w:val="30"/>
          <w:szCs w:val="30"/>
          <w:cs/>
        </w:rPr>
        <w:t xml:space="preserve"> </w:t>
      </w:r>
      <w:r w:rsidRPr="008B1854">
        <w:rPr>
          <w:rFonts w:asciiTheme="majorBidi" w:hAnsiTheme="majorBidi" w:hint="cs"/>
          <w:sz w:val="30"/>
          <w:szCs w:val="30"/>
          <w:cs/>
        </w:rPr>
        <w:t>กันยายน</w:t>
      </w:r>
      <w:r w:rsidRPr="008B1854">
        <w:rPr>
          <w:rFonts w:asciiTheme="majorBidi" w:hAnsiTheme="majorBidi"/>
          <w:sz w:val="30"/>
          <w:szCs w:val="30"/>
          <w:cs/>
        </w:rPr>
        <w:t xml:space="preserve"> </w:t>
      </w:r>
      <w:r w:rsidRPr="008B1854">
        <w:rPr>
          <w:rFonts w:asciiTheme="majorBidi" w:hAnsiTheme="majorBidi"/>
          <w:sz w:val="30"/>
          <w:szCs w:val="30"/>
        </w:rPr>
        <w:t>2568</w:t>
      </w:r>
      <w:r w:rsidRPr="008B1854">
        <w:rPr>
          <w:rFonts w:asciiTheme="majorBidi" w:hAnsiTheme="majorBidi"/>
          <w:sz w:val="30"/>
          <w:szCs w:val="30"/>
          <w:cs/>
        </w:rPr>
        <w:t xml:space="preserve"> </w:t>
      </w:r>
      <w:r w:rsidRPr="008B1854">
        <w:rPr>
          <w:rFonts w:asciiTheme="majorBidi" w:hAnsiTheme="majorBidi" w:hint="cs"/>
          <w:sz w:val="30"/>
          <w:szCs w:val="30"/>
          <w:cs/>
        </w:rPr>
        <w:t>และอยู่ระหว่างการชำระบัญชี</w:t>
      </w:r>
    </w:p>
    <w:p w14:paraId="658A0AB5" w14:textId="77777777" w:rsidR="00394207" w:rsidRPr="00D36A82" w:rsidRDefault="00394207" w:rsidP="00394207">
      <w:pPr>
        <w:pStyle w:val="ListParagraph"/>
        <w:ind w:right="38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72C294A" w14:textId="1618056D" w:rsidR="003F6748" w:rsidRDefault="003F6748" w:rsidP="00703CDE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เงินลงทุนในบริษัทร่วม</w:t>
      </w:r>
    </w:p>
    <w:p w14:paraId="175DF555" w14:textId="77777777" w:rsidR="00AF697E" w:rsidRPr="00D36A82" w:rsidRDefault="00AF6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6E91375A" w14:textId="5E1B33BB" w:rsidR="00664B15" w:rsidRDefault="00E07DF4" w:rsidP="00D36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07DF4">
        <w:rPr>
          <w:rFonts w:asciiTheme="majorBidi" w:hAnsiTheme="majorBidi"/>
          <w:sz w:val="30"/>
          <w:szCs w:val="30"/>
          <w:cs/>
        </w:rPr>
        <w:t xml:space="preserve">ในเดือนพฤษภาคม </w:t>
      </w:r>
      <w:r w:rsidRPr="00E07DF4">
        <w:rPr>
          <w:rFonts w:asciiTheme="majorBidi" w:hAnsiTheme="majorBidi"/>
          <w:sz w:val="30"/>
          <w:szCs w:val="30"/>
        </w:rPr>
        <w:t xml:space="preserve">2569 </w:t>
      </w:r>
      <w:r w:rsidRPr="00E07DF4">
        <w:rPr>
          <w:rFonts w:asciiTheme="majorBidi" w:hAnsiTheme="majorBidi"/>
          <w:sz w:val="30"/>
          <w:szCs w:val="30"/>
          <w:cs/>
        </w:rPr>
        <w:t xml:space="preserve">บริษัทย่อยได้เข้าซื้อหุ้นเพิ่มทุนของบริษัท เบย์วอเตอร์ จำกัด ซึ่งเป็นบริษัทร่วมของ </w:t>
      </w:r>
      <w:r>
        <w:rPr>
          <w:rFonts w:asciiTheme="majorBidi" w:hAnsiTheme="majorBidi" w:hint="cs"/>
          <w:sz w:val="30"/>
          <w:szCs w:val="30"/>
          <w:cs/>
        </w:rPr>
        <w:t xml:space="preserve">      </w:t>
      </w:r>
      <w:r w:rsidRPr="00E07DF4">
        <w:rPr>
          <w:rFonts w:asciiTheme="majorBidi" w:hAnsiTheme="majorBidi"/>
          <w:sz w:val="30"/>
          <w:szCs w:val="30"/>
          <w:cs/>
        </w:rPr>
        <w:t xml:space="preserve">กลุ่มบริษัท เป็นจำนวน </w:t>
      </w:r>
      <w:r w:rsidRPr="00E07DF4">
        <w:rPr>
          <w:rFonts w:asciiTheme="majorBidi" w:hAnsiTheme="majorBidi"/>
          <w:sz w:val="30"/>
          <w:szCs w:val="30"/>
        </w:rPr>
        <w:t xml:space="preserve">1,750 </w:t>
      </w:r>
      <w:r w:rsidRPr="00E07DF4">
        <w:rPr>
          <w:rFonts w:asciiTheme="majorBidi" w:hAnsiTheme="majorBidi"/>
          <w:sz w:val="30"/>
          <w:szCs w:val="30"/>
          <w:cs/>
        </w:rPr>
        <w:t xml:space="preserve">ล้านบาท โดยยังคงสัดส่วนการถือหุ้นเดิมร้อยละ </w:t>
      </w:r>
      <w:r w:rsidRPr="00E07DF4">
        <w:rPr>
          <w:rFonts w:asciiTheme="majorBidi" w:hAnsiTheme="majorBidi"/>
          <w:sz w:val="30"/>
          <w:szCs w:val="30"/>
        </w:rPr>
        <w:t xml:space="preserve">50 </w:t>
      </w:r>
      <w:r w:rsidRPr="00E07DF4">
        <w:rPr>
          <w:rFonts w:asciiTheme="majorBidi" w:hAnsiTheme="majorBidi"/>
          <w:sz w:val="30"/>
          <w:szCs w:val="30"/>
          <w:cs/>
        </w:rPr>
        <w:t xml:space="preserve">และ กลุ่มบริษัทรับรู้ส่วนแบ่งขาดทุนที่ในอดีตบันทึกรวมอยู่ในบัญชีเงินให้กู้ยืมแก่กิจการที่เกี่ยวข้องกันมาเป็นส่วนหนึ่งของเงินลงทุนสุทธิของกิจการในบริษัทร่วม ส่งผลให้ ณ วันที่ </w:t>
      </w:r>
      <w:r w:rsidRPr="00E07DF4">
        <w:rPr>
          <w:rFonts w:asciiTheme="majorBidi" w:hAnsiTheme="majorBidi"/>
          <w:sz w:val="30"/>
          <w:szCs w:val="30"/>
        </w:rPr>
        <w:t xml:space="preserve">30 </w:t>
      </w:r>
      <w:r w:rsidRPr="00E07DF4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Pr="00E07DF4">
        <w:rPr>
          <w:rFonts w:asciiTheme="majorBidi" w:hAnsiTheme="majorBidi"/>
          <w:sz w:val="30"/>
          <w:szCs w:val="30"/>
        </w:rPr>
        <w:t xml:space="preserve">2569 </w:t>
      </w:r>
      <w:r w:rsidRPr="00E07DF4">
        <w:rPr>
          <w:rFonts w:asciiTheme="majorBidi" w:hAnsiTheme="majorBidi"/>
          <w:sz w:val="30"/>
          <w:szCs w:val="30"/>
          <w:cs/>
        </w:rPr>
        <w:t xml:space="preserve">เงินลงทุนในบริษัทร่วมดังกล่าวมีมูลค่าตามบัญชีสุทธิจำนวน </w:t>
      </w:r>
      <w:r w:rsidRPr="00E07DF4">
        <w:rPr>
          <w:rFonts w:asciiTheme="majorBidi" w:hAnsiTheme="majorBidi"/>
          <w:sz w:val="30"/>
          <w:szCs w:val="30"/>
        </w:rPr>
        <w:t xml:space="preserve">579 </w:t>
      </w:r>
      <w:r w:rsidRPr="00E07DF4">
        <w:rPr>
          <w:rFonts w:asciiTheme="majorBidi" w:hAnsiTheme="majorBidi"/>
          <w:sz w:val="30"/>
          <w:szCs w:val="30"/>
          <w:cs/>
        </w:rPr>
        <w:t>ล้านบาท</w:t>
      </w:r>
    </w:p>
    <w:p w14:paraId="7490EB55" w14:textId="77777777" w:rsidR="00D36A82" w:rsidRPr="00D36A82" w:rsidRDefault="00D36A82" w:rsidP="00D36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5DB492F8" w14:textId="1EABBD38" w:rsidR="00AA6563" w:rsidRPr="008B1854" w:rsidRDefault="0098524C" w:rsidP="00703CDE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อ</w:t>
      </w:r>
      <w:r w:rsidR="00E17CC9" w:rsidRPr="008B1854">
        <w:rPr>
          <w:rFonts w:ascii="Angsana New" w:hAnsi="Angsana New" w:cs="Angsana New" w:hint="cs"/>
          <w:sz w:val="30"/>
          <w:szCs w:val="30"/>
          <w:cs/>
          <w:lang w:val="th-TH"/>
        </w:rPr>
        <w:t>สังหาริมทรัพย์พัฒนาเพื่อขาย</w:t>
      </w:r>
    </w:p>
    <w:p w14:paraId="0049AE85" w14:textId="4EE3ABF8" w:rsidR="00E17CC9" w:rsidRPr="00D36A82" w:rsidRDefault="00E17CC9" w:rsidP="00EB7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5" w:type="dxa"/>
        <w:tblInd w:w="450" w:type="dxa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260"/>
        <w:gridCol w:w="270"/>
        <w:gridCol w:w="1185"/>
      </w:tblGrid>
      <w:tr w:rsidR="00013A6A" w:rsidRPr="008B1854" w14:paraId="2E5C7052" w14:textId="77777777" w:rsidTr="007D4FE2">
        <w:trPr>
          <w:tblHeader/>
        </w:trPr>
        <w:tc>
          <w:tcPr>
            <w:tcW w:w="3600" w:type="dxa"/>
            <w:vMerge w:val="restart"/>
          </w:tcPr>
          <w:p w14:paraId="3851995E" w14:textId="77777777" w:rsidR="00013A6A" w:rsidRPr="008B1854" w:rsidRDefault="00013A6A" w:rsidP="00013A6A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2D756EBC" w14:textId="77777777" w:rsidR="00013A6A" w:rsidRPr="008B1854" w:rsidRDefault="00013A6A" w:rsidP="00013A6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25F5FF" w14:textId="77777777" w:rsidR="00013A6A" w:rsidRPr="008B1854" w:rsidRDefault="00013A6A" w:rsidP="00013A6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15" w:type="dxa"/>
            <w:gridSpan w:val="3"/>
            <w:hideMark/>
          </w:tcPr>
          <w:p w14:paraId="045AE6FF" w14:textId="77777777" w:rsidR="00013A6A" w:rsidRPr="008B1854" w:rsidRDefault="00013A6A" w:rsidP="00013A6A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04CA" w:rsidRPr="008B1854" w14:paraId="3572B92A" w14:textId="77777777" w:rsidTr="007D4FE2">
        <w:trPr>
          <w:tblHeader/>
        </w:trPr>
        <w:tc>
          <w:tcPr>
            <w:tcW w:w="3600" w:type="dxa"/>
            <w:vMerge/>
          </w:tcPr>
          <w:p w14:paraId="4BEF7FC6" w14:textId="77777777" w:rsidR="00564F87" w:rsidRPr="008B1854" w:rsidRDefault="00564F87" w:rsidP="00564F87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E05A3AD" w14:textId="75BFEF78" w:rsidR="00564F87" w:rsidRPr="008B1854" w:rsidRDefault="00DF5CE6" w:rsidP="00564F87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8B18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7964E807" w14:textId="77777777" w:rsidR="00564F87" w:rsidRPr="008B1854" w:rsidRDefault="00564F87" w:rsidP="00564F87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F265FFC" w14:textId="53E46898" w:rsidR="00564F87" w:rsidRPr="008B1854" w:rsidRDefault="00EF76FB" w:rsidP="00564F87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64F87" w:rsidRPr="008B18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4F87" w:rsidRPr="008B18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</w:tcPr>
          <w:p w14:paraId="6E3D21BB" w14:textId="77777777" w:rsidR="00564F87" w:rsidRPr="008B1854" w:rsidRDefault="00564F87" w:rsidP="00564F8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A44054F" w14:textId="08F7579E" w:rsidR="00564F87" w:rsidRPr="008B1854" w:rsidRDefault="00DF5CE6" w:rsidP="00564F87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8B1854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5E8C83A2" w14:textId="77777777" w:rsidR="00564F87" w:rsidRPr="008B1854" w:rsidRDefault="00564F87" w:rsidP="00564F87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center"/>
          </w:tcPr>
          <w:p w14:paraId="4FA2D92F" w14:textId="4B16D522" w:rsidR="00564F87" w:rsidRPr="008B1854" w:rsidRDefault="00EF76FB" w:rsidP="00564F87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64F87" w:rsidRPr="008B18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4F87" w:rsidRPr="008B18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5204CA" w:rsidRPr="008B1854" w14:paraId="53E6106A" w14:textId="77777777" w:rsidTr="007D4FE2">
        <w:trPr>
          <w:tblHeader/>
        </w:trPr>
        <w:tc>
          <w:tcPr>
            <w:tcW w:w="3600" w:type="dxa"/>
            <w:vMerge/>
          </w:tcPr>
          <w:p w14:paraId="2B4DCFA9" w14:textId="77777777" w:rsidR="00564F87" w:rsidRPr="008B1854" w:rsidRDefault="00564F87" w:rsidP="00564F87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3244003" w14:textId="7DDF9F3B" w:rsidR="00564F87" w:rsidRPr="008B1854" w:rsidRDefault="00EF76FB" w:rsidP="00D306FF">
            <w:pPr>
              <w:pStyle w:val="BodyText"/>
              <w:tabs>
                <w:tab w:val="clear" w:pos="227"/>
                <w:tab w:val="left" w:pos="255"/>
              </w:tabs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01E95" w:rsidRPr="008B1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vAlign w:val="center"/>
          </w:tcPr>
          <w:p w14:paraId="00B8A715" w14:textId="77777777" w:rsidR="00564F87" w:rsidRPr="008B1854" w:rsidRDefault="00564F87" w:rsidP="00564F87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6EE8AFF" w14:textId="401FF7ED" w:rsidR="00564F87" w:rsidRPr="008B1854" w:rsidRDefault="00EF76FB" w:rsidP="00D306FF">
            <w:pPr>
              <w:pStyle w:val="BodyText"/>
              <w:tabs>
                <w:tab w:val="clear" w:pos="227"/>
                <w:tab w:val="left" w:pos="337"/>
              </w:tabs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01E95" w:rsidRPr="008B1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8574595" w14:textId="77777777" w:rsidR="00564F87" w:rsidRPr="008B1854" w:rsidRDefault="00564F87" w:rsidP="00564F8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7154E7A" w14:textId="667D0FEA" w:rsidR="00564F87" w:rsidRPr="008B1854" w:rsidRDefault="00EF76FB" w:rsidP="00D306FF">
            <w:pPr>
              <w:pStyle w:val="BodyText"/>
              <w:tabs>
                <w:tab w:val="clear" w:pos="227"/>
                <w:tab w:val="left" w:pos="270"/>
              </w:tabs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01E95" w:rsidRPr="008B1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vAlign w:val="center"/>
          </w:tcPr>
          <w:p w14:paraId="677086FE" w14:textId="77777777" w:rsidR="00564F87" w:rsidRPr="008B1854" w:rsidRDefault="00564F87" w:rsidP="00564F87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center"/>
          </w:tcPr>
          <w:p w14:paraId="62F7B4F5" w14:textId="1AD942DA" w:rsidR="00564F87" w:rsidRPr="008B1854" w:rsidRDefault="00EF76FB" w:rsidP="00D306FF">
            <w:pPr>
              <w:pStyle w:val="BodyText"/>
              <w:tabs>
                <w:tab w:val="clear" w:pos="227"/>
                <w:tab w:val="left" w:pos="279"/>
              </w:tabs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01E95" w:rsidRPr="008B18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564F87" w:rsidRPr="008B1854" w14:paraId="4CAF0E70" w14:textId="77777777" w:rsidTr="007D4FE2">
        <w:trPr>
          <w:tblHeader/>
        </w:trPr>
        <w:tc>
          <w:tcPr>
            <w:tcW w:w="3600" w:type="dxa"/>
          </w:tcPr>
          <w:p w14:paraId="3C10A48D" w14:textId="77777777" w:rsidR="00564F87" w:rsidRPr="008B1854" w:rsidRDefault="00564F87" w:rsidP="00564F87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5" w:type="dxa"/>
            <w:gridSpan w:val="7"/>
            <w:hideMark/>
          </w:tcPr>
          <w:p w14:paraId="65857A3B" w14:textId="77777777" w:rsidR="00564F87" w:rsidRPr="008B1854" w:rsidRDefault="00564F87" w:rsidP="00564F8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01E95" w:rsidRPr="008B1854" w14:paraId="1A5FBB3E" w14:textId="77777777" w:rsidTr="007D4FE2">
        <w:tc>
          <w:tcPr>
            <w:tcW w:w="3600" w:type="dxa"/>
          </w:tcPr>
          <w:p w14:paraId="72C9B2D4" w14:textId="77777777" w:rsidR="00401E95" w:rsidRPr="008B1854" w:rsidRDefault="00401E95" w:rsidP="00401E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1260" w:type="dxa"/>
            <w:vAlign w:val="bottom"/>
          </w:tcPr>
          <w:p w14:paraId="3EDE6E8B" w14:textId="25B8FC0B" w:rsidR="00401E95" w:rsidRPr="008B1854" w:rsidRDefault="006A16E5" w:rsidP="00401E9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85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714</w:t>
            </w:r>
          </w:p>
        </w:tc>
        <w:tc>
          <w:tcPr>
            <w:tcW w:w="270" w:type="dxa"/>
          </w:tcPr>
          <w:p w14:paraId="7643AA54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EA3E92" w14:textId="7CBF5341" w:rsidR="00401E95" w:rsidRPr="008B1854" w:rsidRDefault="00401E95" w:rsidP="00401E9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85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723</w:t>
            </w:r>
          </w:p>
        </w:tc>
        <w:tc>
          <w:tcPr>
            <w:tcW w:w="270" w:type="dxa"/>
          </w:tcPr>
          <w:p w14:paraId="616F29CC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A3713F" w14:textId="08529B14" w:rsidR="00401E95" w:rsidRPr="008B1854" w:rsidRDefault="006A16E5" w:rsidP="00401E9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B185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627</w:t>
            </w:r>
          </w:p>
        </w:tc>
        <w:tc>
          <w:tcPr>
            <w:tcW w:w="270" w:type="dxa"/>
          </w:tcPr>
          <w:p w14:paraId="193C3436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5ABC98B" w14:textId="5154DE94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</w:tr>
      <w:tr w:rsidR="00401E95" w:rsidRPr="008B1854" w14:paraId="4FC92CB9" w14:textId="77777777" w:rsidTr="007D4FE2">
        <w:tc>
          <w:tcPr>
            <w:tcW w:w="3600" w:type="dxa"/>
          </w:tcPr>
          <w:p w14:paraId="659EFE4E" w14:textId="77777777" w:rsidR="00401E95" w:rsidRPr="008B1854" w:rsidRDefault="00401E95" w:rsidP="00401E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อสังหาริมทรัพย์ที่พัฒนาแล้ว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8EECCD" w14:textId="4730C978" w:rsidR="00401E95" w:rsidRPr="008B1854" w:rsidRDefault="006A16E5" w:rsidP="00401E9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85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491F2E9E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4C3B70" w14:textId="707AC900" w:rsidR="00401E95" w:rsidRPr="008B1854" w:rsidRDefault="00401E95" w:rsidP="00401E9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85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239121F0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CFBD65" w14:textId="6413FF44" w:rsidR="00401E95" w:rsidRPr="008B1854" w:rsidRDefault="006A16E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A190EC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7641A7A4" w14:textId="6F178F38" w:rsidR="00401E95" w:rsidRPr="008B1854" w:rsidRDefault="00401E95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1"/>
                <w:tab w:val="decimal" w:pos="790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1E95" w:rsidRPr="008B1854" w14:paraId="63B0A05F" w14:textId="77777777" w:rsidTr="007D4FE2">
        <w:tc>
          <w:tcPr>
            <w:tcW w:w="3600" w:type="dxa"/>
            <w:hideMark/>
          </w:tcPr>
          <w:p w14:paraId="73C58FA5" w14:textId="77777777" w:rsidR="00401E95" w:rsidRPr="008B1854" w:rsidRDefault="00401E95" w:rsidP="00401E9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248FFE" w14:textId="3DED00F9" w:rsidR="00401E95" w:rsidRPr="008B1854" w:rsidRDefault="006A16E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8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744</w:t>
            </w:r>
          </w:p>
        </w:tc>
        <w:tc>
          <w:tcPr>
            <w:tcW w:w="270" w:type="dxa"/>
          </w:tcPr>
          <w:p w14:paraId="7EB50891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6A847" w14:textId="48196A67" w:rsidR="00401E95" w:rsidRPr="008B1854" w:rsidRDefault="00401E95" w:rsidP="00401E9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B18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776</w:t>
            </w:r>
          </w:p>
        </w:tc>
        <w:tc>
          <w:tcPr>
            <w:tcW w:w="270" w:type="dxa"/>
          </w:tcPr>
          <w:p w14:paraId="3A425A2D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8A348A" w14:textId="56B15D9E" w:rsidR="00401E95" w:rsidRPr="008B1854" w:rsidRDefault="006A16E5" w:rsidP="00401E9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18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627</w:t>
            </w:r>
          </w:p>
        </w:tc>
        <w:tc>
          <w:tcPr>
            <w:tcW w:w="270" w:type="dxa"/>
          </w:tcPr>
          <w:p w14:paraId="370E417D" w14:textId="77777777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32A75" w14:textId="3AC246BB" w:rsidR="00401E95" w:rsidRPr="008B1854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521"/>
              </w:tabs>
              <w:spacing w:line="240" w:lineRule="auto"/>
              <w:ind w:left="-108"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85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623</w:t>
            </w:r>
          </w:p>
        </w:tc>
      </w:tr>
    </w:tbl>
    <w:p w14:paraId="07A555C4" w14:textId="359614B1" w:rsidR="00D36A82" w:rsidRDefault="00D36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eastAsia="x-none"/>
        </w:rPr>
      </w:pPr>
    </w:p>
    <w:p w14:paraId="59A4A410" w14:textId="77777777" w:rsidR="00D36A82" w:rsidRDefault="00D36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eastAsia="x-none"/>
        </w:rPr>
      </w:pPr>
      <w:r>
        <w:rPr>
          <w:rFonts w:ascii="Angsana New" w:hAnsi="Angsana New"/>
          <w:b/>
          <w:bCs/>
          <w:sz w:val="24"/>
          <w:szCs w:val="24"/>
          <w:lang w:eastAsia="x-none"/>
        </w:rPr>
        <w:br w:type="page"/>
      </w:r>
    </w:p>
    <w:p w14:paraId="2DEADBDB" w14:textId="06F62007" w:rsidR="00D41207" w:rsidRPr="00886DC5" w:rsidRDefault="00175035" w:rsidP="0070168A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86DC5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  <w:r w:rsidR="00BD749D" w:rsidRPr="00886DC5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459BA996" w14:textId="77777777" w:rsidR="00062328" w:rsidRPr="00886DC5" w:rsidRDefault="00062328" w:rsidP="00886DC5">
      <w:pPr>
        <w:rPr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2"/>
        <w:gridCol w:w="1258"/>
        <w:gridCol w:w="270"/>
        <w:gridCol w:w="1260"/>
        <w:gridCol w:w="271"/>
        <w:gridCol w:w="1169"/>
      </w:tblGrid>
      <w:tr w:rsidR="00B9288E" w:rsidRPr="00886DC5" w14:paraId="54C54EDE" w14:textId="77777777" w:rsidTr="0060173A">
        <w:trPr>
          <w:tblHeader/>
        </w:trPr>
        <w:tc>
          <w:tcPr>
            <w:tcW w:w="3600" w:type="dxa"/>
          </w:tcPr>
          <w:p w14:paraId="7FC5BF9F" w14:textId="77777777" w:rsidR="00062328" w:rsidRPr="00886DC5" w:rsidRDefault="00062328" w:rsidP="00583BB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05538B0" w14:textId="77777777" w:rsidR="00062328" w:rsidRPr="00886DC5" w:rsidRDefault="00062328" w:rsidP="00583BB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6D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6C9094" w14:textId="77777777" w:rsidR="00062328" w:rsidRPr="00886DC5" w:rsidRDefault="00062328" w:rsidP="00583BB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FF35309" w14:textId="77777777" w:rsidR="00062328" w:rsidRPr="00886DC5" w:rsidRDefault="00062328" w:rsidP="00583BBC">
            <w:pPr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6D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380E" w:rsidRPr="00886DC5" w14:paraId="6D662509" w14:textId="77777777" w:rsidTr="0060173A">
        <w:trPr>
          <w:tblHeader/>
        </w:trPr>
        <w:tc>
          <w:tcPr>
            <w:tcW w:w="3600" w:type="dxa"/>
          </w:tcPr>
          <w:p w14:paraId="306F893E" w14:textId="77777777" w:rsidR="00E7380E" w:rsidRPr="00886DC5" w:rsidRDefault="00E7380E" w:rsidP="00E7380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F0ED42" w14:textId="6666FE09" w:rsidR="00E7380E" w:rsidRPr="00886DC5" w:rsidRDefault="00E7380E" w:rsidP="00E7380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6DC5"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</w:p>
        </w:tc>
        <w:tc>
          <w:tcPr>
            <w:tcW w:w="272" w:type="dxa"/>
          </w:tcPr>
          <w:p w14:paraId="52CADFBB" w14:textId="77777777" w:rsidR="00E7380E" w:rsidRPr="00886DC5" w:rsidRDefault="00E7380E" w:rsidP="00E7380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4BF5F235" w14:textId="7F56E002" w:rsidR="00E7380E" w:rsidRPr="00886DC5" w:rsidRDefault="00E7380E" w:rsidP="00E7380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6DC5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559BCF6" w14:textId="77777777" w:rsidR="00E7380E" w:rsidRPr="00886DC5" w:rsidRDefault="00E7380E" w:rsidP="00E7380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B2FDD0" w14:textId="6188DA0E" w:rsidR="00E7380E" w:rsidRPr="00886DC5" w:rsidRDefault="00E7380E" w:rsidP="00E7380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6DC5"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</w:p>
        </w:tc>
        <w:tc>
          <w:tcPr>
            <w:tcW w:w="271" w:type="dxa"/>
          </w:tcPr>
          <w:p w14:paraId="43BFE33D" w14:textId="77777777" w:rsidR="00E7380E" w:rsidRPr="00886DC5" w:rsidRDefault="00E7380E" w:rsidP="00E7380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</w:tcPr>
          <w:p w14:paraId="337D6A5C" w14:textId="6D9B8AFD" w:rsidR="00E7380E" w:rsidRPr="00886DC5" w:rsidRDefault="00E7380E" w:rsidP="00E7380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6DC5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</w:tr>
      <w:tr w:rsidR="00B9288E" w:rsidRPr="00886DC5" w14:paraId="169F3D2D" w14:textId="77777777" w:rsidTr="0060173A">
        <w:trPr>
          <w:tblHeader/>
        </w:trPr>
        <w:tc>
          <w:tcPr>
            <w:tcW w:w="3600" w:type="dxa"/>
          </w:tcPr>
          <w:p w14:paraId="02A7AD67" w14:textId="77777777" w:rsidR="00062328" w:rsidRPr="00886DC5" w:rsidRDefault="00062328" w:rsidP="00583BB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75B407E1" w14:textId="77777777" w:rsidR="00062328" w:rsidRPr="00886DC5" w:rsidRDefault="00062328" w:rsidP="00583BB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86D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380E" w:rsidRPr="00886DC5" w14:paraId="0E6415A1" w14:textId="77777777" w:rsidTr="0060173A">
        <w:tc>
          <w:tcPr>
            <w:tcW w:w="3600" w:type="dxa"/>
          </w:tcPr>
          <w:p w14:paraId="75FAAA41" w14:textId="770B6EBE" w:rsidR="00E7380E" w:rsidRPr="00886DC5" w:rsidRDefault="00E7380E" w:rsidP="00E738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D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86D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86D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2C6287AF" w14:textId="386FA07C" w:rsidR="00E7380E" w:rsidRPr="00886DC5" w:rsidRDefault="00F11318" w:rsidP="00E7380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D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22,384</w:t>
            </w:r>
          </w:p>
        </w:tc>
        <w:tc>
          <w:tcPr>
            <w:tcW w:w="272" w:type="dxa"/>
          </w:tcPr>
          <w:p w14:paraId="5AFC1904" w14:textId="77777777" w:rsidR="00E7380E" w:rsidRPr="00886DC5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458A37E" w14:textId="22D2AC74" w:rsidR="00E7380E" w:rsidRPr="00886DC5" w:rsidRDefault="00E7380E" w:rsidP="00E738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D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22,406</w:t>
            </w:r>
          </w:p>
        </w:tc>
        <w:tc>
          <w:tcPr>
            <w:tcW w:w="270" w:type="dxa"/>
          </w:tcPr>
          <w:p w14:paraId="2784E7F9" w14:textId="77777777" w:rsidR="00E7380E" w:rsidRPr="00886DC5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C41513" w14:textId="7929BD31" w:rsidR="00E7380E" w:rsidRPr="00886DC5" w:rsidRDefault="00F11318" w:rsidP="00E738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D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10,370</w:t>
            </w:r>
          </w:p>
        </w:tc>
        <w:tc>
          <w:tcPr>
            <w:tcW w:w="271" w:type="dxa"/>
          </w:tcPr>
          <w:p w14:paraId="6D6936AB" w14:textId="77777777" w:rsidR="00E7380E" w:rsidRPr="00886DC5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86323DF" w14:textId="591F0100" w:rsidR="00E7380E" w:rsidRPr="00886DC5" w:rsidRDefault="00E7380E" w:rsidP="00E7380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D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10,600</w:t>
            </w:r>
          </w:p>
        </w:tc>
      </w:tr>
      <w:tr w:rsidR="00E7380E" w:rsidRPr="00886DC5" w14:paraId="769C3B3D" w14:textId="77777777" w:rsidTr="0049189D">
        <w:tc>
          <w:tcPr>
            <w:tcW w:w="3600" w:type="dxa"/>
          </w:tcPr>
          <w:p w14:paraId="309E7F75" w14:textId="77777777" w:rsidR="00E7380E" w:rsidRPr="00886DC5" w:rsidRDefault="00E7380E" w:rsidP="00E7380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86D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B8C674C" w14:textId="47378CA4" w:rsidR="00E7380E" w:rsidRPr="00886DC5" w:rsidRDefault="00D8377A" w:rsidP="00E7380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DC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 w:rsidR="0023229F" w:rsidRPr="00886D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72" w:type="dxa"/>
          </w:tcPr>
          <w:p w14:paraId="6463A680" w14:textId="77777777" w:rsidR="00E7380E" w:rsidRPr="00886DC5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5DF758CF" w14:textId="2471FF96" w:rsidR="00E7380E" w:rsidRPr="00886DC5" w:rsidRDefault="00E7380E" w:rsidP="00E738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D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270" w:type="dxa"/>
          </w:tcPr>
          <w:p w14:paraId="7516F502" w14:textId="77777777" w:rsidR="00E7380E" w:rsidRPr="00886DC5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C23894" w14:textId="6AECBA51" w:rsidR="00E7380E" w:rsidRPr="00886DC5" w:rsidRDefault="0023229F" w:rsidP="00E738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D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1" w:type="dxa"/>
          </w:tcPr>
          <w:p w14:paraId="12013A25" w14:textId="77777777" w:rsidR="00E7380E" w:rsidRPr="00886DC5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</w:tcPr>
          <w:p w14:paraId="54204FA4" w14:textId="76644245" w:rsidR="00E7380E" w:rsidRPr="00886DC5" w:rsidRDefault="00E7380E" w:rsidP="00E7380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D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</w:tr>
      <w:tr w:rsidR="007E7A90" w:rsidRPr="00886DC5" w14:paraId="3E5040C5" w14:textId="77777777" w:rsidTr="0049189D">
        <w:tc>
          <w:tcPr>
            <w:tcW w:w="3600" w:type="dxa"/>
          </w:tcPr>
          <w:p w14:paraId="42443440" w14:textId="3B742492" w:rsidR="007E7A90" w:rsidRPr="00886DC5" w:rsidRDefault="007E7A90" w:rsidP="00E738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DC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260" w:type="dxa"/>
          </w:tcPr>
          <w:p w14:paraId="4D955C35" w14:textId="3FB139CA" w:rsidR="007E7A90" w:rsidRPr="00886DC5" w:rsidRDefault="0023229F" w:rsidP="00E7380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86D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(8)</w:t>
            </w:r>
          </w:p>
        </w:tc>
        <w:tc>
          <w:tcPr>
            <w:tcW w:w="272" w:type="dxa"/>
          </w:tcPr>
          <w:p w14:paraId="75FF38BD" w14:textId="77777777" w:rsidR="007E7A90" w:rsidRPr="00886DC5" w:rsidRDefault="007E7A90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5B30A28B" w14:textId="459C6462" w:rsidR="007E7A90" w:rsidRPr="00886DC5" w:rsidRDefault="007E7A90" w:rsidP="00BF120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D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D8A04F" w14:textId="77777777" w:rsidR="007E7A90" w:rsidRPr="00886DC5" w:rsidRDefault="007E7A90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8AF387" w14:textId="43A51D2D" w:rsidR="007E7A90" w:rsidRPr="00886DC5" w:rsidRDefault="0023229F" w:rsidP="00E738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D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(8)</w:t>
            </w:r>
          </w:p>
        </w:tc>
        <w:tc>
          <w:tcPr>
            <w:tcW w:w="271" w:type="dxa"/>
          </w:tcPr>
          <w:p w14:paraId="65AD738F" w14:textId="77777777" w:rsidR="007E7A90" w:rsidRPr="00886DC5" w:rsidRDefault="007E7A90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</w:tcPr>
          <w:p w14:paraId="4A3715E8" w14:textId="1BC3DE1E" w:rsidR="007E7A90" w:rsidRPr="00886DC5" w:rsidRDefault="007E7A90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99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6DC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7380E" w:rsidRPr="00886DC5" w14:paraId="28FC8A22" w14:textId="77777777" w:rsidTr="0049189D">
        <w:tc>
          <w:tcPr>
            <w:tcW w:w="3600" w:type="dxa"/>
          </w:tcPr>
          <w:p w14:paraId="488AC5EA" w14:textId="6FB5B5F5" w:rsidR="00E7380E" w:rsidRPr="00886DC5" w:rsidRDefault="00E7380E" w:rsidP="00E738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DC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ขาดทุนจากการปรับมูลค่ายุติธรรม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D77DE0" w14:textId="3D3EA6CA" w:rsidR="00E7380E" w:rsidRPr="00886DC5" w:rsidRDefault="008B22A3" w:rsidP="00E7380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86D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</w:t>
            </w:r>
            <w:r w:rsidR="0023229F" w:rsidRPr="00886D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886D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2" w:type="dxa"/>
          </w:tcPr>
          <w:p w14:paraId="7C04A202" w14:textId="77777777" w:rsidR="00E7380E" w:rsidRPr="00886DC5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8C82A4D" w14:textId="379F4970" w:rsidR="00E7380E" w:rsidRPr="00886DC5" w:rsidRDefault="00E7380E" w:rsidP="00E738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D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(219)</w:t>
            </w:r>
          </w:p>
        </w:tc>
        <w:tc>
          <w:tcPr>
            <w:tcW w:w="270" w:type="dxa"/>
          </w:tcPr>
          <w:p w14:paraId="120BA451" w14:textId="77777777" w:rsidR="00E7380E" w:rsidRPr="00886DC5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AB70D2" w14:textId="7B2CFB53" w:rsidR="00E7380E" w:rsidRPr="00886DC5" w:rsidRDefault="00441AB6" w:rsidP="00E738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86DC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(70)</w:t>
            </w:r>
          </w:p>
        </w:tc>
        <w:tc>
          <w:tcPr>
            <w:tcW w:w="271" w:type="dxa"/>
          </w:tcPr>
          <w:p w14:paraId="43140760" w14:textId="77777777" w:rsidR="00E7380E" w:rsidRPr="00886DC5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26BB49B" w14:textId="1FFC20AE" w:rsidR="00E7380E" w:rsidRPr="00886DC5" w:rsidRDefault="00E7380E" w:rsidP="00E7380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D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(273)</w:t>
            </w:r>
          </w:p>
        </w:tc>
      </w:tr>
      <w:tr w:rsidR="00E7380E" w:rsidRPr="00886DC5" w14:paraId="0173A771" w14:textId="77777777" w:rsidTr="0060173A">
        <w:tc>
          <w:tcPr>
            <w:tcW w:w="3600" w:type="dxa"/>
          </w:tcPr>
          <w:p w14:paraId="7B4BFC83" w14:textId="6A5FE6E3" w:rsidR="00E7380E" w:rsidRPr="00886DC5" w:rsidRDefault="00E7380E" w:rsidP="00E738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886D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6D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F5CE6" w:rsidRPr="00886D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886D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86D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</w:t>
            </w:r>
            <w:r w:rsidR="00DF5CE6" w:rsidRPr="00886D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886D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886D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 xml:space="preserve"> </w:t>
            </w:r>
            <w:r w:rsidRPr="00886DC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 xml:space="preserve">31 </w:t>
            </w:r>
            <w:r w:rsidRPr="00886D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231657" w14:textId="1079DC7F" w:rsidR="00E7380E" w:rsidRPr="00886DC5" w:rsidRDefault="003D3E67" w:rsidP="00E7380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6D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22</w:t>
            </w:r>
            <w:r w:rsidRPr="00886D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6D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42</w:t>
            </w:r>
            <w:r w:rsidR="0023229F" w:rsidRPr="00886D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2" w:type="dxa"/>
          </w:tcPr>
          <w:p w14:paraId="361CDF0C" w14:textId="77777777" w:rsidR="00E7380E" w:rsidRPr="00886DC5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CA5A83A" w14:textId="1736B419" w:rsidR="00E7380E" w:rsidRPr="00886DC5" w:rsidRDefault="00E7380E" w:rsidP="00E738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6D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22,384</w:t>
            </w:r>
          </w:p>
        </w:tc>
        <w:tc>
          <w:tcPr>
            <w:tcW w:w="270" w:type="dxa"/>
          </w:tcPr>
          <w:p w14:paraId="4A337CE1" w14:textId="77777777" w:rsidR="00E7380E" w:rsidRPr="00886DC5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4AAC57" w14:textId="20DDFAED" w:rsidR="00E7380E" w:rsidRPr="00886DC5" w:rsidRDefault="003D3E67" w:rsidP="00E738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6D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10,308</w:t>
            </w:r>
          </w:p>
        </w:tc>
        <w:tc>
          <w:tcPr>
            <w:tcW w:w="271" w:type="dxa"/>
          </w:tcPr>
          <w:p w14:paraId="2FC24EF6" w14:textId="77777777" w:rsidR="00E7380E" w:rsidRPr="00886DC5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C5C068A" w14:textId="5B55B2AD" w:rsidR="00E7380E" w:rsidRPr="00886DC5" w:rsidRDefault="00E7380E" w:rsidP="00E7380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6D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10,370</w:t>
            </w:r>
          </w:p>
        </w:tc>
      </w:tr>
    </w:tbl>
    <w:p w14:paraId="2303D3D2" w14:textId="77777777" w:rsidR="00CC6CCE" w:rsidRPr="00523D20" w:rsidRDefault="00CC6CCE" w:rsidP="00CC6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1331C229" w14:textId="73A1B22C" w:rsidR="00404EC5" w:rsidRPr="00DA667F" w:rsidRDefault="00404EC5" w:rsidP="002E47C2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DA667F">
        <w:rPr>
          <w:rFonts w:asciiTheme="majorBidi" w:hAnsiTheme="majorBidi" w:cstheme="majorBidi"/>
          <w:sz w:val="30"/>
          <w:szCs w:val="30"/>
          <w:cs/>
          <w:lang w:val="th-TH"/>
        </w:rPr>
        <w:t>หนี้สินที่มีภาระดอกเบี้ย</w:t>
      </w:r>
      <w:r w:rsidR="00BD749D" w:rsidRPr="00DA667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76F26C11" w14:textId="49611153" w:rsidR="00404EC5" w:rsidRPr="00DA667F" w:rsidRDefault="00404EC5" w:rsidP="00ED111B">
      <w:pPr>
        <w:ind w:left="547" w:right="3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A2FAFA" w14:textId="119E4126" w:rsidR="0010187B" w:rsidRPr="00DA667F" w:rsidRDefault="0010187B" w:rsidP="0010187B">
      <w:pPr>
        <w:ind w:left="547" w:right="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A667F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</w:t>
      </w:r>
      <w:r w:rsidR="0059548C" w:rsidRPr="00DA667F">
        <w:rPr>
          <w:rFonts w:asciiTheme="majorBidi" w:hAnsiTheme="majorBidi" w:cstheme="majorBidi"/>
          <w:i/>
          <w:iCs/>
          <w:sz w:val="30"/>
          <w:szCs w:val="30"/>
          <w:cs/>
        </w:rPr>
        <w:t>ยาว</w:t>
      </w:r>
      <w:r w:rsidRPr="00DA667F">
        <w:rPr>
          <w:rFonts w:asciiTheme="majorBidi" w:hAnsiTheme="majorBidi" w:cstheme="majorBidi"/>
          <w:i/>
          <w:iCs/>
          <w:sz w:val="30"/>
          <w:szCs w:val="30"/>
          <w:cs/>
        </w:rPr>
        <w:t>จากสถาบันการเงิน</w:t>
      </w:r>
    </w:p>
    <w:p w14:paraId="32830D28" w14:textId="460C749C" w:rsidR="0010187B" w:rsidRPr="00DA667F" w:rsidRDefault="0010187B" w:rsidP="0010187B">
      <w:pPr>
        <w:ind w:left="547" w:right="38"/>
        <w:jc w:val="thaiDistribute"/>
        <w:rPr>
          <w:rFonts w:asciiTheme="majorBidi" w:hAnsiTheme="majorBidi" w:cstheme="majorBidi"/>
          <w:sz w:val="30"/>
          <w:szCs w:val="30"/>
        </w:rPr>
      </w:pPr>
    </w:p>
    <w:p w14:paraId="44B2B725" w14:textId="3557295B" w:rsidR="00165EF9" w:rsidRPr="00DA667F" w:rsidRDefault="00165EF9" w:rsidP="00165E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667F">
        <w:rPr>
          <w:rFonts w:asciiTheme="majorBidi" w:hAnsiTheme="majorBidi" w:cstheme="majorBidi"/>
          <w:sz w:val="30"/>
          <w:szCs w:val="30"/>
          <w:cs/>
        </w:rPr>
        <w:t>ในเดือนกันยายน</w:t>
      </w:r>
      <w:r w:rsidR="00C81CD4">
        <w:rPr>
          <w:rFonts w:asciiTheme="majorBidi" w:hAnsiTheme="majorBidi" w:cstheme="majorBidi"/>
          <w:sz w:val="30"/>
          <w:szCs w:val="30"/>
        </w:rPr>
        <w:t xml:space="preserve"> 2553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กลุ่มบริษัทได้ทำสัญญาเงินกู้ยืมภายในวงเงินไม่เกิน </w:t>
      </w:r>
      <w:r w:rsidRPr="00DA667F">
        <w:rPr>
          <w:rFonts w:asciiTheme="majorBidi" w:hAnsiTheme="majorBidi" w:cstheme="majorBidi"/>
          <w:sz w:val="30"/>
          <w:szCs w:val="30"/>
        </w:rPr>
        <w:t>3,100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 ล้านบาทกับสถาบันการเงินแห่งหนึ่ง สัญญาดังกล่าวกำหนดให้บริษัทชำระเงินต้นที่เหลือทั้งจำนวนภายใน </w:t>
      </w:r>
      <w:r w:rsidRPr="00DA667F">
        <w:rPr>
          <w:rFonts w:asciiTheme="majorBidi" w:hAnsiTheme="majorBidi" w:cstheme="majorBidi"/>
          <w:sz w:val="30"/>
          <w:szCs w:val="30"/>
        </w:rPr>
        <w:t>3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 ปีนับจากวันที่ </w:t>
      </w:r>
      <w:r w:rsidRPr="00DA667F">
        <w:rPr>
          <w:rFonts w:asciiTheme="majorBidi" w:hAnsiTheme="majorBidi" w:cstheme="majorBidi"/>
          <w:sz w:val="30"/>
          <w:szCs w:val="30"/>
        </w:rPr>
        <w:t>17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DA667F">
        <w:rPr>
          <w:rFonts w:asciiTheme="majorBidi" w:hAnsiTheme="majorBidi" w:cstheme="majorBidi"/>
          <w:sz w:val="30"/>
          <w:szCs w:val="30"/>
        </w:rPr>
        <w:t xml:space="preserve">2562 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ต่อมาในเดือนกรกฎาคม </w:t>
      </w:r>
      <w:r w:rsidRPr="00DA667F">
        <w:rPr>
          <w:rFonts w:asciiTheme="majorBidi" w:hAnsiTheme="majorBidi" w:cstheme="majorBidi"/>
          <w:sz w:val="30"/>
          <w:szCs w:val="30"/>
        </w:rPr>
        <w:t xml:space="preserve">2565 </w:t>
      </w:r>
      <w:r w:rsidRPr="00DA667F">
        <w:rPr>
          <w:rFonts w:asciiTheme="majorBidi" w:hAnsiTheme="majorBidi" w:cstheme="majorBidi"/>
          <w:sz w:val="30"/>
          <w:szCs w:val="30"/>
          <w:cs/>
        </w:rPr>
        <w:t>กลุ่มบริษัทได้ทำบันทึกข้อตกลงแก้ไขสัญญาเงินกู้กับสถาบันการเงินดังกล่าว</w:t>
      </w:r>
      <w:r w:rsidR="00EE5A07" w:rsidRPr="00DA667F">
        <w:rPr>
          <w:rFonts w:asciiTheme="majorBidi" w:hAnsiTheme="majorBidi" w:cstheme="majorBidi"/>
          <w:sz w:val="30"/>
          <w:szCs w:val="30"/>
        </w:rPr>
        <w:br/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โดยเปลี่ยนระยะเวลาชำระคืนเงินต้นเป็นภายในวันที่ </w:t>
      </w:r>
      <w:r w:rsidRPr="00DA667F">
        <w:rPr>
          <w:rFonts w:asciiTheme="majorBidi" w:hAnsiTheme="majorBidi" w:cstheme="majorBidi"/>
          <w:sz w:val="30"/>
          <w:szCs w:val="30"/>
        </w:rPr>
        <w:t xml:space="preserve">17 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DA667F">
        <w:rPr>
          <w:rFonts w:asciiTheme="majorBidi" w:hAnsiTheme="majorBidi" w:cstheme="majorBidi"/>
          <w:sz w:val="30"/>
          <w:szCs w:val="30"/>
        </w:rPr>
        <w:t xml:space="preserve">2567 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และเปลี่ยนอัตราดอกเบี้ยตามที่ตกลงกัน ต่อมาในเดือน กรกฎาคม </w:t>
      </w:r>
      <w:r w:rsidRPr="00DA667F">
        <w:rPr>
          <w:rFonts w:asciiTheme="majorBidi" w:hAnsiTheme="majorBidi" w:cstheme="majorBidi"/>
          <w:sz w:val="30"/>
          <w:szCs w:val="30"/>
        </w:rPr>
        <w:t xml:space="preserve">2567 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กลุ่มบริษัทได้ทำบันทึกข้อตกลงแก้ไขสัญญาเงินกู้กับสถาบันการเงินดังกล่าว โดยเปลี่ยนระยะเวลาชำระคืนเงินต้นตามที่ระบุในสัญญาและดอกเบี้ยทุกๆ </w:t>
      </w:r>
      <w:r w:rsidRPr="00DA667F">
        <w:rPr>
          <w:rFonts w:asciiTheme="majorBidi" w:hAnsiTheme="majorBidi" w:cstheme="majorBidi"/>
          <w:sz w:val="30"/>
          <w:szCs w:val="30"/>
        </w:rPr>
        <w:t xml:space="preserve">6 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เดือนและชำระเงินต้นที่เหลือทั้งจำนวนภายในวันที่ </w:t>
      </w:r>
      <w:r w:rsidRPr="00DA667F">
        <w:rPr>
          <w:rFonts w:asciiTheme="majorBidi" w:hAnsiTheme="majorBidi" w:cstheme="majorBidi"/>
          <w:sz w:val="30"/>
          <w:szCs w:val="30"/>
        </w:rPr>
        <w:t xml:space="preserve">30 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DA667F">
        <w:rPr>
          <w:rFonts w:asciiTheme="majorBidi" w:hAnsiTheme="majorBidi" w:cstheme="majorBidi"/>
          <w:sz w:val="30"/>
          <w:szCs w:val="30"/>
        </w:rPr>
        <w:t xml:space="preserve">2570 </w:t>
      </w:r>
      <w:r w:rsidRPr="00DA667F">
        <w:rPr>
          <w:rFonts w:asciiTheme="majorBidi" w:hAnsiTheme="majorBidi" w:cstheme="majorBidi"/>
          <w:sz w:val="30"/>
          <w:szCs w:val="30"/>
          <w:cs/>
        </w:rPr>
        <w:t>และเปลี่ยนอัตราดอกเบี้ยตามที่ตกลงกัน</w:t>
      </w:r>
    </w:p>
    <w:p w14:paraId="1728D69E" w14:textId="77777777" w:rsidR="00165EF9" w:rsidRPr="003F6748" w:rsidRDefault="00165EF9" w:rsidP="00165EF9">
      <w:pPr>
        <w:ind w:left="547" w:right="38" w:hanging="7"/>
        <w:jc w:val="thaiDistribute"/>
        <w:rPr>
          <w:rFonts w:asciiTheme="majorBidi" w:hAnsiTheme="majorBidi"/>
          <w:sz w:val="30"/>
          <w:szCs w:val="30"/>
        </w:rPr>
      </w:pPr>
    </w:p>
    <w:p w14:paraId="14BE2C84" w14:textId="77777777" w:rsidR="00165EF9" w:rsidRPr="00DA667F" w:rsidRDefault="00165EF9" w:rsidP="00165EF9">
      <w:pPr>
        <w:ind w:left="547" w:right="38"/>
        <w:jc w:val="thaiDistribute"/>
        <w:rPr>
          <w:rFonts w:asciiTheme="majorBidi" w:hAnsiTheme="majorBidi" w:cstheme="majorBidi"/>
          <w:sz w:val="30"/>
          <w:szCs w:val="30"/>
        </w:rPr>
      </w:pPr>
      <w:r w:rsidRPr="00DA667F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DA667F">
        <w:rPr>
          <w:rFonts w:asciiTheme="majorBidi" w:hAnsiTheme="majorBidi" w:cstheme="majorBidi"/>
          <w:sz w:val="30"/>
          <w:szCs w:val="30"/>
        </w:rPr>
        <w:t xml:space="preserve">2567 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บริษัทได้ทำสัญญาเงินกู้ยืมจำนวน </w:t>
      </w:r>
      <w:r w:rsidRPr="00DA667F">
        <w:rPr>
          <w:rFonts w:asciiTheme="majorBidi" w:hAnsiTheme="majorBidi" w:cstheme="majorBidi"/>
          <w:sz w:val="30"/>
          <w:szCs w:val="30"/>
        </w:rPr>
        <w:t xml:space="preserve">300 </w:t>
      </w:r>
      <w:r w:rsidRPr="00DA667F">
        <w:rPr>
          <w:rFonts w:asciiTheme="majorBidi" w:hAnsiTheme="majorBidi" w:cstheme="majorBidi"/>
          <w:sz w:val="30"/>
          <w:szCs w:val="30"/>
          <w:cs/>
        </w:rPr>
        <w:t>ล้านบาทกับสถาบันการเงินแห่งหนึ่ง สัญญาดังกล่าว</w:t>
      </w:r>
      <w:r w:rsidRPr="00DA667F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กำหนดให้บริษัทชำระเงินต้นทั้งหมดภายใน </w:t>
      </w:r>
      <w:r w:rsidRPr="00DA667F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DA667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 หลังจากวันที่เบิกเงินกู้ โดยจะต้องชำระเงินต้นและดอกเบี้ย</w:t>
      </w:r>
      <w:r w:rsidRPr="00DA667F">
        <w:rPr>
          <w:rFonts w:asciiTheme="majorBidi" w:hAnsiTheme="majorBidi" w:cstheme="majorBidi"/>
          <w:spacing w:val="-2"/>
          <w:sz w:val="30"/>
          <w:szCs w:val="30"/>
        </w:rPr>
        <w:t xml:space="preserve">               </w:t>
      </w:r>
      <w:r w:rsidRPr="00DA667F">
        <w:rPr>
          <w:rFonts w:asciiTheme="majorBidi" w:hAnsiTheme="majorBidi" w:cstheme="majorBidi"/>
          <w:spacing w:val="-2"/>
          <w:sz w:val="30"/>
          <w:szCs w:val="30"/>
          <w:cs/>
        </w:rPr>
        <w:t>ทุกๆ</w:t>
      </w:r>
      <w:r w:rsidRPr="00DA667F">
        <w:rPr>
          <w:rFonts w:asciiTheme="majorBidi" w:hAnsiTheme="majorBidi" w:cstheme="majorBidi"/>
          <w:spacing w:val="-2"/>
          <w:sz w:val="30"/>
          <w:szCs w:val="30"/>
        </w:rPr>
        <w:t xml:space="preserve"> 3 </w:t>
      </w:r>
      <w:r w:rsidRPr="00DA667F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EBE7182" w14:textId="77777777" w:rsidR="00165EF9" w:rsidRPr="00DA667F" w:rsidRDefault="00165EF9" w:rsidP="00165EF9">
      <w:pPr>
        <w:ind w:left="547" w:right="38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1572D9" w14:textId="77777777" w:rsidR="00165EF9" w:rsidRPr="00DA667F" w:rsidRDefault="00165EF9" w:rsidP="00165EF9">
      <w:pPr>
        <w:ind w:left="547" w:right="38"/>
        <w:jc w:val="thaiDistribute"/>
        <w:rPr>
          <w:rFonts w:asciiTheme="majorBidi" w:hAnsiTheme="majorBidi" w:cstheme="majorBidi"/>
          <w:sz w:val="30"/>
          <w:szCs w:val="30"/>
        </w:rPr>
      </w:pPr>
      <w:r w:rsidRPr="00DA667F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ในเดือนกรกฎาคม </w:t>
      </w:r>
      <w:r w:rsidRPr="00DA667F"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Pr="00DA667F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บริษัทได้ทำสัญญาเงินกู้ยืมจำนวน </w:t>
      </w:r>
      <w:r w:rsidRPr="00DA667F">
        <w:rPr>
          <w:rFonts w:asciiTheme="majorBidi" w:hAnsiTheme="majorBidi" w:cstheme="majorBidi"/>
          <w:spacing w:val="-2"/>
          <w:sz w:val="30"/>
          <w:szCs w:val="30"/>
        </w:rPr>
        <w:t xml:space="preserve">300 </w:t>
      </w:r>
      <w:r w:rsidRPr="00DA667F">
        <w:rPr>
          <w:rFonts w:asciiTheme="majorBidi" w:hAnsiTheme="majorBidi" w:cstheme="majorBidi"/>
          <w:spacing w:val="-2"/>
          <w:sz w:val="30"/>
          <w:szCs w:val="30"/>
          <w:cs/>
        </w:rPr>
        <w:t>ล้านบาทกับสถาบันการเงินแห่งหนึ่ง สัญญาดังกล่าวกำหนดให้บริษัทชำระเงินต้น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ทั้งหมดภายใน </w:t>
      </w:r>
      <w:r w:rsidRPr="00DA667F">
        <w:rPr>
          <w:rFonts w:asciiTheme="majorBidi" w:hAnsiTheme="majorBidi" w:cstheme="majorBidi"/>
          <w:sz w:val="30"/>
          <w:szCs w:val="30"/>
        </w:rPr>
        <w:t>3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 ปี หลังจากวันที่เบิกเงินกู้ โดยจะต้องชำระเงินต้นและดอกเบี้ย</w:t>
      </w:r>
      <w:r w:rsidRPr="00DA667F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เป็นรายเดือน </w:t>
      </w:r>
    </w:p>
    <w:p w14:paraId="10E3DAE2" w14:textId="77777777" w:rsidR="00165EF9" w:rsidRPr="00DA667F" w:rsidRDefault="00165EF9" w:rsidP="00165EF9">
      <w:pPr>
        <w:ind w:left="547" w:right="38"/>
        <w:jc w:val="thaiDistribute"/>
        <w:rPr>
          <w:rFonts w:asciiTheme="majorBidi" w:hAnsiTheme="majorBidi" w:cstheme="majorBidi"/>
          <w:sz w:val="30"/>
          <w:szCs w:val="30"/>
        </w:rPr>
      </w:pPr>
    </w:p>
    <w:p w14:paraId="0015D62E" w14:textId="1050C0BC" w:rsidR="00077A64" w:rsidRPr="00DA667F" w:rsidRDefault="00165EF9" w:rsidP="00165EF9">
      <w:pPr>
        <w:ind w:left="547" w:right="38"/>
        <w:jc w:val="thaiDistribute"/>
        <w:rPr>
          <w:rFonts w:asciiTheme="majorBidi" w:hAnsiTheme="majorBidi" w:cstheme="majorBidi"/>
          <w:sz w:val="30"/>
          <w:szCs w:val="30"/>
        </w:rPr>
      </w:pPr>
      <w:r w:rsidRPr="00DA667F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ในเดือนกรกฎาคม </w:t>
      </w:r>
      <w:r w:rsidRPr="00DA667F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DA667F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บริษัทได้ทำสัญญาเงินกู้ยืมจำนวน </w:t>
      </w:r>
      <w:r w:rsidRPr="00DA667F">
        <w:rPr>
          <w:rFonts w:asciiTheme="majorBidi" w:hAnsiTheme="majorBidi" w:cstheme="majorBidi"/>
          <w:spacing w:val="-2"/>
          <w:sz w:val="30"/>
          <w:szCs w:val="30"/>
        </w:rPr>
        <w:t xml:space="preserve">800 </w:t>
      </w:r>
      <w:r w:rsidRPr="00DA667F">
        <w:rPr>
          <w:rFonts w:asciiTheme="majorBidi" w:hAnsiTheme="majorBidi" w:cstheme="majorBidi"/>
          <w:spacing w:val="-2"/>
          <w:sz w:val="30"/>
          <w:szCs w:val="30"/>
          <w:cs/>
        </w:rPr>
        <w:t>ล้านบาทกับสถาบันการเงินแห่งหนึ่ง สัญญาดังกล่าว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กำหนดให้บริษัทชำระคืนเงินต้นทั้งหมดภายใน </w:t>
      </w:r>
      <w:r w:rsidRPr="00DA667F">
        <w:rPr>
          <w:rFonts w:asciiTheme="majorBidi" w:hAnsiTheme="majorBidi" w:cstheme="majorBidi"/>
          <w:sz w:val="30"/>
          <w:szCs w:val="30"/>
        </w:rPr>
        <w:t xml:space="preserve">3 </w:t>
      </w:r>
      <w:r w:rsidRPr="00DA667F">
        <w:rPr>
          <w:rFonts w:asciiTheme="majorBidi" w:hAnsiTheme="majorBidi" w:cstheme="majorBidi"/>
          <w:sz w:val="30"/>
          <w:szCs w:val="30"/>
          <w:cs/>
        </w:rPr>
        <w:t>ปี หลังจากวันที่เบิกเงินกู้ โดยจะต้องชำระดอกเบี้ยเป็นรายเดือน</w:t>
      </w:r>
    </w:p>
    <w:p w14:paraId="3D636D6F" w14:textId="77777777" w:rsidR="00165EF9" w:rsidRPr="00DA667F" w:rsidRDefault="00165EF9" w:rsidP="003C410D">
      <w:pPr>
        <w:ind w:left="547" w:right="38"/>
        <w:jc w:val="thaiDistribute"/>
        <w:rPr>
          <w:rFonts w:asciiTheme="majorBidi" w:hAnsiTheme="majorBidi" w:cstheme="majorBidi"/>
          <w:sz w:val="30"/>
          <w:szCs w:val="30"/>
        </w:rPr>
      </w:pPr>
    </w:p>
    <w:p w14:paraId="63D4B7C6" w14:textId="3074D560" w:rsidR="003F6748" w:rsidRDefault="005A433E" w:rsidP="00DA667F">
      <w:pPr>
        <w:ind w:left="547" w:right="38"/>
        <w:jc w:val="thaiDistribute"/>
        <w:rPr>
          <w:rFonts w:asciiTheme="majorBidi" w:hAnsiTheme="majorBidi" w:cstheme="majorBidi"/>
          <w:sz w:val="30"/>
          <w:szCs w:val="30"/>
        </w:rPr>
      </w:pPr>
      <w:r w:rsidRPr="00DA667F">
        <w:rPr>
          <w:rFonts w:asciiTheme="majorBidi" w:hAnsiTheme="majorBidi" w:cstheme="majorBidi"/>
          <w:sz w:val="30"/>
          <w:szCs w:val="30"/>
          <w:cs/>
        </w:rPr>
        <w:t>ภายใต้สัญญาเงินกู้ยืมและข้อกำหนดว่าด้วยสิทธิและหน้าที่ของผู้กู้ กลุ่มบริษัทต้องปฏิบัติตามเงื่อนไขทางการเงิ</w:t>
      </w:r>
      <w:r w:rsidR="003C410D" w:rsidRPr="00DA667F">
        <w:rPr>
          <w:rFonts w:asciiTheme="majorBidi" w:hAnsiTheme="majorBidi" w:cstheme="majorBidi"/>
          <w:sz w:val="30"/>
          <w:szCs w:val="30"/>
          <w:cs/>
        </w:rPr>
        <w:t>น</w:t>
      </w:r>
      <w:r w:rsidR="00B575C4" w:rsidRPr="00DA667F">
        <w:rPr>
          <w:rFonts w:asciiTheme="majorBidi" w:hAnsiTheme="majorBidi" w:cstheme="majorBidi"/>
          <w:sz w:val="30"/>
          <w:szCs w:val="30"/>
        </w:rPr>
        <w:t xml:space="preserve">      </w:t>
      </w:r>
      <w:r w:rsidRPr="00DA667F">
        <w:rPr>
          <w:rFonts w:asciiTheme="majorBidi" w:hAnsiTheme="majorBidi" w:cstheme="majorBidi"/>
          <w:sz w:val="30"/>
          <w:szCs w:val="30"/>
          <w:cs/>
        </w:rPr>
        <w:t>บางประการ เช่น การดำรงอัตราส่วนหนี้สินต่อส่วนของผู้ถือหุ้นให้เป็นไปตามอัตราที่กำหนดในสัญญา</w:t>
      </w:r>
    </w:p>
    <w:p w14:paraId="36D48872" w14:textId="77777777" w:rsidR="00DA667F" w:rsidRDefault="00DA667F" w:rsidP="00DA667F">
      <w:pPr>
        <w:ind w:left="547" w:right="3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D30DC07" w14:textId="10A34D2F" w:rsidR="001460D2" w:rsidRPr="003F6748" w:rsidRDefault="001460D2" w:rsidP="001460D2">
      <w:pPr>
        <w:ind w:left="547" w:right="38"/>
        <w:jc w:val="thaiDistribute"/>
        <w:rPr>
          <w:rFonts w:asciiTheme="majorBidi" w:hAnsiTheme="majorBidi" w:cstheme="majorBidi"/>
          <w:sz w:val="30"/>
          <w:szCs w:val="30"/>
        </w:rPr>
      </w:pPr>
      <w:r w:rsidRPr="003F6748">
        <w:rPr>
          <w:rFonts w:asciiTheme="majorBidi" w:hAnsiTheme="majorBidi" w:cstheme="majorBidi" w:hint="cs"/>
          <w:sz w:val="30"/>
          <w:szCs w:val="30"/>
          <w:cs/>
        </w:rPr>
        <w:t>รายละเอียดของหลักประกันซึ่งเป็นสินทรัพย์แสดงราคาตามบัญชี</w:t>
      </w:r>
      <w:r w:rsidRPr="003F6748">
        <w:rPr>
          <w:rFonts w:asciiTheme="majorBidi" w:hAnsiTheme="majorBidi" w:cstheme="majorBidi"/>
          <w:sz w:val="30"/>
          <w:szCs w:val="30"/>
        </w:rPr>
        <w:t xml:space="preserve"> </w:t>
      </w:r>
      <w:r w:rsidRPr="003F6748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7675B1EF" w14:textId="77777777" w:rsidR="001460D2" w:rsidRPr="003F6748" w:rsidRDefault="001460D2" w:rsidP="001460D2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28"/>
        <w:gridCol w:w="1795"/>
        <w:gridCol w:w="387"/>
        <w:gridCol w:w="1792"/>
      </w:tblGrid>
      <w:tr w:rsidR="001460D2" w:rsidRPr="003F6748" w14:paraId="1D8C1F97" w14:textId="77777777" w:rsidTr="001555A2">
        <w:trPr>
          <w:trHeight w:val="417"/>
          <w:tblHeader/>
        </w:trPr>
        <w:tc>
          <w:tcPr>
            <w:tcW w:w="5128" w:type="dxa"/>
          </w:tcPr>
          <w:p w14:paraId="1C382346" w14:textId="77777777" w:rsidR="001460D2" w:rsidRPr="003F6748" w:rsidRDefault="001460D2" w:rsidP="001555A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974" w:type="dxa"/>
            <w:gridSpan w:val="3"/>
          </w:tcPr>
          <w:p w14:paraId="30ADFB3D" w14:textId="77777777" w:rsidR="001460D2" w:rsidRPr="003F6748" w:rsidRDefault="001460D2" w:rsidP="001555A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674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460D2" w:rsidRPr="003F6748" w14:paraId="1FAFB5A0" w14:textId="77777777" w:rsidTr="001555A2">
        <w:trPr>
          <w:trHeight w:val="407"/>
          <w:tblHeader/>
        </w:trPr>
        <w:tc>
          <w:tcPr>
            <w:tcW w:w="5128" w:type="dxa"/>
          </w:tcPr>
          <w:p w14:paraId="23A4A1D3" w14:textId="77777777" w:rsidR="001460D2" w:rsidRPr="003F6748" w:rsidRDefault="001460D2" w:rsidP="001555A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5" w:type="dxa"/>
          </w:tcPr>
          <w:p w14:paraId="7DE0D771" w14:textId="25A35BB3" w:rsidR="001460D2" w:rsidRPr="003F6748" w:rsidRDefault="001460D2" w:rsidP="001555A2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3F67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F5CE6" w:rsidRPr="003F67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0 </w:t>
            </w:r>
            <w:r w:rsidR="00DF5CE6" w:rsidRPr="003F674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387" w:type="dxa"/>
          </w:tcPr>
          <w:p w14:paraId="35B6084E" w14:textId="77777777" w:rsidR="001460D2" w:rsidRPr="003F6748" w:rsidRDefault="001460D2" w:rsidP="001555A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2" w:type="dxa"/>
          </w:tcPr>
          <w:p w14:paraId="236974B9" w14:textId="77777777" w:rsidR="001460D2" w:rsidRPr="003F6748" w:rsidRDefault="001460D2" w:rsidP="001555A2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F67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3F674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1460D2" w:rsidRPr="003F6748" w14:paraId="540643E4" w14:textId="77777777" w:rsidTr="001555A2">
        <w:trPr>
          <w:trHeight w:val="407"/>
          <w:tblHeader/>
        </w:trPr>
        <w:tc>
          <w:tcPr>
            <w:tcW w:w="5128" w:type="dxa"/>
          </w:tcPr>
          <w:p w14:paraId="32D77B7D" w14:textId="77777777" w:rsidR="001460D2" w:rsidRPr="003F6748" w:rsidRDefault="001460D2" w:rsidP="001555A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5" w:type="dxa"/>
          </w:tcPr>
          <w:p w14:paraId="0FA94560" w14:textId="0701B3B4" w:rsidR="001460D2" w:rsidRPr="003F6748" w:rsidRDefault="00DF5CE6" w:rsidP="00DF5CE6">
            <w:pPr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674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    </w:t>
            </w:r>
            <w:r w:rsidRPr="003F6748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  <w:r w:rsidR="001460D2" w:rsidRPr="003F6748"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</w:p>
        </w:tc>
        <w:tc>
          <w:tcPr>
            <w:tcW w:w="387" w:type="dxa"/>
          </w:tcPr>
          <w:p w14:paraId="6BD73AFB" w14:textId="77777777" w:rsidR="001460D2" w:rsidRPr="003F6748" w:rsidRDefault="001460D2" w:rsidP="001555A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2" w:type="dxa"/>
          </w:tcPr>
          <w:p w14:paraId="3AFE977C" w14:textId="339A7F58" w:rsidR="001460D2" w:rsidRPr="003F6748" w:rsidRDefault="001460D2" w:rsidP="001555A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6748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</w:tr>
      <w:tr w:rsidR="001460D2" w:rsidRPr="003F6748" w14:paraId="6645F4CF" w14:textId="77777777" w:rsidTr="001555A2">
        <w:trPr>
          <w:trHeight w:val="263"/>
          <w:tblHeader/>
        </w:trPr>
        <w:tc>
          <w:tcPr>
            <w:tcW w:w="5128" w:type="dxa"/>
          </w:tcPr>
          <w:p w14:paraId="0F67657C" w14:textId="77777777" w:rsidR="001460D2" w:rsidRPr="003F6748" w:rsidRDefault="001460D2" w:rsidP="001555A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974" w:type="dxa"/>
            <w:gridSpan w:val="3"/>
          </w:tcPr>
          <w:p w14:paraId="0CAD0FDB" w14:textId="77777777" w:rsidR="001460D2" w:rsidRPr="003F6748" w:rsidRDefault="001460D2" w:rsidP="001555A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F674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460D2" w:rsidRPr="003F6748" w14:paraId="2439FFD3" w14:textId="77777777" w:rsidTr="001555A2">
        <w:trPr>
          <w:trHeight w:val="397"/>
        </w:trPr>
        <w:tc>
          <w:tcPr>
            <w:tcW w:w="5128" w:type="dxa"/>
          </w:tcPr>
          <w:p w14:paraId="24CDA881" w14:textId="77777777" w:rsidR="001460D2" w:rsidRPr="003F6748" w:rsidRDefault="001460D2" w:rsidP="001555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748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795" w:type="dxa"/>
          </w:tcPr>
          <w:p w14:paraId="00C627A5" w14:textId="406C3D11" w:rsidR="001460D2" w:rsidRPr="003F6748" w:rsidRDefault="00B0412F" w:rsidP="001555A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74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</w:t>
            </w:r>
            <w:r w:rsidRPr="003F67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74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032</w:t>
            </w:r>
          </w:p>
        </w:tc>
        <w:tc>
          <w:tcPr>
            <w:tcW w:w="387" w:type="dxa"/>
          </w:tcPr>
          <w:p w14:paraId="4CEBA30E" w14:textId="77777777" w:rsidR="001460D2" w:rsidRPr="003F6748" w:rsidRDefault="001460D2" w:rsidP="0015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2" w:type="dxa"/>
          </w:tcPr>
          <w:p w14:paraId="06DB402F" w14:textId="0E42ED07" w:rsidR="001460D2" w:rsidRPr="003F6748" w:rsidRDefault="001460D2" w:rsidP="001555A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7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="00164E1C" w:rsidRPr="003F67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</w:tr>
      <w:tr w:rsidR="001460D2" w:rsidRPr="003F6748" w14:paraId="1D9C9AF4" w14:textId="77777777" w:rsidTr="001555A2">
        <w:trPr>
          <w:trHeight w:val="417"/>
        </w:trPr>
        <w:tc>
          <w:tcPr>
            <w:tcW w:w="5128" w:type="dxa"/>
          </w:tcPr>
          <w:p w14:paraId="601816B2" w14:textId="77777777" w:rsidR="001460D2" w:rsidRPr="003F6748" w:rsidRDefault="001460D2" w:rsidP="001555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7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 </w:t>
            </w:r>
            <w:r w:rsidRPr="003F674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3F6748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795" w:type="dxa"/>
          </w:tcPr>
          <w:p w14:paraId="172B8ABA" w14:textId="2B980BC8" w:rsidR="001460D2" w:rsidRPr="003F6748" w:rsidRDefault="00661A35" w:rsidP="001555A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7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387" w:type="dxa"/>
          </w:tcPr>
          <w:p w14:paraId="7C75AFCC" w14:textId="77777777" w:rsidR="001460D2" w:rsidRPr="003F6748" w:rsidRDefault="001460D2" w:rsidP="0015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2" w:type="dxa"/>
          </w:tcPr>
          <w:p w14:paraId="49E62815" w14:textId="77777777" w:rsidR="001460D2" w:rsidRPr="003F6748" w:rsidRDefault="001460D2" w:rsidP="001555A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7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</w:tr>
      <w:tr w:rsidR="001460D2" w:rsidRPr="003F6748" w14:paraId="4E2D72C6" w14:textId="77777777" w:rsidTr="001555A2">
        <w:trPr>
          <w:trHeight w:val="407"/>
        </w:trPr>
        <w:tc>
          <w:tcPr>
            <w:tcW w:w="5128" w:type="dxa"/>
          </w:tcPr>
          <w:p w14:paraId="1BF136A5" w14:textId="77777777" w:rsidR="001460D2" w:rsidRPr="003F6748" w:rsidRDefault="001460D2" w:rsidP="001555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74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0FCA0DAB" w14:textId="23336326" w:rsidR="001460D2" w:rsidRPr="003F6748" w:rsidRDefault="00867EBE" w:rsidP="001555A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F67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87" w:type="dxa"/>
          </w:tcPr>
          <w:p w14:paraId="557B15AA" w14:textId="77777777" w:rsidR="001460D2" w:rsidRPr="003F6748" w:rsidRDefault="001460D2" w:rsidP="0015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14:paraId="6DFAEB9A" w14:textId="77777777" w:rsidR="001460D2" w:rsidRPr="003F6748" w:rsidRDefault="001460D2" w:rsidP="001555A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7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1460D2" w:rsidRPr="003F6748" w14:paraId="2B15D764" w14:textId="77777777" w:rsidTr="001555A2">
        <w:trPr>
          <w:trHeight w:val="417"/>
        </w:trPr>
        <w:tc>
          <w:tcPr>
            <w:tcW w:w="5128" w:type="dxa"/>
          </w:tcPr>
          <w:p w14:paraId="4098EB46" w14:textId="77777777" w:rsidR="001460D2" w:rsidRPr="003F6748" w:rsidRDefault="001460D2" w:rsidP="001555A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3F67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</w:tcPr>
          <w:p w14:paraId="4586B1FF" w14:textId="0247101A" w:rsidR="001460D2" w:rsidRPr="003F6748" w:rsidRDefault="00661A35" w:rsidP="001555A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67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6,361</w:t>
            </w:r>
          </w:p>
        </w:tc>
        <w:tc>
          <w:tcPr>
            <w:tcW w:w="387" w:type="dxa"/>
          </w:tcPr>
          <w:p w14:paraId="5B676E1C" w14:textId="77777777" w:rsidR="001460D2" w:rsidRPr="003F6748" w:rsidRDefault="001460D2" w:rsidP="0015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double" w:sz="4" w:space="0" w:color="auto"/>
            </w:tcBorders>
          </w:tcPr>
          <w:p w14:paraId="29F80649" w14:textId="7F4ED623" w:rsidR="001460D2" w:rsidRPr="003F6748" w:rsidRDefault="001460D2" w:rsidP="001555A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67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</w:t>
            </w:r>
            <w:r w:rsidR="00164E1C" w:rsidRPr="003F67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</w:t>
            </w:r>
          </w:p>
        </w:tc>
      </w:tr>
    </w:tbl>
    <w:p w14:paraId="08A91D3A" w14:textId="77777777" w:rsidR="00D803B0" w:rsidRPr="00D36A82" w:rsidRDefault="00D803B0" w:rsidP="001460D2">
      <w:pPr>
        <w:ind w:right="38"/>
        <w:jc w:val="thaiDistribute"/>
        <w:rPr>
          <w:rFonts w:asciiTheme="majorBidi" w:hAnsiTheme="majorBidi"/>
          <w:sz w:val="24"/>
          <w:szCs w:val="24"/>
        </w:rPr>
      </w:pPr>
      <w:bookmarkStart w:id="2" w:name="_Hlk22746948"/>
    </w:p>
    <w:p w14:paraId="1AF43B0A" w14:textId="01DD9741" w:rsidR="00DA667F" w:rsidRDefault="00230980" w:rsidP="00D36A82">
      <w:pPr>
        <w:ind w:left="547" w:right="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F6748">
        <w:rPr>
          <w:rFonts w:asciiTheme="majorBidi" w:hAnsiTheme="majorBidi" w:cstheme="majorBidi"/>
          <w:sz w:val="30"/>
          <w:szCs w:val="30"/>
          <w:cs/>
        </w:rPr>
        <w:t>ณ วันที</w:t>
      </w:r>
      <w:r w:rsidR="00C83FC7" w:rsidRPr="003F6748">
        <w:rPr>
          <w:rFonts w:asciiTheme="majorBidi" w:hAnsiTheme="majorBidi" w:cstheme="majorBidi"/>
          <w:sz w:val="30"/>
          <w:szCs w:val="30"/>
          <w:cs/>
        </w:rPr>
        <w:t xml:space="preserve">่ </w:t>
      </w:r>
      <w:r w:rsidR="00C83FC7" w:rsidRPr="003F6748">
        <w:rPr>
          <w:rFonts w:asciiTheme="majorBidi" w:hAnsiTheme="majorBidi" w:cstheme="majorBidi"/>
          <w:sz w:val="30"/>
          <w:szCs w:val="30"/>
        </w:rPr>
        <w:t>3</w:t>
      </w:r>
      <w:r w:rsidR="00DF5CE6" w:rsidRPr="003F6748">
        <w:rPr>
          <w:rFonts w:asciiTheme="majorBidi" w:hAnsiTheme="majorBidi" w:cstheme="majorBidi"/>
          <w:sz w:val="30"/>
          <w:szCs w:val="30"/>
        </w:rPr>
        <w:t>0</w:t>
      </w:r>
      <w:r w:rsidR="00B017AC" w:rsidRPr="003F6748">
        <w:rPr>
          <w:rFonts w:asciiTheme="majorBidi" w:hAnsiTheme="majorBidi" w:cstheme="majorBidi"/>
          <w:sz w:val="30"/>
          <w:szCs w:val="30"/>
        </w:rPr>
        <w:t xml:space="preserve"> </w:t>
      </w:r>
      <w:r w:rsidR="002D5F85" w:rsidRPr="003F6748">
        <w:rPr>
          <w:rFonts w:asciiTheme="majorBidi" w:hAnsiTheme="majorBidi" w:cstheme="majorBidi"/>
          <w:sz w:val="30"/>
          <w:szCs w:val="30"/>
          <w:cs/>
        </w:rPr>
        <w:t>ม</w:t>
      </w:r>
      <w:r w:rsidR="00DF5CE6" w:rsidRPr="003F6748">
        <w:rPr>
          <w:rFonts w:asciiTheme="majorBidi" w:hAnsiTheme="majorBidi" w:cstheme="majorBidi"/>
          <w:sz w:val="30"/>
          <w:szCs w:val="30"/>
          <w:cs/>
        </w:rPr>
        <w:t>ิถุนายน</w:t>
      </w:r>
      <w:r w:rsidR="00C83FC7" w:rsidRPr="003F6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3FC7" w:rsidRPr="003F6748">
        <w:rPr>
          <w:rFonts w:asciiTheme="majorBidi" w:hAnsiTheme="majorBidi" w:cstheme="majorBidi"/>
          <w:sz w:val="30"/>
          <w:szCs w:val="30"/>
        </w:rPr>
        <w:t>256</w:t>
      </w:r>
      <w:r w:rsidR="00165EF9" w:rsidRPr="003F6748">
        <w:rPr>
          <w:rFonts w:asciiTheme="majorBidi" w:hAnsiTheme="majorBidi" w:cstheme="majorBidi"/>
          <w:sz w:val="30"/>
          <w:szCs w:val="30"/>
        </w:rPr>
        <w:t>9</w:t>
      </w:r>
      <w:r w:rsidRPr="003F6748">
        <w:rPr>
          <w:rFonts w:asciiTheme="majorBidi" w:hAnsiTheme="majorBidi" w:cstheme="majorBidi"/>
          <w:sz w:val="30"/>
          <w:szCs w:val="30"/>
        </w:rPr>
        <w:t xml:space="preserve"> </w:t>
      </w:r>
      <w:r w:rsidR="00EC2FF8" w:rsidRPr="003F6748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</w:t>
      </w:r>
      <w:bookmarkEnd w:id="2"/>
      <w:r w:rsidR="00EC2FF8" w:rsidRPr="003F6748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3F6748">
        <w:rPr>
          <w:rFonts w:asciiTheme="majorBidi" w:hAnsiTheme="majorBidi" w:cstheme="majorBidi"/>
          <w:sz w:val="30"/>
          <w:szCs w:val="30"/>
          <w:cs/>
        </w:rPr>
        <w:t>เงินรวม</w:t>
      </w:r>
      <w:r w:rsidR="00C83FC7" w:rsidRPr="003F6748">
        <w:rPr>
          <w:rFonts w:asciiTheme="majorBidi" w:hAnsiTheme="majorBidi" w:cstheme="majorBidi"/>
          <w:sz w:val="30"/>
          <w:szCs w:val="30"/>
        </w:rPr>
        <w:t xml:space="preserve"> </w:t>
      </w:r>
      <w:r w:rsidR="00296743" w:rsidRPr="003F6748">
        <w:rPr>
          <w:rFonts w:asciiTheme="majorBidi" w:hAnsiTheme="majorBidi" w:cstheme="majorBidi"/>
          <w:sz w:val="30"/>
          <w:szCs w:val="30"/>
        </w:rPr>
        <w:t xml:space="preserve">440 </w:t>
      </w:r>
      <w:r w:rsidR="00EC2FF8" w:rsidRPr="003F674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EC2FF8" w:rsidRPr="003F674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F76FB" w:rsidRPr="003F674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C2FF8" w:rsidRPr="003F674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C2FF8" w:rsidRPr="003F6748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3F2BD6" w:rsidRPr="003F67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F76FB" w:rsidRPr="003F674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65EF9" w:rsidRPr="003F6748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28498F" w:rsidRPr="003F674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8157C" w:rsidRPr="003F6748">
        <w:rPr>
          <w:rFonts w:asciiTheme="majorBidi" w:hAnsiTheme="majorBidi" w:cstheme="majorBidi"/>
          <w:i/>
          <w:iCs/>
          <w:sz w:val="30"/>
          <w:szCs w:val="30"/>
        </w:rPr>
        <w:t>440</w:t>
      </w:r>
      <w:r w:rsidR="00F82EAD" w:rsidRPr="003F6748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="00EC2FF8" w:rsidRPr="003F674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7DA7F4B8" w14:textId="77777777" w:rsidR="00D36A82" w:rsidRPr="00D36A82" w:rsidRDefault="00D36A82" w:rsidP="00D36A82">
      <w:pPr>
        <w:ind w:left="547" w:right="38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921E590" w14:textId="376E7450" w:rsidR="00404EC5" w:rsidRPr="00DA667F" w:rsidRDefault="00404EC5" w:rsidP="00FE6FD1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DA667F">
        <w:rPr>
          <w:rFonts w:asciiTheme="majorBidi" w:hAnsiTheme="majorBidi" w:cstheme="majorBidi"/>
          <w:sz w:val="30"/>
          <w:szCs w:val="30"/>
          <w:cs/>
          <w:lang w:val="th-TH"/>
        </w:rPr>
        <w:t>ส่วนงานดำเนินงานและ</w:t>
      </w:r>
      <w:r w:rsidR="005A433E" w:rsidRPr="00DA667F">
        <w:rPr>
          <w:rFonts w:asciiTheme="majorBidi" w:hAnsiTheme="majorBidi" w:cstheme="majorBidi"/>
          <w:sz w:val="30"/>
          <w:szCs w:val="30"/>
          <w:cs/>
          <w:lang w:val="th-TH"/>
        </w:rPr>
        <w:t>การ</w:t>
      </w:r>
      <w:r w:rsidR="00721330" w:rsidRPr="00DA667F">
        <w:rPr>
          <w:rFonts w:asciiTheme="majorBidi" w:hAnsiTheme="majorBidi" w:cstheme="majorBidi"/>
          <w:sz w:val="30"/>
          <w:szCs w:val="30"/>
          <w:cs/>
          <w:lang w:val="th-TH"/>
        </w:rPr>
        <w:t>จำแนก</w:t>
      </w:r>
      <w:r w:rsidRPr="00DA667F">
        <w:rPr>
          <w:rFonts w:asciiTheme="majorBidi" w:hAnsiTheme="majorBidi" w:cstheme="majorBidi"/>
          <w:sz w:val="30"/>
          <w:szCs w:val="30"/>
          <w:cs/>
          <w:lang w:val="th-TH"/>
        </w:rPr>
        <w:t>รายได้</w:t>
      </w:r>
    </w:p>
    <w:p w14:paraId="2470BCAD" w14:textId="77777777" w:rsidR="00404EC5" w:rsidRPr="00D36A82" w:rsidRDefault="00404EC5" w:rsidP="00EB765C">
      <w:pPr>
        <w:ind w:left="547" w:right="3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402F9F7" w14:textId="2D4E5167" w:rsidR="00404EC5" w:rsidRPr="00DA667F" w:rsidRDefault="00404EC5" w:rsidP="00E707E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667F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</w:t>
      </w:r>
      <w:r w:rsidR="00F06B78" w:rsidRPr="00DA667F">
        <w:rPr>
          <w:rFonts w:asciiTheme="majorBidi" w:hAnsiTheme="majorBidi" w:cstheme="majorBidi"/>
          <w:sz w:val="30"/>
          <w:szCs w:val="30"/>
        </w:rPr>
        <w:br/>
      </w:r>
      <w:r w:rsidRPr="00DA667F">
        <w:rPr>
          <w:rFonts w:asciiTheme="majorBidi" w:hAnsiTheme="majorBidi" w:cstheme="majorBidi"/>
          <w:sz w:val="30"/>
          <w:szCs w:val="30"/>
          <w:cs/>
        </w:rPr>
        <w:t>ได้มาจากสัญญาที่ทำกับลูกค้า</w:t>
      </w:r>
    </w:p>
    <w:p w14:paraId="513C2649" w14:textId="40A80593" w:rsidR="00404EC5" w:rsidRPr="00D36A82" w:rsidRDefault="00404EC5" w:rsidP="00EB765C">
      <w:pPr>
        <w:ind w:left="547" w:right="38"/>
        <w:jc w:val="thaiDistribute"/>
        <w:rPr>
          <w:rFonts w:asciiTheme="majorBidi" w:hAnsiTheme="majorBidi" w:cstheme="majorBidi"/>
          <w:sz w:val="24"/>
          <w:szCs w:val="24"/>
        </w:rPr>
      </w:pPr>
    </w:p>
    <w:p w14:paraId="0B95A925" w14:textId="77777777" w:rsidR="00404EC5" w:rsidRPr="00DA667F" w:rsidRDefault="00404EC5" w:rsidP="00E707E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A667F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ส่วนงานภูมิศาสตร์</w:t>
      </w:r>
    </w:p>
    <w:p w14:paraId="0786B621" w14:textId="77777777" w:rsidR="00404EC5" w:rsidRPr="00D36A82" w:rsidRDefault="00404EC5" w:rsidP="00EB765C">
      <w:pPr>
        <w:ind w:left="547" w:right="38"/>
        <w:jc w:val="thaiDistribute"/>
        <w:rPr>
          <w:rFonts w:asciiTheme="majorBidi" w:hAnsiTheme="majorBidi" w:cstheme="majorBidi"/>
          <w:sz w:val="24"/>
          <w:szCs w:val="24"/>
        </w:rPr>
      </w:pPr>
    </w:p>
    <w:p w14:paraId="5605C09E" w14:textId="5B385A59" w:rsidR="00404EC5" w:rsidRPr="00DA667F" w:rsidRDefault="00404EC5" w:rsidP="00E707E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667F">
        <w:rPr>
          <w:rFonts w:asciiTheme="majorBidi" w:hAnsiTheme="majorBidi" w:cstheme="majorBidi"/>
          <w:sz w:val="30"/>
          <w:szCs w:val="30"/>
          <w:cs/>
        </w:rPr>
        <w:t>บริษัทดำเนินธุรกิจอสังหาริมทรัพย์เพื่อขายและให้เช่าพื้นที่และบริการในประเทศไทยเท่านั้น</w:t>
      </w:r>
    </w:p>
    <w:p w14:paraId="01BFA785" w14:textId="77777777" w:rsidR="00D36A82" w:rsidRPr="00D36A82" w:rsidRDefault="00D36A82" w:rsidP="00E707E2">
      <w:pPr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6BFF2876" w14:textId="2DBA9EB2" w:rsidR="00404EC5" w:rsidRPr="00DA667F" w:rsidRDefault="00404EC5" w:rsidP="00E707E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A667F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ส่วนงานธุรกิจ</w:t>
      </w:r>
    </w:p>
    <w:p w14:paraId="6B8AB988" w14:textId="77777777" w:rsidR="002E47C2" w:rsidRPr="00DA667F" w:rsidRDefault="002E47C2" w:rsidP="00E707E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1B92BC" w14:textId="03556522" w:rsidR="002E47C2" w:rsidRPr="00DA667F" w:rsidRDefault="002E47C2" w:rsidP="002E47C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667F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="00B575C4" w:rsidRPr="00DA667F">
        <w:rPr>
          <w:rFonts w:asciiTheme="majorBidi" w:hAnsiTheme="majorBidi" w:cstheme="majorBidi"/>
          <w:sz w:val="30"/>
          <w:szCs w:val="30"/>
        </w:rPr>
        <w:t xml:space="preserve"> </w:t>
      </w:r>
      <w:r w:rsidR="00EF76FB" w:rsidRPr="00DA667F">
        <w:rPr>
          <w:rFonts w:asciiTheme="majorBidi" w:hAnsiTheme="majorBidi" w:cstheme="majorBidi"/>
          <w:sz w:val="30"/>
          <w:szCs w:val="30"/>
        </w:rPr>
        <w:t>2</w:t>
      </w:r>
      <w:r w:rsidRPr="00DA667F">
        <w:rPr>
          <w:rFonts w:asciiTheme="majorBidi" w:hAnsiTheme="majorBidi" w:cstheme="majorBidi"/>
          <w:sz w:val="30"/>
          <w:szCs w:val="30"/>
        </w:rPr>
        <w:t xml:space="preserve"> </w:t>
      </w:r>
      <w:r w:rsidRPr="00DA667F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</w:t>
      </w:r>
      <w:r w:rsidR="00B575C4" w:rsidRPr="00DA667F">
        <w:rPr>
          <w:rFonts w:asciiTheme="majorBidi" w:hAnsiTheme="majorBidi" w:cstheme="majorBidi"/>
          <w:sz w:val="30"/>
          <w:szCs w:val="30"/>
        </w:rPr>
        <w:t xml:space="preserve">     </w:t>
      </w:r>
      <w:r w:rsidRPr="00DA667F">
        <w:rPr>
          <w:rFonts w:asciiTheme="majorBidi" w:hAnsiTheme="majorBidi" w:cstheme="majorBidi"/>
          <w:sz w:val="30"/>
          <w:szCs w:val="30"/>
          <w:cs/>
        </w:rPr>
        <w:t>การบริการที่แตกต่างกัน</w:t>
      </w:r>
    </w:p>
    <w:p w14:paraId="689A684A" w14:textId="1654C5DF" w:rsidR="002E47C2" w:rsidRPr="00DA667F" w:rsidRDefault="002E47C2" w:rsidP="002E47C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667F">
        <w:rPr>
          <w:rFonts w:asciiTheme="majorBidi" w:hAnsiTheme="majorBidi" w:cstheme="majorBidi"/>
          <w:sz w:val="30"/>
          <w:szCs w:val="30"/>
          <w:cs/>
        </w:rPr>
        <w:lastRenderedPageBreak/>
        <w:t>บริษัทและบริษัทย่อยมีส่วนงานธุรกิจ</w:t>
      </w:r>
      <w:r w:rsidR="00987B7B" w:rsidRPr="00DA667F">
        <w:rPr>
          <w:rFonts w:asciiTheme="majorBidi" w:hAnsiTheme="majorBidi" w:cstheme="majorBidi"/>
          <w:sz w:val="30"/>
          <w:szCs w:val="30"/>
        </w:rPr>
        <w:t xml:space="preserve"> </w:t>
      </w:r>
      <w:r w:rsidR="00EF76FB" w:rsidRPr="00DA667F">
        <w:rPr>
          <w:rFonts w:asciiTheme="majorBidi" w:hAnsiTheme="majorBidi" w:cstheme="majorBidi"/>
          <w:sz w:val="30"/>
          <w:szCs w:val="30"/>
        </w:rPr>
        <w:t>2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 ส่วนงาน ได้แก่ ธุรกิจอสังหาริมทรัพย์เพื่อขาย ซึ่งประกอบด้วยโครงการพัฒนาที่ดินขายพร้อมบ้าน และโครงการอาคารชุดพักอาศัย และธุรกิจอสังหาริมทรัพย์เพื่อให้เช่าพื้นที่และบริการ ซึ่งประกอบด้วยโครงการอาคารสำนักงานให้เช่า</w:t>
      </w:r>
    </w:p>
    <w:p w14:paraId="0B9191B5" w14:textId="77777777" w:rsidR="00DA7A00" w:rsidRPr="00DA667F" w:rsidRDefault="00DA7A00" w:rsidP="002E47C2">
      <w:pPr>
        <w:ind w:left="547" w:right="38"/>
        <w:jc w:val="thaiDistribute"/>
        <w:rPr>
          <w:rFonts w:asciiTheme="majorBidi" w:hAnsiTheme="majorBidi" w:cstheme="majorBidi"/>
          <w:sz w:val="30"/>
          <w:szCs w:val="30"/>
        </w:rPr>
      </w:pPr>
    </w:p>
    <w:p w14:paraId="52E42B0E" w14:textId="03239F25" w:rsidR="002E47C2" w:rsidRPr="00DA667F" w:rsidRDefault="002E47C2" w:rsidP="002E47C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667F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186A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A667F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09E2972A" w14:textId="427BB9C5" w:rsidR="000D1455" w:rsidRPr="00D36A82" w:rsidRDefault="000D1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6833973E" w14:textId="48C0073D" w:rsidR="003C410D" w:rsidRPr="00DA667F" w:rsidRDefault="00404EC5" w:rsidP="003C410D">
      <w:pPr>
        <w:tabs>
          <w:tab w:val="clear" w:pos="454"/>
        </w:tabs>
        <w:ind w:left="540"/>
        <w:rPr>
          <w:rFonts w:asciiTheme="majorBidi" w:hAnsiTheme="majorBidi" w:cstheme="majorBidi"/>
          <w:spacing w:val="-2"/>
          <w:sz w:val="30"/>
          <w:szCs w:val="30"/>
        </w:rPr>
      </w:pPr>
      <w:r w:rsidRPr="00DA667F">
        <w:rPr>
          <w:rFonts w:asciiTheme="majorBidi" w:hAnsiTheme="majorBidi" w:cstheme="majorBidi"/>
          <w:spacing w:val="-2"/>
          <w:sz w:val="30"/>
          <w:szCs w:val="30"/>
          <w:cs/>
        </w:rPr>
        <w:t>ตารางต่อไปนี้แสดงข้อมูลรายได้ที่ถูกจำแนกตามส่วนงานธุรกิจและจังหวะเวลาในการรับรู้รายได้</w:t>
      </w:r>
    </w:p>
    <w:p w14:paraId="1DF2DE9D" w14:textId="77777777" w:rsidR="002E47C2" w:rsidRPr="00D36A82" w:rsidRDefault="002E47C2" w:rsidP="003C410D">
      <w:pPr>
        <w:tabs>
          <w:tab w:val="clear" w:pos="454"/>
        </w:tabs>
        <w:ind w:left="540"/>
        <w:rPr>
          <w:rFonts w:ascii="Angsana New" w:hAnsi="Angsana New"/>
          <w:spacing w:val="-2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43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3C410D" w:rsidRPr="00527D17" w14:paraId="67F47DB8" w14:textId="77777777" w:rsidTr="00987B7B">
        <w:trPr>
          <w:tblHeader/>
        </w:trPr>
        <w:tc>
          <w:tcPr>
            <w:tcW w:w="2430" w:type="dxa"/>
            <w:tcBorders>
              <w:top w:val="nil"/>
              <w:left w:val="nil"/>
            </w:tcBorders>
            <w:noWrap/>
            <w:vAlign w:val="bottom"/>
          </w:tcPr>
          <w:p w14:paraId="1B67FF60" w14:textId="77777777" w:rsidR="003C410D" w:rsidRPr="00E869E2" w:rsidRDefault="003C410D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6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</w:tcPr>
          <w:p w14:paraId="7FBCC868" w14:textId="77777777" w:rsidR="003C410D" w:rsidRPr="00527D17" w:rsidRDefault="003C410D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614960" w14:textId="77777777" w:rsidR="003C410D" w:rsidRPr="00527D17" w:rsidRDefault="003C410D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48AAA4" w14:textId="3D83FD60" w:rsidR="003C410D" w:rsidRPr="00527D17" w:rsidRDefault="003C410D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</w:pPr>
            <w:r w:rsidRPr="00527D17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9C702FC" w14:textId="77777777" w:rsidR="003C410D" w:rsidRPr="00527D17" w:rsidRDefault="003C410D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42CA5A3C" w14:textId="77777777" w:rsidR="003C410D" w:rsidRPr="00527D17" w:rsidRDefault="003C410D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GB"/>
              </w:rPr>
            </w:pPr>
          </w:p>
        </w:tc>
      </w:tr>
      <w:tr w:rsidR="00A639E0" w:rsidRPr="00527D17" w14:paraId="5870C668" w14:textId="77777777" w:rsidTr="00987B7B">
        <w:trPr>
          <w:tblHeader/>
        </w:trPr>
        <w:tc>
          <w:tcPr>
            <w:tcW w:w="2430" w:type="dxa"/>
            <w:tcBorders>
              <w:top w:val="nil"/>
              <w:left w:val="nil"/>
            </w:tcBorders>
            <w:noWrap/>
            <w:vAlign w:val="bottom"/>
          </w:tcPr>
          <w:p w14:paraId="1020E17D" w14:textId="2D96EBED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6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527D17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สำหรับงวด</w:t>
            </w:r>
            <w:r w:rsidR="00AE6770">
              <w:rPr>
                <w:rFonts w:ascii="Angsana New" w:hAnsi="Angsana New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หก</w:t>
            </w:r>
            <w:r w:rsidR="00B017AC" w:rsidRPr="00527D17">
              <w:rPr>
                <w:rFonts w:ascii="Angsana New" w:hAnsi="Angsana New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เดือน</w:t>
            </w:r>
          </w:p>
        </w:tc>
        <w:tc>
          <w:tcPr>
            <w:tcW w:w="2070" w:type="dxa"/>
            <w:gridSpan w:val="3"/>
          </w:tcPr>
          <w:p w14:paraId="587732C7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lang w:val="en-GB"/>
              </w:rPr>
            </w:pPr>
          </w:p>
          <w:p w14:paraId="6FE3E93C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527D17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  <w:t>ธุรกิจอสังหาริมทรัพย์เพื่อขาย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77A70C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5041C4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GB"/>
              </w:rPr>
            </w:pPr>
            <w:r w:rsidRPr="00527D17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  <w:t>ธุรกิจอสังหาริมทรัพย์เพื่อให้เช่าพื้นที่</w:t>
            </w:r>
          </w:p>
          <w:p w14:paraId="63F7BDD7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</w:pPr>
            <w:r w:rsidRPr="00527D17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  <w:t>และบริการ</w:t>
            </w:r>
          </w:p>
        </w:tc>
        <w:tc>
          <w:tcPr>
            <w:tcW w:w="270" w:type="dxa"/>
          </w:tcPr>
          <w:p w14:paraId="323ABF71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12CF1FD4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GB"/>
              </w:rPr>
            </w:pPr>
          </w:p>
          <w:p w14:paraId="2F04D053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GB"/>
              </w:rPr>
            </w:pPr>
          </w:p>
          <w:p w14:paraId="66B8BE7E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527D17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  <w:t>รวม</w:t>
            </w:r>
          </w:p>
        </w:tc>
      </w:tr>
      <w:tr w:rsidR="00E503F2" w:rsidRPr="00527D17" w14:paraId="17CEE343" w14:textId="77777777" w:rsidTr="00987B7B">
        <w:trPr>
          <w:tblHeader/>
        </w:trPr>
        <w:tc>
          <w:tcPr>
            <w:tcW w:w="2430" w:type="dxa"/>
            <w:tcBorders>
              <w:top w:val="nil"/>
              <w:left w:val="nil"/>
            </w:tcBorders>
            <w:noWrap/>
            <w:vAlign w:val="bottom"/>
          </w:tcPr>
          <w:p w14:paraId="79786D6D" w14:textId="1EB3A91D" w:rsidR="00E503F2" w:rsidRPr="00527D17" w:rsidRDefault="00DF5CE6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36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DF5CE6">
              <w:rPr>
                <w:rFonts w:ascii="Angsana New" w:hAnsi="Angsana New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สิ้นสุดวันที่</w:t>
            </w:r>
            <w:r w:rsidRPr="00DF5CE6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  <w:t xml:space="preserve"> </w:t>
            </w:r>
            <w:r w:rsidR="00681275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</w:rPr>
              <w:t>30</w:t>
            </w:r>
            <w:r w:rsidRPr="00DF5CE6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  <w:t xml:space="preserve"> </w:t>
            </w:r>
            <w:r w:rsidRPr="00DF5CE6">
              <w:rPr>
                <w:rFonts w:ascii="Angsana New" w:hAnsi="Angsana New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900" w:type="dxa"/>
          </w:tcPr>
          <w:p w14:paraId="1C0AF326" w14:textId="580F26A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F76FB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1EB8B7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A1425D" w14:textId="46546908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F76FB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7BA342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</w:tcPr>
          <w:p w14:paraId="6732DAAA" w14:textId="2574F86F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F76FB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FB94BC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85B621" w14:textId="1D06B023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F76FB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8</w:t>
            </w:r>
          </w:p>
        </w:tc>
        <w:tc>
          <w:tcPr>
            <w:tcW w:w="270" w:type="dxa"/>
          </w:tcPr>
          <w:p w14:paraId="3EA8F4EB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900" w:type="dxa"/>
          </w:tcPr>
          <w:p w14:paraId="72C8A88B" w14:textId="5BA244B6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F76FB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F6E026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01CAD4" w14:textId="68C3669F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F76FB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8</w:t>
            </w:r>
          </w:p>
        </w:tc>
      </w:tr>
      <w:tr w:rsidR="00A639E0" w:rsidRPr="00527D17" w14:paraId="67A497EF" w14:textId="77777777" w:rsidTr="00987B7B">
        <w:trPr>
          <w:tblHeader/>
        </w:trPr>
        <w:tc>
          <w:tcPr>
            <w:tcW w:w="2430" w:type="dxa"/>
            <w:tcBorders>
              <w:top w:val="nil"/>
              <w:left w:val="nil"/>
            </w:tcBorders>
            <w:noWrap/>
            <w:vAlign w:val="bottom"/>
          </w:tcPr>
          <w:p w14:paraId="76F13650" w14:textId="77777777" w:rsidR="00A639E0" w:rsidRPr="00E869E2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6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6750" w:type="dxa"/>
            <w:gridSpan w:val="11"/>
          </w:tcPr>
          <w:p w14:paraId="1EBD8503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9"/>
                <w:szCs w:val="29"/>
                <w:cs/>
                <w:lang w:val="en-GB"/>
              </w:rPr>
            </w:pPr>
            <w:r w:rsidRPr="00527D17">
              <w:rPr>
                <w:rFonts w:ascii="Angsana New" w:hAnsi="Angsana New" w:hint="cs"/>
                <w:i/>
                <w:iCs/>
                <w:color w:val="000000"/>
                <w:sz w:val="29"/>
                <w:szCs w:val="29"/>
                <w:cs/>
                <w:lang w:val="en-GB"/>
              </w:rPr>
              <w:t>(ล้านบาท)</w:t>
            </w:r>
          </w:p>
        </w:tc>
      </w:tr>
      <w:tr w:rsidR="00A639E0" w:rsidRPr="00527D17" w14:paraId="2E3FDFAC" w14:textId="77777777" w:rsidTr="00987B7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658F7B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78" w:hanging="180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527D1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3E2B7D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173107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BC0B27B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8C09D3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961C848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4D49D2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B15EB0E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2E77C43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596D9B3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72A8D2F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676FFCB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F5CE6" w:rsidRPr="006546CC" w14:paraId="5EB804E8" w14:textId="77777777" w:rsidTr="00987B7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374838D" w14:textId="77777777" w:rsidR="00DF5CE6" w:rsidRPr="00527D17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78" w:hanging="180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27D17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E7AFA9" w14:textId="06D92976" w:rsidR="00DF5CE6" w:rsidRPr="00527D17" w:rsidRDefault="0015217A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4AAE66" w14:textId="77777777" w:rsidR="00DF5CE6" w:rsidRPr="00527D17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116E3F" w14:textId="145BED19" w:rsidR="00DF5CE6" w:rsidRPr="002D5F85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  <w:cs/>
              </w:rPr>
            </w:pPr>
            <w:r w:rsidRPr="00C57F6F">
              <w:rPr>
                <w:rFonts w:ascii="Angsana New" w:hAnsi="Angsana New" w:hint="cs"/>
                <w:color w:val="000000"/>
                <w:sz w:val="29"/>
                <w:szCs w:val="29"/>
              </w:rPr>
              <w:t>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BF5602" w14:textId="77777777" w:rsidR="00DF5CE6" w:rsidRPr="00527D17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4534C97" w14:textId="1B4881AE" w:rsidR="00DF5CE6" w:rsidRPr="006546CC" w:rsidRDefault="0015217A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6546CC">
              <w:rPr>
                <w:rFonts w:ascii="Angsana New" w:hAnsi="Angsana New"/>
                <w:sz w:val="29"/>
                <w:szCs w:val="29"/>
              </w:rPr>
              <w:t>640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AE09BB" w14:textId="77777777" w:rsidR="00DF5CE6" w:rsidRPr="006546CC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1B832B6" w14:textId="5EFB56DD" w:rsidR="00DF5CE6" w:rsidRPr="006546CC" w:rsidRDefault="00A863ED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6546CC">
              <w:rPr>
                <w:rFonts w:ascii="Angsana New" w:hAnsi="Angsana New"/>
                <w:sz w:val="29"/>
                <w:szCs w:val="29"/>
              </w:rPr>
              <w:t>662</w:t>
            </w:r>
          </w:p>
        </w:tc>
        <w:tc>
          <w:tcPr>
            <w:tcW w:w="270" w:type="dxa"/>
          </w:tcPr>
          <w:p w14:paraId="627E398C" w14:textId="77777777" w:rsidR="00DF5CE6" w:rsidRPr="006546CC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1F728A00" w14:textId="477717AD" w:rsidR="00DF5CE6" w:rsidRPr="006546CC" w:rsidRDefault="00FF7D07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6546CC">
              <w:rPr>
                <w:rFonts w:ascii="Angsana New" w:hAnsi="Angsana New"/>
                <w:sz w:val="29"/>
                <w:szCs w:val="29"/>
              </w:rPr>
              <w:t>720</w:t>
            </w:r>
          </w:p>
        </w:tc>
        <w:tc>
          <w:tcPr>
            <w:tcW w:w="270" w:type="dxa"/>
            <w:vAlign w:val="bottom"/>
          </w:tcPr>
          <w:p w14:paraId="0824E930" w14:textId="77777777" w:rsidR="00DF5CE6" w:rsidRPr="006546CC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B1278FC" w14:textId="59707A57" w:rsidR="00DF5CE6" w:rsidRPr="006546CC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6546CC">
              <w:rPr>
                <w:rFonts w:ascii="Angsana New" w:hAnsi="Angsana New" w:hint="cs"/>
                <w:sz w:val="29"/>
                <w:szCs w:val="29"/>
              </w:rPr>
              <w:t>7</w:t>
            </w:r>
            <w:r w:rsidR="00A863ED" w:rsidRPr="006546CC">
              <w:rPr>
                <w:rFonts w:ascii="Angsana New" w:hAnsi="Angsana New"/>
                <w:sz w:val="29"/>
                <w:szCs w:val="29"/>
              </w:rPr>
              <w:t>61</w:t>
            </w:r>
          </w:p>
        </w:tc>
      </w:tr>
      <w:tr w:rsidR="00DF5CE6" w:rsidRPr="006546CC" w14:paraId="4F3A38AB" w14:textId="77777777" w:rsidTr="00987B7B">
        <w:trPr>
          <w:trHeight w:val="362"/>
        </w:trPr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54A11C4F" w14:textId="77777777" w:rsidR="00DF5CE6" w:rsidRPr="00527D17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27D17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รายได้ระหว่าง</w:t>
            </w:r>
            <w:r w:rsidRPr="00527D17">
              <w:rPr>
                <w:rFonts w:ascii="Angsana New" w:hAnsi="Angsana New"/>
                <w:sz w:val="29"/>
                <w:szCs w:val="29"/>
                <w:cs/>
              </w:rPr>
              <w:t>ส่วน</w:t>
            </w:r>
            <w:r w:rsidRPr="00527D17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C7EF58" w14:textId="54184193" w:rsidR="00DF5CE6" w:rsidRPr="00527D17" w:rsidRDefault="0015217A" w:rsidP="0018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left" w:pos="530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35EB57" w14:textId="77777777" w:rsidR="00DF5CE6" w:rsidRPr="00527D17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9269C7" w14:textId="0F501190" w:rsidR="00DF5CE6" w:rsidRPr="002D5F85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B392B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F0FD31" w14:textId="77777777" w:rsidR="00DF5CE6" w:rsidRPr="00527D17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62E0B0E" w14:textId="2926793B" w:rsidR="00DF5CE6" w:rsidRPr="006546CC" w:rsidRDefault="0015217A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6546CC">
              <w:rPr>
                <w:rFonts w:ascii="Angsana New" w:hAnsi="Angsana New"/>
                <w:sz w:val="29"/>
                <w:szCs w:val="29"/>
              </w:rPr>
              <w:t>1</w:t>
            </w:r>
            <w:r w:rsidR="00A863ED" w:rsidRPr="006546CC">
              <w:rPr>
                <w:rFonts w:ascii="Angsana New" w:hAnsi="Angsana New"/>
                <w:sz w:val="29"/>
                <w:szCs w:val="29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6AF226" w14:textId="77777777" w:rsidR="00DF5CE6" w:rsidRPr="006546CC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D88261" w14:textId="65F69A41" w:rsidR="00DF5CE6" w:rsidRPr="006546CC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6546CC">
              <w:rPr>
                <w:rFonts w:ascii="Angsana New" w:hAnsi="Angsana New" w:hint="cs"/>
                <w:sz w:val="29"/>
                <w:szCs w:val="29"/>
              </w:rPr>
              <w:t>96</w:t>
            </w:r>
          </w:p>
        </w:tc>
        <w:tc>
          <w:tcPr>
            <w:tcW w:w="270" w:type="dxa"/>
          </w:tcPr>
          <w:p w14:paraId="110EB6A2" w14:textId="77777777" w:rsidR="00DF5CE6" w:rsidRPr="006546CC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7C810DD5" w14:textId="7AB10773" w:rsidR="00DF5CE6" w:rsidRPr="006546CC" w:rsidRDefault="00FF7D07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6546CC">
              <w:rPr>
                <w:rFonts w:ascii="Angsana New" w:hAnsi="Angsana New"/>
                <w:sz w:val="29"/>
                <w:szCs w:val="29"/>
              </w:rPr>
              <w:t>1</w:t>
            </w:r>
            <w:r w:rsidR="00A863ED" w:rsidRPr="006546CC">
              <w:rPr>
                <w:rFonts w:ascii="Angsana New" w:hAnsi="Angsana New"/>
                <w:sz w:val="29"/>
                <w:szCs w:val="29"/>
              </w:rPr>
              <w:t>31</w:t>
            </w:r>
          </w:p>
        </w:tc>
        <w:tc>
          <w:tcPr>
            <w:tcW w:w="270" w:type="dxa"/>
            <w:vAlign w:val="bottom"/>
          </w:tcPr>
          <w:p w14:paraId="7DFCB24A" w14:textId="77777777" w:rsidR="00DF5CE6" w:rsidRPr="006546CC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6250C248" w14:textId="78B81849" w:rsidR="00DF5CE6" w:rsidRPr="006546CC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6546CC">
              <w:rPr>
                <w:rFonts w:ascii="Angsana New" w:hAnsi="Angsana New" w:hint="cs"/>
                <w:sz w:val="29"/>
                <w:szCs w:val="29"/>
              </w:rPr>
              <w:t>96</w:t>
            </w:r>
          </w:p>
        </w:tc>
      </w:tr>
      <w:tr w:rsidR="00DF5CE6" w:rsidRPr="006546CC" w14:paraId="3E0243DD" w14:textId="77777777" w:rsidTr="00987B7B">
        <w:tc>
          <w:tcPr>
            <w:tcW w:w="2430" w:type="dxa"/>
            <w:tcBorders>
              <w:left w:val="nil"/>
              <w:right w:val="nil"/>
            </w:tcBorders>
          </w:tcPr>
          <w:p w14:paraId="079CE346" w14:textId="77777777" w:rsidR="00DF5CE6" w:rsidRPr="00527D17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sz w:val="29"/>
                <w:szCs w:val="29"/>
              </w:rPr>
            </w:pPr>
            <w:r w:rsidRPr="00527D1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79E2B" w14:textId="110AAF64" w:rsidR="00DF5CE6" w:rsidRPr="00527D17" w:rsidRDefault="0015217A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  <w:t>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0B91C5" w14:textId="77777777" w:rsidR="00DF5CE6" w:rsidRPr="00527D17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E3E43F" w14:textId="5F5F51DF" w:rsidR="00DF5CE6" w:rsidRPr="002D5F85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57F6F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</w:rPr>
              <w:t>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B808C6" w14:textId="77777777" w:rsidR="00DF5CE6" w:rsidRPr="00527D17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355D23" w14:textId="6F78C3E5" w:rsidR="00DF5CE6" w:rsidRPr="006546CC" w:rsidRDefault="00A863ED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546CC">
              <w:rPr>
                <w:rFonts w:ascii="Angsana New" w:hAnsi="Angsana New"/>
                <w:b/>
                <w:bCs/>
                <w:sz w:val="29"/>
                <w:szCs w:val="29"/>
              </w:rPr>
              <w:t>771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42CCF4" w14:textId="77777777" w:rsidR="00DF5CE6" w:rsidRPr="006546CC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BD59D2" w14:textId="38D8A385" w:rsidR="00DF5CE6" w:rsidRPr="006546CC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546CC">
              <w:rPr>
                <w:rFonts w:ascii="Angsana New" w:hAnsi="Angsana New" w:hint="cs"/>
                <w:b/>
                <w:bCs/>
                <w:sz w:val="29"/>
                <w:szCs w:val="29"/>
              </w:rPr>
              <w:t>7</w:t>
            </w:r>
            <w:r w:rsidR="00A863ED" w:rsidRPr="006546CC">
              <w:rPr>
                <w:rFonts w:ascii="Angsana New" w:hAnsi="Angsana New"/>
                <w:b/>
                <w:bCs/>
                <w:sz w:val="29"/>
                <w:szCs w:val="29"/>
              </w:rPr>
              <w:t>58</w:t>
            </w:r>
          </w:p>
        </w:tc>
        <w:tc>
          <w:tcPr>
            <w:tcW w:w="270" w:type="dxa"/>
          </w:tcPr>
          <w:p w14:paraId="4D2BBB6F" w14:textId="77777777" w:rsidR="00DF5CE6" w:rsidRPr="006546CC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27727" w14:textId="70A5C2AE" w:rsidR="00DF5CE6" w:rsidRPr="006546CC" w:rsidRDefault="00FF7D07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546CC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  <w:r w:rsidR="00A863ED" w:rsidRPr="006546CC">
              <w:rPr>
                <w:rFonts w:ascii="Angsana New" w:hAnsi="Angsana New"/>
                <w:b/>
                <w:bCs/>
                <w:sz w:val="29"/>
                <w:szCs w:val="29"/>
              </w:rPr>
              <w:t>51</w:t>
            </w:r>
          </w:p>
        </w:tc>
        <w:tc>
          <w:tcPr>
            <w:tcW w:w="270" w:type="dxa"/>
            <w:vAlign w:val="bottom"/>
          </w:tcPr>
          <w:p w14:paraId="3C61E73D" w14:textId="77777777" w:rsidR="00DF5CE6" w:rsidRPr="006546CC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0E15C" w14:textId="7236BADE" w:rsidR="00DF5CE6" w:rsidRPr="006546CC" w:rsidRDefault="00DF5CE6" w:rsidP="00D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546CC">
              <w:rPr>
                <w:rFonts w:ascii="Angsana New" w:hAnsi="Angsana New" w:hint="cs"/>
                <w:b/>
                <w:bCs/>
                <w:sz w:val="29"/>
                <w:szCs w:val="29"/>
              </w:rPr>
              <w:t>8</w:t>
            </w:r>
            <w:r w:rsidR="00166BE7" w:rsidRPr="006546CC">
              <w:rPr>
                <w:rFonts w:ascii="Angsana New" w:hAnsi="Angsana New"/>
                <w:b/>
                <w:bCs/>
                <w:sz w:val="29"/>
                <w:szCs w:val="29"/>
              </w:rPr>
              <w:t>57</w:t>
            </w:r>
          </w:p>
        </w:tc>
      </w:tr>
      <w:tr w:rsidR="00427361" w:rsidRPr="0018248D" w14:paraId="2201F595" w14:textId="77777777" w:rsidTr="00987B7B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13854F8A" w14:textId="77777777" w:rsidR="00427361" w:rsidRPr="00527D17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27D17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กำไรตา</w:t>
            </w:r>
            <w:r w:rsidRPr="00527D17">
              <w:rPr>
                <w:rFonts w:ascii="Angsana New" w:hAnsi="Angsana New" w:hint="cs"/>
                <w:color w:val="000000"/>
                <w:sz w:val="29"/>
                <w:szCs w:val="29"/>
                <w:cs/>
                <w:lang w:val="en-GB"/>
              </w:rPr>
              <w:t>ม</w:t>
            </w:r>
            <w:r w:rsidRPr="00527D17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ส่วนงาน</w:t>
            </w:r>
            <w:r w:rsidRPr="00527D1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ก่อนหัก</w:t>
            </w:r>
            <w:r w:rsidRPr="00527D17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br/>
            </w:r>
            <w:r w:rsidRPr="00527D17">
              <w:rPr>
                <w:rFonts w:ascii="Angsana New" w:hAnsi="Angsana New" w:hint="cs"/>
                <w:color w:val="000000"/>
                <w:sz w:val="29"/>
                <w:szCs w:val="29"/>
                <w:cs/>
                <w:lang w:val="en-GB"/>
              </w:rPr>
              <w:t xml:space="preserve">   </w:t>
            </w:r>
            <w:r w:rsidRPr="00527D1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49144E" w14:textId="73C85735" w:rsidR="00427361" w:rsidRPr="00987B7B" w:rsidRDefault="001D5929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9CF6DD" w14:textId="77777777" w:rsidR="00427361" w:rsidRPr="00987B7B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B73FF3" w14:textId="4FFBD4BD" w:rsidR="00427361" w:rsidRPr="00987B7B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C57F6F">
              <w:rPr>
                <w:rFonts w:ascii="Angsana New" w:hAnsi="Angsana New" w:hint="cs"/>
                <w:sz w:val="29"/>
                <w:szCs w:val="29"/>
              </w:rPr>
              <w:t>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1D0194" w14:textId="77777777" w:rsidR="00427361" w:rsidRPr="00987B7B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D25C5D" w14:textId="0541C798" w:rsidR="00427361" w:rsidRPr="0018248D" w:rsidRDefault="00B05D70" w:rsidP="004273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18248D">
              <w:rPr>
                <w:rFonts w:ascii="Angsana New" w:hAnsi="Angsana New"/>
                <w:sz w:val="29"/>
                <w:szCs w:val="29"/>
              </w:rPr>
              <w:t>595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2E2E35" w14:textId="77777777" w:rsidR="00427361" w:rsidRPr="0018248D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AF7999" w14:textId="660E7220" w:rsidR="00427361" w:rsidRPr="0018248D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18248D">
              <w:rPr>
                <w:rFonts w:ascii="Angsana New" w:hAnsi="Angsana New" w:hint="cs"/>
                <w:sz w:val="29"/>
                <w:szCs w:val="29"/>
              </w:rPr>
              <w:t>619</w:t>
            </w:r>
          </w:p>
        </w:tc>
        <w:tc>
          <w:tcPr>
            <w:tcW w:w="270" w:type="dxa"/>
          </w:tcPr>
          <w:p w14:paraId="47D8D453" w14:textId="77777777" w:rsidR="00427361" w:rsidRPr="0018248D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645643A6" w14:textId="6DB78281" w:rsidR="00427361" w:rsidRPr="0018248D" w:rsidRDefault="001D5929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18248D">
              <w:rPr>
                <w:rFonts w:ascii="Angsana New" w:hAnsi="Angsana New"/>
                <w:sz w:val="29"/>
                <w:szCs w:val="29"/>
              </w:rPr>
              <w:t>6</w:t>
            </w:r>
            <w:r w:rsidR="00B05D70" w:rsidRPr="0018248D">
              <w:rPr>
                <w:rFonts w:ascii="Angsana New" w:hAnsi="Angsana New"/>
                <w:sz w:val="29"/>
                <w:szCs w:val="29"/>
              </w:rPr>
              <w:t>2</w:t>
            </w:r>
            <w:r w:rsidRPr="0018248D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270" w:type="dxa"/>
            <w:vAlign w:val="bottom"/>
          </w:tcPr>
          <w:p w14:paraId="5C6E2CCA" w14:textId="77777777" w:rsidR="00427361" w:rsidRPr="0018248D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9B93A65" w14:textId="0D871BB4" w:rsidR="00427361" w:rsidRPr="0018248D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18248D">
              <w:rPr>
                <w:rFonts w:ascii="Angsana New" w:hAnsi="Angsana New" w:hint="cs"/>
                <w:sz w:val="29"/>
                <w:szCs w:val="29"/>
              </w:rPr>
              <w:t>664</w:t>
            </w:r>
          </w:p>
        </w:tc>
      </w:tr>
      <w:tr w:rsidR="00427361" w:rsidRPr="0018248D" w14:paraId="43F5FDA8" w14:textId="77777777" w:rsidTr="00987B7B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40371425" w14:textId="77777777" w:rsidR="00427361" w:rsidRPr="000D1455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0CA011" w14:textId="77777777" w:rsidR="00427361" w:rsidRPr="000D1455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6570BD" w14:textId="77777777" w:rsidR="00427361" w:rsidRPr="000D1455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A2BDDA" w14:textId="77777777" w:rsidR="00427361" w:rsidRPr="000D1455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5A4112" w14:textId="77777777" w:rsidR="00427361" w:rsidRPr="000D1455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7F002A" w14:textId="77777777" w:rsidR="00427361" w:rsidRPr="000D1455" w:rsidRDefault="00427361" w:rsidP="004273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36470A" w14:textId="77777777" w:rsidR="00427361" w:rsidRPr="000D1455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50272B" w14:textId="77777777" w:rsidR="00427361" w:rsidRPr="000D1455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DFB82F9" w14:textId="77777777" w:rsidR="00427361" w:rsidRPr="000D1455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DC68F2" w14:textId="77777777" w:rsidR="00427361" w:rsidRPr="000D1455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6B2C144" w14:textId="77777777" w:rsidR="00427361" w:rsidRPr="000D1455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2AD0DC5" w14:textId="77777777" w:rsidR="00427361" w:rsidRPr="000D1455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7361" w:rsidRPr="0018248D" w14:paraId="1BDC8E0E" w14:textId="77777777" w:rsidTr="00987B7B"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4F10EDA0" w14:textId="77777777" w:rsidR="00427361" w:rsidRPr="00527D17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527D17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78EA91" w14:textId="77777777" w:rsidR="00427361" w:rsidRPr="00987B7B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CB958A" w14:textId="77777777" w:rsidR="00427361" w:rsidRPr="00987B7B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34B94F" w14:textId="77777777" w:rsidR="00427361" w:rsidRPr="00987B7B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B5CDEF" w14:textId="77777777" w:rsidR="00427361" w:rsidRPr="00987B7B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AA398B" w14:textId="77777777" w:rsidR="00427361" w:rsidRPr="0018248D" w:rsidRDefault="00427361" w:rsidP="004273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6E5CBD" w14:textId="77777777" w:rsidR="00427361" w:rsidRPr="0018248D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E8B74C" w14:textId="77777777" w:rsidR="00427361" w:rsidRPr="0018248D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ECCA304" w14:textId="77777777" w:rsidR="00427361" w:rsidRPr="0018248D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3B96CA70" w14:textId="77777777" w:rsidR="00427361" w:rsidRPr="0018248D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2E0F970" w14:textId="77777777" w:rsidR="00427361" w:rsidRPr="0018248D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2BCE13DB" w14:textId="77777777" w:rsidR="00427361" w:rsidRPr="0018248D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27361" w:rsidRPr="0018248D" w14:paraId="63073A91" w14:textId="77777777" w:rsidTr="00987B7B"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7426C39" w14:textId="77777777" w:rsidR="00427361" w:rsidRPr="00527D17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</w:pPr>
            <w:r w:rsidRPr="00527D17">
              <w:rPr>
                <w:rFonts w:ascii="Angsana New" w:hAnsi="Angsana New" w:hint="cs"/>
                <w:color w:val="000000"/>
                <w:sz w:val="29"/>
                <w:szCs w:val="29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3ECF4D" w14:textId="07670DAA" w:rsidR="00427361" w:rsidRPr="00987B7B" w:rsidRDefault="0019447B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A39BE8" w14:textId="77777777" w:rsidR="00427361" w:rsidRPr="00987B7B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A0F271" w14:textId="7A058E3B" w:rsidR="00427361" w:rsidRPr="00987B7B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C57F6F">
              <w:rPr>
                <w:rFonts w:ascii="Angsana New" w:hAnsi="Angsana New" w:hint="cs"/>
                <w:sz w:val="29"/>
                <w:szCs w:val="29"/>
              </w:rPr>
              <w:t>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81A6C1" w14:textId="77777777" w:rsidR="00427361" w:rsidRPr="00987B7B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E6FB74" w14:textId="3508A370" w:rsidR="00427361" w:rsidRPr="0018248D" w:rsidRDefault="0019447B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248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49539A" w14:textId="77777777" w:rsidR="00427361" w:rsidRPr="0018248D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191935" w14:textId="6BAED58F" w:rsidR="00427361" w:rsidRPr="0018248D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248D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</w:tcPr>
          <w:p w14:paraId="67E8CD0F" w14:textId="77777777" w:rsidR="00427361" w:rsidRPr="0018248D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690FAB3D" w14:textId="398EE432" w:rsidR="00427361" w:rsidRPr="0018248D" w:rsidRDefault="0019447B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18248D">
              <w:rPr>
                <w:rFonts w:ascii="Angsana New" w:hAnsi="Angsana New"/>
                <w:sz w:val="29"/>
                <w:szCs w:val="29"/>
              </w:rPr>
              <w:t>80</w:t>
            </w:r>
          </w:p>
        </w:tc>
        <w:tc>
          <w:tcPr>
            <w:tcW w:w="270" w:type="dxa"/>
            <w:vAlign w:val="bottom"/>
          </w:tcPr>
          <w:p w14:paraId="1929277E" w14:textId="77777777" w:rsidR="00427361" w:rsidRPr="0018248D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ADCC891" w14:textId="5F0046DF" w:rsidR="00427361" w:rsidRPr="0018248D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18248D">
              <w:rPr>
                <w:rFonts w:ascii="Angsana New" w:hAnsi="Angsana New" w:hint="cs"/>
                <w:sz w:val="29"/>
                <w:szCs w:val="29"/>
              </w:rPr>
              <w:t>99</w:t>
            </w:r>
          </w:p>
        </w:tc>
      </w:tr>
      <w:tr w:rsidR="00186AD7" w:rsidRPr="0018248D" w14:paraId="5400B9C4" w14:textId="77777777" w:rsidTr="00987B7B"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75EA8FD" w14:textId="77777777" w:rsidR="00186AD7" w:rsidRPr="00527D17" w:rsidRDefault="00186AD7" w:rsidP="0018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527D17">
              <w:rPr>
                <w:rFonts w:ascii="Angsana New" w:hAnsi="Angsana New" w:hint="cs"/>
                <w:color w:val="000000"/>
                <w:sz w:val="29"/>
                <w:szCs w:val="29"/>
                <w:cs/>
                <w:lang w:val="en-GB"/>
              </w:rPr>
              <w:t>ตลอดช่วงระยะเวลาหนึ่ง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vAlign w:val="bottom"/>
          </w:tcPr>
          <w:p w14:paraId="7585C35B" w14:textId="6E1A9F64" w:rsidR="00186AD7" w:rsidRPr="00987B7B" w:rsidRDefault="00186AD7" w:rsidP="0018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80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A464E8" w14:textId="77777777" w:rsidR="00186AD7" w:rsidRPr="00987B7B" w:rsidRDefault="00186AD7" w:rsidP="0018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vAlign w:val="bottom"/>
          </w:tcPr>
          <w:p w14:paraId="68BFF304" w14:textId="069BE125" w:rsidR="00186AD7" w:rsidRPr="00987B7B" w:rsidRDefault="00186AD7" w:rsidP="0018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B392B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DADF62" w14:textId="77777777" w:rsidR="00186AD7" w:rsidRPr="00987B7B" w:rsidRDefault="00186AD7" w:rsidP="0018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B880E7" w14:textId="5EF6E495" w:rsidR="00186AD7" w:rsidRPr="0018248D" w:rsidRDefault="00186AD7" w:rsidP="00186AD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18248D">
              <w:rPr>
                <w:rFonts w:ascii="Angsana New" w:hAnsi="Angsana New"/>
                <w:sz w:val="29"/>
                <w:szCs w:val="29"/>
              </w:rPr>
              <w:t>771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35F0A5" w14:textId="77777777" w:rsidR="00186AD7" w:rsidRPr="0018248D" w:rsidRDefault="00186AD7" w:rsidP="0018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5D8B6F" w14:textId="08BE1C3B" w:rsidR="00186AD7" w:rsidRPr="0018248D" w:rsidRDefault="00186AD7" w:rsidP="0018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18248D">
              <w:rPr>
                <w:rFonts w:ascii="Angsana New" w:hAnsi="Angsana New"/>
                <w:sz w:val="29"/>
                <w:szCs w:val="29"/>
              </w:rPr>
              <w:t>758</w:t>
            </w:r>
          </w:p>
        </w:tc>
        <w:tc>
          <w:tcPr>
            <w:tcW w:w="270" w:type="dxa"/>
          </w:tcPr>
          <w:p w14:paraId="21BB0296" w14:textId="77777777" w:rsidR="00186AD7" w:rsidRPr="0018248D" w:rsidRDefault="00186AD7" w:rsidP="0018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E5EF622" w14:textId="6FB04235" w:rsidR="00186AD7" w:rsidRPr="0018248D" w:rsidRDefault="00186AD7" w:rsidP="0018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18248D">
              <w:rPr>
                <w:rFonts w:ascii="Angsana New" w:hAnsi="Angsana New"/>
                <w:sz w:val="29"/>
                <w:szCs w:val="29"/>
              </w:rPr>
              <w:t>771</w:t>
            </w:r>
          </w:p>
        </w:tc>
        <w:tc>
          <w:tcPr>
            <w:tcW w:w="270" w:type="dxa"/>
            <w:vAlign w:val="bottom"/>
          </w:tcPr>
          <w:p w14:paraId="3C152E53" w14:textId="77777777" w:rsidR="00186AD7" w:rsidRPr="0018248D" w:rsidRDefault="00186AD7" w:rsidP="0018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39EF3EE" w14:textId="00F46761" w:rsidR="00186AD7" w:rsidRPr="0018248D" w:rsidRDefault="00186AD7" w:rsidP="0018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18248D">
              <w:rPr>
                <w:rFonts w:ascii="Angsana New" w:hAnsi="Angsana New"/>
                <w:sz w:val="29"/>
                <w:szCs w:val="29"/>
              </w:rPr>
              <w:t>758</w:t>
            </w:r>
          </w:p>
        </w:tc>
      </w:tr>
      <w:tr w:rsidR="00427361" w:rsidRPr="0018248D" w14:paraId="704DDCF2" w14:textId="77777777" w:rsidTr="00987B7B"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3AE378E8" w14:textId="77777777" w:rsidR="00427361" w:rsidRPr="00527D17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</w:pPr>
            <w:r w:rsidRPr="00527D17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3A23AEA" w14:textId="3AA7BFAD" w:rsidR="00427361" w:rsidRPr="00987B7B" w:rsidRDefault="0019447B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BB0CA8" w14:textId="77777777" w:rsidR="00427361" w:rsidRPr="00987B7B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E16737" w14:textId="4BFDC71A" w:rsidR="00427361" w:rsidRPr="00987B7B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57F6F">
              <w:rPr>
                <w:rFonts w:ascii="Angsana New" w:hAnsi="Angsana New" w:hint="cs"/>
                <w:b/>
                <w:bCs/>
                <w:sz w:val="29"/>
                <w:szCs w:val="29"/>
              </w:rPr>
              <w:t>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418F2F" w14:textId="77777777" w:rsidR="00427361" w:rsidRPr="00987B7B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ECE9E" w14:textId="3E1EC441" w:rsidR="00427361" w:rsidRPr="0018248D" w:rsidRDefault="00B05D70" w:rsidP="004273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8248D">
              <w:rPr>
                <w:rFonts w:ascii="Angsana New" w:hAnsi="Angsana New"/>
                <w:b/>
                <w:bCs/>
                <w:sz w:val="29"/>
                <w:szCs w:val="29"/>
              </w:rPr>
              <w:t>771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E98DB7" w14:textId="77777777" w:rsidR="00427361" w:rsidRPr="0018248D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E8B4F" w14:textId="616AA337" w:rsidR="00427361" w:rsidRPr="0018248D" w:rsidRDefault="00B05D70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8248D">
              <w:rPr>
                <w:rFonts w:ascii="Angsana New" w:hAnsi="Angsana New"/>
                <w:b/>
                <w:bCs/>
                <w:sz w:val="29"/>
                <w:szCs w:val="29"/>
              </w:rPr>
              <w:t>758</w:t>
            </w:r>
          </w:p>
        </w:tc>
        <w:tc>
          <w:tcPr>
            <w:tcW w:w="270" w:type="dxa"/>
          </w:tcPr>
          <w:p w14:paraId="3F6329C5" w14:textId="77777777" w:rsidR="00427361" w:rsidRPr="0018248D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63CC3" w14:textId="1201665C" w:rsidR="00427361" w:rsidRPr="0018248D" w:rsidRDefault="0019447B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8248D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  <w:r w:rsidR="00CB5D22" w:rsidRPr="0018248D">
              <w:rPr>
                <w:rFonts w:ascii="Angsana New" w:hAnsi="Angsana New"/>
                <w:b/>
                <w:bCs/>
                <w:sz w:val="29"/>
                <w:szCs w:val="29"/>
              </w:rPr>
              <w:t>51</w:t>
            </w:r>
          </w:p>
        </w:tc>
        <w:tc>
          <w:tcPr>
            <w:tcW w:w="270" w:type="dxa"/>
            <w:vAlign w:val="bottom"/>
          </w:tcPr>
          <w:p w14:paraId="5395E8A5" w14:textId="77777777" w:rsidR="00427361" w:rsidRPr="0018248D" w:rsidRDefault="00427361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AD9AF" w14:textId="4CA9122D" w:rsidR="00427361" w:rsidRPr="0018248D" w:rsidRDefault="00CB5D22" w:rsidP="0042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8248D">
              <w:rPr>
                <w:rFonts w:ascii="Angsana New" w:hAnsi="Angsana New"/>
                <w:b/>
                <w:bCs/>
                <w:sz w:val="29"/>
                <w:szCs w:val="29"/>
              </w:rPr>
              <w:t>857</w:t>
            </w:r>
          </w:p>
        </w:tc>
      </w:tr>
    </w:tbl>
    <w:p w14:paraId="749DD130" w14:textId="19738426" w:rsidR="003F6748" w:rsidRPr="000D1455" w:rsidRDefault="003F6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0"/>
          <w:szCs w:val="2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620"/>
        <w:gridCol w:w="270"/>
        <w:gridCol w:w="1620"/>
      </w:tblGrid>
      <w:tr w:rsidR="00A639E0" w:rsidRPr="00527D17" w14:paraId="4B08A386" w14:textId="77777777" w:rsidTr="00C63D65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4CCDD9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27D17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1BBA6" w14:textId="77777777" w:rsidR="00A639E0" w:rsidRPr="00527D17" w:rsidRDefault="00A639E0" w:rsidP="005C1D0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7D1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A639E0" w:rsidRPr="00527D17" w14:paraId="56C81E46" w14:textId="77777777" w:rsidTr="00C63D65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5762BD1" w14:textId="1D0BAE44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sz w:val="17"/>
                <w:szCs w:val="17"/>
              </w:rPr>
              <w:br w:type="page"/>
            </w:r>
            <w:r w:rsidRPr="00527D17">
              <w:rPr>
                <w:sz w:val="17"/>
                <w:szCs w:val="17"/>
              </w:rPr>
              <w:br w:type="page"/>
            </w:r>
            <w:r w:rsidR="009A7875" w:rsidRPr="009A7875">
              <w:rPr>
                <w:rFonts w:ascii="Angsana New" w:hAnsi="Angsana New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สำหรับงวดหกเดือนสิ้นสุดวันที่</w:t>
            </w:r>
            <w:r w:rsidR="009A7875" w:rsidRPr="009A7875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  <w:t xml:space="preserve"> </w:t>
            </w:r>
            <w:r w:rsidR="00681275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</w:rPr>
              <w:t>30</w:t>
            </w:r>
            <w:r w:rsidR="009A7875" w:rsidRPr="009A7875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  <w:t xml:space="preserve"> </w:t>
            </w:r>
            <w:r w:rsidR="009A7875" w:rsidRPr="009A7875">
              <w:rPr>
                <w:rFonts w:ascii="Angsana New" w:hAnsi="Angsana New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17BA620" w14:textId="6C83B10E" w:rsidR="00A639E0" w:rsidRPr="00527D17" w:rsidRDefault="00EF76FB" w:rsidP="005C1D0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F76FB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E503F2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A0F21E" w14:textId="77777777" w:rsidR="00A639E0" w:rsidRPr="00527D17" w:rsidRDefault="00A639E0" w:rsidP="005C1D0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75303C" w14:textId="26605908" w:rsidR="00A639E0" w:rsidRPr="00527D17" w:rsidRDefault="00EF76FB" w:rsidP="005C1D0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F76FB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E503F2">
              <w:rPr>
                <w:rFonts w:ascii="Angsana New" w:hAnsi="Angsana New"/>
                <w:sz w:val="29"/>
                <w:szCs w:val="29"/>
              </w:rPr>
              <w:t>8</w:t>
            </w:r>
          </w:p>
        </w:tc>
      </w:tr>
      <w:tr w:rsidR="00A639E0" w:rsidRPr="00527D17" w14:paraId="12DA09DC" w14:textId="77777777" w:rsidTr="00C63D65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63E5146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C0CF36" w14:textId="77777777" w:rsidR="00A639E0" w:rsidRPr="00527D17" w:rsidRDefault="00A639E0" w:rsidP="005C1D0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527D1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527D1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ล้าน</w:t>
            </w:r>
            <w:r w:rsidRPr="00527D1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8D5DD7" w:rsidRPr="00527D17" w14:paraId="5B5A6408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80D26C" w14:textId="57269D6C" w:rsidR="008D5DD7" w:rsidRDefault="008D5DD7" w:rsidP="008D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548F5" w14:textId="77777777" w:rsidR="008D5DD7" w:rsidRPr="004E09DC" w:rsidRDefault="008D5DD7" w:rsidP="008D5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CDA09" w14:textId="77777777" w:rsidR="008D5DD7" w:rsidRPr="004E09DC" w:rsidRDefault="008D5DD7" w:rsidP="008D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972"/>
              </w:tabs>
              <w:ind w:left="-115" w:right="-11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56ED9" w14:textId="77777777" w:rsidR="008D5DD7" w:rsidRPr="00EF76FB" w:rsidRDefault="008D5DD7" w:rsidP="008D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A7875" w:rsidRPr="00527D17" w14:paraId="14FAE0A6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FC230D7" w14:textId="5873BA52" w:rsidR="009A7875" w:rsidRPr="004E09DC" w:rsidRDefault="009A7875" w:rsidP="009A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  <w:r w:rsidRPr="00527D17">
              <w:rPr>
                <w:rFonts w:ascii="Angsana New" w:hAnsi="Angsana New"/>
                <w:sz w:val="29"/>
                <w:szCs w:val="29"/>
                <w:cs/>
              </w:rPr>
              <w:t>กำไร</w:t>
            </w: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ก่อนภาษีเงินได้</w:t>
            </w:r>
            <w:r w:rsidRPr="00527D17">
              <w:rPr>
                <w:rFonts w:ascii="Angsana New" w:hAnsi="Angsana New"/>
                <w:sz w:val="29"/>
                <w:szCs w:val="29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87A4E" w14:textId="3D242BDC" w:rsidR="009A7875" w:rsidRPr="004E09DC" w:rsidRDefault="00D4325C" w:rsidP="009A7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629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8BFC6" w14:textId="77777777" w:rsidR="009A7875" w:rsidRPr="004E09DC" w:rsidRDefault="009A7875" w:rsidP="009A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972"/>
              </w:tabs>
              <w:ind w:right="-11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0D09" w14:textId="67644030" w:rsidR="009A7875" w:rsidRPr="004E09DC" w:rsidRDefault="009A7875" w:rsidP="00AE6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  <w:r w:rsidRPr="00C57F6F">
              <w:rPr>
                <w:rFonts w:asciiTheme="majorBidi" w:hAnsiTheme="majorBidi" w:cstheme="majorBidi" w:hint="cs"/>
                <w:sz w:val="29"/>
                <w:szCs w:val="29"/>
              </w:rPr>
              <w:t>664</w:t>
            </w:r>
          </w:p>
        </w:tc>
      </w:tr>
      <w:tr w:rsidR="009A7875" w:rsidRPr="00527D17" w14:paraId="60F71E3D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88F3A1" w14:textId="58B5E701" w:rsidR="009A7875" w:rsidRPr="004E09DC" w:rsidRDefault="009A7875" w:rsidP="009A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="Angsana New" w:hAnsi="Angsana New"/>
                <w:sz w:val="29"/>
                <w:szCs w:val="29"/>
                <w:cs/>
              </w:rPr>
              <w:t>กำไรอื่น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75196" w14:textId="6234D495" w:rsidR="009A7875" w:rsidRPr="004E09DC" w:rsidRDefault="00275975" w:rsidP="009A7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1C920" w14:textId="77777777" w:rsidR="009A7875" w:rsidRPr="004E09DC" w:rsidRDefault="009A7875" w:rsidP="009A787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D9E19" w14:textId="5D2E267F" w:rsidR="009A7875" w:rsidRPr="004E09DC" w:rsidRDefault="009A7875" w:rsidP="009A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  <w:r w:rsidRPr="00C57F6F">
              <w:rPr>
                <w:rFonts w:asciiTheme="majorBidi" w:hAnsiTheme="majorBidi" w:cstheme="majorBidi" w:hint="cs"/>
                <w:sz w:val="29"/>
                <w:szCs w:val="29"/>
              </w:rPr>
              <w:t>65</w:t>
            </w:r>
          </w:p>
        </w:tc>
      </w:tr>
      <w:tr w:rsidR="009A7875" w:rsidRPr="00527D17" w14:paraId="76AFD40B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34FFF6D" w14:textId="77777777" w:rsidR="009A7875" w:rsidRPr="004E09DC" w:rsidRDefault="009A7875" w:rsidP="009A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6B657" w14:textId="6F8CF658" w:rsidR="009A7875" w:rsidRPr="004E09DC" w:rsidRDefault="00336FE0" w:rsidP="009A7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="00275975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8DF4DC" w14:textId="77777777" w:rsidR="009A7875" w:rsidRPr="004E09DC" w:rsidRDefault="009A7875" w:rsidP="009A7875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770D0" w14:textId="48B001E3" w:rsidR="009A7875" w:rsidRPr="004E09DC" w:rsidRDefault="009A7875" w:rsidP="009A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  <w:r w:rsidRPr="00C57F6F">
              <w:rPr>
                <w:rFonts w:asciiTheme="majorBidi" w:hAnsiTheme="majorBidi" w:cstheme="majorBidi" w:hint="cs"/>
                <w:sz w:val="29"/>
                <w:szCs w:val="29"/>
              </w:rPr>
              <w:t>729</w:t>
            </w:r>
          </w:p>
        </w:tc>
      </w:tr>
      <w:tr w:rsidR="009A7875" w:rsidRPr="00527D17" w14:paraId="68EDBE4C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66AD32" w14:textId="77777777" w:rsidR="009A7875" w:rsidRPr="004E09DC" w:rsidRDefault="009A7875" w:rsidP="009A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4E09DC">
              <w:rPr>
                <w:rFonts w:ascii="Angsana New" w:hAnsi="Angsana New"/>
                <w:sz w:val="29"/>
                <w:szCs w:val="29"/>
                <w:cs/>
              </w:rPr>
              <w:t>ตัดรายการกำไรระหว่างส่วนงาน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0F331A" w14:textId="002DCBE9" w:rsidR="009A7875" w:rsidRPr="004E09DC" w:rsidRDefault="00336FE0" w:rsidP="009A7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D4325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77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28416B" w14:textId="77777777" w:rsidR="009A7875" w:rsidRPr="004E09DC" w:rsidRDefault="009A7875" w:rsidP="009A787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625899" w14:textId="306303A2" w:rsidR="009A7875" w:rsidRPr="004E09DC" w:rsidRDefault="009A7875" w:rsidP="009A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  <w:r w:rsidRPr="007B392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C57F6F">
              <w:rPr>
                <w:rFonts w:asciiTheme="majorBidi" w:hAnsiTheme="majorBidi" w:cstheme="majorBidi"/>
                <w:sz w:val="29"/>
                <w:szCs w:val="29"/>
              </w:rPr>
              <w:t>63</w:t>
            </w:r>
            <w:r w:rsidRPr="007B392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E503F2" w:rsidRPr="00527D17" w14:paraId="63739064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3AA45DA" w14:textId="77777777" w:rsidR="00E503F2" w:rsidRPr="004E09DC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4E09DC">
              <w:rPr>
                <w:rFonts w:ascii="Angsana New" w:hAnsi="Angsana New" w:hint="cs"/>
                <w:sz w:val="29"/>
                <w:szCs w:val="29"/>
                <w:cs/>
              </w:rPr>
              <w:t>จำนวนที่ไม่ได้ปันส่วน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6466050" w14:textId="77777777" w:rsidR="00E503F2" w:rsidRPr="004E09DC" w:rsidRDefault="00E503F2" w:rsidP="00E50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E9A5AB" w14:textId="77777777" w:rsidR="00E503F2" w:rsidRPr="004E09DC" w:rsidRDefault="00E503F2" w:rsidP="00E503F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2856B55" w14:textId="77777777" w:rsidR="00E503F2" w:rsidRPr="004E09DC" w:rsidRDefault="00E503F2" w:rsidP="00E50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  <w:tr w:rsidR="009A7875" w:rsidRPr="00527D17" w14:paraId="23323E34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773779" w14:textId="065F82F2" w:rsidR="009A7875" w:rsidRPr="004E09DC" w:rsidRDefault="009A7875" w:rsidP="009A7875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162"/>
              <w:rPr>
                <w:rFonts w:ascii="Angsana New" w:hAnsi="Angsana New"/>
                <w:sz w:val="29"/>
                <w:szCs w:val="29"/>
              </w:rPr>
            </w:pPr>
            <w:r w:rsidRPr="004E09DC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  <w:r w:rsidRPr="004E09DC">
              <w:rPr>
                <w:rFonts w:ascii="Angsana New" w:hAnsi="Angsana New"/>
                <w:sz w:val="29"/>
                <w:szCs w:val="29"/>
                <w:cs/>
              </w:rPr>
              <w:t>จากการเปลี่ยนแปลงมูลค่ายุติธรรมของ</w:t>
            </w:r>
            <w:r w:rsidRPr="004E09DC">
              <w:rPr>
                <w:rFonts w:ascii="Angsana New" w:hAnsi="Angsana New"/>
                <w:sz w:val="29"/>
                <w:szCs w:val="29"/>
              </w:rPr>
              <w:br/>
              <w:t xml:space="preserve">   </w:t>
            </w:r>
            <w:r w:rsidRPr="004E09DC">
              <w:rPr>
                <w:rFonts w:ascii="Angsana New" w:hAnsi="Angsana New"/>
                <w:sz w:val="29"/>
                <w:szCs w:val="29"/>
                <w:cs/>
              </w:rPr>
              <w:t>อสังหาริมทรัพย์เพื่อการลงทุน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5C1D321" w14:textId="77777777" w:rsidR="00D4325C" w:rsidRDefault="00D4325C" w:rsidP="009A7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  <w:p w14:paraId="6F98136B" w14:textId="77F46489" w:rsidR="009A7875" w:rsidRPr="004E09DC" w:rsidRDefault="00336FE0" w:rsidP="009A7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(99)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2DD061" w14:textId="77777777" w:rsidR="009A7875" w:rsidRPr="004E09DC" w:rsidRDefault="009A7875" w:rsidP="009A787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846E74" w14:textId="77777777" w:rsidR="009A7875" w:rsidRPr="007B392B" w:rsidRDefault="009A7875" w:rsidP="009A7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  <w:p w14:paraId="22F81B0B" w14:textId="788E2FBB" w:rsidR="009A7875" w:rsidRPr="004E09DC" w:rsidRDefault="009A7875" w:rsidP="009A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  <w:r w:rsidRPr="007B392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C57F6F">
              <w:rPr>
                <w:rFonts w:asciiTheme="majorBidi" w:hAnsiTheme="majorBidi" w:cstheme="majorBidi"/>
                <w:sz w:val="29"/>
                <w:szCs w:val="29"/>
              </w:rPr>
              <w:t>105</w:t>
            </w:r>
            <w:r w:rsidRPr="007B392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9A7875" w:rsidRPr="00527D17" w14:paraId="079FD3B6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9891620" w14:textId="77777777" w:rsidR="009A7875" w:rsidRPr="004E09DC" w:rsidRDefault="009A7875" w:rsidP="009A7875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162"/>
              <w:rPr>
                <w:rFonts w:ascii="Angsana New" w:hAnsi="Angsana New"/>
                <w:sz w:val="29"/>
                <w:szCs w:val="29"/>
              </w:rPr>
            </w:pPr>
            <w:r w:rsidRPr="004E09DC">
              <w:rPr>
                <w:rFonts w:ascii="Angsana New" w:hAnsi="Angsana New"/>
                <w:sz w:val="29"/>
                <w:szCs w:val="29"/>
                <w:cs/>
              </w:rPr>
              <w:t>ค่าใช้จ่ายดำเนินงานอื่น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229D2B" w14:textId="071726DA" w:rsidR="009A7875" w:rsidRPr="004E09DC" w:rsidRDefault="00336FE0" w:rsidP="009A7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(2</w:t>
            </w:r>
            <w:r w:rsidR="00275975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F468C3" w14:textId="77777777" w:rsidR="009A7875" w:rsidRPr="004E09DC" w:rsidRDefault="009A7875" w:rsidP="009A787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06401A5" w14:textId="3D64B13B" w:rsidR="009A7875" w:rsidRPr="004E09DC" w:rsidRDefault="009A7875" w:rsidP="009A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  <w:r w:rsidRPr="007B392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C57F6F">
              <w:rPr>
                <w:rFonts w:asciiTheme="majorBidi" w:hAnsiTheme="majorBidi" w:cstheme="majorBidi"/>
                <w:sz w:val="29"/>
                <w:szCs w:val="29"/>
              </w:rPr>
              <w:t>240</w:t>
            </w:r>
            <w:r w:rsidRPr="007B392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9A7875" w:rsidRPr="00527D17" w14:paraId="394CC8BC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60F064" w14:textId="5BBA224A" w:rsidR="009A7875" w:rsidRPr="004E09DC" w:rsidRDefault="009A7875" w:rsidP="009A7875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162"/>
              <w:rPr>
                <w:rFonts w:ascii="Angsana New" w:hAnsi="Angsana New"/>
                <w:sz w:val="29"/>
                <w:szCs w:val="29"/>
                <w:cs/>
              </w:rPr>
            </w:pPr>
            <w:r w:rsidRPr="00254EE6">
              <w:rPr>
                <w:rFonts w:ascii="Angsana New" w:hAnsi="Angsana New" w:hint="cs"/>
                <w:sz w:val="29"/>
                <w:szCs w:val="29"/>
                <w:cs/>
              </w:rPr>
              <w:t>ส่วนแบ่ง</w:t>
            </w:r>
            <w:r w:rsidR="00C000B7">
              <w:rPr>
                <w:rFonts w:ascii="Angsana New" w:hAnsi="Angsana New" w:hint="cs"/>
                <w:sz w:val="29"/>
                <w:szCs w:val="29"/>
                <w:cs/>
              </w:rPr>
              <w:t xml:space="preserve">กำไร </w:t>
            </w:r>
            <w:r w:rsidR="00C000B7">
              <w:rPr>
                <w:rFonts w:ascii="Angsana New" w:hAnsi="Angsana New"/>
                <w:sz w:val="29"/>
                <w:szCs w:val="29"/>
              </w:rPr>
              <w:t>(</w:t>
            </w:r>
            <w:r w:rsidRPr="00254EE6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  <w:r w:rsidR="00C000B7">
              <w:rPr>
                <w:rFonts w:ascii="Angsana New" w:hAnsi="Angsana New"/>
                <w:sz w:val="29"/>
                <w:szCs w:val="29"/>
              </w:rPr>
              <w:t xml:space="preserve">) </w:t>
            </w:r>
            <w:r w:rsidRPr="00254EE6">
              <w:rPr>
                <w:rFonts w:ascii="Angsana New" w:hAnsi="Angsana New" w:hint="cs"/>
                <w:sz w:val="29"/>
                <w:szCs w:val="29"/>
                <w:cs/>
              </w:rPr>
              <w:t>จากเงินลงทุนในบริษัทร่วม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F2DBE9" w14:textId="568BC660" w:rsidR="009A7875" w:rsidRDefault="00336FE0" w:rsidP="009A7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(7)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EB4899" w14:textId="77777777" w:rsidR="009A7875" w:rsidRPr="004E09DC" w:rsidRDefault="009A7875" w:rsidP="009A787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F4D0886" w14:textId="7834A68C" w:rsidR="009A7875" w:rsidRPr="004E09DC" w:rsidRDefault="009A7875" w:rsidP="009A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C57F6F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</w:tr>
      <w:tr w:rsidR="009A7875" w:rsidRPr="00527D17" w14:paraId="53BADE5B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A88CFD9" w14:textId="749A72D2" w:rsidR="009A7875" w:rsidRPr="004E09DC" w:rsidRDefault="009A7875" w:rsidP="009A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B392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กำไรก่อนภาษีเงินได้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A8FA5" w14:textId="13EE1066" w:rsidR="009A7875" w:rsidRPr="004E09DC" w:rsidRDefault="00336FE0" w:rsidP="009A7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29</w:t>
            </w:r>
            <w:r w:rsidR="00D4325C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85A8A6" w14:textId="77777777" w:rsidR="009A7875" w:rsidRPr="004E09DC" w:rsidRDefault="009A7875" w:rsidP="009A7875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3BDF2" w14:textId="47BB518F" w:rsidR="009A7875" w:rsidRPr="004E09DC" w:rsidRDefault="009A7875" w:rsidP="009A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57F6F">
              <w:rPr>
                <w:rFonts w:ascii="Angsana New" w:hAnsi="Angsana New"/>
                <w:b/>
                <w:bCs/>
                <w:sz w:val="29"/>
                <w:szCs w:val="29"/>
              </w:rPr>
              <w:t>329</w:t>
            </w:r>
          </w:p>
        </w:tc>
      </w:tr>
    </w:tbl>
    <w:p w14:paraId="1672A6B5" w14:textId="77777777" w:rsidR="00D36A82" w:rsidRPr="00D36A82" w:rsidRDefault="00D36A82" w:rsidP="00D36A82">
      <w:pPr>
        <w:pStyle w:val="Heading8"/>
        <w:tabs>
          <w:tab w:val="left" w:pos="540"/>
        </w:tabs>
        <w:spacing w:line="240" w:lineRule="auto"/>
        <w:ind w:left="72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14:paraId="2F9E71B0" w14:textId="0D6FD608" w:rsidR="007100C7" w:rsidRPr="00DA667F" w:rsidRDefault="007100C7" w:rsidP="00E12CBF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A667F">
        <w:rPr>
          <w:rFonts w:ascii="Angsana New" w:hAnsi="Angsana New" w:cs="Angsana New" w:hint="cs"/>
          <w:sz w:val="30"/>
          <w:szCs w:val="30"/>
          <w:cs/>
          <w:lang w:val="en-US"/>
        </w:rPr>
        <w:t>เงินปันผล</w:t>
      </w:r>
    </w:p>
    <w:p w14:paraId="75CD6DA2" w14:textId="77777777" w:rsidR="007100C7" w:rsidRPr="00D36A82" w:rsidRDefault="007100C7" w:rsidP="007100C7">
      <w:pPr>
        <w:rPr>
          <w:rFonts w:asciiTheme="majorBidi" w:hAnsiTheme="majorBidi" w:cstheme="majorBidi"/>
          <w:lang w:eastAsia="x-none"/>
        </w:rPr>
      </w:pPr>
    </w:p>
    <w:p w14:paraId="53FBBCED" w14:textId="68E1D60B" w:rsidR="007100C7" w:rsidRPr="00DA667F" w:rsidRDefault="007100C7" w:rsidP="00710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DA667F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          </w:t>
      </w:r>
      <w:r w:rsidRPr="00DA667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รายละเอียดเงินปันผลในระหว่างปี </w:t>
      </w:r>
      <w:r w:rsidRPr="00DA667F">
        <w:rPr>
          <w:rFonts w:asciiTheme="majorBidi" w:hAnsiTheme="majorBidi" w:cstheme="majorBidi"/>
          <w:sz w:val="30"/>
          <w:szCs w:val="30"/>
          <w:lang w:eastAsia="x-none"/>
        </w:rPr>
        <w:t>2569</w:t>
      </w:r>
      <w:r w:rsidRPr="00DA667F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มีดังนี้</w:t>
      </w:r>
    </w:p>
    <w:p w14:paraId="7B8BB626" w14:textId="77777777" w:rsidR="007100C7" w:rsidRPr="00D36A82" w:rsidRDefault="007100C7" w:rsidP="007100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Cs w:val="18"/>
          <w:lang w:eastAsia="x-none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38"/>
        <w:gridCol w:w="2762"/>
        <w:gridCol w:w="1890"/>
        <w:gridCol w:w="1440"/>
        <w:gridCol w:w="1260"/>
      </w:tblGrid>
      <w:tr w:rsidR="007100C7" w:rsidRPr="00DA667F" w14:paraId="1AEE3591" w14:textId="77777777" w:rsidTr="00D91B5F">
        <w:trPr>
          <w:tblHeader/>
        </w:trPr>
        <w:tc>
          <w:tcPr>
            <w:tcW w:w="1738" w:type="dxa"/>
            <w:vAlign w:val="bottom"/>
          </w:tcPr>
          <w:p w14:paraId="39D7B8C8" w14:textId="77777777" w:rsidR="007100C7" w:rsidRPr="00DA667F" w:rsidRDefault="007100C7" w:rsidP="00D9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62" w:type="dxa"/>
            <w:hideMark/>
          </w:tcPr>
          <w:p w14:paraId="23D89691" w14:textId="77777777" w:rsidR="007100C7" w:rsidRPr="00DA667F" w:rsidRDefault="007100C7" w:rsidP="00D9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90" w:type="dxa"/>
            <w:vAlign w:val="bottom"/>
            <w:hideMark/>
          </w:tcPr>
          <w:p w14:paraId="4714FE36" w14:textId="77777777" w:rsidR="007100C7" w:rsidRPr="00DA667F" w:rsidRDefault="007100C7" w:rsidP="00D9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DA667F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กำหนดจ่าย</w:t>
            </w:r>
          </w:p>
          <w:p w14:paraId="0B6926AD" w14:textId="77777777" w:rsidR="007100C7" w:rsidRPr="00DA667F" w:rsidRDefault="007100C7" w:rsidP="00D9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DA667F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เงินปันผล</w:t>
            </w:r>
          </w:p>
        </w:tc>
        <w:tc>
          <w:tcPr>
            <w:tcW w:w="1440" w:type="dxa"/>
            <w:vAlign w:val="bottom"/>
            <w:hideMark/>
          </w:tcPr>
          <w:p w14:paraId="5BFD7225" w14:textId="77777777" w:rsidR="007100C7" w:rsidRPr="00DA667F" w:rsidRDefault="007100C7" w:rsidP="00D9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DA667F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อัตราเงินปันผล</w:t>
            </w:r>
          </w:p>
          <w:p w14:paraId="2510D13B" w14:textId="77777777" w:rsidR="007100C7" w:rsidRPr="00DA667F" w:rsidRDefault="007100C7" w:rsidP="00D9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DA667F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ต่อหุ้น</w:t>
            </w:r>
          </w:p>
        </w:tc>
        <w:tc>
          <w:tcPr>
            <w:tcW w:w="1260" w:type="dxa"/>
            <w:vAlign w:val="bottom"/>
            <w:hideMark/>
          </w:tcPr>
          <w:p w14:paraId="11378B78" w14:textId="77777777" w:rsidR="007100C7" w:rsidRPr="00DA667F" w:rsidRDefault="007100C7" w:rsidP="00D9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DA667F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จำนวนเงิน</w:t>
            </w:r>
          </w:p>
        </w:tc>
      </w:tr>
      <w:tr w:rsidR="007100C7" w:rsidRPr="00DA667F" w14:paraId="2DF93773" w14:textId="77777777" w:rsidTr="00D91B5F">
        <w:trPr>
          <w:tblHeader/>
        </w:trPr>
        <w:tc>
          <w:tcPr>
            <w:tcW w:w="1738" w:type="dxa"/>
          </w:tcPr>
          <w:p w14:paraId="3F89AD47" w14:textId="77777777" w:rsidR="007100C7" w:rsidRPr="00DA667F" w:rsidRDefault="007100C7" w:rsidP="00D9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62" w:type="dxa"/>
          </w:tcPr>
          <w:p w14:paraId="1FC96013" w14:textId="77777777" w:rsidR="007100C7" w:rsidRPr="00DA667F" w:rsidRDefault="007100C7" w:rsidP="00D9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890" w:type="dxa"/>
          </w:tcPr>
          <w:p w14:paraId="0B77863B" w14:textId="77777777" w:rsidR="007100C7" w:rsidRPr="00DA667F" w:rsidRDefault="007100C7" w:rsidP="00D9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440" w:type="dxa"/>
            <w:hideMark/>
          </w:tcPr>
          <w:p w14:paraId="03654A4C" w14:textId="77777777" w:rsidR="007100C7" w:rsidRPr="00DA667F" w:rsidRDefault="007100C7" w:rsidP="00D9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</w:pPr>
            <w:r w:rsidRPr="00DA66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(บาท)</w:t>
            </w:r>
          </w:p>
        </w:tc>
        <w:tc>
          <w:tcPr>
            <w:tcW w:w="1260" w:type="dxa"/>
            <w:hideMark/>
          </w:tcPr>
          <w:p w14:paraId="5FDFF650" w14:textId="77777777" w:rsidR="007100C7" w:rsidRPr="00DA667F" w:rsidRDefault="007100C7" w:rsidP="00D9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  <w:r w:rsidRPr="00DA66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(ล้านบาท)</w:t>
            </w:r>
          </w:p>
        </w:tc>
      </w:tr>
      <w:tr w:rsidR="007100C7" w:rsidRPr="00DA667F" w14:paraId="298275AE" w14:textId="77777777" w:rsidTr="00D91B5F">
        <w:tc>
          <w:tcPr>
            <w:tcW w:w="4500" w:type="dxa"/>
            <w:gridSpan w:val="2"/>
            <w:hideMark/>
          </w:tcPr>
          <w:p w14:paraId="4CD10F31" w14:textId="77777777" w:rsidR="007100C7" w:rsidRPr="00DA667F" w:rsidRDefault="007100C7" w:rsidP="00D9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DA667F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ที่ประชุมสามัญผู้ถือหุ้นมีมติอนุมัติเงินปันผลประจำปี </w:t>
            </w:r>
          </w:p>
        </w:tc>
        <w:tc>
          <w:tcPr>
            <w:tcW w:w="1890" w:type="dxa"/>
          </w:tcPr>
          <w:p w14:paraId="0B40B188" w14:textId="77777777" w:rsidR="007100C7" w:rsidRPr="00DA667F" w:rsidRDefault="007100C7" w:rsidP="00D9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40" w:type="dxa"/>
          </w:tcPr>
          <w:p w14:paraId="4BE76301" w14:textId="77777777" w:rsidR="007100C7" w:rsidRPr="00DA667F" w:rsidRDefault="007100C7" w:rsidP="00D9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</w:tcPr>
          <w:p w14:paraId="06CE0AD6" w14:textId="77777777" w:rsidR="007100C7" w:rsidRPr="00DA667F" w:rsidRDefault="007100C7" w:rsidP="00D9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100C7" w:rsidRPr="00DA667F" w14:paraId="040DF4AB" w14:textId="77777777" w:rsidTr="007100C7">
        <w:tc>
          <w:tcPr>
            <w:tcW w:w="4500" w:type="dxa"/>
            <w:gridSpan w:val="2"/>
            <w:hideMark/>
          </w:tcPr>
          <w:p w14:paraId="0CE9680F" w14:textId="3E60B49E" w:rsidR="007100C7" w:rsidRPr="00DA667F" w:rsidRDefault="007100C7" w:rsidP="00D9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DA667F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 เมื่อวันที่</w:t>
            </w:r>
            <w:r w:rsidR="00F27FE4" w:rsidRPr="00DA667F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 </w:t>
            </w:r>
            <w:r w:rsidR="00F27FE4" w:rsidRPr="00DA667F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28</w:t>
            </w:r>
            <w:r w:rsidRPr="00DA667F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 เมษายน </w:t>
            </w:r>
            <w:r w:rsidRPr="00DA667F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1890" w:type="dxa"/>
            <w:hideMark/>
          </w:tcPr>
          <w:p w14:paraId="7149C4BD" w14:textId="090F8FE5" w:rsidR="007100C7" w:rsidRPr="00DA667F" w:rsidRDefault="00B74582" w:rsidP="00D9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DA667F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18</w:t>
            </w:r>
            <w:r w:rsidR="007100C7" w:rsidRPr="00DA667F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7100C7" w:rsidRPr="00DA667F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พฤษภาคม</w:t>
            </w:r>
            <w:r w:rsidR="007100C7" w:rsidRPr="00DA667F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2569</w:t>
            </w:r>
          </w:p>
        </w:tc>
        <w:tc>
          <w:tcPr>
            <w:tcW w:w="1440" w:type="dxa"/>
          </w:tcPr>
          <w:p w14:paraId="360D76D4" w14:textId="623EEAB4" w:rsidR="007100C7" w:rsidRPr="00DA667F" w:rsidRDefault="008D2173" w:rsidP="00D9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DA667F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0.030</w:t>
            </w:r>
          </w:p>
        </w:tc>
        <w:tc>
          <w:tcPr>
            <w:tcW w:w="1260" w:type="dxa"/>
          </w:tcPr>
          <w:p w14:paraId="3D9479B5" w14:textId="38CB4979" w:rsidR="007100C7" w:rsidRPr="00DA667F" w:rsidRDefault="008D2173" w:rsidP="00D9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DA667F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195</w:t>
            </w:r>
          </w:p>
        </w:tc>
      </w:tr>
    </w:tbl>
    <w:p w14:paraId="4ECA0525" w14:textId="37344CD6" w:rsidR="00D36A82" w:rsidRPr="00D36A82" w:rsidRDefault="00D36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val="th-TH" w:eastAsia="x-none"/>
        </w:rPr>
      </w:pPr>
    </w:p>
    <w:p w14:paraId="4026290C" w14:textId="663F90AF" w:rsidR="00404EC5" w:rsidRPr="00DA667F" w:rsidRDefault="00404EC5" w:rsidP="00E12CBF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A667F">
        <w:rPr>
          <w:rFonts w:ascii="Angsana New" w:hAnsi="Angsana New" w:cs="Angsana New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30189B4" w14:textId="085B59B5" w:rsidR="00404EC5" w:rsidRPr="00D36A82" w:rsidRDefault="00404EC5" w:rsidP="003C2CA3">
      <w:pPr>
        <w:ind w:right="38"/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36"/>
        <w:gridCol w:w="271"/>
        <w:gridCol w:w="1603"/>
      </w:tblGrid>
      <w:tr w:rsidR="009C7422" w:rsidRPr="00527D17" w14:paraId="216509C0" w14:textId="77777777" w:rsidTr="00987B7B">
        <w:trPr>
          <w:trHeight w:val="846"/>
          <w:tblHeader/>
        </w:trPr>
        <w:tc>
          <w:tcPr>
            <w:tcW w:w="3069" w:type="pct"/>
          </w:tcPr>
          <w:p w14:paraId="28E17E02" w14:textId="77777777" w:rsidR="009C7422" w:rsidRPr="00DA667F" w:rsidRDefault="009C7422" w:rsidP="005C1D0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DABDC61" w14:textId="73C0A32E" w:rsidR="009C7422" w:rsidRPr="00DA667F" w:rsidRDefault="009C7422" w:rsidP="005C1D0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67F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F129D6" w:rsidRPr="00DA667F">
              <w:rPr>
                <w:rFonts w:asciiTheme="majorBidi" w:eastAsia="Angsana New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681275" w:rsidRPr="00DA667F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F129D6" w:rsidRPr="00DA667F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129D6" w:rsidRPr="00DA667F">
              <w:rPr>
                <w:rFonts w:asciiTheme="majorBidi" w:eastAsia="Angsana New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EF76FB" w:rsidRPr="00DA667F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D5DD7" w:rsidRPr="00DA667F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900" w:type="pct"/>
          </w:tcPr>
          <w:p w14:paraId="75326447" w14:textId="77777777" w:rsidR="009C7422" w:rsidRPr="00DA667F" w:rsidRDefault="009C7422" w:rsidP="005C1D0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93DFF7D" w14:textId="77777777" w:rsidR="009C7422" w:rsidRPr="00DA667F" w:rsidRDefault="009C7422" w:rsidP="005C1D0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A7F3673" w14:textId="77777777" w:rsidR="009C7422" w:rsidRPr="00DA667F" w:rsidRDefault="009C7422" w:rsidP="005C1D0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</w:tcPr>
          <w:p w14:paraId="0D58C407" w14:textId="77777777" w:rsidR="009C7422" w:rsidRPr="00DA667F" w:rsidRDefault="009C7422" w:rsidP="005C1D0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7422" w:rsidRPr="00527D17" w14:paraId="745BC27F" w14:textId="77777777" w:rsidTr="00987B7B">
        <w:trPr>
          <w:trHeight w:val="423"/>
          <w:tblHeader/>
        </w:trPr>
        <w:tc>
          <w:tcPr>
            <w:tcW w:w="3069" w:type="pct"/>
          </w:tcPr>
          <w:p w14:paraId="3C33CFFC" w14:textId="77777777" w:rsidR="009C7422" w:rsidRPr="00DA667F" w:rsidRDefault="009C7422" w:rsidP="005C1D02">
            <w:pPr>
              <w:pStyle w:val="BodyText"/>
              <w:spacing w:after="0"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1" w:type="pct"/>
            <w:gridSpan w:val="3"/>
          </w:tcPr>
          <w:p w14:paraId="2ABECA18" w14:textId="77777777" w:rsidR="009C7422" w:rsidRPr="00DA667F" w:rsidRDefault="009C7422" w:rsidP="005C1D0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6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A667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DA66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C7422" w:rsidRPr="00527D17" w14:paraId="17F87F09" w14:textId="77777777" w:rsidTr="00987B7B">
        <w:trPr>
          <w:trHeight w:val="436"/>
        </w:trPr>
        <w:tc>
          <w:tcPr>
            <w:tcW w:w="3069" w:type="pct"/>
          </w:tcPr>
          <w:p w14:paraId="7F4182C9" w14:textId="77777777" w:rsidR="009C7422" w:rsidRPr="00DA667F" w:rsidRDefault="009C7422" w:rsidP="005C1D02">
            <w:pPr>
              <w:spacing w:line="240" w:lineRule="auto"/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667F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00" w:type="pct"/>
            <w:shd w:val="clear" w:color="auto" w:fill="FFFFFF"/>
          </w:tcPr>
          <w:p w14:paraId="0F435494" w14:textId="0D3F826C" w:rsidR="009C7422" w:rsidRPr="00DA667F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5107979" w14:textId="77777777" w:rsidR="009C7422" w:rsidRPr="00DA667F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shd w:val="clear" w:color="auto" w:fill="FFFFFF"/>
          </w:tcPr>
          <w:p w14:paraId="0410EA48" w14:textId="492BFB87" w:rsidR="009C7422" w:rsidRPr="00DA667F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7D17" w:rsidRPr="00527D17" w14:paraId="3592ACE8" w14:textId="77777777" w:rsidTr="00987B7B">
        <w:trPr>
          <w:trHeight w:val="423"/>
        </w:trPr>
        <w:tc>
          <w:tcPr>
            <w:tcW w:w="3069" w:type="pct"/>
          </w:tcPr>
          <w:p w14:paraId="73BFA5FA" w14:textId="268FBA1E" w:rsidR="00527D17" w:rsidRPr="00DA667F" w:rsidRDefault="00527D17" w:rsidP="00527D17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DA667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อาคารและงานระบบสาธารณูปโภค</w:t>
            </w:r>
            <w:r w:rsidR="00475945" w:rsidRPr="00DA667F"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pct"/>
            <w:vAlign w:val="bottom"/>
          </w:tcPr>
          <w:p w14:paraId="1A4F4A34" w14:textId="27B947FD" w:rsidR="00527D17" w:rsidRPr="00DA667F" w:rsidRDefault="00881A88" w:rsidP="00E01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667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187</w:t>
            </w:r>
          </w:p>
        </w:tc>
        <w:tc>
          <w:tcPr>
            <w:tcW w:w="149" w:type="pct"/>
          </w:tcPr>
          <w:p w14:paraId="6EDE7365" w14:textId="77777777" w:rsidR="00527D17" w:rsidRPr="00DA667F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shd w:val="clear" w:color="auto" w:fill="FFFFFF"/>
            <w:vAlign w:val="bottom"/>
          </w:tcPr>
          <w:p w14:paraId="66FDE6F8" w14:textId="72ECCCEB" w:rsidR="00527D17" w:rsidRPr="00DA667F" w:rsidRDefault="00881A88" w:rsidP="00DA6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667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19</w:t>
            </w:r>
          </w:p>
        </w:tc>
      </w:tr>
      <w:tr w:rsidR="00527D17" w:rsidRPr="00527D17" w14:paraId="39F20986" w14:textId="77777777" w:rsidTr="00987B7B">
        <w:trPr>
          <w:trHeight w:val="423"/>
        </w:trPr>
        <w:tc>
          <w:tcPr>
            <w:tcW w:w="3069" w:type="pct"/>
          </w:tcPr>
          <w:p w14:paraId="4878A996" w14:textId="5CAE8068" w:rsidR="00527D17" w:rsidRPr="00DA667F" w:rsidRDefault="00527D17" w:rsidP="00527D17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DA667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สัญญาโครงการอสังหาริมทรัพย์ระหว่างการพัฒนา</w:t>
            </w:r>
            <w:r w:rsidR="00475945" w:rsidRPr="00DA667F"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580EB030" w14:textId="64CF31F1" w:rsidR="00527D17" w:rsidRPr="00DA667F" w:rsidRDefault="00881A88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667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32</w:t>
            </w:r>
          </w:p>
        </w:tc>
        <w:tc>
          <w:tcPr>
            <w:tcW w:w="149" w:type="pct"/>
          </w:tcPr>
          <w:p w14:paraId="468A1354" w14:textId="77777777" w:rsidR="00527D17" w:rsidRPr="00DA667F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A145AF4" w14:textId="7BBBC703" w:rsidR="00527D17" w:rsidRPr="00DA667F" w:rsidRDefault="00881A88" w:rsidP="0076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667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</w:t>
            </w:r>
          </w:p>
        </w:tc>
      </w:tr>
      <w:tr w:rsidR="00527D17" w:rsidRPr="00527D17" w14:paraId="591D049F" w14:textId="77777777" w:rsidTr="00987B7B">
        <w:trPr>
          <w:trHeight w:val="423"/>
        </w:trPr>
        <w:tc>
          <w:tcPr>
            <w:tcW w:w="3069" w:type="pct"/>
          </w:tcPr>
          <w:p w14:paraId="794F1DFA" w14:textId="619C0349" w:rsidR="00527D17" w:rsidRPr="00DA667F" w:rsidRDefault="00527D17" w:rsidP="00527D17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DA6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DFC0D" w14:textId="7F3B2EB0" w:rsidR="00527D17" w:rsidRPr="00DA667F" w:rsidRDefault="00881A88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66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219</w:t>
            </w:r>
          </w:p>
        </w:tc>
        <w:tc>
          <w:tcPr>
            <w:tcW w:w="149" w:type="pct"/>
          </w:tcPr>
          <w:p w14:paraId="43FB5EDB" w14:textId="77777777" w:rsidR="00527D17" w:rsidRPr="00DA667F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D72D333" w14:textId="359D9C66" w:rsidR="00527D17" w:rsidRPr="00DA667F" w:rsidRDefault="00881A88" w:rsidP="0076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66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21</w:t>
            </w:r>
          </w:p>
        </w:tc>
      </w:tr>
      <w:tr w:rsidR="009C7422" w:rsidRPr="00417547" w14:paraId="25F29618" w14:textId="77777777" w:rsidTr="00987B7B">
        <w:trPr>
          <w:trHeight w:val="436"/>
        </w:trPr>
        <w:tc>
          <w:tcPr>
            <w:tcW w:w="3069" w:type="pct"/>
          </w:tcPr>
          <w:p w14:paraId="4577CABE" w14:textId="77777777" w:rsidR="009C7422" w:rsidRPr="00DA667F" w:rsidRDefault="009C7422" w:rsidP="005C1D0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667F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 w:rsidRPr="00DA667F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A667F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00" w:type="pct"/>
          </w:tcPr>
          <w:p w14:paraId="1FA9C473" w14:textId="77777777" w:rsidR="009C7422" w:rsidRPr="00DA667F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EE2390E" w14:textId="77777777" w:rsidR="009C7422" w:rsidRPr="00DA667F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</w:tcPr>
          <w:p w14:paraId="57B3C0A6" w14:textId="77777777" w:rsidR="009C7422" w:rsidRPr="00DA667F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7D17" w:rsidRPr="00417547" w14:paraId="3469D2B6" w14:textId="77777777" w:rsidTr="00987B7B">
        <w:trPr>
          <w:trHeight w:val="410"/>
        </w:trPr>
        <w:tc>
          <w:tcPr>
            <w:tcW w:w="3069" w:type="pct"/>
          </w:tcPr>
          <w:p w14:paraId="2A33FF79" w14:textId="448ACA56" w:rsidR="00527D17" w:rsidRPr="00DA667F" w:rsidRDefault="00527D17" w:rsidP="00527D1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67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00" w:type="pct"/>
            <w:vAlign w:val="bottom"/>
          </w:tcPr>
          <w:p w14:paraId="27DC91E9" w14:textId="0C4CF4EF" w:rsidR="00527D17" w:rsidRPr="00DA667F" w:rsidRDefault="00881A88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667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73</w:t>
            </w:r>
          </w:p>
        </w:tc>
        <w:tc>
          <w:tcPr>
            <w:tcW w:w="149" w:type="pct"/>
            <w:vAlign w:val="bottom"/>
          </w:tcPr>
          <w:p w14:paraId="53D66006" w14:textId="77777777" w:rsidR="00527D17" w:rsidRPr="00DA667F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  <w:vAlign w:val="bottom"/>
          </w:tcPr>
          <w:p w14:paraId="622EB1DA" w14:textId="7F5D1D0F" w:rsidR="00527D17" w:rsidRPr="00DA667F" w:rsidRDefault="00881A88" w:rsidP="0076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667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527D17" w:rsidRPr="00417547" w14:paraId="30485D7F" w14:textId="77777777" w:rsidTr="00987B7B">
        <w:trPr>
          <w:trHeight w:val="410"/>
        </w:trPr>
        <w:tc>
          <w:tcPr>
            <w:tcW w:w="3069" w:type="pct"/>
          </w:tcPr>
          <w:p w14:paraId="5AC553C7" w14:textId="1B810BE7" w:rsidR="00527D17" w:rsidRPr="00DA667F" w:rsidRDefault="00527D17" w:rsidP="00527D1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667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  <w:r w:rsidR="00475945" w:rsidRPr="00DA66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5F2BD3F4" w14:textId="6FAFE7ED" w:rsidR="00527D17" w:rsidRPr="00DA667F" w:rsidRDefault="00F230D1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66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149" w:type="pct"/>
            <w:vAlign w:val="bottom"/>
          </w:tcPr>
          <w:p w14:paraId="2F6F2F9A" w14:textId="77777777" w:rsidR="00527D17" w:rsidRPr="00DA667F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  <w:vAlign w:val="bottom"/>
          </w:tcPr>
          <w:p w14:paraId="5781F95E" w14:textId="4A616689" w:rsidR="00527D17" w:rsidRPr="00DA667F" w:rsidRDefault="00F230D1" w:rsidP="0076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66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527D17" w:rsidRPr="00527D17" w14:paraId="538F1C95" w14:textId="77777777" w:rsidTr="00987B7B">
        <w:trPr>
          <w:trHeight w:val="436"/>
        </w:trPr>
        <w:tc>
          <w:tcPr>
            <w:tcW w:w="3069" w:type="pct"/>
          </w:tcPr>
          <w:p w14:paraId="63379C83" w14:textId="77777777" w:rsidR="00527D17" w:rsidRPr="00DA667F" w:rsidRDefault="00527D17" w:rsidP="00527D1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6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C4373" w14:textId="4A2DF89D" w:rsidR="00527D17" w:rsidRPr="00DA667F" w:rsidRDefault="00F230D1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66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</w:t>
            </w:r>
          </w:p>
        </w:tc>
        <w:tc>
          <w:tcPr>
            <w:tcW w:w="149" w:type="pct"/>
            <w:vAlign w:val="bottom"/>
          </w:tcPr>
          <w:p w14:paraId="25348844" w14:textId="77777777" w:rsidR="00527D17" w:rsidRPr="00DA667F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C6B59" w14:textId="52801035" w:rsidR="00527D17" w:rsidRPr="00DA667F" w:rsidRDefault="00F230D1" w:rsidP="0076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66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</w:p>
        </w:tc>
      </w:tr>
    </w:tbl>
    <w:p w14:paraId="6B5B8AFC" w14:textId="77777777" w:rsidR="00876A50" w:rsidRDefault="00876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9"/>
          <w:szCs w:val="29"/>
          <w:lang w:eastAsia="x-none"/>
        </w:rPr>
      </w:pPr>
      <w:bookmarkStart w:id="3" w:name="_Hlk54876951"/>
    </w:p>
    <w:p w14:paraId="38FC0B24" w14:textId="1569915B" w:rsidR="00404EC5" w:rsidRPr="00DA667F" w:rsidRDefault="00404EC5" w:rsidP="00926B0F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A667F">
        <w:rPr>
          <w:rFonts w:ascii="Angsana New" w:hAnsi="Angsana New" w:cs="Angsana New" w:hint="cs"/>
          <w:sz w:val="30"/>
          <w:szCs w:val="30"/>
          <w:cs/>
          <w:lang w:val="th-TH"/>
        </w:rPr>
        <w:t>คดีฟ้องร้อง</w:t>
      </w:r>
    </w:p>
    <w:bookmarkEnd w:id="3"/>
    <w:p w14:paraId="2542C487" w14:textId="77777777" w:rsidR="006D6000" w:rsidRPr="00DA667F" w:rsidRDefault="006D6000" w:rsidP="003C4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22"/>
          <w:szCs w:val="22"/>
        </w:rPr>
      </w:pPr>
    </w:p>
    <w:p w14:paraId="677A0B53" w14:textId="05EFB63F" w:rsidR="00B15C5E" w:rsidRDefault="00DC0E20" w:rsidP="00B15C5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221283881"/>
      <w:r w:rsidRPr="00DA667F">
        <w:rPr>
          <w:rFonts w:asciiTheme="majorBidi" w:hAnsiTheme="majorBidi" w:hint="cs"/>
          <w:sz w:val="30"/>
          <w:szCs w:val="30"/>
          <w:cs/>
        </w:rPr>
        <w:t>ในเดือนตุลาคม</w:t>
      </w:r>
      <w:r w:rsidR="008441AC">
        <w:rPr>
          <w:rFonts w:asciiTheme="majorBidi" w:hAnsiTheme="majorBidi"/>
          <w:sz w:val="30"/>
          <w:szCs w:val="30"/>
        </w:rPr>
        <w:t xml:space="preserve"> 2564</w:t>
      </w:r>
      <w:r w:rsidRPr="00DA667F">
        <w:rPr>
          <w:rFonts w:asciiTheme="majorBidi" w:hAnsiTheme="majorBidi"/>
          <w:sz w:val="30"/>
          <w:szCs w:val="30"/>
          <w:cs/>
        </w:rPr>
        <w:t xml:space="preserve"> </w:t>
      </w:r>
      <w:r w:rsidRPr="00DA667F">
        <w:rPr>
          <w:rFonts w:asciiTheme="majorBidi" w:hAnsiTheme="majorBidi" w:hint="cs"/>
          <w:sz w:val="30"/>
          <w:szCs w:val="30"/>
          <w:cs/>
        </w:rPr>
        <w:t>บริษัทย่อยถูกฟ้องร้องในคดีแพ่ง</w:t>
      </w:r>
      <w:bookmarkStart w:id="5" w:name="_Hlk221119613"/>
      <w:r w:rsidRPr="00DA667F">
        <w:rPr>
          <w:rFonts w:asciiTheme="majorBidi" w:hAnsiTheme="majorBidi" w:hint="cs"/>
          <w:sz w:val="30"/>
          <w:szCs w:val="30"/>
          <w:cs/>
        </w:rPr>
        <w:t>จากผู้ฟ้องซึ่งเป็นนิติบุคคลหนึ่ง</w:t>
      </w:r>
      <w:r w:rsidRPr="00DA667F">
        <w:rPr>
          <w:rFonts w:asciiTheme="majorBidi" w:hAnsiTheme="majorBidi"/>
          <w:sz w:val="30"/>
          <w:szCs w:val="30"/>
          <w:cs/>
        </w:rPr>
        <w:t xml:space="preserve"> (</w:t>
      </w:r>
      <w:r w:rsidRPr="00DA667F">
        <w:rPr>
          <w:rFonts w:asciiTheme="majorBidi" w:hAnsiTheme="majorBidi" w:hint="cs"/>
          <w:sz w:val="30"/>
          <w:szCs w:val="30"/>
          <w:cs/>
        </w:rPr>
        <w:t>ผู้ฟ้อง</w:t>
      </w:r>
      <w:r w:rsidRPr="00DA667F">
        <w:rPr>
          <w:rFonts w:asciiTheme="majorBidi" w:hAnsiTheme="majorBidi"/>
          <w:sz w:val="30"/>
          <w:szCs w:val="30"/>
          <w:cs/>
        </w:rPr>
        <w:t>)</w:t>
      </w:r>
      <w:bookmarkEnd w:id="5"/>
      <w:r w:rsidRPr="00DA667F">
        <w:rPr>
          <w:rFonts w:asciiTheme="majorBidi" w:hAnsiTheme="majorBidi" w:hint="cs"/>
          <w:sz w:val="30"/>
          <w:szCs w:val="30"/>
          <w:cs/>
        </w:rPr>
        <w:t>โดยฟ้องขอให้</w:t>
      </w:r>
      <w:r w:rsidR="005F6C9C" w:rsidRPr="00DA667F">
        <w:rPr>
          <w:rFonts w:asciiTheme="majorBidi" w:hAnsiTheme="majorBidi"/>
          <w:sz w:val="30"/>
          <w:szCs w:val="30"/>
        </w:rPr>
        <w:br/>
      </w:r>
      <w:r w:rsidRPr="00DA667F">
        <w:rPr>
          <w:rFonts w:asciiTheme="majorBidi" w:hAnsiTheme="majorBidi" w:hint="cs"/>
          <w:sz w:val="30"/>
          <w:szCs w:val="30"/>
          <w:cs/>
        </w:rPr>
        <w:t>ชำระเงินค่าเสียหายในฐานความผิดสัญญาการเช่า</w:t>
      </w:r>
      <w:r w:rsidRPr="00DA667F">
        <w:rPr>
          <w:rFonts w:asciiTheme="majorBidi" w:hAnsiTheme="majorBidi"/>
          <w:sz w:val="30"/>
          <w:szCs w:val="30"/>
          <w:cs/>
        </w:rPr>
        <w:t xml:space="preserve"> </w:t>
      </w:r>
      <w:r w:rsidRPr="00DA667F">
        <w:rPr>
          <w:rFonts w:asciiTheme="majorBidi" w:hAnsiTheme="majorBidi" w:hint="cs"/>
          <w:sz w:val="30"/>
          <w:szCs w:val="30"/>
          <w:cs/>
        </w:rPr>
        <w:t>และเรียกค่าเสียหายเป็นจำนวนเงิน</w:t>
      </w:r>
      <w:r w:rsidRPr="00DA667F">
        <w:rPr>
          <w:rFonts w:asciiTheme="majorBidi" w:hAnsiTheme="majorBidi"/>
          <w:sz w:val="30"/>
          <w:szCs w:val="30"/>
        </w:rPr>
        <w:t xml:space="preserve"> 51</w:t>
      </w:r>
      <w:r w:rsidRPr="00DA667F">
        <w:rPr>
          <w:rFonts w:asciiTheme="majorBidi" w:hAnsiTheme="majorBidi"/>
          <w:sz w:val="30"/>
          <w:szCs w:val="30"/>
          <w:cs/>
        </w:rPr>
        <w:t xml:space="preserve"> </w:t>
      </w:r>
      <w:r w:rsidRPr="00DA667F">
        <w:rPr>
          <w:rFonts w:asciiTheme="majorBidi" w:hAnsiTheme="majorBidi" w:hint="cs"/>
          <w:sz w:val="30"/>
          <w:szCs w:val="30"/>
          <w:cs/>
        </w:rPr>
        <w:t>ล้านบาท</w:t>
      </w:r>
      <w:r w:rsidRPr="00DA667F">
        <w:rPr>
          <w:rFonts w:asciiTheme="majorBidi" w:hAnsiTheme="majorBidi"/>
          <w:sz w:val="30"/>
          <w:szCs w:val="30"/>
          <w:cs/>
        </w:rPr>
        <w:t xml:space="preserve"> </w:t>
      </w:r>
      <w:r w:rsidRPr="00DA667F">
        <w:rPr>
          <w:rFonts w:asciiTheme="majorBidi" w:hAnsiTheme="majorBidi" w:hint="cs"/>
          <w:sz w:val="30"/>
          <w:szCs w:val="30"/>
          <w:cs/>
        </w:rPr>
        <w:t>ศาลชั้นต้นพิพากษายกฟ้อง</w:t>
      </w:r>
      <w:r w:rsidRPr="00DA667F">
        <w:rPr>
          <w:rFonts w:asciiTheme="majorBidi" w:hAnsiTheme="majorBidi" w:cstheme="majorBidi"/>
          <w:sz w:val="30"/>
          <w:szCs w:val="30"/>
          <w:cs/>
        </w:rPr>
        <w:t>ในวันที</w:t>
      </w:r>
      <w:r w:rsidR="008441AC">
        <w:rPr>
          <w:rFonts w:asciiTheme="majorBidi" w:hAnsiTheme="majorBidi" w:cstheme="majorBidi" w:hint="cs"/>
          <w:sz w:val="30"/>
          <w:szCs w:val="30"/>
          <w:cs/>
        </w:rPr>
        <w:t xml:space="preserve">่ </w:t>
      </w:r>
      <w:r w:rsidR="008441AC">
        <w:rPr>
          <w:rFonts w:asciiTheme="majorBidi" w:hAnsiTheme="majorBidi" w:cstheme="majorBidi"/>
          <w:sz w:val="30"/>
          <w:szCs w:val="30"/>
        </w:rPr>
        <w:t>3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 พฤษภาค</w:t>
      </w:r>
      <w:r w:rsidR="008441AC">
        <w:rPr>
          <w:rFonts w:asciiTheme="majorBidi" w:hAnsiTheme="majorBidi" w:cstheme="majorBidi" w:hint="cs"/>
          <w:sz w:val="30"/>
          <w:szCs w:val="30"/>
          <w:cs/>
        </w:rPr>
        <w:t>ม</w:t>
      </w:r>
      <w:r w:rsidR="008441AC">
        <w:rPr>
          <w:rFonts w:asciiTheme="majorBidi" w:hAnsiTheme="majorBidi" w:cstheme="majorBidi"/>
          <w:sz w:val="30"/>
          <w:szCs w:val="30"/>
        </w:rPr>
        <w:t xml:space="preserve"> 2566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 ต่อมาเมื่อวันที่</w:t>
      </w:r>
      <w:r w:rsidRPr="00DA667F">
        <w:rPr>
          <w:rFonts w:asciiTheme="majorBidi" w:hAnsiTheme="majorBidi" w:cstheme="majorBidi"/>
          <w:sz w:val="30"/>
          <w:szCs w:val="30"/>
        </w:rPr>
        <w:t xml:space="preserve"> 27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 กรกฎาคม</w:t>
      </w:r>
      <w:r w:rsidR="008441AC">
        <w:rPr>
          <w:rFonts w:asciiTheme="majorBidi" w:hAnsiTheme="majorBidi" w:cstheme="majorBidi"/>
          <w:sz w:val="30"/>
          <w:szCs w:val="30"/>
        </w:rPr>
        <w:t xml:space="preserve"> 2566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 โจทก์ได้ยื่นอุทธรณ์ และ</w:t>
      </w:r>
      <w:r w:rsidR="005F6C9C" w:rsidRPr="00DA667F">
        <w:rPr>
          <w:rFonts w:asciiTheme="majorBidi" w:hAnsiTheme="majorBidi" w:cstheme="majorBidi"/>
          <w:sz w:val="30"/>
          <w:szCs w:val="30"/>
        </w:rPr>
        <w:br/>
      </w:r>
      <w:r w:rsidRPr="00DA667F">
        <w:rPr>
          <w:rFonts w:asciiTheme="majorBidi" w:hAnsiTheme="majorBidi" w:cstheme="majorBidi"/>
          <w:sz w:val="30"/>
          <w:szCs w:val="30"/>
          <w:cs/>
        </w:rPr>
        <w:t>ในวันที่</w:t>
      </w:r>
      <w:r w:rsidRPr="00DA667F">
        <w:rPr>
          <w:rFonts w:asciiTheme="majorBidi" w:hAnsiTheme="majorBidi" w:cstheme="majorBidi"/>
          <w:sz w:val="30"/>
          <w:szCs w:val="30"/>
        </w:rPr>
        <w:t xml:space="preserve"> 6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Pr="00DA667F">
        <w:rPr>
          <w:rFonts w:asciiTheme="majorBidi" w:hAnsiTheme="majorBidi" w:cstheme="majorBidi"/>
          <w:sz w:val="30"/>
          <w:szCs w:val="30"/>
        </w:rPr>
        <w:t xml:space="preserve"> 2566 </w:t>
      </w:r>
      <w:r w:rsidRPr="00DA667F">
        <w:rPr>
          <w:rFonts w:asciiTheme="majorBidi" w:hAnsiTheme="majorBidi" w:cstheme="majorBidi"/>
          <w:sz w:val="30"/>
          <w:szCs w:val="30"/>
          <w:cs/>
        </w:rPr>
        <w:t>บริษัทย่อยได้ยื่นคำแก้อุทธรณ์ต่อศาล</w:t>
      </w:r>
      <w:r w:rsidRPr="00DA667F">
        <w:rPr>
          <w:rFonts w:asciiTheme="majorBidi" w:hAnsiTheme="majorBidi" w:cstheme="majorBidi" w:hint="cs"/>
          <w:sz w:val="30"/>
          <w:szCs w:val="30"/>
          <w:cs/>
        </w:rPr>
        <w:t>ชั้นต้นและศาล</w:t>
      </w:r>
      <w:r w:rsidRPr="00DA667F">
        <w:rPr>
          <w:rFonts w:asciiTheme="majorBidi" w:hAnsiTheme="majorBidi" w:cstheme="majorBidi"/>
          <w:sz w:val="30"/>
          <w:szCs w:val="30"/>
          <w:cs/>
        </w:rPr>
        <w:t>อุทธรณ์มีคำสั่งรับคำแก้อุทธรณ์</w:t>
      </w:r>
      <w:r w:rsidR="005F6C9C" w:rsidRPr="00DA667F">
        <w:rPr>
          <w:rFonts w:asciiTheme="majorBidi" w:hAnsiTheme="majorBidi" w:cstheme="majorBidi"/>
          <w:sz w:val="30"/>
          <w:szCs w:val="30"/>
        </w:rPr>
        <w:br/>
      </w:r>
      <w:r w:rsidRPr="00DA667F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Pr="00DA667F">
        <w:rPr>
          <w:rFonts w:asciiTheme="majorBidi" w:hAnsiTheme="majorBidi" w:cstheme="majorBidi"/>
          <w:sz w:val="30"/>
          <w:szCs w:val="30"/>
          <w:cs/>
        </w:rPr>
        <w:t>ในวันที่</w:t>
      </w:r>
      <w:r w:rsidRPr="00DA667F">
        <w:rPr>
          <w:rFonts w:asciiTheme="majorBidi" w:hAnsiTheme="majorBidi" w:cstheme="majorBidi"/>
          <w:sz w:val="30"/>
          <w:szCs w:val="30"/>
        </w:rPr>
        <w:t xml:space="preserve"> 25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DA667F">
        <w:rPr>
          <w:rFonts w:asciiTheme="majorBidi" w:hAnsiTheme="majorBidi" w:cstheme="majorBidi"/>
          <w:sz w:val="30"/>
          <w:szCs w:val="30"/>
        </w:rPr>
        <w:t>2568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 ศาลอุทธรณ์พิพากษายืนคำ</w:t>
      </w:r>
      <w:r w:rsidRPr="00DA667F">
        <w:rPr>
          <w:rFonts w:asciiTheme="majorBidi" w:hAnsiTheme="majorBidi" w:cstheme="majorBidi" w:hint="cs"/>
          <w:sz w:val="30"/>
          <w:szCs w:val="30"/>
          <w:cs/>
        </w:rPr>
        <w:t>พิพากษาศาลชั้นต้น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 โดยโจทก์มีสิทธิ์ยื่นฎีกา</w:t>
      </w:r>
      <w:r w:rsidR="005F6C9C" w:rsidRPr="00DA667F">
        <w:rPr>
          <w:rFonts w:asciiTheme="majorBidi" w:hAnsiTheme="majorBidi" w:cstheme="majorBidi"/>
          <w:sz w:val="30"/>
          <w:szCs w:val="30"/>
        </w:rPr>
        <w:br/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คัดค้านคำพิพากษาได้ภายในหนึ่งเดือน </w:t>
      </w:r>
      <w:r w:rsidRPr="00DA667F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เดือนมีนาคมถึงพฤษภาคม </w:t>
      </w:r>
      <w:r w:rsidRPr="00DA667F">
        <w:rPr>
          <w:rFonts w:asciiTheme="majorBidi" w:hAnsiTheme="majorBidi" w:cstheme="majorBidi"/>
          <w:sz w:val="30"/>
          <w:szCs w:val="30"/>
        </w:rPr>
        <w:t xml:space="preserve">2568 </w:t>
      </w:r>
      <w:r w:rsidRPr="00DA667F">
        <w:rPr>
          <w:rFonts w:asciiTheme="majorBidi" w:hAnsiTheme="majorBidi" w:cstheme="majorBidi"/>
          <w:sz w:val="30"/>
          <w:szCs w:val="30"/>
          <w:cs/>
        </w:rPr>
        <w:t>โจทก์ได้ยื่นคำร้องขอขยาย</w:t>
      </w:r>
      <w:r w:rsidR="005F6C9C" w:rsidRPr="00DA667F">
        <w:rPr>
          <w:rFonts w:asciiTheme="majorBidi" w:hAnsiTheme="majorBidi" w:cstheme="majorBidi"/>
          <w:sz w:val="30"/>
          <w:szCs w:val="30"/>
        </w:rPr>
        <w:br/>
      </w:r>
      <w:r w:rsidRPr="00DA667F">
        <w:rPr>
          <w:rFonts w:asciiTheme="majorBidi" w:hAnsiTheme="majorBidi" w:cstheme="majorBidi"/>
          <w:sz w:val="30"/>
          <w:szCs w:val="30"/>
          <w:cs/>
        </w:rPr>
        <w:t>ระยะเวลายื่นฎีกา</w:t>
      </w:r>
      <w:r w:rsidRPr="00DA667F">
        <w:rPr>
          <w:rFonts w:asciiTheme="majorBidi" w:hAnsiTheme="majorBidi" w:cstheme="majorBidi" w:hint="cs"/>
          <w:sz w:val="30"/>
          <w:szCs w:val="30"/>
          <w:cs/>
        </w:rPr>
        <w:t xml:space="preserve">ครบแล้ว 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DA667F">
        <w:rPr>
          <w:rFonts w:asciiTheme="majorBidi" w:hAnsiTheme="majorBidi" w:cstheme="majorBidi"/>
          <w:sz w:val="30"/>
          <w:szCs w:val="30"/>
        </w:rPr>
        <w:t>3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 ครั้ง โดยแต่ละครั้งศาลอนุญาตให้ขยายระยะเวลายื่นฎีกาได้หนึ่งเดือน</w:t>
      </w:r>
      <w:r w:rsidR="005F6C9C" w:rsidRPr="00DA667F">
        <w:rPr>
          <w:rFonts w:asciiTheme="majorBidi" w:hAnsiTheme="majorBidi" w:cstheme="majorBidi"/>
          <w:sz w:val="30"/>
          <w:szCs w:val="30"/>
        </w:rPr>
        <w:br/>
      </w:r>
      <w:r w:rsidRPr="00DA667F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Pr="00DA667F">
        <w:rPr>
          <w:rFonts w:asciiTheme="majorBidi" w:hAnsiTheme="majorBidi" w:cstheme="majorBidi"/>
          <w:sz w:val="30"/>
          <w:szCs w:val="30"/>
        </w:rPr>
        <w:t xml:space="preserve">24 </w:t>
      </w:r>
      <w:r w:rsidRPr="00DA667F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DA667F">
        <w:rPr>
          <w:rFonts w:asciiTheme="majorBidi" w:hAnsiTheme="majorBidi" w:cstheme="majorBidi"/>
          <w:sz w:val="30"/>
          <w:szCs w:val="30"/>
        </w:rPr>
        <w:t xml:space="preserve">2568 </w:t>
      </w:r>
      <w:r w:rsidRPr="00DA667F">
        <w:rPr>
          <w:rFonts w:asciiTheme="majorBidi" w:hAnsiTheme="majorBidi" w:cstheme="majorBidi" w:hint="cs"/>
          <w:sz w:val="30"/>
          <w:szCs w:val="30"/>
          <w:cs/>
        </w:rPr>
        <w:t xml:space="preserve">โจทก์ได้ยื่นคำร้องขออนุญาตฎีกาและยื่นฎีกา ต่อมาในวันที่ </w:t>
      </w:r>
      <w:r w:rsidRPr="00DA667F">
        <w:rPr>
          <w:rFonts w:asciiTheme="majorBidi" w:hAnsiTheme="majorBidi" w:cstheme="majorBidi"/>
          <w:sz w:val="30"/>
          <w:szCs w:val="30"/>
        </w:rPr>
        <w:t>25</w:t>
      </w:r>
      <w:r w:rsidRPr="00DA667F">
        <w:rPr>
          <w:rFonts w:asciiTheme="majorBidi" w:hAnsiTheme="majorBidi" w:cstheme="majorBidi" w:hint="cs"/>
          <w:sz w:val="30"/>
          <w:szCs w:val="30"/>
          <w:cs/>
        </w:rPr>
        <w:t xml:space="preserve"> กรกฎาคม </w:t>
      </w:r>
      <w:r w:rsidRPr="00DA667F">
        <w:rPr>
          <w:rFonts w:asciiTheme="majorBidi" w:hAnsiTheme="majorBidi" w:cstheme="majorBidi"/>
          <w:sz w:val="30"/>
          <w:szCs w:val="30"/>
        </w:rPr>
        <w:t>2568</w:t>
      </w:r>
      <w:r w:rsidR="005F6C9C" w:rsidRPr="00DA667F">
        <w:rPr>
          <w:rFonts w:asciiTheme="majorBidi" w:hAnsiTheme="majorBidi" w:cstheme="majorBidi"/>
          <w:sz w:val="30"/>
          <w:szCs w:val="30"/>
        </w:rPr>
        <w:br/>
      </w:r>
      <w:r w:rsidRPr="00DA667F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บริษัทย่อยได้ยื่นคำร้องขอคัดค้านขออนุญาตฎีกาและในวันที่ </w:t>
      </w:r>
      <w:r w:rsidRPr="00DA667F">
        <w:rPr>
          <w:rFonts w:asciiTheme="majorBidi" w:hAnsiTheme="majorBidi" w:cstheme="majorBidi"/>
          <w:sz w:val="30"/>
          <w:szCs w:val="30"/>
        </w:rPr>
        <w:t xml:space="preserve">31 </w:t>
      </w:r>
      <w:r w:rsidRPr="00DA667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8441AC">
        <w:rPr>
          <w:rFonts w:asciiTheme="majorBidi" w:hAnsiTheme="majorBidi" w:cstheme="majorBidi"/>
          <w:sz w:val="30"/>
          <w:szCs w:val="30"/>
        </w:rPr>
        <w:t xml:space="preserve"> 2568</w:t>
      </w:r>
      <w:r w:rsidRPr="00DA667F">
        <w:rPr>
          <w:rFonts w:asciiTheme="majorBidi" w:hAnsiTheme="majorBidi" w:cstheme="majorBidi"/>
          <w:sz w:val="30"/>
          <w:szCs w:val="30"/>
        </w:rPr>
        <w:t xml:space="preserve"> </w:t>
      </w:r>
      <w:r w:rsidRPr="00DA667F">
        <w:rPr>
          <w:rFonts w:asciiTheme="majorBidi" w:hAnsiTheme="majorBidi" w:cstheme="majorBidi" w:hint="cs"/>
          <w:sz w:val="30"/>
          <w:szCs w:val="30"/>
          <w:cs/>
        </w:rPr>
        <w:t>บริษัทย่อยรับหมายคำร้องขอ</w:t>
      </w:r>
      <w:r w:rsidR="005F6C9C" w:rsidRPr="00DA667F">
        <w:rPr>
          <w:rFonts w:asciiTheme="majorBidi" w:hAnsiTheme="majorBidi" w:cstheme="majorBidi"/>
          <w:sz w:val="30"/>
          <w:szCs w:val="30"/>
        </w:rPr>
        <w:br/>
      </w:r>
      <w:r w:rsidRPr="00DA667F">
        <w:rPr>
          <w:rFonts w:asciiTheme="majorBidi" w:hAnsiTheme="majorBidi" w:cstheme="majorBidi" w:hint="cs"/>
          <w:sz w:val="30"/>
          <w:szCs w:val="30"/>
          <w:cs/>
        </w:rPr>
        <w:t>แก้ไขเพิ่มเติมคำร้องขออนุญาต</w:t>
      </w:r>
      <w:r w:rsidR="00186AD7">
        <w:rPr>
          <w:rFonts w:asciiTheme="majorBidi" w:hAnsiTheme="majorBidi" w:cstheme="majorBidi" w:hint="cs"/>
          <w:sz w:val="30"/>
          <w:szCs w:val="30"/>
          <w:cs/>
        </w:rPr>
        <w:t>ฎี</w:t>
      </w:r>
      <w:r w:rsidRPr="00DA667F">
        <w:rPr>
          <w:rFonts w:asciiTheme="majorBidi" w:hAnsiTheme="majorBidi" w:cstheme="majorBidi" w:hint="cs"/>
          <w:sz w:val="30"/>
          <w:szCs w:val="30"/>
          <w:cs/>
        </w:rPr>
        <w:t xml:space="preserve">กาและสำเนาคำร้องขอแก้ไขเพิ่มเติมฎีกา ซึ่งต่อมาในวันที่ </w:t>
      </w:r>
      <w:r w:rsidRPr="00DA667F">
        <w:rPr>
          <w:rFonts w:asciiTheme="majorBidi" w:hAnsiTheme="majorBidi" w:cstheme="majorBidi"/>
          <w:sz w:val="30"/>
          <w:szCs w:val="30"/>
        </w:rPr>
        <w:t xml:space="preserve">26 </w:t>
      </w:r>
      <w:r w:rsidRPr="00DA667F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DA667F">
        <w:rPr>
          <w:rFonts w:asciiTheme="majorBidi" w:hAnsiTheme="majorBidi" w:cstheme="majorBidi"/>
          <w:sz w:val="30"/>
          <w:szCs w:val="30"/>
        </w:rPr>
        <w:t>2568</w:t>
      </w:r>
      <w:r w:rsidR="005F6C9C" w:rsidRPr="00DA667F">
        <w:rPr>
          <w:rFonts w:asciiTheme="majorBidi" w:hAnsiTheme="majorBidi" w:cstheme="majorBidi"/>
          <w:sz w:val="30"/>
          <w:szCs w:val="30"/>
        </w:rPr>
        <w:br/>
      </w:r>
      <w:r w:rsidRPr="00DA667F">
        <w:rPr>
          <w:rFonts w:asciiTheme="majorBidi" w:hAnsiTheme="majorBidi" w:cstheme="majorBidi" w:hint="cs"/>
          <w:sz w:val="30"/>
          <w:szCs w:val="30"/>
          <w:cs/>
        </w:rPr>
        <w:t>บริษัทย่อยได้ยื่นคำร้องคัดค้านคำร้องขอแก้ไขเพิ่มเติม คำร้องขออนุญาตฎีกาของโจทก์ โดยขอขยายเวลา</w:t>
      </w:r>
      <w:r w:rsidR="005F6C9C" w:rsidRPr="00DA667F">
        <w:rPr>
          <w:rFonts w:asciiTheme="majorBidi" w:hAnsiTheme="majorBidi" w:cstheme="majorBidi"/>
          <w:sz w:val="30"/>
          <w:szCs w:val="30"/>
        </w:rPr>
        <w:br/>
      </w:r>
      <w:r w:rsidRPr="00DA667F">
        <w:rPr>
          <w:rFonts w:asciiTheme="majorBidi" w:hAnsiTheme="majorBidi" w:cstheme="majorBidi" w:hint="cs"/>
          <w:sz w:val="30"/>
          <w:szCs w:val="30"/>
          <w:cs/>
        </w:rPr>
        <w:t xml:space="preserve">การยื่นคำร้องคัดค้านออกไปอีก </w:t>
      </w:r>
      <w:r w:rsidRPr="00DA667F">
        <w:rPr>
          <w:rFonts w:asciiTheme="majorBidi" w:hAnsiTheme="majorBidi" w:cstheme="majorBidi"/>
          <w:sz w:val="30"/>
          <w:szCs w:val="30"/>
        </w:rPr>
        <w:t xml:space="preserve">30 </w:t>
      </w:r>
      <w:r w:rsidRPr="00DA667F">
        <w:rPr>
          <w:rFonts w:asciiTheme="majorBidi" w:hAnsiTheme="majorBidi" w:cstheme="majorBidi" w:hint="cs"/>
          <w:sz w:val="30"/>
          <w:szCs w:val="30"/>
          <w:cs/>
        </w:rPr>
        <w:t xml:space="preserve">วันจากวันครบกำหนด ทั้งนี้ ในวันที่ </w:t>
      </w:r>
      <w:r w:rsidRPr="00DA667F">
        <w:rPr>
          <w:rFonts w:asciiTheme="majorBidi" w:hAnsiTheme="majorBidi" w:cstheme="majorBidi"/>
          <w:sz w:val="30"/>
          <w:szCs w:val="30"/>
        </w:rPr>
        <w:t xml:space="preserve">21 </w:t>
      </w:r>
      <w:r w:rsidRPr="00DA667F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DA667F">
        <w:rPr>
          <w:rFonts w:asciiTheme="majorBidi" w:hAnsiTheme="majorBidi" w:cstheme="majorBidi"/>
          <w:sz w:val="30"/>
          <w:szCs w:val="30"/>
        </w:rPr>
        <w:t xml:space="preserve">2568 </w:t>
      </w:r>
      <w:r w:rsidRPr="00DA667F">
        <w:rPr>
          <w:rFonts w:asciiTheme="majorBidi" w:hAnsiTheme="majorBidi" w:cstheme="majorBidi" w:hint="cs"/>
          <w:sz w:val="30"/>
          <w:szCs w:val="30"/>
          <w:cs/>
        </w:rPr>
        <w:t>ศาลมีคำสั่งรับคำร้องคัดค้านดังกล่าว และในวั</w:t>
      </w:r>
      <w:r w:rsidRPr="00DA667F">
        <w:rPr>
          <w:rFonts w:asciiTheme="majorBidi" w:hAnsiTheme="majorBidi" w:hint="cs"/>
          <w:sz w:val="30"/>
          <w:szCs w:val="30"/>
          <w:cs/>
        </w:rPr>
        <w:t>นที่</w:t>
      </w:r>
      <w:r w:rsidRPr="00DA667F">
        <w:rPr>
          <w:rFonts w:asciiTheme="majorBidi" w:hAnsiTheme="majorBidi"/>
          <w:sz w:val="30"/>
          <w:szCs w:val="30"/>
          <w:cs/>
        </w:rPr>
        <w:t xml:space="preserve"> </w:t>
      </w:r>
      <w:r w:rsidRPr="00DA667F">
        <w:rPr>
          <w:rFonts w:asciiTheme="majorBidi" w:hAnsiTheme="majorBidi"/>
          <w:sz w:val="30"/>
          <w:szCs w:val="30"/>
        </w:rPr>
        <w:t>11</w:t>
      </w:r>
      <w:r w:rsidRPr="00DA667F">
        <w:rPr>
          <w:rFonts w:asciiTheme="majorBidi" w:hAnsiTheme="majorBidi"/>
          <w:sz w:val="30"/>
          <w:szCs w:val="30"/>
          <w:cs/>
        </w:rPr>
        <w:t xml:space="preserve"> </w:t>
      </w:r>
      <w:r w:rsidRPr="00DA667F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DA667F">
        <w:rPr>
          <w:rFonts w:asciiTheme="majorBidi" w:hAnsiTheme="majorBidi"/>
          <w:sz w:val="30"/>
          <w:szCs w:val="30"/>
          <w:cs/>
        </w:rPr>
        <w:t xml:space="preserve"> </w:t>
      </w:r>
      <w:r w:rsidRPr="00DA667F">
        <w:rPr>
          <w:rFonts w:asciiTheme="majorBidi" w:hAnsiTheme="majorBidi"/>
          <w:sz w:val="30"/>
          <w:szCs w:val="30"/>
        </w:rPr>
        <w:t>2569</w:t>
      </w:r>
      <w:r w:rsidRPr="00DA667F">
        <w:rPr>
          <w:rFonts w:asciiTheme="majorBidi" w:hAnsiTheme="majorBidi"/>
          <w:sz w:val="30"/>
          <w:szCs w:val="30"/>
          <w:cs/>
        </w:rPr>
        <w:t xml:space="preserve"> ศาลฎีกาสั่งรับฎีกาโจทก์และให้จำเลยทำคำแก้ฎีกาโจทก์ภายใน</w:t>
      </w:r>
      <w:r w:rsidR="00DA667F">
        <w:rPr>
          <w:rFonts w:asciiTheme="majorBidi" w:hAnsiTheme="majorBidi"/>
          <w:sz w:val="30"/>
          <w:szCs w:val="30"/>
        </w:rPr>
        <w:t xml:space="preserve">  15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 วัน นับแต่วันที่ฟังคำสั่ง </w:t>
      </w:r>
      <w:r w:rsidR="00543EE4" w:rsidRPr="00DA667F">
        <w:rPr>
          <w:rFonts w:asciiTheme="majorBidi" w:hAnsiTheme="majorBidi" w:cstheme="majorBidi" w:hint="cs"/>
          <w:sz w:val="30"/>
          <w:szCs w:val="30"/>
          <w:cs/>
        </w:rPr>
        <w:t>ซึ่งจำเลยได้ยื่นคำร้องขอขยายเวลาไปอีก</w:t>
      </w:r>
      <w:r w:rsidR="00DA667F">
        <w:rPr>
          <w:rFonts w:asciiTheme="majorBidi" w:hAnsiTheme="majorBidi" w:cstheme="majorBidi"/>
          <w:sz w:val="30"/>
          <w:szCs w:val="30"/>
        </w:rPr>
        <w:t xml:space="preserve"> 30</w:t>
      </w:r>
      <w:r w:rsidR="00EF55F6" w:rsidRPr="00DA667F">
        <w:rPr>
          <w:rFonts w:asciiTheme="majorBidi" w:hAnsiTheme="majorBidi" w:cstheme="majorBidi"/>
          <w:sz w:val="30"/>
          <w:szCs w:val="30"/>
        </w:rPr>
        <w:t xml:space="preserve"> </w:t>
      </w:r>
      <w:r w:rsidR="00543EE4" w:rsidRPr="00DA667F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EF55F6" w:rsidRPr="00DA667F">
        <w:rPr>
          <w:rFonts w:asciiTheme="majorBidi" w:hAnsiTheme="majorBidi" w:cstheme="majorBidi" w:hint="cs"/>
          <w:sz w:val="30"/>
          <w:szCs w:val="30"/>
          <w:cs/>
        </w:rPr>
        <w:t>จากวันครบกำหนด ทั้งนี้ใน</w:t>
      </w:r>
      <w:r w:rsidR="00543EE4" w:rsidRPr="00DA667F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DA667F">
        <w:rPr>
          <w:rFonts w:asciiTheme="majorBidi" w:hAnsiTheme="majorBidi" w:cstheme="majorBidi"/>
          <w:sz w:val="30"/>
          <w:szCs w:val="30"/>
        </w:rPr>
        <w:t xml:space="preserve">            26</w:t>
      </w:r>
      <w:r w:rsidR="00543EE4" w:rsidRPr="00DA667F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78157C" w:rsidRPr="00DA667F">
        <w:rPr>
          <w:rFonts w:asciiTheme="majorBidi" w:hAnsiTheme="majorBidi" w:cstheme="majorBidi"/>
          <w:sz w:val="30"/>
          <w:szCs w:val="30"/>
        </w:rPr>
        <w:t>2569</w:t>
      </w:r>
      <w:r w:rsidR="00543EE4" w:rsidRPr="00DA667F">
        <w:rPr>
          <w:rFonts w:asciiTheme="majorBidi" w:hAnsiTheme="majorBidi" w:cstheme="majorBidi" w:hint="cs"/>
          <w:sz w:val="30"/>
          <w:szCs w:val="30"/>
          <w:cs/>
        </w:rPr>
        <w:t xml:space="preserve"> จำเลยยื่นคำแก้ฎีกาโจทก์ต่อศาลแพ่ง และ</w:t>
      </w:r>
      <w:r w:rsidR="00543EE4" w:rsidRPr="00DA667F">
        <w:rPr>
          <w:rFonts w:asciiTheme="majorBidi" w:hAnsiTheme="majorBidi" w:hint="cs"/>
          <w:sz w:val="30"/>
          <w:szCs w:val="30"/>
          <w:cs/>
        </w:rPr>
        <w:t>ศาลแพ่งจะส่งสำนวนไปให้ศาลฎีกาเพื่อพิจารณาต่อไป</w:t>
      </w:r>
      <w:r w:rsidR="00543EE4" w:rsidRPr="00DA667F">
        <w:rPr>
          <w:rFonts w:asciiTheme="majorBidi" w:hAnsiTheme="majorBidi"/>
          <w:sz w:val="30"/>
          <w:szCs w:val="30"/>
          <w:cs/>
        </w:rPr>
        <w:t xml:space="preserve"> </w:t>
      </w:r>
      <w:r w:rsidR="00543EE4" w:rsidRPr="00DA667F">
        <w:rPr>
          <w:rFonts w:asciiTheme="majorBidi" w:hAnsiTheme="majorBidi" w:hint="cs"/>
          <w:sz w:val="30"/>
          <w:szCs w:val="30"/>
          <w:cs/>
        </w:rPr>
        <w:t>คาดว่าอาจใช้เวลาประมาณ</w:t>
      </w:r>
      <w:r w:rsidR="00DA667F">
        <w:rPr>
          <w:rFonts w:asciiTheme="majorBidi" w:hAnsiTheme="majorBidi"/>
          <w:sz w:val="30"/>
          <w:szCs w:val="30"/>
        </w:rPr>
        <w:t xml:space="preserve"> 2</w:t>
      </w:r>
      <w:r w:rsidR="00543EE4" w:rsidRPr="00DA667F">
        <w:rPr>
          <w:rFonts w:asciiTheme="majorBidi" w:hAnsiTheme="majorBidi"/>
          <w:sz w:val="30"/>
          <w:szCs w:val="30"/>
          <w:cs/>
        </w:rPr>
        <w:t xml:space="preserve"> </w:t>
      </w:r>
      <w:r w:rsidR="00543EE4" w:rsidRPr="00DA667F">
        <w:rPr>
          <w:rFonts w:asciiTheme="majorBidi" w:hAnsiTheme="majorBidi" w:hint="cs"/>
          <w:sz w:val="30"/>
          <w:szCs w:val="30"/>
          <w:cs/>
        </w:rPr>
        <w:t>ปี</w:t>
      </w:r>
      <w:r w:rsidR="00543EE4" w:rsidRPr="00DA667F">
        <w:rPr>
          <w:rFonts w:asciiTheme="majorBidi" w:hAnsiTheme="majorBidi"/>
          <w:sz w:val="30"/>
          <w:szCs w:val="30"/>
          <w:cs/>
        </w:rPr>
        <w:t xml:space="preserve"> </w:t>
      </w:r>
      <w:r w:rsidR="00543EE4" w:rsidRPr="00DA667F">
        <w:rPr>
          <w:rFonts w:asciiTheme="majorBidi" w:hAnsiTheme="majorBidi" w:hint="cs"/>
          <w:sz w:val="30"/>
          <w:szCs w:val="30"/>
          <w:cs/>
        </w:rPr>
        <w:t>หรือมากกว่า</w:t>
      </w:r>
      <w:r w:rsidR="00543EE4" w:rsidRPr="00DA667F">
        <w:rPr>
          <w:rFonts w:asciiTheme="majorBidi" w:hAnsiTheme="majorBidi"/>
          <w:sz w:val="30"/>
          <w:szCs w:val="30"/>
          <w:cs/>
        </w:rPr>
        <w:t xml:space="preserve"> </w:t>
      </w:r>
      <w:r w:rsidR="00543EE4" w:rsidRPr="00DA667F">
        <w:rPr>
          <w:rFonts w:asciiTheme="majorBidi" w:hAnsiTheme="majorBidi" w:hint="cs"/>
          <w:sz w:val="30"/>
          <w:szCs w:val="30"/>
          <w:cs/>
        </w:rPr>
        <w:t>จึงจะมีหมายนัดแจ้งให้ไปฟังคำพิพากษาศาลฎีกา</w:t>
      </w:r>
      <w:r w:rsidRPr="00DA667F">
        <w:rPr>
          <w:rFonts w:asciiTheme="majorBidi" w:hAnsiTheme="majorBidi" w:hint="cs"/>
          <w:sz w:val="30"/>
          <w:szCs w:val="30"/>
          <w:cs/>
        </w:rPr>
        <w:t xml:space="preserve"> </w:t>
      </w:r>
      <w:r w:rsidRPr="00DA667F">
        <w:rPr>
          <w:rFonts w:asciiTheme="majorBidi" w:hAnsiTheme="majorBidi" w:cstheme="majorBidi"/>
          <w:sz w:val="30"/>
          <w:szCs w:val="30"/>
          <w:cs/>
        </w:rPr>
        <w:t>ทั้งนี้ตามความเห็นของฝ่ายบริหารและฝ่ายกฎหมายของกลุ่มบริษัท พิจารณาว่าปัจจุบันยังไม่มีความเป็นไปได้ที่กลุ่มบริษัทจะต้อง</w:t>
      </w:r>
      <w:r w:rsidR="005F6C9C" w:rsidRPr="00DA667F">
        <w:rPr>
          <w:rFonts w:asciiTheme="majorBidi" w:hAnsiTheme="majorBidi" w:cstheme="majorBidi"/>
          <w:sz w:val="30"/>
          <w:szCs w:val="30"/>
        </w:rPr>
        <w:br/>
      </w:r>
      <w:r w:rsidRPr="00DA667F">
        <w:rPr>
          <w:rFonts w:asciiTheme="majorBidi" w:hAnsiTheme="majorBidi" w:cstheme="majorBidi"/>
          <w:sz w:val="30"/>
          <w:szCs w:val="30"/>
          <w:cs/>
        </w:rPr>
        <w:t>จ่ายชำระค่าเสียหาย จึงไม่ได้บันทึกประมาณการหนี้สินจากคดีดังกล่าว</w:t>
      </w:r>
      <w:bookmarkEnd w:id="4"/>
    </w:p>
    <w:p w14:paraId="0B029A38" w14:textId="55888163" w:rsidR="00D36A82" w:rsidRDefault="00D36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47686D8D" w14:textId="401ED3FF" w:rsidR="00B15C5E" w:rsidRDefault="00B15C5E" w:rsidP="008441AC">
      <w:pPr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15C5E">
        <w:rPr>
          <w:rFonts w:asciiTheme="majorBidi" w:hAnsiTheme="majorBidi"/>
          <w:sz w:val="30"/>
          <w:szCs w:val="30"/>
          <w:cs/>
        </w:rPr>
        <w:lastRenderedPageBreak/>
        <w:t>ในเดือนพฤศจิกายน</w:t>
      </w:r>
      <w:r w:rsidR="008441AC">
        <w:rPr>
          <w:rFonts w:asciiTheme="majorBidi" w:hAnsiTheme="majorBidi"/>
          <w:sz w:val="30"/>
          <w:szCs w:val="30"/>
        </w:rPr>
        <w:t xml:space="preserve"> 2568</w:t>
      </w:r>
      <w:r w:rsidRPr="00B15C5E">
        <w:rPr>
          <w:rFonts w:asciiTheme="majorBidi" w:hAnsiTheme="majorBidi"/>
          <w:sz w:val="30"/>
          <w:szCs w:val="30"/>
          <w:cs/>
        </w:rPr>
        <w:t xml:space="preserve"> บริษัทย่อยถูกฟ้องร้องในคดีแพ่งร่วมกับบริษัทอื่นๆ อีก</w:t>
      </w:r>
      <w:r>
        <w:rPr>
          <w:rFonts w:asciiTheme="majorBidi" w:hAnsiTheme="majorBidi"/>
          <w:sz w:val="30"/>
          <w:szCs w:val="30"/>
        </w:rPr>
        <w:t xml:space="preserve"> 3</w:t>
      </w:r>
      <w:r w:rsidRPr="00B15C5E">
        <w:rPr>
          <w:rFonts w:asciiTheme="majorBidi" w:hAnsiTheme="majorBidi"/>
          <w:sz w:val="30"/>
          <w:szCs w:val="30"/>
          <w:cs/>
        </w:rPr>
        <w:t xml:space="preserve"> บริษัท จากผู้ฟ้องจำนวน</w:t>
      </w:r>
      <w:r>
        <w:rPr>
          <w:rFonts w:asciiTheme="majorBidi" w:hAnsiTheme="majorBidi"/>
          <w:sz w:val="30"/>
          <w:szCs w:val="30"/>
        </w:rPr>
        <w:t xml:space="preserve"> </w:t>
      </w:r>
      <w:r w:rsidR="008441AC">
        <w:rPr>
          <w:rFonts w:asciiTheme="majorBidi" w:hAnsiTheme="majorBidi" w:hint="cs"/>
          <w:sz w:val="30"/>
          <w:szCs w:val="30"/>
          <w:cs/>
        </w:rPr>
        <w:t xml:space="preserve">         </w:t>
      </w:r>
      <w:r>
        <w:rPr>
          <w:rFonts w:asciiTheme="majorBidi" w:hAnsiTheme="majorBidi"/>
          <w:sz w:val="30"/>
          <w:szCs w:val="30"/>
        </w:rPr>
        <w:t>16</w:t>
      </w:r>
      <w:r w:rsidRPr="00B15C5E">
        <w:rPr>
          <w:rFonts w:asciiTheme="majorBidi" w:hAnsiTheme="majorBidi"/>
          <w:sz w:val="30"/>
          <w:szCs w:val="30"/>
          <w:cs/>
        </w:rPr>
        <w:t xml:space="preserve"> ราย โดยโจทก์กล่าวอ้างว่าจำเลยทั้งสี่ไม่ปฏิบัติตามสัญญาจะซื้อจะขายและข้อความโฆษณาเกี่ยวกั</w:t>
      </w:r>
      <w:r w:rsidR="008441AC">
        <w:rPr>
          <w:rFonts w:asciiTheme="majorBidi" w:hAnsiTheme="majorBidi" w:hint="cs"/>
          <w:sz w:val="30"/>
          <w:szCs w:val="30"/>
          <w:cs/>
        </w:rPr>
        <w:t xml:space="preserve">บ </w:t>
      </w:r>
      <w:r w:rsidRPr="00B15C5E">
        <w:rPr>
          <w:rFonts w:asciiTheme="majorBidi" w:hAnsiTheme="majorBidi"/>
          <w:sz w:val="30"/>
          <w:szCs w:val="30"/>
          <w:cs/>
        </w:rPr>
        <w:t>การก่อสร้าง เขื่อนคอนกรีตเสริมเหล็กและระบบป้องกันน้ำท่วมของโครงการที่มีอยู่มาก่อน รวมถึงการพัฒนาโครงการในพื้นที่ใกล้เคียงภายหลัง (โครงการของบริษัทย่อย) ส่งผลให้ระบบป้องกันน้ำที่เคยมีคำพิพากษาให้ก่อสร้างไว้เดิม</w:t>
      </w:r>
      <w:r w:rsidR="008441AC">
        <w:rPr>
          <w:rFonts w:asciiTheme="majorBidi" w:hAnsiTheme="majorBidi" w:hint="cs"/>
          <w:sz w:val="30"/>
          <w:szCs w:val="30"/>
          <w:cs/>
        </w:rPr>
        <w:t xml:space="preserve">              </w:t>
      </w:r>
      <w:r w:rsidRPr="00B15C5E">
        <w:rPr>
          <w:rFonts w:asciiTheme="majorBidi" w:hAnsiTheme="majorBidi"/>
          <w:sz w:val="30"/>
          <w:szCs w:val="30"/>
          <w:cs/>
        </w:rPr>
        <w:t>ไม่สามารถใช้งานได้อย่างมีประสิทธิภาพ และเกิดผลกระทบจากน้ำไหลหรือซึมเข้าสู่พื้นที่ โครงการที่มีอยู่มาก่อน ผู้ฟ้องร้อง ได้ร้องขอให้จำเลยทั้งสี่บริษัทดำเนินการก่อสร้างเขื่อนคอนกรีตเสริม เหล็กใหม่ หรือปรับปรุงโครงสร้างที่มีอยู่ให้เป็นไปตามสัญญาและข้อความโฆษณาที่เกี่ยวข้อง หากไม่ ดำเนินการดังกล่าว ผู้ฟ้องร้องเรียกค่าเสียหายเป็นจำนวนเงิน</w:t>
      </w:r>
      <w:r w:rsidR="008441AC">
        <w:rPr>
          <w:rFonts w:asciiTheme="majorBidi" w:hAnsiTheme="majorBidi"/>
          <w:sz w:val="30"/>
          <w:szCs w:val="30"/>
        </w:rPr>
        <w:t xml:space="preserve"> 135</w:t>
      </w:r>
      <w:r w:rsidRPr="00B15C5E">
        <w:rPr>
          <w:rFonts w:asciiTheme="majorBidi" w:hAnsiTheme="majorBidi"/>
          <w:sz w:val="30"/>
          <w:szCs w:val="30"/>
          <w:cs/>
        </w:rPr>
        <w:t xml:space="preserve"> ล้านบาท และในวันที่</w:t>
      </w:r>
      <w:r>
        <w:rPr>
          <w:rFonts w:asciiTheme="majorBidi" w:hAnsiTheme="majorBidi"/>
          <w:sz w:val="30"/>
          <w:szCs w:val="30"/>
        </w:rPr>
        <w:t xml:space="preserve"> 2</w:t>
      </w:r>
      <w:r w:rsidRPr="00B15C5E">
        <w:rPr>
          <w:rFonts w:asciiTheme="majorBidi" w:hAnsiTheme="majorBidi"/>
          <w:sz w:val="30"/>
          <w:szCs w:val="30"/>
          <w:cs/>
        </w:rPr>
        <w:t xml:space="preserve"> กุมภาพันธ์</w:t>
      </w:r>
      <w:r>
        <w:rPr>
          <w:rFonts w:asciiTheme="majorBidi" w:hAnsiTheme="majorBidi"/>
          <w:sz w:val="30"/>
          <w:szCs w:val="30"/>
        </w:rPr>
        <w:t xml:space="preserve"> 2569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B15C5E">
        <w:rPr>
          <w:rFonts w:asciiTheme="majorBidi" w:hAnsiTheme="majorBidi"/>
          <w:sz w:val="30"/>
          <w:szCs w:val="30"/>
          <w:cs/>
        </w:rPr>
        <w:t>ศาลแพ่งได้นัดไกล่เกลี่ย ให้การ หรือสืบพยานโจทก์ ในวันที่</w:t>
      </w:r>
      <w:r>
        <w:rPr>
          <w:rFonts w:asciiTheme="majorBidi" w:hAnsiTheme="majorBidi"/>
          <w:sz w:val="30"/>
          <w:szCs w:val="30"/>
        </w:rPr>
        <w:t xml:space="preserve"> 25</w:t>
      </w:r>
      <w:r w:rsidRPr="00B15C5E">
        <w:rPr>
          <w:rFonts w:asciiTheme="majorBidi" w:hAnsiTheme="majorBidi"/>
          <w:sz w:val="30"/>
          <w:szCs w:val="30"/>
          <w:cs/>
        </w:rPr>
        <w:t xml:space="preserve"> พฤษภาคม</w:t>
      </w:r>
      <w:r>
        <w:rPr>
          <w:rFonts w:asciiTheme="majorBidi" w:hAnsiTheme="majorBidi"/>
          <w:sz w:val="30"/>
          <w:szCs w:val="30"/>
        </w:rPr>
        <w:t xml:space="preserve"> 2569</w:t>
      </w:r>
      <w:r w:rsidRPr="00B15C5E">
        <w:rPr>
          <w:rFonts w:asciiTheme="majorBidi" w:hAnsiTheme="majorBidi"/>
          <w:sz w:val="30"/>
          <w:szCs w:val="30"/>
          <w:cs/>
        </w:rPr>
        <w:t xml:space="preserve"> มีจำเลยยื่นคำร้อง โดยศาลเห็นควรให้ส่งคำร้องดังกล่าวไปให้ประธานศาลอุทธรณ์วินิจฉัยต่อ จึงนัดฟังคำวินิจฉัยและกำหนดวันนัดสืบพยาน อีกครั้งในวันที่</w:t>
      </w:r>
      <w:r>
        <w:rPr>
          <w:rFonts w:asciiTheme="majorBidi" w:hAnsiTheme="majorBidi"/>
          <w:sz w:val="30"/>
          <w:szCs w:val="30"/>
        </w:rPr>
        <w:t xml:space="preserve"> 31</w:t>
      </w:r>
      <w:r w:rsidRPr="00B15C5E">
        <w:rPr>
          <w:rFonts w:asciiTheme="majorBidi" w:hAnsiTheme="majorBidi"/>
          <w:sz w:val="30"/>
          <w:szCs w:val="30"/>
          <w:cs/>
        </w:rPr>
        <w:t xml:space="preserve"> สิงหาคม</w:t>
      </w:r>
      <w:r>
        <w:rPr>
          <w:rFonts w:asciiTheme="majorBidi" w:hAnsiTheme="majorBidi"/>
          <w:sz w:val="30"/>
          <w:szCs w:val="30"/>
        </w:rPr>
        <w:t xml:space="preserve"> 2569</w:t>
      </w:r>
      <w:r w:rsidRPr="00B15C5E">
        <w:rPr>
          <w:rFonts w:asciiTheme="majorBidi" w:hAnsiTheme="majorBidi"/>
          <w:sz w:val="30"/>
          <w:szCs w:val="30"/>
          <w:cs/>
        </w:rPr>
        <w:t xml:space="preserve"> ทั้งนี้ตามความเห็นของฝ่ายบริหารและฝ่ายกฎหมายของกลุ่มบริษัท พิจารณาว่าปัจจุบันยังไม่มีความเป็นไปได้ที่ กลุ่มบริษัทจะต้องจ่ายชำระค่าเสียหาย </w:t>
      </w:r>
      <w:r w:rsidRPr="0098524C">
        <w:rPr>
          <w:rFonts w:asciiTheme="majorBidi" w:hAnsiTheme="majorBidi"/>
          <w:spacing w:val="2"/>
          <w:sz w:val="30"/>
          <w:szCs w:val="30"/>
          <w:cs/>
        </w:rPr>
        <w:t>จึงไม่ได้บันทึกประมาณการหนี้สินจากคดีดังกล่าว</w:t>
      </w:r>
    </w:p>
    <w:p w14:paraId="5EAA850A" w14:textId="77777777" w:rsidR="00D36A82" w:rsidRPr="00027405" w:rsidRDefault="00D36A82" w:rsidP="008441AC">
      <w:pPr>
        <w:ind w:left="540"/>
        <w:jc w:val="thaiDistribute"/>
        <w:rPr>
          <w:rFonts w:asciiTheme="majorBidi" w:hAnsiTheme="majorBidi" w:cstheme="majorBidi"/>
          <w:spacing w:val="2"/>
          <w:sz w:val="24"/>
          <w:szCs w:val="24"/>
        </w:rPr>
      </w:pPr>
    </w:p>
    <w:p w14:paraId="335D85E2" w14:textId="380D59B3" w:rsidR="00DC771B" w:rsidRPr="00DA667F" w:rsidRDefault="00DC771B" w:rsidP="00D2538B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en-US" w:eastAsia="en-US"/>
        </w:rPr>
      </w:pPr>
      <w:r w:rsidRPr="00DA667F">
        <w:rPr>
          <w:rFonts w:ascii="Angsana New" w:hAnsi="Angsana New" w:cs="Angsana New" w:hint="cs"/>
          <w:sz w:val="30"/>
          <w:szCs w:val="30"/>
          <w:cs/>
          <w:lang w:val="en-US"/>
        </w:rPr>
        <w:t>การจัดประเภทรายการใหม่</w:t>
      </w:r>
    </w:p>
    <w:p w14:paraId="719AB720" w14:textId="77777777" w:rsidR="00DC771B" w:rsidRPr="00A31F73" w:rsidRDefault="00DC771B" w:rsidP="00DC771B">
      <w:pPr>
        <w:rPr>
          <w:rFonts w:asciiTheme="majorBidi" w:hAnsiTheme="majorBidi" w:cstheme="majorBidi"/>
          <w:sz w:val="24"/>
          <w:szCs w:val="24"/>
        </w:rPr>
      </w:pPr>
    </w:p>
    <w:p w14:paraId="2A5E4FA5" w14:textId="19757620" w:rsidR="00B337BE" w:rsidRPr="00DA667F" w:rsidRDefault="00B337BE" w:rsidP="00B337BE">
      <w:pPr>
        <w:pStyle w:val="ListParagraph"/>
        <w:tabs>
          <w:tab w:val="clear" w:pos="454"/>
          <w:tab w:val="clear" w:pos="680"/>
          <w:tab w:val="left" w:pos="1080"/>
          <w:tab w:val="left" w:pos="1170"/>
          <w:tab w:val="left" w:pos="126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A667F">
        <w:rPr>
          <w:rFonts w:asciiTheme="majorBidi" w:hAnsiTheme="majorBidi" w:cstheme="majorBidi"/>
          <w:sz w:val="30"/>
          <w:szCs w:val="30"/>
          <w:cs/>
        </w:rPr>
        <w:t xml:space="preserve">รายการบางรายการในงบกำไรขาดทุนเบ็ดเสร็จสำหรับงวดสามเดือนและงวดหกเดือนสิ้นสุดวันที่ </w:t>
      </w:r>
      <w:r w:rsidRPr="00DA667F">
        <w:rPr>
          <w:rFonts w:asciiTheme="majorBidi" w:hAnsiTheme="majorBidi" w:cstheme="majorBidi"/>
          <w:sz w:val="30"/>
          <w:szCs w:val="30"/>
        </w:rPr>
        <w:t>30</w:t>
      </w:r>
      <w:r w:rsidRPr="00DA667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A667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DA667F">
        <w:rPr>
          <w:rFonts w:asciiTheme="majorBidi" w:hAnsiTheme="majorBidi" w:cstheme="majorBidi"/>
          <w:sz w:val="30"/>
          <w:szCs w:val="30"/>
        </w:rPr>
        <w:t>2568</w:t>
      </w:r>
      <w:r w:rsidRPr="00DA667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A667F">
        <w:rPr>
          <w:rFonts w:asciiTheme="majorBidi" w:hAnsiTheme="majorBidi" w:cstheme="majorBidi"/>
          <w:sz w:val="30"/>
          <w:szCs w:val="30"/>
          <w:cs/>
        </w:rPr>
        <w:t>ซึ่งรวมอยู่ในงบการเงินระหว่างกาลปี</w:t>
      </w:r>
      <w:r w:rsidR="008441AC">
        <w:rPr>
          <w:rFonts w:asciiTheme="majorBidi" w:hAnsiTheme="majorBidi" w:cstheme="majorBidi"/>
          <w:sz w:val="30"/>
          <w:szCs w:val="30"/>
          <w:lang w:val="en-GB"/>
        </w:rPr>
        <w:t xml:space="preserve"> 2569</w:t>
      </w:r>
      <w:r w:rsidRPr="00DA667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A667F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เพื่อวัตถุประสงค์ในการเปรียบเทียบ</w:t>
      </w:r>
      <w:r w:rsidRPr="00DA667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A667F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ได้มีการจัดประเภทรายการใหม่เพื่อให้สอดคล้องกับการนำเสนองบการเงินระหว่างกาลปี</w:t>
      </w:r>
      <w:r w:rsidRPr="00DA667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A667F">
        <w:rPr>
          <w:rFonts w:asciiTheme="majorBidi" w:hAnsiTheme="majorBidi" w:cstheme="majorBidi"/>
          <w:sz w:val="30"/>
          <w:szCs w:val="30"/>
        </w:rPr>
        <w:t>2569</w:t>
      </w:r>
      <w:r w:rsidRPr="00DA667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A667F">
        <w:rPr>
          <w:rFonts w:asciiTheme="majorBidi" w:hAnsiTheme="majorBidi" w:cstheme="majorBidi"/>
          <w:sz w:val="30"/>
          <w:szCs w:val="30"/>
          <w:cs/>
        </w:rPr>
        <w:t>การจัดประเภทรายการที่มีสาระสำคัญมีดังนี้</w:t>
      </w:r>
    </w:p>
    <w:p w14:paraId="6D3886BA" w14:textId="77777777" w:rsidR="00DC771B" w:rsidRPr="00A31F73" w:rsidRDefault="00DC771B" w:rsidP="00DC771B">
      <w:pPr>
        <w:pStyle w:val="ListParagraph"/>
        <w:tabs>
          <w:tab w:val="clear" w:pos="454"/>
          <w:tab w:val="clear" w:pos="680"/>
          <w:tab w:val="left" w:pos="117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990"/>
        <w:gridCol w:w="270"/>
        <w:gridCol w:w="990"/>
        <w:gridCol w:w="270"/>
        <w:gridCol w:w="990"/>
        <w:gridCol w:w="270"/>
        <w:gridCol w:w="900"/>
        <w:gridCol w:w="270"/>
        <w:gridCol w:w="991"/>
        <w:gridCol w:w="268"/>
        <w:gridCol w:w="992"/>
      </w:tblGrid>
      <w:tr w:rsidR="00D13169" w:rsidRPr="009D1B82" w14:paraId="600AB46C" w14:textId="77777777" w:rsidTr="00A31F73">
        <w:trPr>
          <w:tblHeader/>
        </w:trPr>
        <w:tc>
          <w:tcPr>
            <w:tcW w:w="2160" w:type="dxa"/>
          </w:tcPr>
          <w:p w14:paraId="39613682" w14:textId="77777777" w:rsidR="00D13169" w:rsidRPr="00156929" w:rsidRDefault="00D13169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1" w:type="dxa"/>
            <w:gridSpan w:val="11"/>
            <w:vAlign w:val="center"/>
            <w:hideMark/>
          </w:tcPr>
          <w:p w14:paraId="6174FC94" w14:textId="746ABBCB" w:rsidR="00D13169" w:rsidRPr="00156929" w:rsidRDefault="00D13169" w:rsidP="00937F06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D13169" w:rsidRPr="009D1B82" w14:paraId="18DCE886" w14:textId="77777777" w:rsidTr="00A31F73">
        <w:trPr>
          <w:tblHeader/>
        </w:trPr>
        <w:tc>
          <w:tcPr>
            <w:tcW w:w="2160" w:type="dxa"/>
          </w:tcPr>
          <w:p w14:paraId="15B87A57" w14:textId="77777777" w:rsidR="00D13169" w:rsidRPr="00156929" w:rsidRDefault="00D13169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3A0CAF" w14:textId="77777777" w:rsidR="00D13169" w:rsidRPr="00156929" w:rsidRDefault="00D13169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056E71" w14:textId="77777777" w:rsidR="00D13169" w:rsidRPr="00156929" w:rsidRDefault="00D13169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6AA8DC" w14:textId="77777777" w:rsidR="00D13169" w:rsidRPr="00156929" w:rsidRDefault="00D13169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69" w:rsidRPr="009D1B82" w14:paraId="270C11F1" w14:textId="77777777" w:rsidTr="00A31F73">
        <w:trPr>
          <w:trHeight w:val="847"/>
          <w:tblHeader/>
        </w:trPr>
        <w:tc>
          <w:tcPr>
            <w:tcW w:w="2160" w:type="dxa"/>
          </w:tcPr>
          <w:p w14:paraId="6DD12608" w14:textId="77777777" w:rsidR="00D13169" w:rsidRPr="00156929" w:rsidRDefault="00D13169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0BACFA72" w14:textId="77777777" w:rsidR="00D13169" w:rsidRPr="00156929" w:rsidRDefault="00D13169" w:rsidP="00937F06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6108C82" w14:textId="77777777" w:rsidR="00D13169" w:rsidRPr="00156929" w:rsidRDefault="00D13169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EB0755" w14:textId="77777777" w:rsidR="00D13169" w:rsidRPr="00156929" w:rsidRDefault="00D13169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2A8512E2" w14:textId="0CB2380F" w:rsidR="00D13169" w:rsidRPr="00156929" w:rsidRDefault="00D13169" w:rsidP="00937F06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4E323B1F" w14:textId="77777777" w:rsidR="00D13169" w:rsidRPr="00156929" w:rsidRDefault="00D13169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12F7FD" w14:textId="77777777" w:rsidR="00D13169" w:rsidRPr="00156929" w:rsidRDefault="00D13169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0AC09C0D" w14:textId="77777777" w:rsidR="00D13169" w:rsidRPr="00156929" w:rsidRDefault="00D13169" w:rsidP="00937F06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1A2F4B02" w14:textId="77777777" w:rsidR="00D13169" w:rsidRPr="00156929" w:rsidRDefault="00D13169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5D4C9E" w14:textId="77777777" w:rsidR="00D13169" w:rsidRPr="00156929" w:rsidRDefault="00D13169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4D51086A" w14:textId="77777777" w:rsidR="00D13169" w:rsidRPr="00156929" w:rsidRDefault="00D13169" w:rsidP="00937F06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38BC9B22" w14:textId="77777777" w:rsidR="00D13169" w:rsidRPr="00156929" w:rsidRDefault="00D13169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982BE9" w14:textId="77777777" w:rsidR="00D13169" w:rsidRPr="00156929" w:rsidRDefault="00D13169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hideMark/>
          </w:tcPr>
          <w:p w14:paraId="06D96B34" w14:textId="77777777" w:rsidR="00D13169" w:rsidRPr="00156929" w:rsidRDefault="00D13169" w:rsidP="00937F06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5DF27066" w14:textId="77777777" w:rsidR="00D13169" w:rsidRPr="00156929" w:rsidRDefault="00D13169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CECFF9" w14:textId="77777777" w:rsidR="00D13169" w:rsidRPr="00156929" w:rsidRDefault="00D13169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hideMark/>
          </w:tcPr>
          <w:p w14:paraId="710D51E7" w14:textId="77777777" w:rsidR="00D13169" w:rsidRPr="00156929" w:rsidRDefault="00D13169" w:rsidP="00937F06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D13169" w:rsidRPr="009D1B82" w14:paraId="29540171" w14:textId="77777777" w:rsidTr="00A31F73">
        <w:trPr>
          <w:tblHeader/>
        </w:trPr>
        <w:tc>
          <w:tcPr>
            <w:tcW w:w="2160" w:type="dxa"/>
          </w:tcPr>
          <w:p w14:paraId="15190A51" w14:textId="77777777" w:rsidR="00D13169" w:rsidRPr="00156929" w:rsidRDefault="00D13169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1" w:type="dxa"/>
            <w:gridSpan w:val="11"/>
            <w:hideMark/>
          </w:tcPr>
          <w:p w14:paraId="7CAD8F01" w14:textId="3EC92293" w:rsidR="00D13169" w:rsidRPr="00156929" w:rsidRDefault="00D13169" w:rsidP="00937F06">
            <w:pPr>
              <w:spacing w:line="34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="00A24F5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15692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13169" w:rsidRPr="009D1B82" w14:paraId="16461F6D" w14:textId="77777777" w:rsidTr="00A31F73">
        <w:tc>
          <w:tcPr>
            <w:tcW w:w="2160" w:type="dxa"/>
            <w:hideMark/>
          </w:tcPr>
          <w:p w14:paraId="4544A133" w14:textId="18ADE8A2" w:rsidR="00D13169" w:rsidRPr="00156929" w:rsidRDefault="00D13169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  <w:r w:rsidRPr="001569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  <w:t>สำหรับสาม</w:t>
            </w:r>
            <w:r w:rsidR="00753949" w:rsidRPr="001569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</w:t>
            </w:r>
            <w:r w:rsidRPr="001569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ดือนสิ้นสุด</w:t>
            </w:r>
          </w:p>
          <w:p w14:paraId="16C80B11" w14:textId="20CBFDB6" w:rsidR="00D13169" w:rsidRPr="00156929" w:rsidRDefault="00D13169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="00D3394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D3394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</w:tcPr>
          <w:p w14:paraId="135D5BCD" w14:textId="77777777" w:rsidR="00D13169" w:rsidRPr="00156929" w:rsidRDefault="00D13169" w:rsidP="00937F06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F978C07" w14:textId="77777777" w:rsidR="00D13169" w:rsidRPr="00156929" w:rsidRDefault="00D13169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3E3F076" w14:textId="77777777" w:rsidR="00D13169" w:rsidRPr="00156929" w:rsidRDefault="00D13169" w:rsidP="00937F06">
            <w:pPr>
              <w:tabs>
                <w:tab w:val="clear" w:pos="454"/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8CCBE4" w14:textId="77777777" w:rsidR="00D13169" w:rsidRPr="00156929" w:rsidRDefault="00D13169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676A864" w14:textId="77777777" w:rsidR="00D13169" w:rsidRPr="00156929" w:rsidRDefault="00D13169" w:rsidP="00937F06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26F7DF" w14:textId="77777777" w:rsidR="00D13169" w:rsidRPr="00156929" w:rsidRDefault="00D13169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EFFDCEE" w14:textId="77777777" w:rsidR="00D13169" w:rsidRPr="00156929" w:rsidRDefault="00D13169" w:rsidP="00937F06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CB9C21" w14:textId="77777777" w:rsidR="00D13169" w:rsidRPr="00156929" w:rsidRDefault="00D13169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66319FFD" w14:textId="77777777" w:rsidR="00D13169" w:rsidRPr="00156929" w:rsidRDefault="00D13169" w:rsidP="00937F06">
            <w:pPr>
              <w:tabs>
                <w:tab w:val="clear" w:pos="454"/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18D38C5F" w14:textId="77777777" w:rsidR="00D13169" w:rsidRPr="00156929" w:rsidRDefault="00D13169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6BCDBBA" w14:textId="77777777" w:rsidR="00D13169" w:rsidRPr="00156929" w:rsidRDefault="00D13169" w:rsidP="00937F06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3169" w:rsidRPr="009D1B82" w14:paraId="310A4B27" w14:textId="77777777" w:rsidTr="00A31F73">
        <w:tc>
          <w:tcPr>
            <w:tcW w:w="2160" w:type="dxa"/>
          </w:tcPr>
          <w:p w14:paraId="1D0EAD2D" w14:textId="77777777" w:rsidR="00A31F73" w:rsidRDefault="00D13169" w:rsidP="00937F06">
            <w:pPr>
              <w:spacing w:line="340" w:lineRule="exact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</w:t>
            </w:r>
          </w:p>
          <w:p w14:paraId="1B305C8F" w14:textId="42DDAF66" w:rsidR="00D13169" w:rsidRPr="00156929" w:rsidRDefault="00A31F73" w:rsidP="00937F06">
            <w:pPr>
              <w:spacing w:line="340" w:lineRule="exact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D13169" w:rsidRPr="00156929">
              <w:rPr>
                <w:rFonts w:asciiTheme="majorBidi" w:hAnsiTheme="majorBidi" w:cstheme="majorBidi"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BAA20" w14:textId="027499C9" w:rsidR="00D13169" w:rsidRPr="00156929" w:rsidRDefault="00D13169" w:rsidP="0037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72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341,864</w:t>
            </w:r>
          </w:p>
        </w:tc>
        <w:tc>
          <w:tcPr>
            <w:tcW w:w="270" w:type="dxa"/>
          </w:tcPr>
          <w:p w14:paraId="3C9A4EBD" w14:textId="77777777" w:rsidR="00D13169" w:rsidRPr="00156929" w:rsidRDefault="00D13169" w:rsidP="00371528">
            <w:pPr>
              <w:tabs>
                <w:tab w:val="decimal" w:pos="133"/>
              </w:tabs>
              <w:ind w:left="-108" w:right="72"/>
              <w:jc w:val="right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9A071" w14:textId="77777777" w:rsidR="00A31F73" w:rsidRDefault="00A31F73" w:rsidP="0037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  <w:p w14:paraId="06CB7C95" w14:textId="372F7FE9" w:rsidR="00D13169" w:rsidRPr="00156929" w:rsidRDefault="00D13169" w:rsidP="0037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(</w:t>
            </w:r>
            <w:r w:rsidR="00D33943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8,744</w:t>
            </w: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7772463" w14:textId="77777777" w:rsidR="00D13169" w:rsidRPr="00156929" w:rsidRDefault="00D13169" w:rsidP="00371528">
            <w:pPr>
              <w:spacing w:line="340" w:lineRule="exact"/>
              <w:ind w:right="72"/>
              <w:jc w:val="both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3F7443" w14:textId="77777777" w:rsidR="00A31F73" w:rsidRDefault="00A31F73" w:rsidP="0037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72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  <w:p w14:paraId="40BBD603" w14:textId="3222BF12" w:rsidR="00D13169" w:rsidRPr="00156929" w:rsidRDefault="00D33943" w:rsidP="0037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72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333,120</w:t>
            </w:r>
          </w:p>
        </w:tc>
        <w:tc>
          <w:tcPr>
            <w:tcW w:w="270" w:type="dxa"/>
          </w:tcPr>
          <w:p w14:paraId="010E0816" w14:textId="77777777" w:rsidR="00D13169" w:rsidRPr="00156929" w:rsidRDefault="00D13169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FA38F" w14:textId="77777777" w:rsidR="00A31F73" w:rsidRDefault="00A31F73" w:rsidP="00950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78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  <w:p w14:paraId="1258E30D" w14:textId="485C052E" w:rsidR="00D13169" w:rsidRPr="00156929" w:rsidRDefault="009508D8" w:rsidP="00950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78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85,924</w:t>
            </w:r>
          </w:p>
        </w:tc>
        <w:tc>
          <w:tcPr>
            <w:tcW w:w="270" w:type="dxa"/>
          </w:tcPr>
          <w:p w14:paraId="770B1FE5" w14:textId="77777777" w:rsidR="00D13169" w:rsidRPr="00156929" w:rsidRDefault="00D13169" w:rsidP="00D13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110"/>
              <w:jc w:val="both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14:paraId="2CC53B5A" w14:textId="77777777" w:rsidR="0090698A" w:rsidRDefault="0090698A" w:rsidP="0090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  <w:p w14:paraId="00D3860D" w14:textId="09FC3D38" w:rsidR="00D13169" w:rsidRPr="00156929" w:rsidRDefault="009508D8" w:rsidP="0090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(</w:t>
            </w:r>
            <w:r w:rsidR="00D33943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22,372</w:t>
            </w: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4DCA412B" w14:textId="77777777" w:rsidR="00D13169" w:rsidRPr="00156929" w:rsidRDefault="00D13169" w:rsidP="00D13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110"/>
              <w:jc w:val="both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DADB55" w14:textId="77777777" w:rsidR="00A31F73" w:rsidRDefault="00A31F73" w:rsidP="00D13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110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  <w:p w14:paraId="6332DB0C" w14:textId="115F66B3" w:rsidR="00D13169" w:rsidRPr="00156929" w:rsidRDefault="00D33943" w:rsidP="00D13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110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63,552</w:t>
            </w:r>
          </w:p>
        </w:tc>
      </w:tr>
      <w:tr w:rsidR="00D13169" w:rsidRPr="009D1B82" w14:paraId="74BF3C7C" w14:textId="77777777" w:rsidTr="00A31F73">
        <w:tc>
          <w:tcPr>
            <w:tcW w:w="2160" w:type="dxa"/>
          </w:tcPr>
          <w:p w14:paraId="72F1F14E" w14:textId="61FED4EE" w:rsidR="00D13169" w:rsidRPr="00156929" w:rsidRDefault="00D13169" w:rsidP="00937F06">
            <w:pPr>
              <w:spacing w:line="340" w:lineRule="exact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32AE2" w14:textId="34570A8A" w:rsidR="00D13169" w:rsidRPr="00156929" w:rsidRDefault="00371528" w:rsidP="0037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72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5,520</w:t>
            </w:r>
          </w:p>
        </w:tc>
        <w:tc>
          <w:tcPr>
            <w:tcW w:w="270" w:type="dxa"/>
          </w:tcPr>
          <w:p w14:paraId="4850E928" w14:textId="77777777" w:rsidR="00D13169" w:rsidRPr="00156929" w:rsidRDefault="00D13169" w:rsidP="00371528">
            <w:pPr>
              <w:tabs>
                <w:tab w:val="decimal" w:pos="133"/>
              </w:tabs>
              <w:ind w:left="-108" w:right="72"/>
              <w:jc w:val="right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D8131" w14:textId="2078B787" w:rsidR="00D13169" w:rsidRPr="00156929" w:rsidRDefault="00371528" w:rsidP="0037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72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D33943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8,744</w:t>
            </w:r>
          </w:p>
        </w:tc>
        <w:tc>
          <w:tcPr>
            <w:tcW w:w="270" w:type="dxa"/>
          </w:tcPr>
          <w:p w14:paraId="18221097" w14:textId="77777777" w:rsidR="00D13169" w:rsidRPr="00156929" w:rsidRDefault="00D13169" w:rsidP="00371528">
            <w:pPr>
              <w:spacing w:line="340" w:lineRule="exact"/>
              <w:ind w:right="72"/>
              <w:jc w:val="both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E337E3" w14:textId="16452618" w:rsidR="00D13169" w:rsidRPr="00156929" w:rsidRDefault="00D33943" w:rsidP="0037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72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14,264</w:t>
            </w:r>
          </w:p>
        </w:tc>
        <w:tc>
          <w:tcPr>
            <w:tcW w:w="270" w:type="dxa"/>
          </w:tcPr>
          <w:p w14:paraId="40E3E0CC" w14:textId="77777777" w:rsidR="00D13169" w:rsidRPr="00156929" w:rsidRDefault="00D13169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3CA27" w14:textId="3A59193E" w:rsidR="00D13169" w:rsidRPr="00156929" w:rsidRDefault="009508D8" w:rsidP="00950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78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49</w:t>
            </w:r>
          </w:p>
        </w:tc>
        <w:tc>
          <w:tcPr>
            <w:tcW w:w="270" w:type="dxa"/>
          </w:tcPr>
          <w:p w14:paraId="3ADEFE0E" w14:textId="77777777" w:rsidR="00D13169" w:rsidRPr="00156929" w:rsidRDefault="00D13169" w:rsidP="00D13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110"/>
              <w:jc w:val="both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14:paraId="17C5284B" w14:textId="2582B367" w:rsidR="00D13169" w:rsidRPr="00156929" w:rsidRDefault="0090698A" w:rsidP="00950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left="-648" w:right="78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D33943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22,372</w:t>
            </w:r>
          </w:p>
        </w:tc>
        <w:tc>
          <w:tcPr>
            <w:tcW w:w="268" w:type="dxa"/>
          </w:tcPr>
          <w:p w14:paraId="01A795F3" w14:textId="77777777" w:rsidR="00D13169" w:rsidRPr="00156929" w:rsidRDefault="00D13169" w:rsidP="00D13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110"/>
              <w:jc w:val="both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5303072" w14:textId="62F5A984" w:rsidR="00D13169" w:rsidRPr="00156929" w:rsidRDefault="00D33943" w:rsidP="00D13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110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22,421</w:t>
            </w:r>
          </w:p>
        </w:tc>
      </w:tr>
      <w:tr w:rsidR="00D13169" w:rsidRPr="00EB486C" w14:paraId="18B9B288" w14:textId="77777777" w:rsidTr="00A31F73">
        <w:tc>
          <w:tcPr>
            <w:tcW w:w="2160" w:type="dxa"/>
          </w:tcPr>
          <w:p w14:paraId="39B56541" w14:textId="77777777" w:rsidR="00D13169" w:rsidRPr="00156929" w:rsidRDefault="00D13169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FA51BD" w14:textId="77777777" w:rsidR="00D13169" w:rsidRPr="00156929" w:rsidRDefault="00D13169" w:rsidP="00937F06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1ECBC6" w14:textId="77777777" w:rsidR="00D13169" w:rsidRPr="00156929" w:rsidRDefault="00D13169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C5E8C" w14:textId="77777777" w:rsidR="00D13169" w:rsidRPr="00156929" w:rsidRDefault="00D13169" w:rsidP="00D13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204"/>
                <w:tab w:val="left" w:pos="426"/>
              </w:tabs>
              <w:ind w:left="426" w:right="-18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43DEC1" w14:textId="77777777" w:rsidR="00D13169" w:rsidRPr="00156929" w:rsidRDefault="00D13169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8C546F0" w14:textId="77777777" w:rsidR="00D13169" w:rsidRPr="00156929" w:rsidRDefault="00D13169" w:rsidP="00937F06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3F4134" w14:textId="77777777" w:rsidR="00D13169" w:rsidRPr="00156929" w:rsidRDefault="00D13169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CB51D77" w14:textId="77777777" w:rsidR="00D13169" w:rsidRPr="00156929" w:rsidRDefault="00D13169" w:rsidP="00937F06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B383334" w14:textId="77777777" w:rsidR="00D13169" w:rsidRPr="00156929" w:rsidRDefault="00D13169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11B9E" w14:textId="77777777" w:rsidR="00D13169" w:rsidRPr="00156929" w:rsidRDefault="00D13169" w:rsidP="00D13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204"/>
                <w:tab w:val="left" w:pos="426"/>
              </w:tabs>
              <w:ind w:left="426" w:right="-18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95D726A" w14:textId="77777777" w:rsidR="00D13169" w:rsidRPr="00156929" w:rsidRDefault="00D13169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60FB0347" w14:textId="77777777" w:rsidR="00D13169" w:rsidRPr="00156929" w:rsidRDefault="00D13169" w:rsidP="00937F06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6EA3EF48" w14:textId="77777777" w:rsidR="00371528" w:rsidRPr="00371528" w:rsidRDefault="00371528" w:rsidP="00DC771B">
      <w:pPr>
        <w:ind w:left="540"/>
        <w:jc w:val="thaiDistribute"/>
        <w:rPr>
          <w:rFonts w:asciiTheme="majorBidi" w:hAnsiTheme="majorBidi" w:cstheme="majorBidi"/>
          <w:spacing w:val="-4"/>
          <w:sz w:val="12"/>
          <w:szCs w:val="12"/>
        </w:rPr>
      </w:pPr>
    </w:p>
    <w:tbl>
      <w:tblPr>
        <w:tblW w:w="93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990"/>
        <w:gridCol w:w="270"/>
        <w:gridCol w:w="990"/>
        <w:gridCol w:w="270"/>
        <w:gridCol w:w="990"/>
        <w:gridCol w:w="270"/>
        <w:gridCol w:w="900"/>
        <w:gridCol w:w="270"/>
        <w:gridCol w:w="991"/>
        <w:gridCol w:w="268"/>
        <w:gridCol w:w="992"/>
      </w:tblGrid>
      <w:tr w:rsidR="00371528" w:rsidRPr="009D1B82" w14:paraId="6145372E" w14:textId="77777777" w:rsidTr="00A31F73">
        <w:trPr>
          <w:tblHeader/>
        </w:trPr>
        <w:tc>
          <w:tcPr>
            <w:tcW w:w="2160" w:type="dxa"/>
          </w:tcPr>
          <w:p w14:paraId="0439F1A3" w14:textId="77777777" w:rsidR="00371528" w:rsidRPr="00156929" w:rsidRDefault="00371528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1" w:type="dxa"/>
            <w:gridSpan w:val="11"/>
            <w:vAlign w:val="center"/>
            <w:hideMark/>
          </w:tcPr>
          <w:p w14:paraId="3DF7AA18" w14:textId="77777777" w:rsidR="00371528" w:rsidRPr="00156929" w:rsidRDefault="00371528" w:rsidP="00937F06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371528" w:rsidRPr="009D1B82" w14:paraId="2B33C71E" w14:textId="77777777" w:rsidTr="00A31F73">
        <w:trPr>
          <w:tblHeader/>
        </w:trPr>
        <w:tc>
          <w:tcPr>
            <w:tcW w:w="2160" w:type="dxa"/>
          </w:tcPr>
          <w:p w14:paraId="3762BF18" w14:textId="77777777" w:rsidR="00371528" w:rsidRPr="00156929" w:rsidRDefault="00371528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49DE53" w14:textId="77777777" w:rsidR="00371528" w:rsidRPr="00156929" w:rsidRDefault="00371528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E2F17D" w14:textId="77777777" w:rsidR="00371528" w:rsidRPr="00156929" w:rsidRDefault="00371528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57325D" w14:textId="77777777" w:rsidR="00371528" w:rsidRPr="00156929" w:rsidRDefault="00371528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1528" w:rsidRPr="009D1B82" w14:paraId="7DEDE820" w14:textId="77777777" w:rsidTr="00A31F73">
        <w:trPr>
          <w:trHeight w:val="847"/>
          <w:tblHeader/>
        </w:trPr>
        <w:tc>
          <w:tcPr>
            <w:tcW w:w="2160" w:type="dxa"/>
          </w:tcPr>
          <w:p w14:paraId="7C6A9F9D" w14:textId="77777777" w:rsidR="00371528" w:rsidRPr="00156929" w:rsidRDefault="00371528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217A4272" w14:textId="77777777" w:rsidR="00371528" w:rsidRPr="00156929" w:rsidRDefault="00371528" w:rsidP="00937F06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A53E55B" w14:textId="77777777" w:rsidR="00371528" w:rsidRPr="00156929" w:rsidRDefault="00371528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92BB03" w14:textId="77777777" w:rsidR="00371528" w:rsidRPr="00156929" w:rsidRDefault="00371528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2B1D2B99" w14:textId="77777777" w:rsidR="00371528" w:rsidRPr="00156929" w:rsidRDefault="00371528" w:rsidP="00937F06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91E4754" w14:textId="77777777" w:rsidR="00371528" w:rsidRPr="00156929" w:rsidRDefault="00371528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A32494" w14:textId="77777777" w:rsidR="00371528" w:rsidRPr="00156929" w:rsidRDefault="00371528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42BF0B0C" w14:textId="77777777" w:rsidR="00371528" w:rsidRPr="00156929" w:rsidRDefault="00371528" w:rsidP="00937F06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36179790" w14:textId="77777777" w:rsidR="00371528" w:rsidRPr="00156929" w:rsidRDefault="00371528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1E3EBD" w14:textId="77777777" w:rsidR="00371528" w:rsidRPr="00156929" w:rsidRDefault="00371528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1D59A0D2" w14:textId="77777777" w:rsidR="00371528" w:rsidRPr="00156929" w:rsidRDefault="00371528" w:rsidP="00937F06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127B48B2" w14:textId="77777777" w:rsidR="00371528" w:rsidRPr="00156929" w:rsidRDefault="00371528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A0952E" w14:textId="77777777" w:rsidR="00371528" w:rsidRPr="00156929" w:rsidRDefault="00371528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hideMark/>
          </w:tcPr>
          <w:p w14:paraId="1187C840" w14:textId="77777777" w:rsidR="00371528" w:rsidRPr="00156929" w:rsidRDefault="00371528" w:rsidP="00937F06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2119FE1E" w14:textId="77777777" w:rsidR="00371528" w:rsidRPr="00156929" w:rsidRDefault="00371528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368795" w14:textId="77777777" w:rsidR="00371528" w:rsidRPr="00156929" w:rsidRDefault="00371528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hideMark/>
          </w:tcPr>
          <w:p w14:paraId="2FFC524C" w14:textId="77777777" w:rsidR="00371528" w:rsidRPr="00156929" w:rsidRDefault="00371528" w:rsidP="00937F06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371528" w:rsidRPr="009D1B82" w14:paraId="66D34416" w14:textId="77777777" w:rsidTr="00A31F73">
        <w:trPr>
          <w:tblHeader/>
        </w:trPr>
        <w:tc>
          <w:tcPr>
            <w:tcW w:w="2160" w:type="dxa"/>
          </w:tcPr>
          <w:p w14:paraId="2AEF0E82" w14:textId="77777777" w:rsidR="00371528" w:rsidRPr="00156929" w:rsidRDefault="00371528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1" w:type="dxa"/>
            <w:gridSpan w:val="11"/>
            <w:hideMark/>
          </w:tcPr>
          <w:p w14:paraId="300C66DF" w14:textId="2CABAB77" w:rsidR="00371528" w:rsidRPr="00156929" w:rsidRDefault="00371528" w:rsidP="00937F06">
            <w:pPr>
              <w:spacing w:line="34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="00A24F5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15692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371528" w:rsidRPr="009D1B82" w14:paraId="6038F744" w14:textId="77777777" w:rsidTr="00A31F73">
        <w:tc>
          <w:tcPr>
            <w:tcW w:w="2160" w:type="dxa"/>
            <w:hideMark/>
          </w:tcPr>
          <w:p w14:paraId="51E80058" w14:textId="3B2DBBCA" w:rsidR="00371528" w:rsidRPr="00156929" w:rsidRDefault="00371528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  <w:r w:rsidRPr="001569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  <w:t>สำหรับหกเดือนสิ้นสุด</w:t>
            </w:r>
          </w:p>
          <w:p w14:paraId="4C620F94" w14:textId="35192843" w:rsidR="00371528" w:rsidRPr="00156929" w:rsidRDefault="00371528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="00D3394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D3394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</w:tcPr>
          <w:p w14:paraId="68FC71E9" w14:textId="77777777" w:rsidR="00371528" w:rsidRPr="00156929" w:rsidRDefault="00371528" w:rsidP="00937F06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7AAECFC" w14:textId="77777777" w:rsidR="00371528" w:rsidRPr="00156929" w:rsidRDefault="00371528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524442" w14:textId="77777777" w:rsidR="00371528" w:rsidRPr="00156929" w:rsidRDefault="00371528" w:rsidP="00937F06">
            <w:pPr>
              <w:tabs>
                <w:tab w:val="clear" w:pos="454"/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1611B" w14:textId="77777777" w:rsidR="00371528" w:rsidRPr="00156929" w:rsidRDefault="00371528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3C72D71" w14:textId="77777777" w:rsidR="00371528" w:rsidRPr="00156929" w:rsidRDefault="00371528" w:rsidP="00937F06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26F96D" w14:textId="77777777" w:rsidR="00371528" w:rsidRPr="00156929" w:rsidRDefault="00371528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13BBF57" w14:textId="77777777" w:rsidR="00371528" w:rsidRPr="00156929" w:rsidRDefault="00371528" w:rsidP="00937F06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281FEE" w14:textId="77777777" w:rsidR="00371528" w:rsidRPr="00156929" w:rsidRDefault="00371528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5A5DD78F" w14:textId="77777777" w:rsidR="00371528" w:rsidRPr="00156929" w:rsidRDefault="00371528" w:rsidP="00937F06">
            <w:pPr>
              <w:tabs>
                <w:tab w:val="clear" w:pos="454"/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5D23761E" w14:textId="77777777" w:rsidR="00371528" w:rsidRPr="00156929" w:rsidRDefault="00371528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4774FB1" w14:textId="77777777" w:rsidR="00371528" w:rsidRPr="00156929" w:rsidRDefault="00371528" w:rsidP="00937F06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71528" w:rsidRPr="009D1B82" w14:paraId="026AEDF5" w14:textId="77777777" w:rsidTr="00A31F73">
        <w:tc>
          <w:tcPr>
            <w:tcW w:w="2160" w:type="dxa"/>
          </w:tcPr>
          <w:p w14:paraId="6A900641" w14:textId="77777777" w:rsidR="00A31F73" w:rsidRDefault="00371528" w:rsidP="00937F06">
            <w:pPr>
              <w:spacing w:line="340" w:lineRule="exact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</w:t>
            </w:r>
          </w:p>
          <w:p w14:paraId="0472CDDD" w14:textId="03706776" w:rsidR="00371528" w:rsidRPr="00156929" w:rsidRDefault="00A31F73" w:rsidP="00937F06">
            <w:pPr>
              <w:spacing w:line="340" w:lineRule="exact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371528" w:rsidRPr="00156929">
              <w:rPr>
                <w:rFonts w:asciiTheme="majorBidi" w:hAnsiTheme="majorBidi" w:cstheme="majorBidi"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048D0" w14:textId="2AB74BB0" w:rsidR="00371528" w:rsidRPr="00156929" w:rsidRDefault="00371528" w:rsidP="0037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72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679,331</w:t>
            </w:r>
          </w:p>
        </w:tc>
        <w:tc>
          <w:tcPr>
            <w:tcW w:w="270" w:type="dxa"/>
          </w:tcPr>
          <w:p w14:paraId="7A062FDF" w14:textId="77777777" w:rsidR="00371528" w:rsidRPr="00156929" w:rsidRDefault="00371528" w:rsidP="00937F06">
            <w:pPr>
              <w:tabs>
                <w:tab w:val="decimal" w:pos="133"/>
              </w:tabs>
              <w:ind w:left="-108" w:right="-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9C972" w14:textId="77777777" w:rsidR="00A31F73" w:rsidRDefault="00A31F73" w:rsidP="0037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-18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  <w:p w14:paraId="5A6775D2" w14:textId="0A3DD750" w:rsidR="00371528" w:rsidRPr="00156929" w:rsidRDefault="00371528" w:rsidP="0037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-18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(17,728)</w:t>
            </w:r>
          </w:p>
        </w:tc>
        <w:tc>
          <w:tcPr>
            <w:tcW w:w="270" w:type="dxa"/>
          </w:tcPr>
          <w:p w14:paraId="4E1FE436" w14:textId="77777777" w:rsidR="00371528" w:rsidRPr="00156929" w:rsidRDefault="00371528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7FCA949" w14:textId="77777777" w:rsidR="00A31F73" w:rsidRDefault="00A31F73" w:rsidP="00950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60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  <w:p w14:paraId="3882CD2D" w14:textId="3831C26D" w:rsidR="00371528" w:rsidRPr="00156929" w:rsidRDefault="00371528" w:rsidP="00950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60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661,603</w:t>
            </w:r>
          </w:p>
        </w:tc>
        <w:tc>
          <w:tcPr>
            <w:tcW w:w="270" w:type="dxa"/>
          </w:tcPr>
          <w:p w14:paraId="0D05FDDC" w14:textId="77777777" w:rsidR="00371528" w:rsidRPr="00156929" w:rsidRDefault="00371528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83E3E" w14:textId="77777777" w:rsidR="00A31F73" w:rsidRDefault="00A31F73" w:rsidP="0037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78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  <w:p w14:paraId="39E8917A" w14:textId="62F74B15" w:rsidR="00371528" w:rsidRPr="00156929" w:rsidRDefault="00371528" w:rsidP="0037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78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175,437</w:t>
            </w:r>
          </w:p>
        </w:tc>
        <w:tc>
          <w:tcPr>
            <w:tcW w:w="270" w:type="dxa"/>
          </w:tcPr>
          <w:p w14:paraId="2A21C3C6" w14:textId="77777777" w:rsidR="00371528" w:rsidRPr="00156929" w:rsidRDefault="00371528" w:rsidP="0093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110"/>
              <w:jc w:val="both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14:paraId="7F20F36B" w14:textId="77777777" w:rsidR="00A31F73" w:rsidRDefault="00A31F73" w:rsidP="0098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-47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  <w:p w14:paraId="6C603D39" w14:textId="0B48B3A8" w:rsidR="00371528" w:rsidRPr="00156929" w:rsidRDefault="00371528" w:rsidP="0090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left="-647" w:right="-14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 xml:space="preserve"> (46,694)</w:t>
            </w:r>
          </w:p>
        </w:tc>
        <w:tc>
          <w:tcPr>
            <w:tcW w:w="268" w:type="dxa"/>
          </w:tcPr>
          <w:p w14:paraId="431999AF" w14:textId="77777777" w:rsidR="00371528" w:rsidRPr="00156929" w:rsidRDefault="00371528" w:rsidP="0093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110"/>
              <w:jc w:val="both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34F10A3" w14:textId="77777777" w:rsidR="00A31F73" w:rsidRDefault="00A31F73" w:rsidP="0093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110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  <w:p w14:paraId="4829B0A8" w14:textId="2E274356" w:rsidR="00371528" w:rsidRPr="00156929" w:rsidRDefault="00371528" w:rsidP="0093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110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128,743</w:t>
            </w:r>
          </w:p>
        </w:tc>
      </w:tr>
      <w:tr w:rsidR="00371528" w:rsidRPr="009D1B82" w14:paraId="621C1F93" w14:textId="77777777" w:rsidTr="00A31F73">
        <w:tc>
          <w:tcPr>
            <w:tcW w:w="2160" w:type="dxa"/>
          </w:tcPr>
          <w:p w14:paraId="5B378A12" w14:textId="77777777" w:rsidR="00371528" w:rsidRPr="00156929" w:rsidRDefault="00371528" w:rsidP="00937F06">
            <w:pPr>
              <w:spacing w:line="340" w:lineRule="exact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8CBF9" w14:textId="316FA68E" w:rsidR="00371528" w:rsidRPr="00156929" w:rsidRDefault="00371528" w:rsidP="0037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72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7,643</w:t>
            </w:r>
          </w:p>
        </w:tc>
        <w:tc>
          <w:tcPr>
            <w:tcW w:w="270" w:type="dxa"/>
          </w:tcPr>
          <w:p w14:paraId="587614D4" w14:textId="77777777" w:rsidR="00371528" w:rsidRPr="00156929" w:rsidRDefault="00371528" w:rsidP="00937F06">
            <w:pPr>
              <w:tabs>
                <w:tab w:val="decimal" w:pos="133"/>
              </w:tabs>
              <w:ind w:left="-108" w:right="-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9EF25" w14:textId="73FF962B" w:rsidR="00371528" w:rsidRPr="00156929" w:rsidRDefault="00371528" w:rsidP="0098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left="-384" w:right="67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 xml:space="preserve">           17,728</w:t>
            </w:r>
          </w:p>
        </w:tc>
        <w:tc>
          <w:tcPr>
            <w:tcW w:w="270" w:type="dxa"/>
          </w:tcPr>
          <w:p w14:paraId="29282806" w14:textId="77777777" w:rsidR="00371528" w:rsidRPr="00156929" w:rsidRDefault="00371528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4942FE5" w14:textId="300EFAA9" w:rsidR="00371528" w:rsidRPr="00156929" w:rsidRDefault="00371528" w:rsidP="00950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60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25,371</w:t>
            </w:r>
          </w:p>
        </w:tc>
        <w:tc>
          <w:tcPr>
            <w:tcW w:w="270" w:type="dxa"/>
          </w:tcPr>
          <w:p w14:paraId="43FE2322" w14:textId="77777777" w:rsidR="00371528" w:rsidRPr="00156929" w:rsidRDefault="00371528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69903" w14:textId="49BCEB98" w:rsidR="00371528" w:rsidRPr="00156929" w:rsidRDefault="00371528" w:rsidP="0037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78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270" w:type="dxa"/>
          </w:tcPr>
          <w:p w14:paraId="3778AA68" w14:textId="77777777" w:rsidR="00371528" w:rsidRPr="00156929" w:rsidRDefault="00371528" w:rsidP="0093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110"/>
              <w:jc w:val="both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14:paraId="2B2E38F7" w14:textId="3D9434F2" w:rsidR="00371528" w:rsidRPr="00156929" w:rsidRDefault="00371528" w:rsidP="00985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left="-737" w:right="70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 xml:space="preserve"> 46,694</w:t>
            </w:r>
          </w:p>
        </w:tc>
        <w:tc>
          <w:tcPr>
            <w:tcW w:w="268" w:type="dxa"/>
          </w:tcPr>
          <w:p w14:paraId="274C25C3" w14:textId="77777777" w:rsidR="00371528" w:rsidRPr="00156929" w:rsidRDefault="00371528" w:rsidP="0093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110"/>
              <w:jc w:val="both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F516F00" w14:textId="14CFB43A" w:rsidR="00371528" w:rsidRPr="00156929" w:rsidRDefault="00371528" w:rsidP="0093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line="240" w:lineRule="auto"/>
              <w:ind w:right="110"/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</w:pPr>
            <w:r w:rsidRPr="00156929">
              <w:rPr>
                <w:rFonts w:asciiTheme="majorBidi" w:eastAsia="Cordia New" w:hAnsiTheme="majorBidi" w:cstheme="majorBidi"/>
                <w:color w:val="000000"/>
                <w:sz w:val="26"/>
                <w:szCs w:val="26"/>
              </w:rPr>
              <w:t>46,822</w:t>
            </w:r>
          </w:p>
        </w:tc>
      </w:tr>
      <w:tr w:rsidR="00371528" w:rsidRPr="00EB486C" w14:paraId="3A286339" w14:textId="77777777" w:rsidTr="00A31F73">
        <w:tc>
          <w:tcPr>
            <w:tcW w:w="2160" w:type="dxa"/>
          </w:tcPr>
          <w:p w14:paraId="6BF43CAA" w14:textId="77777777" w:rsidR="00371528" w:rsidRPr="00156929" w:rsidRDefault="00371528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C8460A" w14:textId="77777777" w:rsidR="00371528" w:rsidRPr="00156929" w:rsidRDefault="00371528" w:rsidP="00937F06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339FEA" w14:textId="77777777" w:rsidR="00371528" w:rsidRPr="00156929" w:rsidRDefault="00371528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A82EA" w14:textId="77777777" w:rsidR="00371528" w:rsidRPr="00156929" w:rsidRDefault="00371528" w:rsidP="0093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204"/>
                <w:tab w:val="left" w:pos="426"/>
              </w:tabs>
              <w:ind w:left="426" w:right="-18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CD199B" w14:textId="77777777" w:rsidR="00371528" w:rsidRPr="00156929" w:rsidRDefault="00371528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B5C3DE8" w14:textId="77777777" w:rsidR="00371528" w:rsidRPr="00156929" w:rsidRDefault="00371528" w:rsidP="00937F06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CBFA4A8" w14:textId="77777777" w:rsidR="00371528" w:rsidRPr="00156929" w:rsidRDefault="00371528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F1C7D6D" w14:textId="77777777" w:rsidR="00371528" w:rsidRPr="00156929" w:rsidRDefault="00371528" w:rsidP="00937F06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3048181" w14:textId="77777777" w:rsidR="00371528" w:rsidRPr="00156929" w:rsidRDefault="00371528" w:rsidP="00937F06">
            <w:pPr>
              <w:spacing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939F0" w14:textId="77777777" w:rsidR="00371528" w:rsidRPr="00156929" w:rsidRDefault="00371528" w:rsidP="0093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204"/>
                <w:tab w:val="left" w:pos="426"/>
              </w:tabs>
              <w:ind w:left="426" w:right="-18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69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24605A45" w14:textId="77777777" w:rsidR="00371528" w:rsidRPr="00156929" w:rsidRDefault="00371528" w:rsidP="00937F06">
            <w:pPr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F73D7BE" w14:textId="77777777" w:rsidR="00371528" w:rsidRPr="00156929" w:rsidRDefault="00371528" w:rsidP="00937F06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AE98D5A" w14:textId="77777777" w:rsidR="00371528" w:rsidRPr="00EC4864" w:rsidRDefault="00371528" w:rsidP="005053E0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87CE581" w14:textId="77777777" w:rsidR="00E7630B" w:rsidRPr="00E7630B" w:rsidRDefault="00E7630B" w:rsidP="00E7630B">
      <w:pPr>
        <w:pStyle w:val="ListParagraph"/>
        <w:tabs>
          <w:tab w:val="clear" w:pos="454"/>
          <w:tab w:val="clear" w:pos="680"/>
          <w:tab w:val="clear" w:pos="907"/>
          <w:tab w:val="left" w:pos="900"/>
          <w:tab w:val="left" w:pos="1170"/>
        </w:tabs>
        <w:ind w:left="540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E7630B">
        <w:rPr>
          <w:rFonts w:asciiTheme="majorBidi" w:hAnsiTheme="majorBidi" w:cstheme="majorBidi"/>
          <w:spacing w:val="-4"/>
          <w:sz w:val="30"/>
          <w:szCs w:val="30"/>
          <w:cs/>
        </w:rPr>
        <w:t>การจัดประเภทรายการใหม่นี้</w:t>
      </w:r>
      <w:r w:rsidRPr="00E7630B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E7630B">
        <w:rPr>
          <w:rFonts w:asciiTheme="majorBidi" w:hAnsiTheme="majorBidi" w:cstheme="majorBidi"/>
          <w:spacing w:val="-4"/>
          <w:sz w:val="30"/>
          <w:szCs w:val="30"/>
          <w:cs/>
        </w:rPr>
        <w:t>เนื่องจากผู้บริหารเห็นว่ามีความเหมาะสมกับธุรกิจของกลุ่มบริษัทมากกว่า</w:t>
      </w:r>
    </w:p>
    <w:p w14:paraId="632985AE" w14:textId="77777777" w:rsidR="00DC771B" w:rsidRPr="00DC771B" w:rsidRDefault="00DC771B" w:rsidP="00DC771B">
      <w:pPr>
        <w:rPr>
          <w:lang w:eastAsia="x-none"/>
        </w:rPr>
      </w:pPr>
    </w:p>
    <w:p w14:paraId="29AE2D91" w14:textId="77777777" w:rsidR="00D2538B" w:rsidRPr="00D2538B" w:rsidRDefault="00D2538B" w:rsidP="00D2538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2538B" w:rsidRPr="00D2538B" w:rsidSect="00F975F8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A996A" w14:textId="77777777" w:rsidR="00DD3DFA" w:rsidRPr="00527D17" w:rsidRDefault="00DD3DFA">
      <w:pPr>
        <w:rPr>
          <w:sz w:val="17"/>
          <w:szCs w:val="17"/>
        </w:rPr>
      </w:pPr>
      <w:r w:rsidRPr="00527D17">
        <w:rPr>
          <w:sz w:val="17"/>
          <w:szCs w:val="17"/>
        </w:rPr>
        <w:separator/>
      </w:r>
    </w:p>
  </w:endnote>
  <w:endnote w:type="continuationSeparator" w:id="0">
    <w:p w14:paraId="6BE52F71" w14:textId="77777777" w:rsidR="00DD3DFA" w:rsidRPr="00527D17" w:rsidRDefault="00DD3DFA">
      <w:pPr>
        <w:rPr>
          <w:sz w:val="17"/>
          <w:szCs w:val="17"/>
        </w:rPr>
      </w:pPr>
      <w:r w:rsidRPr="00527D17">
        <w:rPr>
          <w:sz w:val="17"/>
          <w:szCs w:val="17"/>
        </w:rPr>
        <w:continuationSeparator/>
      </w:r>
    </w:p>
  </w:endnote>
  <w:endnote w:type="continuationNotice" w:id="1">
    <w:p w14:paraId="5E74D30E" w14:textId="77777777" w:rsidR="00DD3DFA" w:rsidRPr="00527D17" w:rsidRDefault="00DD3DFA">
      <w:pPr>
        <w:spacing w:line="240" w:lineRule="auto"/>
        <w:rPr>
          <w:sz w:val="17"/>
          <w:szCs w:val="1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E0EA6" w14:textId="4541112C" w:rsidR="00697BC7" w:rsidRPr="00527D17" w:rsidRDefault="00697BC7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29"/>
        <w:szCs w:val="29"/>
      </w:rPr>
    </w:pPr>
    <w:r w:rsidRPr="00527D17">
      <w:rPr>
        <w:rStyle w:val="PageNumber"/>
        <w:rFonts w:ascii="Angsana New" w:hAnsi="Angsana New" w:cs="Angsana New"/>
        <w:sz w:val="29"/>
        <w:szCs w:val="29"/>
      </w:rPr>
      <w:fldChar w:fldCharType="begin"/>
    </w:r>
    <w:r w:rsidRPr="00527D17">
      <w:rPr>
        <w:rStyle w:val="PageNumber"/>
        <w:rFonts w:ascii="Angsana New" w:hAnsi="Angsana New" w:cs="Angsana New"/>
        <w:sz w:val="29"/>
        <w:szCs w:val="29"/>
      </w:rPr>
      <w:instrText xml:space="preserve">PAGE  </w:instrText>
    </w:r>
    <w:r w:rsidRPr="00527D17">
      <w:rPr>
        <w:rStyle w:val="PageNumber"/>
        <w:rFonts w:ascii="Angsana New" w:hAnsi="Angsana New" w:cs="Angsana New"/>
        <w:sz w:val="29"/>
        <w:szCs w:val="29"/>
      </w:rPr>
      <w:fldChar w:fldCharType="separate"/>
    </w:r>
    <w:r w:rsidRPr="00527D17">
      <w:rPr>
        <w:rStyle w:val="PageNumber"/>
        <w:rFonts w:ascii="Angsana New" w:hAnsi="Angsana New" w:cs="Angsana New"/>
        <w:noProof/>
        <w:sz w:val="29"/>
        <w:szCs w:val="29"/>
      </w:rPr>
      <w:t>3</w:t>
    </w:r>
    <w:r w:rsidR="00EF76FB" w:rsidRPr="00EF76FB">
      <w:rPr>
        <w:rStyle w:val="PageNumber"/>
        <w:rFonts w:ascii="Angsana New" w:hAnsi="Angsana New" w:cs="Angsana New"/>
        <w:noProof/>
        <w:sz w:val="29"/>
        <w:szCs w:val="29"/>
        <w:lang w:val="en-US"/>
      </w:rPr>
      <w:t>5</w:t>
    </w:r>
    <w:r w:rsidRPr="00527D17">
      <w:rPr>
        <w:rStyle w:val="PageNumber"/>
        <w:rFonts w:ascii="Angsana New" w:hAnsi="Angsana New" w:cs="Angsana New"/>
        <w:sz w:val="29"/>
        <w:szCs w:val="29"/>
      </w:rPr>
      <w:fldChar w:fldCharType="end"/>
    </w:r>
  </w:p>
  <w:p w14:paraId="1934B852" w14:textId="77777777" w:rsidR="00697BC7" w:rsidRPr="00527D17" w:rsidRDefault="00697BC7" w:rsidP="003E1EF7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317"/>
      </w:tabs>
      <w:ind w:right="-43"/>
      <w:rPr>
        <w:rFonts w:ascii="Angsana New" w:hAnsi="Angsana New"/>
        <w:i/>
        <w:iCs/>
        <w:sz w:val="29"/>
        <w:szCs w:val="29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ED217" w14:textId="77777777" w:rsidR="00DD3DFA" w:rsidRPr="00527D17" w:rsidRDefault="00DD3DFA">
      <w:pPr>
        <w:rPr>
          <w:sz w:val="17"/>
          <w:szCs w:val="17"/>
        </w:rPr>
      </w:pPr>
      <w:r w:rsidRPr="00527D17">
        <w:rPr>
          <w:sz w:val="17"/>
          <w:szCs w:val="17"/>
        </w:rPr>
        <w:separator/>
      </w:r>
    </w:p>
  </w:footnote>
  <w:footnote w:type="continuationSeparator" w:id="0">
    <w:p w14:paraId="49746C6A" w14:textId="77777777" w:rsidR="00DD3DFA" w:rsidRPr="00527D17" w:rsidRDefault="00DD3DFA">
      <w:pPr>
        <w:rPr>
          <w:sz w:val="17"/>
          <w:szCs w:val="17"/>
        </w:rPr>
      </w:pPr>
      <w:r w:rsidRPr="00527D17">
        <w:rPr>
          <w:sz w:val="17"/>
          <w:szCs w:val="17"/>
        </w:rPr>
        <w:continuationSeparator/>
      </w:r>
    </w:p>
  </w:footnote>
  <w:footnote w:type="continuationNotice" w:id="1">
    <w:p w14:paraId="6B7AACCE" w14:textId="77777777" w:rsidR="00DD3DFA" w:rsidRPr="00527D17" w:rsidRDefault="00DD3DFA">
      <w:pPr>
        <w:spacing w:line="240" w:lineRule="auto"/>
        <w:rPr>
          <w:sz w:val="17"/>
          <w:szCs w:val="1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E9F1F" w14:textId="77777777" w:rsidR="00697BC7" w:rsidRPr="00527D17" w:rsidRDefault="00697BC7" w:rsidP="008031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1"/>
        <w:szCs w:val="31"/>
        <w:cs/>
      </w:rPr>
    </w:pPr>
    <w:r w:rsidRPr="00527D17">
      <w:rPr>
        <w:rFonts w:ascii="Angsana New" w:hAnsi="Angsana New"/>
        <w:b/>
        <w:bCs/>
        <w:sz w:val="31"/>
        <w:szCs w:val="31"/>
        <w:cs/>
      </w:rPr>
      <w:t xml:space="preserve">บริษัท </w:t>
    </w:r>
    <w:r w:rsidRPr="00527D17">
      <w:rPr>
        <w:rFonts w:ascii="Angsana New" w:hAnsi="Angsana New" w:hint="cs"/>
        <w:b/>
        <w:bCs/>
        <w:sz w:val="31"/>
        <w:szCs w:val="31"/>
        <w:cs/>
      </w:rPr>
      <w:t>แกรนด์ คาแนล แลนด์</w:t>
    </w:r>
    <w:r w:rsidRPr="00527D17">
      <w:rPr>
        <w:rFonts w:ascii="Angsana New" w:hAnsi="Angsana New"/>
        <w:b/>
        <w:bCs/>
        <w:sz w:val="31"/>
        <w:szCs w:val="31"/>
        <w:cs/>
      </w:rPr>
      <w:t xml:space="preserve"> จำกัด (มหาชน)</w:t>
    </w:r>
    <w:r w:rsidRPr="00527D17">
      <w:rPr>
        <w:rFonts w:ascii="Angsana New" w:hAnsi="Angsana New" w:hint="cs"/>
        <w:b/>
        <w:bCs/>
        <w:sz w:val="31"/>
        <w:szCs w:val="31"/>
        <w:cs/>
      </w:rPr>
      <w:t xml:space="preserve"> </w:t>
    </w:r>
    <w:r w:rsidRPr="00527D17">
      <w:rPr>
        <w:rFonts w:ascii="Angsana New" w:hAnsi="Angsana New"/>
        <w:b/>
        <w:bCs/>
        <w:sz w:val="31"/>
        <w:szCs w:val="31"/>
        <w:cs/>
      </w:rPr>
      <w:t>และบริษัทย่อย</w:t>
    </w:r>
  </w:p>
  <w:p w14:paraId="3F4B58E1" w14:textId="77777777" w:rsidR="00697BC7" w:rsidRPr="00527D17" w:rsidRDefault="00697BC7" w:rsidP="008031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1"/>
        <w:szCs w:val="31"/>
      </w:rPr>
    </w:pPr>
    <w:r w:rsidRPr="00527D17">
      <w:rPr>
        <w:rFonts w:ascii="Angsana New" w:hAnsi="Angsana New"/>
        <w:b/>
        <w:bCs/>
        <w:sz w:val="31"/>
        <w:szCs w:val="31"/>
        <w:cs/>
      </w:rPr>
      <w:t>หมายเหตุประกอบงบการเงินระหว่างกาล</w:t>
    </w:r>
    <w:r w:rsidRPr="00527D17">
      <w:rPr>
        <w:rFonts w:ascii="Angsana New" w:hAnsi="Angsana New" w:hint="cs"/>
        <w:b/>
        <w:bCs/>
        <w:sz w:val="31"/>
        <w:szCs w:val="31"/>
        <w:cs/>
      </w:rPr>
      <w:t>แบบย่อ</w:t>
    </w:r>
  </w:p>
  <w:p w14:paraId="6764FB48" w14:textId="12C8CDAC" w:rsidR="0051597E" w:rsidRPr="00F975F8" w:rsidRDefault="00F975F8" w:rsidP="005868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sz w:val="31"/>
        <w:szCs w:val="31"/>
      </w:rPr>
    </w:pPr>
    <w:r w:rsidRPr="00F975F8">
      <w:rPr>
        <w:rFonts w:ascii="Angsana New" w:hAnsi="Angsana New" w:hint="cs"/>
        <w:bCs/>
        <w:sz w:val="31"/>
        <w:szCs w:val="31"/>
        <w:cs/>
      </w:rPr>
      <w:t>สำหรับงวดสามเดือนและหกเดือนสิ้นสุดวันที่</w:t>
    </w:r>
    <w:r w:rsidRPr="00F975F8">
      <w:rPr>
        <w:rFonts w:ascii="Angsana New" w:hAnsi="Angsana New"/>
        <w:bCs/>
        <w:sz w:val="31"/>
        <w:szCs w:val="31"/>
        <w:cs/>
      </w:rPr>
      <w:t xml:space="preserve"> </w:t>
    </w:r>
    <w:r w:rsidRPr="00F975F8">
      <w:rPr>
        <w:rFonts w:ascii="Angsana New" w:hAnsi="Angsana New"/>
        <w:b/>
        <w:sz w:val="31"/>
        <w:szCs w:val="31"/>
      </w:rPr>
      <w:t>30</w:t>
    </w:r>
    <w:r w:rsidRPr="00F975F8">
      <w:rPr>
        <w:rFonts w:ascii="Angsana New" w:hAnsi="Angsana New"/>
        <w:b/>
        <w:sz w:val="31"/>
        <w:szCs w:val="31"/>
        <w:cs/>
      </w:rPr>
      <w:t xml:space="preserve"> </w:t>
    </w:r>
    <w:r w:rsidRPr="00F975F8">
      <w:rPr>
        <w:rFonts w:ascii="Angsana New" w:hAnsi="Angsana New" w:hint="cs"/>
        <w:bCs/>
        <w:sz w:val="31"/>
        <w:szCs w:val="31"/>
        <w:cs/>
      </w:rPr>
      <w:t>มิถุนายน</w:t>
    </w:r>
    <w:r w:rsidRPr="00F975F8">
      <w:rPr>
        <w:rFonts w:ascii="Angsana New" w:hAnsi="Angsana New"/>
        <w:b/>
        <w:sz w:val="31"/>
        <w:szCs w:val="31"/>
        <w:cs/>
      </w:rPr>
      <w:t xml:space="preserve"> </w:t>
    </w:r>
    <w:r w:rsidRPr="00F975F8">
      <w:rPr>
        <w:rFonts w:ascii="Angsana New" w:hAnsi="Angsana New"/>
        <w:b/>
        <w:sz w:val="31"/>
        <w:szCs w:val="31"/>
      </w:rPr>
      <w:t>2569</w:t>
    </w:r>
    <w:r w:rsidRPr="00F975F8">
      <w:rPr>
        <w:rFonts w:ascii="Angsana New" w:hAnsi="Angsana New"/>
        <w:b/>
        <w:sz w:val="31"/>
        <w:szCs w:val="31"/>
        <w:cs/>
      </w:rPr>
      <w:t xml:space="preserve"> </w:t>
    </w:r>
    <w:r w:rsidRPr="00F975F8">
      <w:rPr>
        <w:rFonts w:ascii="Angsana New" w:hAnsi="Angsana New"/>
        <w:bCs/>
        <w:sz w:val="31"/>
        <w:szCs w:val="31"/>
        <w:cs/>
      </w:rPr>
      <w:t>(</w:t>
    </w:r>
    <w:r w:rsidRPr="00F975F8">
      <w:rPr>
        <w:rFonts w:ascii="Angsana New" w:hAnsi="Angsana New" w:hint="cs"/>
        <w:bCs/>
        <w:sz w:val="31"/>
        <w:szCs w:val="31"/>
        <w:cs/>
      </w:rPr>
      <w:t>ไม่ได้ตรวจสอบ</w:t>
    </w:r>
    <w:r w:rsidRPr="00F975F8">
      <w:rPr>
        <w:rFonts w:ascii="Angsana New" w:hAnsi="Angsana New"/>
        <w:bCs/>
        <w:sz w:val="31"/>
        <w:szCs w:val="31"/>
        <w:cs/>
      </w:rPr>
      <w:t>)</w:t>
    </w:r>
  </w:p>
  <w:p w14:paraId="00D35047" w14:textId="77777777" w:rsidR="00F975F8" w:rsidRPr="00527D17" w:rsidRDefault="00F975F8" w:rsidP="005868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1"/>
        <w:szCs w:val="3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86AFE"/>
    <w:multiLevelType w:val="hybridMultilevel"/>
    <w:tmpl w:val="D9181DEE"/>
    <w:lvl w:ilvl="0" w:tplc="92A06680">
      <w:start w:val="796"/>
      <w:numFmt w:val="bullet"/>
      <w:lvlText w:val="-"/>
      <w:lvlJc w:val="left"/>
      <w:pPr>
        <w:ind w:left="2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11" w15:restartNumberingAfterBreak="0">
    <w:nsid w:val="046C4842"/>
    <w:multiLevelType w:val="hybridMultilevel"/>
    <w:tmpl w:val="2A2415B0"/>
    <w:lvl w:ilvl="0" w:tplc="313E9E6C">
      <w:start w:val="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66565418"/>
    <w:lvl w:ilvl="0" w:tplc="9D8C815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F336CC"/>
    <w:multiLevelType w:val="hybridMultilevel"/>
    <w:tmpl w:val="F3A82B58"/>
    <w:lvl w:ilvl="0" w:tplc="476080CE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CC1419A"/>
    <w:multiLevelType w:val="hybridMultilevel"/>
    <w:tmpl w:val="F0E400D2"/>
    <w:lvl w:ilvl="0" w:tplc="0082D78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E6C4597"/>
    <w:multiLevelType w:val="hybridMultilevel"/>
    <w:tmpl w:val="D12E7460"/>
    <w:lvl w:ilvl="0" w:tplc="2A1CE85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5684C16"/>
    <w:multiLevelType w:val="hybridMultilevel"/>
    <w:tmpl w:val="7F66CC36"/>
    <w:lvl w:ilvl="0" w:tplc="F0B28930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bCs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0" w15:restartNumberingAfterBreak="0">
    <w:nsid w:val="267B7BFE"/>
    <w:multiLevelType w:val="hybridMultilevel"/>
    <w:tmpl w:val="5930107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191FB2"/>
    <w:multiLevelType w:val="hybridMultilevel"/>
    <w:tmpl w:val="FD240B42"/>
    <w:lvl w:ilvl="0" w:tplc="33E68542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3" w15:restartNumberingAfterBreak="0">
    <w:nsid w:val="35511201"/>
    <w:multiLevelType w:val="hybridMultilevel"/>
    <w:tmpl w:val="2126F30E"/>
    <w:lvl w:ilvl="0" w:tplc="7FE4B5C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E00BA4"/>
    <w:multiLevelType w:val="hybridMultilevel"/>
    <w:tmpl w:val="39FE440E"/>
    <w:lvl w:ilvl="0" w:tplc="23A0F6F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070"/>
        </w:tabs>
        <w:ind w:left="2070" w:hanging="1440"/>
      </w:pPr>
    </w:lvl>
    <w:lvl w:ilvl="1" w:tplc="04090005">
      <w:start w:val="1"/>
      <w:numFmt w:val="bullet"/>
      <w:lvlText w:val=""/>
      <w:lvlJc w:val="left"/>
      <w:pPr>
        <w:tabs>
          <w:tab w:val="num" w:pos="-5850"/>
        </w:tabs>
        <w:ind w:left="-585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5130"/>
        </w:tabs>
        <w:ind w:left="-5130" w:hanging="180"/>
      </w:pPr>
    </w:lvl>
    <w:lvl w:ilvl="3" w:tplc="0409000F">
      <w:start w:val="1"/>
      <w:numFmt w:val="decimal"/>
      <w:lvlText w:val="%4."/>
      <w:lvlJc w:val="left"/>
      <w:pPr>
        <w:tabs>
          <w:tab w:val="num" w:pos="-4410"/>
        </w:tabs>
        <w:ind w:left="-44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-3690"/>
        </w:tabs>
        <w:ind w:left="-369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-2970"/>
        </w:tabs>
        <w:ind w:left="-2970" w:hanging="180"/>
      </w:pPr>
    </w:lvl>
    <w:lvl w:ilvl="6" w:tplc="0409000F">
      <w:start w:val="1"/>
      <w:numFmt w:val="decimal"/>
      <w:lvlText w:val="%7."/>
      <w:lvlJc w:val="left"/>
      <w:pPr>
        <w:tabs>
          <w:tab w:val="num" w:pos="-2250"/>
        </w:tabs>
        <w:ind w:left="-225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-1530"/>
        </w:tabs>
        <w:ind w:left="-153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-810"/>
        </w:tabs>
        <w:ind w:left="-810" w:hanging="180"/>
      </w:pPr>
    </w:lvl>
  </w:abstractNum>
  <w:abstractNum w:abstractNumId="28" w15:restartNumberingAfterBreak="0">
    <w:nsid w:val="4257366C"/>
    <w:multiLevelType w:val="hybridMultilevel"/>
    <w:tmpl w:val="87C02FA8"/>
    <w:lvl w:ilvl="0" w:tplc="87428CF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A7546E"/>
    <w:multiLevelType w:val="hybridMultilevel"/>
    <w:tmpl w:val="B5B205DE"/>
    <w:lvl w:ilvl="0" w:tplc="B964A1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1" w15:restartNumberingAfterBreak="0">
    <w:nsid w:val="4789186B"/>
    <w:multiLevelType w:val="hybridMultilevel"/>
    <w:tmpl w:val="F87E8E28"/>
    <w:lvl w:ilvl="0" w:tplc="286AE97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0C66E7"/>
    <w:multiLevelType w:val="hybridMultilevel"/>
    <w:tmpl w:val="01487C44"/>
    <w:lvl w:ilvl="0" w:tplc="C200FB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4EC80FF1"/>
    <w:multiLevelType w:val="hybridMultilevel"/>
    <w:tmpl w:val="E1064CD0"/>
    <w:lvl w:ilvl="0" w:tplc="A552B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59EB494F"/>
    <w:multiLevelType w:val="hybridMultilevel"/>
    <w:tmpl w:val="A940958A"/>
    <w:lvl w:ilvl="0" w:tplc="6CDCA706">
      <w:start w:val="3"/>
      <w:numFmt w:val="decimal"/>
      <w:lvlText w:val="%1"/>
      <w:lvlJc w:val="left"/>
      <w:pPr>
        <w:ind w:left="900" w:hanging="360"/>
      </w:pPr>
      <w:rPr>
        <w:rFonts w:hAnsi="Cordia New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9D682C"/>
    <w:multiLevelType w:val="hybridMultilevel"/>
    <w:tmpl w:val="0102254E"/>
    <w:lvl w:ilvl="0" w:tplc="1FD46C3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1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6F706D0A"/>
    <w:multiLevelType w:val="hybridMultilevel"/>
    <w:tmpl w:val="84CCFCBC"/>
    <w:lvl w:ilvl="0" w:tplc="7C4E43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EB8872D8"/>
    <w:lvl w:ilvl="0" w:tplc="52BC797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DE2D68"/>
    <w:multiLevelType w:val="hybridMultilevel"/>
    <w:tmpl w:val="D292B212"/>
    <w:lvl w:ilvl="0" w:tplc="39D050B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611015016">
    <w:abstractNumId w:val="9"/>
  </w:num>
  <w:num w:numId="2" w16cid:durableId="1536693239">
    <w:abstractNumId w:val="7"/>
  </w:num>
  <w:num w:numId="3" w16cid:durableId="1321739063">
    <w:abstractNumId w:val="6"/>
  </w:num>
  <w:num w:numId="4" w16cid:durableId="1834642293">
    <w:abstractNumId w:val="5"/>
  </w:num>
  <w:num w:numId="5" w16cid:durableId="1264875618">
    <w:abstractNumId w:val="8"/>
  </w:num>
  <w:num w:numId="6" w16cid:durableId="815148921">
    <w:abstractNumId w:val="3"/>
  </w:num>
  <w:num w:numId="7" w16cid:durableId="2089423805">
    <w:abstractNumId w:val="2"/>
  </w:num>
  <w:num w:numId="8" w16cid:durableId="1647394017">
    <w:abstractNumId w:val="0"/>
  </w:num>
  <w:num w:numId="9" w16cid:durableId="238828400">
    <w:abstractNumId w:val="1"/>
  </w:num>
  <w:num w:numId="10" w16cid:durableId="2067488582">
    <w:abstractNumId w:val="4"/>
  </w:num>
  <w:num w:numId="11" w16cid:durableId="1253972914">
    <w:abstractNumId w:val="25"/>
  </w:num>
  <w:num w:numId="12" w16cid:durableId="1582058132">
    <w:abstractNumId w:val="19"/>
  </w:num>
  <w:num w:numId="13" w16cid:durableId="280690940">
    <w:abstractNumId w:val="40"/>
  </w:num>
  <w:num w:numId="14" w16cid:durableId="206453757">
    <w:abstractNumId w:val="22"/>
  </w:num>
  <w:num w:numId="15" w16cid:durableId="1190409703">
    <w:abstractNumId w:val="26"/>
  </w:num>
  <w:num w:numId="16" w16cid:durableId="798110635">
    <w:abstractNumId w:val="16"/>
  </w:num>
  <w:num w:numId="17" w16cid:durableId="1806124143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41793836">
    <w:abstractNumId w:val="11"/>
  </w:num>
  <w:num w:numId="19" w16cid:durableId="163487298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9543495">
    <w:abstractNumId w:val="15"/>
  </w:num>
  <w:num w:numId="21" w16cid:durableId="708991099">
    <w:abstractNumId w:val="44"/>
  </w:num>
  <w:num w:numId="22" w16cid:durableId="1030572344">
    <w:abstractNumId w:val="28"/>
  </w:num>
  <w:num w:numId="23" w16cid:durableId="1895777742">
    <w:abstractNumId w:val="33"/>
  </w:num>
  <w:num w:numId="24" w16cid:durableId="1722291119">
    <w:abstractNumId w:val="21"/>
  </w:num>
  <w:num w:numId="25" w16cid:durableId="284427766">
    <w:abstractNumId w:val="24"/>
  </w:num>
  <w:num w:numId="26" w16cid:durableId="1764303680">
    <w:abstractNumId w:val="36"/>
  </w:num>
  <w:num w:numId="27" w16cid:durableId="2038848357">
    <w:abstractNumId w:val="13"/>
  </w:num>
  <w:num w:numId="28" w16cid:durableId="303194940">
    <w:abstractNumId w:val="23"/>
  </w:num>
  <w:num w:numId="29" w16cid:durableId="453259386">
    <w:abstractNumId w:val="29"/>
  </w:num>
  <w:num w:numId="30" w16cid:durableId="531498582">
    <w:abstractNumId w:val="14"/>
  </w:num>
  <w:num w:numId="31" w16cid:durableId="556164093">
    <w:abstractNumId w:val="38"/>
  </w:num>
  <w:num w:numId="32" w16cid:durableId="803353556">
    <w:abstractNumId w:val="42"/>
  </w:num>
  <w:num w:numId="33" w16cid:durableId="2097632383">
    <w:abstractNumId w:val="35"/>
  </w:num>
  <w:num w:numId="34" w16cid:durableId="1248077428">
    <w:abstractNumId w:val="37"/>
  </w:num>
  <w:num w:numId="35" w16cid:durableId="2062627702">
    <w:abstractNumId w:val="32"/>
  </w:num>
  <w:num w:numId="36" w16cid:durableId="1481146062">
    <w:abstractNumId w:val="41"/>
  </w:num>
  <w:num w:numId="37" w16cid:durableId="524755850">
    <w:abstractNumId w:val="10"/>
  </w:num>
  <w:num w:numId="38" w16cid:durableId="678968248">
    <w:abstractNumId w:val="39"/>
  </w:num>
  <w:num w:numId="39" w16cid:durableId="1766918025">
    <w:abstractNumId w:val="46"/>
  </w:num>
  <w:num w:numId="40" w16cid:durableId="1240748382">
    <w:abstractNumId w:val="31"/>
  </w:num>
  <w:num w:numId="41" w16cid:durableId="1226915260">
    <w:abstractNumId w:val="17"/>
  </w:num>
  <w:num w:numId="42" w16cid:durableId="96813016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207210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50883106">
    <w:abstractNumId w:val="35"/>
  </w:num>
  <w:num w:numId="45" w16cid:durableId="533075032">
    <w:abstractNumId w:val="43"/>
  </w:num>
  <w:num w:numId="46" w16cid:durableId="1008022086">
    <w:abstractNumId w:val="18"/>
  </w:num>
  <w:num w:numId="47" w16cid:durableId="961955529">
    <w:abstractNumId w:val="34"/>
  </w:num>
  <w:num w:numId="48" w16cid:durableId="1429618374">
    <w:abstractNumId w:val="12"/>
  </w:num>
  <w:num w:numId="49" w16cid:durableId="565074019">
    <w:abstractNumId w:val="45"/>
  </w:num>
  <w:num w:numId="50" w16cid:durableId="371539455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2C"/>
    <w:rsid w:val="000005E3"/>
    <w:rsid w:val="0000066E"/>
    <w:rsid w:val="000009E4"/>
    <w:rsid w:val="00000CCB"/>
    <w:rsid w:val="00000DB1"/>
    <w:rsid w:val="00000E0A"/>
    <w:rsid w:val="000011B3"/>
    <w:rsid w:val="000012A7"/>
    <w:rsid w:val="000017BC"/>
    <w:rsid w:val="00001864"/>
    <w:rsid w:val="00001CB2"/>
    <w:rsid w:val="00002263"/>
    <w:rsid w:val="0000226D"/>
    <w:rsid w:val="00002351"/>
    <w:rsid w:val="0000246E"/>
    <w:rsid w:val="00002ADF"/>
    <w:rsid w:val="00002FFD"/>
    <w:rsid w:val="00003652"/>
    <w:rsid w:val="00003EBA"/>
    <w:rsid w:val="00004045"/>
    <w:rsid w:val="00004168"/>
    <w:rsid w:val="0000434F"/>
    <w:rsid w:val="0000462F"/>
    <w:rsid w:val="000049E5"/>
    <w:rsid w:val="00004E31"/>
    <w:rsid w:val="0000509A"/>
    <w:rsid w:val="0000532F"/>
    <w:rsid w:val="00005911"/>
    <w:rsid w:val="00005CD9"/>
    <w:rsid w:val="00006659"/>
    <w:rsid w:val="0000683A"/>
    <w:rsid w:val="00006907"/>
    <w:rsid w:val="00006B87"/>
    <w:rsid w:val="00007228"/>
    <w:rsid w:val="00007322"/>
    <w:rsid w:val="00007433"/>
    <w:rsid w:val="0000779F"/>
    <w:rsid w:val="00007BC7"/>
    <w:rsid w:val="00007C06"/>
    <w:rsid w:val="00010967"/>
    <w:rsid w:val="00010C43"/>
    <w:rsid w:val="00011152"/>
    <w:rsid w:val="000114BF"/>
    <w:rsid w:val="000118BE"/>
    <w:rsid w:val="00011C81"/>
    <w:rsid w:val="00012854"/>
    <w:rsid w:val="000129D5"/>
    <w:rsid w:val="00012A2E"/>
    <w:rsid w:val="00012BED"/>
    <w:rsid w:val="0001338A"/>
    <w:rsid w:val="00013A69"/>
    <w:rsid w:val="00013A6A"/>
    <w:rsid w:val="00013A79"/>
    <w:rsid w:val="00013B2C"/>
    <w:rsid w:val="00014327"/>
    <w:rsid w:val="00014D29"/>
    <w:rsid w:val="0001529B"/>
    <w:rsid w:val="000155F5"/>
    <w:rsid w:val="00015F19"/>
    <w:rsid w:val="00015FBF"/>
    <w:rsid w:val="000166DA"/>
    <w:rsid w:val="000169A2"/>
    <w:rsid w:val="000169F1"/>
    <w:rsid w:val="00016ADF"/>
    <w:rsid w:val="000178F8"/>
    <w:rsid w:val="00017C71"/>
    <w:rsid w:val="0002018E"/>
    <w:rsid w:val="0002043D"/>
    <w:rsid w:val="000206C7"/>
    <w:rsid w:val="00020933"/>
    <w:rsid w:val="00020A1D"/>
    <w:rsid w:val="00020F99"/>
    <w:rsid w:val="000212F3"/>
    <w:rsid w:val="00021509"/>
    <w:rsid w:val="00021F96"/>
    <w:rsid w:val="00022401"/>
    <w:rsid w:val="0002260D"/>
    <w:rsid w:val="00022BA7"/>
    <w:rsid w:val="00022CCE"/>
    <w:rsid w:val="0002304D"/>
    <w:rsid w:val="0002310B"/>
    <w:rsid w:val="00023BFE"/>
    <w:rsid w:val="00023DC9"/>
    <w:rsid w:val="00023F41"/>
    <w:rsid w:val="0002401D"/>
    <w:rsid w:val="000245BA"/>
    <w:rsid w:val="000247E2"/>
    <w:rsid w:val="00024964"/>
    <w:rsid w:val="000253A9"/>
    <w:rsid w:val="00025E72"/>
    <w:rsid w:val="000261DC"/>
    <w:rsid w:val="00026253"/>
    <w:rsid w:val="000266D4"/>
    <w:rsid w:val="00026731"/>
    <w:rsid w:val="000269DD"/>
    <w:rsid w:val="00026C25"/>
    <w:rsid w:val="00027060"/>
    <w:rsid w:val="000271D6"/>
    <w:rsid w:val="00027405"/>
    <w:rsid w:val="00027593"/>
    <w:rsid w:val="000279DC"/>
    <w:rsid w:val="00027BF2"/>
    <w:rsid w:val="0003027D"/>
    <w:rsid w:val="000308CB"/>
    <w:rsid w:val="00030D88"/>
    <w:rsid w:val="000317D2"/>
    <w:rsid w:val="00031AA2"/>
    <w:rsid w:val="00031D9D"/>
    <w:rsid w:val="000321B6"/>
    <w:rsid w:val="0003239B"/>
    <w:rsid w:val="00032461"/>
    <w:rsid w:val="000325DB"/>
    <w:rsid w:val="000325FE"/>
    <w:rsid w:val="000328B5"/>
    <w:rsid w:val="00032CEC"/>
    <w:rsid w:val="00032F7C"/>
    <w:rsid w:val="0003324D"/>
    <w:rsid w:val="00033310"/>
    <w:rsid w:val="000333A8"/>
    <w:rsid w:val="000334D5"/>
    <w:rsid w:val="00034104"/>
    <w:rsid w:val="0003489F"/>
    <w:rsid w:val="00034C56"/>
    <w:rsid w:val="000354A4"/>
    <w:rsid w:val="00035525"/>
    <w:rsid w:val="00035D20"/>
    <w:rsid w:val="00035F6E"/>
    <w:rsid w:val="00036176"/>
    <w:rsid w:val="000362A0"/>
    <w:rsid w:val="00036364"/>
    <w:rsid w:val="00036B7D"/>
    <w:rsid w:val="0003705B"/>
    <w:rsid w:val="000377C8"/>
    <w:rsid w:val="00037A59"/>
    <w:rsid w:val="00037AC1"/>
    <w:rsid w:val="00037D0D"/>
    <w:rsid w:val="00037E62"/>
    <w:rsid w:val="000400F7"/>
    <w:rsid w:val="000401E8"/>
    <w:rsid w:val="0004030D"/>
    <w:rsid w:val="00040905"/>
    <w:rsid w:val="00040937"/>
    <w:rsid w:val="000410BE"/>
    <w:rsid w:val="0004162C"/>
    <w:rsid w:val="00041CA4"/>
    <w:rsid w:val="000422E8"/>
    <w:rsid w:val="000422F0"/>
    <w:rsid w:val="00042A8D"/>
    <w:rsid w:val="0004314C"/>
    <w:rsid w:val="0004317E"/>
    <w:rsid w:val="000431A7"/>
    <w:rsid w:val="000432B1"/>
    <w:rsid w:val="000435F6"/>
    <w:rsid w:val="00043694"/>
    <w:rsid w:val="00043826"/>
    <w:rsid w:val="0004384B"/>
    <w:rsid w:val="00043D01"/>
    <w:rsid w:val="000448B1"/>
    <w:rsid w:val="00044941"/>
    <w:rsid w:val="00044AFD"/>
    <w:rsid w:val="00045407"/>
    <w:rsid w:val="000455D5"/>
    <w:rsid w:val="00045CA1"/>
    <w:rsid w:val="00045E50"/>
    <w:rsid w:val="00046739"/>
    <w:rsid w:val="0004680A"/>
    <w:rsid w:val="0004756D"/>
    <w:rsid w:val="000501A7"/>
    <w:rsid w:val="0005069C"/>
    <w:rsid w:val="00050845"/>
    <w:rsid w:val="00050B3F"/>
    <w:rsid w:val="00050E23"/>
    <w:rsid w:val="00051073"/>
    <w:rsid w:val="000511DF"/>
    <w:rsid w:val="00051220"/>
    <w:rsid w:val="000512B4"/>
    <w:rsid w:val="0005196B"/>
    <w:rsid w:val="00051F21"/>
    <w:rsid w:val="00051F34"/>
    <w:rsid w:val="00052A69"/>
    <w:rsid w:val="00052A83"/>
    <w:rsid w:val="00052BEC"/>
    <w:rsid w:val="00052F36"/>
    <w:rsid w:val="00053163"/>
    <w:rsid w:val="00053657"/>
    <w:rsid w:val="000539CC"/>
    <w:rsid w:val="00053B10"/>
    <w:rsid w:val="00053D65"/>
    <w:rsid w:val="00053FA3"/>
    <w:rsid w:val="000540F9"/>
    <w:rsid w:val="000544F0"/>
    <w:rsid w:val="00054654"/>
    <w:rsid w:val="00054860"/>
    <w:rsid w:val="00054CA2"/>
    <w:rsid w:val="00054DC8"/>
    <w:rsid w:val="0005503A"/>
    <w:rsid w:val="0005504F"/>
    <w:rsid w:val="00055349"/>
    <w:rsid w:val="000557F2"/>
    <w:rsid w:val="00055D0D"/>
    <w:rsid w:val="00055E11"/>
    <w:rsid w:val="00056003"/>
    <w:rsid w:val="0005606D"/>
    <w:rsid w:val="000560E2"/>
    <w:rsid w:val="00056BBF"/>
    <w:rsid w:val="00057B5F"/>
    <w:rsid w:val="00057FE7"/>
    <w:rsid w:val="000605F9"/>
    <w:rsid w:val="000608EB"/>
    <w:rsid w:val="00060A48"/>
    <w:rsid w:val="00060FE3"/>
    <w:rsid w:val="000610BF"/>
    <w:rsid w:val="00061976"/>
    <w:rsid w:val="00061A13"/>
    <w:rsid w:val="00061AD7"/>
    <w:rsid w:val="00061C70"/>
    <w:rsid w:val="00061C80"/>
    <w:rsid w:val="00061E88"/>
    <w:rsid w:val="00062240"/>
    <w:rsid w:val="000622C2"/>
    <w:rsid w:val="000622E9"/>
    <w:rsid w:val="00062328"/>
    <w:rsid w:val="000625DC"/>
    <w:rsid w:val="0006291D"/>
    <w:rsid w:val="0006298A"/>
    <w:rsid w:val="00062E94"/>
    <w:rsid w:val="00062F3A"/>
    <w:rsid w:val="00063594"/>
    <w:rsid w:val="000637BB"/>
    <w:rsid w:val="0006439F"/>
    <w:rsid w:val="00064477"/>
    <w:rsid w:val="000644A1"/>
    <w:rsid w:val="00064810"/>
    <w:rsid w:val="000649D4"/>
    <w:rsid w:val="00064A8D"/>
    <w:rsid w:val="00064C3D"/>
    <w:rsid w:val="00064D7B"/>
    <w:rsid w:val="00065113"/>
    <w:rsid w:val="00065245"/>
    <w:rsid w:val="0006554D"/>
    <w:rsid w:val="0006576E"/>
    <w:rsid w:val="00065F45"/>
    <w:rsid w:val="00066103"/>
    <w:rsid w:val="000661F5"/>
    <w:rsid w:val="0006663F"/>
    <w:rsid w:val="00066745"/>
    <w:rsid w:val="00066895"/>
    <w:rsid w:val="0006722F"/>
    <w:rsid w:val="00067603"/>
    <w:rsid w:val="000678E4"/>
    <w:rsid w:val="000679F6"/>
    <w:rsid w:val="0007007C"/>
    <w:rsid w:val="000700F8"/>
    <w:rsid w:val="00070385"/>
    <w:rsid w:val="000708CF"/>
    <w:rsid w:val="00070FA5"/>
    <w:rsid w:val="000711C5"/>
    <w:rsid w:val="00071222"/>
    <w:rsid w:val="00071348"/>
    <w:rsid w:val="00071484"/>
    <w:rsid w:val="0007152E"/>
    <w:rsid w:val="00071B5B"/>
    <w:rsid w:val="00072541"/>
    <w:rsid w:val="00072F8C"/>
    <w:rsid w:val="000743B1"/>
    <w:rsid w:val="000743C2"/>
    <w:rsid w:val="00074555"/>
    <w:rsid w:val="00074C1E"/>
    <w:rsid w:val="00074DA7"/>
    <w:rsid w:val="00074DAB"/>
    <w:rsid w:val="000753B9"/>
    <w:rsid w:val="00075486"/>
    <w:rsid w:val="0007561E"/>
    <w:rsid w:val="00075620"/>
    <w:rsid w:val="00075826"/>
    <w:rsid w:val="000758C8"/>
    <w:rsid w:val="00075978"/>
    <w:rsid w:val="000762BF"/>
    <w:rsid w:val="0007645A"/>
    <w:rsid w:val="000764D9"/>
    <w:rsid w:val="00076551"/>
    <w:rsid w:val="00076862"/>
    <w:rsid w:val="00076BC4"/>
    <w:rsid w:val="000770C8"/>
    <w:rsid w:val="00077122"/>
    <w:rsid w:val="0007764F"/>
    <w:rsid w:val="00077952"/>
    <w:rsid w:val="00077A24"/>
    <w:rsid w:val="00077A64"/>
    <w:rsid w:val="00077BF5"/>
    <w:rsid w:val="00077F57"/>
    <w:rsid w:val="00080383"/>
    <w:rsid w:val="00080647"/>
    <w:rsid w:val="00080899"/>
    <w:rsid w:val="00080D61"/>
    <w:rsid w:val="00080E2F"/>
    <w:rsid w:val="00081354"/>
    <w:rsid w:val="0008270A"/>
    <w:rsid w:val="00083095"/>
    <w:rsid w:val="0008347E"/>
    <w:rsid w:val="00083AEB"/>
    <w:rsid w:val="00085134"/>
    <w:rsid w:val="00085E23"/>
    <w:rsid w:val="00086087"/>
    <w:rsid w:val="000864D8"/>
    <w:rsid w:val="00086C53"/>
    <w:rsid w:val="00086F3F"/>
    <w:rsid w:val="00087AE1"/>
    <w:rsid w:val="00087C39"/>
    <w:rsid w:val="0009032A"/>
    <w:rsid w:val="0009069A"/>
    <w:rsid w:val="00090767"/>
    <w:rsid w:val="00090F7F"/>
    <w:rsid w:val="0009114A"/>
    <w:rsid w:val="0009136D"/>
    <w:rsid w:val="0009198E"/>
    <w:rsid w:val="00091ABE"/>
    <w:rsid w:val="00091CCD"/>
    <w:rsid w:val="00091F8E"/>
    <w:rsid w:val="0009216A"/>
    <w:rsid w:val="000929FD"/>
    <w:rsid w:val="00092AF7"/>
    <w:rsid w:val="00092B1C"/>
    <w:rsid w:val="00093CC9"/>
    <w:rsid w:val="00094B1C"/>
    <w:rsid w:val="00094CDE"/>
    <w:rsid w:val="00094E81"/>
    <w:rsid w:val="00095313"/>
    <w:rsid w:val="000958D6"/>
    <w:rsid w:val="00096515"/>
    <w:rsid w:val="00096516"/>
    <w:rsid w:val="00096518"/>
    <w:rsid w:val="000968DB"/>
    <w:rsid w:val="00096B0B"/>
    <w:rsid w:val="00096C65"/>
    <w:rsid w:val="00096C6F"/>
    <w:rsid w:val="00096FC0"/>
    <w:rsid w:val="00097B2C"/>
    <w:rsid w:val="00097CEE"/>
    <w:rsid w:val="000A03EA"/>
    <w:rsid w:val="000A070F"/>
    <w:rsid w:val="000A093C"/>
    <w:rsid w:val="000A0BCA"/>
    <w:rsid w:val="000A0C0C"/>
    <w:rsid w:val="000A0EE5"/>
    <w:rsid w:val="000A129D"/>
    <w:rsid w:val="000A12FB"/>
    <w:rsid w:val="000A140D"/>
    <w:rsid w:val="000A1668"/>
    <w:rsid w:val="000A1A40"/>
    <w:rsid w:val="000A1BBF"/>
    <w:rsid w:val="000A2149"/>
    <w:rsid w:val="000A214D"/>
    <w:rsid w:val="000A236C"/>
    <w:rsid w:val="000A274D"/>
    <w:rsid w:val="000A2786"/>
    <w:rsid w:val="000A2E6B"/>
    <w:rsid w:val="000A2E6D"/>
    <w:rsid w:val="000A3377"/>
    <w:rsid w:val="000A361D"/>
    <w:rsid w:val="000A3B84"/>
    <w:rsid w:val="000A4272"/>
    <w:rsid w:val="000A42CC"/>
    <w:rsid w:val="000A4598"/>
    <w:rsid w:val="000A4759"/>
    <w:rsid w:val="000A48BA"/>
    <w:rsid w:val="000A4B9E"/>
    <w:rsid w:val="000A4BE1"/>
    <w:rsid w:val="000A5415"/>
    <w:rsid w:val="000A5631"/>
    <w:rsid w:val="000A5837"/>
    <w:rsid w:val="000A5C76"/>
    <w:rsid w:val="000A5CF4"/>
    <w:rsid w:val="000A5DAE"/>
    <w:rsid w:val="000A612F"/>
    <w:rsid w:val="000A643D"/>
    <w:rsid w:val="000A66B6"/>
    <w:rsid w:val="000A6C30"/>
    <w:rsid w:val="000A6C9B"/>
    <w:rsid w:val="000A6D7A"/>
    <w:rsid w:val="000A7007"/>
    <w:rsid w:val="000A727E"/>
    <w:rsid w:val="000A75D8"/>
    <w:rsid w:val="000A7A0A"/>
    <w:rsid w:val="000A7FC4"/>
    <w:rsid w:val="000B0BB3"/>
    <w:rsid w:val="000B11B0"/>
    <w:rsid w:val="000B1352"/>
    <w:rsid w:val="000B13E8"/>
    <w:rsid w:val="000B21C7"/>
    <w:rsid w:val="000B23A8"/>
    <w:rsid w:val="000B26B9"/>
    <w:rsid w:val="000B2B32"/>
    <w:rsid w:val="000B2B8F"/>
    <w:rsid w:val="000B2C3A"/>
    <w:rsid w:val="000B2DFB"/>
    <w:rsid w:val="000B2E0D"/>
    <w:rsid w:val="000B32D7"/>
    <w:rsid w:val="000B3AC0"/>
    <w:rsid w:val="000B3CFD"/>
    <w:rsid w:val="000B3FC9"/>
    <w:rsid w:val="000B451D"/>
    <w:rsid w:val="000B4687"/>
    <w:rsid w:val="000B49AE"/>
    <w:rsid w:val="000B4C3E"/>
    <w:rsid w:val="000B5037"/>
    <w:rsid w:val="000B5312"/>
    <w:rsid w:val="000B543E"/>
    <w:rsid w:val="000B5EE0"/>
    <w:rsid w:val="000B628F"/>
    <w:rsid w:val="000B6D76"/>
    <w:rsid w:val="000B7191"/>
    <w:rsid w:val="000B7386"/>
    <w:rsid w:val="000B7409"/>
    <w:rsid w:val="000B7532"/>
    <w:rsid w:val="000B7586"/>
    <w:rsid w:val="000B792C"/>
    <w:rsid w:val="000C0387"/>
    <w:rsid w:val="000C0936"/>
    <w:rsid w:val="000C0EA6"/>
    <w:rsid w:val="000C1504"/>
    <w:rsid w:val="000C16DF"/>
    <w:rsid w:val="000C2024"/>
    <w:rsid w:val="000C257F"/>
    <w:rsid w:val="000C2FD2"/>
    <w:rsid w:val="000C2FDC"/>
    <w:rsid w:val="000C3256"/>
    <w:rsid w:val="000C37F3"/>
    <w:rsid w:val="000C3986"/>
    <w:rsid w:val="000C3B66"/>
    <w:rsid w:val="000C3BE8"/>
    <w:rsid w:val="000C3EFE"/>
    <w:rsid w:val="000C4102"/>
    <w:rsid w:val="000C432B"/>
    <w:rsid w:val="000C44F5"/>
    <w:rsid w:val="000C472B"/>
    <w:rsid w:val="000C4A5F"/>
    <w:rsid w:val="000C4C1D"/>
    <w:rsid w:val="000C4C2F"/>
    <w:rsid w:val="000C4CD4"/>
    <w:rsid w:val="000C4E1E"/>
    <w:rsid w:val="000C5AF6"/>
    <w:rsid w:val="000C5B6A"/>
    <w:rsid w:val="000C5E8D"/>
    <w:rsid w:val="000C642E"/>
    <w:rsid w:val="000C646A"/>
    <w:rsid w:val="000C65FF"/>
    <w:rsid w:val="000C6DB5"/>
    <w:rsid w:val="000C6E68"/>
    <w:rsid w:val="000C6F4B"/>
    <w:rsid w:val="000C6F8F"/>
    <w:rsid w:val="000C776E"/>
    <w:rsid w:val="000C7891"/>
    <w:rsid w:val="000C7B14"/>
    <w:rsid w:val="000C7B42"/>
    <w:rsid w:val="000C7C24"/>
    <w:rsid w:val="000C7D9A"/>
    <w:rsid w:val="000D03C9"/>
    <w:rsid w:val="000D0AE0"/>
    <w:rsid w:val="000D0CC6"/>
    <w:rsid w:val="000D0F75"/>
    <w:rsid w:val="000D11B6"/>
    <w:rsid w:val="000D1455"/>
    <w:rsid w:val="000D177E"/>
    <w:rsid w:val="000D178A"/>
    <w:rsid w:val="000D1C77"/>
    <w:rsid w:val="000D1D23"/>
    <w:rsid w:val="000D21C7"/>
    <w:rsid w:val="000D23AA"/>
    <w:rsid w:val="000D278B"/>
    <w:rsid w:val="000D2AEB"/>
    <w:rsid w:val="000D341D"/>
    <w:rsid w:val="000D3A18"/>
    <w:rsid w:val="000D3B66"/>
    <w:rsid w:val="000D3F7F"/>
    <w:rsid w:val="000D5A11"/>
    <w:rsid w:val="000D5B36"/>
    <w:rsid w:val="000D5C86"/>
    <w:rsid w:val="000D60D8"/>
    <w:rsid w:val="000D6770"/>
    <w:rsid w:val="000D7380"/>
    <w:rsid w:val="000D75C2"/>
    <w:rsid w:val="000D79AA"/>
    <w:rsid w:val="000D7E10"/>
    <w:rsid w:val="000E0152"/>
    <w:rsid w:val="000E02D8"/>
    <w:rsid w:val="000E08D5"/>
    <w:rsid w:val="000E0925"/>
    <w:rsid w:val="000E10DA"/>
    <w:rsid w:val="000E158D"/>
    <w:rsid w:val="000E1650"/>
    <w:rsid w:val="000E1705"/>
    <w:rsid w:val="000E1B54"/>
    <w:rsid w:val="000E1BB0"/>
    <w:rsid w:val="000E1D4F"/>
    <w:rsid w:val="000E22DC"/>
    <w:rsid w:val="000E2796"/>
    <w:rsid w:val="000E280B"/>
    <w:rsid w:val="000E329B"/>
    <w:rsid w:val="000E32C6"/>
    <w:rsid w:val="000E358F"/>
    <w:rsid w:val="000E3746"/>
    <w:rsid w:val="000E3923"/>
    <w:rsid w:val="000E42F3"/>
    <w:rsid w:val="000E44F5"/>
    <w:rsid w:val="000E4631"/>
    <w:rsid w:val="000E464E"/>
    <w:rsid w:val="000E4A82"/>
    <w:rsid w:val="000E4D24"/>
    <w:rsid w:val="000E4E5D"/>
    <w:rsid w:val="000E51CD"/>
    <w:rsid w:val="000E5372"/>
    <w:rsid w:val="000E543A"/>
    <w:rsid w:val="000E5738"/>
    <w:rsid w:val="000E5A4D"/>
    <w:rsid w:val="000E5CC2"/>
    <w:rsid w:val="000E6295"/>
    <w:rsid w:val="000E7129"/>
    <w:rsid w:val="000E7264"/>
    <w:rsid w:val="000E7353"/>
    <w:rsid w:val="000E774B"/>
    <w:rsid w:val="000E786C"/>
    <w:rsid w:val="000E796E"/>
    <w:rsid w:val="000E7D0A"/>
    <w:rsid w:val="000E7E94"/>
    <w:rsid w:val="000F000B"/>
    <w:rsid w:val="000F0589"/>
    <w:rsid w:val="000F0AE7"/>
    <w:rsid w:val="000F12F7"/>
    <w:rsid w:val="000F1B29"/>
    <w:rsid w:val="000F1CCE"/>
    <w:rsid w:val="000F1E30"/>
    <w:rsid w:val="000F2304"/>
    <w:rsid w:val="000F23BA"/>
    <w:rsid w:val="000F257C"/>
    <w:rsid w:val="000F269D"/>
    <w:rsid w:val="000F2967"/>
    <w:rsid w:val="000F2976"/>
    <w:rsid w:val="000F2E8F"/>
    <w:rsid w:val="000F2F4B"/>
    <w:rsid w:val="000F386B"/>
    <w:rsid w:val="000F3A0E"/>
    <w:rsid w:val="000F3A79"/>
    <w:rsid w:val="000F3B5B"/>
    <w:rsid w:val="000F3DBD"/>
    <w:rsid w:val="000F4181"/>
    <w:rsid w:val="000F42D5"/>
    <w:rsid w:val="000F43B1"/>
    <w:rsid w:val="000F4521"/>
    <w:rsid w:val="000F4682"/>
    <w:rsid w:val="000F5578"/>
    <w:rsid w:val="000F585F"/>
    <w:rsid w:val="000F5AF6"/>
    <w:rsid w:val="000F5FD8"/>
    <w:rsid w:val="000F663F"/>
    <w:rsid w:val="000F67A5"/>
    <w:rsid w:val="000F67C1"/>
    <w:rsid w:val="000F67E1"/>
    <w:rsid w:val="000F6DA2"/>
    <w:rsid w:val="000F7C3B"/>
    <w:rsid w:val="000F7DE5"/>
    <w:rsid w:val="0010002D"/>
    <w:rsid w:val="001000D2"/>
    <w:rsid w:val="001000E5"/>
    <w:rsid w:val="001002AC"/>
    <w:rsid w:val="001004DA"/>
    <w:rsid w:val="001004E1"/>
    <w:rsid w:val="001008B1"/>
    <w:rsid w:val="001009ED"/>
    <w:rsid w:val="00100B68"/>
    <w:rsid w:val="00100BB4"/>
    <w:rsid w:val="00100C24"/>
    <w:rsid w:val="00100EBE"/>
    <w:rsid w:val="00100F1D"/>
    <w:rsid w:val="0010187B"/>
    <w:rsid w:val="00101886"/>
    <w:rsid w:val="00101D0C"/>
    <w:rsid w:val="00102046"/>
    <w:rsid w:val="00102483"/>
    <w:rsid w:val="00102491"/>
    <w:rsid w:val="00102C83"/>
    <w:rsid w:val="00102F42"/>
    <w:rsid w:val="0010334C"/>
    <w:rsid w:val="001034A6"/>
    <w:rsid w:val="001040E6"/>
    <w:rsid w:val="001041C4"/>
    <w:rsid w:val="001043A7"/>
    <w:rsid w:val="001044E6"/>
    <w:rsid w:val="001053C1"/>
    <w:rsid w:val="00105D46"/>
    <w:rsid w:val="00105DB7"/>
    <w:rsid w:val="0010608D"/>
    <w:rsid w:val="00106899"/>
    <w:rsid w:val="001074B7"/>
    <w:rsid w:val="0010755D"/>
    <w:rsid w:val="00107790"/>
    <w:rsid w:val="00107A59"/>
    <w:rsid w:val="00107CA9"/>
    <w:rsid w:val="00107DC7"/>
    <w:rsid w:val="00107EF4"/>
    <w:rsid w:val="001100EB"/>
    <w:rsid w:val="00110F16"/>
    <w:rsid w:val="00111372"/>
    <w:rsid w:val="0011194A"/>
    <w:rsid w:val="00112212"/>
    <w:rsid w:val="001122D1"/>
    <w:rsid w:val="00112724"/>
    <w:rsid w:val="00112C30"/>
    <w:rsid w:val="00112C43"/>
    <w:rsid w:val="0011329A"/>
    <w:rsid w:val="001134D9"/>
    <w:rsid w:val="001137A0"/>
    <w:rsid w:val="00113B0D"/>
    <w:rsid w:val="00114CFD"/>
    <w:rsid w:val="00114DD6"/>
    <w:rsid w:val="00114E83"/>
    <w:rsid w:val="001151DB"/>
    <w:rsid w:val="00115207"/>
    <w:rsid w:val="0011545B"/>
    <w:rsid w:val="001154E3"/>
    <w:rsid w:val="0011578D"/>
    <w:rsid w:val="001157AA"/>
    <w:rsid w:val="001158D8"/>
    <w:rsid w:val="00115F04"/>
    <w:rsid w:val="0011622A"/>
    <w:rsid w:val="00116396"/>
    <w:rsid w:val="001166FE"/>
    <w:rsid w:val="001168B3"/>
    <w:rsid w:val="0011695B"/>
    <w:rsid w:val="0011723C"/>
    <w:rsid w:val="0011735D"/>
    <w:rsid w:val="001174A5"/>
    <w:rsid w:val="00117BBA"/>
    <w:rsid w:val="00117EC1"/>
    <w:rsid w:val="00117ED3"/>
    <w:rsid w:val="00117EEA"/>
    <w:rsid w:val="00117F23"/>
    <w:rsid w:val="0012016B"/>
    <w:rsid w:val="0012021A"/>
    <w:rsid w:val="00120328"/>
    <w:rsid w:val="00120344"/>
    <w:rsid w:val="001207E8"/>
    <w:rsid w:val="00121667"/>
    <w:rsid w:val="00121E2F"/>
    <w:rsid w:val="0012325A"/>
    <w:rsid w:val="0012333F"/>
    <w:rsid w:val="001233F1"/>
    <w:rsid w:val="001237BD"/>
    <w:rsid w:val="00123CCB"/>
    <w:rsid w:val="00123F41"/>
    <w:rsid w:val="0012400C"/>
    <w:rsid w:val="00124262"/>
    <w:rsid w:val="00124647"/>
    <w:rsid w:val="00124819"/>
    <w:rsid w:val="0012483F"/>
    <w:rsid w:val="00124A54"/>
    <w:rsid w:val="00124E57"/>
    <w:rsid w:val="00124EA3"/>
    <w:rsid w:val="00125046"/>
    <w:rsid w:val="001250ED"/>
    <w:rsid w:val="0012531D"/>
    <w:rsid w:val="001258A7"/>
    <w:rsid w:val="00125AF8"/>
    <w:rsid w:val="00125B80"/>
    <w:rsid w:val="00125BF7"/>
    <w:rsid w:val="00125CDA"/>
    <w:rsid w:val="0012616F"/>
    <w:rsid w:val="001263D9"/>
    <w:rsid w:val="00126955"/>
    <w:rsid w:val="00126A9E"/>
    <w:rsid w:val="00126B8B"/>
    <w:rsid w:val="00127B20"/>
    <w:rsid w:val="00127C31"/>
    <w:rsid w:val="00130089"/>
    <w:rsid w:val="00130731"/>
    <w:rsid w:val="00130741"/>
    <w:rsid w:val="00130D6F"/>
    <w:rsid w:val="00130D84"/>
    <w:rsid w:val="001310A1"/>
    <w:rsid w:val="00131230"/>
    <w:rsid w:val="0013138A"/>
    <w:rsid w:val="00131619"/>
    <w:rsid w:val="00131957"/>
    <w:rsid w:val="00131A54"/>
    <w:rsid w:val="00131ADA"/>
    <w:rsid w:val="0013258E"/>
    <w:rsid w:val="001327A3"/>
    <w:rsid w:val="00132B0E"/>
    <w:rsid w:val="00132CD8"/>
    <w:rsid w:val="001331E9"/>
    <w:rsid w:val="0013338B"/>
    <w:rsid w:val="0013338D"/>
    <w:rsid w:val="001335BC"/>
    <w:rsid w:val="00133CE8"/>
    <w:rsid w:val="00134171"/>
    <w:rsid w:val="00134981"/>
    <w:rsid w:val="00134B72"/>
    <w:rsid w:val="00134C65"/>
    <w:rsid w:val="00134D17"/>
    <w:rsid w:val="00134EAE"/>
    <w:rsid w:val="00135068"/>
    <w:rsid w:val="001351F5"/>
    <w:rsid w:val="0013524A"/>
    <w:rsid w:val="00135802"/>
    <w:rsid w:val="00135D23"/>
    <w:rsid w:val="00135DDF"/>
    <w:rsid w:val="00135FAD"/>
    <w:rsid w:val="0013635B"/>
    <w:rsid w:val="00136422"/>
    <w:rsid w:val="0013657B"/>
    <w:rsid w:val="00136749"/>
    <w:rsid w:val="0013676A"/>
    <w:rsid w:val="001374EA"/>
    <w:rsid w:val="001377D7"/>
    <w:rsid w:val="0013786B"/>
    <w:rsid w:val="0014027D"/>
    <w:rsid w:val="00140500"/>
    <w:rsid w:val="00140B9E"/>
    <w:rsid w:val="00140C1D"/>
    <w:rsid w:val="00140FEA"/>
    <w:rsid w:val="00141BB5"/>
    <w:rsid w:val="00141F3C"/>
    <w:rsid w:val="00141F5B"/>
    <w:rsid w:val="0014231E"/>
    <w:rsid w:val="00142557"/>
    <w:rsid w:val="00142856"/>
    <w:rsid w:val="0014297A"/>
    <w:rsid w:val="00142A42"/>
    <w:rsid w:val="00142AA2"/>
    <w:rsid w:val="00142B6C"/>
    <w:rsid w:val="00142BE4"/>
    <w:rsid w:val="00142D54"/>
    <w:rsid w:val="0014334B"/>
    <w:rsid w:val="001438A4"/>
    <w:rsid w:val="00143969"/>
    <w:rsid w:val="001442D1"/>
    <w:rsid w:val="00144742"/>
    <w:rsid w:val="00144B3C"/>
    <w:rsid w:val="00144E57"/>
    <w:rsid w:val="00145596"/>
    <w:rsid w:val="001460D2"/>
    <w:rsid w:val="00146180"/>
    <w:rsid w:val="00146232"/>
    <w:rsid w:val="001463B0"/>
    <w:rsid w:val="00146C53"/>
    <w:rsid w:val="00146DB3"/>
    <w:rsid w:val="00146EBB"/>
    <w:rsid w:val="001470E0"/>
    <w:rsid w:val="001473F5"/>
    <w:rsid w:val="001475B9"/>
    <w:rsid w:val="001475F5"/>
    <w:rsid w:val="00147D20"/>
    <w:rsid w:val="0015077E"/>
    <w:rsid w:val="00150847"/>
    <w:rsid w:val="001508F8"/>
    <w:rsid w:val="0015103C"/>
    <w:rsid w:val="001513DA"/>
    <w:rsid w:val="00151420"/>
    <w:rsid w:val="00151910"/>
    <w:rsid w:val="00151B5D"/>
    <w:rsid w:val="00151BAC"/>
    <w:rsid w:val="00151CDA"/>
    <w:rsid w:val="00151DA7"/>
    <w:rsid w:val="00151E28"/>
    <w:rsid w:val="0015206B"/>
    <w:rsid w:val="00152120"/>
    <w:rsid w:val="0015217A"/>
    <w:rsid w:val="00152C19"/>
    <w:rsid w:val="00152C62"/>
    <w:rsid w:val="00152E34"/>
    <w:rsid w:val="00153830"/>
    <w:rsid w:val="00153AAE"/>
    <w:rsid w:val="00153C1F"/>
    <w:rsid w:val="00154229"/>
    <w:rsid w:val="0015442F"/>
    <w:rsid w:val="001544C9"/>
    <w:rsid w:val="00154E90"/>
    <w:rsid w:val="00155D09"/>
    <w:rsid w:val="00155EA0"/>
    <w:rsid w:val="00155EDD"/>
    <w:rsid w:val="0015635B"/>
    <w:rsid w:val="00156403"/>
    <w:rsid w:val="001565FE"/>
    <w:rsid w:val="00156929"/>
    <w:rsid w:val="00156A7E"/>
    <w:rsid w:val="00156D69"/>
    <w:rsid w:val="001570CD"/>
    <w:rsid w:val="00157481"/>
    <w:rsid w:val="001574CF"/>
    <w:rsid w:val="00157764"/>
    <w:rsid w:val="001603A6"/>
    <w:rsid w:val="0016083C"/>
    <w:rsid w:val="00160A16"/>
    <w:rsid w:val="00160B7D"/>
    <w:rsid w:val="00160F53"/>
    <w:rsid w:val="001616E6"/>
    <w:rsid w:val="00161755"/>
    <w:rsid w:val="00161C43"/>
    <w:rsid w:val="00161E1A"/>
    <w:rsid w:val="00161FF9"/>
    <w:rsid w:val="0016217C"/>
    <w:rsid w:val="00162243"/>
    <w:rsid w:val="001623F2"/>
    <w:rsid w:val="0016278A"/>
    <w:rsid w:val="00162AB9"/>
    <w:rsid w:val="00162CB9"/>
    <w:rsid w:val="001630A5"/>
    <w:rsid w:val="00163558"/>
    <w:rsid w:val="00163680"/>
    <w:rsid w:val="00163681"/>
    <w:rsid w:val="001639C6"/>
    <w:rsid w:val="00163A03"/>
    <w:rsid w:val="001640A1"/>
    <w:rsid w:val="0016470D"/>
    <w:rsid w:val="001647E7"/>
    <w:rsid w:val="00164933"/>
    <w:rsid w:val="00164B4E"/>
    <w:rsid w:val="00164E1C"/>
    <w:rsid w:val="00165EF9"/>
    <w:rsid w:val="00165FEB"/>
    <w:rsid w:val="001662F0"/>
    <w:rsid w:val="001666B9"/>
    <w:rsid w:val="001668EC"/>
    <w:rsid w:val="00166B0F"/>
    <w:rsid w:val="00166B6C"/>
    <w:rsid w:val="00166BE7"/>
    <w:rsid w:val="001701B9"/>
    <w:rsid w:val="0017032A"/>
    <w:rsid w:val="001704EC"/>
    <w:rsid w:val="00170BE5"/>
    <w:rsid w:val="0017105D"/>
    <w:rsid w:val="001712B1"/>
    <w:rsid w:val="00171401"/>
    <w:rsid w:val="0017151C"/>
    <w:rsid w:val="001715C7"/>
    <w:rsid w:val="00171854"/>
    <w:rsid w:val="00171E94"/>
    <w:rsid w:val="00172991"/>
    <w:rsid w:val="00172C2E"/>
    <w:rsid w:val="00173402"/>
    <w:rsid w:val="0017355B"/>
    <w:rsid w:val="00173808"/>
    <w:rsid w:val="00173E41"/>
    <w:rsid w:val="00173FDC"/>
    <w:rsid w:val="001740F2"/>
    <w:rsid w:val="00174408"/>
    <w:rsid w:val="00174484"/>
    <w:rsid w:val="001746F8"/>
    <w:rsid w:val="00174958"/>
    <w:rsid w:val="00174B5A"/>
    <w:rsid w:val="00174CC9"/>
    <w:rsid w:val="00175035"/>
    <w:rsid w:val="00175283"/>
    <w:rsid w:val="00175292"/>
    <w:rsid w:val="001753E9"/>
    <w:rsid w:val="00175420"/>
    <w:rsid w:val="001759AA"/>
    <w:rsid w:val="00175B0B"/>
    <w:rsid w:val="00175E09"/>
    <w:rsid w:val="00175E45"/>
    <w:rsid w:val="00175E8C"/>
    <w:rsid w:val="0017629F"/>
    <w:rsid w:val="001767C9"/>
    <w:rsid w:val="00176968"/>
    <w:rsid w:val="00176D89"/>
    <w:rsid w:val="00176E6B"/>
    <w:rsid w:val="00177093"/>
    <w:rsid w:val="00177375"/>
    <w:rsid w:val="00177560"/>
    <w:rsid w:val="00177C3D"/>
    <w:rsid w:val="001800B2"/>
    <w:rsid w:val="00180184"/>
    <w:rsid w:val="0018018D"/>
    <w:rsid w:val="001802EE"/>
    <w:rsid w:val="001804BE"/>
    <w:rsid w:val="001808EB"/>
    <w:rsid w:val="00180BDA"/>
    <w:rsid w:val="00180FB0"/>
    <w:rsid w:val="00181525"/>
    <w:rsid w:val="001815A8"/>
    <w:rsid w:val="00181837"/>
    <w:rsid w:val="00181891"/>
    <w:rsid w:val="00181A0B"/>
    <w:rsid w:val="00182036"/>
    <w:rsid w:val="0018248D"/>
    <w:rsid w:val="00182500"/>
    <w:rsid w:val="001827BA"/>
    <w:rsid w:val="00182DA2"/>
    <w:rsid w:val="001830A1"/>
    <w:rsid w:val="00183265"/>
    <w:rsid w:val="0018360B"/>
    <w:rsid w:val="00183921"/>
    <w:rsid w:val="001839B5"/>
    <w:rsid w:val="00183A2B"/>
    <w:rsid w:val="001848AC"/>
    <w:rsid w:val="0018492D"/>
    <w:rsid w:val="001853D1"/>
    <w:rsid w:val="00185A52"/>
    <w:rsid w:val="00185BAF"/>
    <w:rsid w:val="00185CC0"/>
    <w:rsid w:val="00185F21"/>
    <w:rsid w:val="00185F57"/>
    <w:rsid w:val="00186343"/>
    <w:rsid w:val="00186AD7"/>
    <w:rsid w:val="00186F96"/>
    <w:rsid w:val="0018754C"/>
    <w:rsid w:val="00187BD4"/>
    <w:rsid w:val="00187D5D"/>
    <w:rsid w:val="001900B6"/>
    <w:rsid w:val="00190103"/>
    <w:rsid w:val="00190106"/>
    <w:rsid w:val="00190167"/>
    <w:rsid w:val="00190AAC"/>
    <w:rsid w:val="00190AD4"/>
    <w:rsid w:val="00191466"/>
    <w:rsid w:val="001917BF"/>
    <w:rsid w:val="00191A80"/>
    <w:rsid w:val="00192578"/>
    <w:rsid w:val="001925F2"/>
    <w:rsid w:val="001926B7"/>
    <w:rsid w:val="001929B0"/>
    <w:rsid w:val="00192A14"/>
    <w:rsid w:val="00192A3C"/>
    <w:rsid w:val="00192F3E"/>
    <w:rsid w:val="001936BA"/>
    <w:rsid w:val="00193970"/>
    <w:rsid w:val="00193EB0"/>
    <w:rsid w:val="0019447B"/>
    <w:rsid w:val="00194688"/>
    <w:rsid w:val="0019468E"/>
    <w:rsid w:val="00194DA1"/>
    <w:rsid w:val="00195382"/>
    <w:rsid w:val="00195D51"/>
    <w:rsid w:val="00195DC1"/>
    <w:rsid w:val="001965D6"/>
    <w:rsid w:val="001967ED"/>
    <w:rsid w:val="00196872"/>
    <w:rsid w:val="00196DE1"/>
    <w:rsid w:val="0019721F"/>
    <w:rsid w:val="0019724F"/>
    <w:rsid w:val="001975EC"/>
    <w:rsid w:val="001978EF"/>
    <w:rsid w:val="00197B9A"/>
    <w:rsid w:val="001A03D2"/>
    <w:rsid w:val="001A0652"/>
    <w:rsid w:val="001A0873"/>
    <w:rsid w:val="001A08E8"/>
    <w:rsid w:val="001A0C9B"/>
    <w:rsid w:val="001A0CF4"/>
    <w:rsid w:val="001A1128"/>
    <w:rsid w:val="001A13A9"/>
    <w:rsid w:val="001A15DC"/>
    <w:rsid w:val="001A1CB8"/>
    <w:rsid w:val="001A1CC4"/>
    <w:rsid w:val="001A1F6C"/>
    <w:rsid w:val="001A2471"/>
    <w:rsid w:val="001A25CA"/>
    <w:rsid w:val="001A2609"/>
    <w:rsid w:val="001A265D"/>
    <w:rsid w:val="001A2950"/>
    <w:rsid w:val="001A3E47"/>
    <w:rsid w:val="001A4189"/>
    <w:rsid w:val="001A45A4"/>
    <w:rsid w:val="001A4AFB"/>
    <w:rsid w:val="001A4BEA"/>
    <w:rsid w:val="001A4EFF"/>
    <w:rsid w:val="001A50A3"/>
    <w:rsid w:val="001A5180"/>
    <w:rsid w:val="001A5273"/>
    <w:rsid w:val="001A5723"/>
    <w:rsid w:val="001A5894"/>
    <w:rsid w:val="001A5A49"/>
    <w:rsid w:val="001A5FD6"/>
    <w:rsid w:val="001A6519"/>
    <w:rsid w:val="001A67C7"/>
    <w:rsid w:val="001A6B75"/>
    <w:rsid w:val="001A6C0D"/>
    <w:rsid w:val="001A6D54"/>
    <w:rsid w:val="001A7088"/>
    <w:rsid w:val="001A71D2"/>
    <w:rsid w:val="001A73B6"/>
    <w:rsid w:val="001A7A1C"/>
    <w:rsid w:val="001A7F29"/>
    <w:rsid w:val="001B0005"/>
    <w:rsid w:val="001B0357"/>
    <w:rsid w:val="001B0A78"/>
    <w:rsid w:val="001B0E07"/>
    <w:rsid w:val="001B0E9F"/>
    <w:rsid w:val="001B0F28"/>
    <w:rsid w:val="001B1242"/>
    <w:rsid w:val="001B176B"/>
    <w:rsid w:val="001B17EF"/>
    <w:rsid w:val="001B1BF5"/>
    <w:rsid w:val="001B1F3D"/>
    <w:rsid w:val="001B21A7"/>
    <w:rsid w:val="001B23BB"/>
    <w:rsid w:val="001B25F6"/>
    <w:rsid w:val="001B2A88"/>
    <w:rsid w:val="001B2D32"/>
    <w:rsid w:val="001B2D5E"/>
    <w:rsid w:val="001B3006"/>
    <w:rsid w:val="001B30F4"/>
    <w:rsid w:val="001B32B7"/>
    <w:rsid w:val="001B35FE"/>
    <w:rsid w:val="001B3BF4"/>
    <w:rsid w:val="001B49B9"/>
    <w:rsid w:val="001B4AF6"/>
    <w:rsid w:val="001B4B7E"/>
    <w:rsid w:val="001B4C4F"/>
    <w:rsid w:val="001B4CBB"/>
    <w:rsid w:val="001B4D8B"/>
    <w:rsid w:val="001B4DD5"/>
    <w:rsid w:val="001B4F15"/>
    <w:rsid w:val="001B4FBA"/>
    <w:rsid w:val="001B5206"/>
    <w:rsid w:val="001B5A79"/>
    <w:rsid w:val="001B5BFB"/>
    <w:rsid w:val="001B5ED8"/>
    <w:rsid w:val="001B5FF9"/>
    <w:rsid w:val="001B606B"/>
    <w:rsid w:val="001B6340"/>
    <w:rsid w:val="001B6379"/>
    <w:rsid w:val="001B6434"/>
    <w:rsid w:val="001B655F"/>
    <w:rsid w:val="001B676A"/>
    <w:rsid w:val="001B6795"/>
    <w:rsid w:val="001B6FD2"/>
    <w:rsid w:val="001B701E"/>
    <w:rsid w:val="001B75FF"/>
    <w:rsid w:val="001B7644"/>
    <w:rsid w:val="001B7B4B"/>
    <w:rsid w:val="001C001A"/>
    <w:rsid w:val="001C0738"/>
    <w:rsid w:val="001C0C47"/>
    <w:rsid w:val="001C0E2A"/>
    <w:rsid w:val="001C0F17"/>
    <w:rsid w:val="001C1007"/>
    <w:rsid w:val="001C196F"/>
    <w:rsid w:val="001C205F"/>
    <w:rsid w:val="001C2085"/>
    <w:rsid w:val="001C230C"/>
    <w:rsid w:val="001C24B9"/>
    <w:rsid w:val="001C2566"/>
    <w:rsid w:val="001C2DD8"/>
    <w:rsid w:val="001C30DC"/>
    <w:rsid w:val="001C32B2"/>
    <w:rsid w:val="001C3640"/>
    <w:rsid w:val="001C3896"/>
    <w:rsid w:val="001C3B6D"/>
    <w:rsid w:val="001C3D9E"/>
    <w:rsid w:val="001C3F5A"/>
    <w:rsid w:val="001C3F98"/>
    <w:rsid w:val="001C40A1"/>
    <w:rsid w:val="001C41DE"/>
    <w:rsid w:val="001C441B"/>
    <w:rsid w:val="001C44BF"/>
    <w:rsid w:val="001C4BEB"/>
    <w:rsid w:val="001C4C4D"/>
    <w:rsid w:val="001C569F"/>
    <w:rsid w:val="001C578F"/>
    <w:rsid w:val="001C5972"/>
    <w:rsid w:val="001C5C30"/>
    <w:rsid w:val="001C5C74"/>
    <w:rsid w:val="001C5E26"/>
    <w:rsid w:val="001C5F7D"/>
    <w:rsid w:val="001C6215"/>
    <w:rsid w:val="001C62F9"/>
    <w:rsid w:val="001C6898"/>
    <w:rsid w:val="001C6E20"/>
    <w:rsid w:val="001C7384"/>
    <w:rsid w:val="001C77C8"/>
    <w:rsid w:val="001C7B38"/>
    <w:rsid w:val="001C7B8F"/>
    <w:rsid w:val="001C7BD0"/>
    <w:rsid w:val="001C7CC2"/>
    <w:rsid w:val="001C7D41"/>
    <w:rsid w:val="001C7E8D"/>
    <w:rsid w:val="001D01D1"/>
    <w:rsid w:val="001D0211"/>
    <w:rsid w:val="001D04C1"/>
    <w:rsid w:val="001D0667"/>
    <w:rsid w:val="001D0F75"/>
    <w:rsid w:val="001D0FA5"/>
    <w:rsid w:val="001D122B"/>
    <w:rsid w:val="001D15AF"/>
    <w:rsid w:val="001D1A50"/>
    <w:rsid w:val="001D20F9"/>
    <w:rsid w:val="001D2470"/>
    <w:rsid w:val="001D28B8"/>
    <w:rsid w:val="001D2CFA"/>
    <w:rsid w:val="001D2E10"/>
    <w:rsid w:val="001D32FF"/>
    <w:rsid w:val="001D34B8"/>
    <w:rsid w:val="001D380E"/>
    <w:rsid w:val="001D40D4"/>
    <w:rsid w:val="001D4151"/>
    <w:rsid w:val="001D45DC"/>
    <w:rsid w:val="001D46BE"/>
    <w:rsid w:val="001D46EC"/>
    <w:rsid w:val="001D4E89"/>
    <w:rsid w:val="001D513D"/>
    <w:rsid w:val="001D5215"/>
    <w:rsid w:val="001D5539"/>
    <w:rsid w:val="001D558E"/>
    <w:rsid w:val="001D5592"/>
    <w:rsid w:val="001D5918"/>
    <w:rsid w:val="001D5929"/>
    <w:rsid w:val="001D5D62"/>
    <w:rsid w:val="001D65FE"/>
    <w:rsid w:val="001D6DB9"/>
    <w:rsid w:val="001D7DBA"/>
    <w:rsid w:val="001D7DF7"/>
    <w:rsid w:val="001D7E59"/>
    <w:rsid w:val="001E000A"/>
    <w:rsid w:val="001E028F"/>
    <w:rsid w:val="001E04C2"/>
    <w:rsid w:val="001E0586"/>
    <w:rsid w:val="001E0FC4"/>
    <w:rsid w:val="001E1276"/>
    <w:rsid w:val="001E13B6"/>
    <w:rsid w:val="001E13CD"/>
    <w:rsid w:val="001E186F"/>
    <w:rsid w:val="001E198E"/>
    <w:rsid w:val="001E1ED5"/>
    <w:rsid w:val="001E223E"/>
    <w:rsid w:val="001E2597"/>
    <w:rsid w:val="001E2686"/>
    <w:rsid w:val="001E2789"/>
    <w:rsid w:val="001E2879"/>
    <w:rsid w:val="001E2B0C"/>
    <w:rsid w:val="001E2E22"/>
    <w:rsid w:val="001E2ED5"/>
    <w:rsid w:val="001E393A"/>
    <w:rsid w:val="001E39CA"/>
    <w:rsid w:val="001E3D77"/>
    <w:rsid w:val="001E4934"/>
    <w:rsid w:val="001E4C8E"/>
    <w:rsid w:val="001E4E9E"/>
    <w:rsid w:val="001E57D0"/>
    <w:rsid w:val="001E5C93"/>
    <w:rsid w:val="001E6540"/>
    <w:rsid w:val="001E6E43"/>
    <w:rsid w:val="001E7450"/>
    <w:rsid w:val="001E75C6"/>
    <w:rsid w:val="001E7E7C"/>
    <w:rsid w:val="001F01CA"/>
    <w:rsid w:val="001F0631"/>
    <w:rsid w:val="001F0980"/>
    <w:rsid w:val="001F0B66"/>
    <w:rsid w:val="001F0D30"/>
    <w:rsid w:val="001F1243"/>
    <w:rsid w:val="001F1410"/>
    <w:rsid w:val="001F226A"/>
    <w:rsid w:val="001F2412"/>
    <w:rsid w:val="001F28F7"/>
    <w:rsid w:val="001F2B8B"/>
    <w:rsid w:val="001F2D2C"/>
    <w:rsid w:val="001F308B"/>
    <w:rsid w:val="001F3163"/>
    <w:rsid w:val="001F3271"/>
    <w:rsid w:val="001F3357"/>
    <w:rsid w:val="001F346B"/>
    <w:rsid w:val="001F348F"/>
    <w:rsid w:val="001F3DBF"/>
    <w:rsid w:val="001F3F1E"/>
    <w:rsid w:val="001F4386"/>
    <w:rsid w:val="001F4562"/>
    <w:rsid w:val="001F47DC"/>
    <w:rsid w:val="001F4AE2"/>
    <w:rsid w:val="001F4BD9"/>
    <w:rsid w:val="001F4E3A"/>
    <w:rsid w:val="001F4F45"/>
    <w:rsid w:val="001F5660"/>
    <w:rsid w:val="001F5DE4"/>
    <w:rsid w:val="001F5E89"/>
    <w:rsid w:val="001F5EF3"/>
    <w:rsid w:val="001F6885"/>
    <w:rsid w:val="001F695A"/>
    <w:rsid w:val="001F6B1C"/>
    <w:rsid w:val="001F6FEB"/>
    <w:rsid w:val="001F7194"/>
    <w:rsid w:val="001F74BA"/>
    <w:rsid w:val="001F7F31"/>
    <w:rsid w:val="00200446"/>
    <w:rsid w:val="0020090F"/>
    <w:rsid w:val="00200B85"/>
    <w:rsid w:val="00200F54"/>
    <w:rsid w:val="002014B8"/>
    <w:rsid w:val="00201881"/>
    <w:rsid w:val="002020FC"/>
    <w:rsid w:val="00202382"/>
    <w:rsid w:val="00202728"/>
    <w:rsid w:val="00202750"/>
    <w:rsid w:val="00202DD2"/>
    <w:rsid w:val="00203974"/>
    <w:rsid w:val="002039A3"/>
    <w:rsid w:val="0020461C"/>
    <w:rsid w:val="002047EE"/>
    <w:rsid w:val="00205332"/>
    <w:rsid w:val="002053AE"/>
    <w:rsid w:val="00205575"/>
    <w:rsid w:val="00205DEB"/>
    <w:rsid w:val="0020657A"/>
    <w:rsid w:val="00206707"/>
    <w:rsid w:val="00206E96"/>
    <w:rsid w:val="00206FB5"/>
    <w:rsid w:val="00207808"/>
    <w:rsid w:val="00207D0C"/>
    <w:rsid w:val="00207DFD"/>
    <w:rsid w:val="00207EF1"/>
    <w:rsid w:val="002100AF"/>
    <w:rsid w:val="00210108"/>
    <w:rsid w:val="002102E9"/>
    <w:rsid w:val="0021071F"/>
    <w:rsid w:val="0021081A"/>
    <w:rsid w:val="00210EC7"/>
    <w:rsid w:val="00210FF5"/>
    <w:rsid w:val="0021158A"/>
    <w:rsid w:val="00211F28"/>
    <w:rsid w:val="00212433"/>
    <w:rsid w:val="002124B2"/>
    <w:rsid w:val="0021290F"/>
    <w:rsid w:val="00212D6C"/>
    <w:rsid w:val="00212D73"/>
    <w:rsid w:val="00213042"/>
    <w:rsid w:val="0021311B"/>
    <w:rsid w:val="002135E9"/>
    <w:rsid w:val="002138C4"/>
    <w:rsid w:val="00213BB4"/>
    <w:rsid w:val="00214134"/>
    <w:rsid w:val="0021447A"/>
    <w:rsid w:val="00214502"/>
    <w:rsid w:val="00214650"/>
    <w:rsid w:val="0021492F"/>
    <w:rsid w:val="00214C5C"/>
    <w:rsid w:val="00215B93"/>
    <w:rsid w:val="00215CF2"/>
    <w:rsid w:val="00215D33"/>
    <w:rsid w:val="00215EE6"/>
    <w:rsid w:val="00215F22"/>
    <w:rsid w:val="0021608B"/>
    <w:rsid w:val="002162CB"/>
    <w:rsid w:val="002162DC"/>
    <w:rsid w:val="00216582"/>
    <w:rsid w:val="00216659"/>
    <w:rsid w:val="00216908"/>
    <w:rsid w:val="00216AE6"/>
    <w:rsid w:val="00216C77"/>
    <w:rsid w:val="00217B0F"/>
    <w:rsid w:val="00217DB9"/>
    <w:rsid w:val="00217E33"/>
    <w:rsid w:val="00217EE6"/>
    <w:rsid w:val="002200D5"/>
    <w:rsid w:val="00220320"/>
    <w:rsid w:val="00220443"/>
    <w:rsid w:val="002205C6"/>
    <w:rsid w:val="002207F0"/>
    <w:rsid w:val="00220DB8"/>
    <w:rsid w:val="00220F44"/>
    <w:rsid w:val="0022131C"/>
    <w:rsid w:val="002214A8"/>
    <w:rsid w:val="00221AD1"/>
    <w:rsid w:val="00221DC9"/>
    <w:rsid w:val="00221E3D"/>
    <w:rsid w:val="002220C7"/>
    <w:rsid w:val="0022264F"/>
    <w:rsid w:val="00222667"/>
    <w:rsid w:val="00222802"/>
    <w:rsid w:val="0022338D"/>
    <w:rsid w:val="002234D7"/>
    <w:rsid w:val="0022391D"/>
    <w:rsid w:val="00223ADB"/>
    <w:rsid w:val="00223CA2"/>
    <w:rsid w:val="00223F2F"/>
    <w:rsid w:val="00224191"/>
    <w:rsid w:val="0022424A"/>
    <w:rsid w:val="002244A6"/>
    <w:rsid w:val="00224C1D"/>
    <w:rsid w:val="00224C3F"/>
    <w:rsid w:val="00224DC7"/>
    <w:rsid w:val="0022552F"/>
    <w:rsid w:val="0022563E"/>
    <w:rsid w:val="00225FD2"/>
    <w:rsid w:val="0022609C"/>
    <w:rsid w:val="002263D4"/>
    <w:rsid w:val="0022654C"/>
    <w:rsid w:val="00227322"/>
    <w:rsid w:val="00227BB6"/>
    <w:rsid w:val="00230150"/>
    <w:rsid w:val="00230980"/>
    <w:rsid w:val="00230AD9"/>
    <w:rsid w:val="00230BC8"/>
    <w:rsid w:val="00230E17"/>
    <w:rsid w:val="00230F1C"/>
    <w:rsid w:val="00230FBE"/>
    <w:rsid w:val="002315BE"/>
    <w:rsid w:val="00231B15"/>
    <w:rsid w:val="00231F33"/>
    <w:rsid w:val="0023224E"/>
    <w:rsid w:val="0023229F"/>
    <w:rsid w:val="0023238E"/>
    <w:rsid w:val="0023257A"/>
    <w:rsid w:val="002326C3"/>
    <w:rsid w:val="00232A7D"/>
    <w:rsid w:val="00232CEC"/>
    <w:rsid w:val="00232DB0"/>
    <w:rsid w:val="0023348D"/>
    <w:rsid w:val="002334A5"/>
    <w:rsid w:val="00233600"/>
    <w:rsid w:val="002339B1"/>
    <w:rsid w:val="00233B5C"/>
    <w:rsid w:val="00234034"/>
    <w:rsid w:val="002344FB"/>
    <w:rsid w:val="00234D6B"/>
    <w:rsid w:val="0023539C"/>
    <w:rsid w:val="002355AD"/>
    <w:rsid w:val="00235793"/>
    <w:rsid w:val="00235EB4"/>
    <w:rsid w:val="00235F34"/>
    <w:rsid w:val="00236240"/>
    <w:rsid w:val="00236749"/>
    <w:rsid w:val="00236832"/>
    <w:rsid w:val="0023748E"/>
    <w:rsid w:val="00237705"/>
    <w:rsid w:val="00237A00"/>
    <w:rsid w:val="00240669"/>
    <w:rsid w:val="002406B3"/>
    <w:rsid w:val="0024072A"/>
    <w:rsid w:val="00240955"/>
    <w:rsid w:val="00240E2F"/>
    <w:rsid w:val="00240FA5"/>
    <w:rsid w:val="00241260"/>
    <w:rsid w:val="00241368"/>
    <w:rsid w:val="002415F3"/>
    <w:rsid w:val="00242148"/>
    <w:rsid w:val="00242580"/>
    <w:rsid w:val="00242766"/>
    <w:rsid w:val="00242C7F"/>
    <w:rsid w:val="00242D34"/>
    <w:rsid w:val="00243C9D"/>
    <w:rsid w:val="00243EA5"/>
    <w:rsid w:val="00243F3F"/>
    <w:rsid w:val="002441C0"/>
    <w:rsid w:val="00244255"/>
    <w:rsid w:val="00244C0F"/>
    <w:rsid w:val="00244FFC"/>
    <w:rsid w:val="0024517B"/>
    <w:rsid w:val="00245221"/>
    <w:rsid w:val="002452A8"/>
    <w:rsid w:val="002455E6"/>
    <w:rsid w:val="00245607"/>
    <w:rsid w:val="00245BE4"/>
    <w:rsid w:val="00245D92"/>
    <w:rsid w:val="00245E28"/>
    <w:rsid w:val="00246038"/>
    <w:rsid w:val="0024612D"/>
    <w:rsid w:val="00246572"/>
    <w:rsid w:val="002465A4"/>
    <w:rsid w:val="00246CD3"/>
    <w:rsid w:val="00247037"/>
    <w:rsid w:val="0024717E"/>
    <w:rsid w:val="00247D5B"/>
    <w:rsid w:val="002500CB"/>
    <w:rsid w:val="00250AD4"/>
    <w:rsid w:val="00250B90"/>
    <w:rsid w:val="00250E15"/>
    <w:rsid w:val="0025143D"/>
    <w:rsid w:val="00251557"/>
    <w:rsid w:val="00251D42"/>
    <w:rsid w:val="002520E4"/>
    <w:rsid w:val="002522C4"/>
    <w:rsid w:val="00252334"/>
    <w:rsid w:val="00252901"/>
    <w:rsid w:val="00252A5D"/>
    <w:rsid w:val="00252B6F"/>
    <w:rsid w:val="00252D21"/>
    <w:rsid w:val="00252E07"/>
    <w:rsid w:val="00253023"/>
    <w:rsid w:val="0025314D"/>
    <w:rsid w:val="00254456"/>
    <w:rsid w:val="00254D85"/>
    <w:rsid w:val="00254EE6"/>
    <w:rsid w:val="00254EED"/>
    <w:rsid w:val="00254F8A"/>
    <w:rsid w:val="00254FB3"/>
    <w:rsid w:val="002563CC"/>
    <w:rsid w:val="002563E5"/>
    <w:rsid w:val="0025646A"/>
    <w:rsid w:val="00256A7A"/>
    <w:rsid w:val="00256A95"/>
    <w:rsid w:val="00257FFA"/>
    <w:rsid w:val="00260050"/>
    <w:rsid w:val="0026071A"/>
    <w:rsid w:val="002608C4"/>
    <w:rsid w:val="00260B37"/>
    <w:rsid w:val="00260C9F"/>
    <w:rsid w:val="00261589"/>
    <w:rsid w:val="00261AA4"/>
    <w:rsid w:val="00261BFE"/>
    <w:rsid w:val="00262472"/>
    <w:rsid w:val="002626D0"/>
    <w:rsid w:val="00262762"/>
    <w:rsid w:val="002628C7"/>
    <w:rsid w:val="002632C6"/>
    <w:rsid w:val="00263BB0"/>
    <w:rsid w:val="002643DD"/>
    <w:rsid w:val="0026554D"/>
    <w:rsid w:val="00265766"/>
    <w:rsid w:val="0026583C"/>
    <w:rsid w:val="00265D6A"/>
    <w:rsid w:val="002660EA"/>
    <w:rsid w:val="002664F8"/>
    <w:rsid w:val="002668FF"/>
    <w:rsid w:val="00266E2A"/>
    <w:rsid w:val="002673D5"/>
    <w:rsid w:val="002677DB"/>
    <w:rsid w:val="00267922"/>
    <w:rsid w:val="00267AA9"/>
    <w:rsid w:val="00267BE8"/>
    <w:rsid w:val="00267CD2"/>
    <w:rsid w:val="00270B26"/>
    <w:rsid w:val="00270E6F"/>
    <w:rsid w:val="00270F5F"/>
    <w:rsid w:val="00271164"/>
    <w:rsid w:val="00271755"/>
    <w:rsid w:val="00271978"/>
    <w:rsid w:val="00271B62"/>
    <w:rsid w:val="00271BC1"/>
    <w:rsid w:val="00271E72"/>
    <w:rsid w:val="002723FA"/>
    <w:rsid w:val="002724A5"/>
    <w:rsid w:val="002725F6"/>
    <w:rsid w:val="00272781"/>
    <w:rsid w:val="00272828"/>
    <w:rsid w:val="00272962"/>
    <w:rsid w:val="00272EB1"/>
    <w:rsid w:val="0027304B"/>
    <w:rsid w:val="002731BA"/>
    <w:rsid w:val="002731F6"/>
    <w:rsid w:val="0027357C"/>
    <w:rsid w:val="00274042"/>
    <w:rsid w:val="00274860"/>
    <w:rsid w:val="002749B8"/>
    <w:rsid w:val="00275975"/>
    <w:rsid w:val="00275A44"/>
    <w:rsid w:val="00275D3A"/>
    <w:rsid w:val="00275F23"/>
    <w:rsid w:val="00276443"/>
    <w:rsid w:val="00276991"/>
    <w:rsid w:val="002772C0"/>
    <w:rsid w:val="002777BF"/>
    <w:rsid w:val="002802AD"/>
    <w:rsid w:val="00280CBF"/>
    <w:rsid w:val="00280E75"/>
    <w:rsid w:val="00280E9E"/>
    <w:rsid w:val="00280F51"/>
    <w:rsid w:val="002815B6"/>
    <w:rsid w:val="0028187D"/>
    <w:rsid w:val="00281A92"/>
    <w:rsid w:val="00281C95"/>
    <w:rsid w:val="00282152"/>
    <w:rsid w:val="0028295A"/>
    <w:rsid w:val="0028299B"/>
    <w:rsid w:val="00282B0F"/>
    <w:rsid w:val="00282FDB"/>
    <w:rsid w:val="00283647"/>
    <w:rsid w:val="002837D6"/>
    <w:rsid w:val="002838D9"/>
    <w:rsid w:val="00283ED8"/>
    <w:rsid w:val="00284525"/>
    <w:rsid w:val="0028498F"/>
    <w:rsid w:val="00284A43"/>
    <w:rsid w:val="00284FA6"/>
    <w:rsid w:val="0028521C"/>
    <w:rsid w:val="0028523C"/>
    <w:rsid w:val="00285702"/>
    <w:rsid w:val="0028577F"/>
    <w:rsid w:val="002857D1"/>
    <w:rsid w:val="00285A98"/>
    <w:rsid w:val="00285B33"/>
    <w:rsid w:val="00285D51"/>
    <w:rsid w:val="0028604B"/>
    <w:rsid w:val="00286774"/>
    <w:rsid w:val="00286C59"/>
    <w:rsid w:val="0028723D"/>
    <w:rsid w:val="00287578"/>
    <w:rsid w:val="002877DE"/>
    <w:rsid w:val="002902C6"/>
    <w:rsid w:val="00290780"/>
    <w:rsid w:val="00290AAA"/>
    <w:rsid w:val="00290FE7"/>
    <w:rsid w:val="00291702"/>
    <w:rsid w:val="0029179A"/>
    <w:rsid w:val="00291B10"/>
    <w:rsid w:val="00292042"/>
    <w:rsid w:val="002921AE"/>
    <w:rsid w:val="00292BB5"/>
    <w:rsid w:val="00292EC3"/>
    <w:rsid w:val="002931B3"/>
    <w:rsid w:val="002934F0"/>
    <w:rsid w:val="00293FDC"/>
    <w:rsid w:val="00294447"/>
    <w:rsid w:val="002944D4"/>
    <w:rsid w:val="002946DA"/>
    <w:rsid w:val="002948D7"/>
    <w:rsid w:val="002948DC"/>
    <w:rsid w:val="00294BAA"/>
    <w:rsid w:val="00294D09"/>
    <w:rsid w:val="00294E7F"/>
    <w:rsid w:val="00294F23"/>
    <w:rsid w:val="00294F33"/>
    <w:rsid w:val="0029506A"/>
    <w:rsid w:val="002954AD"/>
    <w:rsid w:val="002956CE"/>
    <w:rsid w:val="00295E77"/>
    <w:rsid w:val="00296170"/>
    <w:rsid w:val="00296621"/>
    <w:rsid w:val="00296743"/>
    <w:rsid w:val="002968C6"/>
    <w:rsid w:val="00296F54"/>
    <w:rsid w:val="00297071"/>
    <w:rsid w:val="00297543"/>
    <w:rsid w:val="00297CC4"/>
    <w:rsid w:val="002A05BF"/>
    <w:rsid w:val="002A063D"/>
    <w:rsid w:val="002A074A"/>
    <w:rsid w:val="002A089F"/>
    <w:rsid w:val="002A0DDF"/>
    <w:rsid w:val="002A0FC7"/>
    <w:rsid w:val="002A1693"/>
    <w:rsid w:val="002A173B"/>
    <w:rsid w:val="002A18F0"/>
    <w:rsid w:val="002A1FA7"/>
    <w:rsid w:val="002A222B"/>
    <w:rsid w:val="002A2584"/>
    <w:rsid w:val="002A25B7"/>
    <w:rsid w:val="002A27BB"/>
    <w:rsid w:val="002A2813"/>
    <w:rsid w:val="002A2936"/>
    <w:rsid w:val="002A2D14"/>
    <w:rsid w:val="002A2ED1"/>
    <w:rsid w:val="002A2F3E"/>
    <w:rsid w:val="002A31CE"/>
    <w:rsid w:val="002A331D"/>
    <w:rsid w:val="002A33C1"/>
    <w:rsid w:val="002A3525"/>
    <w:rsid w:val="002A35B8"/>
    <w:rsid w:val="002A363B"/>
    <w:rsid w:val="002A3CEF"/>
    <w:rsid w:val="002A3D10"/>
    <w:rsid w:val="002A41DF"/>
    <w:rsid w:val="002A4644"/>
    <w:rsid w:val="002A49BB"/>
    <w:rsid w:val="002A507F"/>
    <w:rsid w:val="002A5118"/>
    <w:rsid w:val="002A54E3"/>
    <w:rsid w:val="002A573D"/>
    <w:rsid w:val="002A5AFC"/>
    <w:rsid w:val="002A5EAC"/>
    <w:rsid w:val="002A5FF1"/>
    <w:rsid w:val="002A6505"/>
    <w:rsid w:val="002A65D0"/>
    <w:rsid w:val="002A67CA"/>
    <w:rsid w:val="002A6909"/>
    <w:rsid w:val="002A6A32"/>
    <w:rsid w:val="002A6DE2"/>
    <w:rsid w:val="002A79C8"/>
    <w:rsid w:val="002A7A4A"/>
    <w:rsid w:val="002A7B1A"/>
    <w:rsid w:val="002A7B55"/>
    <w:rsid w:val="002A7F29"/>
    <w:rsid w:val="002B03CC"/>
    <w:rsid w:val="002B0737"/>
    <w:rsid w:val="002B0EA7"/>
    <w:rsid w:val="002B0EFF"/>
    <w:rsid w:val="002B2215"/>
    <w:rsid w:val="002B224B"/>
    <w:rsid w:val="002B256B"/>
    <w:rsid w:val="002B2BB8"/>
    <w:rsid w:val="002B2CC9"/>
    <w:rsid w:val="002B2D9A"/>
    <w:rsid w:val="002B3178"/>
    <w:rsid w:val="002B3405"/>
    <w:rsid w:val="002B3837"/>
    <w:rsid w:val="002B3E65"/>
    <w:rsid w:val="002B3F88"/>
    <w:rsid w:val="002B41C4"/>
    <w:rsid w:val="002B430F"/>
    <w:rsid w:val="002B43CE"/>
    <w:rsid w:val="002B4970"/>
    <w:rsid w:val="002B4E1D"/>
    <w:rsid w:val="002B4EF8"/>
    <w:rsid w:val="002B4FF9"/>
    <w:rsid w:val="002B5743"/>
    <w:rsid w:val="002B5F24"/>
    <w:rsid w:val="002B6021"/>
    <w:rsid w:val="002B6069"/>
    <w:rsid w:val="002B617B"/>
    <w:rsid w:val="002B62AA"/>
    <w:rsid w:val="002B6480"/>
    <w:rsid w:val="002B658D"/>
    <w:rsid w:val="002B6733"/>
    <w:rsid w:val="002B686E"/>
    <w:rsid w:val="002B6C03"/>
    <w:rsid w:val="002B6EE7"/>
    <w:rsid w:val="002B7111"/>
    <w:rsid w:val="002C074C"/>
    <w:rsid w:val="002C0D7F"/>
    <w:rsid w:val="002C0F8D"/>
    <w:rsid w:val="002C0FA9"/>
    <w:rsid w:val="002C167E"/>
    <w:rsid w:val="002C22E7"/>
    <w:rsid w:val="002C23A0"/>
    <w:rsid w:val="002C2542"/>
    <w:rsid w:val="002C272A"/>
    <w:rsid w:val="002C2855"/>
    <w:rsid w:val="002C2BC3"/>
    <w:rsid w:val="002C2D9A"/>
    <w:rsid w:val="002C2DF4"/>
    <w:rsid w:val="002C2F29"/>
    <w:rsid w:val="002C32F3"/>
    <w:rsid w:val="002C3664"/>
    <w:rsid w:val="002C377B"/>
    <w:rsid w:val="002C4A9B"/>
    <w:rsid w:val="002C4D56"/>
    <w:rsid w:val="002C4E8E"/>
    <w:rsid w:val="002C50E7"/>
    <w:rsid w:val="002C536F"/>
    <w:rsid w:val="002C5F52"/>
    <w:rsid w:val="002C5F73"/>
    <w:rsid w:val="002C6076"/>
    <w:rsid w:val="002C6581"/>
    <w:rsid w:val="002C6817"/>
    <w:rsid w:val="002C692F"/>
    <w:rsid w:val="002C6E5B"/>
    <w:rsid w:val="002C70E5"/>
    <w:rsid w:val="002C71B9"/>
    <w:rsid w:val="002C79FA"/>
    <w:rsid w:val="002C7A25"/>
    <w:rsid w:val="002D0917"/>
    <w:rsid w:val="002D0C7A"/>
    <w:rsid w:val="002D0DAA"/>
    <w:rsid w:val="002D12FC"/>
    <w:rsid w:val="002D1671"/>
    <w:rsid w:val="002D16E7"/>
    <w:rsid w:val="002D179C"/>
    <w:rsid w:val="002D19CA"/>
    <w:rsid w:val="002D1CDB"/>
    <w:rsid w:val="002D2652"/>
    <w:rsid w:val="002D311C"/>
    <w:rsid w:val="002D33E7"/>
    <w:rsid w:val="002D3706"/>
    <w:rsid w:val="002D388A"/>
    <w:rsid w:val="002D40C2"/>
    <w:rsid w:val="002D44F2"/>
    <w:rsid w:val="002D45B2"/>
    <w:rsid w:val="002D4685"/>
    <w:rsid w:val="002D4A05"/>
    <w:rsid w:val="002D4FFA"/>
    <w:rsid w:val="002D51F6"/>
    <w:rsid w:val="002D53C7"/>
    <w:rsid w:val="002D550B"/>
    <w:rsid w:val="002D553B"/>
    <w:rsid w:val="002D5736"/>
    <w:rsid w:val="002D5BF0"/>
    <w:rsid w:val="002D5F85"/>
    <w:rsid w:val="002D69DD"/>
    <w:rsid w:val="002D6C2D"/>
    <w:rsid w:val="002D6CF6"/>
    <w:rsid w:val="002D7198"/>
    <w:rsid w:val="002D724C"/>
    <w:rsid w:val="002D7483"/>
    <w:rsid w:val="002D7773"/>
    <w:rsid w:val="002E00D7"/>
    <w:rsid w:val="002E067F"/>
    <w:rsid w:val="002E07F0"/>
    <w:rsid w:val="002E14DC"/>
    <w:rsid w:val="002E15D2"/>
    <w:rsid w:val="002E18EF"/>
    <w:rsid w:val="002E1C39"/>
    <w:rsid w:val="002E22B1"/>
    <w:rsid w:val="002E263D"/>
    <w:rsid w:val="002E2783"/>
    <w:rsid w:val="002E28AE"/>
    <w:rsid w:val="002E2FD7"/>
    <w:rsid w:val="002E349B"/>
    <w:rsid w:val="002E3BDF"/>
    <w:rsid w:val="002E3E1D"/>
    <w:rsid w:val="002E43CE"/>
    <w:rsid w:val="002E4592"/>
    <w:rsid w:val="002E4705"/>
    <w:rsid w:val="002E47C2"/>
    <w:rsid w:val="002E4C10"/>
    <w:rsid w:val="002E4D2E"/>
    <w:rsid w:val="002E4D48"/>
    <w:rsid w:val="002E4FD7"/>
    <w:rsid w:val="002E5144"/>
    <w:rsid w:val="002E566D"/>
    <w:rsid w:val="002E592A"/>
    <w:rsid w:val="002E5A9A"/>
    <w:rsid w:val="002E5E0A"/>
    <w:rsid w:val="002E5E8B"/>
    <w:rsid w:val="002E6113"/>
    <w:rsid w:val="002E6141"/>
    <w:rsid w:val="002E680A"/>
    <w:rsid w:val="002E6910"/>
    <w:rsid w:val="002E7001"/>
    <w:rsid w:val="002E701E"/>
    <w:rsid w:val="002F0166"/>
    <w:rsid w:val="002F09E6"/>
    <w:rsid w:val="002F0FB9"/>
    <w:rsid w:val="002F1182"/>
    <w:rsid w:val="002F136B"/>
    <w:rsid w:val="002F13DC"/>
    <w:rsid w:val="002F1879"/>
    <w:rsid w:val="002F1985"/>
    <w:rsid w:val="002F19C4"/>
    <w:rsid w:val="002F1CA9"/>
    <w:rsid w:val="002F2615"/>
    <w:rsid w:val="002F28AB"/>
    <w:rsid w:val="002F2969"/>
    <w:rsid w:val="002F29D5"/>
    <w:rsid w:val="002F2B1F"/>
    <w:rsid w:val="002F3224"/>
    <w:rsid w:val="002F3435"/>
    <w:rsid w:val="002F3E8F"/>
    <w:rsid w:val="002F4112"/>
    <w:rsid w:val="002F496B"/>
    <w:rsid w:val="002F534C"/>
    <w:rsid w:val="002F5503"/>
    <w:rsid w:val="002F583B"/>
    <w:rsid w:val="002F5A50"/>
    <w:rsid w:val="002F5CAB"/>
    <w:rsid w:val="002F60A8"/>
    <w:rsid w:val="002F664D"/>
    <w:rsid w:val="002F6881"/>
    <w:rsid w:val="002F6D4B"/>
    <w:rsid w:val="002F72DC"/>
    <w:rsid w:val="002F73C7"/>
    <w:rsid w:val="002F747D"/>
    <w:rsid w:val="002F78E8"/>
    <w:rsid w:val="003000DE"/>
    <w:rsid w:val="0030097D"/>
    <w:rsid w:val="00301807"/>
    <w:rsid w:val="003018C7"/>
    <w:rsid w:val="00301AB7"/>
    <w:rsid w:val="00301CD4"/>
    <w:rsid w:val="00301F1B"/>
    <w:rsid w:val="00302984"/>
    <w:rsid w:val="00302E7D"/>
    <w:rsid w:val="003031F1"/>
    <w:rsid w:val="00303B6A"/>
    <w:rsid w:val="00303D0E"/>
    <w:rsid w:val="00303F4D"/>
    <w:rsid w:val="00303FF8"/>
    <w:rsid w:val="003040ED"/>
    <w:rsid w:val="0030452D"/>
    <w:rsid w:val="00304B71"/>
    <w:rsid w:val="00305623"/>
    <w:rsid w:val="00305B15"/>
    <w:rsid w:val="00305B6C"/>
    <w:rsid w:val="003061FB"/>
    <w:rsid w:val="0030633D"/>
    <w:rsid w:val="0030669C"/>
    <w:rsid w:val="003066C0"/>
    <w:rsid w:val="00306F98"/>
    <w:rsid w:val="003072E0"/>
    <w:rsid w:val="00307316"/>
    <w:rsid w:val="00307704"/>
    <w:rsid w:val="00307743"/>
    <w:rsid w:val="003101DA"/>
    <w:rsid w:val="00310764"/>
    <w:rsid w:val="00311630"/>
    <w:rsid w:val="0031194E"/>
    <w:rsid w:val="00311E3F"/>
    <w:rsid w:val="00311F2C"/>
    <w:rsid w:val="00312046"/>
    <w:rsid w:val="0031229A"/>
    <w:rsid w:val="00312501"/>
    <w:rsid w:val="00312B81"/>
    <w:rsid w:val="00312B97"/>
    <w:rsid w:val="00312F90"/>
    <w:rsid w:val="003130C2"/>
    <w:rsid w:val="003134A4"/>
    <w:rsid w:val="0031366C"/>
    <w:rsid w:val="0031388A"/>
    <w:rsid w:val="00313A54"/>
    <w:rsid w:val="00314124"/>
    <w:rsid w:val="003141EB"/>
    <w:rsid w:val="00314234"/>
    <w:rsid w:val="0031439A"/>
    <w:rsid w:val="0031456A"/>
    <w:rsid w:val="00314673"/>
    <w:rsid w:val="00314D2E"/>
    <w:rsid w:val="00315231"/>
    <w:rsid w:val="0031581C"/>
    <w:rsid w:val="00315C30"/>
    <w:rsid w:val="003161EE"/>
    <w:rsid w:val="00316862"/>
    <w:rsid w:val="00316A18"/>
    <w:rsid w:val="00316E16"/>
    <w:rsid w:val="00316E76"/>
    <w:rsid w:val="00316E82"/>
    <w:rsid w:val="00316E9F"/>
    <w:rsid w:val="0031758F"/>
    <w:rsid w:val="00317D17"/>
    <w:rsid w:val="00317D43"/>
    <w:rsid w:val="003201CE"/>
    <w:rsid w:val="00320406"/>
    <w:rsid w:val="00320B0C"/>
    <w:rsid w:val="00321D65"/>
    <w:rsid w:val="00321D7C"/>
    <w:rsid w:val="00321F72"/>
    <w:rsid w:val="00321FB1"/>
    <w:rsid w:val="0032211C"/>
    <w:rsid w:val="00322BBD"/>
    <w:rsid w:val="00322D92"/>
    <w:rsid w:val="0032434D"/>
    <w:rsid w:val="00324611"/>
    <w:rsid w:val="00324670"/>
    <w:rsid w:val="003249EF"/>
    <w:rsid w:val="00324B3B"/>
    <w:rsid w:val="00324F84"/>
    <w:rsid w:val="003251AC"/>
    <w:rsid w:val="003254AA"/>
    <w:rsid w:val="00325BA2"/>
    <w:rsid w:val="00325F7A"/>
    <w:rsid w:val="003262ED"/>
    <w:rsid w:val="003267B2"/>
    <w:rsid w:val="003269C5"/>
    <w:rsid w:val="00326D00"/>
    <w:rsid w:val="00327651"/>
    <w:rsid w:val="0032798F"/>
    <w:rsid w:val="00327C17"/>
    <w:rsid w:val="00327DEA"/>
    <w:rsid w:val="00327E1B"/>
    <w:rsid w:val="00327EE4"/>
    <w:rsid w:val="0033002F"/>
    <w:rsid w:val="00330084"/>
    <w:rsid w:val="00330181"/>
    <w:rsid w:val="00330D6A"/>
    <w:rsid w:val="00330DB1"/>
    <w:rsid w:val="00330F8D"/>
    <w:rsid w:val="003312C1"/>
    <w:rsid w:val="0033142C"/>
    <w:rsid w:val="003315A7"/>
    <w:rsid w:val="00331D58"/>
    <w:rsid w:val="00331F91"/>
    <w:rsid w:val="0033217E"/>
    <w:rsid w:val="00332237"/>
    <w:rsid w:val="00332335"/>
    <w:rsid w:val="00333A32"/>
    <w:rsid w:val="00333D6D"/>
    <w:rsid w:val="00334195"/>
    <w:rsid w:val="003341F4"/>
    <w:rsid w:val="0033431A"/>
    <w:rsid w:val="0033441C"/>
    <w:rsid w:val="0033455E"/>
    <w:rsid w:val="00334580"/>
    <w:rsid w:val="00334742"/>
    <w:rsid w:val="00334884"/>
    <w:rsid w:val="00334BBF"/>
    <w:rsid w:val="00334CDC"/>
    <w:rsid w:val="00334D30"/>
    <w:rsid w:val="0033540D"/>
    <w:rsid w:val="003357CA"/>
    <w:rsid w:val="00335A15"/>
    <w:rsid w:val="00335A9E"/>
    <w:rsid w:val="00336721"/>
    <w:rsid w:val="00336FE0"/>
    <w:rsid w:val="0033723F"/>
    <w:rsid w:val="0033731A"/>
    <w:rsid w:val="00337732"/>
    <w:rsid w:val="003378AB"/>
    <w:rsid w:val="00337BBF"/>
    <w:rsid w:val="00337C91"/>
    <w:rsid w:val="0034004D"/>
    <w:rsid w:val="0034011B"/>
    <w:rsid w:val="00340355"/>
    <w:rsid w:val="00340365"/>
    <w:rsid w:val="003409C9"/>
    <w:rsid w:val="00340C65"/>
    <w:rsid w:val="00340DA4"/>
    <w:rsid w:val="0034105D"/>
    <w:rsid w:val="00341611"/>
    <w:rsid w:val="00341677"/>
    <w:rsid w:val="0034179C"/>
    <w:rsid w:val="00341B5F"/>
    <w:rsid w:val="00341D76"/>
    <w:rsid w:val="00341E77"/>
    <w:rsid w:val="00341E82"/>
    <w:rsid w:val="00342396"/>
    <w:rsid w:val="003426D8"/>
    <w:rsid w:val="0034274A"/>
    <w:rsid w:val="00342E8A"/>
    <w:rsid w:val="00342F55"/>
    <w:rsid w:val="00342F80"/>
    <w:rsid w:val="0034332B"/>
    <w:rsid w:val="003437AD"/>
    <w:rsid w:val="00343BE1"/>
    <w:rsid w:val="00344083"/>
    <w:rsid w:val="0034424E"/>
    <w:rsid w:val="00344866"/>
    <w:rsid w:val="003448C2"/>
    <w:rsid w:val="00344A27"/>
    <w:rsid w:val="00344E67"/>
    <w:rsid w:val="003450E5"/>
    <w:rsid w:val="00345C7E"/>
    <w:rsid w:val="003465A7"/>
    <w:rsid w:val="00346C98"/>
    <w:rsid w:val="003471C6"/>
    <w:rsid w:val="0034765A"/>
    <w:rsid w:val="003479F2"/>
    <w:rsid w:val="0035014B"/>
    <w:rsid w:val="003505C3"/>
    <w:rsid w:val="00350BA6"/>
    <w:rsid w:val="00350EFE"/>
    <w:rsid w:val="0035109F"/>
    <w:rsid w:val="00351698"/>
    <w:rsid w:val="00351A3D"/>
    <w:rsid w:val="00351EF0"/>
    <w:rsid w:val="0035234F"/>
    <w:rsid w:val="00352CB5"/>
    <w:rsid w:val="00353A01"/>
    <w:rsid w:val="00353E03"/>
    <w:rsid w:val="00354383"/>
    <w:rsid w:val="003544E0"/>
    <w:rsid w:val="003549C6"/>
    <w:rsid w:val="00354B24"/>
    <w:rsid w:val="00354DF3"/>
    <w:rsid w:val="0035548D"/>
    <w:rsid w:val="00355EE5"/>
    <w:rsid w:val="00356081"/>
    <w:rsid w:val="0035628B"/>
    <w:rsid w:val="00356746"/>
    <w:rsid w:val="00356822"/>
    <w:rsid w:val="00356C4B"/>
    <w:rsid w:val="003574F4"/>
    <w:rsid w:val="003575FA"/>
    <w:rsid w:val="0036006D"/>
    <w:rsid w:val="00360233"/>
    <w:rsid w:val="0036027F"/>
    <w:rsid w:val="00360BB0"/>
    <w:rsid w:val="00360E49"/>
    <w:rsid w:val="00360E6D"/>
    <w:rsid w:val="00361237"/>
    <w:rsid w:val="00361C40"/>
    <w:rsid w:val="00361FFD"/>
    <w:rsid w:val="0036224C"/>
    <w:rsid w:val="003628C3"/>
    <w:rsid w:val="00362916"/>
    <w:rsid w:val="00362C0E"/>
    <w:rsid w:val="003630BF"/>
    <w:rsid w:val="003630F9"/>
    <w:rsid w:val="00363501"/>
    <w:rsid w:val="0036352B"/>
    <w:rsid w:val="00363FE9"/>
    <w:rsid w:val="00364273"/>
    <w:rsid w:val="003643DA"/>
    <w:rsid w:val="00364B1A"/>
    <w:rsid w:val="00364DE4"/>
    <w:rsid w:val="0036554B"/>
    <w:rsid w:val="00365936"/>
    <w:rsid w:val="00365AEE"/>
    <w:rsid w:val="00365B4F"/>
    <w:rsid w:val="00365B83"/>
    <w:rsid w:val="00365D90"/>
    <w:rsid w:val="00366140"/>
    <w:rsid w:val="003661A8"/>
    <w:rsid w:val="003663D8"/>
    <w:rsid w:val="00367004"/>
    <w:rsid w:val="00367348"/>
    <w:rsid w:val="0036738E"/>
    <w:rsid w:val="0036784B"/>
    <w:rsid w:val="00367E9B"/>
    <w:rsid w:val="00367F4F"/>
    <w:rsid w:val="00367FF6"/>
    <w:rsid w:val="00370E77"/>
    <w:rsid w:val="00371240"/>
    <w:rsid w:val="00371528"/>
    <w:rsid w:val="00371605"/>
    <w:rsid w:val="003717C7"/>
    <w:rsid w:val="00371807"/>
    <w:rsid w:val="0037195C"/>
    <w:rsid w:val="00371B77"/>
    <w:rsid w:val="00371B9E"/>
    <w:rsid w:val="00371CA3"/>
    <w:rsid w:val="00371F44"/>
    <w:rsid w:val="00372632"/>
    <w:rsid w:val="003727EF"/>
    <w:rsid w:val="00372EC0"/>
    <w:rsid w:val="0037314C"/>
    <w:rsid w:val="003732AE"/>
    <w:rsid w:val="003732FE"/>
    <w:rsid w:val="00373517"/>
    <w:rsid w:val="00373BBC"/>
    <w:rsid w:val="00373C2A"/>
    <w:rsid w:val="00373F18"/>
    <w:rsid w:val="003740E6"/>
    <w:rsid w:val="00374344"/>
    <w:rsid w:val="00374467"/>
    <w:rsid w:val="00374681"/>
    <w:rsid w:val="003746C8"/>
    <w:rsid w:val="0037486C"/>
    <w:rsid w:val="003748C7"/>
    <w:rsid w:val="00374A07"/>
    <w:rsid w:val="00374BC1"/>
    <w:rsid w:val="0037592D"/>
    <w:rsid w:val="0037623F"/>
    <w:rsid w:val="00376558"/>
    <w:rsid w:val="003767B3"/>
    <w:rsid w:val="0037686C"/>
    <w:rsid w:val="00376909"/>
    <w:rsid w:val="00377121"/>
    <w:rsid w:val="00377463"/>
    <w:rsid w:val="003776E3"/>
    <w:rsid w:val="003778C1"/>
    <w:rsid w:val="00377CA2"/>
    <w:rsid w:val="00377D90"/>
    <w:rsid w:val="0038046F"/>
    <w:rsid w:val="00380591"/>
    <w:rsid w:val="0038084C"/>
    <w:rsid w:val="00380E5A"/>
    <w:rsid w:val="003818E3"/>
    <w:rsid w:val="00381A73"/>
    <w:rsid w:val="00381B5D"/>
    <w:rsid w:val="00381B70"/>
    <w:rsid w:val="00381E04"/>
    <w:rsid w:val="00381E73"/>
    <w:rsid w:val="00381FF2"/>
    <w:rsid w:val="0038201F"/>
    <w:rsid w:val="00382BD6"/>
    <w:rsid w:val="00382EC3"/>
    <w:rsid w:val="00382F08"/>
    <w:rsid w:val="00383248"/>
    <w:rsid w:val="0038426E"/>
    <w:rsid w:val="00385505"/>
    <w:rsid w:val="00385574"/>
    <w:rsid w:val="00385A50"/>
    <w:rsid w:val="00386016"/>
    <w:rsid w:val="0038601A"/>
    <w:rsid w:val="00386A4D"/>
    <w:rsid w:val="00386A5A"/>
    <w:rsid w:val="00386A5B"/>
    <w:rsid w:val="00386A8D"/>
    <w:rsid w:val="00386AF0"/>
    <w:rsid w:val="003875D7"/>
    <w:rsid w:val="00387702"/>
    <w:rsid w:val="00387777"/>
    <w:rsid w:val="00387C5C"/>
    <w:rsid w:val="00387E0B"/>
    <w:rsid w:val="00387FA8"/>
    <w:rsid w:val="003903C6"/>
    <w:rsid w:val="0039058A"/>
    <w:rsid w:val="0039091F"/>
    <w:rsid w:val="00390C2A"/>
    <w:rsid w:val="00390E54"/>
    <w:rsid w:val="003913A2"/>
    <w:rsid w:val="0039143F"/>
    <w:rsid w:val="003915C8"/>
    <w:rsid w:val="0039161F"/>
    <w:rsid w:val="00391E11"/>
    <w:rsid w:val="00391E6E"/>
    <w:rsid w:val="00391FA0"/>
    <w:rsid w:val="0039293F"/>
    <w:rsid w:val="003934C8"/>
    <w:rsid w:val="0039384D"/>
    <w:rsid w:val="00394207"/>
    <w:rsid w:val="00394561"/>
    <w:rsid w:val="003946BF"/>
    <w:rsid w:val="003947FA"/>
    <w:rsid w:val="00395476"/>
    <w:rsid w:val="0039572E"/>
    <w:rsid w:val="003957A8"/>
    <w:rsid w:val="0039580E"/>
    <w:rsid w:val="00395BB6"/>
    <w:rsid w:val="00396136"/>
    <w:rsid w:val="00396494"/>
    <w:rsid w:val="0039651C"/>
    <w:rsid w:val="0039670C"/>
    <w:rsid w:val="0039693C"/>
    <w:rsid w:val="00396940"/>
    <w:rsid w:val="00396CB8"/>
    <w:rsid w:val="00396E84"/>
    <w:rsid w:val="00397148"/>
    <w:rsid w:val="00397398"/>
    <w:rsid w:val="00397F23"/>
    <w:rsid w:val="003A065D"/>
    <w:rsid w:val="003A08BE"/>
    <w:rsid w:val="003A0C3B"/>
    <w:rsid w:val="003A14A6"/>
    <w:rsid w:val="003A1543"/>
    <w:rsid w:val="003A17A0"/>
    <w:rsid w:val="003A20CE"/>
    <w:rsid w:val="003A287A"/>
    <w:rsid w:val="003A2A06"/>
    <w:rsid w:val="003A2A12"/>
    <w:rsid w:val="003A2DC3"/>
    <w:rsid w:val="003A3380"/>
    <w:rsid w:val="003A3424"/>
    <w:rsid w:val="003A382C"/>
    <w:rsid w:val="003A3D6E"/>
    <w:rsid w:val="003A3FF6"/>
    <w:rsid w:val="003A4576"/>
    <w:rsid w:val="003A4D0F"/>
    <w:rsid w:val="003A4EC3"/>
    <w:rsid w:val="003A520C"/>
    <w:rsid w:val="003A5C2F"/>
    <w:rsid w:val="003A5D66"/>
    <w:rsid w:val="003A5E8C"/>
    <w:rsid w:val="003A6621"/>
    <w:rsid w:val="003A75F2"/>
    <w:rsid w:val="003B0007"/>
    <w:rsid w:val="003B0532"/>
    <w:rsid w:val="003B05D7"/>
    <w:rsid w:val="003B075B"/>
    <w:rsid w:val="003B0868"/>
    <w:rsid w:val="003B0A2B"/>
    <w:rsid w:val="003B0BB3"/>
    <w:rsid w:val="003B0E3E"/>
    <w:rsid w:val="003B100E"/>
    <w:rsid w:val="003B112C"/>
    <w:rsid w:val="003B11FB"/>
    <w:rsid w:val="003B1347"/>
    <w:rsid w:val="003B18ED"/>
    <w:rsid w:val="003B1978"/>
    <w:rsid w:val="003B2926"/>
    <w:rsid w:val="003B2ABA"/>
    <w:rsid w:val="003B2BEF"/>
    <w:rsid w:val="003B2C45"/>
    <w:rsid w:val="003B2E57"/>
    <w:rsid w:val="003B3728"/>
    <w:rsid w:val="003B38AA"/>
    <w:rsid w:val="003B38B0"/>
    <w:rsid w:val="003B3CCA"/>
    <w:rsid w:val="003B3DD9"/>
    <w:rsid w:val="003B3E24"/>
    <w:rsid w:val="003B425C"/>
    <w:rsid w:val="003B4DDA"/>
    <w:rsid w:val="003B4F36"/>
    <w:rsid w:val="003B580F"/>
    <w:rsid w:val="003B5930"/>
    <w:rsid w:val="003B6A8A"/>
    <w:rsid w:val="003B6ABB"/>
    <w:rsid w:val="003B71BE"/>
    <w:rsid w:val="003B7B6D"/>
    <w:rsid w:val="003B7B94"/>
    <w:rsid w:val="003B7D27"/>
    <w:rsid w:val="003C0078"/>
    <w:rsid w:val="003C05EF"/>
    <w:rsid w:val="003C1008"/>
    <w:rsid w:val="003C1497"/>
    <w:rsid w:val="003C14DC"/>
    <w:rsid w:val="003C1504"/>
    <w:rsid w:val="003C18CA"/>
    <w:rsid w:val="003C1970"/>
    <w:rsid w:val="003C261F"/>
    <w:rsid w:val="003C271F"/>
    <w:rsid w:val="003C29CD"/>
    <w:rsid w:val="003C2AB7"/>
    <w:rsid w:val="003C2CA3"/>
    <w:rsid w:val="003C3235"/>
    <w:rsid w:val="003C33BA"/>
    <w:rsid w:val="003C3524"/>
    <w:rsid w:val="003C3A7E"/>
    <w:rsid w:val="003C410D"/>
    <w:rsid w:val="003C41A7"/>
    <w:rsid w:val="003C42A3"/>
    <w:rsid w:val="003C446E"/>
    <w:rsid w:val="003C4CF6"/>
    <w:rsid w:val="003C4E25"/>
    <w:rsid w:val="003C5652"/>
    <w:rsid w:val="003C56A2"/>
    <w:rsid w:val="003C56A8"/>
    <w:rsid w:val="003C5F55"/>
    <w:rsid w:val="003C605B"/>
    <w:rsid w:val="003C69EC"/>
    <w:rsid w:val="003C6B93"/>
    <w:rsid w:val="003C6EA5"/>
    <w:rsid w:val="003C6ED2"/>
    <w:rsid w:val="003C711B"/>
    <w:rsid w:val="003C7325"/>
    <w:rsid w:val="003C7CD1"/>
    <w:rsid w:val="003D06D9"/>
    <w:rsid w:val="003D0838"/>
    <w:rsid w:val="003D0D8F"/>
    <w:rsid w:val="003D0FE8"/>
    <w:rsid w:val="003D1532"/>
    <w:rsid w:val="003D194C"/>
    <w:rsid w:val="003D1A55"/>
    <w:rsid w:val="003D1D0F"/>
    <w:rsid w:val="003D216D"/>
    <w:rsid w:val="003D2B3F"/>
    <w:rsid w:val="003D363B"/>
    <w:rsid w:val="003D3B4B"/>
    <w:rsid w:val="003D3B73"/>
    <w:rsid w:val="003D3C25"/>
    <w:rsid w:val="003D3E67"/>
    <w:rsid w:val="003D3F79"/>
    <w:rsid w:val="003D4A1C"/>
    <w:rsid w:val="003D4A45"/>
    <w:rsid w:val="003D4C88"/>
    <w:rsid w:val="003D5204"/>
    <w:rsid w:val="003D52CE"/>
    <w:rsid w:val="003D5A54"/>
    <w:rsid w:val="003D6035"/>
    <w:rsid w:val="003D6912"/>
    <w:rsid w:val="003D6DCB"/>
    <w:rsid w:val="003D7255"/>
    <w:rsid w:val="003D7C27"/>
    <w:rsid w:val="003D7C44"/>
    <w:rsid w:val="003D7C7A"/>
    <w:rsid w:val="003E055B"/>
    <w:rsid w:val="003E11F4"/>
    <w:rsid w:val="003E126A"/>
    <w:rsid w:val="003E12B4"/>
    <w:rsid w:val="003E134D"/>
    <w:rsid w:val="003E144F"/>
    <w:rsid w:val="003E14CA"/>
    <w:rsid w:val="003E1778"/>
    <w:rsid w:val="003E1984"/>
    <w:rsid w:val="003E1ABC"/>
    <w:rsid w:val="003E1CFC"/>
    <w:rsid w:val="003E1D15"/>
    <w:rsid w:val="003E1D3E"/>
    <w:rsid w:val="003E1EF7"/>
    <w:rsid w:val="003E220F"/>
    <w:rsid w:val="003E2382"/>
    <w:rsid w:val="003E264C"/>
    <w:rsid w:val="003E26D1"/>
    <w:rsid w:val="003E2B73"/>
    <w:rsid w:val="003E2BE5"/>
    <w:rsid w:val="003E2C17"/>
    <w:rsid w:val="003E2C48"/>
    <w:rsid w:val="003E3024"/>
    <w:rsid w:val="003E316E"/>
    <w:rsid w:val="003E3E9D"/>
    <w:rsid w:val="003E3F5B"/>
    <w:rsid w:val="003E4021"/>
    <w:rsid w:val="003E466B"/>
    <w:rsid w:val="003E47F2"/>
    <w:rsid w:val="003E49F0"/>
    <w:rsid w:val="003E4C51"/>
    <w:rsid w:val="003E5005"/>
    <w:rsid w:val="003E5111"/>
    <w:rsid w:val="003E57C0"/>
    <w:rsid w:val="003E5836"/>
    <w:rsid w:val="003E5FB0"/>
    <w:rsid w:val="003E6274"/>
    <w:rsid w:val="003E63CD"/>
    <w:rsid w:val="003E6655"/>
    <w:rsid w:val="003E690E"/>
    <w:rsid w:val="003E6B6A"/>
    <w:rsid w:val="003E6E49"/>
    <w:rsid w:val="003E7DEB"/>
    <w:rsid w:val="003E7E04"/>
    <w:rsid w:val="003E7E24"/>
    <w:rsid w:val="003F0147"/>
    <w:rsid w:val="003F02B4"/>
    <w:rsid w:val="003F0689"/>
    <w:rsid w:val="003F13FF"/>
    <w:rsid w:val="003F15C2"/>
    <w:rsid w:val="003F15CC"/>
    <w:rsid w:val="003F1838"/>
    <w:rsid w:val="003F1843"/>
    <w:rsid w:val="003F1F97"/>
    <w:rsid w:val="003F20AC"/>
    <w:rsid w:val="003F2588"/>
    <w:rsid w:val="003F2A3D"/>
    <w:rsid w:val="003F2ABD"/>
    <w:rsid w:val="003F2B70"/>
    <w:rsid w:val="003F2BD6"/>
    <w:rsid w:val="003F2E31"/>
    <w:rsid w:val="003F2F97"/>
    <w:rsid w:val="003F30E0"/>
    <w:rsid w:val="003F36BF"/>
    <w:rsid w:val="003F3EDD"/>
    <w:rsid w:val="003F41DB"/>
    <w:rsid w:val="003F422D"/>
    <w:rsid w:val="003F4593"/>
    <w:rsid w:val="003F4677"/>
    <w:rsid w:val="003F4DC2"/>
    <w:rsid w:val="003F59C3"/>
    <w:rsid w:val="003F5ADE"/>
    <w:rsid w:val="003F64A5"/>
    <w:rsid w:val="003F6748"/>
    <w:rsid w:val="003F6887"/>
    <w:rsid w:val="003F6A95"/>
    <w:rsid w:val="003F6C36"/>
    <w:rsid w:val="003F6D9A"/>
    <w:rsid w:val="003F75FB"/>
    <w:rsid w:val="003F79C8"/>
    <w:rsid w:val="003F7E64"/>
    <w:rsid w:val="00400060"/>
    <w:rsid w:val="0040063D"/>
    <w:rsid w:val="00400EE9"/>
    <w:rsid w:val="00401138"/>
    <w:rsid w:val="0040151F"/>
    <w:rsid w:val="0040160D"/>
    <w:rsid w:val="004017E2"/>
    <w:rsid w:val="00401E95"/>
    <w:rsid w:val="0040281B"/>
    <w:rsid w:val="00402A7C"/>
    <w:rsid w:val="00402DF4"/>
    <w:rsid w:val="0040307A"/>
    <w:rsid w:val="00403166"/>
    <w:rsid w:val="00403579"/>
    <w:rsid w:val="004035BF"/>
    <w:rsid w:val="00403F61"/>
    <w:rsid w:val="00403FCB"/>
    <w:rsid w:val="0040444C"/>
    <w:rsid w:val="004046A3"/>
    <w:rsid w:val="00404DF8"/>
    <w:rsid w:val="00404EC5"/>
    <w:rsid w:val="00405922"/>
    <w:rsid w:val="00406016"/>
    <w:rsid w:val="00406275"/>
    <w:rsid w:val="00406354"/>
    <w:rsid w:val="004066A6"/>
    <w:rsid w:val="00406A63"/>
    <w:rsid w:val="00406C91"/>
    <w:rsid w:val="00406CA5"/>
    <w:rsid w:val="00406EE2"/>
    <w:rsid w:val="00407293"/>
    <w:rsid w:val="004079B5"/>
    <w:rsid w:val="004079DD"/>
    <w:rsid w:val="00407BD6"/>
    <w:rsid w:val="00407EA9"/>
    <w:rsid w:val="004100DA"/>
    <w:rsid w:val="0041018F"/>
    <w:rsid w:val="004106F5"/>
    <w:rsid w:val="00410770"/>
    <w:rsid w:val="00410FA2"/>
    <w:rsid w:val="00411054"/>
    <w:rsid w:val="00411461"/>
    <w:rsid w:val="004116FA"/>
    <w:rsid w:val="00411EC0"/>
    <w:rsid w:val="0041289C"/>
    <w:rsid w:val="00412CB6"/>
    <w:rsid w:val="00412E38"/>
    <w:rsid w:val="004137F4"/>
    <w:rsid w:val="00413A7B"/>
    <w:rsid w:val="00413B16"/>
    <w:rsid w:val="00413D6C"/>
    <w:rsid w:val="00414060"/>
    <w:rsid w:val="00414930"/>
    <w:rsid w:val="004152EB"/>
    <w:rsid w:val="00415423"/>
    <w:rsid w:val="00415670"/>
    <w:rsid w:val="004157E2"/>
    <w:rsid w:val="004159DF"/>
    <w:rsid w:val="00415BD5"/>
    <w:rsid w:val="00416258"/>
    <w:rsid w:val="00416818"/>
    <w:rsid w:val="00416BBB"/>
    <w:rsid w:val="00416E99"/>
    <w:rsid w:val="00417547"/>
    <w:rsid w:val="00417A00"/>
    <w:rsid w:val="00417A96"/>
    <w:rsid w:val="00417AD1"/>
    <w:rsid w:val="0042002B"/>
    <w:rsid w:val="0042017A"/>
    <w:rsid w:val="00420425"/>
    <w:rsid w:val="0042085A"/>
    <w:rsid w:val="00420AF3"/>
    <w:rsid w:val="00420E4E"/>
    <w:rsid w:val="00421ABE"/>
    <w:rsid w:val="00421BD1"/>
    <w:rsid w:val="0042203C"/>
    <w:rsid w:val="00422170"/>
    <w:rsid w:val="004222F1"/>
    <w:rsid w:val="0042235A"/>
    <w:rsid w:val="004224FD"/>
    <w:rsid w:val="00422606"/>
    <w:rsid w:val="00422738"/>
    <w:rsid w:val="00422BD9"/>
    <w:rsid w:val="00422C20"/>
    <w:rsid w:val="00422DA5"/>
    <w:rsid w:val="00423316"/>
    <w:rsid w:val="0042346A"/>
    <w:rsid w:val="004234FB"/>
    <w:rsid w:val="00423F42"/>
    <w:rsid w:val="004249C8"/>
    <w:rsid w:val="00424BF0"/>
    <w:rsid w:val="00424C63"/>
    <w:rsid w:val="0042501E"/>
    <w:rsid w:val="004256B4"/>
    <w:rsid w:val="004259A3"/>
    <w:rsid w:val="00425CC9"/>
    <w:rsid w:val="00425F67"/>
    <w:rsid w:val="00426C10"/>
    <w:rsid w:val="00427361"/>
    <w:rsid w:val="004275B8"/>
    <w:rsid w:val="00427626"/>
    <w:rsid w:val="004277B7"/>
    <w:rsid w:val="00427FCA"/>
    <w:rsid w:val="00430631"/>
    <w:rsid w:val="00430B60"/>
    <w:rsid w:val="004310CC"/>
    <w:rsid w:val="00431257"/>
    <w:rsid w:val="004316FE"/>
    <w:rsid w:val="00431C6A"/>
    <w:rsid w:val="00431DAD"/>
    <w:rsid w:val="00431F31"/>
    <w:rsid w:val="0043263A"/>
    <w:rsid w:val="00432651"/>
    <w:rsid w:val="00432A1F"/>
    <w:rsid w:val="004330EA"/>
    <w:rsid w:val="00433319"/>
    <w:rsid w:val="0043337E"/>
    <w:rsid w:val="0043349F"/>
    <w:rsid w:val="00433C69"/>
    <w:rsid w:val="00433DCA"/>
    <w:rsid w:val="004341E5"/>
    <w:rsid w:val="004342EC"/>
    <w:rsid w:val="004345FB"/>
    <w:rsid w:val="004346CB"/>
    <w:rsid w:val="0043494C"/>
    <w:rsid w:val="00434FB6"/>
    <w:rsid w:val="00435A6D"/>
    <w:rsid w:val="00436AC9"/>
    <w:rsid w:val="00436D99"/>
    <w:rsid w:val="00436F9F"/>
    <w:rsid w:val="00436FC9"/>
    <w:rsid w:val="004373F3"/>
    <w:rsid w:val="00437731"/>
    <w:rsid w:val="004377EC"/>
    <w:rsid w:val="0043791A"/>
    <w:rsid w:val="00437AA9"/>
    <w:rsid w:val="00437B4D"/>
    <w:rsid w:val="00437BDA"/>
    <w:rsid w:val="00437D77"/>
    <w:rsid w:val="00437EE3"/>
    <w:rsid w:val="004403FF"/>
    <w:rsid w:val="004409C2"/>
    <w:rsid w:val="004409EA"/>
    <w:rsid w:val="004410F1"/>
    <w:rsid w:val="004411BB"/>
    <w:rsid w:val="0044143A"/>
    <w:rsid w:val="004415FF"/>
    <w:rsid w:val="00441AB6"/>
    <w:rsid w:val="00442BD8"/>
    <w:rsid w:val="00442ECD"/>
    <w:rsid w:val="00442F37"/>
    <w:rsid w:val="00443386"/>
    <w:rsid w:val="004433AD"/>
    <w:rsid w:val="00443A17"/>
    <w:rsid w:val="004440D7"/>
    <w:rsid w:val="00444168"/>
    <w:rsid w:val="0044445D"/>
    <w:rsid w:val="00444CBA"/>
    <w:rsid w:val="004451D8"/>
    <w:rsid w:val="004458DE"/>
    <w:rsid w:val="00445C91"/>
    <w:rsid w:val="00445CB5"/>
    <w:rsid w:val="00445DF6"/>
    <w:rsid w:val="0044605E"/>
    <w:rsid w:val="0044629E"/>
    <w:rsid w:val="00446783"/>
    <w:rsid w:val="004471A8"/>
    <w:rsid w:val="00447A20"/>
    <w:rsid w:val="00447DD9"/>
    <w:rsid w:val="00447ED4"/>
    <w:rsid w:val="00450043"/>
    <w:rsid w:val="00450102"/>
    <w:rsid w:val="00450397"/>
    <w:rsid w:val="004506F8"/>
    <w:rsid w:val="00450778"/>
    <w:rsid w:val="004508DA"/>
    <w:rsid w:val="00450A05"/>
    <w:rsid w:val="00450CF7"/>
    <w:rsid w:val="00450EF2"/>
    <w:rsid w:val="00450FEB"/>
    <w:rsid w:val="0045149F"/>
    <w:rsid w:val="00452340"/>
    <w:rsid w:val="00452587"/>
    <w:rsid w:val="0045265B"/>
    <w:rsid w:val="004527B6"/>
    <w:rsid w:val="0045299A"/>
    <w:rsid w:val="00452B5E"/>
    <w:rsid w:val="00452BBB"/>
    <w:rsid w:val="00453000"/>
    <w:rsid w:val="00453344"/>
    <w:rsid w:val="00453378"/>
    <w:rsid w:val="0045358F"/>
    <w:rsid w:val="00453BD0"/>
    <w:rsid w:val="00453C8C"/>
    <w:rsid w:val="00453CE3"/>
    <w:rsid w:val="00453F98"/>
    <w:rsid w:val="00454942"/>
    <w:rsid w:val="00454D99"/>
    <w:rsid w:val="00454F92"/>
    <w:rsid w:val="0045541B"/>
    <w:rsid w:val="004558F5"/>
    <w:rsid w:val="00455DF1"/>
    <w:rsid w:val="00456085"/>
    <w:rsid w:val="004561D8"/>
    <w:rsid w:val="004562FF"/>
    <w:rsid w:val="00456588"/>
    <w:rsid w:val="00456879"/>
    <w:rsid w:val="00456CDB"/>
    <w:rsid w:val="00456D7F"/>
    <w:rsid w:val="00456EF4"/>
    <w:rsid w:val="00457226"/>
    <w:rsid w:val="00457287"/>
    <w:rsid w:val="0045745F"/>
    <w:rsid w:val="0045771A"/>
    <w:rsid w:val="00457B63"/>
    <w:rsid w:val="0046030E"/>
    <w:rsid w:val="00460A6B"/>
    <w:rsid w:val="00460ADE"/>
    <w:rsid w:val="00460F92"/>
    <w:rsid w:val="0046135B"/>
    <w:rsid w:val="00461655"/>
    <w:rsid w:val="0046169D"/>
    <w:rsid w:val="004616A5"/>
    <w:rsid w:val="004617AA"/>
    <w:rsid w:val="0046183E"/>
    <w:rsid w:val="00461CA9"/>
    <w:rsid w:val="00462241"/>
    <w:rsid w:val="0046260C"/>
    <w:rsid w:val="0046276B"/>
    <w:rsid w:val="004629FE"/>
    <w:rsid w:val="00462E26"/>
    <w:rsid w:val="00462F06"/>
    <w:rsid w:val="00462F11"/>
    <w:rsid w:val="0046320C"/>
    <w:rsid w:val="00463371"/>
    <w:rsid w:val="00463576"/>
    <w:rsid w:val="004635B2"/>
    <w:rsid w:val="00463989"/>
    <w:rsid w:val="00463BA6"/>
    <w:rsid w:val="00463BBC"/>
    <w:rsid w:val="00463D2D"/>
    <w:rsid w:val="00464A06"/>
    <w:rsid w:val="00464AFC"/>
    <w:rsid w:val="00464C23"/>
    <w:rsid w:val="00464CE4"/>
    <w:rsid w:val="00464FAF"/>
    <w:rsid w:val="00465104"/>
    <w:rsid w:val="00465223"/>
    <w:rsid w:val="00465893"/>
    <w:rsid w:val="00465EEB"/>
    <w:rsid w:val="00465F91"/>
    <w:rsid w:val="004662E2"/>
    <w:rsid w:val="004665F4"/>
    <w:rsid w:val="004667DE"/>
    <w:rsid w:val="00466E37"/>
    <w:rsid w:val="0046723A"/>
    <w:rsid w:val="004675A4"/>
    <w:rsid w:val="00467B36"/>
    <w:rsid w:val="00467B71"/>
    <w:rsid w:val="00467D53"/>
    <w:rsid w:val="00467E04"/>
    <w:rsid w:val="004702C1"/>
    <w:rsid w:val="00470533"/>
    <w:rsid w:val="004706EF"/>
    <w:rsid w:val="004706FF"/>
    <w:rsid w:val="0047092D"/>
    <w:rsid w:val="00470962"/>
    <w:rsid w:val="004709CC"/>
    <w:rsid w:val="00470DDF"/>
    <w:rsid w:val="00470E43"/>
    <w:rsid w:val="00470ED6"/>
    <w:rsid w:val="00471458"/>
    <w:rsid w:val="004718C0"/>
    <w:rsid w:val="004719D9"/>
    <w:rsid w:val="00471BC1"/>
    <w:rsid w:val="00471CE9"/>
    <w:rsid w:val="00472247"/>
    <w:rsid w:val="0047252F"/>
    <w:rsid w:val="00472CC9"/>
    <w:rsid w:val="00472D9B"/>
    <w:rsid w:val="00472FB3"/>
    <w:rsid w:val="00473044"/>
    <w:rsid w:val="00473707"/>
    <w:rsid w:val="00473AF1"/>
    <w:rsid w:val="00473E4D"/>
    <w:rsid w:val="00473FAF"/>
    <w:rsid w:val="00474252"/>
    <w:rsid w:val="0047468E"/>
    <w:rsid w:val="0047515A"/>
    <w:rsid w:val="00475661"/>
    <w:rsid w:val="00475945"/>
    <w:rsid w:val="00475A29"/>
    <w:rsid w:val="00475A73"/>
    <w:rsid w:val="00475B1C"/>
    <w:rsid w:val="00475C48"/>
    <w:rsid w:val="00475F93"/>
    <w:rsid w:val="00476263"/>
    <w:rsid w:val="004764BC"/>
    <w:rsid w:val="0047654C"/>
    <w:rsid w:val="00476746"/>
    <w:rsid w:val="00476C5F"/>
    <w:rsid w:val="00476DE4"/>
    <w:rsid w:val="004771F4"/>
    <w:rsid w:val="00477387"/>
    <w:rsid w:val="00477CDE"/>
    <w:rsid w:val="0048013A"/>
    <w:rsid w:val="004806B3"/>
    <w:rsid w:val="004806C1"/>
    <w:rsid w:val="0048090C"/>
    <w:rsid w:val="004809ED"/>
    <w:rsid w:val="00480B04"/>
    <w:rsid w:val="004812AB"/>
    <w:rsid w:val="00481492"/>
    <w:rsid w:val="00481D5C"/>
    <w:rsid w:val="00482469"/>
    <w:rsid w:val="00482AAA"/>
    <w:rsid w:val="00482ACF"/>
    <w:rsid w:val="00482C01"/>
    <w:rsid w:val="00482CBF"/>
    <w:rsid w:val="00483340"/>
    <w:rsid w:val="004836E1"/>
    <w:rsid w:val="00483A04"/>
    <w:rsid w:val="00483B23"/>
    <w:rsid w:val="00483E91"/>
    <w:rsid w:val="00483F13"/>
    <w:rsid w:val="00484035"/>
    <w:rsid w:val="004847FD"/>
    <w:rsid w:val="0048494F"/>
    <w:rsid w:val="004857DE"/>
    <w:rsid w:val="00485F0D"/>
    <w:rsid w:val="00486730"/>
    <w:rsid w:val="00486A35"/>
    <w:rsid w:val="00487149"/>
    <w:rsid w:val="004875A8"/>
    <w:rsid w:val="00487B2F"/>
    <w:rsid w:val="00487F63"/>
    <w:rsid w:val="004905D4"/>
    <w:rsid w:val="0049068E"/>
    <w:rsid w:val="004908E2"/>
    <w:rsid w:val="00490AB3"/>
    <w:rsid w:val="00490F31"/>
    <w:rsid w:val="0049189D"/>
    <w:rsid w:val="00491A6F"/>
    <w:rsid w:val="00491AAF"/>
    <w:rsid w:val="00491C20"/>
    <w:rsid w:val="004921E9"/>
    <w:rsid w:val="0049300C"/>
    <w:rsid w:val="004930B1"/>
    <w:rsid w:val="004938BC"/>
    <w:rsid w:val="00493977"/>
    <w:rsid w:val="004940D9"/>
    <w:rsid w:val="00494BB4"/>
    <w:rsid w:val="00494C64"/>
    <w:rsid w:val="00494D39"/>
    <w:rsid w:val="00494EA4"/>
    <w:rsid w:val="004958EF"/>
    <w:rsid w:val="004958FC"/>
    <w:rsid w:val="00496418"/>
    <w:rsid w:val="00496CF7"/>
    <w:rsid w:val="0049733D"/>
    <w:rsid w:val="00497453"/>
    <w:rsid w:val="0049756A"/>
    <w:rsid w:val="004976B5"/>
    <w:rsid w:val="004976C2"/>
    <w:rsid w:val="00497D5A"/>
    <w:rsid w:val="00497F62"/>
    <w:rsid w:val="004A0341"/>
    <w:rsid w:val="004A099C"/>
    <w:rsid w:val="004A0C48"/>
    <w:rsid w:val="004A121A"/>
    <w:rsid w:val="004A147D"/>
    <w:rsid w:val="004A1513"/>
    <w:rsid w:val="004A187A"/>
    <w:rsid w:val="004A18B9"/>
    <w:rsid w:val="004A1D70"/>
    <w:rsid w:val="004A1FBD"/>
    <w:rsid w:val="004A20AD"/>
    <w:rsid w:val="004A2136"/>
    <w:rsid w:val="004A253C"/>
    <w:rsid w:val="004A2808"/>
    <w:rsid w:val="004A2BA6"/>
    <w:rsid w:val="004A3361"/>
    <w:rsid w:val="004A3580"/>
    <w:rsid w:val="004A3859"/>
    <w:rsid w:val="004A4D48"/>
    <w:rsid w:val="004A52ED"/>
    <w:rsid w:val="004A587A"/>
    <w:rsid w:val="004A5CB9"/>
    <w:rsid w:val="004A60B5"/>
    <w:rsid w:val="004A63B4"/>
    <w:rsid w:val="004A6543"/>
    <w:rsid w:val="004A66EB"/>
    <w:rsid w:val="004A6C91"/>
    <w:rsid w:val="004A6E2D"/>
    <w:rsid w:val="004A6EFC"/>
    <w:rsid w:val="004A6FCF"/>
    <w:rsid w:val="004A7199"/>
    <w:rsid w:val="004A755A"/>
    <w:rsid w:val="004A7585"/>
    <w:rsid w:val="004A784F"/>
    <w:rsid w:val="004A7A67"/>
    <w:rsid w:val="004A7D0E"/>
    <w:rsid w:val="004B0308"/>
    <w:rsid w:val="004B079D"/>
    <w:rsid w:val="004B0899"/>
    <w:rsid w:val="004B0A13"/>
    <w:rsid w:val="004B0DA7"/>
    <w:rsid w:val="004B1D20"/>
    <w:rsid w:val="004B1E95"/>
    <w:rsid w:val="004B1FBE"/>
    <w:rsid w:val="004B20FF"/>
    <w:rsid w:val="004B2183"/>
    <w:rsid w:val="004B2456"/>
    <w:rsid w:val="004B26C3"/>
    <w:rsid w:val="004B31C2"/>
    <w:rsid w:val="004B3393"/>
    <w:rsid w:val="004B38A6"/>
    <w:rsid w:val="004B3AC3"/>
    <w:rsid w:val="004B3C2D"/>
    <w:rsid w:val="004B3C3C"/>
    <w:rsid w:val="004B3DFF"/>
    <w:rsid w:val="004B3FE4"/>
    <w:rsid w:val="004B4013"/>
    <w:rsid w:val="004B443F"/>
    <w:rsid w:val="004B471A"/>
    <w:rsid w:val="004B4784"/>
    <w:rsid w:val="004B47F6"/>
    <w:rsid w:val="004B484A"/>
    <w:rsid w:val="004B4C1B"/>
    <w:rsid w:val="004B4E08"/>
    <w:rsid w:val="004B50B8"/>
    <w:rsid w:val="004B578D"/>
    <w:rsid w:val="004B6A67"/>
    <w:rsid w:val="004B6B66"/>
    <w:rsid w:val="004B6C0E"/>
    <w:rsid w:val="004B6E23"/>
    <w:rsid w:val="004B6FC4"/>
    <w:rsid w:val="004B7289"/>
    <w:rsid w:val="004B731A"/>
    <w:rsid w:val="004B73B8"/>
    <w:rsid w:val="004B782C"/>
    <w:rsid w:val="004B7CDE"/>
    <w:rsid w:val="004C013E"/>
    <w:rsid w:val="004C0742"/>
    <w:rsid w:val="004C0B55"/>
    <w:rsid w:val="004C0CA4"/>
    <w:rsid w:val="004C0FC8"/>
    <w:rsid w:val="004C167C"/>
    <w:rsid w:val="004C16C4"/>
    <w:rsid w:val="004C19F8"/>
    <w:rsid w:val="004C1BD7"/>
    <w:rsid w:val="004C3203"/>
    <w:rsid w:val="004C34AF"/>
    <w:rsid w:val="004C35C7"/>
    <w:rsid w:val="004C42F8"/>
    <w:rsid w:val="004C436C"/>
    <w:rsid w:val="004C43FD"/>
    <w:rsid w:val="004C4751"/>
    <w:rsid w:val="004C4CFC"/>
    <w:rsid w:val="004C518C"/>
    <w:rsid w:val="004C52D6"/>
    <w:rsid w:val="004C54FF"/>
    <w:rsid w:val="004C56C9"/>
    <w:rsid w:val="004C5BF6"/>
    <w:rsid w:val="004C625F"/>
    <w:rsid w:val="004C6581"/>
    <w:rsid w:val="004C65E9"/>
    <w:rsid w:val="004C7334"/>
    <w:rsid w:val="004C7450"/>
    <w:rsid w:val="004C74DF"/>
    <w:rsid w:val="004C75FE"/>
    <w:rsid w:val="004C76AF"/>
    <w:rsid w:val="004C7B5A"/>
    <w:rsid w:val="004C7BBC"/>
    <w:rsid w:val="004C7C01"/>
    <w:rsid w:val="004D00C1"/>
    <w:rsid w:val="004D04FD"/>
    <w:rsid w:val="004D06B5"/>
    <w:rsid w:val="004D0ACA"/>
    <w:rsid w:val="004D1168"/>
    <w:rsid w:val="004D14D3"/>
    <w:rsid w:val="004D24E2"/>
    <w:rsid w:val="004D278F"/>
    <w:rsid w:val="004D27C4"/>
    <w:rsid w:val="004D2807"/>
    <w:rsid w:val="004D28FE"/>
    <w:rsid w:val="004D2A32"/>
    <w:rsid w:val="004D2E93"/>
    <w:rsid w:val="004D2FA2"/>
    <w:rsid w:val="004D34E0"/>
    <w:rsid w:val="004D378D"/>
    <w:rsid w:val="004D37D7"/>
    <w:rsid w:val="004D38D8"/>
    <w:rsid w:val="004D417B"/>
    <w:rsid w:val="004D4864"/>
    <w:rsid w:val="004D4B11"/>
    <w:rsid w:val="004D4BEA"/>
    <w:rsid w:val="004D4FE5"/>
    <w:rsid w:val="004D5332"/>
    <w:rsid w:val="004D552B"/>
    <w:rsid w:val="004D5754"/>
    <w:rsid w:val="004D59D8"/>
    <w:rsid w:val="004D5E3F"/>
    <w:rsid w:val="004D5F9B"/>
    <w:rsid w:val="004D660C"/>
    <w:rsid w:val="004D668A"/>
    <w:rsid w:val="004D6820"/>
    <w:rsid w:val="004D6A06"/>
    <w:rsid w:val="004D6E20"/>
    <w:rsid w:val="004D6E45"/>
    <w:rsid w:val="004D725F"/>
    <w:rsid w:val="004D75A7"/>
    <w:rsid w:val="004D77B9"/>
    <w:rsid w:val="004D7926"/>
    <w:rsid w:val="004D7CBE"/>
    <w:rsid w:val="004E02CC"/>
    <w:rsid w:val="004E09DC"/>
    <w:rsid w:val="004E0B98"/>
    <w:rsid w:val="004E0DBA"/>
    <w:rsid w:val="004E0FFA"/>
    <w:rsid w:val="004E129C"/>
    <w:rsid w:val="004E15AD"/>
    <w:rsid w:val="004E1C01"/>
    <w:rsid w:val="004E1C89"/>
    <w:rsid w:val="004E2028"/>
    <w:rsid w:val="004E20CF"/>
    <w:rsid w:val="004E2777"/>
    <w:rsid w:val="004E284F"/>
    <w:rsid w:val="004E35EE"/>
    <w:rsid w:val="004E3787"/>
    <w:rsid w:val="004E3B38"/>
    <w:rsid w:val="004E439C"/>
    <w:rsid w:val="004E4880"/>
    <w:rsid w:val="004E4AD9"/>
    <w:rsid w:val="004E4D9C"/>
    <w:rsid w:val="004E4E67"/>
    <w:rsid w:val="004E5018"/>
    <w:rsid w:val="004E5280"/>
    <w:rsid w:val="004E579D"/>
    <w:rsid w:val="004E5E4B"/>
    <w:rsid w:val="004E5F37"/>
    <w:rsid w:val="004E5F8E"/>
    <w:rsid w:val="004E602B"/>
    <w:rsid w:val="004E61AD"/>
    <w:rsid w:val="004E629A"/>
    <w:rsid w:val="004E6375"/>
    <w:rsid w:val="004E63A6"/>
    <w:rsid w:val="004E64B8"/>
    <w:rsid w:val="004E6BDE"/>
    <w:rsid w:val="004E7281"/>
    <w:rsid w:val="004E797C"/>
    <w:rsid w:val="004E7DE2"/>
    <w:rsid w:val="004F0108"/>
    <w:rsid w:val="004F02D3"/>
    <w:rsid w:val="004F0778"/>
    <w:rsid w:val="004F0779"/>
    <w:rsid w:val="004F0AF4"/>
    <w:rsid w:val="004F0B21"/>
    <w:rsid w:val="004F0D62"/>
    <w:rsid w:val="004F2118"/>
    <w:rsid w:val="004F2493"/>
    <w:rsid w:val="004F2FDD"/>
    <w:rsid w:val="004F3270"/>
    <w:rsid w:val="004F345E"/>
    <w:rsid w:val="004F385B"/>
    <w:rsid w:val="004F3A30"/>
    <w:rsid w:val="004F3B07"/>
    <w:rsid w:val="004F3E9B"/>
    <w:rsid w:val="004F4080"/>
    <w:rsid w:val="004F41BC"/>
    <w:rsid w:val="004F425E"/>
    <w:rsid w:val="004F43E0"/>
    <w:rsid w:val="004F4744"/>
    <w:rsid w:val="004F4B0D"/>
    <w:rsid w:val="004F4DA0"/>
    <w:rsid w:val="004F53DC"/>
    <w:rsid w:val="004F5F18"/>
    <w:rsid w:val="004F64AC"/>
    <w:rsid w:val="004F6895"/>
    <w:rsid w:val="004F695F"/>
    <w:rsid w:val="004F6C0A"/>
    <w:rsid w:val="004F6D9A"/>
    <w:rsid w:val="004F7788"/>
    <w:rsid w:val="004F7B29"/>
    <w:rsid w:val="004F7D31"/>
    <w:rsid w:val="00500857"/>
    <w:rsid w:val="0050161C"/>
    <w:rsid w:val="00501F8A"/>
    <w:rsid w:val="00502029"/>
    <w:rsid w:val="00502048"/>
    <w:rsid w:val="00502FC7"/>
    <w:rsid w:val="005033DA"/>
    <w:rsid w:val="005037AC"/>
    <w:rsid w:val="00503A63"/>
    <w:rsid w:val="00503AF7"/>
    <w:rsid w:val="00503BD5"/>
    <w:rsid w:val="00503CBD"/>
    <w:rsid w:val="00503FA0"/>
    <w:rsid w:val="005053E0"/>
    <w:rsid w:val="0050550C"/>
    <w:rsid w:val="00505806"/>
    <w:rsid w:val="005059BB"/>
    <w:rsid w:val="00505AD9"/>
    <w:rsid w:val="00505C9D"/>
    <w:rsid w:val="00506281"/>
    <w:rsid w:val="00506359"/>
    <w:rsid w:val="0050637C"/>
    <w:rsid w:val="00506437"/>
    <w:rsid w:val="00506F2F"/>
    <w:rsid w:val="005074B4"/>
    <w:rsid w:val="005074E4"/>
    <w:rsid w:val="00507688"/>
    <w:rsid w:val="00507823"/>
    <w:rsid w:val="005102BD"/>
    <w:rsid w:val="00510831"/>
    <w:rsid w:val="005108F1"/>
    <w:rsid w:val="00510C50"/>
    <w:rsid w:val="00510E59"/>
    <w:rsid w:val="005115B2"/>
    <w:rsid w:val="00511B7F"/>
    <w:rsid w:val="00511E10"/>
    <w:rsid w:val="00512052"/>
    <w:rsid w:val="005129ED"/>
    <w:rsid w:val="00513581"/>
    <w:rsid w:val="0051372A"/>
    <w:rsid w:val="00513921"/>
    <w:rsid w:val="00513961"/>
    <w:rsid w:val="00513C62"/>
    <w:rsid w:val="005141E6"/>
    <w:rsid w:val="005141ED"/>
    <w:rsid w:val="00514CA1"/>
    <w:rsid w:val="00514D15"/>
    <w:rsid w:val="00514D41"/>
    <w:rsid w:val="005151AA"/>
    <w:rsid w:val="005151AD"/>
    <w:rsid w:val="00515285"/>
    <w:rsid w:val="0051597E"/>
    <w:rsid w:val="00515CF5"/>
    <w:rsid w:val="00516747"/>
    <w:rsid w:val="0051681B"/>
    <w:rsid w:val="0051683C"/>
    <w:rsid w:val="00516860"/>
    <w:rsid w:val="00516BFC"/>
    <w:rsid w:val="00516D93"/>
    <w:rsid w:val="00516DDA"/>
    <w:rsid w:val="00517145"/>
    <w:rsid w:val="005178E3"/>
    <w:rsid w:val="00517BF9"/>
    <w:rsid w:val="00520129"/>
    <w:rsid w:val="005204CA"/>
    <w:rsid w:val="005206D9"/>
    <w:rsid w:val="0052076A"/>
    <w:rsid w:val="00520B1D"/>
    <w:rsid w:val="00521143"/>
    <w:rsid w:val="00521167"/>
    <w:rsid w:val="00521568"/>
    <w:rsid w:val="005218FB"/>
    <w:rsid w:val="00521AB2"/>
    <w:rsid w:val="00521AF5"/>
    <w:rsid w:val="00521D5F"/>
    <w:rsid w:val="005220BF"/>
    <w:rsid w:val="005226B3"/>
    <w:rsid w:val="0052289D"/>
    <w:rsid w:val="005230CD"/>
    <w:rsid w:val="005234EF"/>
    <w:rsid w:val="005238D0"/>
    <w:rsid w:val="00523D20"/>
    <w:rsid w:val="00523E30"/>
    <w:rsid w:val="00524107"/>
    <w:rsid w:val="005243BD"/>
    <w:rsid w:val="005243D8"/>
    <w:rsid w:val="005244AB"/>
    <w:rsid w:val="00524621"/>
    <w:rsid w:val="005246CB"/>
    <w:rsid w:val="005249E6"/>
    <w:rsid w:val="00525942"/>
    <w:rsid w:val="00525986"/>
    <w:rsid w:val="005259CB"/>
    <w:rsid w:val="00525D53"/>
    <w:rsid w:val="005265D4"/>
    <w:rsid w:val="005265DA"/>
    <w:rsid w:val="005269E1"/>
    <w:rsid w:val="00526A47"/>
    <w:rsid w:val="00526DE2"/>
    <w:rsid w:val="0052754D"/>
    <w:rsid w:val="00527A9B"/>
    <w:rsid w:val="00527AAF"/>
    <w:rsid w:val="00527D17"/>
    <w:rsid w:val="00527F0C"/>
    <w:rsid w:val="00530048"/>
    <w:rsid w:val="005306B0"/>
    <w:rsid w:val="00530722"/>
    <w:rsid w:val="00530E2C"/>
    <w:rsid w:val="00531002"/>
    <w:rsid w:val="00531021"/>
    <w:rsid w:val="00531154"/>
    <w:rsid w:val="00531CBD"/>
    <w:rsid w:val="0053228F"/>
    <w:rsid w:val="005323C4"/>
    <w:rsid w:val="0053240B"/>
    <w:rsid w:val="005329EB"/>
    <w:rsid w:val="00532BC6"/>
    <w:rsid w:val="00532F07"/>
    <w:rsid w:val="00533232"/>
    <w:rsid w:val="00533EE3"/>
    <w:rsid w:val="005340C7"/>
    <w:rsid w:val="00534431"/>
    <w:rsid w:val="0053455B"/>
    <w:rsid w:val="00534D49"/>
    <w:rsid w:val="00535375"/>
    <w:rsid w:val="005354A7"/>
    <w:rsid w:val="005356B0"/>
    <w:rsid w:val="005359F4"/>
    <w:rsid w:val="00535A32"/>
    <w:rsid w:val="00535A49"/>
    <w:rsid w:val="00535C97"/>
    <w:rsid w:val="00536061"/>
    <w:rsid w:val="00540CDC"/>
    <w:rsid w:val="00540F56"/>
    <w:rsid w:val="00541232"/>
    <w:rsid w:val="00541613"/>
    <w:rsid w:val="00541780"/>
    <w:rsid w:val="0054183E"/>
    <w:rsid w:val="0054189C"/>
    <w:rsid w:val="005420EA"/>
    <w:rsid w:val="00542150"/>
    <w:rsid w:val="00542490"/>
    <w:rsid w:val="00542609"/>
    <w:rsid w:val="005427ED"/>
    <w:rsid w:val="0054288F"/>
    <w:rsid w:val="00543E2D"/>
    <w:rsid w:val="00543EE4"/>
    <w:rsid w:val="005440C7"/>
    <w:rsid w:val="0054422B"/>
    <w:rsid w:val="005443E4"/>
    <w:rsid w:val="00544448"/>
    <w:rsid w:val="00544795"/>
    <w:rsid w:val="0054482E"/>
    <w:rsid w:val="00544C66"/>
    <w:rsid w:val="00544E5A"/>
    <w:rsid w:val="00545144"/>
    <w:rsid w:val="005465C4"/>
    <w:rsid w:val="00546C1A"/>
    <w:rsid w:val="005478C2"/>
    <w:rsid w:val="00547C6A"/>
    <w:rsid w:val="00550689"/>
    <w:rsid w:val="00550A4D"/>
    <w:rsid w:val="00551120"/>
    <w:rsid w:val="00551267"/>
    <w:rsid w:val="00551B84"/>
    <w:rsid w:val="0055277C"/>
    <w:rsid w:val="005527BB"/>
    <w:rsid w:val="0055292F"/>
    <w:rsid w:val="005536FB"/>
    <w:rsid w:val="00553A51"/>
    <w:rsid w:val="00553A54"/>
    <w:rsid w:val="00554221"/>
    <w:rsid w:val="005545AE"/>
    <w:rsid w:val="0055477B"/>
    <w:rsid w:val="00554D1F"/>
    <w:rsid w:val="0055517F"/>
    <w:rsid w:val="00555764"/>
    <w:rsid w:val="00555907"/>
    <w:rsid w:val="00555EBF"/>
    <w:rsid w:val="00555F96"/>
    <w:rsid w:val="005564A6"/>
    <w:rsid w:val="00557692"/>
    <w:rsid w:val="00557A3E"/>
    <w:rsid w:val="00557CBB"/>
    <w:rsid w:val="00560694"/>
    <w:rsid w:val="0056075E"/>
    <w:rsid w:val="005608F9"/>
    <w:rsid w:val="005615C8"/>
    <w:rsid w:val="0056171D"/>
    <w:rsid w:val="00561C9A"/>
    <w:rsid w:val="005624ED"/>
    <w:rsid w:val="00562523"/>
    <w:rsid w:val="0056256B"/>
    <w:rsid w:val="00562580"/>
    <w:rsid w:val="005626AA"/>
    <w:rsid w:val="00562AF8"/>
    <w:rsid w:val="00563481"/>
    <w:rsid w:val="00563694"/>
    <w:rsid w:val="00563A3B"/>
    <w:rsid w:val="00563F71"/>
    <w:rsid w:val="00564413"/>
    <w:rsid w:val="0056443F"/>
    <w:rsid w:val="00564F87"/>
    <w:rsid w:val="005650D3"/>
    <w:rsid w:val="00565186"/>
    <w:rsid w:val="00565743"/>
    <w:rsid w:val="00565972"/>
    <w:rsid w:val="0056649C"/>
    <w:rsid w:val="00566872"/>
    <w:rsid w:val="005668F8"/>
    <w:rsid w:val="00566C67"/>
    <w:rsid w:val="00566E20"/>
    <w:rsid w:val="00566FD4"/>
    <w:rsid w:val="0056708A"/>
    <w:rsid w:val="0056710C"/>
    <w:rsid w:val="00567986"/>
    <w:rsid w:val="00567D95"/>
    <w:rsid w:val="00567EEE"/>
    <w:rsid w:val="00567F64"/>
    <w:rsid w:val="0057048F"/>
    <w:rsid w:val="00570BE4"/>
    <w:rsid w:val="005714F8"/>
    <w:rsid w:val="00571629"/>
    <w:rsid w:val="00571774"/>
    <w:rsid w:val="00571C48"/>
    <w:rsid w:val="00571CBD"/>
    <w:rsid w:val="0057242F"/>
    <w:rsid w:val="005726D2"/>
    <w:rsid w:val="00572B5D"/>
    <w:rsid w:val="00572E4D"/>
    <w:rsid w:val="00573324"/>
    <w:rsid w:val="00573689"/>
    <w:rsid w:val="00573B66"/>
    <w:rsid w:val="005742E0"/>
    <w:rsid w:val="005746B6"/>
    <w:rsid w:val="00574C2F"/>
    <w:rsid w:val="00574C79"/>
    <w:rsid w:val="00574CCC"/>
    <w:rsid w:val="00575152"/>
    <w:rsid w:val="0057544C"/>
    <w:rsid w:val="0057637D"/>
    <w:rsid w:val="00576981"/>
    <w:rsid w:val="00576B42"/>
    <w:rsid w:val="00576EC6"/>
    <w:rsid w:val="005774B6"/>
    <w:rsid w:val="0057774C"/>
    <w:rsid w:val="005777F5"/>
    <w:rsid w:val="0057787C"/>
    <w:rsid w:val="005806E6"/>
    <w:rsid w:val="00580A92"/>
    <w:rsid w:val="00580DD4"/>
    <w:rsid w:val="00581085"/>
    <w:rsid w:val="005811CA"/>
    <w:rsid w:val="0058120C"/>
    <w:rsid w:val="0058157D"/>
    <w:rsid w:val="00581725"/>
    <w:rsid w:val="005820CC"/>
    <w:rsid w:val="00582115"/>
    <w:rsid w:val="00582492"/>
    <w:rsid w:val="00582E01"/>
    <w:rsid w:val="00582F18"/>
    <w:rsid w:val="0058353F"/>
    <w:rsid w:val="00583935"/>
    <w:rsid w:val="00583950"/>
    <w:rsid w:val="00583B93"/>
    <w:rsid w:val="00583DC4"/>
    <w:rsid w:val="0058418F"/>
    <w:rsid w:val="0058429F"/>
    <w:rsid w:val="00584417"/>
    <w:rsid w:val="00584ED1"/>
    <w:rsid w:val="00585078"/>
    <w:rsid w:val="005854A0"/>
    <w:rsid w:val="005858D5"/>
    <w:rsid w:val="00586268"/>
    <w:rsid w:val="00586292"/>
    <w:rsid w:val="00586414"/>
    <w:rsid w:val="00586756"/>
    <w:rsid w:val="0058681F"/>
    <w:rsid w:val="00586872"/>
    <w:rsid w:val="00586971"/>
    <w:rsid w:val="00586AD4"/>
    <w:rsid w:val="0058718E"/>
    <w:rsid w:val="00587673"/>
    <w:rsid w:val="00587AC8"/>
    <w:rsid w:val="00587F73"/>
    <w:rsid w:val="0059001E"/>
    <w:rsid w:val="005901EC"/>
    <w:rsid w:val="00590DBC"/>
    <w:rsid w:val="005910F5"/>
    <w:rsid w:val="00591305"/>
    <w:rsid w:val="00591656"/>
    <w:rsid w:val="0059168D"/>
    <w:rsid w:val="00591E1F"/>
    <w:rsid w:val="00592017"/>
    <w:rsid w:val="00592292"/>
    <w:rsid w:val="00592A50"/>
    <w:rsid w:val="00592B66"/>
    <w:rsid w:val="00592DBB"/>
    <w:rsid w:val="00592DC2"/>
    <w:rsid w:val="00592E6A"/>
    <w:rsid w:val="00592FF4"/>
    <w:rsid w:val="00593289"/>
    <w:rsid w:val="0059371D"/>
    <w:rsid w:val="005937A4"/>
    <w:rsid w:val="00593A79"/>
    <w:rsid w:val="00593A98"/>
    <w:rsid w:val="00593DAA"/>
    <w:rsid w:val="0059453D"/>
    <w:rsid w:val="00594AB9"/>
    <w:rsid w:val="00594B98"/>
    <w:rsid w:val="00594F7B"/>
    <w:rsid w:val="005952BD"/>
    <w:rsid w:val="00595351"/>
    <w:rsid w:val="0059548C"/>
    <w:rsid w:val="0059555D"/>
    <w:rsid w:val="0059555E"/>
    <w:rsid w:val="005957DE"/>
    <w:rsid w:val="00595895"/>
    <w:rsid w:val="0059596A"/>
    <w:rsid w:val="00595D75"/>
    <w:rsid w:val="00595E3A"/>
    <w:rsid w:val="005961B9"/>
    <w:rsid w:val="005962E9"/>
    <w:rsid w:val="005969A9"/>
    <w:rsid w:val="00596E59"/>
    <w:rsid w:val="0059708D"/>
    <w:rsid w:val="0059718C"/>
    <w:rsid w:val="00597782"/>
    <w:rsid w:val="005A0107"/>
    <w:rsid w:val="005A0115"/>
    <w:rsid w:val="005A09FC"/>
    <w:rsid w:val="005A0D94"/>
    <w:rsid w:val="005A1643"/>
    <w:rsid w:val="005A1836"/>
    <w:rsid w:val="005A193B"/>
    <w:rsid w:val="005A1C0F"/>
    <w:rsid w:val="005A1CE8"/>
    <w:rsid w:val="005A22D6"/>
    <w:rsid w:val="005A2438"/>
    <w:rsid w:val="005A244A"/>
    <w:rsid w:val="005A24D9"/>
    <w:rsid w:val="005A33DD"/>
    <w:rsid w:val="005A35A5"/>
    <w:rsid w:val="005A35F7"/>
    <w:rsid w:val="005A3B6A"/>
    <w:rsid w:val="005A3B91"/>
    <w:rsid w:val="005A3CCF"/>
    <w:rsid w:val="005A3D84"/>
    <w:rsid w:val="005A3EB7"/>
    <w:rsid w:val="005A433E"/>
    <w:rsid w:val="005A4A63"/>
    <w:rsid w:val="005A4BB6"/>
    <w:rsid w:val="005A50CD"/>
    <w:rsid w:val="005A542D"/>
    <w:rsid w:val="005A5430"/>
    <w:rsid w:val="005A548E"/>
    <w:rsid w:val="005A5490"/>
    <w:rsid w:val="005A54EA"/>
    <w:rsid w:val="005A5664"/>
    <w:rsid w:val="005A584C"/>
    <w:rsid w:val="005A59BA"/>
    <w:rsid w:val="005A5B5A"/>
    <w:rsid w:val="005A5D1F"/>
    <w:rsid w:val="005A6888"/>
    <w:rsid w:val="005A690C"/>
    <w:rsid w:val="005A6B7F"/>
    <w:rsid w:val="005A6BB2"/>
    <w:rsid w:val="005A79C9"/>
    <w:rsid w:val="005B0D02"/>
    <w:rsid w:val="005B121B"/>
    <w:rsid w:val="005B132D"/>
    <w:rsid w:val="005B2450"/>
    <w:rsid w:val="005B311E"/>
    <w:rsid w:val="005B3611"/>
    <w:rsid w:val="005B36E8"/>
    <w:rsid w:val="005B3996"/>
    <w:rsid w:val="005B3BC8"/>
    <w:rsid w:val="005B3E06"/>
    <w:rsid w:val="005B3EF5"/>
    <w:rsid w:val="005B3F9C"/>
    <w:rsid w:val="005B4977"/>
    <w:rsid w:val="005B5195"/>
    <w:rsid w:val="005B535C"/>
    <w:rsid w:val="005B572B"/>
    <w:rsid w:val="005B5AB8"/>
    <w:rsid w:val="005B60FC"/>
    <w:rsid w:val="005B6445"/>
    <w:rsid w:val="005B6A16"/>
    <w:rsid w:val="005B6A43"/>
    <w:rsid w:val="005B7075"/>
    <w:rsid w:val="005B7163"/>
    <w:rsid w:val="005B76B7"/>
    <w:rsid w:val="005B7F2B"/>
    <w:rsid w:val="005B7FD5"/>
    <w:rsid w:val="005C0191"/>
    <w:rsid w:val="005C0450"/>
    <w:rsid w:val="005C069C"/>
    <w:rsid w:val="005C0870"/>
    <w:rsid w:val="005C0E2D"/>
    <w:rsid w:val="005C118C"/>
    <w:rsid w:val="005C13E2"/>
    <w:rsid w:val="005C1480"/>
    <w:rsid w:val="005C2085"/>
    <w:rsid w:val="005C29F2"/>
    <w:rsid w:val="005C2A00"/>
    <w:rsid w:val="005C2A2F"/>
    <w:rsid w:val="005C36E0"/>
    <w:rsid w:val="005C3734"/>
    <w:rsid w:val="005C383B"/>
    <w:rsid w:val="005C39F5"/>
    <w:rsid w:val="005C3A95"/>
    <w:rsid w:val="005C3F8A"/>
    <w:rsid w:val="005C412D"/>
    <w:rsid w:val="005C55DC"/>
    <w:rsid w:val="005C5FA9"/>
    <w:rsid w:val="005C64DD"/>
    <w:rsid w:val="005C6C09"/>
    <w:rsid w:val="005C6E16"/>
    <w:rsid w:val="005C6F47"/>
    <w:rsid w:val="005C71F1"/>
    <w:rsid w:val="005C735A"/>
    <w:rsid w:val="005C7CDE"/>
    <w:rsid w:val="005C7F23"/>
    <w:rsid w:val="005C7F67"/>
    <w:rsid w:val="005D017C"/>
    <w:rsid w:val="005D023E"/>
    <w:rsid w:val="005D03F9"/>
    <w:rsid w:val="005D05F7"/>
    <w:rsid w:val="005D0E50"/>
    <w:rsid w:val="005D0E77"/>
    <w:rsid w:val="005D0E7B"/>
    <w:rsid w:val="005D1270"/>
    <w:rsid w:val="005D146B"/>
    <w:rsid w:val="005D1DF0"/>
    <w:rsid w:val="005D1E96"/>
    <w:rsid w:val="005D1EC3"/>
    <w:rsid w:val="005D2231"/>
    <w:rsid w:val="005D2452"/>
    <w:rsid w:val="005D2464"/>
    <w:rsid w:val="005D254B"/>
    <w:rsid w:val="005D2961"/>
    <w:rsid w:val="005D29A4"/>
    <w:rsid w:val="005D2D48"/>
    <w:rsid w:val="005D2E33"/>
    <w:rsid w:val="005D3222"/>
    <w:rsid w:val="005D32D7"/>
    <w:rsid w:val="005D333C"/>
    <w:rsid w:val="005D33D7"/>
    <w:rsid w:val="005D3AF9"/>
    <w:rsid w:val="005D3BB8"/>
    <w:rsid w:val="005D448C"/>
    <w:rsid w:val="005D4DA4"/>
    <w:rsid w:val="005D4DD9"/>
    <w:rsid w:val="005D51A4"/>
    <w:rsid w:val="005D5887"/>
    <w:rsid w:val="005D5C2C"/>
    <w:rsid w:val="005D5D15"/>
    <w:rsid w:val="005D61F8"/>
    <w:rsid w:val="005D626D"/>
    <w:rsid w:val="005D660D"/>
    <w:rsid w:val="005D662F"/>
    <w:rsid w:val="005D698B"/>
    <w:rsid w:val="005D7317"/>
    <w:rsid w:val="005E003F"/>
    <w:rsid w:val="005E0885"/>
    <w:rsid w:val="005E1362"/>
    <w:rsid w:val="005E1618"/>
    <w:rsid w:val="005E1807"/>
    <w:rsid w:val="005E1847"/>
    <w:rsid w:val="005E1FA6"/>
    <w:rsid w:val="005E1FD8"/>
    <w:rsid w:val="005E23A7"/>
    <w:rsid w:val="005E2485"/>
    <w:rsid w:val="005E2633"/>
    <w:rsid w:val="005E284D"/>
    <w:rsid w:val="005E28D3"/>
    <w:rsid w:val="005E293A"/>
    <w:rsid w:val="005E2A08"/>
    <w:rsid w:val="005E2A69"/>
    <w:rsid w:val="005E31AA"/>
    <w:rsid w:val="005E336E"/>
    <w:rsid w:val="005E3D6C"/>
    <w:rsid w:val="005E4017"/>
    <w:rsid w:val="005E4159"/>
    <w:rsid w:val="005E45D2"/>
    <w:rsid w:val="005E466E"/>
    <w:rsid w:val="005E495F"/>
    <w:rsid w:val="005E5807"/>
    <w:rsid w:val="005E5A2E"/>
    <w:rsid w:val="005E5DDA"/>
    <w:rsid w:val="005E5E13"/>
    <w:rsid w:val="005E6080"/>
    <w:rsid w:val="005E6174"/>
    <w:rsid w:val="005E69FA"/>
    <w:rsid w:val="005E6DC0"/>
    <w:rsid w:val="005E6E58"/>
    <w:rsid w:val="005E7644"/>
    <w:rsid w:val="005E7B50"/>
    <w:rsid w:val="005F033B"/>
    <w:rsid w:val="005F0839"/>
    <w:rsid w:val="005F0C49"/>
    <w:rsid w:val="005F122A"/>
    <w:rsid w:val="005F1340"/>
    <w:rsid w:val="005F146E"/>
    <w:rsid w:val="005F1946"/>
    <w:rsid w:val="005F1CC5"/>
    <w:rsid w:val="005F1D6F"/>
    <w:rsid w:val="005F2B3D"/>
    <w:rsid w:val="005F2DB0"/>
    <w:rsid w:val="005F2EFE"/>
    <w:rsid w:val="005F3496"/>
    <w:rsid w:val="005F3775"/>
    <w:rsid w:val="005F3A0D"/>
    <w:rsid w:val="005F4079"/>
    <w:rsid w:val="005F45CE"/>
    <w:rsid w:val="005F45FE"/>
    <w:rsid w:val="005F4768"/>
    <w:rsid w:val="005F4BF8"/>
    <w:rsid w:val="005F5715"/>
    <w:rsid w:val="005F5742"/>
    <w:rsid w:val="005F5D24"/>
    <w:rsid w:val="005F5E71"/>
    <w:rsid w:val="005F5E98"/>
    <w:rsid w:val="005F6445"/>
    <w:rsid w:val="005F64C3"/>
    <w:rsid w:val="005F6C9C"/>
    <w:rsid w:val="005F6CD0"/>
    <w:rsid w:val="005F7997"/>
    <w:rsid w:val="005F79AD"/>
    <w:rsid w:val="005F7A57"/>
    <w:rsid w:val="005F7AF1"/>
    <w:rsid w:val="005F7BA0"/>
    <w:rsid w:val="005F7EB8"/>
    <w:rsid w:val="00600179"/>
    <w:rsid w:val="0060041F"/>
    <w:rsid w:val="00600433"/>
    <w:rsid w:val="00600789"/>
    <w:rsid w:val="00600DA0"/>
    <w:rsid w:val="00600EE3"/>
    <w:rsid w:val="006015F5"/>
    <w:rsid w:val="00601730"/>
    <w:rsid w:val="0060173A"/>
    <w:rsid w:val="00601857"/>
    <w:rsid w:val="0060187F"/>
    <w:rsid w:val="00601AEC"/>
    <w:rsid w:val="00601B4E"/>
    <w:rsid w:val="00601B6D"/>
    <w:rsid w:val="0060229A"/>
    <w:rsid w:val="00602D8B"/>
    <w:rsid w:val="0060339B"/>
    <w:rsid w:val="006036A1"/>
    <w:rsid w:val="00603729"/>
    <w:rsid w:val="0060423C"/>
    <w:rsid w:val="006043E1"/>
    <w:rsid w:val="00604460"/>
    <w:rsid w:val="00604580"/>
    <w:rsid w:val="006045F4"/>
    <w:rsid w:val="0060466B"/>
    <w:rsid w:val="0060470E"/>
    <w:rsid w:val="0060471C"/>
    <w:rsid w:val="006048D5"/>
    <w:rsid w:val="00604F3D"/>
    <w:rsid w:val="00605BF9"/>
    <w:rsid w:val="0060629B"/>
    <w:rsid w:val="006062A0"/>
    <w:rsid w:val="0060637B"/>
    <w:rsid w:val="0060657C"/>
    <w:rsid w:val="006068D8"/>
    <w:rsid w:val="00606EE8"/>
    <w:rsid w:val="0060724C"/>
    <w:rsid w:val="0060725F"/>
    <w:rsid w:val="006076F4"/>
    <w:rsid w:val="00607B50"/>
    <w:rsid w:val="00607D49"/>
    <w:rsid w:val="00607E90"/>
    <w:rsid w:val="0061004A"/>
    <w:rsid w:val="00610099"/>
    <w:rsid w:val="006107A6"/>
    <w:rsid w:val="00610950"/>
    <w:rsid w:val="00610C0F"/>
    <w:rsid w:val="00610DE2"/>
    <w:rsid w:val="00610F2E"/>
    <w:rsid w:val="00611058"/>
    <w:rsid w:val="006118BB"/>
    <w:rsid w:val="00611D80"/>
    <w:rsid w:val="0061285B"/>
    <w:rsid w:val="00613009"/>
    <w:rsid w:val="006133B0"/>
    <w:rsid w:val="006136F9"/>
    <w:rsid w:val="00613E32"/>
    <w:rsid w:val="00613F16"/>
    <w:rsid w:val="00613FA6"/>
    <w:rsid w:val="006149B0"/>
    <w:rsid w:val="00614D1B"/>
    <w:rsid w:val="006156CC"/>
    <w:rsid w:val="00615E1D"/>
    <w:rsid w:val="0061618F"/>
    <w:rsid w:val="00616602"/>
    <w:rsid w:val="006167E4"/>
    <w:rsid w:val="006168B6"/>
    <w:rsid w:val="00616AB5"/>
    <w:rsid w:val="00616D87"/>
    <w:rsid w:val="00616DC2"/>
    <w:rsid w:val="00616F64"/>
    <w:rsid w:val="006171D5"/>
    <w:rsid w:val="00617317"/>
    <w:rsid w:val="00617424"/>
    <w:rsid w:val="00617C5A"/>
    <w:rsid w:val="0062077F"/>
    <w:rsid w:val="00620927"/>
    <w:rsid w:val="00620BE7"/>
    <w:rsid w:val="00620C0B"/>
    <w:rsid w:val="00621138"/>
    <w:rsid w:val="00621761"/>
    <w:rsid w:val="0062185C"/>
    <w:rsid w:val="00621C6C"/>
    <w:rsid w:val="00621FAC"/>
    <w:rsid w:val="006220BE"/>
    <w:rsid w:val="006220E2"/>
    <w:rsid w:val="00622317"/>
    <w:rsid w:val="006227C5"/>
    <w:rsid w:val="00622D05"/>
    <w:rsid w:val="00622F02"/>
    <w:rsid w:val="006233B0"/>
    <w:rsid w:val="006233ED"/>
    <w:rsid w:val="00623AC3"/>
    <w:rsid w:val="00623B35"/>
    <w:rsid w:val="00623B3E"/>
    <w:rsid w:val="00623B77"/>
    <w:rsid w:val="00623E67"/>
    <w:rsid w:val="0062404B"/>
    <w:rsid w:val="00624152"/>
    <w:rsid w:val="006242E7"/>
    <w:rsid w:val="00624397"/>
    <w:rsid w:val="0062463A"/>
    <w:rsid w:val="00624658"/>
    <w:rsid w:val="0062467E"/>
    <w:rsid w:val="00624910"/>
    <w:rsid w:val="006249FC"/>
    <w:rsid w:val="00624AAA"/>
    <w:rsid w:val="00625052"/>
    <w:rsid w:val="006251C0"/>
    <w:rsid w:val="00625276"/>
    <w:rsid w:val="00625533"/>
    <w:rsid w:val="00625F01"/>
    <w:rsid w:val="0062632A"/>
    <w:rsid w:val="00626952"/>
    <w:rsid w:val="00626D69"/>
    <w:rsid w:val="00626E40"/>
    <w:rsid w:val="00626F99"/>
    <w:rsid w:val="006271BD"/>
    <w:rsid w:val="00627A73"/>
    <w:rsid w:val="00627C30"/>
    <w:rsid w:val="00627DA9"/>
    <w:rsid w:val="00627F9E"/>
    <w:rsid w:val="00630BAF"/>
    <w:rsid w:val="00631024"/>
    <w:rsid w:val="0063158D"/>
    <w:rsid w:val="00631B03"/>
    <w:rsid w:val="00631D24"/>
    <w:rsid w:val="00631DFB"/>
    <w:rsid w:val="00632308"/>
    <w:rsid w:val="00632618"/>
    <w:rsid w:val="00632699"/>
    <w:rsid w:val="0063272F"/>
    <w:rsid w:val="00632977"/>
    <w:rsid w:val="00632B73"/>
    <w:rsid w:val="006335CF"/>
    <w:rsid w:val="0063366E"/>
    <w:rsid w:val="0063373C"/>
    <w:rsid w:val="006338D5"/>
    <w:rsid w:val="0063393A"/>
    <w:rsid w:val="00633BFD"/>
    <w:rsid w:val="00633EAC"/>
    <w:rsid w:val="00633F01"/>
    <w:rsid w:val="00634070"/>
    <w:rsid w:val="00634473"/>
    <w:rsid w:val="0063451E"/>
    <w:rsid w:val="0063466A"/>
    <w:rsid w:val="006346EA"/>
    <w:rsid w:val="00634756"/>
    <w:rsid w:val="00634B8F"/>
    <w:rsid w:val="00634CBC"/>
    <w:rsid w:val="00634FED"/>
    <w:rsid w:val="0063506F"/>
    <w:rsid w:val="00635338"/>
    <w:rsid w:val="006359A1"/>
    <w:rsid w:val="00635E75"/>
    <w:rsid w:val="006360E3"/>
    <w:rsid w:val="006362F0"/>
    <w:rsid w:val="006364EC"/>
    <w:rsid w:val="00636EF6"/>
    <w:rsid w:val="006370AB"/>
    <w:rsid w:val="006370DB"/>
    <w:rsid w:val="00637290"/>
    <w:rsid w:val="006375FB"/>
    <w:rsid w:val="00637898"/>
    <w:rsid w:val="00637B0A"/>
    <w:rsid w:val="00637D0B"/>
    <w:rsid w:val="00637D89"/>
    <w:rsid w:val="0064005F"/>
    <w:rsid w:val="00640385"/>
    <w:rsid w:val="006408CC"/>
    <w:rsid w:val="00640BF8"/>
    <w:rsid w:val="00640EBC"/>
    <w:rsid w:val="006412D3"/>
    <w:rsid w:val="00641927"/>
    <w:rsid w:val="00641E7D"/>
    <w:rsid w:val="00642226"/>
    <w:rsid w:val="006427E3"/>
    <w:rsid w:val="00642A94"/>
    <w:rsid w:val="00642EC9"/>
    <w:rsid w:val="00643113"/>
    <w:rsid w:val="00643AD8"/>
    <w:rsid w:val="0064407B"/>
    <w:rsid w:val="00644277"/>
    <w:rsid w:val="006444E8"/>
    <w:rsid w:val="00644DB8"/>
    <w:rsid w:val="00645161"/>
    <w:rsid w:val="006451F5"/>
    <w:rsid w:val="006456CA"/>
    <w:rsid w:val="0064577E"/>
    <w:rsid w:val="00645958"/>
    <w:rsid w:val="00645B2D"/>
    <w:rsid w:val="00645B3C"/>
    <w:rsid w:val="00645FF8"/>
    <w:rsid w:val="00646206"/>
    <w:rsid w:val="0064622C"/>
    <w:rsid w:val="00646DDF"/>
    <w:rsid w:val="00647556"/>
    <w:rsid w:val="00647A7F"/>
    <w:rsid w:val="006507FB"/>
    <w:rsid w:val="006509CC"/>
    <w:rsid w:val="00650F20"/>
    <w:rsid w:val="0065124D"/>
    <w:rsid w:val="006512BB"/>
    <w:rsid w:val="0065155B"/>
    <w:rsid w:val="00651AF4"/>
    <w:rsid w:val="00651D9B"/>
    <w:rsid w:val="00651FDB"/>
    <w:rsid w:val="00652417"/>
    <w:rsid w:val="00652681"/>
    <w:rsid w:val="00652690"/>
    <w:rsid w:val="00652ABC"/>
    <w:rsid w:val="00652D7B"/>
    <w:rsid w:val="00653026"/>
    <w:rsid w:val="0065314F"/>
    <w:rsid w:val="006533FB"/>
    <w:rsid w:val="00653CF1"/>
    <w:rsid w:val="00654086"/>
    <w:rsid w:val="006544A0"/>
    <w:rsid w:val="006546A6"/>
    <w:rsid w:val="006546CC"/>
    <w:rsid w:val="00654F76"/>
    <w:rsid w:val="00654FD4"/>
    <w:rsid w:val="00655046"/>
    <w:rsid w:val="00655279"/>
    <w:rsid w:val="00655312"/>
    <w:rsid w:val="006556F3"/>
    <w:rsid w:val="00655F95"/>
    <w:rsid w:val="00655F96"/>
    <w:rsid w:val="00655FA6"/>
    <w:rsid w:val="00656089"/>
    <w:rsid w:val="00656362"/>
    <w:rsid w:val="006563AD"/>
    <w:rsid w:val="00656CE1"/>
    <w:rsid w:val="00657403"/>
    <w:rsid w:val="006602B8"/>
    <w:rsid w:val="00660353"/>
    <w:rsid w:val="00660AB6"/>
    <w:rsid w:val="00660B2C"/>
    <w:rsid w:val="00660F5F"/>
    <w:rsid w:val="006613EE"/>
    <w:rsid w:val="00661664"/>
    <w:rsid w:val="006617D0"/>
    <w:rsid w:val="00661964"/>
    <w:rsid w:val="00661A35"/>
    <w:rsid w:val="00661AFD"/>
    <w:rsid w:val="00662180"/>
    <w:rsid w:val="0066275C"/>
    <w:rsid w:val="006627A0"/>
    <w:rsid w:val="0066294A"/>
    <w:rsid w:val="00662977"/>
    <w:rsid w:val="0066300D"/>
    <w:rsid w:val="00663411"/>
    <w:rsid w:val="006637AE"/>
    <w:rsid w:val="0066392B"/>
    <w:rsid w:val="006639A3"/>
    <w:rsid w:val="00663A1B"/>
    <w:rsid w:val="00664625"/>
    <w:rsid w:val="0066496C"/>
    <w:rsid w:val="00664997"/>
    <w:rsid w:val="00664B15"/>
    <w:rsid w:val="00664BE8"/>
    <w:rsid w:val="00664DCB"/>
    <w:rsid w:val="00664E20"/>
    <w:rsid w:val="00664FED"/>
    <w:rsid w:val="00665660"/>
    <w:rsid w:val="00665AC9"/>
    <w:rsid w:val="006662BE"/>
    <w:rsid w:val="00666476"/>
    <w:rsid w:val="00666579"/>
    <w:rsid w:val="006667EB"/>
    <w:rsid w:val="00666993"/>
    <w:rsid w:val="00666F74"/>
    <w:rsid w:val="00667291"/>
    <w:rsid w:val="006672C4"/>
    <w:rsid w:val="006673C6"/>
    <w:rsid w:val="00667652"/>
    <w:rsid w:val="0066779E"/>
    <w:rsid w:val="006677AA"/>
    <w:rsid w:val="00667F3B"/>
    <w:rsid w:val="0067021C"/>
    <w:rsid w:val="00670B40"/>
    <w:rsid w:val="00671988"/>
    <w:rsid w:val="00671C9A"/>
    <w:rsid w:val="00672159"/>
    <w:rsid w:val="006721F6"/>
    <w:rsid w:val="006725F3"/>
    <w:rsid w:val="0067269F"/>
    <w:rsid w:val="0067294B"/>
    <w:rsid w:val="00672AC8"/>
    <w:rsid w:val="00673A54"/>
    <w:rsid w:val="00674074"/>
    <w:rsid w:val="00674230"/>
    <w:rsid w:val="00674A17"/>
    <w:rsid w:val="00674A85"/>
    <w:rsid w:val="00674F76"/>
    <w:rsid w:val="006750CE"/>
    <w:rsid w:val="006753F5"/>
    <w:rsid w:val="006756DA"/>
    <w:rsid w:val="00675F08"/>
    <w:rsid w:val="006760B7"/>
    <w:rsid w:val="006761D2"/>
    <w:rsid w:val="00676467"/>
    <w:rsid w:val="00676599"/>
    <w:rsid w:val="006771A4"/>
    <w:rsid w:val="00677430"/>
    <w:rsid w:val="00677662"/>
    <w:rsid w:val="0067798D"/>
    <w:rsid w:val="00677FE5"/>
    <w:rsid w:val="006807E4"/>
    <w:rsid w:val="00680934"/>
    <w:rsid w:val="00680D49"/>
    <w:rsid w:val="0068100A"/>
    <w:rsid w:val="00681275"/>
    <w:rsid w:val="00681506"/>
    <w:rsid w:val="00681883"/>
    <w:rsid w:val="00682036"/>
    <w:rsid w:val="006824D4"/>
    <w:rsid w:val="0068253C"/>
    <w:rsid w:val="00682617"/>
    <w:rsid w:val="00682A94"/>
    <w:rsid w:val="00682C02"/>
    <w:rsid w:val="00682C91"/>
    <w:rsid w:val="00683035"/>
    <w:rsid w:val="006831C2"/>
    <w:rsid w:val="006833D4"/>
    <w:rsid w:val="006833EC"/>
    <w:rsid w:val="00683765"/>
    <w:rsid w:val="00683988"/>
    <w:rsid w:val="00683D91"/>
    <w:rsid w:val="00683DE4"/>
    <w:rsid w:val="00684079"/>
    <w:rsid w:val="00684099"/>
    <w:rsid w:val="00684334"/>
    <w:rsid w:val="00684995"/>
    <w:rsid w:val="00684A9E"/>
    <w:rsid w:val="00684C9A"/>
    <w:rsid w:val="006850A8"/>
    <w:rsid w:val="00685444"/>
    <w:rsid w:val="006854A1"/>
    <w:rsid w:val="00685840"/>
    <w:rsid w:val="00685A56"/>
    <w:rsid w:val="00685C3D"/>
    <w:rsid w:val="00685D92"/>
    <w:rsid w:val="0068662E"/>
    <w:rsid w:val="00686CBA"/>
    <w:rsid w:val="00686EC6"/>
    <w:rsid w:val="006874F7"/>
    <w:rsid w:val="00687C4D"/>
    <w:rsid w:val="00687C77"/>
    <w:rsid w:val="006904EB"/>
    <w:rsid w:val="00690D2B"/>
    <w:rsid w:val="00690E98"/>
    <w:rsid w:val="00691527"/>
    <w:rsid w:val="006917DB"/>
    <w:rsid w:val="00691980"/>
    <w:rsid w:val="00691F72"/>
    <w:rsid w:val="006922DC"/>
    <w:rsid w:val="0069275C"/>
    <w:rsid w:val="00692849"/>
    <w:rsid w:val="0069311D"/>
    <w:rsid w:val="00693336"/>
    <w:rsid w:val="006935E3"/>
    <w:rsid w:val="00693E2D"/>
    <w:rsid w:val="00693F45"/>
    <w:rsid w:val="00693FE8"/>
    <w:rsid w:val="00694000"/>
    <w:rsid w:val="00694141"/>
    <w:rsid w:val="0069468B"/>
    <w:rsid w:val="006948F8"/>
    <w:rsid w:val="006949E2"/>
    <w:rsid w:val="006953E9"/>
    <w:rsid w:val="006953FD"/>
    <w:rsid w:val="006959FE"/>
    <w:rsid w:val="00695D09"/>
    <w:rsid w:val="0069618B"/>
    <w:rsid w:val="00696BC0"/>
    <w:rsid w:val="00696BC1"/>
    <w:rsid w:val="00696BD3"/>
    <w:rsid w:val="00696CAC"/>
    <w:rsid w:val="00696E88"/>
    <w:rsid w:val="00697195"/>
    <w:rsid w:val="00697500"/>
    <w:rsid w:val="00697ACE"/>
    <w:rsid w:val="00697BC7"/>
    <w:rsid w:val="006A00A0"/>
    <w:rsid w:val="006A0449"/>
    <w:rsid w:val="006A07B1"/>
    <w:rsid w:val="006A09AF"/>
    <w:rsid w:val="006A09F6"/>
    <w:rsid w:val="006A0A34"/>
    <w:rsid w:val="006A0E9B"/>
    <w:rsid w:val="006A16E5"/>
    <w:rsid w:val="006A18A5"/>
    <w:rsid w:val="006A1A34"/>
    <w:rsid w:val="006A1A56"/>
    <w:rsid w:val="006A2568"/>
    <w:rsid w:val="006A2BCA"/>
    <w:rsid w:val="006A2C73"/>
    <w:rsid w:val="006A2C89"/>
    <w:rsid w:val="006A2E26"/>
    <w:rsid w:val="006A3073"/>
    <w:rsid w:val="006A3868"/>
    <w:rsid w:val="006A441A"/>
    <w:rsid w:val="006A4948"/>
    <w:rsid w:val="006A4B40"/>
    <w:rsid w:val="006A4DF5"/>
    <w:rsid w:val="006A5563"/>
    <w:rsid w:val="006A55DC"/>
    <w:rsid w:val="006A58CC"/>
    <w:rsid w:val="006A5D9B"/>
    <w:rsid w:val="006A6440"/>
    <w:rsid w:val="006A69C9"/>
    <w:rsid w:val="006A6C1A"/>
    <w:rsid w:val="006A6D5A"/>
    <w:rsid w:val="006A7050"/>
    <w:rsid w:val="006A7424"/>
    <w:rsid w:val="006A7A26"/>
    <w:rsid w:val="006A7D94"/>
    <w:rsid w:val="006A7E80"/>
    <w:rsid w:val="006B05F3"/>
    <w:rsid w:val="006B0F8B"/>
    <w:rsid w:val="006B0F9D"/>
    <w:rsid w:val="006B1026"/>
    <w:rsid w:val="006B15C7"/>
    <w:rsid w:val="006B168D"/>
    <w:rsid w:val="006B17EF"/>
    <w:rsid w:val="006B1A4D"/>
    <w:rsid w:val="006B238D"/>
    <w:rsid w:val="006B2439"/>
    <w:rsid w:val="006B2542"/>
    <w:rsid w:val="006B28A4"/>
    <w:rsid w:val="006B29D8"/>
    <w:rsid w:val="006B2F2A"/>
    <w:rsid w:val="006B3006"/>
    <w:rsid w:val="006B32F3"/>
    <w:rsid w:val="006B38EF"/>
    <w:rsid w:val="006B39E9"/>
    <w:rsid w:val="006B3AF6"/>
    <w:rsid w:val="006B3F54"/>
    <w:rsid w:val="006B4EA0"/>
    <w:rsid w:val="006B50B9"/>
    <w:rsid w:val="006B5114"/>
    <w:rsid w:val="006B55A3"/>
    <w:rsid w:val="006B5619"/>
    <w:rsid w:val="006B5877"/>
    <w:rsid w:val="006B5996"/>
    <w:rsid w:val="006B5B69"/>
    <w:rsid w:val="006B5C89"/>
    <w:rsid w:val="006B5D48"/>
    <w:rsid w:val="006B5E1F"/>
    <w:rsid w:val="006B6260"/>
    <w:rsid w:val="006B633A"/>
    <w:rsid w:val="006B68FD"/>
    <w:rsid w:val="006B7034"/>
    <w:rsid w:val="006B7AD8"/>
    <w:rsid w:val="006C026A"/>
    <w:rsid w:val="006C0463"/>
    <w:rsid w:val="006C04A8"/>
    <w:rsid w:val="006C0D9C"/>
    <w:rsid w:val="006C1788"/>
    <w:rsid w:val="006C2227"/>
    <w:rsid w:val="006C22ED"/>
    <w:rsid w:val="006C231B"/>
    <w:rsid w:val="006C2C34"/>
    <w:rsid w:val="006C2DFF"/>
    <w:rsid w:val="006C301C"/>
    <w:rsid w:val="006C3EE3"/>
    <w:rsid w:val="006C3FAF"/>
    <w:rsid w:val="006C4B11"/>
    <w:rsid w:val="006C5311"/>
    <w:rsid w:val="006C5449"/>
    <w:rsid w:val="006C5734"/>
    <w:rsid w:val="006C59A2"/>
    <w:rsid w:val="006C5DC0"/>
    <w:rsid w:val="006C6123"/>
    <w:rsid w:val="006C6510"/>
    <w:rsid w:val="006C6F04"/>
    <w:rsid w:val="006C7019"/>
    <w:rsid w:val="006C7120"/>
    <w:rsid w:val="006C75FC"/>
    <w:rsid w:val="006C77FA"/>
    <w:rsid w:val="006C7D94"/>
    <w:rsid w:val="006D0494"/>
    <w:rsid w:val="006D05B1"/>
    <w:rsid w:val="006D0977"/>
    <w:rsid w:val="006D1D16"/>
    <w:rsid w:val="006D20B3"/>
    <w:rsid w:val="006D24D3"/>
    <w:rsid w:val="006D2836"/>
    <w:rsid w:val="006D2CF5"/>
    <w:rsid w:val="006D2EA4"/>
    <w:rsid w:val="006D33D2"/>
    <w:rsid w:val="006D3635"/>
    <w:rsid w:val="006D3743"/>
    <w:rsid w:val="006D47F1"/>
    <w:rsid w:val="006D4F2E"/>
    <w:rsid w:val="006D4FB3"/>
    <w:rsid w:val="006D4FD1"/>
    <w:rsid w:val="006D5423"/>
    <w:rsid w:val="006D5739"/>
    <w:rsid w:val="006D5E0A"/>
    <w:rsid w:val="006D5E33"/>
    <w:rsid w:val="006D5F2C"/>
    <w:rsid w:val="006D6000"/>
    <w:rsid w:val="006D605A"/>
    <w:rsid w:val="006D618B"/>
    <w:rsid w:val="006D681D"/>
    <w:rsid w:val="006D6F78"/>
    <w:rsid w:val="006D703E"/>
    <w:rsid w:val="006D734F"/>
    <w:rsid w:val="006E020C"/>
    <w:rsid w:val="006E0477"/>
    <w:rsid w:val="006E1063"/>
    <w:rsid w:val="006E1635"/>
    <w:rsid w:val="006E1645"/>
    <w:rsid w:val="006E1740"/>
    <w:rsid w:val="006E1AB6"/>
    <w:rsid w:val="006E1B8F"/>
    <w:rsid w:val="006E1BBF"/>
    <w:rsid w:val="006E2205"/>
    <w:rsid w:val="006E2338"/>
    <w:rsid w:val="006E2934"/>
    <w:rsid w:val="006E2D9C"/>
    <w:rsid w:val="006E31F0"/>
    <w:rsid w:val="006E329A"/>
    <w:rsid w:val="006E35ED"/>
    <w:rsid w:val="006E43DA"/>
    <w:rsid w:val="006E4966"/>
    <w:rsid w:val="006E4B5B"/>
    <w:rsid w:val="006E5045"/>
    <w:rsid w:val="006E5484"/>
    <w:rsid w:val="006E5A7F"/>
    <w:rsid w:val="006E5C5F"/>
    <w:rsid w:val="006E5F40"/>
    <w:rsid w:val="006E65A6"/>
    <w:rsid w:val="006E664E"/>
    <w:rsid w:val="006E6926"/>
    <w:rsid w:val="006E6947"/>
    <w:rsid w:val="006E6C98"/>
    <w:rsid w:val="006E6E1E"/>
    <w:rsid w:val="006E6E23"/>
    <w:rsid w:val="006E6F32"/>
    <w:rsid w:val="006E7727"/>
    <w:rsid w:val="006E7785"/>
    <w:rsid w:val="006E79F0"/>
    <w:rsid w:val="006E7A11"/>
    <w:rsid w:val="006E7AA3"/>
    <w:rsid w:val="006E7E32"/>
    <w:rsid w:val="006E7EC3"/>
    <w:rsid w:val="006F0BC3"/>
    <w:rsid w:val="006F0C56"/>
    <w:rsid w:val="006F0F3C"/>
    <w:rsid w:val="006F15F4"/>
    <w:rsid w:val="006F1A4D"/>
    <w:rsid w:val="006F1C04"/>
    <w:rsid w:val="006F1DC7"/>
    <w:rsid w:val="006F235E"/>
    <w:rsid w:val="006F2788"/>
    <w:rsid w:val="006F3564"/>
    <w:rsid w:val="006F3B2F"/>
    <w:rsid w:val="006F3D64"/>
    <w:rsid w:val="006F3E33"/>
    <w:rsid w:val="006F40D7"/>
    <w:rsid w:val="006F4182"/>
    <w:rsid w:val="006F4761"/>
    <w:rsid w:val="006F48A9"/>
    <w:rsid w:val="006F48EC"/>
    <w:rsid w:val="006F49F0"/>
    <w:rsid w:val="006F4CCA"/>
    <w:rsid w:val="006F4DEE"/>
    <w:rsid w:val="006F5166"/>
    <w:rsid w:val="006F594E"/>
    <w:rsid w:val="006F5BEC"/>
    <w:rsid w:val="006F5E5F"/>
    <w:rsid w:val="006F5F01"/>
    <w:rsid w:val="006F5F80"/>
    <w:rsid w:val="006F6751"/>
    <w:rsid w:val="006F6A7F"/>
    <w:rsid w:val="006F710A"/>
    <w:rsid w:val="006F73EB"/>
    <w:rsid w:val="006F7654"/>
    <w:rsid w:val="006F7C20"/>
    <w:rsid w:val="006F7D49"/>
    <w:rsid w:val="006F7EDF"/>
    <w:rsid w:val="007001DB"/>
    <w:rsid w:val="0070023B"/>
    <w:rsid w:val="0070026C"/>
    <w:rsid w:val="007005B6"/>
    <w:rsid w:val="00700A95"/>
    <w:rsid w:val="00700D8C"/>
    <w:rsid w:val="007010AD"/>
    <w:rsid w:val="00701101"/>
    <w:rsid w:val="0070168A"/>
    <w:rsid w:val="007016CF"/>
    <w:rsid w:val="0070181D"/>
    <w:rsid w:val="00701CB8"/>
    <w:rsid w:val="007021A9"/>
    <w:rsid w:val="007026BB"/>
    <w:rsid w:val="00702961"/>
    <w:rsid w:val="0070297F"/>
    <w:rsid w:val="00702EB8"/>
    <w:rsid w:val="0070304B"/>
    <w:rsid w:val="0070317A"/>
    <w:rsid w:val="00703876"/>
    <w:rsid w:val="007039FD"/>
    <w:rsid w:val="00703CDE"/>
    <w:rsid w:val="007042B5"/>
    <w:rsid w:val="00704D53"/>
    <w:rsid w:val="00704E7D"/>
    <w:rsid w:val="007053E4"/>
    <w:rsid w:val="00705BE9"/>
    <w:rsid w:val="00705C58"/>
    <w:rsid w:val="00706100"/>
    <w:rsid w:val="007068BD"/>
    <w:rsid w:val="00706FD5"/>
    <w:rsid w:val="0070725B"/>
    <w:rsid w:val="007072F4"/>
    <w:rsid w:val="0070735F"/>
    <w:rsid w:val="00707C37"/>
    <w:rsid w:val="00707E5B"/>
    <w:rsid w:val="00707FC0"/>
    <w:rsid w:val="007100C7"/>
    <w:rsid w:val="007100E7"/>
    <w:rsid w:val="00710717"/>
    <w:rsid w:val="00710A16"/>
    <w:rsid w:val="00710FD4"/>
    <w:rsid w:val="0071138E"/>
    <w:rsid w:val="0071152B"/>
    <w:rsid w:val="00711AE0"/>
    <w:rsid w:val="00711E4D"/>
    <w:rsid w:val="0071208E"/>
    <w:rsid w:val="007124BA"/>
    <w:rsid w:val="00712BC1"/>
    <w:rsid w:val="00712F07"/>
    <w:rsid w:val="00713429"/>
    <w:rsid w:val="0071368F"/>
    <w:rsid w:val="00713B49"/>
    <w:rsid w:val="00713D51"/>
    <w:rsid w:val="0071449E"/>
    <w:rsid w:val="00714704"/>
    <w:rsid w:val="007151BD"/>
    <w:rsid w:val="00715236"/>
    <w:rsid w:val="0071594C"/>
    <w:rsid w:val="007159D8"/>
    <w:rsid w:val="00716E9E"/>
    <w:rsid w:val="00716F04"/>
    <w:rsid w:val="00716F5A"/>
    <w:rsid w:val="00717094"/>
    <w:rsid w:val="007170D0"/>
    <w:rsid w:val="00717564"/>
    <w:rsid w:val="00717765"/>
    <w:rsid w:val="007177F8"/>
    <w:rsid w:val="00717CE5"/>
    <w:rsid w:val="00717F48"/>
    <w:rsid w:val="00720707"/>
    <w:rsid w:val="007208AA"/>
    <w:rsid w:val="00720962"/>
    <w:rsid w:val="0072113E"/>
    <w:rsid w:val="00721330"/>
    <w:rsid w:val="007213D7"/>
    <w:rsid w:val="007216EC"/>
    <w:rsid w:val="00722507"/>
    <w:rsid w:val="00722B75"/>
    <w:rsid w:val="00722F80"/>
    <w:rsid w:val="00722FA7"/>
    <w:rsid w:val="007230FE"/>
    <w:rsid w:val="00723378"/>
    <w:rsid w:val="00723A6F"/>
    <w:rsid w:val="0072419D"/>
    <w:rsid w:val="007242B8"/>
    <w:rsid w:val="00724E7E"/>
    <w:rsid w:val="00724EAB"/>
    <w:rsid w:val="00724F59"/>
    <w:rsid w:val="00725161"/>
    <w:rsid w:val="00725495"/>
    <w:rsid w:val="00725C51"/>
    <w:rsid w:val="00725FBA"/>
    <w:rsid w:val="00726220"/>
    <w:rsid w:val="0072626B"/>
    <w:rsid w:val="00726350"/>
    <w:rsid w:val="007263FE"/>
    <w:rsid w:val="0072732F"/>
    <w:rsid w:val="0072750B"/>
    <w:rsid w:val="0072758E"/>
    <w:rsid w:val="00727D0F"/>
    <w:rsid w:val="007304A4"/>
    <w:rsid w:val="007307B8"/>
    <w:rsid w:val="0073088A"/>
    <w:rsid w:val="00730A7E"/>
    <w:rsid w:val="00730D7A"/>
    <w:rsid w:val="00730DA8"/>
    <w:rsid w:val="00731284"/>
    <w:rsid w:val="007312B9"/>
    <w:rsid w:val="007316B6"/>
    <w:rsid w:val="0073173D"/>
    <w:rsid w:val="00731784"/>
    <w:rsid w:val="00733063"/>
    <w:rsid w:val="007333AB"/>
    <w:rsid w:val="007337BE"/>
    <w:rsid w:val="00733DAB"/>
    <w:rsid w:val="007341C5"/>
    <w:rsid w:val="0073435C"/>
    <w:rsid w:val="00734740"/>
    <w:rsid w:val="00734F49"/>
    <w:rsid w:val="00735780"/>
    <w:rsid w:val="00735A37"/>
    <w:rsid w:val="00735B10"/>
    <w:rsid w:val="0073605C"/>
    <w:rsid w:val="0073667F"/>
    <w:rsid w:val="00736A1B"/>
    <w:rsid w:val="00736A97"/>
    <w:rsid w:val="00736B98"/>
    <w:rsid w:val="00736CD9"/>
    <w:rsid w:val="00736F3B"/>
    <w:rsid w:val="00737290"/>
    <w:rsid w:val="00737D02"/>
    <w:rsid w:val="00737D18"/>
    <w:rsid w:val="00737D79"/>
    <w:rsid w:val="007400EB"/>
    <w:rsid w:val="007404CA"/>
    <w:rsid w:val="00740DB4"/>
    <w:rsid w:val="00740F3B"/>
    <w:rsid w:val="00741136"/>
    <w:rsid w:val="00741427"/>
    <w:rsid w:val="00741B1D"/>
    <w:rsid w:val="00741D5B"/>
    <w:rsid w:val="007420B3"/>
    <w:rsid w:val="00742204"/>
    <w:rsid w:val="007424E1"/>
    <w:rsid w:val="007425E9"/>
    <w:rsid w:val="00742752"/>
    <w:rsid w:val="0074301C"/>
    <w:rsid w:val="00743EA0"/>
    <w:rsid w:val="0074416A"/>
    <w:rsid w:val="0074444E"/>
    <w:rsid w:val="0074484B"/>
    <w:rsid w:val="00744A5E"/>
    <w:rsid w:val="00744A69"/>
    <w:rsid w:val="00744BA6"/>
    <w:rsid w:val="00744D05"/>
    <w:rsid w:val="00745432"/>
    <w:rsid w:val="00745A5F"/>
    <w:rsid w:val="00745B51"/>
    <w:rsid w:val="00745F94"/>
    <w:rsid w:val="0074639F"/>
    <w:rsid w:val="00746A35"/>
    <w:rsid w:val="00746CCB"/>
    <w:rsid w:val="007476DB"/>
    <w:rsid w:val="0074773C"/>
    <w:rsid w:val="0074797B"/>
    <w:rsid w:val="00747C80"/>
    <w:rsid w:val="0075006F"/>
    <w:rsid w:val="00750705"/>
    <w:rsid w:val="00750DD5"/>
    <w:rsid w:val="00750E56"/>
    <w:rsid w:val="007512A0"/>
    <w:rsid w:val="00751E23"/>
    <w:rsid w:val="00751F0B"/>
    <w:rsid w:val="0075213B"/>
    <w:rsid w:val="0075221D"/>
    <w:rsid w:val="0075277F"/>
    <w:rsid w:val="00752C5B"/>
    <w:rsid w:val="00753878"/>
    <w:rsid w:val="00753928"/>
    <w:rsid w:val="00753949"/>
    <w:rsid w:val="00753A1E"/>
    <w:rsid w:val="00753B25"/>
    <w:rsid w:val="00753BC9"/>
    <w:rsid w:val="00753BFB"/>
    <w:rsid w:val="007542A7"/>
    <w:rsid w:val="0075446F"/>
    <w:rsid w:val="0075465B"/>
    <w:rsid w:val="00754752"/>
    <w:rsid w:val="007550B0"/>
    <w:rsid w:val="0075516C"/>
    <w:rsid w:val="0075568B"/>
    <w:rsid w:val="00755878"/>
    <w:rsid w:val="00755ECB"/>
    <w:rsid w:val="00756724"/>
    <w:rsid w:val="00756A40"/>
    <w:rsid w:val="00756CEB"/>
    <w:rsid w:val="00756FEE"/>
    <w:rsid w:val="0075742E"/>
    <w:rsid w:val="00757716"/>
    <w:rsid w:val="00760399"/>
    <w:rsid w:val="00760DBE"/>
    <w:rsid w:val="00761114"/>
    <w:rsid w:val="007614A8"/>
    <w:rsid w:val="007616D1"/>
    <w:rsid w:val="00761B92"/>
    <w:rsid w:val="00761F5A"/>
    <w:rsid w:val="00761F79"/>
    <w:rsid w:val="00761FC4"/>
    <w:rsid w:val="00762A37"/>
    <w:rsid w:val="00762AF6"/>
    <w:rsid w:val="00763387"/>
    <w:rsid w:val="0076343F"/>
    <w:rsid w:val="007635C1"/>
    <w:rsid w:val="00763831"/>
    <w:rsid w:val="00764576"/>
    <w:rsid w:val="00764A5C"/>
    <w:rsid w:val="0076546E"/>
    <w:rsid w:val="00765C95"/>
    <w:rsid w:val="00766560"/>
    <w:rsid w:val="00766775"/>
    <w:rsid w:val="00766922"/>
    <w:rsid w:val="00766F5F"/>
    <w:rsid w:val="007671CD"/>
    <w:rsid w:val="00767369"/>
    <w:rsid w:val="00767E15"/>
    <w:rsid w:val="00770011"/>
    <w:rsid w:val="007701F4"/>
    <w:rsid w:val="007705B8"/>
    <w:rsid w:val="0077062C"/>
    <w:rsid w:val="00770B33"/>
    <w:rsid w:val="00770D61"/>
    <w:rsid w:val="00771219"/>
    <w:rsid w:val="007712F4"/>
    <w:rsid w:val="00771865"/>
    <w:rsid w:val="00771945"/>
    <w:rsid w:val="0077199D"/>
    <w:rsid w:val="00771C65"/>
    <w:rsid w:val="00771D93"/>
    <w:rsid w:val="00771F85"/>
    <w:rsid w:val="007729EC"/>
    <w:rsid w:val="00772A97"/>
    <w:rsid w:val="007732C5"/>
    <w:rsid w:val="007733C8"/>
    <w:rsid w:val="007737D2"/>
    <w:rsid w:val="00773D7C"/>
    <w:rsid w:val="00773E18"/>
    <w:rsid w:val="00774001"/>
    <w:rsid w:val="00774224"/>
    <w:rsid w:val="00774399"/>
    <w:rsid w:val="00774702"/>
    <w:rsid w:val="00774B54"/>
    <w:rsid w:val="00774F30"/>
    <w:rsid w:val="00774FEB"/>
    <w:rsid w:val="0077505F"/>
    <w:rsid w:val="00775155"/>
    <w:rsid w:val="007751DF"/>
    <w:rsid w:val="00775A13"/>
    <w:rsid w:val="00775F87"/>
    <w:rsid w:val="00775FFB"/>
    <w:rsid w:val="007768D5"/>
    <w:rsid w:val="00776EE2"/>
    <w:rsid w:val="00777014"/>
    <w:rsid w:val="00777253"/>
    <w:rsid w:val="00777B45"/>
    <w:rsid w:val="00777EA7"/>
    <w:rsid w:val="00780BFF"/>
    <w:rsid w:val="00780D7C"/>
    <w:rsid w:val="0078157C"/>
    <w:rsid w:val="007817A2"/>
    <w:rsid w:val="0078184A"/>
    <w:rsid w:val="00781B33"/>
    <w:rsid w:val="00781BF8"/>
    <w:rsid w:val="00781C03"/>
    <w:rsid w:val="00781D28"/>
    <w:rsid w:val="00781FAB"/>
    <w:rsid w:val="00782343"/>
    <w:rsid w:val="00782592"/>
    <w:rsid w:val="007825EC"/>
    <w:rsid w:val="007826EF"/>
    <w:rsid w:val="00782761"/>
    <w:rsid w:val="00782900"/>
    <w:rsid w:val="007829C6"/>
    <w:rsid w:val="00782D1C"/>
    <w:rsid w:val="00782E13"/>
    <w:rsid w:val="00783172"/>
    <w:rsid w:val="007832CA"/>
    <w:rsid w:val="007833A6"/>
    <w:rsid w:val="007835D6"/>
    <w:rsid w:val="007837EA"/>
    <w:rsid w:val="00784386"/>
    <w:rsid w:val="00784496"/>
    <w:rsid w:val="00784613"/>
    <w:rsid w:val="00784970"/>
    <w:rsid w:val="007854DD"/>
    <w:rsid w:val="00785979"/>
    <w:rsid w:val="00785CAC"/>
    <w:rsid w:val="00785CD3"/>
    <w:rsid w:val="007866E8"/>
    <w:rsid w:val="00786CB7"/>
    <w:rsid w:val="00786F9B"/>
    <w:rsid w:val="0078727C"/>
    <w:rsid w:val="007872F3"/>
    <w:rsid w:val="007873C7"/>
    <w:rsid w:val="007873CB"/>
    <w:rsid w:val="007874E5"/>
    <w:rsid w:val="0078762B"/>
    <w:rsid w:val="00790681"/>
    <w:rsid w:val="00790E74"/>
    <w:rsid w:val="00791234"/>
    <w:rsid w:val="00791814"/>
    <w:rsid w:val="00791C0D"/>
    <w:rsid w:val="00791FC6"/>
    <w:rsid w:val="007927B5"/>
    <w:rsid w:val="00792A64"/>
    <w:rsid w:val="00792A8E"/>
    <w:rsid w:val="00792BC4"/>
    <w:rsid w:val="00792C30"/>
    <w:rsid w:val="0079314B"/>
    <w:rsid w:val="007931EC"/>
    <w:rsid w:val="00793870"/>
    <w:rsid w:val="00793FAA"/>
    <w:rsid w:val="00794043"/>
    <w:rsid w:val="0079433F"/>
    <w:rsid w:val="00794657"/>
    <w:rsid w:val="00794CE6"/>
    <w:rsid w:val="00794CEA"/>
    <w:rsid w:val="00795236"/>
    <w:rsid w:val="00795E52"/>
    <w:rsid w:val="00795E93"/>
    <w:rsid w:val="00795FC9"/>
    <w:rsid w:val="00796B44"/>
    <w:rsid w:val="00796D83"/>
    <w:rsid w:val="00797003"/>
    <w:rsid w:val="0079793E"/>
    <w:rsid w:val="00797DDE"/>
    <w:rsid w:val="00797E1C"/>
    <w:rsid w:val="007A00CA"/>
    <w:rsid w:val="007A03E7"/>
    <w:rsid w:val="007A043F"/>
    <w:rsid w:val="007A0641"/>
    <w:rsid w:val="007A0F1A"/>
    <w:rsid w:val="007A1721"/>
    <w:rsid w:val="007A17D7"/>
    <w:rsid w:val="007A196F"/>
    <w:rsid w:val="007A19A2"/>
    <w:rsid w:val="007A19F4"/>
    <w:rsid w:val="007A1A16"/>
    <w:rsid w:val="007A1B05"/>
    <w:rsid w:val="007A1FB5"/>
    <w:rsid w:val="007A1FD2"/>
    <w:rsid w:val="007A1FF4"/>
    <w:rsid w:val="007A21C2"/>
    <w:rsid w:val="007A21F1"/>
    <w:rsid w:val="007A2284"/>
    <w:rsid w:val="007A24C0"/>
    <w:rsid w:val="007A2DFD"/>
    <w:rsid w:val="007A30A0"/>
    <w:rsid w:val="007A329C"/>
    <w:rsid w:val="007A3B11"/>
    <w:rsid w:val="007A3F27"/>
    <w:rsid w:val="007A41F7"/>
    <w:rsid w:val="007A4464"/>
    <w:rsid w:val="007A4A95"/>
    <w:rsid w:val="007A4AA9"/>
    <w:rsid w:val="007A5110"/>
    <w:rsid w:val="007A5615"/>
    <w:rsid w:val="007A5A5F"/>
    <w:rsid w:val="007A5CA1"/>
    <w:rsid w:val="007A65C8"/>
    <w:rsid w:val="007A6DDA"/>
    <w:rsid w:val="007A70EA"/>
    <w:rsid w:val="007A71AC"/>
    <w:rsid w:val="007A74C2"/>
    <w:rsid w:val="007A7903"/>
    <w:rsid w:val="007A7DF4"/>
    <w:rsid w:val="007B007F"/>
    <w:rsid w:val="007B0214"/>
    <w:rsid w:val="007B0576"/>
    <w:rsid w:val="007B0DAC"/>
    <w:rsid w:val="007B0F4F"/>
    <w:rsid w:val="007B0F7B"/>
    <w:rsid w:val="007B16CC"/>
    <w:rsid w:val="007B1883"/>
    <w:rsid w:val="007B18EA"/>
    <w:rsid w:val="007B1BA8"/>
    <w:rsid w:val="007B1C00"/>
    <w:rsid w:val="007B1D75"/>
    <w:rsid w:val="007B1FE4"/>
    <w:rsid w:val="007B2139"/>
    <w:rsid w:val="007B26A1"/>
    <w:rsid w:val="007B2856"/>
    <w:rsid w:val="007B2D6B"/>
    <w:rsid w:val="007B3060"/>
    <w:rsid w:val="007B30BC"/>
    <w:rsid w:val="007B3712"/>
    <w:rsid w:val="007B3D16"/>
    <w:rsid w:val="007B47B2"/>
    <w:rsid w:val="007B4F91"/>
    <w:rsid w:val="007B5021"/>
    <w:rsid w:val="007B57C8"/>
    <w:rsid w:val="007B5DDF"/>
    <w:rsid w:val="007B5FEC"/>
    <w:rsid w:val="007B6086"/>
    <w:rsid w:val="007B6690"/>
    <w:rsid w:val="007B6F23"/>
    <w:rsid w:val="007B72FE"/>
    <w:rsid w:val="007B7FD0"/>
    <w:rsid w:val="007C02DA"/>
    <w:rsid w:val="007C02EF"/>
    <w:rsid w:val="007C033A"/>
    <w:rsid w:val="007C0357"/>
    <w:rsid w:val="007C05B9"/>
    <w:rsid w:val="007C090A"/>
    <w:rsid w:val="007C0DF4"/>
    <w:rsid w:val="007C13F3"/>
    <w:rsid w:val="007C1AF8"/>
    <w:rsid w:val="007C205E"/>
    <w:rsid w:val="007C237D"/>
    <w:rsid w:val="007C24B7"/>
    <w:rsid w:val="007C2529"/>
    <w:rsid w:val="007C276B"/>
    <w:rsid w:val="007C2F38"/>
    <w:rsid w:val="007C317E"/>
    <w:rsid w:val="007C31AF"/>
    <w:rsid w:val="007C3807"/>
    <w:rsid w:val="007C3DBE"/>
    <w:rsid w:val="007C3FDD"/>
    <w:rsid w:val="007C4208"/>
    <w:rsid w:val="007C4567"/>
    <w:rsid w:val="007C4AB3"/>
    <w:rsid w:val="007C4BB6"/>
    <w:rsid w:val="007C5224"/>
    <w:rsid w:val="007C53B6"/>
    <w:rsid w:val="007C58CA"/>
    <w:rsid w:val="007C615F"/>
    <w:rsid w:val="007C6A24"/>
    <w:rsid w:val="007C6E28"/>
    <w:rsid w:val="007C71F9"/>
    <w:rsid w:val="007C7469"/>
    <w:rsid w:val="007C7520"/>
    <w:rsid w:val="007C7752"/>
    <w:rsid w:val="007C7811"/>
    <w:rsid w:val="007C7B64"/>
    <w:rsid w:val="007C7DFB"/>
    <w:rsid w:val="007D0415"/>
    <w:rsid w:val="007D0619"/>
    <w:rsid w:val="007D065A"/>
    <w:rsid w:val="007D16C7"/>
    <w:rsid w:val="007D17A4"/>
    <w:rsid w:val="007D17D8"/>
    <w:rsid w:val="007D1A10"/>
    <w:rsid w:val="007D252C"/>
    <w:rsid w:val="007D262D"/>
    <w:rsid w:val="007D29AC"/>
    <w:rsid w:val="007D2D10"/>
    <w:rsid w:val="007D31A8"/>
    <w:rsid w:val="007D3359"/>
    <w:rsid w:val="007D36AD"/>
    <w:rsid w:val="007D44B9"/>
    <w:rsid w:val="007D489B"/>
    <w:rsid w:val="007D48C4"/>
    <w:rsid w:val="007D4AE0"/>
    <w:rsid w:val="007D4FE2"/>
    <w:rsid w:val="007D508D"/>
    <w:rsid w:val="007D595D"/>
    <w:rsid w:val="007D5C1B"/>
    <w:rsid w:val="007D5CC1"/>
    <w:rsid w:val="007D635A"/>
    <w:rsid w:val="007D6DBC"/>
    <w:rsid w:val="007D7322"/>
    <w:rsid w:val="007D750A"/>
    <w:rsid w:val="007D7788"/>
    <w:rsid w:val="007D7888"/>
    <w:rsid w:val="007D7ABE"/>
    <w:rsid w:val="007D7D37"/>
    <w:rsid w:val="007D7F2A"/>
    <w:rsid w:val="007E0CC1"/>
    <w:rsid w:val="007E15AE"/>
    <w:rsid w:val="007E187E"/>
    <w:rsid w:val="007E1B84"/>
    <w:rsid w:val="007E1C00"/>
    <w:rsid w:val="007E1CB0"/>
    <w:rsid w:val="007E1FB9"/>
    <w:rsid w:val="007E21F9"/>
    <w:rsid w:val="007E2428"/>
    <w:rsid w:val="007E25BE"/>
    <w:rsid w:val="007E2BAF"/>
    <w:rsid w:val="007E3CCE"/>
    <w:rsid w:val="007E446F"/>
    <w:rsid w:val="007E44B5"/>
    <w:rsid w:val="007E44CF"/>
    <w:rsid w:val="007E4557"/>
    <w:rsid w:val="007E47BC"/>
    <w:rsid w:val="007E48F1"/>
    <w:rsid w:val="007E4CF3"/>
    <w:rsid w:val="007E502E"/>
    <w:rsid w:val="007E5130"/>
    <w:rsid w:val="007E5EB6"/>
    <w:rsid w:val="007E5FD3"/>
    <w:rsid w:val="007E65FE"/>
    <w:rsid w:val="007E6817"/>
    <w:rsid w:val="007E6AE3"/>
    <w:rsid w:val="007E6E7B"/>
    <w:rsid w:val="007E7409"/>
    <w:rsid w:val="007E7A90"/>
    <w:rsid w:val="007F0317"/>
    <w:rsid w:val="007F04CB"/>
    <w:rsid w:val="007F0A33"/>
    <w:rsid w:val="007F1102"/>
    <w:rsid w:val="007F12F7"/>
    <w:rsid w:val="007F1316"/>
    <w:rsid w:val="007F159A"/>
    <w:rsid w:val="007F19B2"/>
    <w:rsid w:val="007F207E"/>
    <w:rsid w:val="007F21E9"/>
    <w:rsid w:val="007F2BDA"/>
    <w:rsid w:val="007F2D83"/>
    <w:rsid w:val="007F307B"/>
    <w:rsid w:val="007F3209"/>
    <w:rsid w:val="007F3C36"/>
    <w:rsid w:val="007F45D3"/>
    <w:rsid w:val="007F4618"/>
    <w:rsid w:val="007F4976"/>
    <w:rsid w:val="007F5CB0"/>
    <w:rsid w:val="007F5D4D"/>
    <w:rsid w:val="007F5DF0"/>
    <w:rsid w:val="007F6A97"/>
    <w:rsid w:val="007F6D85"/>
    <w:rsid w:val="007F70B7"/>
    <w:rsid w:val="007F78D6"/>
    <w:rsid w:val="008000D5"/>
    <w:rsid w:val="008009CE"/>
    <w:rsid w:val="00800A70"/>
    <w:rsid w:val="00800A80"/>
    <w:rsid w:val="00800AD9"/>
    <w:rsid w:val="00800C13"/>
    <w:rsid w:val="008015F2"/>
    <w:rsid w:val="00801CA7"/>
    <w:rsid w:val="00801CB9"/>
    <w:rsid w:val="00802034"/>
    <w:rsid w:val="0080261E"/>
    <w:rsid w:val="00803194"/>
    <w:rsid w:val="00803371"/>
    <w:rsid w:val="008033CB"/>
    <w:rsid w:val="00803569"/>
    <w:rsid w:val="00803957"/>
    <w:rsid w:val="00803CE0"/>
    <w:rsid w:val="00804011"/>
    <w:rsid w:val="008041CB"/>
    <w:rsid w:val="00804498"/>
    <w:rsid w:val="00804542"/>
    <w:rsid w:val="00804DD5"/>
    <w:rsid w:val="00804EA2"/>
    <w:rsid w:val="00805070"/>
    <w:rsid w:val="008050B5"/>
    <w:rsid w:val="00806315"/>
    <w:rsid w:val="00806513"/>
    <w:rsid w:val="00806958"/>
    <w:rsid w:val="0080731C"/>
    <w:rsid w:val="0080780A"/>
    <w:rsid w:val="008078DB"/>
    <w:rsid w:val="00807A32"/>
    <w:rsid w:val="00807CB5"/>
    <w:rsid w:val="00807D35"/>
    <w:rsid w:val="00810841"/>
    <w:rsid w:val="00810900"/>
    <w:rsid w:val="00810DD2"/>
    <w:rsid w:val="00810E96"/>
    <w:rsid w:val="00810F2F"/>
    <w:rsid w:val="00811561"/>
    <w:rsid w:val="008115E9"/>
    <w:rsid w:val="0081164A"/>
    <w:rsid w:val="00811986"/>
    <w:rsid w:val="00811EF3"/>
    <w:rsid w:val="00811F0B"/>
    <w:rsid w:val="00811F4D"/>
    <w:rsid w:val="00812A98"/>
    <w:rsid w:val="00812D44"/>
    <w:rsid w:val="00812FA7"/>
    <w:rsid w:val="00813366"/>
    <w:rsid w:val="00813867"/>
    <w:rsid w:val="008139F0"/>
    <w:rsid w:val="00813A45"/>
    <w:rsid w:val="00813B02"/>
    <w:rsid w:val="00814143"/>
    <w:rsid w:val="0081420C"/>
    <w:rsid w:val="00814785"/>
    <w:rsid w:val="00814BE0"/>
    <w:rsid w:val="00814F89"/>
    <w:rsid w:val="00815287"/>
    <w:rsid w:val="00815B65"/>
    <w:rsid w:val="00815D55"/>
    <w:rsid w:val="00816270"/>
    <w:rsid w:val="008162C1"/>
    <w:rsid w:val="008162C7"/>
    <w:rsid w:val="0081645A"/>
    <w:rsid w:val="00816570"/>
    <w:rsid w:val="008165BB"/>
    <w:rsid w:val="008168AD"/>
    <w:rsid w:val="008168E2"/>
    <w:rsid w:val="00817007"/>
    <w:rsid w:val="00817085"/>
    <w:rsid w:val="00817110"/>
    <w:rsid w:val="008173F2"/>
    <w:rsid w:val="00820006"/>
    <w:rsid w:val="008202F5"/>
    <w:rsid w:val="0082034D"/>
    <w:rsid w:val="008207BC"/>
    <w:rsid w:val="008208FA"/>
    <w:rsid w:val="00820D63"/>
    <w:rsid w:val="00820E7F"/>
    <w:rsid w:val="008213A0"/>
    <w:rsid w:val="0082181D"/>
    <w:rsid w:val="00821920"/>
    <w:rsid w:val="00821CF1"/>
    <w:rsid w:val="0082222A"/>
    <w:rsid w:val="00822613"/>
    <w:rsid w:val="008229AB"/>
    <w:rsid w:val="00823DA7"/>
    <w:rsid w:val="0082438D"/>
    <w:rsid w:val="00824AF0"/>
    <w:rsid w:val="00824F9E"/>
    <w:rsid w:val="00825883"/>
    <w:rsid w:val="00826834"/>
    <w:rsid w:val="00826B39"/>
    <w:rsid w:val="0082742E"/>
    <w:rsid w:val="00827466"/>
    <w:rsid w:val="008274B7"/>
    <w:rsid w:val="00827CD4"/>
    <w:rsid w:val="00827DF8"/>
    <w:rsid w:val="00830809"/>
    <w:rsid w:val="008308BA"/>
    <w:rsid w:val="00830D12"/>
    <w:rsid w:val="00830D7C"/>
    <w:rsid w:val="00830F25"/>
    <w:rsid w:val="0083114F"/>
    <w:rsid w:val="00831310"/>
    <w:rsid w:val="008318E4"/>
    <w:rsid w:val="0083206D"/>
    <w:rsid w:val="00832188"/>
    <w:rsid w:val="008325EF"/>
    <w:rsid w:val="008327AD"/>
    <w:rsid w:val="0083292F"/>
    <w:rsid w:val="00832C26"/>
    <w:rsid w:val="00832EDD"/>
    <w:rsid w:val="0083312A"/>
    <w:rsid w:val="0083373F"/>
    <w:rsid w:val="00833A3B"/>
    <w:rsid w:val="00833E21"/>
    <w:rsid w:val="00833E98"/>
    <w:rsid w:val="00833EB0"/>
    <w:rsid w:val="00834114"/>
    <w:rsid w:val="008341AF"/>
    <w:rsid w:val="008346B4"/>
    <w:rsid w:val="00834A1F"/>
    <w:rsid w:val="00834E64"/>
    <w:rsid w:val="00835444"/>
    <w:rsid w:val="008354A5"/>
    <w:rsid w:val="00835D69"/>
    <w:rsid w:val="00836475"/>
    <w:rsid w:val="0083676E"/>
    <w:rsid w:val="0083696F"/>
    <w:rsid w:val="00836AC8"/>
    <w:rsid w:val="00836BE5"/>
    <w:rsid w:val="00836C77"/>
    <w:rsid w:val="00836EA0"/>
    <w:rsid w:val="0083797E"/>
    <w:rsid w:val="00837AA1"/>
    <w:rsid w:val="00837CB9"/>
    <w:rsid w:val="00837EF9"/>
    <w:rsid w:val="00840370"/>
    <w:rsid w:val="0084070D"/>
    <w:rsid w:val="00840937"/>
    <w:rsid w:val="00840941"/>
    <w:rsid w:val="00840B5B"/>
    <w:rsid w:val="00841335"/>
    <w:rsid w:val="00841BF5"/>
    <w:rsid w:val="00841FF6"/>
    <w:rsid w:val="008421E4"/>
    <w:rsid w:val="008429A9"/>
    <w:rsid w:val="00842AF3"/>
    <w:rsid w:val="00842C37"/>
    <w:rsid w:val="00842EDB"/>
    <w:rsid w:val="00843C9B"/>
    <w:rsid w:val="00843E1C"/>
    <w:rsid w:val="00843F97"/>
    <w:rsid w:val="008441AC"/>
    <w:rsid w:val="008444B5"/>
    <w:rsid w:val="008444F5"/>
    <w:rsid w:val="008446D9"/>
    <w:rsid w:val="00844BFA"/>
    <w:rsid w:val="00844C50"/>
    <w:rsid w:val="0084511D"/>
    <w:rsid w:val="00845186"/>
    <w:rsid w:val="008452A4"/>
    <w:rsid w:val="00845319"/>
    <w:rsid w:val="0084536A"/>
    <w:rsid w:val="00845386"/>
    <w:rsid w:val="008457E8"/>
    <w:rsid w:val="00845A7F"/>
    <w:rsid w:val="00845ECB"/>
    <w:rsid w:val="00845FFD"/>
    <w:rsid w:val="00846289"/>
    <w:rsid w:val="008463E7"/>
    <w:rsid w:val="00846538"/>
    <w:rsid w:val="00846FBC"/>
    <w:rsid w:val="008471DA"/>
    <w:rsid w:val="00847987"/>
    <w:rsid w:val="008502A7"/>
    <w:rsid w:val="00850606"/>
    <w:rsid w:val="00850939"/>
    <w:rsid w:val="00851069"/>
    <w:rsid w:val="00851147"/>
    <w:rsid w:val="008512A3"/>
    <w:rsid w:val="0085180D"/>
    <w:rsid w:val="00851CAB"/>
    <w:rsid w:val="00852260"/>
    <w:rsid w:val="00852371"/>
    <w:rsid w:val="0085262E"/>
    <w:rsid w:val="00852B6C"/>
    <w:rsid w:val="008533FD"/>
    <w:rsid w:val="008536E6"/>
    <w:rsid w:val="00853EAC"/>
    <w:rsid w:val="008542D1"/>
    <w:rsid w:val="00854A26"/>
    <w:rsid w:val="00854CE8"/>
    <w:rsid w:val="0085534E"/>
    <w:rsid w:val="008553B7"/>
    <w:rsid w:val="008559D5"/>
    <w:rsid w:val="00855E2E"/>
    <w:rsid w:val="00855F21"/>
    <w:rsid w:val="008561F3"/>
    <w:rsid w:val="008561FB"/>
    <w:rsid w:val="008563E8"/>
    <w:rsid w:val="0085664D"/>
    <w:rsid w:val="00856816"/>
    <w:rsid w:val="00856A0C"/>
    <w:rsid w:val="00856B3A"/>
    <w:rsid w:val="00856C83"/>
    <w:rsid w:val="00857565"/>
    <w:rsid w:val="00857B91"/>
    <w:rsid w:val="0086087B"/>
    <w:rsid w:val="00860BD3"/>
    <w:rsid w:val="00860CE0"/>
    <w:rsid w:val="00861069"/>
    <w:rsid w:val="008611C8"/>
    <w:rsid w:val="00861420"/>
    <w:rsid w:val="00861A49"/>
    <w:rsid w:val="00861B28"/>
    <w:rsid w:val="0086245A"/>
    <w:rsid w:val="008628CD"/>
    <w:rsid w:val="00862E3D"/>
    <w:rsid w:val="00862EAF"/>
    <w:rsid w:val="00863159"/>
    <w:rsid w:val="008636C6"/>
    <w:rsid w:val="00863972"/>
    <w:rsid w:val="00863EF9"/>
    <w:rsid w:val="00864257"/>
    <w:rsid w:val="00864432"/>
    <w:rsid w:val="00864769"/>
    <w:rsid w:val="0086521C"/>
    <w:rsid w:val="00865513"/>
    <w:rsid w:val="0086599A"/>
    <w:rsid w:val="00865A18"/>
    <w:rsid w:val="00866212"/>
    <w:rsid w:val="008668E1"/>
    <w:rsid w:val="00867574"/>
    <w:rsid w:val="008675C3"/>
    <w:rsid w:val="00867C3A"/>
    <w:rsid w:val="00867EBE"/>
    <w:rsid w:val="00867F19"/>
    <w:rsid w:val="00870B9E"/>
    <w:rsid w:val="00870FBC"/>
    <w:rsid w:val="008710C8"/>
    <w:rsid w:val="00871131"/>
    <w:rsid w:val="0087183F"/>
    <w:rsid w:val="00871969"/>
    <w:rsid w:val="008720D5"/>
    <w:rsid w:val="008723FE"/>
    <w:rsid w:val="008724AE"/>
    <w:rsid w:val="008724BD"/>
    <w:rsid w:val="008724DE"/>
    <w:rsid w:val="0087259B"/>
    <w:rsid w:val="00872810"/>
    <w:rsid w:val="008729FC"/>
    <w:rsid w:val="00872E6E"/>
    <w:rsid w:val="00873407"/>
    <w:rsid w:val="0087346B"/>
    <w:rsid w:val="00873544"/>
    <w:rsid w:val="008737CE"/>
    <w:rsid w:val="00873EAC"/>
    <w:rsid w:val="008740EF"/>
    <w:rsid w:val="00874333"/>
    <w:rsid w:val="00874D39"/>
    <w:rsid w:val="00874F7D"/>
    <w:rsid w:val="00875110"/>
    <w:rsid w:val="0087526D"/>
    <w:rsid w:val="00875493"/>
    <w:rsid w:val="00875949"/>
    <w:rsid w:val="0087619A"/>
    <w:rsid w:val="00876503"/>
    <w:rsid w:val="008767AA"/>
    <w:rsid w:val="00876A50"/>
    <w:rsid w:val="00876AF4"/>
    <w:rsid w:val="008773ED"/>
    <w:rsid w:val="0087753F"/>
    <w:rsid w:val="008778A0"/>
    <w:rsid w:val="008779AF"/>
    <w:rsid w:val="00877A91"/>
    <w:rsid w:val="00877B2F"/>
    <w:rsid w:val="00877D05"/>
    <w:rsid w:val="008804D7"/>
    <w:rsid w:val="008815B5"/>
    <w:rsid w:val="00881610"/>
    <w:rsid w:val="0088190A"/>
    <w:rsid w:val="00881A88"/>
    <w:rsid w:val="00881B9A"/>
    <w:rsid w:val="00881D0C"/>
    <w:rsid w:val="00881D22"/>
    <w:rsid w:val="00881F41"/>
    <w:rsid w:val="00883231"/>
    <w:rsid w:val="00883C2E"/>
    <w:rsid w:val="008843D7"/>
    <w:rsid w:val="008844E2"/>
    <w:rsid w:val="00884AB9"/>
    <w:rsid w:val="00884DFE"/>
    <w:rsid w:val="00884E26"/>
    <w:rsid w:val="00884F6D"/>
    <w:rsid w:val="008850C5"/>
    <w:rsid w:val="00885224"/>
    <w:rsid w:val="008852CE"/>
    <w:rsid w:val="0088574D"/>
    <w:rsid w:val="008859BF"/>
    <w:rsid w:val="00885A9F"/>
    <w:rsid w:val="00885BEA"/>
    <w:rsid w:val="00885D39"/>
    <w:rsid w:val="00886AF5"/>
    <w:rsid w:val="00886C4A"/>
    <w:rsid w:val="00886C6D"/>
    <w:rsid w:val="00886D54"/>
    <w:rsid w:val="00886DC5"/>
    <w:rsid w:val="00887373"/>
    <w:rsid w:val="008900EF"/>
    <w:rsid w:val="00890128"/>
    <w:rsid w:val="0089047F"/>
    <w:rsid w:val="008905BC"/>
    <w:rsid w:val="008907BE"/>
    <w:rsid w:val="008910DD"/>
    <w:rsid w:val="008910E4"/>
    <w:rsid w:val="00891CFD"/>
    <w:rsid w:val="00891E44"/>
    <w:rsid w:val="00892125"/>
    <w:rsid w:val="00892545"/>
    <w:rsid w:val="00892DDC"/>
    <w:rsid w:val="00893276"/>
    <w:rsid w:val="008933A5"/>
    <w:rsid w:val="00893BC3"/>
    <w:rsid w:val="00895194"/>
    <w:rsid w:val="008951ED"/>
    <w:rsid w:val="008958A6"/>
    <w:rsid w:val="00895DC2"/>
    <w:rsid w:val="00896336"/>
    <w:rsid w:val="00896571"/>
    <w:rsid w:val="008967E9"/>
    <w:rsid w:val="008969AB"/>
    <w:rsid w:val="00896EE8"/>
    <w:rsid w:val="008978FB"/>
    <w:rsid w:val="00897A1C"/>
    <w:rsid w:val="00897E04"/>
    <w:rsid w:val="00897EE0"/>
    <w:rsid w:val="008A09D5"/>
    <w:rsid w:val="008A0B3D"/>
    <w:rsid w:val="008A0B82"/>
    <w:rsid w:val="008A0C24"/>
    <w:rsid w:val="008A0DBC"/>
    <w:rsid w:val="008A1469"/>
    <w:rsid w:val="008A14FD"/>
    <w:rsid w:val="008A17E5"/>
    <w:rsid w:val="008A1AEC"/>
    <w:rsid w:val="008A1CD6"/>
    <w:rsid w:val="008A2295"/>
    <w:rsid w:val="008A2789"/>
    <w:rsid w:val="008A2818"/>
    <w:rsid w:val="008A28F6"/>
    <w:rsid w:val="008A2ED6"/>
    <w:rsid w:val="008A31D0"/>
    <w:rsid w:val="008A3874"/>
    <w:rsid w:val="008A3AB5"/>
    <w:rsid w:val="008A3B79"/>
    <w:rsid w:val="008A44BE"/>
    <w:rsid w:val="008A4991"/>
    <w:rsid w:val="008A4A15"/>
    <w:rsid w:val="008A51AB"/>
    <w:rsid w:val="008A537C"/>
    <w:rsid w:val="008A566C"/>
    <w:rsid w:val="008A59D9"/>
    <w:rsid w:val="008A59F0"/>
    <w:rsid w:val="008A6004"/>
    <w:rsid w:val="008A6646"/>
    <w:rsid w:val="008A6C89"/>
    <w:rsid w:val="008A7095"/>
    <w:rsid w:val="008A7849"/>
    <w:rsid w:val="008A7A05"/>
    <w:rsid w:val="008A7D24"/>
    <w:rsid w:val="008A7E8C"/>
    <w:rsid w:val="008A7ECA"/>
    <w:rsid w:val="008B00EC"/>
    <w:rsid w:val="008B0347"/>
    <w:rsid w:val="008B0D33"/>
    <w:rsid w:val="008B0FF0"/>
    <w:rsid w:val="008B156C"/>
    <w:rsid w:val="008B16B3"/>
    <w:rsid w:val="008B1854"/>
    <w:rsid w:val="008B186C"/>
    <w:rsid w:val="008B1E3F"/>
    <w:rsid w:val="008B1F7D"/>
    <w:rsid w:val="008B22A3"/>
    <w:rsid w:val="008B23EE"/>
    <w:rsid w:val="008B2DD5"/>
    <w:rsid w:val="008B2E3D"/>
    <w:rsid w:val="008B312D"/>
    <w:rsid w:val="008B322F"/>
    <w:rsid w:val="008B3393"/>
    <w:rsid w:val="008B3428"/>
    <w:rsid w:val="008B3C53"/>
    <w:rsid w:val="008B4560"/>
    <w:rsid w:val="008B4E3B"/>
    <w:rsid w:val="008B4F06"/>
    <w:rsid w:val="008B4FE9"/>
    <w:rsid w:val="008B5729"/>
    <w:rsid w:val="008B57B1"/>
    <w:rsid w:val="008B5913"/>
    <w:rsid w:val="008B5CD3"/>
    <w:rsid w:val="008B5E05"/>
    <w:rsid w:val="008B6319"/>
    <w:rsid w:val="008B651D"/>
    <w:rsid w:val="008B6571"/>
    <w:rsid w:val="008B6816"/>
    <w:rsid w:val="008B6C3C"/>
    <w:rsid w:val="008B6E93"/>
    <w:rsid w:val="008B752B"/>
    <w:rsid w:val="008B79DE"/>
    <w:rsid w:val="008B7F0E"/>
    <w:rsid w:val="008C02B2"/>
    <w:rsid w:val="008C0C8D"/>
    <w:rsid w:val="008C0F7A"/>
    <w:rsid w:val="008C1070"/>
    <w:rsid w:val="008C114A"/>
    <w:rsid w:val="008C1514"/>
    <w:rsid w:val="008C1593"/>
    <w:rsid w:val="008C182F"/>
    <w:rsid w:val="008C18EB"/>
    <w:rsid w:val="008C1CB1"/>
    <w:rsid w:val="008C1DC3"/>
    <w:rsid w:val="008C2001"/>
    <w:rsid w:val="008C23BA"/>
    <w:rsid w:val="008C2466"/>
    <w:rsid w:val="008C2701"/>
    <w:rsid w:val="008C291D"/>
    <w:rsid w:val="008C2C37"/>
    <w:rsid w:val="008C2E34"/>
    <w:rsid w:val="008C2E35"/>
    <w:rsid w:val="008C2E95"/>
    <w:rsid w:val="008C303F"/>
    <w:rsid w:val="008C37AF"/>
    <w:rsid w:val="008C38A0"/>
    <w:rsid w:val="008C38BF"/>
    <w:rsid w:val="008C3B3F"/>
    <w:rsid w:val="008C4076"/>
    <w:rsid w:val="008C4523"/>
    <w:rsid w:val="008C4690"/>
    <w:rsid w:val="008C4861"/>
    <w:rsid w:val="008C490D"/>
    <w:rsid w:val="008C4BD5"/>
    <w:rsid w:val="008C4DA5"/>
    <w:rsid w:val="008C516D"/>
    <w:rsid w:val="008C590D"/>
    <w:rsid w:val="008C5931"/>
    <w:rsid w:val="008C5C17"/>
    <w:rsid w:val="008C5C47"/>
    <w:rsid w:val="008C5CB3"/>
    <w:rsid w:val="008C6086"/>
    <w:rsid w:val="008C619D"/>
    <w:rsid w:val="008C61B0"/>
    <w:rsid w:val="008C6376"/>
    <w:rsid w:val="008C637F"/>
    <w:rsid w:val="008C63A6"/>
    <w:rsid w:val="008C6990"/>
    <w:rsid w:val="008C6EE8"/>
    <w:rsid w:val="008C7032"/>
    <w:rsid w:val="008C743C"/>
    <w:rsid w:val="008C761C"/>
    <w:rsid w:val="008C785F"/>
    <w:rsid w:val="008C78EF"/>
    <w:rsid w:val="008C7928"/>
    <w:rsid w:val="008D0011"/>
    <w:rsid w:val="008D02B9"/>
    <w:rsid w:val="008D110C"/>
    <w:rsid w:val="008D1264"/>
    <w:rsid w:val="008D12E8"/>
    <w:rsid w:val="008D14BF"/>
    <w:rsid w:val="008D1BB4"/>
    <w:rsid w:val="008D1C8A"/>
    <w:rsid w:val="008D1F3D"/>
    <w:rsid w:val="008D2173"/>
    <w:rsid w:val="008D2175"/>
    <w:rsid w:val="008D217D"/>
    <w:rsid w:val="008D26CD"/>
    <w:rsid w:val="008D3352"/>
    <w:rsid w:val="008D35D5"/>
    <w:rsid w:val="008D3C8E"/>
    <w:rsid w:val="008D3D11"/>
    <w:rsid w:val="008D442E"/>
    <w:rsid w:val="008D4725"/>
    <w:rsid w:val="008D4A98"/>
    <w:rsid w:val="008D4C68"/>
    <w:rsid w:val="008D5331"/>
    <w:rsid w:val="008D5DD7"/>
    <w:rsid w:val="008D5ED8"/>
    <w:rsid w:val="008D6193"/>
    <w:rsid w:val="008D61BE"/>
    <w:rsid w:val="008D6356"/>
    <w:rsid w:val="008D63CE"/>
    <w:rsid w:val="008D68D9"/>
    <w:rsid w:val="008D6DA8"/>
    <w:rsid w:val="008D7045"/>
    <w:rsid w:val="008D759B"/>
    <w:rsid w:val="008D78EC"/>
    <w:rsid w:val="008D7BC5"/>
    <w:rsid w:val="008D7D18"/>
    <w:rsid w:val="008D7EF0"/>
    <w:rsid w:val="008D7FAD"/>
    <w:rsid w:val="008E0088"/>
    <w:rsid w:val="008E01A1"/>
    <w:rsid w:val="008E0C99"/>
    <w:rsid w:val="008E14B5"/>
    <w:rsid w:val="008E19ED"/>
    <w:rsid w:val="008E25E9"/>
    <w:rsid w:val="008E260A"/>
    <w:rsid w:val="008E271D"/>
    <w:rsid w:val="008E2B9B"/>
    <w:rsid w:val="008E2C13"/>
    <w:rsid w:val="008E3CD4"/>
    <w:rsid w:val="008E41F4"/>
    <w:rsid w:val="008E4A37"/>
    <w:rsid w:val="008E4AC6"/>
    <w:rsid w:val="008E4B17"/>
    <w:rsid w:val="008E4B5E"/>
    <w:rsid w:val="008E4C3D"/>
    <w:rsid w:val="008E4CA9"/>
    <w:rsid w:val="008E50B6"/>
    <w:rsid w:val="008E5949"/>
    <w:rsid w:val="008E5C90"/>
    <w:rsid w:val="008E6266"/>
    <w:rsid w:val="008E6364"/>
    <w:rsid w:val="008E63D7"/>
    <w:rsid w:val="008E64E3"/>
    <w:rsid w:val="008E6552"/>
    <w:rsid w:val="008E6EFD"/>
    <w:rsid w:val="008E72D5"/>
    <w:rsid w:val="008E74CD"/>
    <w:rsid w:val="008E79F7"/>
    <w:rsid w:val="008E7C65"/>
    <w:rsid w:val="008E7DCD"/>
    <w:rsid w:val="008F067C"/>
    <w:rsid w:val="008F0D98"/>
    <w:rsid w:val="008F0DD0"/>
    <w:rsid w:val="008F168A"/>
    <w:rsid w:val="008F2323"/>
    <w:rsid w:val="008F250F"/>
    <w:rsid w:val="008F252D"/>
    <w:rsid w:val="008F27E9"/>
    <w:rsid w:val="008F28D6"/>
    <w:rsid w:val="008F2C27"/>
    <w:rsid w:val="008F30A0"/>
    <w:rsid w:val="008F30E0"/>
    <w:rsid w:val="008F349A"/>
    <w:rsid w:val="008F34C0"/>
    <w:rsid w:val="008F35D5"/>
    <w:rsid w:val="008F3642"/>
    <w:rsid w:val="008F365D"/>
    <w:rsid w:val="008F367B"/>
    <w:rsid w:val="008F38D8"/>
    <w:rsid w:val="008F45C1"/>
    <w:rsid w:val="008F45F1"/>
    <w:rsid w:val="008F4787"/>
    <w:rsid w:val="008F47F6"/>
    <w:rsid w:val="008F4947"/>
    <w:rsid w:val="008F4C03"/>
    <w:rsid w:val="008F4C5F"/>
    <w:rsid w:val="008F4C92"/>
    <w:rsid w:val="008F5212"/>
    <w:rsid w:val="008F5326"/>
    <w:rsid w:val="008F5453"/>
    <w:rsid w:val="008F5469"/>
    <w:rsid w:val="008F57A9"/>
    <w:rsid w:val="008F5869"/>
    <w:rsid w:val="008F5E4A"/>
    <w:rsid w:val="008F6031"/>
    <w:rsid w:val="008F6160"/>
    <w:rsid w:val="008F6417"/>
    <w:rsid w:val="008F67C1"/>
    <w:rsid w:val="008F686D"/>
    <w:rsid w:val="008F6A3A"/>
    <w:rsid w:val="008F6C71"/>
    <w:rsid w:val="008F6DAC"/>
    <w:rsid w:val="008F7310"/>
    <w:rsid w:val="008F7958"/>
    <w:rsid w:val="0090021E"/>
    <w:rsid w:val="00900326"/>
    <w:rsid w:val="0090081F"/>
    <w:rsid w:val="00900B12"/>
    <w:rsid w:val="009013F0"/>
    <w:rsid w:val="0090141C"/>
    <w:rsid w:val="00901660"/>
    <w:rsid w:val="00901A5A"/>
    <w:rsid w:val="00901B78"/>
    <w:rsid w:val="00901B97"/>
    <w:rsid w:val="009020EF"/>
    <w:rsid w:val="009021B6"/>
    <w:rsid w:val="009024C8"/>
    <w:rsid w:val="00902881"/>
    <w:rsid w:val="00902D38"/>
    <w:rsid w:val="00902FFC"/>
    <w:rsid w:val="0090371E"/>
    <w:rsid w:val="00903D31"/>
    <w:rsid w:val="00903D5C"/>
    <w:rsid w:val="00903F5B"/>
    <w:rsid w:val="009044A7"/>
    <w:rsid w:val="009047E5"/>
    <w:rsid w:val="00904B78"/>
    <w:rsid w:val="00904E9F"/>
    <w:rsid w:val="00905603"/>
    <w:rsid w:val="009059ED"/>
    <w:rsid w:val="00905AE3"/>
    <w:rsid w:val="00905EEA"/>
    <w:rsid w:val="009061A7"/>
    <w:rsid w:val="009068BA"/>
    <w:rsid w:val="0090691C"/>
    <w:rsid w:val="0090698A"/>
    <w:rsid w:val="00906CA5"/>
    <w:rsid w:val="0090708E"/>
    <w:rsid w:val="009077F6"/>
    <w:rsid w:val="00907869"/>
    <w:rsid w:val="00907EF1"/>
    <w:rsid w:val="00910525"/>
    <w:rsid w:val="00910BA7"/>
    <w:rsid w:val="00910CD3"/>
    <w:rsid w:val="00910EB4"/>
    <w:rsid w:val="00910FDC"/>
    <w:rsid w:val="00911471"/>
    <w:rsid w:val="009115CF"/>
    <w:rsid w:val="009118D5"/>
    <w:rsid w:val="00911C01"/>
    <w:rsid w:val="00911D21"/>
    <w:rsid w:val="00911D8C"/>
    <w:rsid w:val="00911EA9"/>
    <w:rsid w:val="009126B1"/>
    <w:rsid w:val="009127AF"/>
    <w:rsid w:val="00912A1B"/>
    <w:rsid w:val="00912B38"/>
    <w:rsid w:val="00912B78"/>
    <w:rsid w:val="00912DB1"/>
    <w:rsid w:val="00912FB6"/>
    <w:rsid w:val="00912FB8"/>
    <w:rsid w:val="00913F58"/>
    <w:rsid w:val="00914243"/>
    <w:rsid w:val="00914522"/>
    <w:rsid w:val="00914ABD"/>
    <w:rsid w:val="00914B39"/>
    <w:rsid w:val="00915903"/>
    <w:rsid w:val="00915A4A"/>
    <w:rsid w:val="00915C76"/>
    <w:rsid w:val="00915E8A"/>
    <w:rsid w:val="009165BA"/>
    <w:rsid w:val="0091692D"/>
    <w:rsid w:val="00916A7F"/>
    <w:rsid w:val="00917529"/>
    <w:rsid w:val="00917E21"/>
    <w:rsid w:val="009200C3"/>
    <w:rsid w:val="009201FF"/>
    <w:rsid w:val="00920385"/>
    <w:rsid w:val="009203C4"/>
    <w:rsid w:val="009206E5"/>
    <w:rsid w:val="009207CD"/>
    <w:rsid w:val="00920854"/>
    <w:rsid w:val="0092190C"/>
    <w:rsid w:val="009219D5"/>
    <w:rsid w:val="009220D5"/>
    <w:rsid w:val="00922137"/>
    <w:rsid w:val="00922228"/>
    <w:rsid w:val="009222FF"/>
    <w:rsid w:val="00922686"/>
    <w:rsid w:val="009231D1"/>
    <w:rsid w:val="009238A7"/>
    <w:rsid w:val="00923FF6"/>
    <w:rsid w:val="009241AD"/>
    <w:rsid w:val="009242C3"/>
    <w:rsid w:val="00924775"/>
    <w:rsid w:val="009249DF"/>
    <w:rsid w:val="00924B7F"/>
    <w:rsid w:val="00924CCF"/>
    <w:rsid w:val="00924E38"/>
    <w:rsid w:val="00924F6D"/>
    <w:rsid w:val="00924F7D"/>
    <w:rsid w:val="0092533D"/>
    <w:rsid w:val="00925349"/>
    <w:rsid w:val="00925543"/>
    <w:rsid w:val="00925C2E"/>
    <w:rsid w:val="00926176"/>
    <w:rsid w:val="00926309"/>
    <w:rsid w:val="00926755"/>
    <w:rsid w:val="00926AEB"/>
    <w:rsid w:val="00926B0F"/>
    <w:rsid w:val="00926B5D"/>
    <w:rsid w:val="00926F48"/>
    <w:rsid w:val="009277D7"/>
    <w:rsid w:val="009278D6"/>
    <w:rsid w:val="00927E3C"/>
    <w:rsid w:val="00927FD4"/>
    <w:rsid w:val="0093003D"/>
    <w:rsid w:val="00930267"/>
    <w:rsid w:val="009302CC"/>
    <w:rsid w:val="00930C5C"/>
    <w:rsid w:val="00930D10"/>
    <w:rsid w:val="00930D1D"/>
    <w:rsid w:val="00931395"/>
    <w:rsid w:val="0093196B"/>
    <w:rsid w:val="00931CFE"/>
    <w:rsid w:val="009328FE"/>
    <w:rsid w:val="00933032"/>
    <w:rsid w:val="00933140"/>
    <w:rsid w:val="0093366A"/>
    <w:rsid w:val="00933CFC"/>
    <w:rsid w:val="00933DFB"/>
    <w:rsid w:val="009341DA"/>
    <w:rsid w:val="0093439B"/>
    <w:rsid w:val="00934D68"/>
    <w:rsid w:val="00936123"/>
    <w:rsid w:val="0093640D"/>
    <w:rsid w:val="00936EE8"/>
    <w:rsid w:val="00937111"/>
    <w:rsid w:val="009372FF"/>
    <w:rsid w:val="009375E9"/>
    <w:rsid w:val="00941066"/>
    <w:rsid w:val="00941211"/>
    <w:rsid w:val="00941F05"/>
    <w:rsid w:val="00941F53"/>
    <w:rsid w:val="00942346"/>
    <w:rsid w:val="0094274B"/>
    <w:rsid w:val="0094307F"/>
    <w:rsid w:val="00943344"/>
    <w:rsid w:val="0094346B"/>
    <w:rsid w:val="00943900"/>
    <w:rsid w:val="00943F02"/>
    <w:rsid w:val="009444D0"/>
    <w:rsid w:val="00944500"/>
    <w:rsid w:val="009446AB"/>
    <w:rsid w:val="009446CB"/>
    <w:rsid w:val="009448F9"/>
    <w:rsid w:val="00944C09"/>
    <w:rsid w:val="00944D8F"/>
    <w:rsid w:val="00944E5E"/>
    <w:rsid w:val="00945423"/>
    <w:rsid w:val="00945B7B"/>
    <w:rsid w:val="00945CE7"/>
    <w:rsid w:val="00945D3A"/>
    <w:rsid w:val="00946130"/>
    <w:rsid w:val="00946193"/>
    <w:rsid w:val="00946324"/>
    <w:rsid w:val="00946C02"/>
    <w:rsid w:val="00946C41"/>
    <w:rsid w:val="00946C47"/>
    <w:rsid w:val="00946CA3"/>
    <w:rsid w:val="00946F3C"/>
    <w:rsid w:val="00950162"/>
    <w:rsid w:val="009506B2"/>
    <w:rsid w:val="009508D8"/>
    <w:rsid w:val="00950B6C"/>
    <w:rsid w:val="00951050"/>
    <w:rsid w:val="009512A2"/>
    <w:rsid w:val="00951634"/>
    <w:rsid w:val="00952041"/>
    <w:rsid w:val="0095232B"/>
    <w:rsid w:val="00952A17"/>
    <w:rsid w:val="00952D1C"/>
    <w:rsid w:val="009535F7"/>
    <w:rsid w:val="00953698"/>
    <w:rsid w:val="009537D6"/>
    <w:rsid w:val="00953F59"/>
    <w:rsid w:val="009541C6"/>
    <w:rsid w:val="00954579"/>
    <w:rsid w:val="00954D9D"/>
    <w:rsid w:val="00954EDD"/>
    <w:rsid w:val="0095509A"/>
    <w:rsid w:val="0095522E"/>
    <w:rsid w:val="009556C7"/>
    <w:rsid w:val="00955EE3"/>
    <w:rsid w:val="00955FD3"/>
    <w:rsid w:val="00956085"/>
    <w:rsid w:val="00956366"/>
    <w:rsid w:val="00956F6E"/>
    <w:rsid w:val="009575D0"/>
    <w:rsid w:val="00957872"/>
    <w:rsid w:val="00957C4D"/>
    <w:rsid w:val="00957D10"/>
    <w:rsid w:val="0096021D"/>
    <w:rsid w:val="0096066E"/>
    <w:rsid w:val="00960B5B"/>
    <w:rsid w:val="00960D2D"/>
    <w:rsid w:val="00960FE5"/>
    <w:rsid w:val="0096170E"/>
    <w:rsid w:val="00961974"/>
    <w:rsid w:val="00961BB0"/>
    <w:rsid w:val="0096223E"/>
    <w:rsid w:val="00962676"/>
    <w:rsid w:val="009626AB"/>
    <w:rsid w:val="009626ED"/>
    <w:rsid w:val="0096285E"/>
    <w:rsid w:val="00962968"/>
    <w:rsid w:val="00962B89"/>
    <w:rsid w:val="00962D7C"/>
    <w:rsid w:val="00962DAC"/>
    <w:rsid w:val="00962EE8"/>
    <w:rsid w:val="0096328F"/>
    <w:rsid w:val="009639A3"/>
    <w:rsid w:val="00963B97"/>
    <w:rsid w:val="00963E76"/>
    <w:rsid w:val="00964747"/>
    <w:rsid w:val="0096477B"/>
    <w:rsid w:val="00964885"/>
    <w:rsid w:val="00964D7B"/>
    <w:rsid w:val="0096532F"/>
    <w:rsid w:val="00965559"/>
    <w:rsid w:val="00965CA8"/>
    <w:rsid w:val="00965E8F"/>
    <w:rsid w:val="00965ED7"/>
    <w:rsid w:val="0096609E"/>
    <w:rsid w:val="009668B9"/>
    <w:rsid w:val="00966DD6"/>
    <w:rsid w:val="00966F04"/>
    <w:rsid w:val="00967249"/>
    <w:rsid w:val="00967D5F"/>
    <w:rsid w:val="00967FD3"/>
    <w:rsid w:val="009701B9"/>
    <w:rsid w:val="00970223"/>
    <w:rsid w:val="00970456"/>
    <w:rsid w:val="00970750"/>
    <w:rsid w:val="00970875"/>
    <w:rsid w:val="0097090B"/>
    <w:rsid w:val="00970C33"/>
    <w:rsid w:val="00970C90"/>
    <w:rsid w:val="00970CBB"/>
    <w:rsid w:val="00970D75"/>
    <w:rsid w:val="00971211"/>
    <w:rsid w:val="009713FB"/>
    <w:rsid w:val="00971940"/>
    <w:rsid w:val="00971994"/>
    <w:rsid w:val="0097200F"/>
    <w:rsid w:val="009720E6"/>
    <w:rsid w:val="00972B0F"/>
    <w:rsid w:val="00972CE4"/>
    <w:rsid w:val="00973118"/>
    <w:rsid w:val="00973395"/>
    <w:rsid w:val="009733DC"/>
    <w:rsid w:val="009735EB"/>
    <w:rsid w:val="0097375F"/>
    <w:rsid w:val="00973A60"/>
    <w:rsid w:val="00973A76"/>
    <w:rsid w:val="00973EBE"/>
    <w:rsid w:val="00974195"/>
    <w:rsid w:val="009743DF"/>
    <w:rsid w:val="009744B9"/>
    <w:rsid w:val="00974683"/>
    <w:rsid w:val="00974795"/>
    <w:rsid w:val="00974886"/>
    <w:rsid w:val="00974D24"/>
    <w:rsid w:val="0097505B"/>
    <w:rsid w:val="009758CD"/>
    <w:rsid w:val="0097598F"/>
    <w:rsid w:val="00975B6D"/>
    <w:rsid w:val="0097699B"/>
    <w:rsid w:val="009769FB"/>
    <w:rsid w:val="00976DD7"/>
    <w:rsid w:val="009777D2"/>
    <w:rsid w:val="009778F1"/>
    <w:rsid w:val="00977ABA"/>
    <w:rsid w:val="00977CA3"/>
    <w:rsid w:val="00977D02"/>
    <w:rsid w:val="00977D78"/>
    <w:rsid w:val="009801E8"/>
    <w:rsid w:val="00980349"/>
    <w:rsid w:val="00980624"/>
    <w:rsid w:val="0098065C"/>
    <w:rsid w:val="009806CB"/>
    <w:rsid w:val="00980E2A"/>
    <w:rsid w:val="00981908"/>
    <w:rsid w:val="00981F4A"/>
    <w:rsid w:val="009823FA"/>
    <w:rsid w:val="00982535"/>
    <w:rsid w:val="0098341F"/>
    <w:rsid w:val="00983FAA"/>
    <w:rsid w:val="00984619"/>
    <w:rsid w:val="00984955"/>
    <w:rsid w:val="00984D1B"/>
    <w:rsid w:val="0098524C"/>
    <w:rsid w:val="0098561A"/>
    <w:rsid w:val="0098576A"/>
    <w:rsid w:val="0098594D"/>
    <w:rsid w:val="00985A3C"/>
    <w:rsid w:val="00985C19"/>
    <w:rsid w:val="00985D00"/>
    <w:rsid w:val="00985D3B"/>
    <w:rsid w:val="0098646F"/>
    <w:rsid w:val="009866A6"/>
    <w:rsid w:val="00986B4A"/>
    <w:rsid w:val="00986C38"/>
    <w:rsid w:val="00986E74"/>
    <w:rsid w:val="009879A7"/>
    <w:rsid w:val="00987B7B"/>
    <w:rsid w:val="00987ED4"/>
    <w:rsid w:val="00987F94"/>
    <w:rsid w:val="0099011E"/>
    <w:rsid w:val="00990466"/>
    <w:rsid w:val="00990938"/>
    <w:rsid w:val="00990BE3"/>
    <w:rsid w:val="00990C70"/>
    <w:rsid w:val="00990DBB"/>
    <w:rsid w:val="009910FE"/>
    <w:rsid w:val="00991433"/>
    <w:rsid w:val="0099172E"/>
    <w:rsid w:val="009919C2"/>
    <w:rsid w:val="00991F13"/>
    <w:rsid w:val="0099266E"/>
    <w:rsid w:val="00992725"/>
    <w:rsid w:val="00992B3B"/>
    <w:rsid w:val="009931DB"/>
    <w:rsid w:val="00993B92"/>
    <w:rsid w:val="00994098"/>
    <w:rsid w:val="009941A0"/>
    <w:rsid w:val="009947CC"/>
    <w:rsid w:val="009948B9"/>
    <w:rsid w:val="00994AC4"/>
    <w:rsid w:val="0099512F"/>
    <w:rsid w:val="00995233"/>
    <w:rsid w:val="00995297"/>
    <w:rsid w:val="0099536F"/>
    <w:rsid w:val="009953C8"/>
    <w:rsid w:val="009955C1"/>
    <w:rsid w:val="0099562D"/>
    <w:rsid w:val="00995E4B"/>
    <w:rsid w:val="009960CD"/>
    <w:rsid w:val="009967A5"/>
    <w:rsid w:val="00997057"/>
    <w:rsid w:val="0099749F"/>
    <w:rsid w:val="00997BEF"/>
    <w:rsid w:val="00997CF9"/>
    <w:rsid w:val="009A07AC"/>
    <w:rsid w:val="009A09A5"/>
    <w:rsid w:val="009A0AED"/>
    <w:rsid w:val="009A0DED"/>
    <w:rsid w:val="009A12D2"/>
    <w:rsid w:val="009A15A7"/>
    <w:rsid w:val="009A1A0F"/>
    <w:rsid w:val="009A26F5"/>
    <w:rsid w:val="009A2843"/>
    <w:rsid w:val="009A2B5B"/>
    <w:rsid w:val="009A2D84"/>
    <w:rsid w:val="009A3673"/>
    <w:rsid w:val="009A38B8"/>
    <w:rsid w:val="009A3B9E"/>
    <w:rsid w:val="009A3E7D"/>
    <w:rsid w:val="009A3F01"/>
    <w:rsid w:val="009A40F9"/>
    <w:rsid w:val="009A42B1"/>
    <w:rsid w:val="009A4589"/>
    <w:rsid w:val="009A46F0"/>
    <w:rsid w:val="009A4819"/>
    <w:rsid w:val="009A4B4B"/>
    <w:rsid w:val="009A4C1F"/>
    <w:rsid w:val="009A4C94"/>
    <w:rsid w:val="009A4CBE"/>
    <w:rsid w:val="009A4F61"/>
    <w:rsid w:val="009A5AC5"/>
    <w:rsid w:val="009A5DDA"/>
    <w:rsid w:val="009A6111"/>
    <w:rsid w:val="009A66DD"/>
    <w:rsid w:val="009A6AAB"/>
    <w:rsid w:val="009A6F9D"/>
    <w:rsid w:val="009A7239"/>
    <w:rsid w:val="009A76D7"/>
    <w:rsid w:val="009A76DC"/>
    <w:rsid w:val="009A7875"/>
    <w:rsid w:val="009B00E5"/>
    <w:rsid w:val="009B0D52"/>
    <w:rsid w:val="009B0F54"/>
    <w:rsid w:val="009B0F6A"/>
    <w:rsid w:val="009B16BD"/>
    <w:rsid w:val="009B1A81"/>
    <w:rsid w:val="009B1AF3"/>
    <w:rsid w:val="009B1C96"/>
    <w:rsid w:val="009B2EE2"/>
    <w:rsid w:val="009B30BE"/>
    <w:rsid w:val="009B3390"/>
    <w:rsid w:val="009B365A"/>
    <w:rsid w:val="009B3CE3"/>
    <w:rsid w:val="009B41A3"/>
    <w:rsid w:val="009B4309"/>
    <w:rsid w:val="009B43C1"/>
    <w:rsid w:val="009B47F3"/>
    <w:rsid w:val="009B4B08"/>
    <w:rsid w:val="009B4C65"/>
    <w:rsid w:val="009B4EF7"/>
    <w:rsid w:val="009B4F97"/>
    <w:rsid w:val="009B54ED"/>
    <w:rsid w:val="009B58DA"/>
    <w:rsid w:val="009B5CE1"/>
    <w:rsid w:val="009B5FB0"/>
    <w:rsid w:val="009B7B11"/>
    <w:rsid w:val="009B7D37"/>
    <w:rsid w:val="009C0AA6"/>
    <w:rsid w:val="009C0DC1"/>
    <w:rsid w:val="009C1967"/>
    <w:rsid w:val="009C1BEE"/>
    <w:rsid w:val="009C1D33"/>
    <w:rsid w:val="009C2143"/>
    <w:rsid w:val="009C2675"/>
    <w:rsid w:val="009C280C"/>
    <w:rsid w:val="009C298E"/>
    <w:rsid w:val="009C2ADD"/>
    <w:rsid w:val="009C2DA0"/>
    <w:rsid w:val="009C2DAA"/>
    <w:rsid w:val="009C2DC7"/>
    <w:rsid w:val="009C2EF2"/>
    <w:rsid w:val="009C33E2"/>
    <w:rsid w:val="009C3D27"/>
    <w:rsid w:val="009C4418"/>
    <w:rsid w:val="009C47BF"/>
    <w:rsid w:val="009C4BAB"/>
    <w:rsid w:val="009C4C2F"/>
    <w:rsid w:val="009C55E3"/>
    <w:rsid w:val="009C5D2B"/>
    <w:rsid w:val="009C5E2C"/>
    <w:rsid w:val="009C5ECA"/>
    <w:rsid w:val="009C61A6"/>
    <w:rsid w:val="009C669C"/>
    <w:rsid w:val="009C6D52"/>
    <w:rsid w:val="009C73F7"/>
    <w:rsid w:val="009C7422"/>
    <w:rsid w:val="009C745D"/>
    <w:rsid w:val="009C749B"/>
    <w:rsid w:val="009C74AF"/>
    <w:rsid w:val="009C7611"/>
    <w:rsid w:val="009C76E6"/>
    <w:rsid w:val="009C772E"/>
    <w:rsid w:val="009C77B4"/>
    <w:rsid w:val="009C78A7"/>
    <w:rsid w:val="009C78AA"/>
    <w:rsid w:val="009C7E18"/>
    <w:rsid w:val="009D0251"/>
    <w:rsid w:val="009D0299"/>
    <w:rsid w:val="009D06DA"/>
    <w:rsid w:val="009D06EA"/>
    <w:rsid w:val="009D08D8"/>
    <w:rsid w:val="009D0FF7"/>
    <w:rsid w:val="009D1396"/>
    <w:rsid w:val="009D148A"/>
    <w:rsid w:val="009D18AB"/>
    <w:rsid w:val="009D1976"/>
    <w:rsid w:val="009D1C2D"/>
    <w:rsid w:val="009D1CFA"/>
    <w:rsid w:val="009D1E47"/>
    <w:rsid w:val="009D1EC1"/>
    <w:rsid w:val="009D234E"/>
    <w:rsid w:val="009D2544"/>
    <w:rsid w:val="009D2680"/>
    <w:rsid w:val="009D2806"/>
    <w:rsid w:val="009D2F43"/>
    <w:rsid w:val="009D3191"/>
    <w:rsid w:val="009D32BA"/>
    <w:rsid w:val="009D34CC"/>
    <w:rsid w:val="009D354B"/>
    <w:rsid w:val="009D365D"/>
    <w:rsid w:val="009D3773"/>
    <w:rsid w:val="009D40B1"/>
    <w:rsid w:val="009D48B8"/>
    <w:rsid w:val="009D4CD0"/>
    <w:rsid w:val="009D5502"/>
    <w:rsid w:val="009D58C2"/>
    <w:rsid w:val="009D5ED2"/>
    <w:rsid w:val="009D5F07"/>
    <w:rsid w:val="009D60EC"/>
    <w:rsid w:val="009D6AF2"/>
    <w:rsid w:val="009D6BD5"/>
    <w:rsid w:val="009D6ED5"/>
    <w:rsid w:val="009D6F61"/>
    <w:rsid w:val="009D6FC3"/>
    <w:rsid w:val="009D7044"/>
    <w:rsid w:val="009D7163"/>
    <w:rsid w:val="009D7311"/>
    <w:rsid w:val="009D7763"/>
    <w:rsid w:val="009D7ECF"/>
    <w:rsid w:val="009E005A"/>
    <w:rsid w:val="009E026E"/>
    <w:rsid w:val="009E036C"/>
    <w:rsid w:val="009E04F0"/>
    <w:rsid w:val="009E05F2"/>
    <w:rsid w:val="009E10E0"/>
    <w:rsid w:val="009E1FA5"/>
    <w:rsid w:val="009E2966"/>
    <w:rsid w:val="009E2BAE"/>
    <w:rsid w:val="009E2C9B"/>
    <w:rsid w:val="009E2EB1"/>
    <w:rsid w:val="009E312C"/>
    <w:rsid w:val="009E331E"/>
    <w:rsid w:val="009E340D"/>
    <w:rsid w:val="009E354B"/>
    <w:rsid w:val="009E3ABD"/>
    <w:rsid w:val="009E3B21"/>
    <w:rsid w:val="009E3E5E"/>
    <w:rsid w:val="009E42C1"/>
    <w:rsid w:val="009E4306"/>
    <w:rsid w:val="009E4C72"/>
    <w:rsid w:val="009E4EAF"/>
    <w:rsid w:val="009E5051"/>
    <w:rsid w:val="009E557E"/>
    <w:rsid w:val="009E5C90"/>
    <w:rsid w:val="009E5EEA"/>
    <w:rsid w:val="009E6165"/>
    <w:rsid w:val="009E63EC"/>
    <w:rsid w:val="009E650F"/>
    <w:rsid w:val="009E6530"/>
    <w:rsid w:val="009E669B"/>
    <w:rsid w:val="009E671A"/>
    <w:rsid w:val="009E675E"/>
    <w:rsid w:val="009E6787"/>
    <w:rsid w:val="009E6D5C"/>
    <w:rsid w:val="009E6FAA"/>
    <w:rsid w:val="009E73B2"/>
    <w:rsid w:val="009E7B1F"/>
    <w:rsid w:val="009E7B21"/>
    <w:rsid w:val="009E7CE2"/>
    <w:rsid w:val="009F029E"/>
    <w:rsid w:val="009F02B7"/>
    <w:rsid w:val="009F05E3"/>
    <w:rsid w:val="009F0942"/>
    <w:rsid w:val="009F0F62"/>
    <w:rsid w:val="009F10CB"/>
    <w:rsid w:val="009F12BB"/>
    <w:rsid w:val="009F141F"/>
    <w:rsid w:val="009F1498"/>
    <w:rsid w:val="009F1529"/>
    <w:rsid w:val="009F15AC"/>
    <w:rsid w:val="009F1A1C"/>
    <w:rsid w:val="009F1B94"/>
    <w:rsid w:val="009F1FE4"/>
    <w:rsid w:val="009F212C"/>
    <w:rsid w:val="009F26EC"/>
    <w:rsid w:val="009F2C56"/>
    <w:rsid w:val="009F3039"/>
    <w:rsid w:val="009F3154"/>
    <w:rsid w:val="009F38D6"/>
    <w:rsid w:val="009F3920"/>
    <w:rsid w:val="009F3B17"/>
    <w:rsid w:val="009F3C40"/>
    <w:rsid w:val="009F40C2"/>
    <w:rsid w:val="009F4DA8"/>
    <w:rsid w:val="009F51D5"/>
    <w:rsid w:val="009F5200"/>
    <w:rsid w:val="009F5C4B"/>
    <w:rsid w:val="009F5F83"/>
    <w:rsid w:val="009F617B"/>
    <w:rsid w:val="009F6A08"/>
    <w:rsid w:val="009F6C87"/>
    <w:rsid w:val="009F6F11"/>
    <w:rsid w:val="009F728A"/>
    <w:rsid w:val="009F728E"/>
    <w:rsid w:val="009F75DD"/>
    <w:rsid w:val="009F790F"/>
    <w:rsid w:val="009F79EB"/>
    <w:rsid w:val="009F7D48"/>
    <w:rsid w:val="00A000F2"/>
    <w:rsid w:val="00A002FD"/>
    <w:rsid w:val="00A00329"/>
    <w:rsid w:val="00A00461"/>
    <w:rsid w:val="00A00462"/>
    <w:rsid w:val="00A00956"/>
    <w:rsid w:val="00A00A8A"/>
    <w:rsid w:val="00A00DAA"/>
    <w:rsid w:val="00A00E48"/>
    <w:rsid w:val="00A00E56"/>
    <w:rsid w:val="00A012B8"/>
    <w:rsid w:val="00A012DE"/>
    <w:rsid w:val="00A01384"/>
    <w:rsid w:val="00A01755"/>
    <w:rsid w:val="00A01B16"/>
    <w:rsid w:val="00A01E0F"/>
    <w:rsid w:val="00A022C0"/>
    <w:rsid w:val="00A02424"/>
    <w:rsid w:val="00A0255B"/>
    <w:rsid w:val="00A02611"/>
    <w:rsid w:val="00A0299B"/>
    <w:rsid w:val="00A02A20"/>
    <w:rsid w:val="00A02E85"/>
    <w:rsid w:val="00A037C1"/>
    <w:rsid w:val="00A037D3"/>
    <w:rsid w:val="00A03878"/>
    <w:rsid w:val="00A03BEE"/>
    <w:rsid w:val="00A03E1C"/>
    <w:rsid w:val="00A03EAD"/>
    <w:rsid w:val="00A03FF0"/>
    <w:rsid w:val="00A0469C"/>
    <w:rsid w:val="00A046F3"/>
    <w:rsid w:val="00A04E34"/>
    <w:rsid w:val="00A04FB0"/>
    <w:rsid w:val="00A055D6"/>
    <w:rsid w:val="00A0568C"/>
    <w:rsid w:val="00A05EF0"/>
    <w:rsid w:val="00A06015"/>
    <w:rsid w:val="00A060D4"/>
    <w:rsid w:val="00A061A0"/>
    <w:rsid w:val="00A0638B"/>
    <w:rsid w:val="00A064ED"/>
    <w:rsid w:val="00A065B2"/>
    <w:rsid w:val="00A06698"/>
    <w:rsid w:val="00A067F1"/>
    <w:rsid w:val="00A06A63"/>
    <w:rsid w:val="00A06C16"/>
    <w:rsid w:val="00A0707C"/>
    <w:rsid w:val="00A071BF"/>
    <w:rsid w:val="00A073CA"/>
    <w:rsid w:val="00A07D84"/>
    <w:rsid w:val="00A10058"/>
    <w:rsid w:val="00A10094"/>
    <w:rsid w:val="00A101B2"/>
    <w:rsid w:val="00A10215"/>
    <w:rsid w:val="00A105FB"/>
    <w:rsid w:val="00A11252"/>
    <w:rsid w:val="00A1161F"/>
    <w:rsid w:val="00A1171E"/>
    <w:rsid w:val="00A11852"/>
    <w:rsid w:val="00A118DE"/>
    <w:rsid w:val="00A11A5F"/>
    <w:rsid w:val="00A11CA9"/>
    <w:rsid w:val="00A11D47"/>
    <w:rsid w:val="00A11DC1"/>
    <w:rsid w:val="00A12154"/>
    <w:rsid w:val="00A12665"/>
    <w:rsid w:val="00A12AA0"/>
    <w:rsid w:val="00A12D9F"/>
    <w:rsid w:val="00A1323C"/>
    <w:rsid w:val="00A134FE"/>
    <w:rsid w:val="00A13532"/>
    <w:rsid w:val="00A136B3"/>
    <w:rsid w:val="00A13708"/>
    <w:rsid w:val="00A1370E"/>
    <w:rsid w:val="00A1396C"/>
    <w:rsid w:val="00A13977"/>
    <w:rsid w:val="00A1488E"/>
    <w:rsid w:val="00A14D7C"/>
    <w:rsid w:val="00A15824"/>
    <w:rsid w:val="00A15AC4"/>
    <w:rsid w:val="00A15B06"/>
    <w:rsid w:val="00A15D99"/>
    <w:rsid w:val="00A16116"/>
    <w:rsid w:val="00A162D3"/>
    <w:rsid w:val="00A16390"/>
    <w:rsid w:val="00A1674B"/>
    <w:rsid w:val="00A16777"/>
    <w:rsid w:val="00A17203"/>
    <w:rsid w:val="00A17763"/>
    <w:rsid w:val="00A177C6"/>
    <w:rsid w:val="00A17A5D"/>
    <w:rsid w:val="00A17FC1"/>
    <w:rsid w:val="00A203C6"/>
    <w:rsid w:val="00A207AD"/>
    <w:rsid w:val="00A20B87"/>
    <w:rsid w:val="00A20D1A"/>
    <w:rsid w:val="00A20FF5"/>
    <w:rsid w:val="00A21093"/>
    <w:rsid w:val="00A21454"/>
    <w:rsid w:val="00A217FE"/>
    <w:rsid w:val="00A2198E"/>
    <w:rsid w:val="00A21DB9"/>
    <w:rsid w:val="00A227FE"/>
    <w:rsid w:val="00A22C1C"/>
    <w:rsid w:val="00A22F72"/>
    <w:rsid w:val="00A232FF"/>
    <w:rsid w:val="00A23316"/>
    <w:rsid w:val="00A2361B"/>
    <w:rsid w:val="00A23888"/>
    <w:rsid w:val="00A23D2C"/>
    <w:rsid w:val="00A2411F"/>
    <w:rsid w:val="00A24156"/>
    <w:rsid w:val="00A2424D"/>
    <w:rsid w:val="00A243A2"/>
    <w:rsid w:val="00A24433"/>
    <w:rsid w:val="00A247EF"/>
    <w:rsid w:val="00A24A3E"/>
    <w:rsid w:val="00A24A59"/>
    <w:rsid w:val="00A24AAD"/>
    <w:rsid w:val="00A24E16"/>
    <w:rsid w:val="00A24E4C"/>
    <w:rsid w:val="00A24EE9"/>
    <w:rsid w:val="00A24F50"/>
    <w:rsid w:val="00A25370"/>
    <w:rsid w:val="00A2549E"/>
    <w:rsid w:val="00A25639"/>
    <w:rsid w:val="00A256C6"/>
    <w:rsid w:val="00A25AEA"/>
    <w:rsid w:val="00A25F3A"/>
    <w:rsid w:val="00A2608C"/>
    <w:rsid w:val="00A26167"/>
    <w:rsid w:val="00A26649"/>
    <w:rsid w:val="00A26B24"/>
    <w:rsid w:val="00A26BF3"/>
    <w:rsid w:val="00A27478"/>
    <w:rsid w:val="00A27540"/>
    <w:rsid w:val="00A27929"/>
    <w:rsid w:val="00A306AE"/>
    <w:rsid w:val="00A31345"/>
    <w:rsid w:val="00A315D0"/>
    <w:rsid w:val="00A31DFE"/>
    <w:rsid w:val="00A31F73"/>
    <w:rsid w:val="00A321DA"/>
    <w:rsid w:val="00A32382"/>
    <w:rsid w:val="00A32425"/>
    <w:rsid w:val="00A32AD3"/>
    <w:rsid w:val="00A331C1"/>
    <w:rsid w:val="00A33A3D"/>
    <w:rsid w:val="00A33AB1"/>
    <w:rsid w:val="00A33F1C"/>
    <w:rsid w:val="00A3439E"/>
    <w:rsid w:val="00A343D2"/>
    <w:rsid w:val="00A3479E"/>
    <w:rsid w:val="00A34CE2"/>
    <w:rsid w:val="00A352CD"/>
    <w:rsid w:val="00A353D9"/>
    <w:rsid w:val="00A3545A"/>
    <w:rsid w:val="00A35628"/>
    <w:rsid w:val="00A35CC2"/>
    <w:rsid w:val="00A35E8B"/>
    <w:rsid w:val="00A3606B"/>
    <w:rsid w:val="00A365CC"/>
    <w:rsid w:val="00A36B59"/>
    <w:rsid w:val="00A36C44"/>
    <w:rsid w:val="00A36D16"/>
    <w:rsid w:val="00A37086"/>
    <w:rsid w:val="00A37290"/>
    <w:rsid w:val="00A37565"/>
    <w:rsid w:val="00A377B4"/>
    <w:rsid w:val="00A37817"/>
    <w:rsid w:val="00A37A06"/>
    <w:rsid w:val="00A37A6E"/>
    <w:rsid w:val="00A37C0B"/>
    <w:rsid w:val="00A404F0"/>
    <w:rsid w:val="00A40575"/>
    <w:rsid w:val="00A40A32"/>
    <w:rsid w:val="00A40AC2"/>
    <w:rsid w:val="00A40AC8"/>
    <w:rsid w:val="00A415CA"/>
    <w:rsid w:val="00A41694"/>
    <w:rsid w:val="00A4230F"/>
    <w:rsid w:val="00A42481"/>
    <w:rsid w:val="00A4271F"/>
    <w:rsid w:val="00A429C7"/>
    <w:rsid w:val="00A4300B"/>
    <w:rsid w:val="00A430EF"/>
    <w:rsid w:val="00A43305"/>
    <w:rsid w:val="00A4336B"/>
    <w:rsid w:val="00A436A1"/>
    <w:rsid w:val="00A4396A"/>
    <w:rsid w:val="00A43A3D"/>
    <w:rsid w:val="00A43B64"/>
    <w:rsid w:val="00A43D49"/>
    <w:rsid w:val="00A441A0"/>
    <w:rsid w:val="00A44C8F"/>
    <w:rsid w:val="00A44F25"/>
    <w:rsid w:val="00A45575"/>
    <w:rsid w:val="00A45691"/>
    <w:rsid w:val="00A459DD"/>
    <w:rsid w:val="00A45B3A"/>
    <w:rsid w:val="00A45E3C"/>
    <w:rsid w:val="00A463F2"/>
    <w:rsid w:val="00A4654C"/>
    <w:rsid w:val="00A46BC4"/>
    <w:rsid w:val="00A4748E"/>
    <w:rsid w:val="00A47558"/>
    <w:rsid w:val="00A478AE"/>
    <w:rsid w:val="00A4791A"/>
    <w:rsid w:val="00A502AC"/>
    <w:rsid w:val="00A509B2"/>
    <w:rsid w:val="00A50A3C"/>
    <w:rsid w:val="00A514C8"/>
    <w:rsid w:val="00A5151A"/>
    <w:rsid w:val="00A51826"/>
    <w:rsid w:val="00A51848"/>
    <w:rsid w:val="00A51CCA"/>
    <w:rsid w:val="00A51E92"/>
    <w:rsid w:val="00A52256"/>
    <w:rsid w:val="00A524DD"/>
    <w:rsid w:val="00A52C19"/>
    <w:rsid w:val="00A52EE6"/>
    <w:rsid w:val="00A53627"/>
    <w:rsid w:val="00A53866"/>
    <w:rsid w:val="00A53911"/>
    <w:rsid w:val="00A53CD6"/>
    <w:rsid w:val="00A54108"/>
    <w:rsid w:val="00A54281"/>
    <w:rsid w:val="00A54859"/>
    <w:rsid w:val="00A54BB2"/>
    <w:rsid w:val="00A54DBE"/>
    <w:rsid w:val="00A55045"/>
    <w:rsid w:val="00A55120"/>
    <w:rsid w:val="00A5539B"/>
    <w:rsid w:val="00A55753"/>
    <w:rsid w:val="00A557F8"/>
    <w:rsid w:val="00A558B7"/>
    <w:rsid w:val="00A56B3A"/>
    <w:rsid w:val="00A570AD"/>
    <w:rsid w:val="00A571B1"/>
    <w:rsid w:val="00A575FF"/>
    <w:rsid w:val="00A57A7A"/>
    <w:rsid w:val="00A57E5D"/>
    <w:rsid w:val="00A603B1"/>
    <w:rsid w:val="00A603DB"/>
    <w:rsid w:val="00A605E6"/>
    <w:rsid w:val="00A60CD5"/>
    <w:rsid w:val="00A60F01"/>
    <w:rsid w:val="00A61265"/>
    <w:rsid w:val="00A61282"/>
    <w:rsid w:val="00A61BC9"/>
    <w:rsid w:val="00A61DC3"/>
    <w:rsid w:val="00A61E3B"/>
    <w:rsid w:val="00A61F48"/>
    <w:rsid w:val="00A61FCC"/>
    <w:rsid w:val="00A6247D"/>
    <w:rsid w:val="00A629D7"/>
    <w:rsid w:val="00A630AF"/>
    <w:rsid w:val="00A6314F"/>
    <w:rsid w:val="00A639E0"/>
    <w:rsid w:val="00A63C10"/>
    <w:rsid w:val="00A644A8"/>
    <w:rsid w:val="00A648E6"/>
    <w:rsid w:val="00A64BE8"/>
    <w:rsid w:val="00A64C89"/>
    <w:rsid w:val="00A64CA0"/>
    <w:rsid w:val="00A65458"/>
    <w:rsid w:val="00A654B7"/>
    <w:rsid w:val="00A65CE2"/>
    <w:rsid w:val="00A65CE5"/>
    <w:rsid w:val="00A66422"/>
    <w:rsid w:val="00A6646D"/>
    <w:rsid w:val="00A665D7"/>
    <w:rsid w:val="00A66813"/>
    <w:rsid w:val="00A6693A"/>
    <w:rsid w:val="00A66E72"/>
    <w:rsid w:val="00A6734A"/>
    <w:rsid w:val="00A675DA"/>
    <w:rsid w:val="00A6780B"/>
    <w:rsid w:val="00A70131"/>
    <w:rsid w:val="00A701E2"/>
    <w:rsid w:val="00A706A7"/>
    <w:rsid w:val="00A7094F"/>
    <w:rsid w:val="00A719C2"/>
    <w:rsid w:val="00A71D7B"/>
    <w:rsid w:val="00A72178"/>
    <w:rsid w:val="00A72702"/>
    <w:rsid w:val="00A72734"/>
    <w:rsid w:val="00A727CD"/>
    <w:rsid w:val="00A72B10"/>
    <w:rsid w:val="00A72DE2"/>
    <w:rsid w:val="00A72EDC"/>
    <w:rsid w:val="00A7327F"/>
    <w:rsid w:val="00A7333D"/>
    <w:rsid w:val="00A734DD"/>
    <w:rsid w:val="00A73A88"/>
    <w:rsid w:val="00A73CF7"/>
    <w:rsid w:val="00A74364"/>
    <w:rsid w:val="00A74690"/>
    <w:rsid w:val="00A748FC"/>
    <w:rsid w:val="00A74B02"/>
    <w:rsid w:val="00A74D44"/>
    <w:rsid w:val="00A74FE9"/>
    <w:rsid w:val="00A75730"/>
    <w:rsid w:val="00A76B99"/>
    <w:rsid w:val="00A76C7B"/>
    <w:rsid w:val="00A77069"/>
    <w:rsid w:val="00A776D3"/>
    <w:rsid w:val="00A77B99"/>
    <w:rsid w:val="00A77C72"/>
    <w:rsid w:val="00A77DE3"/>
    <w:rsid w:val="00A80491"/>
    <w:rsid w:val="00A80582"/>
    <w:rsid w:val="00A806FB"/>
    <w:rsid w:val="00A80955"/>
    <w:rsid w:val="00A80AE1"/>
    <w:rsid w:val="00A80E3E"/>
    <w:rsid w:val="00A80F5E"/>
    <w:rsid w:val="00A80FDD"/>
    <w:rsid w:val="00A818AF"/>
    <w:rsid w:val="00A81994"/>
    <w:rsid w:val="00A81EC9"/>
    <w:rsid w:val="00A82DE2"/>
    <w:rsid w:val="00A83336"/>
    <w:rsid w:val="00A83BEE"/>
    <w:rsid w:val="00A83C5B"/>
    <w:rsid w:val="00A83D72"/>
    <w:rsid w:val="00A83E01"/>
    <w:rsid w:val="00A83FA3"/>
    <w:rsid w:val="00A8486A"/>
    <w:rsid w:val="00A8527C"/>
    <w:rsid w:val="00A85380"/>
    <w:rsid w:val="00A854EB"/>
    <w:rsid w:val="00A857D9"/>
    <w:rsid w:val="00A85A9D"/>
    <w:rsid w:val="00A85D36"/>
    <w:rsid w:val="00A85D4D"/>
    <w:rsid w:val="00A85D98"/>
    <w:rsid w:val="00A863ED"/>
    <w:rsid w:val="00A866D2"/>
    <w:rsid w:val="00A87463"/>
    <w:rsid w:val="00A875AF"/>
    <w:rsid w:val="00A87CD4"/>
    <w:rsid w:val="00A87ECC"/>
    <w:rsid w:val="00A90199"/>
    <w:rsid w:val="00A90406"/>
    <w:rsid w:val="00A908CB"/>
    <w:rsid w:val="00A9092F"/>
    <w:rsid w:val="00A90B01"/>
    <w:rsid w:val="00A90FA0"/>
    <w:rsid w:val="00A91031"/>
    <w:rsid w:val="00A9154A"/>
    <w:rsid w:val="00A91AE5"/>
    <w:rsid w:val="00A9240E"/>
    <w:rsid w:val="00A9265E"/>
    <w:rsid w:val="00A92C6F"/>
    <w:rsid w:val="00A92D12"/>
    <w:rsid w:val="00A92ED4"/>
    <w:rsid w:val="00A93293"/>
    <w:rsid w:val="00A93397"/>
    <w:rsid w:val="00A93A04"/>
    <w:rsid w:val="00A93CE8"/>
    <w:rsid w:val="00A9413E"/>
    <w:rsid w:val="00A94451"/>
    <w:rsid w:val="00A9449D"/>
    <w:rsid w:val="00A94572"/>
    <w:rsid w:val="00A94730"/>
    <w:rsid w:val="00A95538"/>
    <w:rsid w:val="00A957B9"/>
    <w:rsid w:val="00A958B6"/>
    <w:rsid w:val="00A95AC8"/>
    <w:rsid w:val="00A95DF1"/>
    <w:rsid w:val="00A96619"/>
    <w:rsid w:val="00A96AA4"/>
    <w:rsid w:val="00A96F81"/>
    <w:rsid w:val="00A976A0"/>
    <w:rsid w:val="00A97739"/>
    <w:rsid w:val="00A979A8"/>
    <w:rsid w:val="00A97B6D"/>
    <w:rsid w:val="00AA00F4"/>
    <w:rsid w:val="00AA0782"/>
    <w:rsid w:val="00AA083B"/>
    <w:rsid w:val="00AA08AD"/>
    <w:rsid w:val="00AA09D7"/>
    <w:rsid w:val="00AA0B9C"/>
    <w:rsid w:val="00AA0E3A"/>
    <w:rsid w:val="00AA140C"/>
    <w:rsid w:val="00AA162D"/>
    <w:rsid w:val="00AA164B"/>
    <w:rsid w:val="00AA1862"/>
    <w:rsid w:val="00AA18DE"/>
    <w:rsid w:val="00AA1EEE"/>
    <w:rsid w:val="00AA1FAC"/>
    <w:rsid w:val="00AA206B"/>
    <w:rsid w:val="00AA20C5"/>
    <w:rsid w:val="00AA213E"/>
    <w:rsid w:val="00AA23A9"/>
    <w:rsid w:val="00AA2600"/>
    <w:rsid w:val="00AA271B"/>
    <w:rsid w:val="00AA28CC"/>
    <w:rsid w:val="00AA2986"/>
    <w:rsid w:val="00AA2998"/>
    <w:rsid w:val="00AA2E84"/>
    <w:rsid w:val="00AA31DD"/>
    <w:rsid w:val="00AA35BF"/>
    <w:rsid w:val="00AA3706"/>
    <w:rsid w:val="00AA398F"/>
    <w:rsid w:val="00AA39C4"/>
    <w:rsid w:val="00AA3BD3"/>
    <w:rsid w:val="00AA3C07"/>
    <w:rsid w:val="00AA3E9F"/>
    <w:rsid w:val="00AA410C"/>
    <w:rsid w:val="00AA447D"/>
    <w:rsid w:val="00AA50F5"/>
    <w:rsid w:val="00AA51FF"/>
    <w:rsid w:val="00AA5D3D"/>
    <w:rsid w:val="00AA5DF3"/>
    <w:rsid w:val="00AA6028"/>
    <w:rsid w:val="00AA615D"/>
    <w:rsid w:val="00AA6183"/>
    <w:rsid w:val="00AA625F"/>
    <w:rsid w:val="00AA64EA"/>
    <w:rsid w:val="00AA64F9"/>
    <w:rsid w:val="00AA6563"/>
    <w:rsid w:val="00AA65D2"/>
    <w:rsid w:val="00AA66C2"/>
    <w:rsid w:val="00AA6DDF"/>
    <w:rsid w:val="00AA706A"/>
    <w:rsid w:val="00AA72CB"/>
    <w:rsid w:val="00AA7659"/>
    <w:rsid w:val="00AA765C"/>
    <w:rsid w:val="00AA7914"/>
    <w:rsid w:val="00AB008B"/>
    <w:rsid w:val="00AB06C3"/>
    <w:rsid w:val="00AB081F"/>
    <w:rsid w:val="00AB11D5"/>
    <w:rsid w:val="00AB11F9"/>
    <w:rsid w:val="00AB1D1B"/>
    <w:rsid w:val="00AB1EE7"/>
    <w:rsid w:val="00AB201B"/>
    <w:rsid w:val="00AB208D"/>
    <w:rsid w:val="00AB26AD"/>
    <w:rsid w:val="00AB2AB8"/>
    <w:rsid w:val="00AB2E34"/>
    <w:rsid w:val="00AB3254"/>
    <w:rsid w:val="00AB349E"/>
    <w:rsid w:val="00AB3680"/>
    <w:rsid w:val="00AB3836"/>
    <w:rsid w:val="00AB3F8A"/>
    <w:rsid w:val="00AB4066"/>
    <w:rsid w:val="00AB43A5"/>
    <w:rsid w:val="00AB43EF"/>
    <w:rsid w:val="00AB4481"/>
    <w:rsid w:val="00AB45CB"/>
    <w:rsid w:val="00AB4920"/>
    <w:rsid w:val="00AB4A7C"/>
    <w:rsid w:val="00AB4B75"/>
    <w:rsid w:val="00AB526B"/>
    <w:rsid w:val="00AB5BAE"/>
    <w:rsid w:val="00AB5C5B"/>
    <w:rsid w:val="00AB62F0"/>
    <w:rsid w:val="00AB63B5"/>
    <w:rsid w:val="00AB645E"/>
    <w:rsid w:val="00AB6B30"/>
    <w:rsid w:val="00AB7FD7"/>
    <w:rsid w:val="00AC0319"/>
    <w:rsid w:val="00AC0CD1"/>
    <w:rsid w:val="00AC0CE9"/>
    <w:rsid w:val="00AC0D18"/>
    <w:rsid w:val="00AC1B44"/>
    <w:rsid w:val="00AC2081"/>
    <w:rsid w:val="00AC2777"/>
    <w:rsid w:val="00AC279D"/>
    <w:rsid w:val="00AC2807"/>
    <w:rsid w:val="00AC2BD4"/>
    <w:rsid w:val="00AC2D67"/>
    <w:rsid w:val="00AC307D"/>
    <w:rsid w:val="00AC319C"/>
    <w:rsid w:val="00AC3666"/>
    <w:rsid w:val="00AC3A31"/>
    <w:rsid w:val="00AC3F49"/>
    <w:rsid w:val="00AC3F69"/>
    <w:rsid w:val="00AC3FCB"/>
    <w:rsid w:val="00AC4125"/>
    <w:rsid w:val="00AC47E5"/>
    <w:rsid w:val="00AC48E2"/>
    <w:rsid w:val="00AC5095"/>
    <w:rsid w:val="00AC5364"/>
    <w:rsid w:val="00AC5409"/>
    <w:rsid w:val="00AC55B5"/>
    <w:rsid w:val="00AC57C6"/>
    <w:rsid w:val="00AC5825"/>
    <w:rsid w:val="00AC5C38"/>
    <w:rsid w:val="00AC5D43"/>
    <w:rsid w:val="00AC7EB7"/>
    <w:rsid w:val="00AC7ED0"/>
    <w:rsid w:val="00AD0052"/>
    <w:rsid w:val="00AD02A4"/>
    <w:rsid w:val="00AD0847"/>
    <w:rsid w:val="00AD0B21"/>
    <w:rsid w:val="00AD10B9"/>
    <w:rsid w:val="00AD1116"/>
    <w:rsid w:val="00AD11E2"/>
    <w:rsid w:val="00AD1B96"/>
    <w:rsid w:val="00AD1BB4"/>
    <w:rsid w:val="00AD1FF4"/>
    <w:rsid w:val="00AD24F1"/>
    <w:rsid w:val="00AD273E"/>
    <w:rsid w:val="00AD2950"/>
    <w:rsid w:val="00AD296A"/>
    <w:rsid w:val="00AD2A50"/>
    <w:rsid w:val="00AD2CF6"/>
    <w:rsid w:val="00AD2E79"/>
    <w:rsid w:val="00AD3066"/>
    <w:rsid w:val="00AD3EE4"/>
    <w:rsid w:val="00AD43A2"/>
    <w:rsid w:val="00AD4962"/>
    <w:rsid w:val="00AD4B26"/>
    <w:rsid w:val="00AD52D9"/>
    <w:rsid w:val="00AD56DE"/>
    <w:rsid w:val="00AD57E4"/>
    <w:rsid w:val="00AD609B"/>
    <w:rsid w:val="00AD618F"/>
    <w:rsid w:val="00AD662F"/>
    <w:rsid w:val="00AD66A4"/>
    <w:rsid w:val="00AD6FC6"/>
    <w:rsid w:val="00AD718E"/>
    <w:rsid w:val="00AD7220"/>
    <w:rsid w:val="00AD77AB"/>
    <w:rsid w:val="00AD77D5"/>
    <w:rsid w:val="00AE0055"/>
    <w:rsid w:val="00AE03C1"/>
    <w:rsid w:val="00AE05C6"/>
    <w:rsid w:val="00AE0B4D"/>
    <w:rsid w:val="00AE0C97"/>
    <w:rsid w:val="00AE0E78"/>
    <w:rsid w:val="00AE0F0C"/>
    <w:rsid w:val="00AE1211"/>
    <w:rsid w:val="00AE1334"/>
    <w:rsid w:val="00AE13D4"/>
    <w:rsid w:val="00AE1786"/>
    <w:rsid w:val="00AE1C11"/>
    <w:rsid w:val="00AE1CA1"/>
    <w:rsid w:val="00AE1E5B"/>
    <w:rsid w:val="00AE2618"/>
    <w:rsid w:val="00AE2A11"/>
    <w:rsid w:val="00AE3068"/>
    <w:rsid w:val="00AE3142"/>
    <w:rsid w:val="00AE3270"/>
    <w:rsid w:val="00AE3279"/>
    <w:rsid w:val="00AE3282"/>
    <w:rsid w:val="00AE331C"/>
    <w:rsid w:val="00AE3396"/>
    <w:rsid w:val="00AE36D8"/>
    <w:rsid w:val="00AE3825"/>
    <w:rsid w:val="00AE3C50"/>
    <w:rsid w:val="00AE3EBE"/>
    <w:rsid w:val="00AE44F8"/>
    <w:rsid w:val="00AE4585"/>
    <w:rsid w:val="00AE45E6"/>
    <w:rsid w:val="00AE4979"/>
    <w:rsid w:val="00AE49A4"/>
    <w:rsid w:val="00AE49CC"/>
    <w:rsid w:val="00AE4EBA"/>
    <w:rsid w:val="00AE5013"/>
    <w:rsid w:val="00AE50AE"/>
    <w:rsid w:val="00AE50F8"/>
    <w:rsid w:val="00AE6770"/>
    <w:rsid w:val="00AE67AB"/>
    <w:rsid w:val="00AE680E"/>
    <w:rsid w:val="00AE73B6"/>
    <w:rsid w:val="00AE74FF"/>
    <w:rsid w:val="00AE78FC"/>
    <w:rsid w:val="00AE7EEC"/>
    <w:rsid w:val="00AF0208"/>
    <w:rsid w:val="00AF051B"/>
    <w:rsid w:val="00AF099D"/>
    <w:rsid w:val="00AF170E"/>
    <w:rsid w:val="00AF2718"/>
    <w:rsid w:val="00AF273B"/>
    <w:rsid w:val="00AF2C50"/>
    <w:rsid w:val="00AF3222"/>
    <w:rsid w:val="00AF366C"/>
    <w:rsid w:val="00AF3711"/>
    <w:rsid w:val="00AF3B8C"/>
    <w:rsid w:val="00AF4314"/>
    <w:rsid w:val="00AF48C2"/>
    <w:rsid w:val="00AF522D"/>
    <w:rsid w:val="00AF5809"/>
    <w:rsid w:val="00AF5B2E"/>
    <w:rsid w:val="00AF63C1"/>
    <w:rsid w:val="00AF63EE"/>
    <w:rsid w:val="00AF67C0"/>
    <w:rsid w:val="00AF697E"/>
    <w:rsid w:val="00AF69C0"/>
    <w:rsid w:val="00AF6EDD"/>
    <w:rsid w:val="00AF6FE1"/>
    <w:rsid w:val="00AF719E"/>
    <w:rsid w:val="00AF76F3"/>
    <w:rsid w:val="00AF7707"/>
    <w:rsid w:val="00AF7A8F"/>
    <w:rsid w:val="00AF7E71"/>
    <w:rsid w:val="00B0043A"/>
    <w:rsid w:val="00B0098C"/>
    <w:rsid w:val="00B00E34"/>
    <w:rsid w:val="00B00F6F"/>
    <w:rsid w:val="00B017AC"/>
    <w:rsid w:val="00B01B92"/>
    <w:rsid w:val="00B01C66"/>
    <w:rsid w:val="00B01CFE"/>
    <w:rsid w:val="00B021F7"/>
    <w:rsid w:val="00B0235F"/>
    <w:rsid w:val="00B02463"/>
    <w:rsid w:val="00B02662"/>
    <w:rsid w:val="00B02728"/>
    <w:rsid w:val="00B02E63"/>
    <w:rsid w:val="00B02ED8"/>
    <w:rsid w:val="00B02FD3"/>
    <w:rsid w:val="00B0351A"/>
    <w:rsid w:val="00B0412F"/>
    <w:rsid w:val="00B041B0"/>
    <w:rsid w:val="00B04348"/>
    <w:rsid w:val="00B04386"/>
    <w:rsid w:val="00B0449C"/>
    <w:rsid w:val="00B0468B"/>
    <w:rsid w:val="00B0477A"/>
    <w:rsid w:val="00B048A4"/>
    <w:rsid w:val="00B04E8E"/>
    <w:rsid w:val="00B05101"/>
    <w:rsid w:val="00B051E3"/>
    <w:rsid w:val="00B05561"/>
    <w:rsid w:val="00B057CF"/>
    <w:rsid w:val="00B05A43"/>
    <w:rsid w:val="00B05D70"/>
    <w:rsid w:val="00B05E67"/>
    <w:rsid w:val="00B0621D"/>
    <w:rsid w:val="00B062C1"/>
    <w:rsid w:val="00B0639F"/>
    <w:rsid w:val="00B06566"/>
    <w:rsid w:val="00B06967"/>
    <w:rsid w:val="00B06FFD"/>
    <w:rsid w:val="00B07329"/>
    <w:rsid w:val="00B076F2"/>
    <w:rsid w:val="00B07C26"/>
    <w:rsid w:val="00B07D83"/>
    <w:rsid w:val="00B103C9"/>
    <w:rsid w:val="00B107D6"/>
    <w:rsid w:val="00B10945"/>
    <w:rsid w:val="00B10A0B"/>
    <w:rsid w:val="00B120C8"/>
    <w:rsid w:val="00B1221D"/>
    <w:rsid w:val="00B127C5"/>
    <w:rsid w:val="00B12FCD"/>
    <w:rsid w:val="00B13223"/>
    <w:rsid w:val="00B1325C"/>
    <w:rsid w:val="00B133FE"/>
    <w:rsid w:val="00B13492"/>
    <w:rsid w:val="00B13990"/>
    <w:rsid w:val="00B13E1C"/>
    <w:rsid w:val="00B13E87"/>
    <w:rsid w:val="00B14B59"/>
    <w:rsid w:val="00B15040"/>
    <w:rsid w:val="00B150C5"/>
    <w:rsid w:val="00B152E0"/>
    <w:rsid w:val="00B153E0"/>
    <w:rsid w:val="00B15617"/>
    <w:rsid w:val="00B15ACA"/>
    <w:rsid w:val="00B15B0D"/>
    <w:rsid w:val="00B15C5E"/>
    <w:rsid w:val="00B15EE0"/>
    <w:rsid w:val="00B15F78"/>
    <w:rsid w:val="00B16022"/>
    <w:rsid w:val="00B160D3"/>
    <w:rsid w:val="00B16165"/>
    <w:rsid w:val="00B162CF"/>
    <w:rsid w:val="00B16BB1"/>
    <w:rsid w:val="00B16EA1"/>
    <w:rsid w:val="00B17070"/>
    <w:rsid w:val="00B1722D"/>
    <w:rsid w:val="00B1767D"/>
    <w:rsid w:val="00B17939"/>
    <w:rsid w:val="00B17CAB"/>
    <w:rsid w:val="00B2009E"/>
    <w:rsid w:val="00B2028C"/>
    <w:rsid w:val="00B2087E"/>
    <w:rsid w:val="00B20E06"/>
    <w:rsid w:val="00B2137C"/>
    <w:rsid w:val="00B215B0"/>
    <w:rsid w:val="00B216A3"/>
    <w:rsid w:val="00B21803"/>
    <w:rsid w:val="00B219B0"/>
    <w:rsid w:val="00B21E4D"/>
    <w:rsid w:val="00B222CB"/>
    <w:rsid w:val="00B22F1C"/>
    <w:rsid w:val="00B235D2"/>
    <w:rsid w:val="00B238BC"/>
    <w:rsid w:val="00B23D7D"/>
    <w:rsid w:val="00B23D8D"/>
    <w:rsid w:val="00B23DAE"/>
    <w:rsid w:val="00B2409C"/>
    <w:rsid w:val="00B2437C"/>
    <w:rsid w:val="00B24E68"/>
    <w:rsid w:val="00B25119"/>
    <w:rsid w:val="00B252D0"/>
    <w:rsid w:val="00B25411"/>
    <w:rsid w:val="00B258C9"/>
    <w:rsid w:val="00B25AD9"/>
    <w:rsid w:val="00B25B6E"/>
    <w:rsid w:val="00B2654B"/>
    <w:rsid w:val="00B265AC"/>
    <w:rsid w:val="00B26731"/>
    <w:rsid w:val="00B278DA"/>
    <w:rsid w:val="00B300B7"/>
    <w:rsid w:val="00B30BD0"/>
    <w:rsid w:val="00B30CD5"/>
    <w:rsid w:val="00B30F5A"/>
    <w:rsid w:val="00B30FCE"/>
    <w:rsid w:val="00B31324"/>
    <w:rsid w:val="00B31471"/>
    <w:rsid w:val="00B314E8"/>
    <w:rsid w:val="00B31BC0"/>
    <w:rsid w:val="00B32AC4"/>
    <w:rsid w:val="00B32C06"/>
    <w:rsid w:val="00B3329F"/>
    <w:rsid w:val="00B334A9"/>
    <w:rsid w:val="00B337BE"/>
    <w:rsid w:val="00B34247"/>
    <w:rsid w:val="00B34418"/>
    <w:rsid w:val="00B348DB"/>
    <w:rsid w:val="00B34DA2"/>
    <w:rsid w:val="00B34E0B"/>
    <w:rsid w:val="00B35241"/>
    <w:rsid w:val="00B357A8"/>
    <w:rsid w:val="00B35A0F"/>
    <w:rsid w:val="00B35BB6"/>
    <w:rsid w:val="00B35CA2"/>
    <w:rsid w:val="00B35ECC"/>
    <w:rsid w:val="00B365E6"/>
    <w:rsid w:val="00B369DA"/>
    <w:rsid w:val="00B37123"/>
    <w:rsid w:val="00B371A7"/>
    <w:rsid w:val="00B371EF"/>
    <w:rsid w:val="00B37755"/>
    <w:rsid w:val="00B37B66"/>
    <w:rsid w:val="00B40388"/>
    <w:rsid w:val="00B40EF6"/>
    <w:rsid w:val="00B41078"/>
    <w:rsid w:val="00B41318"/>
    <w:rsid w:val="00B41ECB"/>
    <w:rsid w:val="00B421DE"/>
    <w:rsid w:val="00B4220E"/>
    <w:rsid w:val="00B424E4"/>
    <w:rsid w:val="00B42CD2"/>
    <w:rsid w:val="00B42EC4"/>
    <w:rsid w:val="00B433EC"/>
    <w:rsid w:val="00B43C8F"/>
    <w:rsid w:val="00B44036"/>
    <w:rsid w:val="00B44324"/>
    <w:rsid w:val="00B445B9"/>
    <w:rsid w:val="00B447AE"/>
    <w:rsid w:val="00B44F2D"/>
    <w:rsid w:val="00B4557F"/>
    <w:rsid w:val="00B45B4F"/>
    <w:rsid w:val="00B45C82"/>
    <w:rsid w:val="00B45EFA"/>
    <w:rsid w:val="00B4624D"/>
    <w:rsid w:val="00B4661E"/>
    <w:rsid w:val="00B4684C"/>
    <w:rsid w:val="00B468A2"/>
    <w:rsid w:val="00B46BCF"/>
    <w:rsid w:val="00B46BE5"/>
    <w:rsid w:val="00B46D68"/>
    <w:rsid w:val="00B47113"/>
    <w:rsid w:val="00B4734C"/>
    <w:rsid w:val="00B47C4B"/>
    <w:rsid w:val="00B50137"/>
    <w:rsid w:val="00B5057A"/>
    <w:rsid w:val="00B50670"/>
    <w:rsid w:val="00B508AF"/>
    <w:rsid w:val="00B50B54"/>
    <w:rsid w:val="00B50C29"/>
    <w:rsid w:val="00B50FA3"/>
    <w:rsid w:val="00B512B1"/>
    <w:rsid w:val="00B51D23"/>
    <w:rsid w:val="00B51D51"/>
    <w:rsid w:val="00B51ED0"/>
    <w:rsid w:val="00B522E7"/>
    <w:rsid w:val="00B52924"/>
    <w:rsid w:val="00B52F26"/>
    <w:rsid w:val="00B533AE"/>
    <w:rsid w:val="00B535F2"/>
    <w:rsid w:val="00B53733"/>
    <w:rsid w:val="00B53BE0"/>
    <w:rsid w:val="00B53D7D"/>
    <w:rsid w:val="00B54093"/>
    <w:rsid w:val="00B541C9"/>
    <w:rsid w:val="00B542F1"/>
    <w:rsid w:val="00B5430E"/>
    <w:rsid w:val="00B54332"/>
    <w:rsid w:val="00B54433"/>
    <w:rsid w:val="00B54498"/>
    <w:rsid w:val="00B544BB"/>
    <w:rsid w:val="00B54E0D"/>
    <w:rsid w:val="00B55341"/>
    <w:rsid w:val="00B558AA"/>
    <w:rsid w:val="00B559CB"/>
    <w:rsid w:val="00B55BCE"/>
    <w:rsid w:val="00B55DB5"/>
    <w:rsid w:val="00B55EC8"/>
    <w:rsid w:val="00B55EDF"/>
    <w:rsid w:val="00B5628D"/>
    <w:rsid w:val="00B566E4"/>
    <w:rsid w:val="00B568E3"/>
    <w:rsid w:val="00B571EF"/>
    <w:rsid w:val="00B57206"/>
    <w:rsid w:val="00B572C2"/>
    <w:rsid w:val="00B575C4"/>
    <w:rsid w:val="00B577E2"/>
    <w:rsid w:val="00B578F0"/>
    <w:rsid w:val="00B57F81"/>
    <w:rsid w:val="00B600DC"/>
    <w:rsid w:val="00B60531"/>
    <w:rsid w:val="00B60649"/>
    <w:rsid w:val="00B6064F"/>
    <w:rsid w:val="00B60DC9"/>
    <w:rsid w:val="00B6120C"/>
    <w:rsid w:val="00B616CB"/>
    <w:rsid w:val="00B62322"/>
    <w:rsid w:val="00B6235E"/>
    <w:rsid w:val="00B62440"/>
    <w:rsid w:val="00B62C4D"/>
    <w:rsid w:val="00B633A6"/>
    <w:rsid w:val="00B63BDE"/>
    <w:rsid w:val="00B63F6B"/>
    <w:rsid w:val="00B64390"/>
    <w:rsid w:val="00B654EE"/>
    <w:rsid w:val="00B657D9"/>
    <w:rsid w:val="00B6642B"/>
    <w:rsid w:val="00B66C3B"/>
    <w:rsid w:val="00B66E95"/>
    <w:rsid w:val="00B677CE"/>
    <w:rsid w:val="00B70443"/>
    <w:rsid w:val="00B70BD2"/>
    <w:rsid w:val="00B70C00"/>
    <w:rsid w:val="00B70CC4"/>
    <w:rsid w:val="00B715C3"/>
    <w:rsid w:val="00B7209F"/>
    <w:rsid w:val="00B7214A"/>
    <w:rsid w:val="00B722DC"/>
    <w:rsid w:val="00B72E57"/>
    <w:rsid w:val="00B73179"/>
    <w:rsid w:val="00B7328B"/>
    <w:rsid w:val="00B73D4B"/>
    <w:rsid w:val="00B73D8E"/>
    <w:rsid w:val="00B73E8E"/>
    <w:rsid w:val="00B73FA9"/>
    <w:rsid w:val="00B740BC"/>
    <w:rsid w:val="00B7415C"/>
    <w:rsid w:val="00B74520"/>
    <w:rsid w:val="00B74582"/>
    <w:rsid w:val="00B74AFF"/>
    <w:rsid w:val="00B74E6E"/>
    <w:rsid w:val="00B751D1"/>
    <w:rsid w:val="00B75605"/>
    <w:rsid w:val="00B75A06"/>
    <w:rsid w:val="00B75CA1"/>
    <w:rsid w:val="00B75E1B"/>
    <w:rsid w:val="00B76037"/>
    <w:rsid w:val="00B761C5"/>
    <w:rsid w:val="00B76B3C"/>
    <w:rsid w:val="00B770CC"/>
    <w:rsid w:val="00B77A6D"/>
    <w:rsid w:val="00B77AE4"/>
    <w:rsid w:val="00B800E5"/>
    <w:rsid w:val="00B804CD"/>
    <w:rsid w:val="00B815E0"/>
    <w:rsid w:val="00B8165F"/>
    <w:rsid w:val="00B816DB"/>
    <w:rsid w:val="00B819DC"/>
    <w:rsid w:val="00B82036"/>
    <w:rsid w:val="00B8212F"/>
    <w:rsid w:val="00B82646"/>
    <w:rsid w:val="00B82909"/>
    <w:rsid w:val="00B82CC1"/>
    <w:rsid w:val="00B82D66"/>
    <w:rsid w:val="00B82D7E"/>
    <w:rsid w:val="00B82D94"/>
    <w:rsid w:val="00B832BC"/>
    <w:rsid w:val="00B834D3"/>
    <w:rsid w:val="00B8389C"/>
    <w:rsid w:val="00B83F47"/>
    <w:rsid w:val="00B84869"/>
    <w:rsid w:val="00B84A7D"/>
    <w:rsid w:val="00B84BCC"/>
    <w:rsid w:val="00B84D18"/>
    <w:rsid w:val="00B84F0C"/>
    <w:rsid w:val="00B8521C"/>
    <w:rsid w:val="00B85384"/>
    <w:rsid w:val="00B85D8C"/>
    <w:rsid w:val="00B867B6"/>
    <w:rsid w:val="00B86919"/>
    <w:rsid w:val="00B86CFE"/>
    <w:rsid w:val="00B86F1E"/>
    <w:rsid w:val="00B878A6"/>
    <w:rsid w:val="00B87E52"/>
    <w:rsid w:val="00B90282"/>
    <w:rsid w:val="00B902BA"/>
    <w:rsid w:val="00B90C5E"/>
    <w:rsid w:val="00B90D1C"/>
    <w:rsid w:val="00B90D41"/>
    <w:rsid w:val="00B90DA5"/>
    <w:rsid w:val="00B90DC3"/>
    <w:rsid w:val="00B91191"/>
    <w:rsid w:val="00B91786"/>
    <w:rsid w:val="00B91C38"/>
    <w:rsid w:val="00B91D17"/>
    <w:rsid w:val="00B91D69"/>
    <w:rsid w:val="00B91D9F"/>
    <w:rsid w:val="00B92277"/>
    <w:rsid w:val="00B925D1"/>
    <w:rsid w:val="00B9288E"/>
    <w:rsid w:val="00B928C7"/>
    <w:rsid w:val="00B92E4A"/>
    <w:rsid w:val="00B92F36"/>
    <w:rsid w:val="00B92F5E"/>
    <w:rsid w:val="00B932CD"/>
    <w:rsid w:val="00B93483"/>
    <w:rsid w:val="00B934BA"/>
    <w:rsid w:val="00B93719"/>
    <w:rsid w:val="00B93D26"/>
    <w:rsid w:val="00B93D6F"/>
    <w:rsid w:val="00B93EF2"/>
    <w:rsid w:val="00B9439C"/>
    <w:rsid w:val="00B94582"/>
    <w:rsid w:val="00B94B50"/>
    <w:rsid w:val="00B95308"/>
    <w:rsid w:val="00B958C6"/>
    <w:rsid w:val="00B95C03"/>
    <w:rsid w:val="00B9689B"/>
    <w:rsid w:val="00B96B45"/>
    <w:rsid w:val="00B96BC7"/>
    <w:rsid w:val="00B96D7F"/>
    <w:rsid w:val="00B96DDF"/>
    <w:rsid w:val="00B970F8"/>
    <w:rsid w:val="00B97677"/>
    <w:rsid w:val="00B97FC0"/>
    <w:rsid w:val="00BA02B5"/>
    <w:rsid w:val="00BA04F4"/>
    <w:rsid w:val="00BA0BD5"/>
    <w:rsid w:val="00BA0C94"/>
    <w:rsid w:val="00BA113F"/>
    <w:rsid w:val="00BA11FA"/>
    <w:rsid w:val="00BA19A7"/>
    <w:rsid w:val="00BA1A5F"/>
    <w:rsid w:val="00BA1F75"/>
    <w:rsid w:val="00BA1F93"/>
    <w:rsid w:val="00BA22B5"/>
    <w:rsid w:val="00BA22FB"/>
    <w:rsid w:val="00BA2374"/>
    <w:rsid w:val="00BA24BA"/>
    <w:rsid w:val="00BA28DB"/>
    <w:rsid w:val="00BA294C"/>
    <w:rsid w:val="00BA29D4"/>
    <w:rsid w:val="00BA2C1B"/>
    <w:rsid w:val="00BA2E8A"/>
    <w:rsid w:val="00BA30E1"/>
    <w:rsid w:val="00BA328D"/>
    <w:rsid w:val="00BA3C03"/>
    <w:rsid w:val="00BA3C63"/>
    <w:rsid w:val="00BA3CA2"/>
    <w:rsid w:val="00BA427B"/>
    <w:rsid w:val="00BA4C7F"/>
    <w:rsid w:val="00BA4F20"/>
    <w:rsid w:val="00BA4F40"/>
    <w:rsid w:val="00BA54DA"/>
    <w:rsid w:val="00BA5843"/>
    <w:rsid w:val="00BA5892"/>
    <w:rsid w:val="00BA5E56"/>
    <w:rsid w:val="00BA6135"/>
    <w:rsid w:val="00BA6389"/>
    <w:rsid w:val="00BA66E9"/>
    <w:rsid w:val="00BA6A6D"/>
    <w:rsid w:val="00BA6B4F"/>
    <w:rsid w:val="00BA7EDD"/>
    <w:rsid w:val="00BB00A4"/>
    <w:rsid w:val="00BB02CE"/>
    <w:rsid w:val="00BB0458"/>
    <w:rsid w:val="00BB0466"/>
    <w:rsid w:val="00BB05B6"/>
    <w:rsid w:val="00BB0F85"/>
    <w:rsid w:val="00BB10CB"/>
    <w:rsid w:val="00BB11D6"/>
    <w:rsid w:val="00BB14B7"/>
    <w:rsid w:val="00BB1FF6"/>
    <w:rsid w:val="00BB226C"/>
    <w:rsid w:val="00BB227E"/>
    <w:rsid w:val="00BB24CD"/>
    <w:rsid w:val="00BB2730"/>
    <w:rsid w:val="00BB28CD"/>
    <w:rsid w:val="00BB2A94"/>
    <w:rsid w:val="00BB3D89"/>
    <w:rsid w:val="00BB40CF"/>
    <w:rsid w:val="00BB49D9"/>
    <w:rsid w:val="00BB4E7C"/>
    <w:rsid w:val="00BB4EFC"/>
    <w:rsid w:val="00BB4F66"/>
    <w:rsid w:val="00BB6478"/>
    <w:rsid w:val="00BB678B"/>
    <w:rsid w:val="00BB6B1D"/>
    <w:rsid w:val="00BB6C6F"/>
    <w:rsid w:val="00BB6D7C"/>
    <w:rsid w:val="00BB6F6F"/>
    <w:rsid w:val="00BB719B"/>
    <w:rsid w:val="00BB72BA"/>
    <w:rsid w:val="00BB7A98"/>
    <w:rsid w:val="00BB7E2C"/>
    <w:rsid w:val="00BC04B3"/>
    <w:rsid w:val="00BC0D33"/>
    <w:rsid w:val="00BC0DF3"/>
    <w:rsid w:val="00BC113E"/>
    <w:rsid w:val="00BC127E"/>
    <w:rsid w:val="00BC159F"/>
    <w:rsid w:val="00BC165D"/>
    <w:rsid w:val="00BC16C5"/>
    <w:rsid w:val="00BC188A"/>
    <w:rsid w:val="00BC198F"/>
    <w:rsid w:val="00BC19BD"/>
    <w:rsid w:val="00BC2009"/>
    <w:rsid w:val="00BC2166"/>
    <w:rsid w:val="00BC233D"/>
    <w:rsid w:val="00BC2AF7"/>
    <w:rsid w:val="00BC2F75"/>
    <w:rsid w:val="00BC3143"/>
    <w:rsid w:val="00BC3251"/>
    <w:rsid w:val="00BC328C"/>
    <w:rsid w:val="00BC379E"/>
    <w:rsid w:val="00BC3AE1"/>
    <w:rsid w:val="00BC46D5"/>
    <w:rsid w:val="00BC4737"/>
    <w:rsid w:val="00BC4749"/>
    <w:rsid w:val="00BC4775"/>
    <w:rsid w:val="00BC4DE7"/>
    <w:rsid w:val="00BC516B"/>
    <w:rsid w:val="00BC54ED"/>
    <w:rsid w:val="00BC560E"/>
    <w:rsid w:val="00BC5A5B"/>
    <w:rsid w:val="00BC5C03"/>
    <w:rsid w:val="00BC5C8F"/>
    <w:rsid w:val="00BC5CF6"/>
    <w:rsid w:val="00BC5DCD"/>
    <w:rsid w:val="00BC6031"/>
    <w:rsid w:val="00BC6E01"/>
    <w:rsid w:val="00BC74EB"/>
    <w:rsid w:val="00BC788E"/>
    <w:rsid w:val="00BC7B08"/>
    <w:rsid w:val="00BD0269"/>
    <w:rsid w:val="00BD070D"/>
    <w:rsid w:val="00BD08FA"/>
    <w:rsid w:val="00BD098E"/>
    <w:rsid w:val="00BD1451"/>
    <w:rsid w:val="00BD1D14"/>
    <w:rsid w:val="00BD1D43"/>
    <w:rsid w:val="00BD1ECB"/>
    <w:rsid w:val="00BD1EED"/>
    <w:rsid w:val="00BD20EC"/>
    <w:rsid w:val="00BD2186"/>
    <w:rsid w:val="00BD2DD0"/>
    <w:rsid w:val="00BD2F4E"/>
    <w:rsid w:val="00BD2FC8"/>
    <w:rsid w:val="00BD366E"/>
    <w:rsid w:val="00BD380B"/>
    <w:rsid w:val="00BD38CA"/>
    <w:rsid w:val="00BD3EC0"/>
    <w:rsid w:val="00BD4A6F"/>
    <w:rsid w:val="00BD4B3A"/>
    <w:rsid w:val="00BD4D46"/>
    <w:rsid w:val="00BD5280"/>
    <w:rsid w:val="00BD5591"/>
    <w:rsid w:val="00BD57ED"/>
    <w:rsid w:val="00BD5A7F"/>
    <w:rsid w:val="00BD5C2C"/>
    <w:rsid w:val="00BD65EF"/>
    <w:rsid w:val="00BD6B01"/>
    <w:rsid w:val="00BD6BDE"/>
    <w:rsid w:val="00BD73FB"/>
    <w:rsid w:val="00BD7443"/>
    <w:rsid w:val="00BD749D"/>
    <w:rsid w:val="00BD7798"/>
    <w:rsid w:val="00BD7F9E"/>
    <w:rsid w:val="00BD7FE0"/>
    <w:rsid w:val="00BE0334"/>
    <w:rsid w:val="00BE07F5"/>
    <w:rsid w:val="00BE0A6B"/>
    <w:rsid w:val="00BE0E23"/>
    <w:rsid w:val="00BE125B"/>
    <w:rsid w:val="00BE12FC"/>
    <w:rsid w:val="00BE13DD"/>
    <w:rsid w:val="00BE2BBA"/>
    <w:rsid w:val="00BE2BC3"/>
    <w:rsid w:val="00BE3165"/>
    <w:rsid w:val="00BE32C7"/>
    <w:rsid w:val="00BE349E"/>
    <w:rsid w:val="00BE35D5"/>
    <w:rsid w:val="00BE3DC1"/>
    <w:rsid w:val="00BE4405"/>
    <w:rsid w:val="00BE4527"/>
    <w:rsid w:val="00BE46DA"/>
    <w:rsid w:val="00BE4ACA"/>
    <w:rsid w:val="00BE4FCA"/>
    <w:rsid w:val="00BE57E7"/>
    <w:rsid w:val="00BE59EF"/>
    <w:rsid w:val="00BE5E56"/>
    <w:rsid w:val="00BE6022"/>
    <w:rsid w:val="00BE62F2"/>
    <w:rsid w:val="00BE659C"/>
    <w:rsid w:val="00BE6925"/>
    <w:rsid w:val="00BE702F"/>
    <w:rsid w:val="00BE70A3"/>
    <w:rsid w:val="00BE7253"/>
    <w:rsid w:val="00BE7314"/>
    <w:rsid w:val="00BE7732"/>
    <w:rsid w:val="00BE792A"/>
    <w:rsid w:val="00BE79DF"/>
    <w:rsid w:val="00BE7A4F"/>
    <w:rsid w:val="00BE7CB1"/>
    <w:rsid w:val="00BE7DEF"/>
    <w:rsid w:val="00BF003E"/>
    <w:rsid w:val="00BF05D4"/>
    <w:rsid w:val="00BF120B"/>
    <w:rsid w:val="00BF140B"/>
    <w:rsid w:val="00BF15D3"/>
    <w:rsid w:val="00BF1820"/>
    <w:rsid w:val="00BF20AE"/>
    <w:rsid w:val="00BF24E9"/>
    <w:rsid w:val="00BF2B1F"/>
    <w:rsid w:val="00BF32C2"/>
    <w:rsid w:val="00BF33BE"/>
    <w:rsid w:val="00BF35ED"/>
    <w:rsid w:val="00BF380F"/>
    <w:rsid w:val="00BF3C0E"/>
    <w:rsid w:val="00BF3FA3"/>
    <w:rsid w:val="00BF4188"/>
    <w:rsid w:val="00BF429F"/>
    <w:rsid w:val="00BF4312"/>
    <w:rsid w:val="00BF44CE"/>
    <w:rsid w:val="00BF471D"/>
    <w:rsid w:val="00BF4927"/>
    <w:rsid w:val="00BF4DFF"/>
    <w:rsid w:val="00BF5063"/>
    <w:rsid w:val="00BF50C6"/>
    <w:rsid w:val="00BF5349"/>
    <w:rsid w:val="00BF5434"/>
    <w:rsid w:val="00BF56BB"/>
    <w:rsid w:val="00BF580D"/>
    <w:rsid w:val="00BF5A04"/>
    <w:rsid w:val="00BF5B84"/>
    <w:rsid w:val="00BF5BA7"/>
    <w:rsid w:val="00BF6A0A"/>
    <w:rsid w:val="00BF6B7E"/>
    <w:rsid w:val="00BF75C8"/>
    <w:rsid w:val="00BF7698"/>
    <w:rsid w:val="00BF7738"/>
    <w:rsid w:val="00BF780E"/>
    <w:rsid w:val="00BF7D8E"/>
    <w:rsid w:val="00BF7F7D"/>
    <w:rsid w:val="00C000B7"/>
    <w:rsid w:val="00C004E1"/>
    <w:rsid w:val="00C00650"/>
    <w:rsid w:val="00C007E9"/>
    <w:rsid w:val="00C007F8"/>
    <w:rsid w:val="00C00C70"/>
    <w:rsid w:val="00C00E1F"/>
    <w:rsid w:val="00C01208"/>
    <w:rsid w:val="00C01581"/>
    <w:rsid w:val="00C01D32"/>
    <w:rsid w:val="00C027CD"/>
    <w:rsid w:val="00C02959"/>
    <w:rsid w:val="00C02F5E"/>
    <w:rsid w:val="00C0305E"/>
    <w:rsid w:val="00C03D28"/>
    <w:rsid w:val="00C03E2F"/>
    <w:rsid w:val="00C040E8"/>
    <w:rsid w:val="00C0433B"/>
    <w:rsid w:val="00C0437E"/>
    <w:rsid w:val="00C045DD"/>
    <w:rsid w:val="00C05320"/>
    <w:rsid w:val="00C0532F"/>
    <w:rsid w:val="00C05550"/>
    <w:rsid w:val="00C0596B"/>
    <w:rsid w:val="00C06265"/>
    <w:rsid w:val="00C064E6"/>
    <w:rsid w:val="00C06661"/>
    <w:rsid w:val="00C06B91"/>
    <w:rsid w:val="00C06C0A"/>
    <w:rsid w:val="00C06C57"/>
    <w:rsid w:val="00C071FE"/>
    <w:rsid w:val="00C074B6"/>
    <w:rsid w:val="00C078FB"/>
    <w:rsid w:val="00C07E5C"/>
    <w:rsid w:val="00C1011D"/>
    <w:rsid w:val="00C10289"/>
    <w:rsid w:val="00C103A4"/>
    <w:rsid w:val="00C1047C"/>
    <w:rsid w:val="00C108D1"/>
    <w:rsid w:val="00C10AC8"/>
    <w:rsid w:val="00C10B3B"/>
    <w:rsid w:val="00C10E3F"/>
    <w:rsid w:val="00C10E90"/>
    <w:rsid w:val="00C11030"/>
    <w:rsid w:val="00C1107F"/>
    <w:rsid w:val="00C1121B"/>
    <w:rsid w:val="00C114C9"/>
    <w:rsid w:val="00C114D9"/>
    <w:rsid w:val="00C11851"/>
    <w:rsid w:val="00C11F97"/>
    <w:rsid w:val="00C1207B"/>
    <w:rsid w:val="00C12233"/>
    <w:rsid w:val="00C12252"/>
    <w:rsid w:val="00C12DFF"/>
    <w:rsid w:val="00C12EAF"/>
    <w:rsid w:val="00C12EBB"/>
    <w:rsid w:val="00C12FD4"/>
    <w:rsid w:val="00C1303B"/>
    <w:rsid w:val="00C133F5"/>
    <w:rsid w:val="00C136CA"/>
    <w:rsid w:val="00C13BC3"/>
    <w:rsid w:val="00C13D02"/>
    <w:rsid w:val="00C13D90"/>
    <w:rsid w:val="00C13DD2"/>
    <w:rsid w:val="00C14035"/>
    <w:rsid w:val="00C1437D"/>
    <w:rsid w:val="00C143D9"/>
    <w:rsid w:val="00C14B27"/>
    <w:rsid w:val="00C14C6C"/>
    <w:rsid w:val="00C15190"/>
    <w:rsid w:val="00C15525"/>
    <w:rsid w:val="00C15605"/>
    <w:rsid w:val="00C157B9"/>
    <w:rsid w:val="00C158FE"/>
    <w:rsid w:val="00C15CD1"/>
    <w:rsid w:val="00C15E17"/>
    <w:rsid w:val="00C1674F"/>
    <w:rsid w:val="00C16BBB"/>
    <w:rsid w:val="00C17091"/>
    <w:rsid w:val="00C175FC"/>
    <w:rsid w:val="00C17816"/>
    <w:rsid w:val="00C17CE8"/>
    <w:rsid w:val="00C17E1C"/>
    <w:rsid w:val="00C20319"/>
    <w:rsid w:val="00C203F1"/>
    <w:rsid w:val="00C204AF"/>
    <w:rsid w:val="00C206E2"/>
    <w:rsid w:val="00C21188"/>
    <w:rsid w:val="00C213A3"/>
    <w:rsid w:val="00C214E9"/>
    <w:rsid w:val="00C219AC"/>
    <w:rsid w:val="00C21F6B"/>
    <w:rsid w:val="00C224B2"/>
    <w:rsid w:val="00C22619"/>
    <w:rsid w:val="00C2378E"/>
    <w:rsid w:val="00C238FC"/>
    <w:rsid w:val="00C23C40"/>
    <w:rsid w:val="00C23D04"/>
    <w:rsid w:val="00C2401F"/>
    <w:rsid w:val="00C24596"/>
    <w:rsid w:val="00C245E0"/>
    <w:rsid w:val="00C249BB"/>
    <w:rsid w:val="00C24B0F"/>
    <w:rsid w:val="00C24BAA"/>
    <w:rsid w:val="00C250B3"/>
    <w:rsid w:val="00C2597B"/>
    <w:rsid w:val="00C25EE8"/>
    <w:rsid w:val="00C25F32"/>
    <w:rsid w:val="00C2677A"/>
    <w:rsid w:val="00C26A75"/>
    <w:rsid w:val="00C26E90"/>
    <w:rsid w:val="00C27174"/>
    <w:rsid w:val="00C279E1"/>
    <w:rsid w:val="00C27A38"/>
    <w:rsid w:val="00C27C60"/>
    <w:rsid w:val="00C27FB3"/>
    <w:rsid w:val="00C30005"/>
    <w:rsid w:val="00C30075"/>
    <w:rsid w:val="00C308CE"/>
    <w:rsid w:val="00C309F0"/>
    <w:rsid w:val="00C31312"/>
    <w:rsid w:val="00C31A62"/>
    <w:rsid w:val="00C31DE3"/>
    <w:rsid w:val="00C32007"/>
    <w:rsid w:val="00C3204C"/>
    <w:rsid w:val="00C32225"/>
    <w:rsid w:val="00C32905"/>
    <w:rsid w:val="00C336A6"/>
    <w:rsid w:val="00C33B7F"/>
    <w:rsid w:val="00C33EEF"/>
    <w:rsid w:val="00C33F2F"/>
    <w:rsid w:val="00C33F69"/>
    <w:rsid w:val="00C34E27"/>
    <w:rsid w:val="00C358E9"/>
    <w:rsid w:val="00C3598B"/>
    <w:rsid w:val="00C35AE2"/>
    <w:rsid w:val="00C35BDC"/>
    <w:rsid w:val="00C35D55"/>
    <w:rsid w:val="00C35E4B"/>
    <w:rsid w:val="00C35FC6"/>
    <w:rsid w:val="00C3634C"/>
    <w:rsid w:val="00C36806"/>
    <w:rsid w:val="00C37083"/>
    <w:rsid w:val="00C37116"/>
    <w:rsid w:val="00C37565"/>
    <w:rsid w:val="00C37801"/>
    <w:rsid w:val="00C378FE"/>
    <w:rsid w:val="00C40908"/>
    <w:rsid w:val="00C40920"/>
    <w:rsid w:val="00C40CA4"/>
    <w:rsid w:val="00C40FEA"/>
    <w:rsid w:val="00C40FEF"/>
    <w:rsid w:val="00C41137"/>
    <w:rsid w:val="00C4119D"/>
    <w:rsid w:val="00C416F4"/>
    <w:rsid w:val="00C41BA3"/>
    <w:rsid w:val="00C41C53"/>
    <w:rsid w:val="00C4216B"/>
    <w:rsid w:val="00C42B15"/>
    <w:rsid w:val="00C42B58"/>
    <w:rsid w:val="00C43294"/>
    <w:rsid w:val="00C432E2"/>
    <w:rsid w:val="00C43694"/>
    <w:rsid w:val="00C442DB"/>
    <w:rsid w:val="00C443C0"/>
    <w:rsid w:val="00C445C8"/>
    <w:rsid w:val="00C445F8"/>
    <w:rsid w:val="00C4464E"/>
    <w:rsid w:val="00C44A5B"/>
    <w:rsid w:val="00C44BB7"/>
    <w:rsid w:val="00C44F84"/>
    <w:rsid w:val="00C457E4"/>
    <w:rsid w:val="00C45ACE"/>
    <w:rsid w:val="00C45BE7"/>
    <w:rsid w:val="00C4624F"/>
    <w:rsid w:val="00C46665"/>
    <w:rsid w:val="00C46712"/>
    <w:rsid w:val="00C46764"/>
    <w:rsid w:val="00C468BD"/>
    <w:rsid w:val="00C46E56"/>
    <w:rsid w:val="00C472C8"/>
    <w:rsid w:val="00C4749B"/>
    <w:rsid w:val="00C47562"/>
    <w:rsid w:val="00C47998"/>
    <w:rsid w:val="00C506B9"/>
    <w:rsid w:val="00C506D8"/>
    <w:rsid w:val="00C50EDC"/>
    <w:rsid w:val="00C51B5B"/>
    <w:rsid w:val="00C51EAF"/>
    <w:rsid w:val="00C5210E"/>
    <w:rsid w:val="00C52CFA"/>
    <w:rsid w:val="00C52D32"/>
    <w:rsid w:val="00C53797"/>
    <w:rsid w:val="00C53811"/>
    <w:rsid w:val="00C54223"/>
    <w:rsid w:val="00C5455B"/>
    <w:rsid w:val="00C55631"/>
    <w:rsid w:val="00C55B93"/>
    <w:rsid w:val="00C563D1"/>
    <w:rsid w:val="00C56638"/>
    <w:rsid w:val="00C56ACC"/>
    <w:rsid w:val="00C571DA"/>
    <w:rsid w:val="00C57298"/>
    <w:rsid w:val="00C57331"/>
    <w:rsid w:val="00C573CB"/>
    <w:rsid w:val="00C57BFB"/>
    <w:rsid w:val="00C57E98"/>
    <w:rsid w:val="00C600CF"/>
    <w:rsid w:val="00C600DF"/>
    <w:rsid w:val="00C601BB"/>
    <w:rsid w:val="00C601EF"/>
    <w:rsid w:val="00C60363"/>
    <w:rsid w:val="00C6067B"/>
    <w:rsid w:val="00C6072E"/>
    <w:rsid w:val="00C60FDE"/>
    <w:rsid w:val="00C613D3"/>
    <w:rsid w:val="00C61461"/>
    <w:rsid w:val="00C61B47"/>
    <w:rsid w:val="00C61C97"/>
    <w:rsid w:val="00C62392"/>
    <w:rsid w:val="00C6240C"/>
    <w:rsid w:val="00C62570"/>
    <w:rsid w:val="00C62600"/>
    <w:rsid w:val="00C6295B"/>
    <w:rsid w:val="00C62A05"/>
    <w:rsid w:val="00C62C51"/>
    <w:rsid w:val="00C62D0D"/>
    <w:rsid w:val="00C63528"/>
    <w:rsid w:val="00C635EC"/>
    <w:rsid w:val="00C63991"/>
    <w:rsid w:val="00C63B16"/>
    <w:rsid w:val="00C63B3C"/>
    <w:rsid w:val="00C63B45"/>
    <w:rsid w:val="00C63C69"/>
    <w:rsid w:val="00C63C6E"/>
    <w:rsid w:val="00C63D65"/>
    <w:rsid w:val="00C63FFB"/>
    <w:rsid w:val="00C64163"/>
    <w:rsid w:val="00C6422F"/>
    <w:rsid w:val="00C6428B"/>
    <w:rsid w:val="00C64471"/>
    <w:rsid w:val="00C64493"/>
    <w:rsid w:val="00C645A4"/>
    <w:rsid w:val="00C647E0"/>
    <w:rsid w:val="00C6482C"/>
    <w:rsid w:val="00C64E21"/>
    <w:rsid w:val="00C64EBB"/>
    <w:rsid w:val="00C65117"/>
    <w:rsid w:val="00C652EC"/>
    <w:rsid w:val="00C65432"/>
    <w:rsid w:val="00C656AB"/>
    <w:rsid w:val="00C659EA"/>
    <w:rsid w:val="00C65DE1"/>
    <w:rsid w:val="00C65EEA"/>
    <w:rsid w:val="00C660B3"/>
    <w:rsid w:val="00C66346"/>
    <w:rsid w:val="00C66F61"/>
    <w:rsid w:val="00C672B1"/>
    <w:rsid w:val="00C6747F"/>
    <w:rsid w:val="00C67663"/>
    <w:rsid w:val="00C67C9D"/>
    <w:rsid w:val="00C701EE"/>
    <w:rsid w:val="00C70536"/>
    <w:rsid w:val="00C70699"/>
    <w:rsid w:val="00C70B16"/>
    <w:rsid w:val="00C71515"/>
    <w:rsid w:val="00C71535"/>
    <w:rsid w:val="00C71CE8"/>
    <w:rsid w:val="00C720E4"/>
    <w:rsid w:val="00C722C3"/>
    <w:rsid w:val="00C723BB"/>
    <w:rsid w:val="00C728E9"/>
    <w:rsid w:val="00C729FD"/>
    <w:rsid w:val="00C72C20"/>
    <w:rsid w:val="00C7318E"/>
    <w:rsid w:val="00C732DC"/>
    <w:rsid w:val="00C73358"/>
    <w:rsid w:val="00C734AA"/>
    <w:rsid w:val="00C73502"/>
    <w:rsid w:val="00C73B30"/>
    <w:rsid w:val="00C73C93"/>
    <w:rsid w:val="00C7455D"/>
    <w:rsid w:val="00C751F9"/>
    <w:rsid w:val="00C761DD"/>
    <w:rsid w:val="00C76206"/>
    <w:rsid w:val="00C76736"/>
    <w:rsid w:val="00C76A94"/>
    <w:rsid w:val="00C76CF0"/>
    <w:rsid w:val="00C76DAB"/>
    <w:rsid w:val="00C76E7A"/>
    <w:rsid w:val="00C76FEC"/>
    <w:rsid w:val="00C7715B"/>
    <w:rsid w:val="00C77377"/>
    <w:rsid w:val="00C777AC"/>
    <w:rsid w:val="00C77A3B"/>
    <w:rsid w:val="00C77B57"/>
    <w:rsid w:val="00C77FA8"/>
    <w:rsid w:val="00C801D8"/>
    <w:rsid w:val="00C80642"/>
    <w:rsid w:val="00C80891"/>
    <w:rsid w:val="00C80CF7"/>
    <w:rsid w:val="00C80D39"/>
    <w:rsid w:val="00C8120C"/>
    <w:rsid w:val="00C8134E"/>
    <w:rsid w:val="00C81398"/>
    <w:rsid w:val="00C8140D"/>
    <w:rsid w:val="00C81450"/>
    <w:rsid w:val="00C81489"/>
    <w:rsid w:val="00C8155F"/>
    <w:rsid w:val="00C815A9"/>
    <w:rsid w:val="00C816AF"/>
    <w:rsid w:val="00C819A1"/>
    <w:rsid w:val="00C81CD4"/>
    <w:rsid w:val="00C82052"/>
    <w:rsid w:val="00C82857"/>
    <w:rsid w:val="00C82929"/>
    <w:rsid w:val="00C82C6C"/>
    <w:rsid w:val="00C82E92"/>
    <w:rsid w:val="00C82F2C"/>
    <w:rsid w:val="00C82F78"/>
    <w:rsid w:val="00C8332E"/>
    <w:rsid w:val="00C8345A"/>
    <w:rsid w:val="00C8365C"/>
    <w:rsid w:val="00C83716"/>
    <w:rsid w:val="00C83BD7"/>
    <w:rsid w:val="00C83F5E"/>
    <w:rsid w:val="00C83FC7"/>
    <w:rsid w:val="00C842FB"/>
    <w:rsid w:val="00C845C1"/>
    <w:rsid w:val="00C8471E"/>
    <w:rsid w:val="00C85D37"/>
    <w:rsid w:val="00C85FC1"/>
    <w:rsid w:val="00C86591"/>
    <w:rsid w:val="00C86E9B"/>
    <w:rsid w:val="00C87583"/>
    <w:rsid w:val="00C8773B"/>
    <w:rsid w:val="00C87B6C"/>
    <w:rsid w:val="00C87DB3"/>
    <w:rsid w:val="00C87E15"/>
    <w:rsid w:val="00C9020D"/>
    <w:rsid w:val="00C90A3B"/>
    <w:rsid w:val="00C90C92"/>
    <w:rsid w:val="00C911E8"/>
    <w:rsid w:val="00C91234"/>
    <w:rsid w:val="00C919CA"/>
    <w:rsid w:val="00C91AA0"/>
    <w:rsid w:val="00C91CA4"/>
    <w:rsid w:val="00C926AE"/>
    <w:rsid w:val="00C927F9"/>
    <w:rsid w:val="00C929E4"/>
    <w:rsid w:val="00C92F6A"/>
    <w:rsid w:val="00C933A3"/>
    <w:rsid w:val="00C933C4"/>
    <w:rsid w:val="00C933CA"/>
    <w:rsid w:val="00C93CA7"/>
    <w:rsid w:val="00C9418C"/>
    <w:rsid w:val="00C9430B"/>
    <w:rsid w:val="00C94325"/>
    <w:rsid w:val="00C94469"/>
    <w:rsid w:val="00C94D7F"/>
    <w:rsid w:val="00C95136"/>
    <w:rsid w:val="00C95969"/>
    <w:rsid w:val="00C95B05"/>
    <w:rsid w:val="00C95E89"/>
    <w:rsid w:val="00C9605E"/>
    <w:rsid w:val="00C965BC"/>
    <w:rsid w:val="00C96724"/>
    <w:rsid w:val="00C9694B"/>
    <w:rsid w:val="00C96A18"/>
    <w:rsid w:val="00C96B51"/>
    <w:rsid w:val="00C9750B"/>
    <w:rsid w:val="00C97889"/>
    <w:rsid w:val="00CA06E3"/>
    <w:rsid w:val="00CA06E4"/>
    <w:rsid w:val="00CA0BE7"/>
    <w:rsid w:val="00CA0D71"/>
    <w:rsid w:val="00CA0E9E"/>
    <w:rsid w:val="00CA203E"/>
    <w:rsid w:val="00CA2143"/>
    <w:rsid w:val="00CA2177"/>
    <w:rsid w:val="00CA21A6"/>
    <w:rsid w:val="00CA2B1C"/>
    <w:rsid w:val="00CA3072"/>
    <w:rsid w:val="00CA3364"/>
    <w:rsid w:val="00CA3381"/>
    <w:rsid w:val="00CA3614"/>
    <w:rsid w:val="00CA369E"/>
    <w:rsid w:val="00CA37C0"/>
    <w:rsid w:val="00CA39EC"/>
    <w:rsid w:val="00CA4140"/>
    <w:rsid w:val="00CA4159"/>
    <w:rsid w:val="00CA43A0"/>
    <w:rsid w:val="00CA4728"/>
    <w:rsid w:val="00CA479E"/>
    <w:rsid w:val="00CA47B4"/>
    <w:rsid w:val="00CA47CC"/>
    <w:rsid w:val="00CA4963"/>
    <w:rsid w:val="00CA4A91"/>
    <w:rsid w:val="00CA4CB5"/>
    <w:rsid w:val="00CA4E3F"/>
    <w:rsid w:val="00CA4F2D"/>
    <w:rsid w:val="00CA521F"/>
    <w:rsid w:val="00CA5322"/>
    <w:rsid w:val="00CA5331"/>
    <w:rsid w:val="00CA54B8"/>
    <w:rsid w:val="00CA550C"/>
    <w:rsid w:val="00CA5698"/>
    <w:rsid w:val="00CA5773"/>
    <w:rsid w:val="00CA6A5C"/>
    <w:rsid w:val="00CA6A77"/>
    <w:rsid w:val="00CA6AAB"/>
    <w:rsid w:val="00CA71A2"/>
    <w:rsid w:val="00CA7243"/>
    <w:rsid w:val="00CA78C3"/>
    <w:rsid w:val="00CB0518"/>
    <w:rsid w:val="00CB132A"/>
    <w:rsid w:val="00CB1987"/>
    <w:rsid w:val="00CB20A7"/>
    <w:rsid w:val="00CB215C"/>
    <w:rsid w:val="00CB264A"/>
    <w:rsid w:val="00CB2AB5"/>
    <w:rsid w:val="00CB2B16"/>
    <w:rsid w:val="00CB3394"/>
    <w:rsid w:val="00CB3464"/>
    <w:rsid w:val="00CB3558"/>
    <w:rsid w:val="00CB36B5"/>
    <w:rsid w:val="00CB460A"/>
    <w:rsid w:val="00CB4706"/>
    <w:rsid w:val="00CB47A7"/>
    <w:rsid w:val="00CB4947"/>
    <w:rsid w:val="00CB4B0E"/>
    <w:rsid w:val="00CB4B25"/>
    <w:rsid w:val="00CB5D22"/>
    <w:rsid w:val="00CB5EE7"/>
    <w:rsid w:val="00CB64AC"/>
    <w:rsid w:val="00CB79C5"/>
    <w:rsid w:val="00CC00E0"/>
    <w:rsid w:val="00CC0608"/>
    <w:rsid w:val="00CC0878"/>
    <w:rsid w:val="00CC0AD3"/>
    <w:rsid w:val="00CC0ADB"/>
    <w:rsid w:val="00CC0B0C"/>
    <w:rsid w:val="00CC0F6E"/>
    <w:rsid w:val="00CC1024"/>
    <w:rsid w:val="00CC11A7"/>
    <w:rsid w:val="00CC1A41"/>
    <w:rsid w:val="00CC1BB0"/>
    <w:rsid w:val="00CC1C20"/>
    <w:rsid w:val="00CC2443"/>
    <w:rsid w:val="00CC2635"/>
    <w:rsid w:val="00CC2C2A"/>
    <w:rsid w:val="00CC2E45"/>
    <w:rsid w:val="00CC32F1"/>
    <w:rsid w:val="00CC341B"/>
    <w:rsid w:val="00CC35C6"/>
    <w:rsid w:val="00CC3F63"/>
    <w:rsid w:val="00CC3FF0"/>
    <w:rsid w:val="00CC417E"/>
    <w:rsid w:val="00CC4ADB"/>
    <w:rsid w:val="00CC4DCE"/>
    <w:rsid w:val="00CC4DDA"/>
    <w:rsid w:val="00CC50F0"/>
    <w:rsid w:val="00CC59A0"/>
    <w:rsid w:val="00CC69CF"/>
    <w:rsid w:val="00CC6BF5"/>
    <w:rsid w:val="00CC6CCE"/>
    <w:rsid w:val="00CC6F37"/>
    <w:rsid w:val="00CC7B24"/>
    <w:rsid w:val="00CC7F4A"/>
    <w:rsid w:val="00CC7F51"/>
    <w:rsid w:val="00CD029D"/>
    <w:rsid w:val="00CD03CF"/>
    <w:rsid w:val="00CD0D9B"/>
    <w:rsid w:val="00CD0DA2"/>
    <w:rsid w:val="00CD0F70"/>
    <w:rsid w:val="00CD1576"/>
    <w:rsid w:val="00CD1C44"/>
    <w:rsid w:val="00CD238C"/>
    <w:rsid w:val="00CD26C7"/>
    <w:rsid w:val="00CD2748"/>
    <w:rsid w:val="00CD299F"/>
    <w:rsid w:val="00CD2AFB"/>
    <w:rsid w:val="00CD2E7E"/>
    <w:rsid w:val="00CD31DE"/>
    <w:rsid w:val="00CD36BE"/>
    <w:rsid w:val="00CD38A8"/>
    <w:rsid w:val="00CD4CBB"/>
    <w:rsid w:val="00CD4CE5"/>
    <w:rsid w:val="00CD580F"/>
    <w:rsid w:val="00CD586E"/>
    <w:rsid w:val="00CD5FC2"/>
    <w:rsid w:val="00CD60C7"/>
    <w:rsid w:val="00CD61CA"/>
    <w:rsid w:val="00CD62D0"/>
    <w:rsid w:val="00CD6521"/>
    <w:rsid w:val="00CD667A"/>
    <w:rsid w:val="00CD6935"/>
    <w:rsid w:val="00CD6AF7"/>
    <w:rsid w:val="00CD6B9F"/>
    <w:rsid w:val="00CD726E"/>
    <w:rsid w:val="00CD728F"/>
    <w:rsid w:val="00CD75C4"/>
    <w:rsid w:val="00CD7700"/>
    <w:rsid w:val="00CD7F21"/>
    <w:rsid w:val="00CE0081"/>
    <w:rsid w:val="00CE066F"/>
    <w:rsid w:val="00CE085C"/>
    <w:rsid w:val="00CE08E0"/>
    <w:rsid w:val="00CE08E1"/>
    <w:rsid w:val="00CE0CBF"/>
    <w:rsid w:val="00CE0F8C"/>
    <w:rsid w:val="00CE144C"/>
    <w:rsid w:val="00CE161C"/>
    <w:rsid w:val="00CE1996"/>
    <w:rsid w:val="00CE1E74"/>
    <w:rsid w:val="00CE225D"/>
    <w:rsid w:val="00CE24F3"/>
    <w:rsid w:val="00CE2693"/>
    <w:rsid w:val="00CE2823"/>
    <w:rsid w:val="00CE2D0B"/>
    <w:rsid w:val="00CE311D"/>
    <w:rsid w:val="00CE34CC"/>
    <w:rsid w:val="00CE39CD"/>
    <w:rsid w:val="00CE415F"/>
    <w:rsid w:val="00CE46EB"/>
    <w:rsid w:val="00CE4C2B"/>
    <w:rsid w:val="00CE4EF1"/>
    <w:rsid w:val="00CE5556"/>
    <w:rsid w:val="00CE57F1"/>
    <w:rsid w:val="00CE59E4"/>
    <w:rsid w:val="00CE5D90"/>
    <w:rsid w:val="00CE654C"/>
    <w:rsid w:val="00CE67F3"/>
    <w:rsid w:val="00CE6C1B"/>
    <w:rsid w:val="00CE6E0C"/>
    <w:rsid w:val="00CE6F8D"/>
    <w:rsid w:val="00CE7929"/>
    <w:rsid w:val="00CF0341"/>
    <w:rsid w:val="00CF0793"/>
    <w:rsid w:val="00CF0AB1"/>
    <w:rsid w:val="00CF0E81"/>
    <w:rsid w:val="00CF0ECB"/>
    <w:rsid w:val="00CF1041"/>
    <w:rsid w:val="00CF114A"/>
    <w:rsid w:val="00CF1188"/>
    <w:rsid w:val="00CF130E"/>
    <w:rsid w:val="00CF1347"/>
    <w:rsid w:val="00CF1426"/>
    <w:rsid w:val="00CF189B"/>
    <w:rsid w:val="00CF1A43"/>
    <w:rsid w:val="00CF1BAA"/>
    <w:rsid w:val="00CF1BC4"/>
    <w:rsid w:val="00CF1CE8"/>
    <w:rsid w:val="00CF1D0D"/>
    <w:rsid w:val="00CF1F40"/>
    <w:rsid w:val="00CF22A6"/>
    <w:rsid w:val="00CF230D"/>
    <w:rsid w:val="00CF232C"/>
    <w:rsid w:val="00CF238A"/>
    <w:rsid w:val="00CF24CD"/>
    <w:rsid w:val="00CF27BA"/>
    <w:rsid w:val="00CF29CF"/>
    <w:rsid w:val="00CF344A"/>
    <w:rsid w:val="00CF3593"/>
    <w:rsid w:val="00CF3841"/>
    <w:rsid w:val="00CF3EAA"/>
    <w:rsid w:val="00CF3F75"/>
    <w:rsid w:val="00CF47C0"/>
    <w:rsid w:val="00CF4CE4"/>
    <w:rsid w:val="00CF4D1C"/>
    <w:rsid w:val="00CF5053"/>
    <w:rsid w:val="00CF52B5"/>
    <w:rsid w:val="00CF5831"/>
    <w:rsid w:val="00CF5D69"/>
    <w:rsid w:val="00CF5F98"/>
    <w:rsid w:val="00CF61CA"/>
    <w:rsid w:val="00CF64AE"/>
    <w:rsid w:val="00CF65F6"/>
    <w:rsid w:val="00CF6AD8"/>
    <w:rsid w:val="00CF6E5C"/>
    <w:rsid w:val="00CF6F85"/>
    <w:rsid w:val="00CF7173"/>
    <w:rsid w:val="00CF7210"/>
    <w:rsid w:val="00CF784A"/>
    <w:rsid w:val="00CF7B6A"/>
    <w:rsid w:val="00CF7D18"/>
    <w:rsid w:val="00D00721"/>
    <w:rsid w:val="00D008A0"/>
    <w:rsid w:val="00D00B66"/>
    <w:rsid w:val="00D01079"/>
    <w:rsid w:val="00D011D0"/>
    <w:rsid w:val="00D01ACA"/>
    <w:rsid w:val="00D01CAD"/>
    <w:rsid w:val="00D0230E"/>
    <w:rsid w:val="00D03C6A"/>
    <w:rsid w:val="00D04647"/>
    <w:rsid w:val="00D04AC9"/>
    <w:rsid w:val="00D05EAC"/>
    <w:rsid w:val="00D06595"/>
    <w:rsid w:val="00D06EFB"/>
    <w:rsid w:val="00D07131"/>
    <w:rsid w:val="00D07155"/>
    <w:rsid w:val="00D07967"/>
    <w:rsid w:val="00D07C6B"/>
    <w:rsid w:val="00D104E5"/>
    <w:rsid w:val="00D1057B"/>
    <w:rsid w:val="00D108FF"/>
    <w:rsid w:val="00D10BAD"/>
    <w:rsid w:val="00D10C40"/>
    <w:rsid w:val="00D11298"/>
    <w:rsid w:val="00D1192C"/>
    <w:rsid w:val="00D11A4F"/>
    <w:rsid w:val="00D11C4A"/>
    <w:rsid w:val="00D11E87"/>
    <w:rsid w:val="00D11EAA"/>
    <w:rsid w:val="00D12010"/>
    <w:rsid w:val="00D1216C"/>
    <w:rsid w:val="00D12234"/>
    <w:rsid w:val="00D122B7"/>
    <w:rsid w:val="00D12412"/>
    <w:rsid w:val="00D1292D"/>
    <w:rsid w:val="00D129B9"/>
    <w:rsid w:val="00D12E54"/>
    <w:rsid w:val="00D13169"/>
    <w:rsid w:val="00D13771"/>
    <w:rsid w:val="00D13A7D"/>
    <w:rsid w:val="00D140F2"/>
    <w:rsid w:val="00D14130"/>
    <w:rsid w:val="00D14366"/>
    <w:rsid w:val="00D14485"/>
    <w:rsid w:val="00D14497"/>
    <w:rsid w:val="00D149B2"/>
    <w:rsid w:val="00D149FA"/>
    <w:rsid w:val="00D15494"/>
    <w:rsid w:val="00D15556"/>
    <w:rsid w:val="00D155F5"/>
    <w:rsid w:val="00D15AEE"/>
    <w:rsid w:val="00D15C14"/>
    <w:rsid w:val="00D15EB2"/>
    <w:rsid w:val="00D15F1A"/>
    <w:rsid w:val="00D15F59"/>
    <w:rsid w:val="00D1645B"/>
    <w:rsid w:val="00D1679D"/>
    <w:rsid w:val="00D167AF"/>
    <w:rsid w:val="00D1682C"/>
    <w:rsid w:val="00D168DA"/>
    <w:rsid w:val="00D1748B"/>
    <w:rsid w:val="00D178F5"/>
    <w:rsid w:val="00D17F5B"/>
    <w:rsid w:val="00D202B0"/>
    <w:rsid w:val="00D20503"/>
    <w:rsid w:val="00D2084F"/>
    <w:rsid w:val="00D20B42"/>
    <w:rsid w:val="00D20E9F"/>
    <w:rsid w:val="00D20EC0"/>
    <w:rsid w:val="00D2163D"/>
    <w:rsid w:val="00D2197E"/>
    <w:rsid w:val="00D219A6"/>
    <w:rsid w:val="00D21A10"/>
    <w:rsid w:val="00D21FB5"/>
    <w:rsid w:val="00D22229"/>
    <w:rsid w:val="00D226EC"/>
    <w:rsid w:val="00D229FA"/>
    <w:rsid w:val="00D22C8B"/>
    <w:rsid w:val="00D23A5C"/>
    <w:rsid w:val="00D23EB2"/>
    <w:rsid w:val="00D2407F"/>
    <w:rsid w:val="00D2424B"/>
    <w:rsid w:val="00D243CF"/>
    <w:rsid w:val="00D244D3"/>
    <w:rsid w:val="00D248FB"/>
    <w:rsid w:val="00D248FF"/>
    <w:rsid w:val="00D249F7"/>
    <w:rsid w:val="00D2531B"/>
    <w:rsid w:val="00D2538B"/>
    <w:rsid w:val="00D25ACE"/>
    <w:rsid w:val="00D25E2C"/>
    <w:rsid w:val="00D25ECF"/>
    <w:rsid w:val="00D26366"/>
    <w:rsid w:val="00D263A2"/>
    <w:rsid w:val="00D26402"/>
    <w:rsid w:val="00D26881"/>
    <w:rsid w:val="00D26AE5"/>
    <w:rsid w:val="00D26D92"/>
    <w:rsid w:val="00D26E06"/>
    <w:rsid w:val="00D2719C"/>
    <w:rsid w:val="00D27551"/>
    <w:rsid w:val="00D27747"/>
    <w:rsid w:val="00D2783F"/>
    <w:rsid w:val="00D27BA3"/>
    <w:rsid w:val="00D27C56"/>
    <w:rsid w:val="00D27CCA"/>
    <w:rsid w:val="00D30475"/>
    <w:rsid w:val="00D30540"/>
    <w:rsid w:val="00D306FF"/>
    <w:rsid w:val="00D30721"/>
    <w:rsid w:val="00D30AD4"/>
    <w:rsid w:val="00D30BAD"/>
    <w:rsid w:val="00D30C79"/>
    <w:rsid w:val="00D30CE8"/>
    <w:rsid w:val="00D3123F"/>
    <w:rsid w:val="00D31370"/>
    <w:rsid w:val="00D3156C"/>
    <w:rsid w:val="00D31D9B"/>
    <w:rsid w:val="00D31DCE"/>
    <w:rsid w:val="00D323CD"/>
    <w:rsid w:val="00D32F12"/>
    <w:rsid w:val="00D32F7D"/>
    <w:rsid w:val="00D330B8"/>
    <w:rsid w:val="00D33342"/>
    <w:rsid w:val="00D33943"/>
    <w:rsid w:val="00D33B4A"/>
    <w:rsid w:val="00D33CE0"/>
    <w:rsid w:val="00D33DFF"/>
    <w:rsid w:val="00D33E32"/>
    <w:rsid w:val="00D3436D"/>
    <w:rsid w:val="00D343BD"/>
    <w:rsid w:val="00D34CBC"/>
    <w:rsid w:val="00D35103"/>
    <w:rsid w:val="00D356A8"/>
    <w:rsid w:val="00D356E1"/>
    <w:rsid w:val="00D35D78"/>
    <w:rsid w:val="00D35F54"/>
    <w:rsid w:val="00D36082"/>
    <w:rsid w:val="00D361F9"/>
    <w:rsid w:val="00D36804"/>
    <w:rsid w:val="00D36938"/>
    <w:rsid w:val="00D36A05"/>
    <w:rsid w:val="00D36A82"/>
    <w:rsid w:val="00D36ECB"/>
    <w:rsid w:val="00D3717D"/>
    <w:rsid w:val="00D37286"/>
    <w:rsid w:val="00D373B9"/>
    <w:rsid w:val="00D375B9"/>
    <w:rsid w:val="00D377CC"/>
    <w:rsid w:val="00D37C8C"/>
    <w:rsid w:val="00D37E56"/>
    <w:rsid w:val="00D40327"/>
    <w:rsid w:val="00D40474"/>
    <w:rsid w:val="00D40B59"/>
    <w:rsid w:val="00D40CD5"/>
    <w:rsid w:val="00D40EC5"/>
    <w:rsid w:val="00D41207"/>
    <w:rsid w:val="00D41A7D"/>
    <w:rsid w:val="00D421C4"/>
    <w:rsid w:val="00D42370"/>
    <w:rsid w:val="00D4243E"/>
    <w:rsid w:val="00D42836"/>
    <w:rsid w:val="00D42969"/>
    <w:rsid w:val="00D42A54"/>
    <w:rsid w:val="00D42A5B"/>
    <w:rsid w:val="00D42C0B"/>
    <w:rsid w:val="00D42E5F"/>
    <w:rsid w:val="00D42FD6"/>
    <w:rsid w:val="00D4325C"/>
    <w:rsid w:val="00D43758"/>
    <w:rsid w:val="00D43BD7"/>
    <w:rsid w:val="00D43BF8"/>
    <w:rsid w:val="00D43EFC"/>
    <w:rsid w:val="00D44113"/>
    <w:rsid w:val="00D44462"/>
    <w:rsid w:val="00D4462F"/>
    <w:rsid w:val="00D44701"/>
    <w:rsid w:val="00D44957"/>
    <w:rsid w:val="00D449BE"/>
    <w:rsid w:val="00D449EE"/>
    <w:rsid w:val="00D44ACB"/>
    <w:rsid w:val="00D45254"/>
    <w:rsid w:val="00D452F2"/>
    <w:rsid w:val="00D45354"/>
    <w:rsid w:val="00D4546C"/>
    <w:rsid w:val="00D454AC"/>
    <w:rsid w:val="00D4587F"/>
    <w:rsid w:val="00D45D78"/>
    <w:rsid w:val="00D46207"/>
    <w:rsid w:val="00D474F8"/>
    <w:rsid w:val="00D47606"/>
    <w:rsid w:val="00D476A6"/>
    <w:rsid w:val="00D5178E"/>
    <w:rsid w:val="00D51DA4"/>
    <w:rsid w:val="00D51DFD"/>
    <w:rsid w:val="00D520C6"/>
    <w:rsid w:val="00D525A4"/>
    <w:rsid w:val="00D52783"/>
    <w:rsid w:val="00D52D5B"/>
    <w:rsid w:val="00D532A4"/>
    <w:rsid w:val="00D5330B"/>
    <w:rsid w:val="00D53B6C"/>
    <w:rsid w:val="00D545A5"/>
    <w:rsid w:val="00D54D39"/>
    <w:rsid w:val="00D54E85"/>
    <w:rsid w:val="00D54F24"/>
    <w:rsid w:val="00D54F80"/>
    <w:rsid w:val="00D55173"/>
    <w:rsid w:val="00D5524B"/>
    <w:rsid w:val="00D552CB"/>
    <w:rsid w:val="00D5544F"/>
    <w:rsid w:val="00D556E0"/>
    <w:rsid w:val="00D556E5"/>
    <w:rsid w:val="00D557E3"/>
    <w:rsid w:val="00D56762"/>
    <w:rsid w:val="00D5682C"/>
    <w:rsid w:val="00D56955"/>
    <w:rsid w:val="00D56D3A"/>
    <w:rsid w:val="00D56EB2"/>
    <w:rsid w:val="00D57958"/>
    <w:rsid w:val="00D57B3B"/>
    <w:rsid w:val="00D57BE2"/>
    <w:rsid w:val="00D60070"/>
    <w:rsid w:val="00D60431"/>
    <w:rsid w:val="00D607D2"/>
    <w:rsid w:val="00D60C1C"/>
    <w:rsid w:val="00D61429"/>
    <w:rsid w:val="00D6195E"/>
    <w:rsid w:val="00D61E43"/>
    <w:rsid w:val="00D62024"/>
    <w:rsid w:val="00D6289D"/>
    <w:rsid w:val="00D62E49"/>
    <w:rsid w:val="00D632F4"/>
    <w:rsid w:val="00D63351"/>
    <w:rsid w:val="00D634E7"/>
    <w:rsid w:val="00D634F6"/>
    <w:rsid w:val="00D637E3"/>
    <w:rsid w:val="00D638AE"/>
    <w:rsid w:val="00D63AE1"/>
    <w:rsid w:val="00D63F81"/>
    <w:rsid w:val="00D6409A"/>
    <w:rsid w:val="00D64411"/>
    <w:rsid w:val="00D64499"/>
    <w:rsid w:val="00D646E6"/>
    <w:rsid w:val="00D64DF8"/>
    <w:rsid w:val="00D64FAA"/>
    <w:rsid w:val="00D64FE6"/>
    <w:rsid w:val="00D6505A"/>
    <w:rsid w:val="00D657A8"/>
    <w:rsid w:val="00D65AB2"/>
    <w:rsid w:val="00D6603A"/>
    <w:rsid w:val="00D66140"/>
    <w:rsid w:val="00D66378"/>
    <w:rsid w:val="00D666B2"/>
    <w:rsid w:val="00D6682D"/>
    <w:rsid w:val="00D66A4C"/>
    <w:rsid w:val="00D675F9"/>
    <w:rsid w:val="00D677FF"/>
    <w:rsid w:val="00D67A1E"/>
    <w:rsid w:val="00D67A2E"/>
    <w:rsid w:val="00D70020"/>
    <w:rsid w:val="00D70113"/>
    <w:rsid w:val="00D70433"/>
    <w:rsid w:val="00D70609"/>
    <w:rsid w:val="00D707FF"/>
    <w:rsid w:val="00D70932"/>
    <w:rsid w:val="00D70CA3"/>
    <w:rsid w:val="00D70DA5"/>
    <w:rsid w:val="00D71158"/>
    <w:rsid w:val="00D7187F"/>
    <w:rsid w:val="00D71C60"/>
    <w:rsid w:val="00D71E91"/>
    <w:rsid w:val="00D725C7"/>
    <w:rsid w:val="00D72625"/>
    <w:rsid w:val="00D7278A"/>
    <w:rsid w:val="00D730A6"/>
    <w:rsid w:val="00D734B7"/>
    <w:rsid w:val="00D73A69"/>
    <w:rsid w:val="00D73E0D"/>
    <w:rsid w:val="00D74CC5"/>
    <w:rsid w:val="00D75289"/>
    <w:rsid w:val="00D75786"/>
    <w:rsid w:val="00D75CAE"/>
    <w:rsid w:val="00D75E7F"/>
    <w:rsid w:val="00D76051"/>
    <w:rsid w:val="00D7621A"/>
    <w:rsid w:val="00D76237"/>
    <w:rsid w:val="00D766B0"/>
    <w:rsid w:val="00D766F5"/>
    <w:rsid w:val="00D76B26"/>
    <w:rsid w:val="00D76BB4"/>
    <w:rsid w:val="00D771D4"/>
    <w:rsid w:val="00D77A3A"/>
    <w:rsid w:val="00D77B1F"/>
    <w:rsid w:val="00D77B7B"/>
    <w:rsid w:val="00D77EF9"/>
    <w:rsid w:val="00D802FD"/>
    <w:rsid w:val="00D803B0"/>
    <w:rsid w:val="00D80423"/>
    <w:rsid w:val="00D80426"/>
    <w:rsid w:val="00D8072E"/>
    <w:rsid w:val="00D8081D"/>
    <w:rsid w:val="00D80838"/>
    <w:rsid w:val="00D80903"/>
    <w:rsid w:val="00D80BCD"/>
    <w:rsid w:val="00D80EFA"/>
    <w:rsid w:val="00D80F02"/>
    <w:rsid w:val="00D815EE"/>
    <w:rsid w:val="00D816B5"/>
    <w:rsid w:val="00D81935"/>
    <w:rsid w:val="00D81A06"/>
    <w:rsid w:val="00D81BFC"/>
    <w:rsid w:val="00D823C9"/>
    <w:rsid w:val="00D826ED"/>
    <w:rsid w:val="00D82A6E"/>
    <w:rsid w:val="00D82BB5"/>
    <w:rsid w:val="00D82E8A"/>
    <w:rsid w:val="00D82FEE"/>
    <w:rsid w:val="00D8377A"/>
    <w:rsid w:val="00D8409D"/>
    <w:rsid w:val="00D848A5"/>
    <w:rsid w:val="00D84B62"/>
    <w:rsid w:val="00D84D73"/>
    <w:rsid w:val="00D85597"/>
    <w:rsid w:val="00D8582F"/>
    <w:rsid w:val="00D859CC"/>
    <w:rsid w:val="00D85C44"/>
    <w:rsid w:val="00D85F02"/>
    <w:rsid w:val="00D862F7"/>
    <w:rsid w:val="00D86376"/>
    <w:rsid w:val="00D8678D"/>
    <w:rsid w:val="00D8698E"/>
    <w:rsid w:val="00D86ADB"/>
    <w:rsid w:val="00D86F1B"/>
    <w:rsid w:val="00D8774D"/>
    <w:rsid w:val="00D87CE2"/>
    <w:rsid w:val="00D906C8"/>
    <w:rsid w:val="00D90DC9"/>
    <w:rsid w:val="00D91020"/>
    <w:rsid w:val="00D910A4"/>
    <w:rsid w:val="00D91480"/>
    <w:rsid w:val="00D9198A"/>
    <w:rsid w:val="00D91F4E"/>
    <w:rsid w:val="00D9211D"/>
    <w:rsid w:val="00D9277E"/>
    <w:rsid w:val="00D92854"/>
    <w:rsid w:val="00D929C1"/>
    <w:rsid w:val="00D92E84"/>
    <w:rsid w:val="00D9330C"/>
    <w:rsid w:val="00D935CA"/>
    <w:rsid w:val="00D93774"/>
    <w:rsid w:val="00D93863"/>
    <w:rsid w:val="00D938E0"/>
    <w:rsid w:val="00D9394F"/>
    <w:rsid w:val="00D9398E"/>
    <w:rsid w:val="00D93D2C"/>
    <w:rsid w:val="00D94090"/>
    <w:rsid w:val="00D94270"/>
    <w:rsid w:val="00D9462E"/>
    <w:rsid w:val="00D94EE9"/>
    <w:rsid w:val="00D94F8D"/>
    <w:rsid w:val="00D94FD6"/>
    <w:rsid w:val="00D95D96"/>
    <w:rsid w:val="00D95E1B"/>
    <w:rsid w:val="00D96062"/>
    <w:rsid w:val="00D9664D"/>
    <w:rsid w:val="00D966CE"/>
    <w:rsid w:val="00D969BD"/>
    <w:rsid w:val="00D96AC7"/>
    <w:rsid w:val="00D96C8B"/>
    <w:rsid w:val="00D96F1F"/>
    <w:rsid w:val="00D9713B"/>
    <w:rsid w:val="00D9744E"/>
    <w:rsid w:val="00D9788B"/>
    <w:rsid w:val="00D97E89"/>
    <w:rsid w:val="00DA034D"/>
    <w:rsid w:val="00DA14C5"/>
    <w:rsid w:val="00DA1AE2"/>
    <w:rsid w:val="00DA1D4C"/>
    <w:rsid w:val="00DA1F9D"/>
    <w:rsid w:val="00DA2215"/>
    <w:rsid w:val="00DA244C"/>
    <w:rsid w:val="00DA24A0"/>
    <w:rsid w:val="00DA2E35"/>
    <w:rsid w:val="00DA30B5"/>
    <w:rsid w:val="00DA3634"/>
    <w:rsid w:val="00DA3B04"/>
    <w:rsid w:val="00DA3B13"/>
    <w:rsid w:val="00DA3FD1"/>
    <w:rsid w:val="00DA4188"/>
    <w:rsid w:val="00DA426A"/>
    <w:rsid w:val="00DA48DA"/>
    <w:rsid w:val="00DA4A25"/>
    <w:rsid w:val="00DA4A53"/>
    <w:rsid w:val="00DA4B2E"/>
    <w:rsid w:val="00DA4C4B"/>
    <w:rsid w:val="00DA4C8E"/>
    <w:rsid w:val="00DA5301"/>
    <w:rsid w:val="00DA5354"/>
    <w:rsid w:val="00DA5365"/>
    <w:rsid w:val="00DA5BD7"/>
    <w:rsid w:val="00DA61A3"/>
    <w:rsid w:val="00DA6563"/>
    <w:rsid w:val="00DA667F"/>
    <w:rsid w:val="00DA6952"/>
    <w:rsid w:val="00DA69F2"/>
    <w:rsid w:val="00DA7022"/>
    <w:rsid w:val="00DA7467"/>
    <w:rsid w:val="00DA760A"/>
    <w:rsid w:val="00DA7A00"/>
    <w:rsid w:val="00DA7C74"/>
    <w:rsid w:val="00DA7EF1"/>
    <w:rsid w:val="00DB037D"/>
    <w:rsid w:val="00DB0398"/>
    <w:rsid w:val="00DB0423"/>
    <w:rsid w:val="00DB09BF"/>
    <w:rsid w:val="00DB1021"/>
    <w:rsid w:val="00DB12C2"/>
    <w:rsid w:val="00DB1503"/>
    <w:rsid w:val="00DB1A06"/>
    <w:rsid w:val="00DB1F6D"/>
    <w:rsid w:val="00DB2129"/>
    <w:rsid w:val="00DB23F8"/>
    <w:rsid w:val="00DB2509"/>
    <w:rsid w:val="00DB276C"/>
    <w:rsid w:val="00DB2B7B"/>
    <w:rsid w:val="00DB33E5"/>
    <w:rsid w:val="00DB36BE"/>
    <w:rsid w:val="00DB3A36"/>
    <w:rsid w:val="00DB411F"/>
    <w:rsid w:val="00DB42D4"/>
    <w:rsid w:val="00DB4727"/>
    <w:rsid w:val="00DB473D"/>
    <w:rsid w:val="00DB48AB"/>
    <w:rsid w:val="00DB49C4"/>
    <w:rsid w:val="00DB4B5A"/>
    <w:rsid w:val="00DB4DF7"/>
    <w:rsid w:val="00DB50E4"/>
    <w:rsid w:val="00DB5538"/>
    <w:rsid w:val="00DB59DA"/>
    <w:rsid w:val="00DB5A8E"/>
    <w:rsid w:val="00DB5B7D"/>
    <w:rsid w:val="00DB6047"/>
    <w:rsid w:val="00DB67F5"/>
    <w:rsid w:val="00DB69B1"/>
    <w:rsid w:val="00DB70D1"/>
    <w:rsid w:val="00DB73A9"/>
    <w:rsid w:val="00DC0147"/>
    <w:rsid w:val="00DC0E20"/>
    <w:rsid w:val="00DC16CB"/>
    <w:rsid w:val="00DC17BA"/>
    <w:rsid w:val="00DC1FD0"/>
    <w:rsid w:val="00DC207B"/>
    <w:rsid w:val="00DC22B5"/>
    <w:rsid w:val="00DC2318"/>
    <w:rsid w:val="00DC239E"/>
    <w:rsid w:val="00DC29D4"/>
    <w:rsid w:val="00DC29F0"/>
    <w:rsid w:val="00DC2D61"/>
    <w:rsid w:val="00DC3303"/>
    <w:rsid w:val="00DC350C"/>
    <w:rsid w:val="00DC35B2"/>
    <w:rsid w:val="00DC37F6"/>
    <w:rsid w:val="00DC3C52"/>
    <w:rsid w:val="00DC3E66"/>
    <w:rsid w:val="00DC40F9"/>
    <w:rsid w:val="00DC4207"/>
    <w:rsid w:val="00DC458B"/>
    <w:rsid w:val="00DC46BC"/>
    <w:rsid w:val="00DC46BF"/>
    <w:rsid w:val="00DC46F4"/>
    <w:rsid w:val="00DC514A"/>
    <w:rsid w:val="00DC515C"/>
    <w:rsid w:val="00DC53E6"/>
    <w:rsid w:val="00DC5423"/>
    <w:rsid w:val="00DC5881"/>
    <w:rsid w:val="00DC5C58"/>
    <w:rsid w:val="00DC5CBD"/>
    <w:rsid w:val="00DC673B"/>
    <w:rsid w:val="00DC69C7"/>
    <w:rsid w:val="00DC6DA3"/>
    <w:rsid w:val="00DC6E2B"/>
    <w:rsid w:val="00DC727B"/>
    <w:rsid w:val="00DC740E"/>
    <w:rsid w:val="00DC7636"/>
    <w:rsid w:val="00DC771B"/>
    <w:rsid w:val="00DC7D78"/>
    <w:rsid w:val="00DD0346"/>
    <w:rsid w:val="00DD0725"/>
    <w:rsid w:val="00DD0B81"/>
    <w:rsid w:val="00DD0D53"/>
    <w:rsid w:val="00DD0F1C"/>
    <w:rsid w:val="00DD1233"/>
    <w:rsid w:val="00DD14B4"/>
    <w:rsid w:val="00DD1943"/>
    <w:rsid w:val="00DD1E31"/>
    <w:rsid w:val="00DD1E9D"/>
    <w:rsid w:val="00DD296B"/>
    <w:rsid w:val="00DD2A06"/>
    <w:rsid w:val="00DD2D86"/>
    <w:rsid w:val="00DD3218"/>
    <w:rsid w:val="00DD3692"/>
    <w:rsid w:val="00DD3898"/>
    <w:rsid w:val="00DD3D4F"/>
    <w:rsid w:val="00DD3DFA"/>
    <w:rsid w:val="00DD3F67"/>
    <w:rsid w:val="00DD42F7"/>
    <w:rsid w:val="00DD469D"/>
    <w:rsid w:val="00DD476D"/>
    <w:rsid w:val="00DD4B8F"/>
    <w:rsid w:val="00DD4DEC"/>
    <w:rsid w:val="00DD4ED3"/>
    <w:rsid w:val="00DD539F"/>
    <w:rsid w:val="00DD5529"/>
    <w:rsid w:val="00DD55AB"/>
    <w:rsid w:val="00DD5AE8"/>
    <w:rsid w:val="00DD5CE8"/>
    <w:rsid w:val="00DD5F4C"/>
    <w:rsid w:val="00DD6193"/>
    <w:rsid w:val="00DD61A6"/>
    <w:rsid w:val="00DD650E"/>
    <w:rsid w:val="00DD6BEA"/>
    <w:rsid w:val="00DD6DD4"/>
    <w:rsid w:val="00DD75E4"/>
    <w:rsid w:val="00DD76D2"/>
    <w:rsid w:val="00DD7D50"/>
    <w:rsid w:val="00DD7F07"/>
    <w:rsid w:val="00DD7FC3"/>
    <w:rsid w:val="00DD7FD8"/>
    <w:rsid w:val="00DE055B"/>
    <w:rsid w:val="00DE056B"/>
    <w:rsid w:val="00DE104A"/>
    <w:rsid w:val="00DE146C"/>
    <w:rsid w:val="00DE17E6"/>
    <w:rsid w:val="00DE1DB1"/>
    <w:rsid w:val="00DE1F8E"/>
    <w:rsid w:val="00DE2093"/>
    <w:rsid w:val="00DE22AD"/>
    <w:rsid w:val="00DE25D5"/>
    <w:rsid w:val="00DE261E"/>
    <w:rsid w:val="00DE3328"/>
    <w:rsid w:val="00DE3DBA"/>
    <w:rsid w:val="00DE3EB0"/>
    <w:rsid w:val="00DE43B1"/>
    <w:rsid w:val="00DE4411"/>
    <w:rsid w:val="00DE4C55"/>
    <w:rsid w:val="00DE4D01"/>
    <w:rsid w:val="00DE4ECB"/>
    <w:rsid w:val="00DE508B"/>
    <w:rsid w:val="00DE5098"/>
    <w:rsid w:val="00DE52DA"/>
    <w:rsid w:val="00DE530E"/>
    <w:rsid w:val="00DE5491"/>
    <w:rsid w:val="00DE5629"/>
    <w:rsid w:val="00DE5CE9"/>
    <w:rsid w:val="00DE6030"/>
    <w:rsid w:val="00DE612D"/>
    <w:rsid w:val="00DE63A3"/>
    <w:rsid w:val="00DE66A6"/>
    <w:rsid w:val="00DE6775"/>
    <w:rsid w:val="00DE6DC1"/>
    <w:rsid w:val="00DE7A01"/>
    <w:rsid w:val="00DE7B94"/>
    <w:rsid w:val="00DE7C1A"/>
    <w:rsid w:val="00DE7E47"/>
    <w:rsid w:val="00DF0100"/>
    <w:rsid w:val="00DF0250"/>
    <w:rsid w:val="00DF05E5"/>
    <w:rsid w:val="00DF06DC"/>
    <w:rsid w:val="00DF070E"/>
    <w:rsid w:val="00DF0A91"/>
    <w:rsid w:val="00DF0D82"/>
    <w:rsid w:val="00DF0FF2"/>
    <w:rsid w:val="00DF10E7"/>
    <w:rsid w:val="00DF13CA"/>
    <w:rsid w:val="00DF1492"/>
    <w:rsid w:val="00DF1BCC"/>
    <w:rsid w:val="00DF1F68"/>
    <w:rsid w:val="00DF2334"/>
    <w:rsid w:val="00DF23AB"/>
    <w:rsid w:val="00DF26B2"/>
    <w:rsid w:val="00DF26D0"/>
    <w:rsid w:val="00DF26D7"/>
    <w:rsid w:val="00DF29F1"/>
    <w:rsid w:val="00DF2B94"/>
    <w:rsid w:val="00DF2CA3"/>
    <w:rsid w:val="00DF2CF8"/>
    <w:rsid w:val="00DF2D8E"/>
    <w:rsid w:val="00DF31F0"/>
    <w:rsid w:val="00DF3373"/>
    <w:rsid w:val="00DF389A"/>
    <w:rsid w:val="00DF3A12"/>
    <w:rsid w:val="00DF3BA8"/>
    <w:rsid w:val="00DF3BD0"/>
    <w:rsid w:val="00DF3C54"/>
    <w:rsid w:val="00DF407F"/>
    <w:rsid w:val="00DF432A"/>
    <w:rsid w:val="00DF43F8"/>
    <w:rsid w:val="00DF46FA"/>
    <w:rsid w:val="00DF4E7B"/>
    <w:rsid w:val="00DF585C"/>
    <w:rsid w:val="00DF5966"/>
    <w:rsid w:val="00DF5CE6"/>
    <w:rsid w:val="00DF5E74"/>
    <w:rsid w:val="00DF5E7B"/>
    <w:rsid w:val="00DF6158"/>
    <w:rsid w:val="00DF62D0"/>
    <w:rsid w:val="00DF64A6"/>
    <w:rsid w:val="00DF66DD"/>
    <w:rsid w:val="00DF67C8"/>
    <w:rsid w:val="00DF7180"/>
    <w:rsid w:val="00DF7394"/>
    <w:rsid w:val="00DF7824"/>
    <w:rsid w:val="00DF7DAC"/>
    <w:rsid w:val="00DF7E6E"/>
    <w:rsid w:val="00DF7E85"/>
    <w:rsid w:val="00E00124"/>
    <w:rsid w:val="00E00509"/>
    <w:rsid w:val="00E00C37"/>
    <w:rsid w:val="00E00C7A"/>
    <w:rsid w:val="00E01109"/>
    <w:rsid w:val="00E01130"/>
    <w:rsid w:val="00E011F0"/>
    <w:rsid w:val="00E019D2"/>
    <w:rsid w:val="00E01E56"/>
    <w:rsid w:val="00E01F1F"/>
    <w:rsid w:val="00E025C8"/>
    <w:rsid w:val="00E02758"/>
    <w:rsid w:val="00E02AB0"/>
    <w:rsid w:val="00E03359"/>
    <w:rsid w:val="00E03F46"/>
    <w:rsid w:val="00E040AC"/>
    <w:rsid w:val="00E04A40"/>
    <w:rsid w:val="00E04C75"/>
    <w:rsid w:val="00E05091"/>
    <w:rsid w:val="00E05566"/>
    <w:rsid w:val="00E056AB"/>
    <w:rsid w:val="00E057D7"/>
    <w:rsid w:val="00E05D7E"/>
    <w:rsid w:val="00E05FD2"/>
    <w:rsid w:val="00E067BC"/>
    <w:rsid w:val="00E06E3F"/>
    <w:rsid w:val="00E06E7F"/>
    <w:rsid w:val="00E06EE9"/>
    <w:rsid w:val="00E0725E"/>
    <w:rsid w:val="00E0733B"/>
    <w:rsid w:val="00E07DF4"/>
    <w:rsid w:val="00E10A49"/>
    <w:rsid w:val="00E10A7A"/>
    <w:rsid w:val="00E11F9F"/>
    <w:rsid w:val="00E1204E"/>
    <w:rsid w:val="00E12388"/>
    <w:rsid w:val="00E12781"/>
    <w:rsid w:val="00E12826"/>
    <w:rsid w:val="00E1285D"/>
    <w:rsid w:val="00E12CBF"/>
    <w:rsid w:val="00E130CD"/>
    <w:rsid w:val="00E1327A"/>
    <w:rsid w:val="00E13368"/>
    <w:rsid w:val="00E13690"/>
    <w:rsid w:val="00E13808"/>
    <w:rsid w:val="00E140C5"/>
    <w:rsid w:val="00E142D3"/>
    <w:rsid w:val="00E1431F"/>
    <w:rsid w:val="00E1460B"/>
    <w:rsid w:val="00E146CB"/>
    <w:rsid w:val="00E14CA4"/>
    <w:rsid w:val="00E14FFC"/>
    <w:rsid w:val="00E15031"/>
    <w:rsid w:val="00E155E5"/>
    <w:rsid w:val="00E1573D"/>
    <w:rsid w:val="00E1579C"/>
    <w:rsid w:val="00E1600E"/>
    <w:rsid w:val="00E16033"/>
    <w:rsid w:val="00E1647B"/>
    <w:rsid w:val="00E167AA"/>
    <w:rsid w:val="00E16EA6"/>
    <w:rsid w:val="00E16F84"/>
    <w:rsid w:val="00E17AAF"/>
    <w:rsid w:val="00E17B7B"/>
    <w:rsid w:val="00E17CC9"/>
    <w:rsid w:val="00E17E43"/>
    <w:rsid w:val="00E17F00"/>
    <w:rsid w:val="00E17FF0"/>
    <w:rsid w:val="00E20440"/>
    <w:rsid w:val="00E207CB"/>
    <w:rsid w:val="00E21A7E"/>
    <w:rsid w:val="00E2291E"/>
    <w:rsid w:val="00E22E79"/>
    <w:rsid w:val="00E22F0F"/>
    <w:rsid w:val="00E2357F"/>
    <w:rsid w:val="00E23584"/>
    <w:rsid w:val="00E23A48"/>
    <w:rsid w:val="00E23AF0"/>
    <w:rsid w:val="00E23F98"/>
    <w:rsid w:val="00E23FED"/>
    <w:rsid w:val="00E240E1"/>
    <w:rsid w:val="00E2450E"/>
    <w:rsid w:val="00E24982"/>
    <w:rsid w:val="00E24BF6"/>
    <w:rsid w:val="00E24E56"/>
    <w:rsid w:val="00E24F46"/>
    <w:rsid w:val="00E24F50"/>
    <w:rsid w:val="00E255B7"/>
    <w:rsid w:val="00E25903"/>
    <w:rsid w:val="00E25F55"/>
    <w:rsid w:val="00E261AE"/>
    <w:rsid w:val="00E26742"/>
    <w:rsid w:val="00E26F2F"/>
    <w:rsid w:val="00E27077"/>
    <w:rsid w:val="00E2714B"/>
    <w:rsid w:val="00E274B1"/>
    <w:rsid w:val="00E27D97"/>
    <w:rsid w:val="00E3032C"/>
    <w:rsid w:val="00E30360"/>
    <w:rsid w:val="00E30434"/>
    <w:rsid w:val="00E30570"/>
    <w:rsid w:val="00E30631"/>
    <w:rsid w:val="00E30738"/>
    <w:rsid w:val="00E308DA"/>
    <w:rsid w:val="00E30A04"/>
    <w:rsid w:val="00E30A63"/>
    <w:rsid w:val="00E30C57"/>
    <w:rsid w:val="00E30E83"/>
    <w:rsid w:val="00E30FC7"/>
    <w:rsid w:val="00E3128D"/>
    <w:rsid w:val="00E313DE"/>
    <w:rsid w:val="00E314AB"/>
    <w:rsid w:val="00E316B0"/>
    <w:rsid w:val="00E316E0"/>
    <w:rsid w:val="00E31775"/>
    <w:rsid w:val="00E322FC"/>
    <w:rsid w:val="00E325D4"/>
    <w:rsid w:val="00E32730"/>
    <w:rsid w:val="00E32E1F"/>
    <w:rsid w:val="00E33131"/>
    <w:rsid w:val="00E331F7"/>
    <w:rsid w:val="00E34160"/>
    <w:rsid w:val="00E3419C"/>
    <w:rsid w:val="00E343A9"/>
    <w:rsid w:val="00E3454B"/>
    <w:rsid w:val="00E34A06"/>
    <w:rsid w:val="00E35003"/>
    <w:rsid w:val="00E3513D"/>
    <w:rsid w:val="00E359E8"/>
    <w:rsid w:val="00E36036"/>
    <w:rsid w:val="00E368EE"/>
    <w:rsid w:val="00E36A1D"/>
    <w:rsid w:val="00E36B0D"/>
    <w:rsid w:val="00E36DAC"/>
    <w:rsid w:val="00E370A0"/>
    <w:rsid w:val="00E3723F"/>
    <w:rsid w:val="00E37848"/>
    <w:rsid w:val="00E37BD9"/>
    <w:rsid w:val="00E40214"/>
    <w:rsid w:val="00E40EE9"/>
    <w:rsid w:val="00E40F40"/>
    <w:rsid w:val="00E410C7"/>
    <w:rsid w:val="00E4131E"/>
    <w:rsid w:val="00E41335"/>
    <w:rsid w:val="00E4146E"/>
    <w:rsid w:val="00E41C67"/>
    <w:rsid w:val="00E41E16"/>
    <w:rsid w:val="00E42D7E"/>
    <w:rsid w:val="00E43002"/>
    <w:rsid w:val="00E43530"/>
    <w:rsid w:val="00E43802"/>
    <w:rsid w:val="00E439C7"/>
    <w:rsid w:val="00E43CE5"/>
    <w:rsid w:val="00E43D95"/>
    <w:rsid w:val="00E43F8B"/>
    <w:rsid w:val="00E4426F"/>
    <w:rsid w:val="00E44368"/>
    <w:rsid w:val="00E44793"/>
    <w:rsid w:val="00E447B7"/>
    <w:rsid w:val="00E44CE1"/>
    <w:rsid w:val="00E44D2B"/>
    <w:rsid w:val="00E44F74"/>
    <w:rsid w:val="00E454C5"/>
    <w:rsid w:val="00E454CC"/>
    <w:rsid w:val="00E4575E"/>
    <w:rsid w:val="00E457E8"/>
    <w:rsid w:val="00E458E8"/>
    <w:rsid w:val="00E4595B"/>
    <w:rsid w:val="00E46138"/>
    <w:rsid w:val="00E46718"/>
    <w:rsid w:val="00E46738"/>
    <w:rsid w:val="00E46C38"/>
    <w:rsid w:val="00E46D05"/>
    <w:rsid w:val="00E46EE2"/>
    <w:rsid w:val="00E4722D"/>
    <w:rsid w:val="00E4734C"/>
    <w:rsid w:val="00E503F2"/>
    <w:rsid w:val="00E50620"/>
    <w:rsid w:val="00E507E3"/>
    <w:rsid w:val="00E511D0"/>
    <w:rsid w:val="00E51572"/>
    <w:rsid w:val="00E5166D"/>
    <w:rsid w:val="00E523EA"/>
    <w:rsid w:val="00E525C0"/>
    <w:rsid w:val="00E527F6"/>
    <w:rsid w:val="00E53542"/>
    <w:rsid w:val="00E53614"/>
    <w:rsid w:val="00E5365F"/>
    <w:rsid w:val="00E53864"/>
    <w:rsid w:val="00E53941"/>
    <w:rsid w:val="00E53B42"/>
    <w:rsid w:val="00E53BBE"/>
    <w:rsid w:val="00E53C27"/>
    <w:rsid w:val="00E54781"/>
    <w:rsid w:val="00E54876"/>
    <w:rsid w:val="00E54E7D"/>
    <w:rsid w:val="00E54F4E"/>
    <w:rsid w:val="00E5509A"/>
    <w:rsid w:val="00E55A3A"/>
    <w:rsid w:val="00E55CAE"/>
    <w:rsid w:val="00E55D4F"/>
    <w:rsid w:val="00E55DBE"/>
    <w:rsid w:val="00E55EA3"/>
    <w:rsid w:val="00E5605C"/>
    <w:rsid w:val="00E56102"/>
    <w:rsid w:val="00E56114"/>
    <w:rsid w:val="00E56428"/>
    <w:rsid w:val="00E564AE"/>
    <w:rsid w:val="00E56877"/>
    <w:rsid w:val="00E574D5"/>
    <w:rsid w:val="00E57A01"/>
    <w:rsid w:val="00E60644"/>
    <w:rsid w:val="00E60B0A"/>
    <w:rsid w:val="00E60D88"/>
    <w:rsid w:val="00E60E23"/>
    <w:rsid w:val="00E60F24"/>
    <w:rsid w:val="00E61126"/>
    <w:rsid w:val="00E6160B"/>
    <w:rsid w:val="00E618C6"/>
    <w:rsid w:val="00E61E13"/>
    <w:rsid w:val="00E62449"/>
    <w:rsid w:val="00E6246A"/>
    <w:rsid w:val="00E62482"/>
    <w:rsid w:val="00E626D7"/>
    <w:rsid w:val="00E62994"/>
    <w:rsid w:val="00E62CE8"/>
    <w:rsid w:val="00E62EB9"/>
    <w:rsid w:val="00E635F8"/>
    <w:rsid w:val="00E638E6"/>
    <w:rsid w:val="00E63C19"/>
    <w:rsid w:val="00E643AC"/>
    <w:rsid w:val="00E64571"/>
    <w:rsid w:val="00E64814"/>
    <w:rsid w:val="00E64EE5"/>
    <w:rsid w:val="00E654D2"/>
    <w:rsid w:val="00E6587B"/>
    <w:rsid w:val="00E65C23"/>
    <w:rsid w:val="00E669DA"/>
    <w:rsid w:val="00E66BD9"/>
    <w:rsid w:val="00E67078"/>
    <w:rsid w:val="00E6760D"/>
    <w:rsid w:val="00E6799E"/>
    <w:rsid w:val="00E67C1E"/>
    <w:rsid w:val="00E70279"/>
    <w:rsid w:val="00E7064F"/>
    <w:rsid w:val="00E707E2"/>
    <w:rsid w:val="00E7108B"/>
    <w:rsid w:val="00E7126E"/>
    <w:rsid w:val="00E71272"/>
    <w:rsid w:val="00E71A80"/>
    <w:rsid w:val="00E71EA3"/>
    <w:rsid w:val="00E71F10"/>
    <w:rsid w:val="00E725A1"/>
    <w:rsid w:val="00E72AB3"/>
    <w:rsid w:val="00E72B7A"/>
    <w:rsid w:val="00E72D07"/>
    <w:rsid w:val="00E72F93"/>
    <w:rsid w:val="00E7337B"/>
    <w:rsid w:val="00E73605"/>
    <w:rsid w:val="00E7380E"/>
    <w:rsid w:val="00E7392E"/>
    <w:rsid w:val="00E739B4"/>
    <w:rsid w:val="00E74322"/>
    <w:rsid w:val="00E74C33"/>
    <w:rsid w:val="00E74FFB"/>
    <w:rsid w:val="00E7527A"/>
    <w:rsid w:val="00E757E0"/>
    <w:rsid w:val="00E75FB3"/>
    <w:rsid w:val="00E75FF2"/>
    <w:rsid w:val="00E75FFC"/>
    <w:rsid w:val="00E761D6"/>
    <w:rsid w:val="00E76296"/>
    <w:rsid w:val="00E7630B"/>
    <w:rsid w:val="00E76990"/>
    <w:rsid w:val="00E77235"/>
    <w:rsid w:val="00E7750D"/>
    <w:rsid w:val="00E77B47"/>
    <w:rsid w:val="00E8033D"/>
    <w:rsid w:val="00E803E9"/>
    <w:rsid w:val="00E8056D"/>
    <w:rsid w:val="00E805F8"/>
    <w:rsid w:val="00E806F4"/>
    <w:rsid w:val="00E807EC"/>
    <w:rsid w:val="00E80B04"/>
    <w:rsid w:val="00E80B97"/>
    <w:rsid w:val="00E80EF3"/>
    <w:rsid w:val="00E816D5"/>
    <w:rsid w:val="00E81702"/>
    <w:rsid w:val="00E81891"/>
    <w:rsid w:val="00E819AC"/>
    <w:rsid w:val="00E81DBC"/>
    <w:rsid w:val="00E81E3F"/>
    <w:rsid w:val="00E81F90"/>
    <w:rsid w:val="00E825EC"/>
    <w:rsid w:val="00E82607"/>
    <w:rsid w:val="00E830E2"/>
    <w:rsid w:val="00E8321C"/>
    <w:rsid w:val="00E836C0"/>
    <w:rsid w:val="00E83BF5"/>
    <w:rsid w:val="00E8451A"/>
    <w:rsid w:val="00E8516F"/>
    <w:rsid w:val="00E851C1"/>
    <w:rsid w:val="00E851EC"/>
    <w:rsid w:val="00E85782"/>
    <w:rsid w:val="00E85EB9"/>
    <w:rsid w:val="00E861C4"/>
    <w:rsid w:val="00E8651F"/>
    <w:rsid w:val="00E86917"/>
    <w:rsid w:val="00E86947"/>
    <w:rsid w:val="00E869E2"/>
    <w:rsid w:val="00E86B39"/>
    <w:rsid w:val="00E86E6B"/>
    <w:rsid w:val="00E86FF5"/>
    <w:rsid w:val="00E876C5"/>
    <w:rsid w:val="00E87914"/>
    <w:rsid w:val="00E87E31"/>
    <w:rsid w:val="00E908B2"/>
    <w:rsid w:val="00E90C4B"/>
    <w:rsid w:val="00E90E07"/>
    <w:rsid w:val="00E91A1B"/>
    <w:rsid w:val="00E91FAB"/>
    <w:rsid w:val="00E92003"/>
    <w:rsid w:val="00E92160"/>
    <w:rsid w:val="00E92164"/>
    <w:rsid w:val="00E92750"/>
    <w:rsid w:val="00E92BDB"/>
    <w:rsid w:val="00E92D2A"/>
    <w:rsid w:val="00E92ED3"/>
    <w:rsid w:val="00E92F8E"/>
    <w:rsid w:val="00E9325A"/>
    <w:rsid w:val="00E93A79"/>
    <w:rsid w:val="00E9439E"/>
    <w:rsid w:val="00E946E6"/>
    <w:rsid w:val="00E9489A"/>
    <w:rsid w:val="00E94AB7"/>
    <w:rsid w:val="00E94C36"/>
    <w:rsid w:val="00E94D08"/>
    <w:rsid w:val="00E9508E"/>
    <w:rsid w:val="00E952CA"/>
    <w:rsid w:val="00E95375"/>
    <w:rsid w:val="00E955E5"/>
    <w:rsid w:val="00E9592D"/>
    <w:rsid w:val="00E959DD"/>
    <w:rsid w:val="00E9602C"/>
    <w:rsid w:val="00E9642B"/>
    <w:rsid w:val="00E96858"/>
    <w:rsid w:val="00E96DD0"/>
    <w:rsid w:val="00E96E50"/>
    <w:rsid w:val="00E97526"/>
    <w:rsid w:val="00E97769"/>
    <w:rsid w:val="00E97876"/>
    <w:rsid w:val="00E97BED"/>
    <w:rsid w:val="00E97D14"/>
    <w:rsid w:val="00E97FB3"/>
    <w:rsid w:val="00EA0500"/>
    <w:rsid w:val="00EA056A"/>
    <w:rsid w:val="00EA0676"/>
    <w:rsid w:val="00EA0A56"/>
    <w:rsid w:val="00EA0D29"/>
    <w:rsid w:val="00EA114C"/>
    <w:rsid w:val="00EA1369"/>
    <w:rsid w:val="00EA16F5"/>
    <w:rsid w:val="00EA1923"/>
    <w:rsid w:val="00EA1E86"/>
    <w:rsid w:val="00EA2259"/>
    <w:rsid w:val="00EA2507"/>
    <w:rsid w:val="00EA2BEE"/>
    <w:rsid w:val="00EA3346"/>
    <w:rsid w:val="00EA33D4"/>
    <w:rsid w:val="00EA34D1"/>
    <w:rsid w:val="00EA3615"/>
    <w:rsid w:val="00EA51B1"/>
    <w:rsid w:val="00EA51CA"/>
    <w:rsid w:val="00EA551F"/>
    <w:rsid w:val="00EA5984"/>
    <w:rsid w:val="00EA5C6F"/>
    <w:rsid w:val="00EA6761"/>
    <w:rsid w:val="00EA6BF6"/>
    <w:rsid w:val="00EA6CEC"/>
    <w:rsid w:val="00EA711D"/>
    <w:rsid w:val="00EA76F9"/>
    <w:rsid w:val="00EA7841"/>
    <w:rsid w:val="00EA786F"/>
    <w:rsid w:val="00EA7987"/>
    <w:rsid w:val="00EA7C12"/>
    <w:rsid w:val="00EA7C27"/>
    <w:rsid w:val="00EA7E14"/>
    <w:rsid w:val="00EB026E"/>
    <w:rsid w:val="00EB02C8"/>
    <w:rsid w:val="00EB07F9"/>
    <w:rsid w:val="00EB0EF0"/>
    <w:rsid w:val="00EB14A1"/>
    <w:rsid w:val="00EB1BA9"/>
    <w:rsid w:val="00EB1D94"/>
    <w:rsid w:val="00EB1DF6"/>
    <w:rsid w:val="00EB1E02"/>
    <w:rsid w:val="00EB1FFA"/>
    <w:rsid w:val="00EB206E"/>
    <w:rsid w:val="00EB20BC"/>
    <w:rsid w:val="00EB24B5"/>
    <w:rsid w:val="00EB2595"/>
    <w:rsid w:val="00EB25E7"/>
    <w:rsid w:val="00EB2E89"/>
    <w:rsid w:val="00EB32F4"/>
    <w:rsid w:val="00EB3826"/>
    <w:rsid w:val="00EB39C9"/>
    <w:rsid w:val="00EB3D58"/>
    <w:rsid w:val="00EB46F7"/>
    <w:rsid w:val="00EB4705"/>
    <w:rsid w:val="00EB4922"/>
    <w:rsid w:val="00EB4E3C"/>
    <w:rsid w:val="00EB4EBF"/>
    <w:rsid w:val="00EB4F46"/>
    <w:rsid w:val="00EB57C7"/>
    <w:rsid w:val="00EB5C27"/>
    <w:rsid w:val="00EB64FD"/>
    <w:rsid w:val="00EB65EB"/>
    <w:rsid w:val="00EB668B"/>
    <w:rsid w:val="00EB66F2"/>
    <w:rsid w:val="00EB6ADA"/>
    <w:rsid w:val="00EB70D2"/>
    <w:rsid w:val="00EB7360"/>
    <w:rsid w:val="00EB7431"/>
    <w:rsid w:val="00EB74DA"/>
    <w:rsid w:val="00EB765C"/>
    <w:rsid w:val="00EB7970"/>
    <w:rsid w:val="00EB7C16"/>
    <w:rsid w:val="00EC03B0"/>
    <w:rsid w:val="00EC0726"/>
    <w:rsid w:val="00EC0A72"/>
    <w:rsid w:val="00EC0F3B"/>
    <w:rsid w:val="00EC0F50"/>
    <w:rsid w:val="00EC1121"/>
    <w:rsid w:val="00EC2539"/>
    <w:rsid w:val="00EC2BE8"/>
    <w:rsid w:val="00EC2FF8"/>
    <w:rsid w:val="00EC3CAB"/>
    <w:rsid w:val="00EC40C1"/>
    <w:rsid w:val="00EC53F1"/>
    <w:rsid w:val="00EC5958"/>
    <w:rsid w:val="00EC59BA"/>
    <w:rsid w:val="00EC59FB"/>
    <w:rsid w:val="00EC653F"/>
    <w:rsid w:val="00EC6819"/>
    <w:rsid w:val="00EC6828"/>
    <w:rsid w:val="00EC689A"/>
    <w:rsid w:val="00EC6BB7"/>
    <w:rsid w:val="00EC6C5A"/>
    <w:rsid w:val="00EC702A"/>
    <w:rsid w:val="00EC7A11"/>
    <w:rsid w:val="00EC7A44"/>
    <w:rsid w:val="00EC7A91"/>
    <w:rsid w:val="00ED0185"/>
    <w:rsid w:val="00ED02D5"/>
    <w:rsid w:val="00ED07F7"/>
    <w:rsid w:val="00ED105D"/>
    <w:rsid w:val="00ED111B"/>
    <w:rsid w:val="00ED12A1"/>
    <w:rsid w:val="00ED17F3"/>
    <w:rsid w:val="00ED2040"/>
    <w:rsid w:val="00ED27D7"/>
    <w:rsid w:val="00ED2E98"/>
    <w:rsid w:val="00ED3063"/>
    <w:rsid w:val="00ED338D"/>
    <w:rsid w:val="00ED3A65"/>
    <w:rsid w:val="00ED3C05"/>
    <w:rsid w:val="00ED4A81"/>
    <w:rsid w:val="00ED4B66"/>
    <w:rsid w:val="00ED5AD8"/>
    <w:rsid w:val="00ED5F76"/>
    <w:rsid w:val="00ED654F"/>
    <w:rsid w:val="00ED665D"/>
    <w:rsid w:val="00ED6748"/>
    <w:rsid w:val="00ED679C"/>
    <w:rsid w:val="00ED686B"/>
    <w:rsid w:val="00ED691B"/>
    <w:rsid w:val="00ED725D"/>
    <w:rsid w:val="00EE063B"/>
    <w:rsid w:val="00EE1155"/>
    <w:rsid w:val="00EE148A"/>
    <w:rsid w:val="00EE14C7"/>
    <w:rsid w:val="00EE14ED"/>
    <w:rsid w:val="00EE1B85"/>
    <w:rsid w:val="00EE1D76"/>
    <w:rsid w:val="00EE2328"/>
    <w:rsid w:val="00EE247D"/>
    <w:rsid w:val="00EE2A26"/>
    <w:rsid w:val="00EE2A56"/>
    <w:rsid w:val="00EE3AF4"/>
    <w:rsid w:val="00EE4B10"/>
    <w:rsid w:val="00EE4E70"/>
    <w:rsid w:val="00EE4F36"/>
    <w:rsid w:val="00EE5519"/>
    <w:rsid w:val="00EE599B"/>
    <w:rsid w:val="00EE59AB"/>
    <w:rsid w:val="00EE59FE"/>
    <w:rsid w:val="00EE5A07"/>
    <w:rsid w:val="00EE5EDA"/>
    <w:rsid w:val="00EE640B"/>
    <w:rsid w:val="00EE6DAA"/>
    <w:rsid w:val="00EE7AEE"/>
    <w:rsid w:val="00EE7BAE"/>
    <w:rsid w:val="00EE7E3D"/>
    <w:rsid w:val="00EF013C"/>
    <w:rsid w:val="00EF0F49"/>
    <w:rsid w:val="00EF108A"/>
    <w:rsid w:val="00EF1332"/>
    <w:rsid w:val="00EF142E"/>
    <w:rsid w:val="00EF1617"/>
    <w:rsid w:val="00EF196D"/>
    <w:rsid w:val="00EF1A6F"/>
    <w:rsid w:val="00EF1BC8"/>
    <w:rsid w:val="00EF2897"/>
    <w:rsid w:val="00EF2B4D"/>
    <w:rsid w:val="00EF2F2A"/>
    <w:rsid w:val="00EF302E"/>
    <w:rsid w:val="00EF30D5"/>
    <w:rsid w:val="00EF30FF"/>
    <w:rsid w:val="00EF3695"/>
    <w:rsid w:val="00EF37D0"/>
    <w:rsid w:val="00EF428D"/>
    <w:rsid w:val="00EF520C"/>
    <w:rsid w:val="00EF55B9"/>
    <w:rsid w:val="00EF55F6"/>
    <w:rsid w:val="00EF5C15"/>
    <w:rsid w:val="00EF614D"/>
    <w:rsid w:val="00EF65C8"/>
    <w:rsid w:val="00EF65D9"/>
    <w:rsid w:val="00EF66A7"/>
    <w:rsid w:val="00EF6895"/>
    <w:rsid w:val="00EF68A8"/>
    <w:rsid w:val="00EF6B5E"/>
    <w:rsid w:val="00EF6B9A"/>
    <w:rsid w:val="00EF6C05"/>
    <w:rsid w:val="00EF72AF"/>
    <w:rsid w:val="00EF736D"/>
    <w:rsid w:val="00EF752A"/>
    <w:rsid w:val="00EF75B0"/>
    <w:rsid w:val="00EF76FB"/>
    <w:rsid w:val="00EF794D"/>
    <w:rsid w:val="00EF796E"/>
    <w:rsid w:val="00EF7A87"/>
    <w:rsid w:val="00EF7B49"/>
    <w:rsid w:val="00EF7BC2"/>
    <w:rsid w:val="00EF7CA3"/>
    <w:rsid w:val="00EF7CB8"/>
    <w:rsid w:val="00F00482"/>
    <w:rsid w:val="00F00599"/>
    <w:rsid w:val="00F00906"/>
    <w:rsid w:val="00F00FBA"/>
    <w:rsid w:val="00F014EC"/>
    <w:rsid w:val="00F01683"/>
    <w:rsid w:val="00F016BA"/>
    <w:rsid w:val="00F0185D"/>
    <w:rsid w:val="00F0194B"/>
    <w:rsid w:val="00F01967"/>
    <w:rsid w:val="00F01B63"/>
    <w:rsid w:val="00F02042"/>
    <w:rsid w:val="00F023C7"/>
    <w:rsid w:val="00F02448"/>
    <w:rsid w:val="00F027AA"/>
    <w:rsid w:val="00F0328B"/>
    <w:rsid w:val="00F0383F"/>
    <w:rsid w:val="00F039FC"/>
    <w:rsid w:val="00F03F01"/>
    <w:rsid w:val="00F04142"/>
    <w:rsid w:val="00F044D1"/>
    <w:rsid w:val="00F04A63"/>
    <w:rsid w:val="00F04EA0"/>
    <w:rsid w:val="00F05211"/>
    <w:rsid w:val="00F05232"/>
    <w:rsid w:val="00F053EC"/>
    <w:rsid w:val="00F0564C"/>
    <w:rsid w:val="00F05652"/>
    <w:rsid w:val="00F0600B"/>
    <w:rsid w:val="00F061CB"/>
    <w:rsid w:val="00F06883"/>
    <w:rsid w:val="00F06B78"/>
    <w:rsid w:val="00F07631"/>
    <w:rsid w:val="00F0787E"/>
    <w:rsid w:val="00F07C61"/>
    <w:rsid w:val="00F07F02"/>
    <w:rsid w:val="00F1024D"/>
    <w:rsid w:val="00F10830"/>
    <w:rsid w:val="00F10963"/>
    <w:rsid w:val="00F10E15"/>
    <w:rsid w:val="00F11097"/>
    <w:rsid w:val="00F1128E"/>
    <w:rsid w:val="00F11318"/>
    <w:rsid w:val="00F1133D"/>
    <w:rsid w:val="00F114F7"/>
    <w:rsid w:val="00F11675"/>
    <w:rsid w:val="00F11CDD"/>
    <w:rsid w:val="00F11F06"/>
    <w:rsid w:val="00F12135"/>
    <w:rsid w:val="00F129D6"/>
    <w:rsid w:val="00F12E8B"/>
    <w:rsid w:val="00F12F39"/>
    <w:rsid w:val="00F12F85"/>
    <w:rsid w:val="00F133A5"/>
    <w:rsid w:val="00F1378F"/>
    <w:rsid w:val="00F13A3D"/>
    <w:rsid w:val="00F13BE5"/>
    <w:rsid w:val="00F13BEF"/>
    <w:rsid w:val="00F13D35"/>
    <w:rsid w:val="00F142FA"/>
    <w:rsid w:val="00F14526"/>
    <w:rsid w:val="00F147A4"/>
    <w:rsid w:val="00F147F4"/>
    <w:rsid w:val="00F14B4A"/>
    <w:rsid w:val="00F14EB1"/>
    <w:rsid w:val="00F150E5"/>
    <w:rsid w:val="00F1577F"/>
    <w:rsid w:val="00F1599D"/>
    <w:rsid w:val="00F160A2"/>
    <w:rsid w:val="00F163F8"/>
    <w:rsid w:val="00F16642"/>
    <w:rsid w:val="00F167CB"/>
    <w:rsid w:val="00F168D3"/>
    <w:rsid w:val="00F16DCD"/>
    <w:rsid w:val="00F17AEC"/>
    <w:rsid w:val="00F17B2E"/>
    <w:rsid w:val="00F206F1"/>
    <w:rsid w:val="00F21445"/>
    <w:rsid w:val="00F214F0"/>
    <w:rsid w:val="00F215DD"/>
    <w:rsid w:val="00F21E34"/>
    <w:rsid w:val="00F21E46"/>
    <w:rsid w:val="00F2289A"/>
    <w:rsid w:val="00F22A63"/>
    <w:rsid w:val="00F22B45"/>
    <w:rsid w:val="00F22B97"/>
    <w:rsid w:val="00F22F7F"/>
    <w:rsid w:val="00F230D1"/>
    <w:rsid w:val="00F2321E"/>
    <w:rsid w:val="00F23A79"/>
    <w:rsid w:val="00F240DE"/>
    <w:rsid w:val="00F24D22"/>
    <w:rsid w:val="00F24D8B"/>
    <w:rsid w:val="00F24E67"/>
    <w:rsid w:val="00F25268"/>
    <w:rsid w:val="00F253EB"/>
    <w:rsid w:val="00F25520"/>
    <w:rsid w:val="00F255A8"/>
    <w:rsid w:val="00F26325"/>
    <w:rsid w:val="00F26356"/>
    <w:rsid w:val="00F2642E"/>
    <w:rsid w:val="00F265A1"/>
    <w:rsid w:val="00F26977"/>
    <w:rsid w:val="00F26FB2"/>
    <w:rsid w:val="00F2728E"/>
    <w:rsid w:val="00F2742D"/>
    <w:rsid w:val="00F275B8"/>
    <w:rsid w:val="00F27614"/>
    <w:rsid w:val="00F276C8"/>
    <w:rsid w:val="00F27748"/>
    <w:rsid w:val="00F27848"/>
    <w:rsid w:val="00F27FE4"/>
    <w:rsid w:val="00F27FF3"/>
    <w:rsid w:val="00F3030E"/>
    <w:rsid w:val="00F307CC"/>
    <w:rsid w:val="00F3100C"/>
    <w:rsid w:val="00F310EA"/>
    <w:rsid w:val="00F31513"/>
    <w:rsid w:val="00F317BE"/>
    <w:rsid w:val="00F31B56"/>
    <w:rsid w:val="00F32C63"/>
    <w:rsid w:val="00F335EF"/>
    <w:rsid w:val="00F33A32"/>
    <w:rsid w:val="00F33CA0"/>
    <w:rsid w:val="00F33E13"/>
    <w:rsid w:val="00F33F4D"/>
    <w:rsid w:val="00F34210"/>
    <w:rsid w:val="00F34388"/>
    <w:rsid w:val="00F347D1"/>
    <w:rsid w:val="00F34854"/>
    <w:rsid w:val="00F34CF8"/>
    <w:rsid w:val="00F34E82"/>
    <w:rsid w:val="00F34EAD"/>
    <w:rsid w:val="00F36037"/>
    <w:rsid w:val="00F364F6"/>
    <w:rsid w:val="00F36572"/>
    <w:rsid w:val="00F366AD"/>
    <w:rsid w:val="00F367B2"/>
    <w:rsid w:val="00F36864"/>
    <w:rsid w:val="00F36BF7"/>
    <w:rsid w:val="00F37166"/>
    <w:rsid w:val="00F3747B"/>
    <w:rsid w:val="00F3769B"/>
    <w:rsid w:val="00F37707"/>
    <w:rsid w:val="00F377A1"/>
    <w:rsid w:val="00F37994"/>
    <w:rsid w:val="00F37B3F"/>
    <w:rsid w:val="00F37EC0"/>
    <w:rsid w:val="00F40138"/>
    <w:rsid w:val="00F404FC"/>
    <w:rsid w:val="00F40FD0"/>
    <w:rsid w:val="00F41869"/>
    <w:rsid w:val="00F419B8"/>
    <w:rsid w:val="00F41B4D"/>
    <w:rsid w:val="00F41B5A"/>
    <w:rsid w:val="00F41DBC"/>
    <w:rsid w:val="00F420DC"/>
    <w:rsid w:val="00F42258"/>
    <w:rsid w:val="00F42265"/>
    <w:rsid w:val="00F4259B"/>
    <w:rsid w:val="00F4317E"/>
    <w:rsid w:val="00F4323B"/>
    <w:rsid w:val="00F438CF"/>
    <w:rsid w:val="00F43BB4"/>
    <w:rsid w:val="00F43D58"/>
    <w:rsid w:val="00F43F47"/>
    <w:rsid w:val="00F441AF"/>
    <w:rsid w:val="00F44623"/>
    <w:rsid w:val="00F44693"/>
    <w:rsid w:val="00F447D9"/>
    <w:rsid w:val="00F45B11"/>
    <w:rsid w:val="00F46378"/>
    <w:rsid w:val="00F46FBF"/>
    <w:rsid w:val="00F47158"/>
    <w:rsid w:val="00F47AE2"/>
    <w:rsid w:val="00F47B7A"/>
    <w:rsid w:val="00F47CCC"/>
    <w:rsid w:val="00F47D92"/>
    <w:rsid w:val="00F47E87"/>
    <w:rsid w:val="00F47FDA"/>
    <w:rsid w:val="00F50900"/>
    <w:rsid w:val="00F50944"/>
    <w:rsid w:val="00F50EE3"/>
    <w:rsid w:val="00F515D5"/>
    <w:rsid w:val="00F516D6"/>
    <w:rsid w:val="00F51943"/>
    <w:rsid w:val="00F51B20"/>
    <w:rsid w:val="00F51D18"/>
    <w:rsid w:val="00F51E7E"/>
    <w:rsid w:val="00F523C0"/>
    <w:rsid w:val="00F524CC"/>
    <w:rsid w:val="00F524DB"/>
    <w:rsid w:val="00F52981"/>
    <w:rsid w:val="00F53330"/>
    <w:rsid w:val="00F53C25"/>
    <w:rsid w:val="00F53D99"/>
    <w:rsid w:val="00F53E55"/>
    <w:rsid w:val="00F541C6"/>
    <w:rsid w:val="00F542F5"/>
    <w:rsid w:val="00F5490D"/>
    <w:rsid w:val="00F54FE3"/>
    <w:rsid w:val="00F550B2"/>
    <w:rsid w:val="00F55965"/>
    <w:rsid w:val="00F55BA2"/>
    <w:rsid w:val="00F55DF3"/>
    <w:rsid w:val="00F56566"/>
    <w:rsid w:val="00F567C7"/>
    <w:rsid w:val="00F56AD6"/>
    <w:rsid w:val="00F56B39"/>
    <w:rsid w:val="00F56F0B"/>
    <w:rsid w:val="00F57018"/>
    <w:rsid w:val="00F57167"/>
    <w:rsid w:val="00F5724C"/>
    <w:rsid w:val="00F5747A"/>
    <w:rsid w:val="00F578A0"/>
    <w:rsid w:val="00F57A66"/>
    <w:rsid w:val="00F600F3"/>
    <w:rsid w:val="00F6011B"/>
    <w:rsid w:val="00F60788"/>
    <w:rsid w:val="00F61097"/>
    <w:rsid w:val="00F61502"/>
    <w:rsid w:val="00F6186A"/>
    <w:rsid w:val="00F61DBA"/>
    <w:rsid w:val="00F624BE"/>
    <w:rsid w:val="00F62975"/>
    <w:rsid w:val="00F62AD8"/>
    <w:rsid w:val="00F631D7"/>
    <w:rsid w:val="00F6360C"/>
    <w:rsid w:val="00F63685"/>
    <w:rsid w:val="00F63DC6"/>
    <w:rsid w:val="00F63DDE"/>
    <w:rsid w:val="00F640E1"/>
    <w:rsid w:val="00F645D8"/>
    <w:rsid w:val="00F6477A"/>
    <w:rsid w:val="00F64CB5"/>
    <w:rsid w:val="00F652F2"/>
    <w:rsid w:val="00F6595F"/>
    <w:rsid w:val="00F65B55"/>
    <w:rsid w:val="00F65B85"/>
    <w:rsid w:val="00F65FD5"/>
    <w:rsid w:val="00F66120"/>
    <w:rsid w:val="00F6630E"/>
    <w:rsid w:val="00F66637"/>
    <w:rsid w:val="00F666B7"/>
    <w:rsid w:val="00F666F3"/>
    <w:rsid w:val="00F66B97"/>
    <w:rsid w:val="00F66BF4"/>
    <w:rsid w:val="00F66E6B"/>
    <w:rsid w:val="00F676F7"/>
    <w:rsid w:val="00F677EB"/>
    <w:rsid w:val="00F67F27"/>
    <w:rsid w:val="00F67F2D"/>
    <w:rsid w:val="00F70458"/>
    <w:rsid w:val="00F70DB4"/>
    <w:rsid w:val="00F711DC"/>
    <w:rsid w:val="00F7130E"/>
    <w:rsid w:val="00F713ED"/>
    <w:rsid w:val="00F713F3"/>
    <w:rsid w:val="00F71679"/>
    <w:rsid w:val="00F71817"/>
    <w:rsid w:val="00F71E5D"/>
    <w:rsid w:val="00F7278B"/>
    <w:rsid w:val="00F72CC9"/>
    <w:rsid w:val="00F732B6"/>
    <w:rsid w:val="00F7345C"/>
    <w:rsid w:val="00F7345F"/>
    <w:rsid w:val="00F73734"/>
    <w:rsid w:val="00F73C39"/>
    <w:rsid w:val="00F73D11"/>
    <w:rsid w:val="00F73D90"/>
    <w:rsid w:val="00F7418B"/>
    <w:rsid w:val="00F7430C"/>
    <w:rsid w:val="00F749E1"/>
    <w:rsid w:val="00F74DB9"/>
    <w:rsid w:val="00F74E99"/>
    <w:rsid w:val="00F75369"/>
    <w:rsid w:val="00F753FE"/>
    <w:rsid w:val="00F7595B"/>
    <w:rsid w:val="00F75EF7"/>
    <w:rsid w:val="00F75FD5"/>
    <w:rsid w:val="00F7660D"/>
    <w:rsid w:val="00F76918"/>
    <w:rsid w:val="00F76AE7"/>
    <w:rsid w:val="00F76BDB"/>
    <w:rsid w:val="00F772CB"/>
    <w:rsid w:val="00F773F8"/>
    <w:rsid w:val="00F77D1C"/>
    <w:rsid w:val="00F77E01"/>
    <w:rsid w:val="00F802CC"/>
    <w:rsid w:val="00F8087C"/>
    <w:rsid w:val="00F80D66"/>
    <w:rsid w:val="00F811F6"/>
    <w:rsid w:val="00F8146B"/>
    <w:rsid w:val="00F817E1"/>
    <w:rsid w:val="00F81975"/>
    <w:rsid w:val="00F819C7"/>
    <w:rsid w:val="00F81E6B"/>
    <w:rsid w:val="00F822DE"/>
    <w:rsid w:val="00F8282A"/>
    <w:rsid w:val="00F82B47"/>
    <w:rsid w:val="00F82EAD"/>
    <w:rsid w:val="00F82F12"/>
    <w:rsid w:val="00F835A9"/>
    <w:rsid w:val="00F83850"/>
    <w:rsid w:val="00F83940"/>
    <w:rsid w:val="00F83D82"/>
    <w:rsid w:val="00F84308"/>
    <w:rsid w:val="00F8461D"/>
    <w:rsid w:val="00F84EF3"/>
    <w:rsid w:val="00F84F0A"/>
    <w:rsid w:val="00F855F2"/>
    <w:rsid w:val="00F85870"/>
    <w:rsid w:val="00F85AD8"/>
    <w:rsid w:val="00F86259"/>
    <w:rsid w:val="00F86696"/>
    <w:rsid w:val="00F868D5"/>
    <w:rsid w:val="00F8699B"/>
    <w:rsid w:val="00F86E04"/>
    <w:rsid w:val="00F87048"/>
    <w:rsid w:val="00F87071"/>
    <w:rsid w:val="00F87077"/>
    <w:rsid w:val="00F870A4"/>
    <w:rsid w:val="00F874A0"/>
    <w:rsid w:val="00F876A9"/>
    <w:rsid w:val="00F8796A"/>
    <w:rsid w:val="00F87A71"/>
    <w:rsid w:val="00F90181"/>
    <w:rsid w:val="00F9056F"/>
    <w:rsid w:val="00F90F98"/>
    <w:rsid w:val="00F9112A"/>
    <w:rsid w:val="00F9134E"/>
    <w:rsid w:val="00F9155C"/>
    <w:rsid w:val="00F9156B"/>
    <w:rsid w:val="00F91741"/>
    <w:rsid w:val="00F91FC7"/>
    <w:rsid w:val="00F92590"/>
    <w:rsid w:val="00F92891"/>
    <w:rsid w:val="00F928D2"/>
    <w:rsid w:val="00F92DBF"/>
    <w:rsid w:val="00F939A4"/>
    <w:rsid w:val="00F93F95"/>
    <w:rsid w:val="00F940CD"/>
    <w:rsid w:val="00F940F4"/>
    <w:rsid w:val="00F94149"/>
    <w:rsid w:val="00F943ED"/>
    <w:rsid w:val="00F94742"/>
    <w:rsid w:val="00F94884"/>
    <w:rsid w:val="00F9492B"/>
    <w:rsid w:val="00F94DD2"/>
    <w:rsid w:val="00F95084"/>
    <w:rsid w:val="00F954BD"/>
    <w:rsid w:val="00F954DA"/>
    <w:rsid w:val="00F95689"/>
    <w:rsid w:val="00F962C6"/>
    <w:rsid w:val="00F96385"/>
    <w:rsid w:val="00F964F5"/>
    <w:rsid w:val="00F96762"/>
    <w:rsid w:val="00F96970"/>
    <w:rsid w:val="00F96AE0"/>
    <w:rsid w:val="00F970D2"/>
    <w:rsid w:val="00F97405"/>
    <w:rsid w:val="00F975F8"/>
    <w:rsid w:val="00F9765E"/>
    <w:rsid w:val="00F97794"/>
    <w:rsid w:val="00F97FCB"/>
    <w:rsid w:val="00FA05C0"/>
    <w:rsid w:val="00FA067C"/>
    <w:rsid w:val="00FA07D2"/>
    <w:rsid w:val="00FA08E0"/>
    <w:rsid w:val="00FA0A53"/>
    <w:rsid w:val="00FA0CBC"/>
    <w:rsid w:val="00FA135F"/>
    <w:rsid w:val="00FA19CC"/>
    <w:rsid w:val="00FA218E"/>
    <w:rsid w:val="00FA21C0"/>
    <w:rsid w:val="00FA2431"/>
    <w:rsid w:val="00FA294D"/>
    <w:rsid w:val="00FA296B"/>
    <w:rsid w:val="00FA2B73"/>
    <w:rsid w:val="00FA2DC0"/>
    <w:rsid w:val="00FA32DA"/>
    <w:rsid w:val="00FA40C4"/>
    <w:rsid w:val="00FA4571"/>
    <w:rsid w:val="00FA48E8"/>
    <w:rsid w:val="00FA4968"/>
    <w:rsid w:val="00FA50D8"/>
    <w:rsid w:val="00FA55A3"/>
    <w:rsid w:val="00FA5D74"/>
    <w:rsid w:val="00FA5E9E"/>
    <w:rsid w:val="00FA61B3"/>
    <w:rsid w:val="00FA6FDF"/>
    <w:rsid w:val="00FA71D7"/>
    <w:rsid w:val="00FA7644"/>
    <w:rsid w:val="00FA7747"/>
    <w:rsid w:val="00FA79EF"/>
    <w:rsid w:val="00FA7A5B"/>
    <w:rsid w:val="00FB01D4"/>
    <w:rsid w:val="00FB0394"/>
    <w:rsid w:val="00FB06DD"/>
    <w:rsid w:val="00FB0748"/>
    <w:rsid w:val="00FB0ED1"/>
    <w:rsid w:val="00FB1824"/>
    <w:rsid w:val="00FB1955"/>
    <w:rsid w:val="00FB19A8"/>
    <w:rsid w:val="00FB1E6C"/>
    <w:rsid w:val="00FB244E"/>
    <w:rsid w:val="00FB24FA"/>
    <w:rsid w:val="00FB28E6"/>
    <w:rsid w:val="00FB2B7A"/>
    <w:rsid w:val="00FB2C98"/>
    <w:rsid w:val="00FB2FB2"/>
    <w:rsid w:val="00FB3430"/>
    <w:rsid w:val="00FB378B"/>
    <w:rsid w:val="00FB3C85"/>
    <w:rsid w:val="00FB3D65"/>
    <w:rsid w:val="00FB4940"/>
    <w:rsid w:val="00FB4D43"/>
    <w:rsid w:val="00FB4DC0"/>
    <w:rsid w:val="00FB4ECC"/>
    <w:rsid w:val="00FB5190"/>
    <w:rsid w:val="00FB52B4"/>
    <w:rsid w:val="00FB53A5"/>
    <w:rsid w:val="00FB5459"/>
    <w:rsid w:val="00FB57B6"/>
    <w:rsid w:val="00FB592D"/>
    <w:rsid w:val="00FB5FE7"/>
    <w:rsid w:val="00FB6455"/>
    <w:rsid w:val="00FB6A5D"/>
    <w:rsid w:val="00FB77B0"/>
    <w:rsid w:val="00FB796E"/>
    <w:rsid w:val="00FB7C64"/>
    <w:rsid w:val="00FB7C97"/>
    <w:rsid w:val="00FB7D77"/>
    <w:rsid w:val="00FC0024"/>
    <w:rsid w:val="00FC0222"/>
    <w:rsid w:val="00FC096F"/>
    <w:rsid w:val="00FC1174"/>
    <w:rsid w:val="00FC1A34"/>
    <w:rsid w:val="00FC1AF0"/>
    <w:rsid w:val="00FC1BC7"/>
    <w:rsid w:val="00FC1DE7"/>
    <w:rsid w:val="00FC1EE6"/>
    <w:rsid w:val="00FC2376"/>
    <w:rsid w:val="00FC2A0F"/>
    <w:rsid w:val="00FC2A2C"/>
    <w:rsid w:val="00FC2DB2"/>
    <w:rsid w:val="00FC2DDB"/>
    <w:rsid w:val="00FC2F63"/>
    <w:rsid w:val="00FC368D"/>
    <w:rsid w:val="00FC3993"/>
    <w:rsid w:val="00FC3D89"/>
    <w:rsid w:val="00FC47B5"/>
    <w:rsid w:val="00FC4942"/>
    <w:rsid w:val="00FC4EB1"/>
    <w:rsid w:val="00FC55AE"/>
    <w:rsid w:val="00FC5925"/>
    <w:rsid w:val="00FC5A01"/>
    <w:rsid w:val="00FC5A5F"/>
    <w:rsid w:val="00FC5CCB"/>
    <w:rsid w:val="00FC632B"/>
    <w:rsid w:val="00FC6F93"/>
    <w:rsid w:val="00FC75AC"/>
    <w:rsid w:val="00FC75C0"/>
    <w:rsid w:val="00FC7897"/>
    <w:rsid w:val="00FC7F9F"/>
    <w:rsid w:val="00FD0547"/>
    <w:rsid w:val="00FD0802"/>
    <w:rsid w:val="00FD0BCE"/>
    <w:rsid w:val="00FD153C"/>
    <w:rsid w:val="00FD1811"/>
    <w:rsid w:val="00FD1AED"/>
    <w:rsid w:val="00FD1C96"/>
    <w:rsid w:val="00FD2582"/>
    <w:rsid w:val="00FD312E"/>
    <w:rsid w:val="00FD3161"/>
    <w:rsid w:val="00FD352A"/>
    <w:rsid w:val="00FD3656"/>
    <w:rsid w:val="00FD3CDB"/>
    <w:rsid w:val="00FD3DB1"/>
    <w:rsid w:val="00FD42A2"/>
    <w:rsid w:val="00FD432A"/>
    <w:rsid w:val="00FD4AA1"/>
    <w:rsid w:val="00FD4C29"/>
    <w:rsid w:val="00FD4C44"/>
    <w:rsid w:val="00FD516A"/>
    <w:rsid w:val="00FD5A9A"/>
    <w:rsid w:val="00FD5B00"/>
    <w:rsid w:val="00FD5BF1"/>
    <w:rsid w:val="00FD5C05"/>
    <w:rsid w:val="00FD5FD1"/>
    <w:rsid w:val="00FD62B4"/>
    <w:rsid w:val="00FD6BEB"/>
    <w:rsid w:val="00FD79DC"/>
    <w:rsid w:val="00FE038A"/>
    <w:rsid w:val="00FE050A"/>
    <w:rsid w:val="00FE088C"/>
    <w:rsid w:val="00FE0A49"/>
    <w:rsid w:val="00FE1091"/>
    <w:rsid w:val="00FE1093"/>
    <w:rsid w:val="00FE1C90"/>
    <w:rsid w:val="00FE25A4"/>
    <w:rsid w:val="00FE29F2"/>
    <w:rsid w:val="00FE3248"/>
    <w:rsid w:val="00FE357F"/>
    <w:rsid w:val="00FE360A"/>
    <w:rsid w:val="00FE3C0F"/>
    <w:rsid w:val="00FE3DB8"/>
    <w:rsid w:val="00FE40E2"/>
    <w:rsid w:val="00FE44BF"/>
    <w:rsid w:val="00FE4C21"/>
    <w:rsid w:val="00FE4C9A"/>
    <w:rsid w:val="00FE4DBE"/>
    <w:rsid w:val="00FE506C"/>
    <w:rsid w:val="00FE56C7"/>
    <w:rsid w:val="00FE5851"/>
    <w:rsid w:val="00FE5D81"/>
    <w:rsid w:val="00FE6180"/>
    <w:rsid w:val="00FE62CE"/>
    <w:rsid w:val="00FE64B0"/>
    <w:rsid w:val="00FE66EC"/>
    <w:rsid w:val="00FE6CBF"/>
    <w:rsid w:val="00FE6FD1"/>
    <w:rsid w:val="00FE71D3"/>
    <w:rsid w:val="00FE726A"/>
    <w:rsid w:val="00FE7540"/>
    <w:rsid w:val="00FE7597"/>
    <w:rsid w:val="00FE7A85"/>
    <w:rsid w:val="00FE7BA6"/>
    <w:rsid w:val="00FE7BE3"/>
    <w:rsid w:val="00FE7CD1"/>
    <w:rsid w:val="00FE7EF7"/>
    <w:rsid w:val="00FF03A7"/>
    <w:rsid w:val="00FF0CDB"/>
    <w:rsid w:val="00FF0DF5"/>
    <w:rsid w:val="00FF0EF0"/>
    <w:rsid w:val="00FF12C0"/>
    <w:rsid w:val="00FF1953"/>
    <w:rsid w:val="00FF1B77"/>
    <w:rsid w:val="00FF1EB0"/>
    <w:rsid w:val="00FF2155"/>
    <w:rsid w:val="00FF2C33"/>
    <w:rsid w:val="00FF2E63"/>
    <w:rsid w:val="00FF3006"/>
    <w:rsid w:val="00FF3C47"/>
    <w:rsid w:val="00FF3E99"/>
    <w:rsid w:val="00FF41F8"/>
    <w:rsid w:val="00FF4222"/>
    <w:rsid w:val="00FF4AC8"/>
    <w:rsid w:val="00FF4B9D"/>
    <w:rsid w:val="00FF5602"/>
    <w:rsid w:val="00FF5A9D"/>
    <w:rsid w:val="00FF5ABB"/>
    <w:rsid w:val="00FF5CAA"/>
    <w:rsid w:val="00FF61DD"/>
    <w:rsid w:val="00FF642E"/>
    <w:rsid w:val="00FF69A1"/>
    <w:rsid w:val="00FF6F0F"/>
    <w:rsid w:val="00FF7016"/>
    <w:rsid w:val="00FF7085"/>
    <w:rsid w:val="00FF7490"/>
    <w:rsid w:val="00FF74CC"/>
    <w:rsid w:val="00FF7ADB"/>
    <w:rsid w:val="00FF7D07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EB2CEF"/>
  <w15:docId w15:val="{126583C9-061B-4D56-9801-B7F04F9B0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unhideWhenUsed="1" w:qFormat="1"/>
    <w:lsdException w:name="heading 8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8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uiPriority w:val="99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uiPriority w:val="99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uiPriority w:val="99"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uiPriority w:val="99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00CC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000CC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000CCB"/>
  </w:style>
  <w:style w:type="paragraph" w:customStyle="1" w:styleId="zreportaddinfo">
    <w:name w:val="zreport addinfo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00CC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00CCB"/>
  </w:style>
  <w:style w:type="paragraph" w:customStyle="1" w:styleId="nineptheadingcentredbold">
    <w:name w:val="nine pt heading centred bold"/>
    <w:aliases w:val="9hc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00CC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00CC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00CC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uiPriority w:val="99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uiPriority w:val="99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semiHidden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00CCB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99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semiHidden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B60531"/>
    <w:rPr>
      <w:rFonts w:ascii="Arial" w:hAnsi="Arial"/>
      <w:sz w:val="18"/>
      <w:szCs w:val="22"/>
    </w:rPr>
  </w:style>
  <w:style w:type="character" w:styleId="FootnoteReference">
    <w:name w:val="footnote reference"/>
    <w:semiHidden/>
    <w:unhideWhenUsed/>
    <w:locked/>
    <w:rsid w:val="00613E32"/>
    <w:rPr>
      <w:vertAlign w:val="superscript"/>
    </w:rPr>
  </w:style>
  <w:style w:type="paragraph" w:customStyle="1" w:styleId="a6">
    <w:name w:val="เนื้อเรื่อง"/>
    <w:basedOn w:val="Normal"/>
    <w:uiPriority w:val="99"/>
    <w:rsid w:val="00472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NoSpacing">
    <w:name w:val="No Spacing"/>
    <w:uiPriority w:val="1"/>
    <w:qFormat/>
    <w:rsid w:val="00186F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37290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37290"/>
    <w:rPr>
      <w:rFonts w:asciiTheme="majorHAnsi" w:eastAsiaTheme="majorEastAsia" w:hAnsiTheme="majorHAnsi" w:cstheme="majorBidi"/>
      <w:spacing w:val="-10"/>
      <w:kern w:val="28"/>
      <w:sz w:val="56"/>
      <w:szCs w:val="7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566BC8C19AAE4487D43974C2489175" ma:contentTypeVersion="4" ma:contentTypeDescription="Create a new document." ma:contentTypeScope="" ma:versionID="851e43ccb5bf5945feff546c6d58d483">
  <xsd:schema xmlns:xsd="http://www.w3.org/2001/XMLSchema" xmlns:xs="http://www.w3.org/2001/XMLSchema" xmlns:p="http://schemas.microsoft.com/office/2006/metadata/properties" xmlns:ns2="204a716c-bb64-4da6-8c7e-d48088a5bdd4" targetNamespace="http://schemas.microsoft.com/office/2006/metadata/properties" ma:root="true" ma:fieldsID="152d02c07224ff3d1df63014d8fff6ea" ns2:_="">
    <xsd:import namespace="204a716c-bb64-4da6-8c7e-d48088a5bd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a716c-bb64-4da6-8c7e-d48088a5bd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BC296-5654-4E21-B45C-FFE60813ED3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356ED53-258B-4119-8207-82D4A1527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4C38D4-E036-401E-9D4E-9FE378977ADD}"/>
</file>

<file path=customXml/itemProps4.xml><?xml version="1.0" encoding="utf-8"?>
<ds:datastoreItem xmlns:ds="http://schemas.openxmlformats.org/officeDocument/2006/customXml" ds:itemID="{241DB933-E536-4297-AA44-63A96D8383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283</TotalTime>
  <Pages>13</Pages>
  <Words>2504</Words>
  <Characters>14279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แกรนด์ คาแนล แลนด์ จำกัด (มหาชน)</vt:lpstr>
    </vt:vector>
  </TitlesOfParts>
  <Company>KPMG</Company>
  <LinksUpToDate>false</LinksUpToDate>
  <CharactersWithSpaces>16750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แกรนด์ คาแนล แลนด์ จำกัด (มหาชน)</dc:title>
  <dc:creator>Pakaporn, Worachart</dc:creator>
  <cp:lastModifiedBy>Pakaporn, Worachart</cp:lastModifiedBy>
  <cp:revision>21</cp:revision>
  <cp:lastPrinted>2026-07-30T07:24:00Z</cp:lastPrinted>
  <dcterms:created xsi:type="dcterms:W3CDTF">2026-07-27T16:44:00Z</dcterms:created>
  <dcterms:modified xsi:type="dcterms:W3CDTF">2026-08-06T11:51:00Z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0x01010021566BC8C19AAE4487D43974C2489175</vt:lpwstr>
  </property>
  <property fmtid="{D5CDD505-2E9C-101B-9397-08002B2CF9AE}" pid="3" name="MediaServiceImageTags">
    <vt:lpwstr/>
  </property>
</Properties>
</file>